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376" w:type="dxa"/>
        <w:tblInd w:w="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4"/>
        <w:gridCol w:w="270"/>
        <w:gridCol w:w="7832"/>
      </w:tblGrid>
      <w:tr w:rsidR="0009267B" w:rsidRPr="00757917" w14:paraId="10F0A996" w14:textId="77777777" w:rsidTr="0063373F">
        <w:trPr>
          <w:trHeight w:val="425"/>
          <w:tblHeader/>
        </w:trPr>
        <w:tc>
          <w:tcPr>
            <w:tcW w:w="1274" w:type="dxa"/>
            <w:tcBorders>
              <w:top w:val="nil"/>
              <w:left w:val="nil"/>
              <w:bottom w:val="nil"/>
              <w:right w:val="nil"/>
            </w:tcBorders>
          </w:tcPr>
          <w:p w14:paraId="658AC1EE" w14:textId="240E37E5" w:rsidR="0009267B" w:rsidRPr="00757917" w:rsidRDefault="00313F64" w:rsidP="00D21801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 w:hanging="18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bookmarkStart w:id="0" w:name="_Hlk51798427"/>
            <w:r w:rsidRPr="00757917">
              <w:rPr>
                <w:rFonts w:ascii="Angsana New" w:hAnsi="Angsana New" w:cs="Angsana New" w:hint="cs"/>
                <w:sz w:val="30"/>
                <w:szCs w:val="30"/>
                <w:cs/>
              </w:rPr>
              <w:t>ห</w:t>
            </w:r>
            <w:r w:rsidR="0009267B" w:rsidRPr="00757917">
              <w:rPr>
                <w:rFonts w:ascii="Angsana New" w:hAnsi="Angsana New" w:cs="Angsana New"/>
                <w:sz w:val="30"/>
                <w:szCs w:val="30"/>
                <w:cs/>
              </w:rPr>
              <w:t>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3EA280" w14:textId="77777777" w:rsidR="0009267B" w:rsidRPr="00757917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7832" w:type="dxa"/>
            <w:tcBorders>
              <w:top w:val="nil"/>
              <w:left w:val="nil"/>
              <w:bottom w:val="nil"/>
              <w:right w:val="nil"/>
            </w:tcBorders>
          </w:tcPr>
          <w:p w14:paraId="58ECD693" w14:textId="77777777" w:rsidR="0009267B" w:rsidRPr="00757917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sz w:val="30"/>
                <w:szCs w:val="30"/>
              </w:rPr>
            </w:pPr>
            <w:r w:rsidRPr="00757917">
              <w:rPr>
                <w:rFonts w:ascii="Angsana New" w:hAnsi="Angsana New" w:cs="Angsana New"/>
                <w:sz w:val="30"/>
                <w:szCs w:val="30"/>
                <w:cs/>
              </w:rPr>
              <w:t>สารบัญ</w:t>
            </w:r>
          </w:p>
        </w:tc>
      </w:tr>
      <w:tr w:rsidR="0009267B" w:rsidRPr="00757917" w14:paraId="2E4F3B1C" w14:textId="77777777" w:rsidTr="0063373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0"/>
          <w:tblHeader/>
        </w:trPr>
        <w:tc>
          <w:tcPr>
            <w:tcW w:w="1274" w:type="dxa"/>
          </w:tcPr>
          <w:p w14:paraId="7BA68D58" w14:textId="77777777" w:rsidR="0009267B" w:rsidRPr="00757917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896F77" w14:textId="77777777" w:rsidR="0009267B" w:rsidRPr="00757917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16"/>
                <w:szCs w:val="16"/>
              </w:rPr>
            </w:pPr>
          </w:p>
        </w:tc>
        <w:tc>
          <w:tcPr>
            <w:tcW w:w="7832" w:type="dxa"/>
          </w:tcPr>
          <w:p w14:paraId="168603DF" w14:textId="77777777" w:rsidR="0009267B" w:rsidRPr="00757917" w:rsidRDefault="0009267B" w:rsidP="00A942D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16"/>
                <w:szCs w:val="16"/>
              </w:rPr>
            </w:pPr>
          </w:p>
        </w:tc>
      </w:tr>
      <w:tr w:rsidR="00956D12" w:rsidRPr="00757917" w14:paraId="64C35D6C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34"/>
        </w:trPr>
        <w:tc>
          <w:tcPr>
            <w:tcW w:w="1274" w:type="dxa"/>
          </w:tcPr>
          <w:p w14:paraId="309B6462" w14:textId="77777777" w:rsidR="00956D12" w:rsidRPr="00757917" w:rsidRDefault="00956D12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466DAD1" w14:textId="77777777" w:rsidR="00956D12" w:rsidRPr="00757917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8E56E41" w14:textId="77777777" w:rsidR="00956D12" w:rsidRPr="00757917" w:rsidRDefault="00956D12" w:rsidP="00956D12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ข้อมูลทั่วไป</w:t>
            </w:r>
          </w:p>
        </w:tc>
      </w:tr>
      <w:tr w:rsidR="00AA4327" w:rsidRPr="00757917" w14:paraId="41A932E1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35E3DFB6" w14:textId="77777777" w:rsidR="00AA4327" w:rsidRPr="00757917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20A1D0A" w14:textId="77777777" w:rsidR="00AA4327" w:rsidRPr="00757917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908CCE4" w14:textId="77777777" w:rsidR="00AA4327" w:rsidRPr="00757917" w:rsidRDefault="00AA4327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</w:p>
        </w:tc>
      </w:tr>
      <w:tr w:rsidR="00804CE6" w:rsidRPr="00757917" w14:paraId="1E29B1FE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6CBF8DC0" w14:textId="77777777" w:rsidR="00804CE6" w:rsidRPr="00757917" w:rsidRDefault="00804CE6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BADFAFC" w14:textId="77777777" w:rsidR="00804CE6" w:rsidRPr="00757917" w:rsidRDefault="00804CE6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C824F51" w14:textId="6E8D47E2" w:rsidR="00804CE6" w:rsidRPr="00757917" w:rsidRDefault="00804CE6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การเปลี่ยนแปลงนโยบายการบัญชี</w:t>
            </w:r>
          </w:p>
        </w:tc>
      </w:tr>
      <w:tr w:rsidR="00A46F43" w:rsidRPr="00757917" w14:paraId="799D6437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1311A95F" w14:textId="77777777" w:rsidR="00A46F43" w:rsidRPr="00757917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9B6DDE" w14:textId="77777777" w:rsidR="00A46F43" w:rsidRPr="00757917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0D294A6" w14:textId="77777777" w:rsidR="00A46F43" w:rsidRPr="00757917" w:rsidRDefault="00A46F43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นโยบายการบัญชีที่สำคัญ</w:t>
            </w:r>
          </w:p>
        </w:tc>
      </w:tr>
      <w:tr w:rsidR="00B158B5" w:rsidRPr="00757917" w14:paraId="6410FF32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25"/>
        </w:trPr>
        <w:tc>
          <w:tcPr>
            <w:tcW w:w="1274" w:type="dxa"/>
          </w:tcPr>
          <w:p w14:paraId="2C1D9F42" w14:textId="77777777" w:rsidR="00B158B5" w:rsidRPr="00757917" w:rsidRDefault="00B158B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7736E2A" w14:textId="77777777" w:rsidR="00B158B5" w:rsidRPr="00757917" w:rsidRDefault="00B158B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255E3CC" w14:textId="2D3358AE" w:rsidR="00B158B5" w:rsidRPr="00757917" w:rsidRDefault="00B158B5" w:rsidP="00A46F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ผลกระทบจากการแพร่ระบาดของโรคติดเชื้อโคโรนา</w:t>
            </w: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2019</w:t>
            </w: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 xml:space="preserve"> (Covid-</w:t>
            </w:r>
            <w:r w:rsidR="00460DDC"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19</w:t>
            </w: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  <w:t>)</w:t>
            </w:r>
          </w:p>
        </w:tc>
      </w:tr>
      <w:tr w:rsidR="0060497F" w:rsidRPr="00757917" w14:paraId="2166183C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261A8FDD" w14:textId="77777777" w:rsidR="0060497F" w:rsidRPr="00757917" w:rsidRDefault="0060497F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640DCAC1" w14:textId="77777777" w:rsidR="0060497F" w:rsidRPr="00757917" w:rsidRDefault="0060497F" w:rsidP="0060497F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028342B" w14:textId="613879D3" w:rsidR="0060497F" w:rsidRPr="00757917" w:rsidRDefault="0060497F" w:rsidP="0060497F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การรวมธุรกิจภายใต้การควบคุมเดียวกัน</w:t>
            </w:r>
            <w:r w:rsidR="00A116CA"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และการซื้อส่วนได้เสียที่ไม่มีอำนาจควบคุม</w:t>
            </w:r>
          </w:p>
        </w:tc>
      </w:tr>
      <w:tr w:rsidR="00E44214" w:rsidRPr="00757917" w14:paraId="69A426A6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64BC7BA1" w14:textId="77777777" w:rsidR="00E44214" w:rsidRPr="00757917" w:rsidRDefault="00E44214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DFC2CE" w14:textId="77777777" w:rsidR="00E44214" w:rsidRPr="00757917" w:rsidRDefault="00E44214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C412137" w14:textId="77777777" w:rsidR="00E44214" w:rsidRPr="00757917" w:rsidRDefault="0060497F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A46F43" w:rsidRPr="00757917" w14:paraId="43BE562B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96BAF41" w14:textId="77777777" w:rsidR="00A46F43" w:rsidRPr="00757917" w:rsidRDefault="00A46F43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32F419C" w14:textId="77777777" w:rsidR="00A46F43" w:rsidRPr="00757917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6F4ADDB" w14:textId="77777777" w:rsidR="00A46F43" w:rsidRPr="00757917" w:rsidRDefault="00A46F43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</w:tr>
      <w:tr w:rsidR="00AA4327" w:rsidRPr="00757917" w14:paraId="6701499C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62D42E4F" w14:textId="77777777" w:rsidR="00AA4327" w:rsidRPr="00757917" w:rsidRDefault="00AA4327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0176BA" w14:textId="77777777" w:rsidR="00AA4327" w:rsidRPr="00757917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03471DF" w14:textId="249B74D8" w:rsidR="00AA4327" w:rsidRPr="00757917" w:rsidRDefault="00AA4327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ลูกหนี้การค้า</w:t>
            </w:r>
          </w:p>
        </w:tc>
      </w:tr>
      <w:tr w:rsidR="001E5345" w:rsidRPr="00757917" w14:paraId="3D9CB8AE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9B70F28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ECD4801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4500A01" w14:textId="18FED1E4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อสังหาริมทรัพย์พัฒนา</w:t>
            </w:r>
            <w:r w:rsidR="006574D8"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เพื่อ</w:t>
            </w:r>
            <w:r w:rsidR="00C34409"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ขาย</w:t>
            </w:r>
          </w:p>
        </w:tc>
      </w:tr>
      <w:tr w:rsidR="001E5345" w:rsidRPr="00757917" w14:paraId="4CB0094A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04B8E72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A490A5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D4DCCA1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เงินลงทุนในบริษัทร่วมและการร่วมค้า</w:t>
            </w:r>
          </w:p>
        </w:tc>
      </w:tr>
      <w:tr w:rsidR="001E5345" w:rsidRPr="00757917" w14:paraId="683FF312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8613CB1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621FD9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06CC7F7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เงินลงทุนในบริษัทย่อย</w:t>
            </w:r>
          </w:p>
        </w:tc>
      </w:tr>
      <w:tr w:rsidR="001E5345" w:rsidRPr="00757917" w14:paraId="4EEA85DB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4A4E1C2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4759D67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F244EAA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</w:tr>
      <w:tr w:rsidR="001E5345" w:rsidRPr="00757917" w14:paraId="151AA1D9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99AA946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D5CDE96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ED3F995" w14:textId="77777777" w:rsidR="001E5345" w:rsidRPr="00757917" w:rsidRDefault="001E5345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  <w:lang w:val="en-US" w:eastAsia="en-US"/>
              </w:rPr>
            </w:pPr>
            <w:r w:rsidRPr="00757917"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  <w:t>ที่ดิน อาคารและอุปกรณ์</w:t>
            </w:r>
          </w:p>
        </w:tc>
      </w:tr>
      <w:tr w:rsidR="00804CE6" w:rsidRPr="00757917" w14:paraId="5F336D72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D709E8" w14:textId="77777777" w:rsidR="00804CE6" w:rsidRPr="00757917" w:rsidRDefault="00804CE6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AA40524" w14:textId="77777777" w:rsidR="00804CE6" w:rsidRPr="00757917" w:rsidRDefault="00804CE6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165F34C" w14:textId="6B519361" w:rsidR="00804CE6" w:rsidRPr="00757917" w:rsidRDefault="00804CE6" w:rsidP="00CA706F">
            <w:pPr>
              <w:pStyle w:val="Heading6"/>
              <w:tabs>
                <w:tab w:val="left" w:pos="540"/>
              </w:tabs>
              <w:jc w:val="both"/>
              <w:rPr>
                <w:rFonts w:ascii="Angsana New" w:hAnsi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 w:val="0"/>
                <w:bCs w:val="0"/>
                <w:sz w:val="30"/>
                <w:szCs w:val="30"/>
                <w:cs/>
              </w:rPr>
              <w:t>สัญญาเช่า</w:t>
            </w:r>
          </w:p>
        </w:tc>
      </w:tr>
      <w:tr w:rsidR="001E5345" w:rsidRPr="00757917" w14:paraId="7018CB3D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5450900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773025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B7EF20E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หนี้สินที่มีภาระดอกเบี้ย</w:t>
            </w:r>
          </w:p>
        </w:tc>
      </w:tr>
      <w:tr w:rsidR="001E5345" w:rsidRPr="00757917" w14:paraId="31EA66E2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239E04B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5E5DEA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1C45841F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หุ้นกู้</w:t>
            </w:r>
          </w:p>
        </w:tc>
      </w:tr>
      <w:tr w:rsidR="001E5345" w:rsidRPr="00757917" w14:paraId="27268A35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4DE4B3BE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D05B5C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4DC25F" w14:textId="115D865E" w:rsidR="001E5345" w:rsidRPr="00757917" w:rsidRDefault="00F15151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รายได้สิทธิการเช่ารอตัดบัญชี</w:t>
            </w:r>
          </w:p>
        </w:tc>
      </w:tr>
      <w:tr w:rsidR="001E5345" w:rsidRPr="00757917" w14:paraId="239F61EB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0C90E8FA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E466A81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5E70ACBB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</w:tr>
      <w:tr w:rsidR="001E5345" w:rsidRPr="00757917" w14:paraId="5E9FE19A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47C41FF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DFCB45F" w14:textId="77777777" w:rsidR="001E5345" w:rsidRPr="00757917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02A06719" w14:textId="77777777" w:rsidR="001E5345" w:rsidRPr="00757917" w:rsidRDefault="001E5345" w:rsidP="005F579E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ประมาณการหนี้สิน</w:t>
            </w:r>
          </w:p>
        </w:tc>
      </w:tr>
      <w:tr w:rsidR="001E5345" w:rsidRPr="00757917" w14:paraId="38BB23CE" w14:textId="77777777" w:rsidTr="0082587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369EC1A4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3778241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1ACCAAA4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ทุนเรือนหุ้น</w:t>
            </w:r>
          </w:p>
        </w:tc>
      </w:tr>
      <w:tr w:rsidR="001E5345" w:rsidRPr="00757917" w14:paraId="68BD6B99" w14:textId="77777777" w:rsidTr="0082587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95"/>
        </w:trPr>
        <w:tc>
          <w:tcPr>
            <w:tcW w:w="1274" w:type="dxa"/>
          </w:tcPr>
          <w:p w14:paraId="7E596196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01A9D5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8DD3169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สำรอง</w:t>
            </w:r>
          </w:p>
        </w:tc>
      </w:tr>
      <w:tr w:rsidR="001E5345" w:rsidRPr="00757917" w14:paraId="4D8641DE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45D5C059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3440E229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83111D7" w14:textId="6073F70F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ส่วนงานดำเนินงาน</w:t>
            </w:r>
            <w:r w:rsidR="001C083A"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1E5345" w:rsidRPr="00757917" w14:paraId="7801DFA8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412"/>
        </w:trPr>
        <w:tc>
          <w:tcPr>
            <w:tcW w:w="1274" w:type="dxa"/>
          </w:tcPr>
          <w:p w14:paraId="3299B68B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FCC49E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50FBE3B" w14:textId="77777777" w:rsidR="001E5345" w:rsidRPr="00757917" w:rsidRDefault="001E5345" w:rsidP="00F10F29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รายได้จากการลงทุน</w:t>
            </w:r>
          </w:p>
        </w:tc>
      </w:tr>
      <w:tr w:rsidR="001E5345" w:rsidRPr="00757917" w14:paraId="343B1803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CEE1EC7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1F7A88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40AC7CC3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ค่าใช้จ่ายผลประโยชน์ของพนักงาน</w:t>
            </w:r>
          </w:p>
        </w:tc>
      </w:tr>
      <w:tr w:rsidR="001E5345" w:rsidRPr="00757917" w14:paraId="3CC57CFD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A14F664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3D4938" w14:textId="77777777" w:rsidR="001E5345" w:rsidRPr="00757917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572EE2F4" w14:textId="77777777" w:rsidR="001E5345" w:rsidRPr="00757917" w:rsidRDefault="001E5345" w:rsidP="00911868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ค่าใช้จ่ายตามลักษณะ</w:t>
            </w:r>
          </w:p>
        </w:tc>
      </w:tr>
      <w:tr w:rsidR="001E5345" w:rsidRPr="00757917" w14:paraId="4A8C79F5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1A703620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5DD934A0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70C4D782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ภาษีเงินได้</w:t>
            </w:r>
          </w:p>
        </w:tc>
      </w:tr>
      <w:tr w:rsidR="001E5345" w:rsidRPr="00757917" w14:paraId="2ECAC15B" w14:textId="77777777" w:rsidTr="00D218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5B9587C3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2862134" w14:textId="77777777" w:rsidR="001E5345" w:rsidRPr="00757917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</w:tcPr>
          <w:p w14:paraId="3EB487CE" w14:textId="0B2E60E7" w:rsidR="001E5345" w:rsidRPr="00757917" w:rsidRDefault="001E5345" w:rsidP="00D34065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กำไรต่อหุ้น</w:t>
            </w:r>
            <w:r w:rsidR="00D144AA"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ขั้นพื้นฐาน</w:t>
            </w:r>
          </w:p>
        </w:tc>
      </w:tr>
      <w:tr w:rsidR="001E5345" w:rsidRPr="00757917" w14:paraId="1F3E9580" w14:textId="77777777" w:rsidTr="0082587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3687988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A0B1618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65B7FB2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เงินปันผล</w:t>
            </w:r>
          </w:p>
        </w:tc>
      </w:tr>
      <w:tr w:rsidR="001E5345" w:rsidRPr="00757917" w14:paraId="778EF87D" w14:textId="77777777" w:rsidTr="0082587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3EFA0E11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19FA6F5B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378EACFB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เครื่องมือทางการเงิน</w:t>
            </w:r>
          </w:p>
        </w:tc>
      </w:tr>
      <w:tr w:rsidR="009D5220" w:rsidRPr="00757917" w14:paraId="7565A03F" w14:textId="77777777" w:rsidTr="0082587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200C099F" w14:textId="77777777" w:rsidR="009D5220" w:rsidRPr="00757917" w:rsidRDefault="009D5220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D9E079" w14:textId="77777777" w:rsidR="009D5220" w:rsidRPr="00757917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29852EEA" w14:textId="2E300DC2" w:rsidR="009D5220" w:rsidRPr="00757917" w:rsidRDefault="009D5220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การบริหารจัดการทุน</w:t>
            </w:r>
          </w:p>
        </w:tc>
      </w:tr>
      <w:tr w:rsidR="001E5345" w:rsidRPr="00757917" w14:paraId="05B3F46D" w14:textId="77777777" w:rsidTr="0082587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42DFD569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0AFCAE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608C6963" w14:textId="014D71B5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ภาระผูกพันกับ</w:t>
            </w:r>
            <w:r w:rsidR="00B22E81"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บุคคลหรือ</w:t>
            </w: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กิจการที่ไม่เกี่ยวข้องกัน</w:t>
            </w:r>
          </w:p>
        </w:tc>
      </w:tr>
      <w:tr w:rsidR="001E5345" w:rsidRPr="00757917" w14:paraId="60A6F298" w14:textId="77777777" w:rsidTr="00AE18D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63B4BDEE" w14:textId="77777777" w:rsidR="001E5345" w:rsidRPr="00757917" w:rsidRDefault="001E5345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E7467A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6E878930" w14:textId="77777777" w:rsidR="001E5345" w:rsidRPr="00757917" w:rsidRDefault="001E5345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เหตุการณ์ภายหลังรอบระยะเวลารายงาน</w:t>
            </w:r>
          </w:p>
        </w:tc>
      </w:tr>
      <w:tr w:rsidR="00310D1D" w:rsidRPr="00757917" w14:paraId="1518A10F" w14:textId="77777777" w:rsidTr="00AE18D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79"/>
        </w:trPr>
        <w:tc>
          <w:tcPr>
            <w:tcW w:w="1274" w:type="dxa"/>
          </w:tcPr>
          <w:p w14:paraId="7B09FA5F" w14:textId="77777777" w:rsidR="00310D1D" w:rsidRPr="00757917" w:rsidRDefault="00310D1D" w:rsidP="00936843">
            <w:pPr>
              <w:pStyle w:val="TOC2"/>
              <w:numPr>
                <w:ilvl w:val="0"/>
                <w:numId w:val="18"/>
              </w:num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8D711B6" w14:textId="77777777" w:rsidR="00310D1D" w:rsidRPr="00757917" w:rsidRDefault="00310D1D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832" w:type="dxa"/>
            <w:vAlign w:val="center"/>
          </w:tcPr>
          <w:p w14:paraId="7DCF4F0D" w14:textId="23149EFC" w:rsidR="00310D1D" w:rsidRPr="00757917" w:rsidRDefault="00310D1D" w:rsidP="00AA432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ind w:right="-135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757917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การจัดประเภทรายการใหม่</w:t>
            </w:r>
          </w:p>
        </w:tc>
      </w:tr>
      <w:bookmarkEnd w:id="0"/>
    </w:tbl>
    <w:p w14:paraId="580682B7" w14:textId="77777777" w:rsidR="00C8500E" w:rsidRPr="00757917" w:rsidRDefault="0009267B" w:rsidP="005A4C3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757917">
        <w:rPr>
          <w:b/>
          <w:bCs/>
          <w:color w:val="2E74B5"/>
          <w:cs/>
        </w:rPr>
        <w:br w:type="page"/>
      </w:r>
      <w:r w:rsidR="00A46F43" w:rsidRPr="00757917">
        <w:rPr>
          <w:rFonts w:ascii="Angsana New" w:hAnsi="Angsana New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หมายเหตุประกอบงบการเงินเป็นส่วนหนึ่งของงบการเงินนี้</w:t>
      </w:r>
    </w:p>
    <w:p w14:paraId="0CD19B72" w14:textId="77777777" w:rsidR="00F10F29" w:rsidRPr="00757917" w:rsidRDefault="00F10F29" w:rsidP="00E331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sz w:val="30"/>
          <w:szCs w:val="30"/>
        </w:rPr>
      </w:pPr>
    </w:p>
    <w:p w14:paraId="60452CA5" w14:textId="4B78431A" w:rsidR="00C8500E" w:rsidRPr="00757917" w:rsidRDefault="00A46F43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งบการเงินนี้ได้รับอนุมัติให้ออกงบการเงินจากคณะกรรมการ</w:t>
      </w:r>
      <w:r w:rsidR="00C8500E" w:rsidRPr="00757917">
        <w:rPr>
          <w:rFonts w:ascii="Angsana New" w:hAnsi="Angsana New"/>
          <w:sz w:val="30"/>
          <w:szCs w:val="30"/>
          <w:cs/>
        </w:rPr>
        <w:t>เมื่อวันที่</w:t>
      </w:r>
      <w:r w:rsidR="00477EF0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9</w:t>
      </w:r>
      <w:r w:rsidR="0062672E" w:rsidRPr="00757917">
        <w:rPr>
          <w:rFonts w:ascii="Angsana New" w:hAnsi="Angsana New" w:hint="cs"/>
          <w:sz w:val="30"/>
          <w:szCs w:val="30"/>
          <w:cs/>
        </w:rPr>
        <w:t xml:space="preserve"> พฤศจิกายน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</w:p>
    <w:p w14:paraId="58CE93AD" w14:textId="77777777" w:rsidR="00C8500E" w:rsidRPr="00757917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color w:val="2E74B5"/>
          <w:sz w:val="30"/>
          <w:szCs w:val="30"/>
        </w:rPr>
      </w:pPr>
    </w:p>
    <w:p w14:paraId="0804369B" w14:textId="2BA29B56" w:rsidR="00C8500E" w:rsidRPr="00757917" w:rsidRDefault="00460DDC" w:rsidP="002B090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b/>
          <w:bCs/>
          <w:sz w:val="30"/>
          <w:szCs w:val="30"/>
        </w:rPr>
        <w:t>1</w:t>
      </w:r>
      <w:r w:rsidR="00C8500E" w:rsidRPr="00757917">
        <w:rPr>
          <w:rFonts w:ascii="Angsana New" w:hAnsi="Angsana New"/>
          <w:b/>
          <w:bCs/>
          <w:sz w:val="30"/>
          <w:szCs w:val="30"/>
        </w:rPr>
        <w:tab/>
      </w:r>
      <w:r w:rsidR="00C8500E" w:rsidRPr="00757917">
        <w:rPr>
          <w:rFonts w:ascii="Angsana New" w:hAnsi="Angsana New"/>
          <w:b/>
          <w:bCs/>
          <w:sz w:val="30"/>
          <w:szCs w:val="30"/>
          <w:cs/>
          <w:lang w:val="th-TH"/>
        </w:rPr>
        <w:t>ข้อมูลทั่วไป</w:t>
      </w:r>
    </w:p>
    <w:p w14:paraId="24AF9B39" w14:textId="77777777" w:rsidR="00C8500E" w:rsidRPr="00757917" w:rsidRDefault="00C8500E" w:rsidP="00C8500E">
      <w:pPr>
        <w:pStyle w:val="a0"/>
        <w:tabs>
          <w:tab w:val="clear" w:pos="360"/>
          <w:tab w:val="clear" w:pos="720"/>
          <w:tab w:val="clear" w:pos="1080"/>
          <w:tab w:val="left" w:pos="540"/>
        </w:tabs>
        <w:jc w:val="both"/>
        <w:rPr>
          <w:rFonts w:ascii="Angsana New" w:hAnsi="Angsana New" w:cs="Angsana New"/>
          <w:sz w:val="30"/>
          <w:szCs w:val="30"/>
          <w:cs/>
        </w:rPr>
      </w:pPr>
    </w:p>
    <w:p w14:paraId="7FE2950C" w14:textId="7692A75C" w:rsidR="00C8500E" w:rsidRPr="00757917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บริษัท </w:t>
      </w:r>
      <w:r w:rsidR="00D4253F" w:rsidRPr="00757917">
        <w:rPr>
          <w:rFonts w:ascii="Angsana New" w:hAnsi="Angsana New"/>
          <w:sz w:val="30"/>
          <w:szCs w:val="30"/>
          <w:cs/>
        </w:rPr>
        <w:t>เฟรเซอร์ส พร็อพเพอร์ตี้ (ประเทศไทย)</w:t>
      </w:r>
      <w:r w:rsidRPr="00757917">
        <w:rPr>
          <w:rFonts w:ascii="Angsana New" w:hAnsi="Angsana New"/>
          <w:sz w:val="30"/>
          <w:szCs w:val="30"/>
          <w:cs/>
        </w:rPr>
        <w:t xml:space="preserve"> จำกัด (มหาชน)</w:t>
      </w:r>
      <w:r w:rsidRPr="00757917">
        <w:rPr>
          <w:rFonts w:ascii="Angsana New" w:hAnsi="Angsana New"/>
          <w:sz w:val="30"/>
          <w:szCs w:val="30"/>
        </w:rPr>
        <w:t xml:space="preserve"> “</w:t>
      </w:r>
      <w:r w:rsidRPr="00757917">
        <w:rPr>
          <w:rFonts w:ascii="Angsana New" w:hAnsi="Angsana New"/>
          <w:sz w:val="30"/>
          <w:szCs w:val="30"/>
          <w:cs/>
        </w:rPr>
        <w:t>บริษัท</w:t>
      </w:r>
      <w:r w:rsidRPr="00757917">
        <w:rPr>
          <w:rFonts w:ascii="Angsana New" w:hAnsi="Angsana New"/>
          <w:sz w:val="30"/>
          <w:szCs w:val="30"/>
        </w:rPr>
        <w:t xml:space="preserve">” </w:t>
      </w:r>
      <w:r w:rsidRPr="00757917">
        <w:rPr>
          <w:rFonts w:ascii="Angsana New" w:hAnsi="Angsana New"/>
          <w:sz w:val="30"/>
          <w:szCs w:val="30"/>
          <w:cs/>
        </w:rPr>
        <w:t>เป็นนิติบุคคลที่จัดตั้งขึ้นในประเทศไทย และ</w:t>
      </w:r>
      <w:r w:rsidR="0082587E" w:rsidRPr="00757917">
        <w:rPr>
          <w:rFonts w:ascii="Angsana New" w:hAnsi="Angsana New"/>
          <w:sz w:val="30"/>
          <w:szCs w:val="30"/>
          <w:cs/>
        </w:rPr>
        <w:t>จดทะเบียน</w:t>
      </w:r>
      <w:r w:rsidR="004E423A" w:rsidRPr="00757917">
        <w:rPr>
          <w:rFonts w:ascii="Angsana New" w:hAnsi="Angsana New"/>
          <w:sz w:val="30"/>
          <w:szCs w:val="30"/>
          <w:cs/>
        </w:rPr>
        <w:t xml:space="preserve">กับตลาดหลักทรัพย์แห่งประเทศไทยเมื่อวันที่ </w:t>
      </w:r>
      <w:r w:rsidR="00460DDC" w:rsidRPr="00757917">
        <w:rPr>
          <w:rFonts w:ascii="Angsana New" w:hAnsi="Angsana New"/>
          <w:sz w:val="30"/>
          <w:szCs w:val="30"/>
        </w:rPr>
        <w:t>13</w:t>
      </w:r>
      <w:r w:rsidR="004E423A" w:rsidRPr="00757917">
        <w:rPr>
          <w:rFonts w:ascii="Angsana New" w:hAnsi="Angsana New"/>
          <w:sz w:val="30"/>
          <w:szCs w:val="30"/>
        </w:rPr>
        <w:t xml:space="preserve"> </w:t>
      </w:r>
      <w:r w:rsidR="004E423A" w:rsidRPr="00757917">
        <w:rPr>
          <w:rFonts w:ascii="Angsana New" w:hAnsi="Angsana New"/>
          <w:sz w:val="30"/>
          <w:szCs w:val="30"/>
          <w:cs/>
        </w:rPr>
        <w:t xml:space="preserve">มิถุนายน </w:t>
      </w:r>
      <w:r w:rsidR="00460DDC" w:rsidRPr="00757917">
        <w:rPr>
          <w:rFonts w:ascii="Angsana New" w:hAnsi="Angsana New"/>
          <w:sz w:val="30"/>
          <w:szCs w:val="30"/>
        </w:rPr>
        <w:t>2545</w:t>
      </w:r>
      <w:r w:rsidR="004E423A" w:rsidRPr="00757917">
        <w:rPr>
          <w:rFonts w:ascii="Angsana New" w:hAnsi="Angsana New"/>
          <w:sz w:val="30"/>
          <w:szCs w:val="30"/>
        </w:rPr>
        <w:t xml:space="preserve"> </w:t>
      </w:r>
      <w:r w:rsidR="004E423A" w:rsidRPr="00757917">
        <w:rPr>
          <w:rFonts w:ascii="Angsana New" w:hAnsi="Angsana New"/>
          <w:sz w:val="30"/>
          <w:szCs w:val="30"/>
          <w:cs/>
        </w:rPr>
        <w:t>โดย</w:t>
      </w:r>
      <w:r w:rsidRPr="00757917">
        <w:rPr>
          <w:rFonts w:ascii="Angsana New" w:hAnsi="Angsana New"/>
          <w:sz w:val="30"/>
          <w:szCs w:val="30"/>
          <w:cs/>
        </w:rPr>
        <w:t>มีที่อยู่จดทะ</w:t>
      </w:r>
      <w:r w:rsidR="004E423A" w:rsidRPr="00757917">
        <w:rPr>
          <w:rFonts w:ascii="Angsana New" w:hAnsi="Angsana New"/>
          <w:sz w:val="30"/>
          <w:szCs w:val="30"/>
          <w:cs/>
        </w:rPr>
        <w:t>เบียนของบริษัท</w:t>
      </w:r>
      <w:r w:rsidR="007E104C" w:rsidRPr="00757917">
        <w:rPr>
          <w:rFonts w:ascii="Angsana New" w:hAnsi="Angsana New"/>
          <w:sz w:val="30"/>
          <w:szCs w:val="30"/>
          <w:cs/>
        </w:rPr>
        <w:t>ตั้ง</w:t>
      </w:r>
      <w:r w:rsidR="009D0223" w:rsidRPr="00757917">
        <w:rPr>
          <w:rFonts w:ascii="Angsana New" w:hAnsi="Angsana New"/>
          <w:sz w:val="30"/>
          <w:szCs w:val="30"/>
          <w:cs/>
        </w:rPr>
        <w:t>อยู่</w:t>
      </w:r>
      <w:r w:rsidRPr="00757917">
        <w:rPr>
          <w:rFonts w:ascii="Angsana New" w:hAnsi="Angsana New"/>
          <w:sz w:val="30"/>
          <w:szCs w:val="30"/>
          <w:cs/>
        </w:rPr>
        <w:t xml:space="preserve">เลขที่ </w:t>
      </w:r>
      <w:r w:rsidR="00460DDC" w:rsidRPr="00757917">
        <w:rPr>
          <w:rFonts w:ascii="Angsana New" w:hAnsi="Angsana New"/>
          <w:sz w:val="30"/>
          <w:szCs w:val="30"/>
        </w:rPr>
        <w:t>944</w:t>
      </w:r>
      <w:r w:rsidR="00437518" w:rsidRPr="00757917">
        <w:rPr>
          <w:rFonts w:ascii="Angsana New" w:hAnsi="Angsana New"/>
          <w:sz w:val="30"/>
          <w:szCs w:val="30"/>
        </w:rPr>
        <w:t xml:space="preserve"> </w:t>
      </w:r>
      <w:r w:rsidR="00437518" w:rsidRPr="00757917">
        <w:rPr>
          <w:rFonts w:ascii="Angsana New" w:hAnsi="Angsana New" w:hint="cs"/>
          <w:sz w:val="30"/>
          <w:szCs w:val="30"/>
          <w:cs/>
        </w:rPr>
        <w:t xml:space="preserve">มิตรทาวน์ ออฟฟิศ ทาวเวอร์ ชั้น </w:t>
      </w:r>
      <w:r w:rsidR="00460DDC" w:rsidRPr="00757917">
        <w:rPr>
          <w:rFonts w:ascii="Angsana New" w:hAnsi="Angsana New"/>
          <w:sz w:val="30"/>
          <w:szCs w:val="30"/>
        </w:rPr>
        <w:t>22</w:t>
      </w:r>
      <w:r w:rsidR="00437518" w:rsidRPr="00757917">
        <w:rPr>
          <w:rFonts w:ascii="Angsana New" w:hAnsi="Angsana New"/>
          <w:sz w:val="30"/>
          <w:szCs w:val="30"/>
        </w:rPr>
        <w:t>-</w:t>
      </w:r>
      <w:r w:rsidR="00460DDC" w:rsidRPr="00757917">
        <w:rPr>
          <w:rFonts w:ascii="Angsana New" w:hAnsi="Angsana New"/>
          <w:sz w:val="30"/>
          <w:szCs w:val="30"/>
        </w:rPr>
        <w:t>23</w:t>
      </w:r>
      <w:r w:rsidR="00437518" w:rsidRPr="00757917">
        <w:rPr>
          <w:rFonts w:ascii="Angsana New" w:hAnsi="Angsana New" w:hint="cs"/>
          <w:sz w:val="30"/>
          <w:szCs w:val="30"/>
          <w:cs/>
        </w:rPr>
        <w:t xml:space="preserve"> ถนนพระราม </w:t>
      </w:r>
      <w:r w:rsidR="00460DDC" w:rsidRPr="00757917">
        <w:rPr>
          <w:rFonts w:ascii="Angsana New" w:hAnsi="Angsana New"/>
          <w:sz w:val="30"/>
          <w:szCs w:val="30"/>
        </w:rPr>
        <w:t>4</w:t>
      </w:r>
      <w:r w:rsidR="00437518" w:rsidRPr="00757917">
        <w:rPr>
          <w:rFonts w:ascii="Angsana New" w:hAnsi="Angsana New" w:hint="cs"/>
          <w:sz w:val="30"/>
          <w:szCs w:val="30"/>
          <w:cs/>
        </w:rPr>
        <w:t xml:space="preserve"> แขวงวังใหม่ เขตปทุมวัน กรุงเทพมหานคร</w:t>
      </w:r>
    </w:p>
    <w:p w14:paraId="327CE82B" w14:textId="77777777" w:rsidR="00B171C7" w:rsidRPr="00757917" w:rsidRDefault="00B171C7" w:rsidP="004E423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7CE3885E" w14:textId="77777777" w:rsidR="00F640CE" w:rsidRPr="00757917" w:rsidRDefault="00F640CE" w:rsidP="00F640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pacing w:val="-2"/>
          <w:sz w:val="30"/>
          <w:szCs w:val="30"/>
          <w:cs/>
        </w:rPr>
      </w:pPr>
      <w:r w:rsidRPr="00757917">
        <w:rPr>
          <w:rFonts w:ascii="Angsana New" w:hAnsi="Angsana New"/>
          <w:spacing w:val="-2"/>
          <w:sz w:val="30"/>
          <w:szCs w:val="30"/>
          <w:cs/>
        </w:rPr>
        <w:t>บริษัทใหญ่ในลำดับสูงสุดระหว่าง</w:t>
      </w:r>
      <w:r w:rsidR="009417FE" w:rsidRPr="00757917">
        <w:rPr>
          <w:rFonts w:ascii="Angsana New" w:hAnsi="Angsana New"/>
          <w:spacing w:val="-2"/>
          <w:sz w:val="30"/>
          <w:szCs w:val="30"/>
          <w:cs/>
        </w:rPr>
        <w:t>ปี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ได้แก่ </w:t>
      </w:r>
      <w:r w:rsidRPr="00757917">
        <w:rPr>
          <w:rFonts w:ascii="Angsana New" w:hAnsi="Angsana New"/>
          <w:spacing w:val="-2"/>
          <w:sz w:val="30"/>
          <w:szCs w:val="30"/>
        </w:rPr>
        <w:t xml:space="preserve">TCC Assets Limited </w:t>
      </w:r>
      <w:r w:rsidRPr="00757917">
        <w:rPr>
          <w:rFonts w:ascii="Angsana New" w:hAnsi="Angsana New"/>
          <w:spacing w:val="-2"/>
          <w:sz w:val="30"/>
          <w:szCs w:val="30"/>
          <w:cs/>
        </w:rPr>
        <w:t>ซึ่งเป็นนิติบุคคลที่จัดตั้งขึ้นในหมู่เกาะบริติซเวอร์จิน แห่งสหราช</w:t>
      </w:r>
      <w:r w:rsidR="00450CCE" w:rsidRPr="00757917">
        <w:rPr>
          <w:rFonts w:ascii="Angsana New" w:hAnsi="Angsana New"/>
          <w:spacing w:val="-2"/>
          <w:sz w:val="30"/>
          <w:szCs w:val="30"/>
          <w:cs/>
        </w:rPr>
        <w:t>อา</w:t>
      </w:r>
      <w:r w:rsidRPr="00757917">
        <w:rPr>
          <w:rFonts w:ascii="Angsana New" w:hAnsi="Angsana New"/>
          <w:spacing w:val="-2"/>
          <w:sz w:val="30"/>
          <w:szCs w:val="30"/>
          <w:cs/>
        </w:rPr>
        <w:t>ณาจักร</w:t>
      </w:r>
    </w:p>
    <w:p w14:paraId="14F135ED" w14:textId="77777777" w:rsidR="000C5F7B" w:rsidRPr="00757917" w:rsidRDefault="000C5F7B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331B1F2C" w14:textId="1C8C3E5A" w:rsidR="000C5F7B" w:rsidRPr="00757917" w:rsidRDefault="000C5F7B" w:rsidP="00D425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pacing w:val="-2"/>
          <w:sz w:val="30"/>
          <w:szCs w:val="30"/>
          <w:cs/>
        </w:rPr>
        <w:t xml:space="preserve">ผู้ถือหุ้นรายใหญ่ในระหว่างปีได้แก่ บริษัท เฟรเซอร์ส แอสเซ็ทส์ จำกัด (ถือหุ้นร้อยละ </w:t>
      </w:r>
      <w:r w:rsidR="00460DDC" w:rsidRPr="00757917">
        <w:rPr>
          <w:rFonts w:asciiTheme="majorBidi" w:hAnsiTheme="majorBidi" w:cstheme="majorBidi"/>
          <w:spacing w:val="-2"/>
          <w:sz w:val="30"/>
          <w:szCs w:val="30"/>
        </w:rPr>
        <w:t>43</w:t>
      </w:r>
      <w:r w:rsidR="00164EA7" w:rsidRPr="00757917">
        <w:rPr>
          <w:rFonts w:asciiTheme="majorBidi" w:hAnsiTheme="majorBidi" w:cstheme="majorBidi"/>
          <w:spacing w:val="-2"/>
          <w:sz w:val="30"/>
          <w:szCs w:val="30"/>
        </w:rPr>
        <w:t>.</w:t>
      </w:r>
      <w:r w:rsidR="00460DDC" w:rsidRPr="00757917">
        <w:rPr>
          <w:rFonts w:asciiTheme="majorBidi" w:hAnsiTheme="majorBidi" w:cstheme="majorBidi"/>
          <w:spacing w:val="-2"/>
          <w:sz w:val="30"/>
          <w:szCs w:val="30"/>
        </w:rPr>
        <w:t>53</w:t>
      </w:r>
      <w:r w:rsidRPr="00757917">
        <w:rPr>
          <w:rFonts w:asciiTheme="majorBidi" w:hAnsiTheme="majorBidi" w:cstheme="majorBidi"/>
          <w:spacing w:val="-2"/>
          <w:sz w:val="30"/>
          <w:szCs w:val="30"/>
          <w:cs/>
        </w:rPr>
        <w:t>) และ บริษัท เฟรเซอร์ส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พร็อพเพอร์ตี้ โฮลดิ้งส์ (ประเทศไทย) จำกัด (ถือหุ้นร้อยละ </w:t>
      </w:r>
      <w:r w:rsidR="00460DDC" w:rsidRPr="00757917">
        <w:rPr>
          <w:rFonts w:asciiTheme="majorBidi" w:hAnsiTheme="majorBidi" w:cstheme="majorBidi"/>
          <w:sz w:val="30"/>
          <w:szCs w:val="30"/>
        </w:rPr>
        <w:t>38</w:t>
      </w:r>
      <w:r w:rsidRPr="00757917">
        <w:rPr>
          <w:rFonts w:asciiTheme="majorBidi" w:hAnsiTheme="majorBidi" w:cstheme="majorBidi"/>
          <w:sz w:val="30"/>
          <w:szCs w:val="30"/>
          <w:cs/>
        </w:rPr>
        <w:t>.</w:t>
      </w:r>
      <w:r w:rsidR="00460DDC" w:rsidRPr="00757917">
        <w:rPr>
          <w:rFonts w:asciiTheme="majorBidi" w:hAnsiTheme="majorBidi" w:cstheme="majorBidi"/>
          <w:sz w:val="30"/>
          <w:szCs w:val="30"/>
        </w:rPr>
        <w:t>30</w:t>
      </w:r>
      <w:r w:rsidRPr="00757917">
        <w:rPr>
          <w:rFonts w:asciiTheme="majorBidi" w:hAnsiTheme="majorBidi" w:cstheme="majorBidi"/>
          <w:sz w:val="30"/>
          <w:szCs w:val="30"/>
          <w:cs/>
        </w:rPr>
        <w:t>) ซึ่งบริษัททั้งสองแห่งเป็นนิติบุคคลที่จัดตั้งขึ้นในประเทศไทย</w:t>
      </w:r>
    </w:p>
    <w:p w14:paraId="7809D33D" w14:textId="77777777" w:rsidR="00C8500E" w:rsidRPr="00757917" w:rsidRDefault="00C8500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2BF9BA6E" w14:textId="7D497DF0" w:rsidR="00C8500E" w:rsidRPr="00757917" w:rsidRDefault="00477EF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บริษัท</w:t>
      </w:r>
      <w:r w:rsidR="00C8500E" w:rsidRPr="00757917">
        <w:rPr>
          <w:rFonts w:ascii="Angsana New" w:hAnsi="Angsana New"/>
          <w:sz w:val="30"/>
          <w:szCs w:val="30"/>
          <w:cs/>
        </w:rPr>
        <w:t>และบริษัทย่อย</w:t>
      </w:r>
      <w:r w:rsidR="00616FC4" w:rsidRPr="00757917">
        <w:rPr>
          <w:rFonts w:ascii="Angsana New" w:hAnsi="Angsana New"/>
          <w:sz w:val="30"/>
          <w:szCs w:val="30"/>
          <w:cs/>
        </w:rPr>
        <w:t xml:space="preserve"> “กลุ่มบริษัท”</w:t>
      </w:r>
      <w:r w:rsidR="00DB74B2" w:rsidRPr="00757917">
        <w:rPr>
          <w:rFonts w:ascii="Angsana New" w:hAnsi="Angsana New"/>
          <w:sz w:val="30"/>
          <w:szCs w:val="30"/>
          <w:cs/>
        </w:rPr>
        <w:t xml:space="preserve"> ดำเนิน</w:t>
      </w:r>
      <w:r w:rsidR="00C8500E" w:rsidRPr="00757917">
        <w:rPr>
          <w:rFonts w:ascii="Angsana New" w:hAnsi="Angsana New"/>
          <w:sz w:val="30"/>
          <w:szCs w:val="30"/>
          <w:cs/>
        </w:rPr>
        <w:t>ธุรกิจหลัก</w:t>
      </w:r>
      <w:r w:rsidR="00DB74B2" w:rsidRPr="00757917">
        <w:rPr>
          <w:rFonts w:ascii="Angsana New" w:hAnsi="Angsana New"/>
          <w:sz w:val="30"/>
          <w:szCs w:val="30"/>
          <w:cs/>
        </w:rPr>
        <w:t>เกี่ยวกับ</w:t>
      </w:r>
      <w:r w:rsidR="00C8500E" w:rsidRPr="00757917">
        <w:rPr>
          <w:rFonts w:ascii="Angsana New" w:hAnsi="Angsana New"/>
          <w:sz w:val="30"/>
          <w:szCs w:val="30"/>
          <w:cs/>
        </w:rPr>
        <w:t>การพัฒนาอสังหาริมทรัพย์เพื่อการอุตสาหกรรมโดย</w:t>
      </w:r>
      <w:r w:rsidR="00C8500E" w:rsidRPr="00757917">
        <w:rPr>
          <w:rFonts w:ascii="Angsana New" w:hAnsi="Angsana New"/>
          <w:spacing w:val="-2"/>
          <w:sz w:val="30"/>
          <w:szCs w:val="30"/>
          <w:cs/>
        </w:rPr>
        <w:t xml:space="preserve">การสร้างโรงงานและคลังสินค้าเพื่อให้เช่าและขายเมื่อมีโอกาสเหมาะสม </w:t>
      </w:r>
      <w:r w:rsidR="009C1C24" w:rsidRPr="00757917">
        <w:rPr>
          <w:rFonts w:ascii="Angsana New" w:hAnsi="Angsana New" w:hint="cs"/>
          <w:spacing w:val="-2"/>
          <w:sz w:val="30"/>
          <w:szCs w:val="30"/>
          <w:cs/>
        </w:rPr>
        <w:t>และ</w:t>
      </w:r>
      <w:r w:rsidR="0047410D" w:rsidRPr="00757917">
        <w:rPr>
          <w:rFonts w:ascii="Angsana New" w:hAnsi="Angsana New" w:hint="cs"/>
          <w:spacing w:val="-2"/>
          <w:sz w:val="30"/>
          <w:szCs w:val="30"/>
          <w:cs/>
        </w:rPr>
        <w:t>พัฒนา</w:t>
      </w:r>
      <w:r w:rsidR="009C1C24" w:rsidRPr="00757917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อสังหาริมทรัพย์เพื่อ</w:t>
      </w:r>
      <w:r w:rsidR="0047410D" w:rsidRPr="00757917">
        <w:rPr>
          <w:rFonts w:ascii="Angsana New" w:hAnsi="Angsana New" w:hint="cs"/>
          <w:spacing w:val="-2"/>
          <w:sz w:val="30"/>
          <w:szCs w:val="30"/>
          <w:cs/>
        </w:rPr>
        <w:t xml:space="preserve">ขาย </w:t>
      </w:r>
      <w:r w:rsidR="00FD2449" w:rsidRPr="00757917">
        <w:rPr>
          <w:rFonts w:ascii="Angsana New" w:hAnsi="Angsana New" w:hint="cs"/>
          <w:spacing w:val="-2"/>
          <w:sz w:val="30"/>
          <w:szCs w:val="30"/>
          <w:cs/>
        </w:rPr>
        <w:t>รวมทั้ง</w:t>
      </w:r>
      <w:r w:rsidR="00FD2449" w:rsidRPr="00757917">
        <w:rPr>
          <w:rFonts w:ascii="Angsana New" w:hAnsi="Angsana New" w:hint="cs"/>
          <w:sz w:val="30"/>
          <w:szCs w:val="30"/>
          <w:cs/>
        </w:rPr>
        <w:t>ธุรกิจให้เช่า</w:t>
      </w:r>
      <w:r w:rsidR="00593B61" w:rsidRPr="00757917">
        <w:rPr>
          <w:rFonts w:ascii="Angsana New" w:hAnsi="Angsana New"/>
          <w:sz w:val="30"/>
          <w:szCs w:val="30"/>
          <w:cs/>
        </w:rPr>
        <w:t>และบริการอาคาร</w:t>
      </w:r>
      <w:r w:rsidR="008F5B15" w:rsidRPr="00757917">
        <w:rPr>
          <w:rFonts w:ascii="Angsana New" w:hAnsi="Angsana New"/>
          <w:sz w:val="30"/>
          <w:szCs w:val="30"/>
          <w:cs/>
        </w:rPr>
        <w:t>เพื่อการพาณิชย์</w:t>
      </w:r>
      <w:r w:rsidR="0047410D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B62255" w:rsidRPr="00757917">
        <w:rPr>
          <w:rFonts w:ascii="Angsana New" w:hAnsi="Angsana New"/>
          <w:sz w:val="30"/>
          <w:szCs w:val="30"/>
          <w:cs/>
        </w:rPr>
        <w:t xml:space="preserve">และธุรกิจโรงแรม </w:t>
      </w:r>
      <w:r w:rsidR="00593B61" w:rsidRPr="00757917">
        <w:rPr>
          <w:rFonts w:ascii="Angsana New" w:hAnsi="Angsana New"/>
          <w:sz w:val="30"/>
          <w:szCs w:val="30"/>
          <w:cs/>
        </w:rPr>
        <w:t>รายละเอียด</w:t>
      </w:r>
      <w:r w:rsidR="00AA379A" w:rsidRPr="00757917">
        <w:rPr>
          <w:rFonts w:ascii="Angsana New" w:hAnsi="Angsana New"/>
          <w:sz w:val="30"/>
          <w:szCs w:val="30"/>
          <w:cs/>
        </w:rPr>
        <w:t xml:space="preserve">ของบริษัทร่วมและการร่วมค้า และบริษัทย่อย 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="00AA379A" w:rsidRPr="00757917">
        <w:rPr>
          <w:rFonts w:ascii="Angsana New" w:hAnsi="Angsana New"/>
          <w:sz w:val="30"/>
          <w:szCs w:val="30"/>
        </w:rPr>
        <w:t xml:space="preserve"> </w:t>
      </w:r>
      <w:r w:rsidR="00AA379A" w:rsidRPr="00757917">
        <w:rPr>
          <w:rFonts w:ascii="Angsana New" w:hAnsi="Angsana New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="002A111D" w:rsidRPr="00757917">
        <w:rPr>
          <w:rFonts w:ascii="Angsana New" w:hAnsi="Angsana New"/>
          <w:sz w:val="30"/>
          <w:szCs w:val="30"/>
        </w:rPr>
        <w:t xml:space="preserve"> </w:t>
      </w:r>
      <w:r w:rsidR="00AA379A" w:rsidRPr="00757917">
        <w:rPr>
          <w:rFonts w:ascii="Angsana New" w:hAnsi="Angsana New"/>
          <w:sz w:val="30"/>
          <w:szCs w:val="30"/>
          <w:cs/>
        </w:rPr>
        <w:t xml:space="preserve">และ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="00AA379A" w:rsidRPr="00757917">
        <w:rPr>
          <w:rFonts w:ascii="Angsana New" w:hAnsi="Angsana New"/>
          <w:sz w:val="30"/>
          <w:szCs w:val="30"/>
        </w:rPr>
        <w:t xml:space="preserve"> </w:t>
      </w:r>
      <w:r w:rsidR="00AA379A" w:rsidRPr="00757917">
        <w:rPr>
          <w:rFonts w:ascii="Angsana New" w:hAnsi="Angsana New"/>
          <w:sz w:val="30"/>
          <w:szCs w:val="30"/>
          <w:cs/>
        </w:rPr>
        <w:t xml:space="preserve">ได้เปิดเผยไว้ในหมายเหตุข้อ </w:t>
      </w:r>
      <w:r w:rsidR="00460DDC" w:rsidRPr="00757917">
        <w:rPr>
          <w:rFonts w:ascii="Angsana New" w:hAnsi="Angsana New"/>
          <w:sz w:val="30"/>
          <w:szCs w:val="30"/>
        </w:rPr>
        <w:t>11</w:t>
      </w:r>
      <w:r w:rsidR="00AA379A" w:rsidRPr="00757917">
        <w:rPr>
          <w:rFonts w:ascii="Angsana New" w:hAnsi="Angsana New"/>
          <w:sz w:val="30"/>
          <w:szCs w:val="30"/>
        </w:rPr>
        <w:t xml:space="preserve"> </w:t>
      </w:r>
      <w:r w:rsidR="00AA379A" w:rsidRPr="00757917">
        <w:rPr>
          <w:rFonts w:ascii="Angsana New" w:hAnsi="Angsana New"/>
          <w:sz w:val="30"/>
          <w:szCs w:val="30"/>
          <w:cs/>
        </w:rPr>
        <w:t xml:space="preserve">และ </w:t>
      </w:r>
      <w:r w:rsidR="00460DDC" w:rsidRPr="00757917">
        <w:rPr>
          <w:rFonts w:ascii="Angsana New" w:hAnsi="Angsana New"/>
          <w:sz w:val="30"/>
          <w:szCs w:val="30"/>
        </w:rPr>
        <w:t>12</w:t>
      </w:r>
    </w:p>
    <w:p w14:paraId="6F929598" w14:textId="77777777" w:rsidR="00541701" w:rsidRPr="00757917" w:rsidRDefault="005417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939F6D8" w14:textId="77777777" w:rsidR="00C8500E" w:rsidRPr="00757917" w:rsidRDefault="00C8500E" w:rsidP="001D12F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เกณฑ์การจัดทำงบการเงิน</w:t>
      </w:r>
    </w:p>
    <w:p w14:paraId="1FBFA7C5" w14:textId="77777777" w:rsidR="00C8500E" w:rsidRPr="00757917" w:rsidRDefault="00C8500E" w:rsidP="001D12FC">
      <w:pPr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1693E83E" w14:textId="54A522A2" w:rsidR="00C8500E" w:rsidRPr="00757917" w:rsidRDefault="00383EDC" w:rsidP="00074552">
      <w:pPr>
        <w:pStyle w:val="ListParagraph"/>
        <w:numPr>
          <w:ilvl w:val="0"/>
          <w:numId w:val="3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เกณฑ์การถือปฏิบัติ</w:t>
      </w:r>
    </w:p>
    <w:p w14:paraId="4341446D" w14:textId="77777777" w:rsidR="00C8500E" w:rsidRPr="00757917" w:rsidRDefault="00C8500E" w:rsidP="001D12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</w:p>
    <w:p w14:paraId="02FBD32D" w14:textId="1A9AB7E7" w:rsidR="00F10F29" w:rsidRPr="00757917" w:rsidRDefault="002508D5" w:rsidP="002508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งบการเงินนี้จัดทำขึ้นตามมาตรฐานการรายงานทางการเงิน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รวมถึงแนวปฏิบัติทางการบัญชีที่ประกาศใช้โดย</w:t>
      </w:r>
      <w:r w:rsidRPr="00757917">
        <w:rPr>
          <w:rFonts w:ascii="Angsana New" w:hAnsi="Angsana New"/>
          <w:sz w:val="30"/>
          <w:szCs w:val="30"/>
          <w:cs/>
        </w:rPr>
        <w:br/>
      </w:r>
      <w:r w:rsidRPr="00757917">
        <w:rPr>
          <w:rFonts w:ascii="Angsana New" w:hAnsi="Angsana New" w:hint="cs"/>
          <w:sz w:val="30"/>
          <w:szCs w:val="30"/>
          <w:cs/>
        </w:rPr>
        <w:t>สภาวิชาชีพบัญชีฯ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</w:p>
    <w:p w14:paraId="7D198A1B" w14:textId="77777777" w:rsidR="009B5526" w:rsidRPr="00757917" w:rsidRDefault="009B5526" w:rsidP="009B552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47"/>
        <w:jc w:val="thaiDistribute"/>
        <w:rPr>
          <w:rFonts w:ascii="Angsana New" w:hAnsi="Angsana New"/>
          <w:sz w:val="30"/>
          <w:szCs w:val="30"/>
        </w:rPr>
      </w:pPr>
    </w:p>
    <w:p w14:paraId="22EDBD8F" w14:textId="234990FA" w:rsidR="004F1534" w:rsidRPr="00757917" w:rsidRDefault="004F1534" w:rsidP="004F15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กลุ่มบริษัท</w:t>
      </w:r>
      <w:r w:rsidRPr="00757917">
        <w:rPr>
          <w:rFonts w:ascii="Angsana New" w:hAnsi="Angsana New" w:hint="cs"/>
          <w:sz w:val="30"/>
          <w:szCs w:val="30"/>
          <w:cs/>
        </w:rPr>
        <w:t>ได้ถือปฏิบัติตามมาตรฐานการรายงานทางการเงินฉบับปรับปรุงเป็นครั้งแรกซึ่งมีผลบังคับใช้ตั้งแต่รอบระยะเวลาบัญชีที่เริ่มในหรือหลัง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ตุลาคม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ซึ่งได้เปิดเผยผลกระทบจากการเปลี่ยนแปลงนโยบายการบัญชีไว้ในหมายเหตุข้อ </w:t>
      </w:r>
      <w:r w:rsidR="00460DDC" w:rsidRPr="00757917">
        <w:rPr>
          <w:rFonts w:ascii="Angsana New" w:hAnsi="Angsana New"/>
          <w:sz w:val="30"/>
          <w:szCs w:val="30"/>
        </w:rPr>
        <w:t>3</w:t>
      </w:r>
    </w:p>
    <w:p w14:paraId="2DAEBD5F" w14:textId="158DC9E7" w:rsidR="005A26F1" w:rsidRPr="00757917" w:rsidRDefault="005A26F1" w:rsidP="004F153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นอกจากนี้ กลุ่มบริษัทไม่ได้นำมาตรฐานการรายงานทางการเงินที่ออกและปรับปรุงใหม่ซึ่งยังไม่มีผลบังคับใช้ใน</w:t>
      </w:r>
      <w:r w:rsidRPr="00757917">
        <w:rPr>
          <w:rFonts w:ascii="Angsana New" w:hAnsi="Angsana New"/>
          <w:sz w:val="30"/>
          <w:szCs w:val="30"/>
          <w:cs/>
        </w:rPr>
        <w:br/>
        <w:t>งวดปัจจุบันมาถือปฏิบัติในการจัดทำงบการเงินนี้ก่อนวันที่มีผลบังคับใช้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ได้ประเมินผลกระทบที่อาจเกิดขึ้นต่องบการเงินจากการถือปฏิบัติตามมาตรฐานรายงานทางการเงินที่ออกและปรับปรุงใหม่เหล่านี้ ซึ่งคาด</w:t>
      </w:r>
      <w:r w:rsidRPr="00757917">
        <w:rPr>
          <w:rFonts w:ascii="Angsana New" w:hAnsi="Angsana New"/>
          <w:sz w:val="30"/>
          <w:szCs w:val="30"/>
          <w:cs/>
        </w:rPr>
        <w:br/>
      </w:r>
      <w:r w:rsidRPr="00757917">
        <w:rPr>
          <w:rFonts w:ascii="Angsana New" w:hAnsi="Angsana New" w:hint="cs"/>
          <w:sz w:val="30"/>
          <w:szCs w:val="30"/>
          <w:cs/>
        </w:rPr>
        <w:t>ว่าไม่มีผลกระทบที่มีสาระสำคัญต่องบการเงินในงวดที่ถือปฏิบัติ</w:t>
      </w:r>
    </w:p>
    <w:p w14:paraId="264484FE" w14:textId="77777777" w:rsidR="005A26F1" w:rsidRPr="00757917" w:rsidRDefault="005A26F1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CE2984A" w14:textId="074B2391" w:rsidR="00C8500E" w:rsidRPr="00757917" w:rsidRDefault="00383EDC" w:rsidP="00074552">
      <w:pPr>
        <w:pStyle w:val="ListParagraph"/>
        <w:numPr>
          <w:ilvl w:val="0"/>
          <w:numId w:val="3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สกุลเงินที่ใช้ในการดำเนินงานและนำเสนองบการเงิน  </w:t>
      </w:r>
    </w:p>
    <w:p w14:paraId="3BF8FD90" w14:textId="77777777" w:rsidR="00C8500E" w:rsidRPr="00757917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01EDA1B" w14:textId="1AC94AC7" w:rsidR="0072426B" w:rsidRPr="00757917" w:rsidRDefault="00653F5D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งบการเงินนี้นำเสนอเป็นเงินบาทซึ่งเป็นสกุลเงินที่ใช้ในการดำเนินงานของบริษัท</w:t>
      </w:r>
    </w:p>
    <w:p w14:paraId="374680DF" w14:textId="77777777" w:rsidR="00653F5D" w:rsidRPr="00757917" w:rsidRDefault="00653F5D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7AA21A6B" w14:textId="1F7EAAFF" w:rsidR="00C8500E" w:rsidRPr="00757917" w:rsidRDefault="00383EDC" w:rsidP="00074552">
      <w:pPr>
        <w:pStyle w:val="ListParagraph"/>
        <w:numPr>
          <w:ilvl w:val="0"/>
          <w:numId w:val="3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การใช้วิจารณญาณและการประมาณการ</w:t>
      </w:r>
    </w:p>
    <w:p w14:paraId="37DC6831" w14:textId="77777777" w:rsidR="00C8500E" w:rsidRPr="00757917" w:rsidRDefault="00C8500E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D95FA3E" w14:textId="799E8E32" w:rsidR="00A9213E" w:rsidRPr="00757917" w:rsidRDefault="00A9213E" w:rsidP="00B37B6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pacing w:val="-2"/>
          <w:sz w:val="30"/>
          <w:szCs w:val="30"/>
          <w:cs/>
        </w:rPr>
        <w:t>ในการจัดทำงบการเงินให้เป็นไปตามมาตรฐานการรายงานทางการเงิน ผู้บริหารต้องใช้วิจารณญาณ การประมาณ</w:t>
      </w:r>
      <w:r w:rsidR="00151A5F" w:rsidRPr="00757917">
        <w:rPr>
          <w:rFonts w:ascii="Angsana New" w:hAnsi="Angsana New"/>
          <w:spacing w:val="-2"/>
          <w:sz w:val="30"/>
          <w:szCs w:val="30"/>
          <w:cs/>
        </w:rPr>
        <w:t>การ</w:t>
      </w:r>
      <w:r w:rsidRPr="00757917">
        <w:rPr>
          <w:rFonts w:ascii="Angsana New" w:hAnsi="Angsana New"/>
          <w:sz w:val="30"/>
          <w:szCs w:val="30"/>
          <w:cs/>
        </w:rPr>
        <w:t>และข้อสมมติหลายประการ ซึ่งมีผลกระทบต่อการ</w:t>
      </w:r>
      <w:r w:rsidR="00FB3910" w:rsidRPr="00757917">
        <w:rPr>
          <w:rFonts w:ascii="Angsana New" w:hAnsi="Angsana New" w:hint="cs"/>
          <w:sz w:val="30"/>
          <w:szCs w:val="30"/>
          <w:cs/>
        </w:rPr>
        <w:t>ปฎิบัติตาม</w:t>
      </w:r>
      <w:r w:rsidRPr="00757917">
        <w:rPr>
          <w:rFonts w:ascii="Angsana New" w:hAnsi="Angsana New"/>
          <w:sz w:val="30"/>
          <w:szCs w:val="30"/>
          <w:cs/>
        </w:rPr>
        <w:t>นโยบายการบัญชี</w:t>
      </w:r>
      <w:r w:rsidR="00151A5F" w:rsidRPr="00757917">
        <w:rPr>
          <w:rFonts w:ascii="Angsana New" w:hAnsi="Angsana New"/>
          <w:sz w:val="30"/>
          <w:szCs w:val="30"/>
          <w:cs/>
        </w:rPr>
        <w:t>ของ</w:t>
      </w:r>
      <w:r w:rsidR="008066FE" w:rsidRPr="00757917">
        <w:rPr>
          <w:rFonts w:ascii="Angsana New" w:hAnsi="Angsana New"/>
          <w:sz w:val="30"/>
          <w:szCs w:val="30"/>
          <w:cs/>
        </w:rPr>
        <w:t>กลุ่ม</w:t>
      </w:r>
      <w:r w:rsidR="00151A5F" w:rsidRPr="00757917">
        <w:rPr>
          <w:rFonts w:ascii="Angsana New" w:hAnsi="Angsana New"/>
          <w:sz w:val="30"/>
          <w:szCs w:val="30"/>
          <w:cs/>
        </w:rPr>
        <w:t>บริษัท ทั้งนี้</w:t>
      </w:r>
      <w:r w:rsidR="00DA765E" w:rsidRPr="00757917">
        <w:rPr>
          <w:rFonts w:ascii="Angsana New" w:hAnsi="Angsana New"/>
          <w:sz w:val="30"/>
          <w:szCs w:val="30"/>
          <w:cs/>
        </w:rPr>
        <w:t>ผลที่เกิดขึ้นจริงอาจแตกต่างจากที่ประมาณ</w:t>
      </w:r>
      <w:r w:rsidR="00A60E76" w:rsidRPr="00757917">
        <w:rPr>
          <w:rFonts w:ascii="Angsana New" w:hAnsi="Angsana New"/>
          <w:sz w:val="30"/>
          <w:szCs w:val="30"/>
          <w:cs/>
        </w:rPr>
        <w:t>การ</w:t>
      </w:r>
      <w:r w:rsidR="00DA765E" w:rsidRPr="00757917">
        <w:rPr>
          <w:rFonts w:ascii="Angsana New" w:hAnsi="Angsana New"/>
          <w:sz w:val="30"/>
          <w:szCs w:val="30"/>
          <w:cs/>
        </w:rPr>
        <w:t>ไว้</w:t>
      </w:r>
      <w:r w:rsidR="00A60E76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ประมาณการและข้อสมมติที่ใช้ในการจัดทำงบการเงินจะได้รับการทบทวนอย่างต่อเนื่อง</w:t>
      </w:r>
      <w:r w:rsidR="00D320F8"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การปรับประมาณการทางบัญชีจะบันทึกโดยวิธีเปลี่ยนทันทีเป็นต้นไป</w:t>
      </w:r>
      <w:r w:rsidR="009A02E0" w:rsidRPr="00757917">
        <w:rPr>
          <w:rFonts w:ascii="Angsana New" w:hAnsi="Angsana New" w:hint="cs"/>
          <w:sz w:val="30"/>
          <w:szCs w:val="30"/>
          <w:cs/>
        </w:rPr>
        <w:t xml:space="preserve"> ข้อมูลที่เกี่ยวข้องกับเรื่องดังกล่าวได้เปิดเผยในหมายเหตุข้อต่อไปนี้</w:t>
      </w:r>
    </w:p>
    <w:p w14:paraId="2527AA80" w14:textId="36D088B9" w:rsidR="001A6FCA" w:rsidRPr="00757917" w:rsidRDefault="001A6FCA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</w:p>
    <w:tbl>
      <w:tblPr>
        <w:tblW w:w="8892" w:type="dxa"/>
        <w:tblInd w:w="468" w:type="dxa"/>
        <w:tblLook w:val="04A0" w:firstRow="1" w:lastRow="0" w:firstColumn="1" w:lastColumn="0" w:noHBand="0" w:noVBand="1"/>
      </w:tblPr>
      <w:tblGrid>
        <w:gridCol w:w="1782"/>
        <w:gridCol w:w="7110"/>
      </w:tblGrid>
      <w:tr w:rsidR="003E6CB8" w:rsidRPr="00757917" w14:paraId="482B622C" w14:textId="77777777" w:rsidTr="009A02E0">
        <w:trPr>
          <w:trHeight w:val="556"/>
        </w:trPr>
        <w:tc>
          <w:tcPr>
            <w:tcW w:w="1782" w:type="dxa"/>
            <w:shd w:val="clear" w:color="auto" w:fill="auto"/>
          </w:tcPr>
          <w:p w14:paraId="0D64736F" w14:textId="75283CD1" w:rsidR="003E6CB8" w:rsidRPr="00757917" w:rsidRDefault="00460DDC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3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3E6CB8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E6CB8" w:rsidRPr="00757917">
              <w:rPr>
                <w:rFonts w:ascii="Angsana New" w:hAnsi="Angsana New"/>
                <w:sz w:val="30"/>
                <w:szCs w:val="30"/>
                <w:cs/>
              </w:rPr>
              <w:t xml:space="preserve">(ก) และ </w:t>
            </w:r>
            <w:r w:rsidRPr="00757917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7110" w:type="dxa"/>
            <w:shd w:val="clear" w:color="auto" w:fill="auto"/>
          </w:tcPr>
          <w:p w14:paraId="61AD15D4" w14:textId="7D6ED651" w:rsidR="003E6CB8" w:rsidRPr="00757917" w:rsidRDefault="00782043" w:rsidP="00193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18" w:hanging="18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การจัดประเภทของเงินลงทุนในบริษัทร่วมและการร่วมค้า</w:t>
            </w:r>
          </w:p>
        </w:tc>
      </w:tr>
      <w:tr w:rsidR="00AF6541" w:rsidRPr="00757917" w14:paraId="7A2C41BA" w14:textId="77777777" w:rsidTr="009A02E0">
        <w:trPr>
          <w:trHeight w:val="556"/>
        </w:trPr>
        <w:tc>
          <w:tcPr>
            <w:tcW w:w="1782" w:type="dxa"/>
            <w:shd w:val="clear" w:color="auto" w:fill="auto"/>
          </w:tcPr>
          <w:p w14:paraId="737B8A66" w14:textId="0403E0B0" w:rsidR="00AF6541" w:rsidRPr="00757917" w:rsidRDefault="00460DDC" w:rsidP="00AF65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3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AF6541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AF6541" w:rsidRPr="00757917">
              <w:rPr>
                <w:rFonts w:ascii="Angsana New" w:hAnsi="Angsana New"/>
                <w:sz w:val="30"/>
                <w:szCs w:val="30"/>
                <w:cs/>
              </w:rPr>
              <w:t xml:space="preserve">(ก) และ </w:t>
            </w:r>
            <w:r w:rsidRPr="00757917"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7110" w:type="dxa"/>
            <w:shd w:val="clear" w:color="auto" w:fill="auto"/>
          </w:tcPr>
          <w:p w14:paraId="6579512E" w14:textId="10E8B416" w:rsidR="00AF6541" w:rsidRPr="00757917" w:rsidRDefault="00AF6541" w:rsidP="00AF65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18" w:hanging="18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การจัดทำงบการเงินรวมซึ่งกลุ่มบริษัทมีอำนาจควบคุมโดยพฤตินั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ย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(</w:t>
            </w:r>
            <w:r w:rsidRPr="00757917">
              <w:rPr>
                <w:rFonts w:ascii="Angsana New" w:hAnsi="Angsana New"/>
                <w:sz w:val="30"/>
                <w:szCs w:val="30"/>
              </w:rPr>
              <w:t>De facto control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) ในกิจการที่กลุ่มบริษัทลงทุ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</w:p>
        </w:tc>
      </w:tr>
      <w:tr w:rsidR="00B0246D" w:rsidRPr="00757917" w14:paraId="03138CD1" w14:textId="77777777" w:rsidTr="009A02E0">
        <w:trPr>
          <w:trHeight w:val="556"/>
        </w:trPr>
        <w:tc>
          <w:tcPr>
            <w:tcW w:w="1782" w:type="dxa"/>
            <w:shd w:val="clear" w:color="auto" w:fill="auto"/>
          </w:tcPr>
          <w:p w14:paraId="53A6B2B7" w14:textId="0A46974C" w:rsidR="00B0246D" w:rsidRPr="00757917" w:rsidRDefault="00460DDC" w:rsidP="00B02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3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B0246D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B0246D"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B0246D" w:rsidRPr="00757917">
              <w:rPr>
                <w:rFonts w:ascii="Angsana New" w:hAnsi="Angsana New" w:hint="cs"/>
                <w:sz w:val="30"/>
                <w:szCs w:val="30"/>
                <w:cs/>
              </w:rPr>
              <w:t>ฏ</w:t>
            </w:r>
            <w:r w:rsidR="00B0246D" w:rsidRPr="00757917">
              <w:rPr>
                <w:rFonts w:ascii="Angsana New" w:hAnsi="Angsana New"/>
                <w:sz w:val="30"/>
                <w:szCs w:val="30"/>
              </w:rPr>
              <w:t>)</w:t>
            </w:r>
            <w:r w:rsidR="00B0246D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DA2ADC" w:rsidRPr="00757917">
              <w:rPr>
                <w:rFonts w:ascii="Angsana New" w:hAnsi="Angsana New"/>
                <w:sz w:val="30"/>
                <w:szCs w:val="30"/>
                <w:cs/>
              </w:rPr>
              <w:t xml:space="preserve">และ </w:t>
            </w:r>
            <w:r w:rsidR="00DA2ADC" w:rsidRPr="00757917"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7110" w:type="dxa"/>
            <w:shd w:val="clear" w:color="auto" w:fill="auto"/>
          </w:tcPr>
          <w:p w14:paraId="3D230214" w14:textId="30F6F73C" w:rsidR="00B0246D" w:rsidRPr="00757917" w:rsidRDefault="00B0246D" w:rsidP="00B024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18" w:hanging="18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การประเมินว่าข้อตกลงประกอบด้วยสัญญาเช่าหรือไม่ การพิจารณาการใช้สิทธิต่ออายุหรือยกเลิกสัญญาเช่า</w:t>
            </w:r>
            <w:r w:rsidRPr="00757917" w:rsidDel="009570B8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และการเช่าช่วง การกำหนดอัตราดอกเบี้ย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เงิน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กู้ยืมส่วนเพิ่ม</w:t>
            </w:r>
          </w:p>
        </w:tc>
      </w:tr>
      <w:tr w:rsidR="00726E03" w:rsidRPr="00757917" w14:paraId="71910C3A" w14:textId="77777777" w:rsidTr="009A02E0">
        <w:trPr>
          <w:trHeight w:val="556"/>
        </w:trPr>
        <w:tc>
          <w:tcPr>
            <w:tcW w:w="1782" w:type="dxa"/>
            <w:shd w:val="clear" w:color="auto" w:fill="auto"/>
          </w:tcPr>
          <w:p w14:paraId="50AFE702" w14:textId="654308E3" w:rsidR="00726E03" w:rsidRPr="00757917" w:rsidRDefault="00460DDC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3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7110" w:type="dxa"/>
            <w:shd w:val="clear" w:color="auto" w:fill="auto"/>
          </w:tcPr>
          <w:p w14:paraId="073E06A1" w14:textId="09C78C2D" w:rsidR="00726E03" w:rsidRPr="00757917" w:rsidRDefault="00726E03" w:rsidP="001936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18" w:hanging="18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การพิจารณาวันที่ซื้อธุรกิจ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และอำนาจในการควบคุมในกิจการที่ซื้อมา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และการวัดมูลค่ายุติธรรม</w:t>
            </w:r>
          </w:p>
        </w:tc>
      </w:tr>
      <w:tr w:rsidR="003D4CCD" w:rsidRPr="00757917" w14:paraId="7A1CE655" w14:textId="77777777" w:rsidTr="009A02E0">
        <w:tc>
          <w:tcPr>
            <w:tcW w:w="1782" w:type="dxa"/>
          </w:tcPr>
          <w:p w14:paraId="78610643" w14:textId="18F7A1BF" w:rsidR="003D4CCD" w:rsidRPr="00757917" w:rsidRDefault="00460DDC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2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</w:t>
            </w:r>
            <w:r w:rsidR="00A60E76" w:rsidRPr="00757917">
              <w:rPr>
                <w:rFonts w:ascii="Angsana New" w:hAnsi="Angsana New"/>
                <w:sz w:val="30"/>
                <w:szCs w:val="30"/>
              </w:rPr>
              <w:t xml:space="preserve">, </w:t>
            </w:r>
            <w:r w:rsidRPr="00757917">
              <w:rPr>
                <w:rFonts w:ascii="Angsana New" w:hAnsi="Angsana New"/>
                <w:sz w:val="30"/>
                <w:szCs w:val="30"/>
              </w:rPr>
              <w:t>11</w:t>
            </w:r>
            <w:r w:rsidR="00E569CA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A60E76" w:rsidRPr="00757917">
              <w:rPr>
                <w:rFonts w:ascii="Angsana New" w:hAnsi="Angsana New"/>
                <w:sz w:val="30"/>
                <w:szCs w:val="30"/>
                <w:cs/>
              </w:rPr>
              <w:t xml:space="preserve">และ </w:t>
            </w:r>
            <w:r w:rsidRPr="00757917"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7110" w:type="dxa"/>
          </w:tcPr>
          <w:p w14:paraId="3D3A2151" w14:textId="683FFA98" w:rsidR="009E7BF9" w:rsidRPr="00757917" w:rsidRDefault="00A60E76" w:rsidP="009E7B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การทดสอบการด้อยค่าของเงินลงทุนในบริษัทย่อย บริษัทร่วมและการร</w:t>
            </w:r>
            <w:r w:rsidR="00193656" w:rsidRPr="00757917">
              <w:rPr>
                <w:rFonts w:ascii="Angsana New" w:hAnsi="Angsana New" w:hint="cs"/>
                <w:sz w:val="30"/>
                <w:szCs w:val="30"/>
                <w:cs/>
              </w:rPr>
              <w:t>่วม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ค้า และเงินให้กู้ยืมแก่กิจการที่เกี่ยวข้องกัน เกี่ยวกับการใช้ข้อสมมติที่สำคัญในการประมาณมูลค่าที่คาดว่าจะได้รับคืน</w:t>
            </w:r>
          </w:p>
        </w:tc>
      </w:tr>
      <w:tr w:rsidR="001618C0" w:rsidRPr="00757917" w14:paraId="36944265" w14:textId="77777777" w:rsidTr="009A02E0">
        <w:tc>
          <w:tcPr>
            <w:tcW w:w="1782" w:type="dxa"/>
          </w:tcPr>
          <w:p w14:paraId="50584A3E" w14:textId="617CDA08" w:rsidR="001618C0" w:rsidRPr="00757917" w:rsidRDefault="00460DDC" w:rsidP="001618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2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7110" w:type="dxa"/>
          </w:tcPr>
          <w:p w14:paraId="66250DEE" w14:textId="17902703" w:rsidR="001618C0" w:rsidRPr="00757917" w:rsidRDefault="001618C0" w:rsidP="001618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วัดมูลค่าค่าเผื่อผลขาดทุนด้านเครดิตที่คาดว่าจะเกิดขึ้นของลูกหนี้การค้าเกี่ยวกับข้อสมมติที่สำคัญที่ใช้ในการกำหนดอัตราสูญเสียถัวเฉลี่ยถ่วงน้ำหนัก (</w:t>
            </w:r>
            <w:r w:rsidRPr="00757917">
              <w:rPr>
                <w:rFonts w:ascii="Angsana New" w:hAnsi="Angsana New"/>
                <w:sz w:val="30"/>
                <w:szCs w:val="30"/>
              </w:rPr>
              <w:t>Weighted-average loss rate)</w:t>
            </w:r>
          </w:p>
        </w:tc>
      </w:tr>
      <w:tr w:rsidR="00AD699F" w:rsidRPr="00757917" w14:paraId="39250F44" w14:textId="77777777" w:rsidTr="009A02E0">
        <w:tc>
          <w:tcPr>
            <w:tcW w:w="1782" w:type="dxa"/>
          </w:tcPr>
          <w:p w14:paraId="43307103" w14:textId="48913931" w:rsidR="00AD699F" w:rsidRPr="00757917" w:rsidRDefault="00460DDC" w:rsidP="00AD69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2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7110" w:type="dxa"/>
          </w:tcPr>
          <w:p w14:paraId="346C4879" w14:textId="46230AA6" w:rsidR="00AD699F" w:rsidRPr="00757917" w:rsidRDefault="00AD699F" w:rsidP="00AD69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การประมาณการต้นทุนทั้งหมดที่จะใช้ในการพัฒนาอสังหาริมทรัพย์เพื่อขาย และ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การพิจารณามูลค่า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สุทธิ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ที่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คาดว่า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จะได้รับของอสังหาริมทรัพย์พัฒนา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เพื่อขาย</w:t>
            </w:r>
          </w:p>
        </w:tc>
      </w:tr>
      <w:tr w:rsidR="00AD699F" w:rsidRPr="00757917" w14:paraId="75C30FCC" w14:textId="77777777" w:rsidTr="009A02E0">
        <w:tc>
          <w:tcPr>
            <w:tcW w:w="1782" w:type="dxa"/>
          </w:tcPr>
          <w:p w14:paraId="620E340F" w14:textId="6B4779BC" w:rsidR="00AD699F" w:rsidRPr="00757917" w:rsidRDefault="00460DDC" w:rsidP="00AD69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2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lastRenderedPageBreak/>
              <w:t>13</w:t>
            </w:r>
          </w:p>
        </w:tc>
        <w:tc>
          <w:tcPr>
            <w:tcW w:w="7110" w:type="dxa"/>
          </w:tcPr>
          <w:p w14:paraId="55F010D8" w14:textId="77777777" w:rsidR="00AD699F" w:rsidRPr="00757917" w:rsidRDefault="00AD699F" w:rsidP="00AD69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การทดสอบการด้อยค่าเกี่ยวกับการใช้ข้อสมมติที่สำคัญในการประมาณมูลค่าที่คาดว่าจะได้รับคืน</w:t>
            </w:r>
          </w:p>
        </w:tc>
      </w:tr>
      <w:tr w:rsidR="00AD699F" w:rsidRPr="00757917" w14:paraId="4D537186" w14:textId="77777777" w:rsidTr="009A02E0">
        <w:tc>
          <w:tcPr>
            <w:tcW w:w="1782" w:type="dxa"/>
          </w:tcPr>
          <w:p w14:paraId="480FA9D3" w14:textId="6AE39EBB" w:rsidR="00AD699F" w:rsidRPr="00757917" w:rsidRDefault="00460DDC" w:rsidP="00AD69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2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2"/>
                <w:szCs w:val="32"/>
              </w:rPr>
              <w:t>16</w:t>
            </w:r>
          </w:p>
        </w:tc>
        <w:tc>
          <w:tcPr>
            <w:tcW w:w="7110" w:type="dxa"/>
          </w:tcPr>
          <w:p w14:paraId="1BF2D148" w14:textId="6A08C07A" w:rsidR="00AD699F" w:rsidRPr="00757917" w:rsidRDefault="00AD699F" w:rsidP="009718C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การประมาณยอดโอนอสังหาริมทรัพย์พัฒนาเพื่อขายเพื่อจัดประเภทรายการเงินกู้</w:t>
            </w:r>
            <w:r w:rsidR="009718C7" w:rsidRPr="00757917"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ระยะยาวที่ถึงกำหนดชำระภายในหนึ่งปี</w:t>
            </w:r>
          </w:p>
        </w:tc>
      </w:tr>
      <w:tr w:rsidR="00AD699F" w:rsidRPr="00757917" w14:paraId="0906C626" w14:textId="77777777" w:rsidTr="009A02E0">
        <w:tc>
          <w:tcPr>
            <w:tcW w:w="1782" w:type="dxa"/>
          </w:tcPr>
          <w:p w14:paraId="49A6D4E0" w14:textId="641EAA62" w:rsidR="00AD699F" w:rsidRPr="00757917" w:rsidRDefault="00460DDC" w:rsidP="00AD69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2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19</w:t>
            </w:r>
          </w:p>
        </w:tc>
        <w:tc>
          <w:tcPr>
            <w:tcW w:w="7110" w:type="dxa"/>
          </w:tcPr>
          <w:p w14:paraId="20416D31" w14:textId="77777777" w:rsidR="00AD699F" w:rsidRPr="00757917" w:rsidRDefault="00AD699F" w:rsidP="00AD69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การวัดมูลค่าภาระผูกพันของโครงการผลประโยชน์ที่กำหนดไว้ เกี่ยวกับข้อสมมติหลักในการประมาณการตามหลักคณิตศาสตร์ประกันภัย</w:t>
            </w:r>
          </w:p>
        </w:tc>
      </w:tr>
      <w:tr w:rsidR="00AD699F" w:rsidRPr="00757917" w14:paraId="615C81AF" w14:textId="77777777" w:rsidTr="009A02E0">
        <w:tc>
          <w:tcPr>
            <w:tcW w:w="1782" w:type="dxa"/>
          </w:tcPr>
          <w:p w14:paraId="2ED983E8" w14:textId="27BB168B" w:rsidR="00AD699F" w:rsidRPr="00757917" w:rsidRDefault="00460DDC" w:rsidP="00AD69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2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27</w:t>
            </w:r>
          </w:p>
          <w:p w14:paraId="44922B09" w14:textId="40F9164E" w:rsidR="00AD699F" w:rsidRPr="00757917" w:rsidRDefault="00AD699F" w:rsidP="00AD699F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110" w:type="dxa"/>
          </w:tcPr>
          <w:p w14:paraId="3689D927" w14:textId="77777777" w:rsidR="00AD699F" w:rsidRPr="00757917" w:rsidRDefault="00AD699F" w:rsidP="00AD69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การรับรู้สินทรัพย์ภาษีเงินได้ การคาดการณ์กำไรทางภาษีในอนาคตที่จะนำผลแตกต่างชั่วคราวที่ใช้หักภาษีและขาดทุนทางภาษีไปใช้ประโยชน์</w:t>
            </w:r>
          </w:p>
        </w:tc>
      </w:tr>
      <w:tr w:rsidR="00877266" w:rsidRPr="00757917" w14:paraId="6B6B7F82" w14:textId="77777777" w:rsidTr="009A02E0">
        <w:tc>
          <w:tcPr>
            <w:tcW w:w="1782" w:type="dxa"/>
          </w:tcPr>
          <w:p w14:paraId="73A4028E" w14:textId="583329BC" w:rsidR="00877266" w:rsidRPr="00757917" w:rsidRDefault="00460DDC" w:rsidP="008772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24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7110" w:type="dxa"/>
          </w:tcPr>
          <w:p w14:paraId="7602FB31" w14:textId="64E59640" w:rsidR="00877266" w:rsidRPr="00757917" w:rsidRDefault="00877266" w:rsidP="008772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การวัดมูลค่ายุติธรรมของเครื่องมือทางการเงินที่นำข้อมูลที่ไม่สามารถสังเกตได้</w:t>
            </w:r>
          </w:p>
        </w:tc>
      </w:tr>
    </w:tbl>
    <w:p w14:paraId="3FB4BE54" w14:textId="67F7D786" w:rsidR="006C3B6D" w:rsidRPr="00757917" w:rsidRDefault="006C3B6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A1412E3" w14:textId="3B7EAC04" w:rsidR="00726E03" w:rsidRPr="00757917" w:rsidRDefault="00726E03" w:rsidP="00726E03">
      <w:pPr>
        <w:pStyle w:val="Heading6"/>
        <w:numPr>
          <w:ilvl w:val="0"/>
          <w:numId w:val="16"/>
        </w:numPr>
        <w:tabs>
          <w:tab w:val="left" w:pos="540"/>
          <w:tab w:val="left" w:pos="63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การเปลี่ยนแปลงนโยบายการบัญชี</w:t>
      </w:r>
    </w:p>
    <w:p w14:paraId="3633EBA2" w14:textId="39C946B4" w:rsidR="00726E03" w:rsidRPr="00757917" w:rsidRDefault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1EEB1473" w14:textId="78CF3A59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eastAsia="MS Mincho" w:hAnsi="Angsana New"/>
          <w:sz w:val="30"/>
          <w:szCs w:val="30"/>
        </w:rPr>
      </w:pPr>
      <w:r w:rsidRPr="00757917">
        <w:rPr>
          <w:rFonts w:ascii="Angsana New" w:eastAsia="MS Mincho" w:hAnsi="Angsana New"/>
          <w:sz w:val="30"/>
          <w:szCs w:val="30"/>
          <w:cs/>
        </w:rPr>
        <w:t xml:space="preserve">ตั้งแต่วันที่ </w:t>
      </w:r>
      <w:r w:rsidR="00460DDC" w:rsidRPr="00757917">
        <w:rPr>
          <w:rFonts w:ascii="Angsana New" w:eastAsia="MS Mincho" w:hAnsi="Angsana New"/>
          <w:sz w:val="30"/>
          <w:szCs w:val="30"/>
        </w:rPr>
        <w:t>1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ตุลาคม </w:t>
      </w:r>
      <w:r w:rsidR="00460DDC" w:rsidRPr="00757917">
        <w:rPr>
          <w:rFonts w:ascii="Angsana New" w:eastAsia="MS Mincho" w:hAnsi="Angsana New"/>
          <w:sz w:val="30"/>
          <w:szCs w:val="30"/>
        </w:rPr>
        <w:t>2563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กลุ่มบริษัทได้ถือปฏิบัติตามมาตรฐานการรายงานทางการเงินกลุ่มเครื่องมือทางการเงินและ </w:t>
      </w:r>
      <w:r w:rsidRPr="00757917">
        <w:rPr>
          <w:rFonts w:ascii="Angsana New" w:eastAsia="MS Mincho" w:hAnsi="Angsana New"/>
          <w:sz w:val="30"/>
          <w:szCs w:val="30"/>
        </w:rPr>
        <w:t xml:space="preserve">TFRS </w:t>
      </w:r>
      <w:r w:rsidR="00460DDC" w:rsidRPr="00757917">
        <w:rPr>
          <w:rFonts w:ascii="Angsana New" w:eastAsia="MS Mincho" w:hAnsi="Angsana New"/>
          <w:sz w:val="30"/>
          <w:szCs w:val="30"/>
        </w:rPr>
        <w:t>16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>เป็นครั้งแรก ผลกระทบของส่วนของผู้ถือหุ้นจากการเปลี่ยนแปลงนโยบายการบัญชี มีดังนี้</w:t>
      </w:r>
    </w:p>
    <w:p w14:paraId="3B7C4C5B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="Angsana New" w:eastAsia="MS Mincho" w:hAnsi="Angsana New"/>
          <w:sz w:val="30"/>
          <w:szCs w:val="30"/>
        </w:rPr>
      </w:pPr>
    </w:p>
    <w:tbl>
      <w:tblPr>
        <w:tblW w:w="9256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681"/>
        <w:gridCol w:w="1158"/>
        <w:gridCol w:w="1620"/>
        <w:gridCol w:w="180"/>
        <w:gridCol w:w="1617"/>
      </w:tblGrid>
      <w:tr w:rsidR="00726E03" w:rsidRPr="00757917" w14:paraId="76732260" w14:textId="77777777" w:rsidTr="007744FC">
        <w:trPr>
          <w:cantSplit/>
          <w:trHeight w:val="17"/>
          <w:tblHeader/>
        </w:trPr>
        <w:tc>
          <w:tcPr>
            <w:tcW w:w="4681" w:type="dxa"/>
            <w:vAlign w:val="bottom"/>
          </w:tcPr>
          <w:p w14:paraId="2A8A0AF6" w14:textId="77777777" w:rsidR="00726E03" w:rsidRPr="00757917" w:rsidRDefault="00726E03" w:rsidP="007744FC">
            <w:pPr>
              <w:spacing w:line="240" w:lineRule="auto"/>
              <w:ind w:left="175" w:right="8" w:hanging="175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58" w:type="dxa"/>
          </w:tcPr>
          <w:p w14:paraId="0CD35949" w14:textId="77777777" w:rsidR="00726E03" w:rsidRPr="00757917" w:rsidRDefault="00726E03" w:rsidP="007744FC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/>
                <w:i/>
                <w:iCs/>
                <w:sz w:val="28"/>
                <w:szCs w:val="28"/>
                <w:lang w:val="en-US"/>
              </w:rPr>
            </w:pPr>
          </w:p>
        </w:tc>
        <w:tc>
          <w:tcPr>
            <w:tcW w:w="3417" w:type="dxa"/>
            <w:gridSpan w:val="3"/>
            <w:vAlign w:val="bottom"/>
          </w:tcPr>
          <w:p w14:paraId="2314F7CC" w14:textId="77777777" w:rsidR="00726E03" w:rsidRPr="00757917" w:rsidRDefault="00726E03" w:rsidP="007744FC">
            <w:pPr>
              <w:pStyle w:val="acctfourfigures"/>
              <w:tabs>
                <w:tab w:val="clear" w:pos="765"/>
              </w:tabs>
              <w:spacing w:line="240" w:lineRule="auto"/>
              <w:ind w:left="-84" w:right="-77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</w:tr>
      <w:tr w:rsidR="00726E03" w:rsidRPr="00757917" w14:paraId="64916AEF" w14:textId="77777777" w:rsidTr="007744FC">
        <w:trPr>
          <w:cantSplit/>
          <w:trHeight w:val="17"/>
          <w:tblHeader/>
        </w:trPr>
        <w:tc>
          <w:tcPr>
            <w:tcW w:w="4681" w:type="dxa"/>
            <w:vAlign w:val="bottom"/>
          </w:tcPr>
          <w:p w14:paraId="39FAB1D7" w14:textId="77777777" w:rsidR="00726E03" w:rsidRPr="00757917" w:rsidRDefault="00726E03" w:rsidP="007744FC">
            <w:pPr>
              <w:spacing w:line="240" w:lineRule="auto"/>
              <w:ind w:left="175" w:right="8" w:hanging="175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58" w:type="dxa"/>
            <w:vAlign w:val="bottom"/>
          </w:tcPr>
          <w:p w14:paraId="61854D69" w14:textId="77777777" w:rsidR="00726E03" w:rsidRPr="00757917" w:rsidRDefault="00726E03" w:rsidP="007744FC">
            <w:pPr>
              <w:pStyle w:val="acctfourfigures"/>
              <w:tabs>
                <w:tab w:val="clear" w:pos="765"/>
              </w:tabs>
              <w:spacing w:line="240" w:lineRule="auto"/>
              <w:ind w:left="-88" w:right="-82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val="en-US"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  <w:t>หมายเหตุ</w:t>
            </w:r>
          </w:p>
        </w:tc>
        <w:tc>
          <w:tcPr>
            <w:tcW w:w="1620" w:type="dxa"/>
            <w:vAlign w:val="bottom"/>
          </w:tcPr>
          <w:p w14:paraId="51F799D9" w14:textId="77777777" w:rsidR="00726E03" w:rsidRPr="00757917" w:rsidRDefault="00726E03" w:rsidP="007744FC">
            <w:pPr>
              <w:pStyle w:val="acctfourfigures"/>
              <w:tabs>
                <w:tab w:val="clear" w:pos="765"/>
                <w:tab w:val="decimal" w:pos="657"/>
              </w:tabs>
              <w:spacing w:line="240" w:lineRule="auto"/>
              <w:ind w:left="-77" w:right="-81"/>
              <w:jc w:val="center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  <w:lang w:bidi="th-TH"/>
              </w:rPr>
              <w:t xml:space="preserve">กำไรสะสม </w:t>
            </w: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-</w:t>
            </w: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br/>
            </w:r>
            <w:r w:rsidRPr="00757917">
              <w:rPr>
                <w:rFonts w:ascii="Angsana New" w:hAnsi="Angsana New"/>
                <w:sz w:val="28"/>
                <w:szCs w:val="28"/>
                <w:cs/>
                <w:lang w:val="en-US" w:bidi="th-TH"/>
              </w:rPr>
              <w:t>ยังไม่ได้จัดสรร</w:t>
            </w:r>
          </w:p>
        </w:tc>
        <w:tc>
          <w:tcPr>
            <w:tcW w:w="180" w:type="dxa"/>
            <w:vAlign w:val="bottom"/>
          </w:tcPr>
          <w:p w14:paraId="22D5F878" w14:textId="77777777" w:rsidR="00726E03" w:rsidRPr="00757917" w:rsidRDefault="00726E03" w:rsidP="007744FC">
            <w:pPr>
              <w:pStyle w:val="acctfourfigures"/>
              <w:spacing w:line="240" w:lineRule="auto"/>
              <w:rPr>
                <w:rFonts w:ascii="Angsana New" w:hAnsi="Angsana New"/>
                <w:sz w:val="28"/>
                <w:szCs w:val="28"/>
                <w:lang w:val="en-US"/>
              </w:rPr>
            </w:pPr>
          </w:p>
        </w:tc>
        <w:tc>
          <w:tcPr>
            <w:tcW w:w="1617" w:type="dxa"/>
            <w:vAlign w:val="bottom"/>
          </w:tcPr>
          <w:p w14:paraId="05A9D6E2" w14:textId="77777777" w:rsidR="00726E03" w:rsidRPr="00757917" w:rsidRDefault="00726E03" w:rsidP="007744FC">
            <w:pPr>
              <w:pStyle w:val="acctfourfigures"/>
              <w:tabs>
                <w:tab w:val="clear" w:pos="765"/>
              </w:tabs>
              <w:spacing w:line="240" w:lineRule="auto"/>
              <w:ind w:left="-84" w:right="-77"/>
              <w:jc w:val="center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  <w:lang w:bidi="th-TH"/>
              </w:rPr>
              <w:t>องค์ประกอบอื่</w:t>
            </w:r>
            <w:r w:rsidRPr="00757917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นของ</w:t>
            </w:r>
          </w:p>
          <w:p w14:paraId="5FA553EC" w14:textId="77777777" w:rsidR="00726E03" w:rsidRPr="00757917" w:rsidRDefault="00726E03" w:rsidP="007744FC">
            <w:pPr>
              <w:pStyle w:val="acctfourfigures"/>
              <w:tabs>
                <w:tab w:val="clear" w:pos="765"/>
              </w:tabs>
              <w:spacing w:line="240" w:lineRule="auto"/>
              <w:ind w:left="-84" w:right="-77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  <w:lang w:bidi="th-TH"/>
              </w:rPr>
              <w:t>ส่วนของผู้ถือหุ้น</w:t>
            </w:r>
          </w:p>
        </w:tc>
      </w:tr>
      <w:tr w:rsidR="00726E03" w:rsidRPr="00757917" w14:paraId="619A7998" w14:textId="77777777" w:rsidTr="007744FC">
        <w:trPr>
          <w:cantSplit/>
          <w:trHeight w:val="17"/>
          <w:tblHeader/>
        </w:trPr>
        <w:tc>
          <w:tcPr>
            <w:tcW w:w="4681" w:type="dxa"/>
            <w:vAlign w:val="bottom"/>
          </w:tcPr>
          <w:p w14:paraId="39C049BC" w14:textId="77777777" w:rsidR="00726E03" w:rsidRPr="00757917" w:rsidRDefault="00726E03" w:rsidP="007744FC">
            <w:pPr>
              <w:spacing w:line="240" w:lineRule="auto"/>
              <w:ind w:left="175" w:right="8" w:hanging="175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58" w:type="dxa"/>
            <w:vAlign w:val="bottom"/>
          </w:tcPr>
          <w:p w14:paraId="20D99541" w14:textId="77777777" w:rsidR="00726E03" w:rsidRPr="00757917" w:rsidRDefault="00726E03" w:rsidP="007744FC">
            <w:pPr>
              <w:pStyle w:val="acctfourfigures"/>
              <w:tabs>
                <w:tab w:val="clear" w:pos="765"/>
              </w:tabs>
              <w:spacing w:line="240" w:lineRule="auto"/>
              <w:ind w:left="-88" w:right="-82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3417" w:type="dxa"/>
            <w:gridSpan w:val="3"/>
            <w:vAlign w:val="bottom"/>
          </w:tcPr>
          <w:p w14:paraId="563F9DED" w14:textId="77777777" w:rsidR="00726E03" w:rsidRPr="00757917" w:rsidRDefault="00726E03" w:rsidP="007744FC">
            <w:pPr>
              <w:pStyle w:val="acctfourfigures"/>
              <w:tabs>
                <w:tab w:val="clear" w:pos="765"/>
              </w:tabs>
              <w:spacing w:line="240" w:lineRule="auto"/>
              <w:ind w:left="-84" w:right="-77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val="en-US" w:bidi="th-TH"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  <w:lang w:val="en-US" w:bidi="th-TH"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z w:val="28"/>
                <w:szCs w:val="28"/>
                <w:cs/>
                <w:lang w:val="en-US" w:bidi="th-TH"/>
              </w:rPr>
              <w:t>ล้านบาท</w:t>
            </w:r>
            <w:r w:rsidRPr="00757917">
              <w:rPr>
                <w:rFonts w:ascii="Angsana New" w:hAnsi="Angsana New"/>
                <w:i/>
                <w:iCs/>
                <w:sz w:val="28"/>
                <w:szCs w:val="28"/>
                <w:lang w:val="en-US" w:bidi="th-TH"/>
              </w:rPr>
              <w:t>)</w:t>
            </w:r>
          </w:p>
        </w:tc>
      </w:tr>
      <w:tr w:rsidR="00726E03" w:rsidRPr="00757917" w14:paraId="20019C8D" w14:textId="77777777" w:rsidTr="007744FC">
        <w:trPr>
          <w:cantSplit/>
          <w:trHeight w:val="63"/>
        </w:trPr>
        <w:tc>
          <w:tcPr>
            <w:tcW w:w="4681" w:type="dxa"/>
          </w:tcPr>
          <w:p w14:paraId="7E3796A7" w14:textId="79E08E3E" w:rsidR="00726E03" w:rsidRPr="00757917" w:rsidRDefault="00726E03" w:rsidP="007744FC">
            <w:pPr>
              <w:spacing w:line="240" w:lineRule="auto"/>
              <w:ind w:left="175" w:hanging="175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30</w:t>
            </w:r>
            <w:r w:rsidRPr="00757917">
              <w:rPr>
                <w:rFonts w:ascii="Angsana New" w:hAnsi="Angsana New"/>
                <w:sz w:val="28"/>
                <w:szCs w:val="28"/>
              </w:rPr>
              <w:t xml:space="preserve"> 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2563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28"/>
                <w:szCs w:val="28"/>
              </w:rPr>
              <w:t xml:space="preserve">- 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>ตามที่รายงาน</w:t>
            </w:r>
          </w:p>
        </w:tc>
        <w:tc>
          <w:tcPr>
            <w:tcW w:w="1158" w:type="dxa"/>
            <w:vAlign w:val="bottom"/>
          </w:tcPr>
          <w:p w14:paraId="359B8E16" w14:textId="77777777" w:rsidR="00726E03" w:rsidRPr="00757917" w:rsidRDefault="00726E03" w:rsidP="007744FC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2BA6C0EE" w14:textId="2B384A5A" w:rsidR="00726E03" w:rsidRPr="00757917" w:rsidRDefault="00460DDC" w:rsidP="007744FC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6</w:t>
            </w:r>
            <w:r w:rsidR="00726E03"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544</w:t>
            </w:r>
          </w:p>
        </w:tc>
        <w:tc>
          <w:tcPr>
            <w:tcW w:w="180" w:type="dxa"/>
            <w:vAlign w:val="bottom"/>
          </w:tcPr>
          <w:p w14:paraId="37442342" w14:textId="77777777" w:rsidR="00726E03" w:rsidRPr="00757917" w:rsidRDefault="00726E03" w:rsidP="007744FC">
            <w:pPr>
              <w:pStyle w:val="acctfourfigures"/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17" w:type="dxa"/>
            <w:vAlign w:val="bottom"/>
          </w:tcPr>
          <w:p w14:paraId="4C0968AD" w14:textId="73887BF1" w:rsidR="00726E03" w:rsidRPr="00757917" w:rsidRDefault="00726E03" w:rsidP="007744FC">
            <w:pPr>
              <w:pStyle w:val="acctfourfigures"/>
              <w:tabs>
                <w:tab w:val="clear" w:pos="765"/>
                <w:tab w:val="decimal" w:pos="1264"/>
              </w:tabs>
              <w:spacing w:line="240" w:lineRule="auto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500</w:t>
            </w: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)</w:t>
            </w:r>
          </w:p>
        </w:tc>
      </w:tr>
      <w:tr w:rsidR="00726E03" w:rsidRPr="00757917" w14:paraId="69F63427" w14:textId="77777777" w:rsidTr="007744FC">
        <w:trPr>
          <w:cantSplit/>
          <w:trHeight w:val="227"/>
        </w:trPr>
        <w:tc>
          <w:tcPr>
            <w:tcW w:w="4681" w:type="dxa"/>
          </w:tcPr>
          <w:p w14:paraId="78DF8FAE" w14:textId="77777777" w:rsidR="00726E03" w:rsidRPr="00757917" w:rsidRDefault="00726E03" w:rsidP="007744FC">
            <w:pPr>
              <w:spacing w:line="240" w:lineRule="auto"/>
              <w:ind w:left="175" w:right="8" w:hanging="175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  <w:cs/>
              </w:rPr>
              <w:t xml:space="preserve">เพิ่มขึ้น </w:t>
            </w:r>
            <w:r w:rsidRPr="00757917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Pr="00757917">
              <w:rPr>
                <w:rFonts w:ascii="Angsana New" w:hAnsi="Angsana New"/>
                <w:i/>
                <w:iCs/>
                <w:sz w:val="28"/>
                <w:szCs w:val="28"/>
                <w:cs/>
              </w:rPr>
              <w:t>ลดลง</w:t>
            </w:r>
            <w:r w:rsidRPr="00757917">
              <w:rPr>
                <w:rFonts w:ascii="Angsana New" w:hAnsi="Angsana New"/>
                <w:i/>
                <w:iCs/>
                <w:sz w:val="28"/>
                <w:szCs w:val="28"/>
              </w:rPr>
              <w:t xml:space="preserve">) </w:t>
            </w:r>
            <w:r w:rsidRPr="00757917">
              <w:rPr>
                <w:rFonts w:ascii="Angsana New" w:hAnsi="Angsana New"/>
                <w:i/>
                <w:iCs/>
                <w:sz w:val="28"/>
                <w:szCs w:val="28"/>
                <w:cs/>
              </w:rPr>
              <w:t>เนื่องจาก</w:t>
            </w:r>
          </w:p>
        </w:tc>
        <w:tc>
          <w:tcPr>
            <w:tcW w:w="1158" w:type="dxa"/>
            <w:vAlign w:val="bottom"/>
          </w:tcPr>
          <w:p w14:paraId="33980AD6" w14:textId="77777777" w:rsidR="00726E03" w:rsidRPr="00757917" w:rsidRDefault="00726E03" w:rsidP="007744FC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6AE47AB2" w14:textId="77777777" w:rsidR="00726E03" w:rsidRPr="00757917" w:rsidRDefault="00726E03" w:rsidP="007744FC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80" w:type="dxa"/>
            <w:vAlign w:val="bottom"/>
          </w:tcPr>
          <w:p w14:paraId="5A43FF64" w14:textId="77777777" w:rsidR="00726E03" w:rsidRPr="00757917" w:rsidRDefault="00726E03" w:rsidP="007744FC">
            <w:pPr>
              <w:pStyle w:val="acctfourfigures"/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17" w:type="dxa"/>
            <w:vAlign w:val="bottom"/>
          </w:tcPr>
          <w:p w14:paraId="7DA97B90" w14:textId="77777777" w:rsidR="00726E03" w:rsidRPr="00757917" w:rsidRDefault="00726E03" w:rsidP="007744FC">
            <w:pPr>
              <w:pStyle w:val="acctfourfigures"/>
              <w:tabs>
                <w:tab w:val="decimal" w:pos="1264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726E03" w:rsidRPr="00757917" w14:paraId="4EC3F02E" w14:textId="77777777" w:rsidTr="007744FC">
        <w:trPr>
          <w:cantSplit/>
          <w:trHeight w:val="227"/>
        </w:trPr>
        <w:tc>
          <w:tcPr>
            <w:tcW w:w="4681" w:type="dxa"/>
          </w:tcPr>
          <w:p w14:paraId="253BAB4A" w14:textId="77777777" w:rsidR="00726E03" w:rsidRPr="00757917" w:rsidRDefault="00726E03" w:rsidP="007744FC">
            <w:pPr>
              <w:tabs>
                <w:tab w:val="clear" w:pos="227"/>
              </w:tabs>
              <w:spacing w:line="240" w:lineRule="auto"/>
              <w:ind w:left="188" w:right="8" w:hanging="188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การถือปฏิบัติตามมาตรฐานการรายงานทางการเงิน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br/>
              <w:t xml:space="preserve">กลุ่มเครื่องมือทางการเงิน </w:t>
            </w:r>
            <w:r w:rsidRPr="00757917">
              <w:rPr>
                <w:rFonts w:ascii="Angsana New" w:hAnsi="Angsana New"/>
                <w:sz w:val="28"/>
                <w:szCs w:val="28"/>
              </w:rPr>
              <w:t xml:space="preserve">- 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>สุทธิภาษีเงินได้</w:t>
            </w:r>
          </w:p>
        </w:tc>
        <w:tc>
          <w:tcPr>
            <w:tcW w:w="1158" w:type="dxa"/>
            <w:vAlign w:val="bottom"/>
          </w:tcPr>
          <w:p w14:paraId="7D26F7AB" w14:textId="77777777" w:rsidR="00726E03" w:rsidRPr="00757917" w:rsidRDefault="00726E03" w:rsidP="007744FC">
            <w:pPr>
              <w:pStyle w:val="acctfourfigures"/>
              <w:tabs>
                <w:tab w:val="clear" w:pos="765"/>
              </w:tabs>
              <w:spacing w:line="240" w:lineRule="auto"/>
              <w:ind w:left="-88" w:right="-82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  <w:t>ก</w:t>
            </w:r>
          </w:p>
        </w:tc>
        <w:tc>
          <w:tcPr>
            <w:tcW w:w="1620" w:type="dxa"/>
            <w:vAlign w:val="bottom"/>
          </w:tcPr>
          <w:p w14:paraId="5AF84764" w14:textId="77777777" w:rsidR="00726E03" w:rsidRPr="00757917" w:rsidRDefault="00726E03" w:rsidP="007744FC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6</w:t>
            </w:r>
          </w:p>
        </w:tc>
        <w:tc>
          <w:tcPr>
            <w:tcW w:w="180" w:type="dxa"/>
            <w:vAlign w:val="bottom"/>
          </w:tcPr>
          <w:p w14:paraId="01D7B34E" w14:textId="77777777" w:rsidR="00726E03" w:rsidRPr="00757917" w:rsidRDefault="00726E03" w:rsidP="007744FC">
            <w:pPr>
              <w:pStyle w:val="acctfourfigures"/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17" w:type="dxa"/>
            <w:shd w:val="clear" w:color="auto" w:fill="auto"/>
            <w:vAlign w:val="bottom"/>
          </w:tcPr>
          <w:p w14:paraId="4B0660FF" w14:textId="0FFAC0BB" w:rsidR="00726E03" w:rsidRPr="00757917" w:rsidRDefault="00726E03" w:rsidP="007744FC">
            <w:pPr>
              <w:pStyle w:val="acctfourfigures"/>
              <w:tabs>
                <w:tab w:val="clear" w:pos="765"/>
                <w:tab w:val="decimal" w:pos="1264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180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726E03" w:rsidRPr="00757917" w14:paraId="0C5049B7" w14:textId="77777777" w:rsidTr="007744FC">
        <w:trPr>
          <w:cantSplit/>
          <w:trHeight w:val="17"/>
        </w:trPr>
        <w:tc>
          <w:tcPr>
            <w:tcW w:w="4681" w:type="dxa"/>
          </w:tcPr>
          <w:p w14:paraId="4DE1E183" w14:textId="10C64BE2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การถือปฏิบัติตาม</w:t>
            </w:r>
            <w:r w:rsidRPr="00757917">
              <w:rPr>
                <w:rFonts w:ascii="Angsana New" w:hAnsi="Angsana New"/>
                <w:sz w:val="28"/>
                <w:szCs w:val="28"/>
              </w:rPr>
              <w:t xml:space="preserve"> TFRS 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16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- สุทธิภาษีเงินได้</w:t>
            </w:r>
          </w:p>
        </w:tc>
        <w:tc>
          <w:tcPr>
            <w:tcW w:w="1158" w:type="dxa"/>
            <w:vAlign w:val="bottom"/>
          </w:tcPr>
          <w:p w14:paraId="6D953F65" w14:textId="77777777" w:rsidR="00726E03" w:rsidRPr="00757917" w:rsidRDefault="00726E03" w:rsidP="007744FC">
            <w:pPr>
              <w:pStyle w:val="acctfourfigures"/>
              <w:tabs>
                <w:tab w:val="clear" w:pos="765"/>
              </w:tabs>
              <w:spacing w:line="240" w:lineRule="auto"/>
              <w:ind w:left="-88" w:right="-82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val="en-US" w:bidi="th-TH"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  <w:cs/>
                <w:lang w:val="en-US" w:bidi="th-TH"/>
              </w:rPr>
              <w:t>ข</w:t>
            </w:r>
          </w:p>
        </w:tc>
        <w:tc>
          <w:tcPr>
            <w:tcW w:w="1620" w:type="dxa"/>
            <w:vAlign w:val="bottom"/>
          </w:tcPr>
          <w:p w14:paraId="11ADF99C" w14:textId="7AA43EA5" w:rsidR="00726E03" w:rsidRPr="00757917" w:rsidRDefault="00460DDC" w:rsidP="007744FC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2</w:t>
            </w:r>
            <w:r w:rsidR="00726E03"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1</w:t>
            </w:r>
            <w:r w:rsidR="00294C31" w:rsidRPr="00757917">
              <w:rPr>
                <w:rFonts w:ascii="Angsana New" w:hAnsi="Angsana New" w:hint="cs"/>
                <w:sz w:val="28"/>
                <w:szCs w:val="28"/>
                <w:lang w:val="en-US" w:bidi="th-TH"/>
              </w:rPr>
              <w:t>41</w:t>
            </w:r>
          </w:p>
        </w:tc>
        <w:tc>
          <w:tcPr>
            <w:tcW w:w="180" w:type="dxa"/>
            <w:vAlign w:val="bottom"/>
          </w:tcPr>
          <w:p w14:paraId="5A4D8925" w14:textId="77777777" w:rsidR="00726E03" w:rsidRPr="00757917" w:rsidRDefault="00726E03" w:rsidP="007744FC">
            <w:pPr>
              <w:pStyle w:val="acctfourfigures"/>
              <w:spacing w:line="240" w:lineRule="auto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17" w:type="dxa"/>
            <w:shd w:val="clear" w:color="auto" w:fill="auto"/>
            <w:vAlign w:val="bottom"/>
          </w:tcPr>
          <w:p w14:paraId="6B934879" w14:textId="77777777" w:rsidR="00726E03" w:rsidRPr="00757917" w:rsidRDefault="00726E03" w:rsidP="007744FC">
            <w:pPr>
              <w:pStyle w:val="acctfourfigures"/>
              <w:tabs>
                <w:tab w:val="clear" w:pos="765"/>
                <w:tab w:val="decimal" w:pos="1084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726E03" w:rsidRPr="00757917" w14:paraId="3522583B" w14:textId="77777777" w:rsidTr="007744FC">
        <w:trPr>
          <w:cantSplit/>
          <w:trHeight w:val="17"/>
        </w:trPr>
        <w:tc>
          <w:tcPr>
            <w:tcW w:w="4681" w:type="dxa"/>
          </w:tcPr>
          <w:p w14:paraId="7F28996A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0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 xml:space="preserve">การจัดประเภทรายการใหม่ </w:t>
            </w: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 xml:space="preserve"> สำรองตามกฎหมาย</w:t>
            </w:r>
          </w:p>
        </w:tc>
        <w:tc>
          <w:tcPr>
            <w:tcW w:w="1158" w:type="dxa"/>
            <w:vAlign w:val="bottom"/>
          </w:tcPr>
          <w:p w14:paraId="53927097" w14:textId="019C71DF" w:rsidR="00726E03" w:rsidRPr="00757917" w:rsidRDefault="00460DDC" w:rsidP="007744FC">
            <w:pPr>
              <w:pStyle w:val="acctfourfigures"/>
              <w:tabs>
                <w:tab w:val="clear" w:pos="765"/>
              </w:tabs>
              <w:spacing w:line="240" w:lineRule="auto"/>
              <w:ind w:left="-88" w:right="-82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val="en-US" w:bidi="th-TH"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  <w:lang w:val="en-US" w:bidi="th-TH"/>
              </w:rPr>
              <w:t>34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33F63F13" w14:textId="22B06134" w:rsidR="00726E03" w:rsidRPr="00757917" w:rsidRDefault="00726E03" w:rsidP="007744FC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915</w:t>
            </w: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80" w:type="dxa"/>
            <w:vAlign w:val="bottom"/>
          </w:tcPr>
          <w:p w14:paraId="08DE9D2A" w14:textId="77777777" w:rsidR="00726E03" w:rsidRPr="00757917" w:rsidRDefault="00726E03" w:rsidP="007744FC">
            <w:pPr>
              <w:pStyle w:val="acctfourfigures"/>
              <w:spacing w:line="240" w:lineRule="auto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F3FFEE4" w14:textId="77777777" w:rsidR="00726E03" w:rsidRPr="00757917" w:rsidRDefault="00726E03" w:rsidP="007744FC">
            <w:pPr>
              <w:pStyle w:val="acctfourfigures"/>
              <w:tabs>
                <w:tab w:val="clear" w:pos="765"/>
                <w:tab w:val="decimal" w:pos="1084"/>
              </w:tabs>
              <w:spacing w:line="240" w:lineRule="auto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726E03" w:rsidRPr="00757917" w14:paraId="356F682D" w14:textId="77777777" w:rsidTr="007744FC">
        <w:trPr>
          <w:cantSplit/>
          <w:trHeight w:val="17"/>
        </w:trPr>
        <w:tc>
          <w:tcPr>
            <w:tcW w:w="4681" w:type="dxa"/>
          </w:tcPr>
          <w:p w14:paraId="019F9C64" w14:textId="6CC2D6FE" w:rsidR="00726E03" w:rsidRPr="00757917" w:rsidRDefault="00726E03" w:rsidP="007744FC">
            <w:pPr>
              <w:spacing w:line="240" w:lineRule="auto"/>
              <w:ind w:left="178" w:right="8" w:hanging="178"/>
              <w:rPr>
                <w:rFonts w:ascii="Angsana New" w:eastAsia="MS Mincho" w:hAnsi="Angsana New"/>
                <w:b/>
                <w:bCs/>
                <w:color w:val="000000"/>
                <w:sz w:val="28"/>
                <w:szCs w:val="28"/>
                <w:cs/>
              </w:rPr>
            </w:pPr>
            <w:r w:rsidRPr="00757917">
              <w:rPr>
                <w:rFonts w:ascii="Angsana New" w:eastAsia="MS Mincho" w:hAnsi="Angsana New"/>
                <w:b/>
                <w:bCs/>
                <w:color w:val="000000"/>
                <w:sz w:val="28"/>
                <w:szCs w:val="28"/>
                <w:cs/>
              </w:rPr>
              <w:t xml:space="preserve">ณ วันที่ </w:t>
            </w:r>
            <w:r w:rsidR="00460DDC" w:rsidRPr="00757917">
              <w:rPr>
                <w:rFonts w:ascii="Angsana New" w:eastAsia="MS Mincho" w:hAnsi="Angsana New"/>
                <w:b/>
                <w:bCs/>
                <w:color w:val="000000"/>
                <w:sz w:val="28"/>
                <w:szCs w:val="28"/>
              </w:rPr>
              <w:t>1</w:t>
            </w:r>
            <w:r w:rsidRPr="00757917">
              <w:rPr>
                <w:rFonts w:ascii="Angsana New" w:eastAsia="MS Mincho" w:hAnsi="Angsana New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Pr="00757917">
              <w:rPr>
                <w:rFonts w:ascii="Angsana New" w:eastAsia="MS Mincho" w:hAnsi="Angsana New"/>
                <w:b/>
                <w:bCs/>
                <w:color w:val="000000"/>
                <w:sz w:val="28"/>
                <w:szCs w:val="28"/>
                <w:cs/>
              </w:rPr>
              <w:t>ตุลาคม</w:t>
            </w:r>
            <w:r w:rsidRPr="00757917">
              <w:rPr>
                <w:rFonts w:ascii="Angsana New" w:eastAsia="MS Mincho" w:hAnsi="Angsana New"/>
                <w:b/>
                <w:bCs/>
                <w:color w:val="000000"/>
                <w:sz w:val="28"/>
                <w:szCs w:val="28"/>
              </w:rPr>
              <w:t xml:space="preserve"> </w:t>
            </w:r>
            <w:r w:rsidR="00460DDC" w:rsidRPr="00757917">
              <w:rPr>
                <w:rFonts w:ascii="Angsana New" w:eastAsia="MS Mincho" w:hAnsi="Angsana New"/>
                <w:b/>
                <w:bCs/>
                <w:color w:val="000000"/>
                <w:sz w:val="28"/>
                <w:szCs w:val="28"/>
              </w:rPr>
              <w:t>2563</w:t>
            </w:r>
            <w:r w:rsidRPr="00757917">
              <w:rPr>
                <w:rFonts w:ascii="Angsana New" w:eastAsia="MS Mincho" w:hAnsi="Angsana New"/>
                <w:b/>
                <w:bCs/>
                <w:color w:val="000000"/>
                <w:sz w:val="28"/>
                <w:szCs w:val="28"/>
              </w:rPr>
              <w:t xml:space="preserve"> - </w:t>
            </w:r>
            <w:r w:rsidRPr="00757917">
              <w:rPr>
                <w:rFonts w:ascii="Angsana New" w:eastAsia="MS Mincho" w:hAnsi="Angsana New"/>
                <w:b/>
                <w:bCs/>
                <w:color w:val="000000"/>
                <w:sz w:val="28"/>
                <w:szCs w:val="28"/>
                <w:cs/>
              </w:rPr>
              <w:t>ปรับปรุงใหม่</w:t>
            </w:r>
          </w:p>
        </w:tc>
        <w:tc>
          <w:tcPr>
            <w:tcW w:w="1158" w:type="dxa"/>
            <w:vAlign w:val="bottom"/>
          </w:tcPr>
          <w:p w14:paraId="633F4A58" w14:textId="77777777" w:rsidR="00726E03" w:rsidRPr="00757917" w:rsidRDefault="00726E03" w:rsidP="007744FC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E13FDA5" w14:textId="05D0F609" w:rsidR="00726E03" w:rsidRPr="00757917" w:rsidRDefault="00460DDC" w:rsidP="007744FC">
            <w:pPr>
              <w:pStyle w:val="acctfourfigures"/>
              <w:tabs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7</w:t>
            </w:r>
            <w:r w:rsidR="00726E03" w:rsidRPr="00757917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  <w:lang w:val="en-US" w:bidi="th-TH"/>
              </w:rPr>
              <w:t>7</w:t>
            </w:r>
            <w:r w:rsidR="00294C31" w:rsidRPr="00757917">
              <w:rPr>
                <w:rFonts w:ascii="Angsana New" w:hAnsi="Angsana New" w:hint="cs"/>
                <w:b/>
                <w:bCs/>
                <w:sz w:val="28"/>
                <w:szCs w:val="28"/>
                <w:lang w:val="en-US" w:bidi="th-TH"/>
              </w:rPr>
              <w:t>76</w:t>
            </w:r>
          </w:p>
        </w:tc>
        <w:tc>
          <w:tcPr>
            <w:tcW w:w="180" w:type="dxa"/>
            <w:vAlign w:val="bottom"/>
          </w:tcPr>
          <w:p w14:paraId="2FF6628F" w14:textId="77777777" w:rsidR="00726E03" w:rsidRPr="00757917" w:rsidRDefault="00726E03" w:rsidP="007744FC">
            <w:pPr>
              <w:pStyle w:val="acctfourfigures"/>
              <w:spacing w:line="240" w:lineRule="auto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1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A2FC398" w14:textId="77777777" w:rsidR="00726E03" w:rsidRPr="00757917" w:rsidRDefault="00726E03" w:rsidP="007744FC">
            <w:pPr>
              <w:pStyle w:val="acctfourfigures"/>
              <w:tabs>
                <w:tab w:val="clear" w:pos="765"/>
                <w:tab w:val="decimal" w:pos="1264"/>
              </w:tabs>
              <w:spacing w:line="240" w:lineRule="auto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(680)</w:t>
            </w:r>
          </w:p>
        </w:tc>
      </w:tr>
    </w:tbl>
    <w:p w14:paraId="0DFC448B" w14:textId="1AE1854C" w:rsidR="008B6CE8" w:rsidRPr="00757917" w:rsidRDefault="008B6CE8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260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  <w:cs/>
          <w:lang w:val="en-GB"/>
        </w:rPr>
      </w:pPr>
    </w:p>
    <w:p w14:paraId="58C36563" w14:textId="77777777" w:rsidR="008B6CE8" w:rsidRPr="00757917" w:rsidRDefault="008B6C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  <w:cs/>
          <w:lang w:val="en-GB"/>
        </w:rPr>
      </w:pPr>
      <w:r w:rsidRPr="00757917"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  <w:cs/>
          <w:lang w:val="en-GB"/>
        </w:rPr>
        <w:br w:type="page"/>
      </w:r>
    </w:p>
    <w:p w14:paraId="0DD101B8" w14:textId="77777777" w:rsidR="00726E03" w:rsidRPr="00757917" w:rsidRDefault="00726E03" w:rsidP="00074552">
      <w:pPr>
        <w:numPr>
          <w:ilvl w:val="0"/>
          <w:numId w:val="4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260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  <w:lang w:val="en-GB"/>
        </w:rPr>
      </w:pPr>
      <w:r w:rsidRPr="00757917"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  <w:cs/>
          <w:lang w:val="en-GB"/>
        </w:rPr>
        <w:lastRenderedPageBreak/>
        <w:t>มาตรฐานการรายงานทางการเงินกลุ่มเครื่องมือทางการเงิน</w:t>
      </w:r>
    </w:p>
    <w:p w14:paraId="263BB6BA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="Angsana New" w:eastAsia="MS Mincho" w:hAnsi="Angsana New"/>
          <w:sz w:val="30"/>
          <w:szCs w:val="30"/>
        </w:rPr>
      </w:pPr>
    </w:p>
    <w:p w14:paraId="739489AB" w14:textId="4FB52652" w:rsidR="00A83F66" w:rsidRPr="00757917" w:rsidRDefault="00A83F66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sz w:val="30"/>
          <w:szCs w:val="30"/>
          <w:lang w:val="en-GB"/>
        </w:rPr>
      </w:pP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กลุ่มบริษัทได้ถือปฏิบัติตามมาตรฐานการรายงานทางการเงินกลุ่มเครื่องมือทางการเงินด้วยวิธีปรับปรุงผลกระทบสะสมกับกำไรสะสม</w:t>
      </w:r>
      <w:r w:rsidR="001618C0" w:rsidRPr="00757917">
        <w:rPr>
          <w:rFonts w:ascii="Angsana New" w:eastAsia="Times New Roman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และองค์ประกอบอื่นของส่วนของผู้ถือหุ้น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ณ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วันที่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1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ตุลาคม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2563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ดังนั้น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กลุ่มบริษัทจึงไม่ปรับปรุงข้อมูลที่นำเสนอในปี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="00D63934" w:rsidRPr="00757917">
        <w:rPr>
          <w:rFonts w:ascii="Angsana New" w:eastAsia="Times New Roman" w:hAnsi="Angsana New"/>
          <w:sz w:val="30"/>
          <w:szCs w:val="30"/>
          <w:lang w:val="en-GB"/>
        </w:rPr>
        <w:t>25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63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และไม่นำข้อกำหนดเกี่ยวกับการเปิดเผยข้อมูลตามมาตรฐานการรายงานทางการเงินที่เกี่ยวข้องกับเครื่องมือทางการเงินมาถือปฏิบัติกับข้อมูลเปรียบเทียบ</w:t>
      </w:r>
    </w:p>
    <w:p w14:paraId="241F0D2A" w14:textId="77777777" w:rsidR="008B6CE8" w:rsidRPr="00757917" w:rsidRDefault="008B6CE8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sz w:val="30"/>
          <w:szCs w:val="30"/>
          <w:lang w:val="en-GB"/>
        </w:rPr>
      </w:pPr>
    </w:p>
    <w:p w14:paraId="67A673F0" w14:textId="30B46273" w:rsidR="00726E03" w:rsidRPr="00757917" w:rsidRDefault="00A83F66" w:rsidP="00A83F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sz w:val="30"/>
          <w:szCs w:val="30"/>
          <w:lang w:val="en-GB"/>
        </w:rPr>
      </w:pP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มาตรฐานการรายงานทางการเงินกลุ่มเครื่องมือทางการเงินนี้ให้ข้อกำหนดเกี่ยวกับนิยามสินทรัพย์ทางการเงินและหนี้สินทางการเงินตลอดจนการรับรู้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การวัดมูลค่า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การด้อยค่าและการตัดรายการ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รวมถึงหลักการบัญชีของอนุพันธ์และการบัญชีป้องกันความเสี่ยง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โดยรายละเอียดของนโยบายการบัญชีเปิดเผยในหมายเหตุข้อ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="00D63934" w:rsidRPr="00757917">
        <w:rPr>
          <w:rFonts w:ascii="Angsana New" w:eastAsia="Times New Roman" w:hAnsi="Angsana New"/>
          <w:sz w:val="30"/>
          <w:szCs w:val="30"/>
        </w:rPr>
        <w:t>4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ผลกระทบจากการถือปฏิบัติตามมาตรฐานการรายงานทางการเงินกลุ่มเครื่องมือทางการเงิน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มีดังนี้</w:t>
      </w:r>
    </w:p>
    <w:p w14:paraId="1C7644F8" w14:textId="77777777" w:rsidR="00A83F66" w:rsidRPr="00757917" w:rsidRDefault="00A83F66" w:rsidP="00A83F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MS Mincho" w:hAnsi="Angsana New"/>
          <w:sz w:val="30"/>
          <w:szCs w:val="30"/>
          <w:cs/>
        </w:rPr>
      </w:pPr>
    </w:p>
    <w:p w14:paraId="297AB85A" w14:textId="548293D7" w:rsidR="00BA08FF" w:rsidRPr="00757917" w:rsidRDefault="00BA08FF" w:rsidP="00BA08F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sz w:val="30"/>
          <w:szCs w:val="30"/>
          <w:lang w:val="en-GB"/>
        </w:rPr>
      </w:pPr>
      <w:r w:rsidRPr="00757917">
        <w:rPr>
          <w:rFonts w:ascii="Angsana New" w:eastAsia="Times New Roman" w:hAnsi="Angsana New"/>
          <w:sz w:val="30"/>
          <w:szCs w:val="30"/>
          <w:lang w:val="en-GB"/>
        </w:rPr>
        <w:t>(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ก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1</w:t>
      </w:r>
      <w:r w:rsidRPr="00757917">
        <w:rPr>
          <w:rFonts w:ascii="Angsana New" w:eastAsia="Times New Roman" w:hAnsi="Angsana New"/>
          <w:sz w:val="30"/>
          <w:szCs w:val="30"/>
        </w:rPr>
        <w:t xml:space="preserve">) 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14:paraId="4DB48736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="Angsana New" w:eastAsia="MS Mincho" w:hAnsi="Angsana New"/>
          <w:noProof/>
          <w:color w:val="0000FF"/>
          <w:sz w:val="30"/>
          <w:szCs w:val="30"/>
        </w:rPr>
      </w:pPr>
    </w:p>
    <w:p w14:paraId="21B410D7" w14:textId="7D74AA97" w:rsidR="00726E03" w:rsidRPr="00757917" w:rsidRDefault="00726E03" w:rsidP="00CC7A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350"/>
        </w:tabs>
        <w:ind w:left="1350"/>
        <w:jc w:val="thaiDistribute"/>
        <w:rPr>
          <w:rFonts w:ascii="Angsana New" w:eastAsia="MS Mincho" w:hAnsi="Angsana New"/>
          <w:sz w:val="30"/>
          <w:szCs w:val="30"/>
        </w:rPr>
      </w:pPr>
      <w:r w:rsidRPr="00757917">
        <w:rPr>
          <w:rFonts w:ascii="Angsana New" w:eastAsia="MS Mincho" w:hAnsi="Angsana New"/>
          <w:sz w:val="30"/>
          <w:szCs w:val="30"/>
          <w:cs/>
        </w:rPr>
        <w:t xml:space="preserve">มาตรฐานการรายงานทางการเงิน ฉบับที่ </w:t>
      </w:r>
      <w:r w:rsidR="00460DDC" w:rsidRPr="00757917">
        <w:rPr>
          <w:rFonts w:ascii="Angsana New" w:eastAsia="MS Mincho" w:hAnsi="Angsana New"/>
          <w:sz w:val="30"/>
          <w:szCs w:val="30"/>
        </w:rPr>
        <w:t>9</w:t>
      </w:r>
      <w:r w:rsidRPr="00757917">
        <w:rPr>
          <w:rFonts w:ascii="Angsana New" w:eastAsia="MS Mincho" w:hAnsi="Angsana New"/>
          <w:sz w:val="30"/>
          <w:szCs w:val="30"/>
        </w:rPr>
        <w:t xml:space="preserve"> (“TFRS </w:t>
      </w:r>
      <w:r w:rsidR="00460DDC" w:rsidRPr="00757917">
        <w:rPr>
          <w:rFonts w:ascii="Angsana New" w:eastAsia="MS Mincho" w:hAnsi="Angsana New"/>
          <w:sz w:val="30"/>
          <w:szCs w:val="30"/>
        </w:rPr>
        <w:t>9</w:t>
      </w:r>
      <w:r w:rsidRPr="00757917">
        <w:rPr>
          <w:rFonts w:ascii="Angsana New" w:eastAsia="MS Mincho" w:hAnsi="Angsana New"/>
          <w:sz w:val="30"/>
          <w:szCs w:val="30"/>
        </w:rPr>
        <w:t xml:space="preserve">”) 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จัดประเภทสินทรัพย์ทางการเงินเป็น </w:t>
      </w:r>
      <w:r w:rsidR="00460DDC" w:rsidRPr="00757917">
        <w:rPr>
          <w:rFonts w:ascii="Angsana New" w:eastAsia="MS Mincho" w:hAnsi="Angsana New"/>
          <w:sz w:val="30"/>
          <w:szCs w:val="30"/>
        </w:rPr>
        <w:t>3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>ประเภท ได้แก่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ราคาทุนตัดจำหน่าย มูลค่ายุติธรรมผ่านกำไรขาดทุนเบ็ดเสร็จอื่น </w:t>
      </w:r>
      <w:r w:rsidRPr="00757917">
        <w:rPr>
          <w:rFonts w:ascii="Angsana New" w:eastAsia="MS Mincho" w:hAnsi="Angsana New"/>
          <w:sz w:val="30"/>
          <w:szCs w:val="30"/>
        </w:rPr>
        <w:t>(FVOCI)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และมูลค่ายุติธรรมผ่านกำไรหรือขาดทุน</w:t>
      </w:r>
      <w:r w:rsidRPr="00757917">
        <w:rPr>
          <w:rFonts w:ascii="Angsana New" w:eastAsia="MS Mincho" w:hAnsi="Angsana New"/>
          <w:sz w:val="30"/>
          <w:szCs w:val="30"/>
        </w:rPr>
        <w:t xml:space="preserve"> (FVTPL) 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โดยจัดประเภทตามลักษณะของกระแสเงินสดของสินทรัพย์ทางการเงินและโมเดลธุรกิจของกิจการในการบริหารจัดการสินทรัพย์ทางการเงินนั้น </w:t>
      </w:r>
      <w:r w:rsidRPr="00757917">
        <w:rPr>
          <w:rFonts w:ascii="Angsana New" w:eastAsia="MS Mincho" w:hAnsi="Angsana New"/>
          <w:sz w:val="30"/>
          <w:szCs w:val="30"/>
        </w:rPr>
        <w:t xml:space="preserve">TFRS </w:t>
      </w:r>
      <w:r w:rsidR="00460DDC" w:rsidRPr="00757917">
        <w:rPr>
          <w:rFonts w:ascii="Angsana New" w:eastAsia="MS Mincho" w:hAnsi="Angsana New"/>
          <w:sz w:val="30"/>
          <w:szCs w:val="30"/>
        </w:rPr>
        <w:t>9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ยกเลิกการจัดประเภทตราสารหนี้ที่จะถือจนครบกำหนด หลักทรัพย์เผื่อขาย หลักทรัพย์เพื่อค้า และเงินลงทุนทั่วไปตามที่กำหนดโดยมาตรฐานการบัญชี ฉบับที่ </w:t>
      </w:r>
      <w:r w:rsidR="00460DDC" w:rsidRPr="00757917">
        <w:rPr>
          <w:rFonts w:ascii="Angsana New" w:eastAsia="MS Mincho" w:hAnsi="Angsana New"/>
          <w:sz w:val="30"/>
          <w:szCs w:val="30"/>
        </w:rPr>
        <w:t>105</w:t>
      </w:r>
    </w:p>
    <w:p w14:paraId="13F6C301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260"/>
        </w:tabs>
        <w:ind w:left="1260"/>
        <w:jc w:val="thaiDistribute"/>
        <w:rPr>
          <w:rFonts w:ascii="Angsana New" w:eastAsia="MS Mincho" w:hAnsi="Angsana New"/>
          <w:sz w:val="30"/>
          <w:szCs w:val="30"/>
        </w:rPr>
      </w:pPr>
    </w:p>
    <w:p w14:paraId="7CA3A7FE" w14:textId="2AE9BD05" w:rsidR="00726E03" w:rsidRPr="00757917" w:rsidRDefault="00726E03" w:rsidP="00CC7A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40"/>
        </w:tabs>
        <w:ind w:left="1350"/>
        <w:jc w:val="thaiDistribute"/>
        <w:rPr>
          <w:rFonts w:ascii="Angsana New" w:eastAsia="MS Mincho" w:hAnsi="Angsana New"/>
          <w:sz w:val="30"/>
          <w:szCs w:val="30"/>
        </w:rPr>
      </w:pPr>
      <w:bookmarkStart w:id="1" w:name="_Hlk59630855"/>
      <w:r w:rsidRPr="00757917">
        <w:rPr>
          <w:rFonts w:ascii="Angsana New" w:eastAsia="MS Mincho" w:hAnsi="Angsana New" w:hint="cs"/>
          <w:sz w:val="30"/>
          <w:szCs w:val="30"/>
          <w:cs/>
        </w:rPr>
        <w:t xml:space="preserve">ณ วันที่ </w:t>
      </w:r>
      <w:r w:rsidR="00460DDC" w:rsidRPr="00757917">
        <w:rPr>
          <w:rFonts w:ascii="Angsana New" w:eastAsia="MS Mincho" w:hAnsi="Angsana New"/>
          <w:sz w:val="30"/>
          <w:szCs w:val="30"/>
        </w:rPr>
        <w:t>1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 xml:space="preserve">ตุลาคม </w:t>
      </w:r>
      <w:r w:rsidR="00460DDC" w:rsidRPr="00757917">
        <w:rPr>
          <w:rFonts w:ascii="Angsana New" w:eastAsia="MS Mincho" w:hAnsi="Angsana New"/>
          <w:sz w:val="30"/>
          <w:szCs w:val="30"/>
        </w:rPr>
        <w:t>2563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 xml:space="preserve">สินทรัพย์และหนี้สินทางการเงินทั้งหมดของกลุ่มบริษัทถูกจัดประเภทภายใต้ </w:t>
      </w:r>
      <w:r w:rsidRPr="00757917">
        <w:rPr>
          <w:rFonts w:ascii="Angsana New" w:eastAsia="MS Mincho" w:hAnsi="Angsana New"/>
          <w:sz w:val="30"/>
          <w:szCs w:val="30"/>
        </w:rPr>
        <w:t xml:space="preserve">TFRS </w:t>
      </w:r>
      <w:r w:rsidR="00460DDC" w:rsidRPr="00757917">
        <w:rPr>
          <w:rFonts w:ascii="Angsana New" w:eastAsia="MS Mincho" w:hAnsi="Angsana New"/>
          <w:sz w:val="30"/>
          <w:szCs w:val="30"/>
        </w:rPr>
        <w:t>9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 xml:space="preserve">ด้วยราคาทุนตัดจำหน่าย </w:t>
      </w:r>
      <w:r w:rsidRPr="00757917">
        <w:rPr>
          <w:rFonts w:ascii="Angsana New" w:eastAsia="MS Mincho" w:hAnsi="Angsana New"/>
          <w:sz w:val="30"/>
          <w:szCs w:val="30"/>
        </w:rPr>
        <w:t>-</w:t>
      </w:r>
      <w:r w:rsidRPr="00757917">
        <w:rPr>
          <w:rFonts w:ascii="Angsana New" w:eastAsia="MS Mincho" w:hAnsi="Angsana New" w:hint="cs"/>
          <w:sz w:val="30"/>
          <w:szCs w:val="30"/>
          <w:cs/>
        </w:rPr>
        <w:t xml:space="preserve">สุทธิยกเว้นเงินลงทุนอื่น </w:t>
      </w:r>
      <w:r w:rsidRPr="00757917">
        <w:rPr>
          <w:rFonts w:ascii="Angsana New" w:hAnsi="Angsana New" w:hint="cs"/>
          <w:sz w:val="30"/>
          <w:szCs w:val="30"/>
          <w:cs/>
        </w:rPr>
        <w:t>ซึ่งกลุ่มบริษัทตั้งใจจะถือเงินลงทุนอื่นซึ่งเป็นตราสารทุนที่ไม่อยู่ในความต้องการของตลาดจำนวน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D63934" w:rsidRPr="00757917">
        <w:rPr>
          <w:rFonts w:ascii="Angsana New" w:hAnsi="Angsana New"/>
          <w:sz w:val="30"/>
          <w:szCs w:val="30"/>
        </w:rPr>
        <w:t>4</w:t>
      </w:r>
      <w:r w:rsidR="00915707" w:rsidRPr="00757917">
        <w:rPr>
          <w:rFonts w:ascii="Angsana New" w:hAnsi="Angsana New"/>
          <w:sz w:val="30"/>
          <w:szCs w:val="30"/>
        </w:rPr>
        <w:t>9</w:t>
      </w:r>
      <w:r w:rsidR="00D63934" w:rsidRPr="00757917">
        <w:rPr>
          <w:rFonts w:ascii="Angsana New" w:hAnsi="Angsana New"/>
          <w:sz w:val="30"/>
          <w:szCs w:val="30"/>
        </w:rPr>
        <w:t>6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เพื่อวัตถุประสงค์ทางกลยุทธ์ในระยะยาว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เลือกกำหนดให้เงินลงทุนดังกล่าวเป็นเงินลงทุนที่วัดมูลค่าด้วยมูลค่ายุติธรรมผ่านกำไรขาดทุนเบ็ดเสร็จอื่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ทั้งนี้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ผลกำไรหรือขาดทุนสะสมจากการวัดมูลค่ายุติธรรมของเงินลงทุนดังกล่าวจะไม่ถูกจัดประเภทไปยังกำไรหรือขาดทุนในภายหลัง</w:t>
      </w:r>
    </w:p>
    <w:bookmarkEnd w:id="1"/>
    <w:p w14:paraId="2D70C90A" w14:textId="5B156A52" w:rsidR="008B6CE8" w:rsidRPr="00757917" w:rsidRDefault="008B6C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cs/>
        </w:rPr>
      </w:pPr>
      <w:r w:rsidRPr="00757917">
        <w:rPr>
          <w:rFonts w:ascii="Angsana New" w:eastAsia="Times New Roman" w:hAnsi="Angsana New"/>
          <w:sz w:val="30"/>
          <w:szCs w:val="30"/>
          <w:cs/>
        </w:rPr>
        <w:br w:type="page"/>
      </w:r>
    </w:p>
    <w:p w14:paraId="185A2040" w14:textId="767AB4EE" w:rsidR="00D0218B" w:rsidRPr="00757917" w:rsidRDefault="00D0218B" w:rsidP="00D021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sz w:val="30"/>
          <w:szCs w:val="30"/>
          <w:lang w:val="en-GB"/>
        </w:rPr>
      </w:pPr>
      <w:r w:rsidRPr="00757917">
        <w:rPr>
          <w:rFonts w:ascii="Angsana New" w:eastAsia="Times New Roman" w:hAnsi="Angsana New"/>
          <w:sz w:val="30"/>
          <w:szCs w:val="30"/>
          <w:lang w:val="en-GB"/>
        </w:rPr>
        <w:lastRenderedPageBreak/>
        <w:t>(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ก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2</w:t>
      </w:r>
      <w:r w:rsidRPr="00757917">
        <w:rPr>
          <w:rFonts w:ascii="Angsana New" w:eastAsia="Times New Roman" w:hAnsi="Angsana New"/>
          <w:sz w:val="30"/>
          <w:szCs w:val="30"/>
        </w:rPr>
        <w:t xml:space="preserve">) 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การด้อยค่าของสินทรัพย์ทางการเงิน </w:t>
      </w:r>
    </w:p>
    <w:p w14:paraId="778FAFDF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contextualSpacing/>
        <w:jc w:val="thaiDistribute"/>
        <w:rPr>
          <w:rFonts w:ascii="Angsana New" w:eastAsia="Times New Roman" w:hAnsi="Angsana New"/>
          <w:sz w:val="20"/>
          <w:szCs w:val="20"/>
          <w:lang w:val="en-GB"/>
        </w:rPr>
      </w:pPr>
    </w:p>
    <w:p w14:paraId="5E5AE9AF" w14:textId="7FC16F0B" w:rsidR="00726E03" w:rsidRPr="00757917" w:rsidRDefault="00726E03" w:rsidP="00D021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350"/>
        </w:tabs>
        <w:ind w:left="1350"/>
        <w:jc w:val="thaiDistribute"/>
        <w:rPr>
          <w:rFonts w:ascii="Angsana New" w:eastAsia="MS Mincho" w:hAnsi="Angsana New"/>
          <w:sz w:val="30"/>
          <w:szCs w:val="30"/>
          <w:cs/>
        </w:rPr>
      </w:pPr>
      <w:r w:rsidRPr="00757917">
        <w:rPr>
          <w:rFonts w:ascii="Angsana New" w:eastAsia="MS Mincho" w:hAnsi="Angsana New"/>
          <w:sz w:val="30"/>
          <w:szCs w:val="30"/>
        </w:rPr>
        <w:t xml:space="preserve">TFRS </w:t>
      </w:r>
      <w:r w:rsidR="00460DDC" w:rsidRPr="00757917">
        <w:rPr>
          <w:rFonts w:ascii="Angsana New" w:eastAsia="MS Mincho" w:hAnsi="Angsana New"/>
          <w:sz w:val="30"/>
          <w:szCs w:val="30"/>
        </w:rPr>
        <w:t>9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>แนะนำวิธีการพิจารณาผลขาดทุนด้านเครดิตที่คาดว่าจะเกิดขึ้นตลอดอายุของเครื่องมือทางการเงิน ในขณะที่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เดิมกลุ่มบริษัทประมาณการค่าเผื่อหนี้สงสัยจะสูญโดยการวิเคราะห์ประวัติการชำระหนี้ และการคาดการณ์เกี่ยวกับการชำระหนี้ในอนาคตของลูกค้า </w:t>
      </w:r>
      <w:r w:rsidRPr="00757917">
        <w:rPr>
          <w:rFonts w:ascii="Angsana New" w:eastAsia="MS Mincho" w:hAnsi="Angsana New"/>
          <w:sz w:val="30"/>
          <w:szCs w:val="30"/>
        </w:rPr>
        <w:t xml:space="preserve">TFRS </w:t>
      </w:r>
      <w:r w:rsidR="00460DDC" w:rsidRPr="00757917">
        <w:rPr>
          <w:rFonts w:ascii="Angsana New" w:eastAsia="MS Mincho" w:hAnsi="Angsana New"/>
          <w:sz w:val="30"/>
          <w:szCs w:val="30"/>
        </w:rPr>
        <w:t>9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>กำหนดให้ใช้วิจารณญาณในการประเมินว่าการเปลี่ยนแปลงของปัจจัยทางเศรษฐกิจนั้นมีผลกระทบต่อผลขาดทุนด้านเครดิตที่คาดว่าจะเกิดขึ้นอย่างไร และพิจารณาความน่าจะเป็นถ่วงน้ำหนัก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>ทั้งนี้ การพิจารณาด้อยค่าดังกล่าวจะถือปฏิบัติกับสินทรัพย์ทางการเงินที่วัดมูลค่าด้วยวิธีราคาทุนตัดจำหน่าย</w:t>
      </w:r>
      <w:r w:rsidR="00B6353E" w:rsidRPr="00757917">
        <w:rPr>
          <w:rFonts w:ascii="Angsana New" w:eastAsia="MS Mincho" w:hAnsi="Angsana New"/>
          <w:sz w:val="30"/>
          <w:szCs w:val="30"/>
        </w:rPr>
        <w:t xml:space="preserve"> </w:t>
      </w:r>
      <w:r w:rsidR="009718C7" w:rsidRPr="00757917">
        <w:rPr>
          <w:rFonts w:ascii="Angsana New" w:eastAsia="MS Mincho" w:hAnsi="Angsana New" w:hint="cs"/>
          <w:sz w:val="30"/>
          <w:szCs w:val="30"/>
          <w:cs/>
        </w:rPr>
        <w:t>ลูกหนี้ตามสัญญาเช่า ซึ่งไม่รวมเงินลงทุนในตราสารทุน</w:t>
      </w:r>
    </w:p>
    <w:p w14:paraId="60C3B929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260"/>
        <w:jc w:val="thaiDistribute"/>
        <w:rPr>
          <w:rFonts w:ascii="Angsana New" w:eastAsia="MS Mincho" w:hAnsi="Angsana New"/>
          <w:sz w:val="20"/>
          <w:szCs w:val="20"/>
        </w:rPr>
      </w:pPr>
    </w:p>
    <w:p w14:paraId="4FA34AE3" w14:textId="3DE555C0" w:rsidR="00726E03" w:rsidRPr="00757917" w:rsidRDefault="00726E03" w:rsidP="00D021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350"/>
        <w:jc w:val="thaiDistribute"/>
        <w:rPr>
          <w:rFonts w:ascii="Angsana New" w:eastAsia="MS Mincho" w:hAnsi="Angsana New"/>
          <w:sz w:val="30"/>
          <w:szCs w:val="30"/>
        </w:rPr>
      </w:pPr>
      <w:bookmarkStart w:id="2" w:name="_Hlk59624591"/>
      <w:r w:rsidRPr="00757917">
        <w:rPr>
          <w:rFonts w:ascii="Angsana New" w:eastAsia="MS Mincho" w:hAnsi="Angsana New"/>
          <w:sz w:val="30"/>
          <w:szCs w:val="30"/>
          <w:cs/>
        </w:rPr>
        <w:t xml:space="preserve">กลุ่มบริษัทได้ประเมินการด้อยค่าตาม </w:t>
      </w:r>
      <w:r w:rsidRPr="00757917">
        <w:rPr>
          <w:rFonts w:ascii="Angsana New" w:eastAsia="MS Mincho" w:hAnsi="Angsana New"/>
          <w:sz w:val="30"/>
          <w:szCs w:val="30"/>
        </w:rPr>
        <w:t xml:space="preserve">TFRS </w:t>
      </w:r>
      <w:r w:rsidR="00460DDC" w:rsidRPr="00757917">
        <w:rPr>
          <w:rFonts w:ascii="Angsana New" w:eastAsia="MS Mincho" w:hAnsi="Angsana New"/>
          <w:sz w:val="30"/>
          <w:szCs w:val="30"/>
        </w:rPr>
        <w:t>9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ณ วันที่ </w:t>
      </w:r>
      <w:r w:rsidR="00460DDC" w:rsidRPr="00757917">
        <w:rPr>
          <w:rFonts w:ascii="Angsana New" w:eastAsia="MS Mincho" w:hAnsi="Angsana New"/>
          <w:sz w:val="30"/>
          <w:szCs w:val="30"/>
        </w:rPr>
        <w:t>1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ตุลาคม </w:t>
      </w:r>
      <w:r w:rsidR="00460DDC" w:rsidRPr="00757917">
        <w:rPr>
          <w:rFonts w:ascii="Angsana New" w:eastAsia="MS Mincho" w:hAnsi="Angsana New"/>
          <w:sz w:val="30"/>
          <w:szCs w:val="30"/>
        </w:rPr>
        <w:t>2563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/>
          <w:sz w:val="30"/>
          <w:szCs w:val="30"/>
          <w:cs/>
        </w:rPr>
        <w:t>ไม่มีผลกระทบต่อค่าเผื่อผลขาดทุ</w:t>
      </w:r>
      <w:r w:rsidRPr="00757917">
        <w:rPr>
          <w:rFonts w:ascii="Angsana New" w:eastAsia="MS Mincho" w:hAnsi="Angsana New" w:hint="cs"/>
          <w:sz w:val="30"/>
          <w:szCs w:val="30"/>
          <w:cs/>
        </w:rPr>
        <w:t>นด้านเครดิตที่คาดว่าจะเกิดขึ้น</w:t>
      </w:r>
      <w:r w:rsidRPr="00757917">
        <w:rPr>
          <w:rFonts w:ascii="Angsana New" w:eastAsia="MS Mincho" w:hAnsi="Angsana New"/>
          <w:sz w:val="30"/>
          <w:szCs w:val="30"/>
          <w:cs/>
        </w:rPr>
        <w:t>ที่เป็นสาระสำคัญ</w:t>
      </w:r>
    </w:p>
    <w:p w14:paraId="0718A566" w14:textId="77777777" w:rsidR="006F2975" w:rsidRPr="00757917" w:rsidRDefault="006F2975" w:rsidP="00D0218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350"/>
        </w:tabs>
        <w:ind w:left="1350"/>
        <w:jc w:val="thaiDistribute"/>
        <w:rPr>
          <w:rFonts w:ascii="Angsana New" w:eastAsia="MS Mincho" w:hAnsi="Angsana New"/>
          <w:sz w:val="20"/>
          <w:szCs w:val="20"/>
        </w:rPr>
      </w:pPr>
    </w:p>
    <w:p w14:paraId="28B81CDC" w14:textId="3E8B7F5F" w:rsidR="00F93328" w:rsidRPr="00757917" w:rsidRDefault="00F93328" w:rsidP="00F933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sz w:val="30"/>
          <w:szCs w:val="30"/>
          <w:lang w:val="en-GB"/>
        </w:rPr>
      </w:pPr>
      <w:r w:rsidRPr="00757917">
        <w:rPr>
          <w:rFonts w:ascii="Angsana New" w:eastAsia="Times New Roman" w:hAnsi="Angsana New"/>
          <w:sz w:val="30"/>
          <w:szCs w:val="30"/>
          <w:lang w:val="en-GB"/>
        </w:rPr>
        <w:t>(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ก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3</w:t>
      </w:r>
      <w:r w:rsidRPr="00757917">
        <w:rPr>
          <w:rFonts w:ascii="Angsana New" w:eastAsia="Times New Roman" w:hAnsi="Angsana New"/>
          <w:sz w:val="30"/>
          <w:szCs w:val="30"/>
        </w:rPr>
        <w:t xml:space="preserve">) </w:t>
      </w:r>
      <w:r w:rsidRPr="00757917">
        <w:rPr>
          <w:rFonts w:ascii="Angsana New" w:eastAsia="Times New Roman" w:hAnsi="Angsana New" w:hint="cs"/>
          <w:sz w:val="30"/>
          <w:szCs w:val="30"/>
          <w:cs/>
          <w:lang w:val="en-GB"/>
        </w:rPr>
        <w:t>การบัญชีป้องกันความเสี่ยง</w:t>
      </w:r>
    </w:p>
    <w:p w14:paraId="53D8ECED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MS Mincho" w:hAnsi="Angsana New"/>
          <w:sz w:val="30"/>
          <w:szCs w:val="30"/>
        </w:rPr>
      </w:pPr>
    </w:p>
    <w:p w14:paraId="44062434" w14:textId="77777777" w:rsidR="00726E03" w:rsidRPr="00757917" w:rsidRDefault="00726E03" w:rsidP="00F933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350"/>
        <w:contextualSpacing/>
        <w:jc w:val="thaiDistribute"/>
        <w:rPr>
          <w:rFonts w:ascii="Angsana New" w:eastAsia="MS Mincho" w:hAnsi="Angsana New"/>
          <w:sz w:val="30"/>
          <w:szCs w:val="30"/>
        </w:rPr>
      </w:pPr>
      <w:r w:rsidRPr="00757917">
        <w:rPr>
          <w:rFonts w:ascii="Angsana New" w:eastAsia="MS Mincho" w:hAnsi="Angsana New" w:hint="cs"/>
          <w:sz w:val="30"/>
          <w:szCs w:val="30"/>
          <w:cs/>
        </w:rPr>
        <w:t>กลุ่มบริษัทมีการกำหนดเครื่องมือทางการเงินเป็นเครื่องมือที่ใช้ป้องกันความเสี่ยงเรื่องความเสี่ยงจากอัตราแลกเปลี่ยนเงินตราต่างประเทศ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>สำหรับความสัมพันธ์ของการป้องกันความเสี่ยงที่เข้าเงื่อนไข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>กลุ่มบริษัทมีการจัดทำเอกสารเกี่ยวกับความสัมพันธ์ของเครื่องมือที่ใช้ป้องกันความเสี่ยงและรายการที่มีการป้องกันความเสี่ยง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>รวมถึงวัตถุประสงค์และกลยุทธ์ในการบริหารความเสี่ยง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>และวิธีการที่จะใช้ในการประเมินความมีประสิทธิผลของความสัมพันธ์ของการป้องกันความเสี่ยง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>กลุ่มบริษัททำการประเมินความมีประสิทธิผล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>ณ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>วันที่เริ่มต้นของความสัมพันธ์ของการป้องกันความเสี่ยงและมีการประเมินอย่างต่อเนื่อง</w:t>
      </w:r>
    </w:p>
    <w:p w14:paraId="3AA7AC24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contextualSpacing/>
        <w:jc w:val="thaiDistribute"/>
        <w:rPr>
          <w:rFonts w:ascii="Angsana New" w:eastAsia="MS Mincho" w:hAnsi="Angsana New"/>
          <w:sz w:val="30"/>
          <w:szCs w:val="30"/>
        </w:rPr>
      </w:pPr>
    </w:p>
    <w:p w14:paraId="4D83C555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contextualSpacing/>
        <w:jc w:val="thaiDistribute"/>
        <w:rPr>
          <w:rFonts w:ascii="Angsana New" w:eastAsia="MS Mincho" w:hAnsi="Angsana New"/>
          <w:sz w:val="30"/>
          <w:szCs w:val="30"/>
        </w:rPr>
      </w:pPr>
      <w:r w:rsidRPr="00757917">
        <w:rPr>
          <w:rFonts w:ascii="Angsana New" w:eastAsia="MS Mincho" w:hAnsi="Angsana New" w:hint="cs"/>
          <w:sz w:val="30"/>
          <w:szCs w:val="30"/>
          <w:cs/>
        </w:rPr>
        <w:t>ความสัมพันธ์ของการป้องกันความเสี่ยงได้แก่การป้องกันความเสี่ยงกระแสเงินสด</w:t>
      </w:r>
    </w:p>
    <w:p w14:paraId="53362911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contextualSpacing/>
        <w:jc w:val="thaiDistribute"/>
        <w:rPr>
          <w:rFonts w:ascii="Angsana New" w:eastAsia="MS Mincho" w:hAnsi="Angsana New"/>
          <w:sz w:val="30"/>
          <w:szCs w:val="30"/>
        </w:rPr>
      </w:pPr>
    </w:p>
    <w:p w14:paraId="5FD24D30" w14:textId="212A820C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/>
        <w:contextualSpacing/>
        <w:jc w:val="thaiDistribute"/>
        <w:rPr>
          <w:rFonts w:ascii="Angsana New" w:eastAsia="MS Mincho" w:hAnsi="Angsana New"/>
          <w:sz w:val="30"/>
          <w:szCs w:val="30"/>
          <w:cs/>
        </w:rPr>
      </w:pPr>
      <w:r w:rsidRPr="00757917">
        <w:rPr>
          <w:rFonts w:ascii="Angsana New" w:eastAsia="MS Mincho" w:hAnsi="Angsana New" w:hint="cs"/>
          <w:sz w:val="30"/>
          <w:szCs w:val="30"/>
          <w:cs/>
        </w:rPr>
        <w:t xml:space="preserve">มาตรฐานการรายงานทางการเงินเดิมไม่ได้กล่าวถึงข้อกำหนดของการบัญชีป้องกันความเสี่ยงที่ถือไว้เพื่อวัตถุประสงค์ในการบริหารความเสี่ยงในปีสิ้นสุดวันที่ </w:t>
      </w:r>
      <w:r w:rsidR="00460DDC" w:rsidRPr="00757917">
        <w:rPr>
          <w:rFonts w:ascii="Angsana New" w:eastAsia="MS Mincho" w:hAnsi="Angsana New"/>
          <w:sz w:val="30"/>
          <w:szCs w:val="30"/>
        </w:rPr>
        <w:t>30</w:t>
      </w:r>
      <w:r w:rsidRPr="00757917">
        <w:rPr>
          <w:rFonts w:ascii="Angsana New" w:eastAsia="MS Mincho" w:hAnsi="Angsana New"/>
          <w:sz w:val="30"/>
          <w:szCs w:val="30"/>
        </w:rPr>
        <w:t xml:space="preserve"> </w:t>
      </w:r>
      <w:r w:rsidRPr="00757917">
        <w:rPr>
          <w:rFonts w:ascii="Angsana New" w:eastAsia="MS Mincho" w:hAnsi="Angsana New" w:hint="cs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eastAsia="MS Mincho" w:hAnsi="Angsana New"/>
          <w:sz w:val="30"/>
          <w:szCs w:val="30"/>
        </w:rPr>
        <w:t>2563</w:t>
      </w:r>
    </w:p>
    <w:p w14:paraId="21E80660" w14:textId="6E58FA96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MS Mincho" w:hAnsi="Angsana New"/>
          <w:sz w:val="30"/>
          <w:szCs w:val="30"/>
        </w:rPr>
      </w:pPr>
    </w:p>
    <w:tbl>
      <w:tblPr>
        <w:tblW w:w="8514" w:type="dxa"/>
        <w:tblInd w:w="1170" w:type="dxa"/>
        <w:tblLayout w:type="fixed"/>
        <w:tblLook w:val="0000" w:firstRow="0" w:lastRow="0" w:firstColumn="0" w:lastColumn="0" w:noHBand="0" w:noVBand="0"/>
      </w:tblPr>
      <w:tblGrid>
        <w:gridCol w:w="6539"/>
        <w:gridCol w:w="284"/>
        <w:gridCol w:w="1691"/>
      </w:tblGrid>
      <w:tr w:rsidR="00726E03" w:rsidRPr="00757917" w14:paraId="366FEBFF" w14:textId="77777777" w:rsidTr="00FC4641">
        <w:trPr>
          <w:trHeight w:val="334"/>
          <w:tblHeader/>
        </w:trPr>
        <w:tc>
          <w:tcPr>
            <w:tcW w:w="3840" w:type="pct"/>
            <w:vAlign w:val="bottom"/>
          </w:tcPr>
          <w:p w14:paraId="5D4965D8" w14:textId="77777777" w:rsidR="00726E03" w:rsidRPr="00757917" w:rsidRDefault="00726E03" w:rsidP="007744FC">
            <w:pPr>
              <w:ind w:left="159" w:hanging="18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ผลกระทบของการถือปฎิบัติตามการบัญชีป้องกันความเสี่ยง</w:t>
            </w:r>
          </w:p>
        </w:tc>
        <w:tc>
          <w:tcPr>
            <w:tcW w:w="167" w:type="pct"/>
            <w:vAlign w:val="bottom"/>
          </w:tcPr>
          <w:p w14:paraId="63D4E88E" w14:textId="77777777" w:rsidR="00726E03" w:rsidRPr="00757917" w:rsidRDefault="00726E03" w:rsidP="007744FC">
            <w:pPr>
              <w:tabs>
                <w:tab w:val="clear" w:pos="227"/>
                <w:tab w:val="left" w:pos="343"/>
              </w:tabs>
              <w:spacing w:line="240" w:lineRule="auto"/>
              <w:ind w:left="73" w:right="-104" w:hanging="175"/>
              <w:rPr>
                <w:rFonts w:ascii="Angsana New" w:hAnsi="Angsana New"/>
                <w:color w:val="FF0000"/>
                <w:sz w:val="30"/>
                <w:szCs w:val="30"/>
                <w:shd w:val="clear" w:color="auto" w:fill="FFFFFF"/>
                <w:cs/>
              </w:rPr>
            </w:pPr>
          </w:p>
        </w:tc>
        <w:tc>
          <w:tcPr>
            <w:tcW w:w="993" w:type="pct"/>
            <w:vAlign w:val="bottom"/>
          </w:tcPr>
          <w:p w14:paraId="79EA8EA9" w14:textId="77777777" w:rsidR="00726E03" w:rsidRPr="00757917" w:rsidRDefault="00726E03" w:rsidP="007744FC">
            <w:pPr>
              <w:spacing w:line="240" w:lineRule="auto"/>
              <w:ind w:left="175" w:right="8" w:hanging="175"/>
              <w:jc w:val="center"/>
              <w:rPr>
                <w:rFonts w:ascii="Angsana New" w:hAnsi="Angsana New"/>
                <w:i/>
                <w:iCs/>
                <w:color w:val="0000FF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726E03" w:rsidRPr="00757917" w14:paraId="47BB8F5C" w14:textId="77777777" w:rsidTr="00FC4641">
        <w:trPr>
          <w:trHeight w:val="334"/>
          <w:tblHeader/>
        </w:trPr>
        <w:tc>
          <w:tcPr>
            <w:tcW w:w="3840" w:type="pct"/>
            <w:vAlign w:val="bottom"/>
          </w:tcPr>
          <w:p w14:paraId="7EBD6030" w14:textId="77777777" w:rsidR="00726E03" w:rsidRPr="00757917" w:rsidRDefault="00726E03" w:rsidP="007744FC">
            <w:pPr>
              <w:ind w:left="75" w:hanging="9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67" w:type="pct"/>
            <w:vAlign w:val="bottom"/>
          </w:tcPr>
          <w:p w14:paraId="42200760" w14:textId="77777777" w:rsidR="00726E03" w:rsidRPr="00757917" w:rsidRDefault="00726E03" w:rsidP="007744FC">
            <w:pPr>
              <w:tabs>
                <w:tab w:val="clear" w:pos="227"/>
                <w:tab w:val="left" w:pos="343"/>
              </w:tabs>
              <w:spacing w:line="240" w:lineRule="auto"/>
              <w:ind w:left="73" w:right="-104" w:hanging="175"/>
              <w:rPr>
                <w:rFonts w:ascii="Angsana New" w:hAnsi="Angsana New"/>
                <w:color w:val="FF0000"/>
                <w:sz w:val="30"/>
                <w:szCs w:val="30"/>
                <w:shd w:val="clear" w:color="auto" w:fill="FFFFFF"/>
                <w:cs/>
              </w:rPr>
            </w:pPr>
          </w:p>
        </w:tc>
        <w:tc>
          <w:tcPr>
            <w:tcW w:w="993" w:type="pct"/>
            <w:vAlign w:val="bottom"/>
          </w:tcPr>
          <w:p w14:paraId="61C7C41E" w14:textId="77777777" w:rsidR="00726E03" w:rsidRPr="00757917" w:rsidRDefault="00726E03" w:rsidP="007744FC">
            <w:pPr>
              <w:spacing w:line="240" w:lineRule="auto"/>
              <w:ind w:left="175" w:right="8" w:hanging="175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="Angsana New" w:eastAsia="MS Mincho" w:hAnsi="Angsana New" w:hint="cs"/>
                <w:i/>
                <w:iCs/>
                <w:sz w:val="30"/>
                <w:szCs w:val="30"/>
                <w:cs/>
              </w:rPr>
              <w:t>ล้านบาท</w:t>
            </w:r>
            <w:r w:rsidRPr="00757917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726E03" w:rsidRPr="00757917" w14:paraId="3C2FBD61" w14:textId="77777777" w:rsidTr="00FC4641">
        <w:trPr>
          <w:trHeight w:val="334"/>
          <w:tblHeader/>
        </w:trPr>
        <w:tc>
          <w:tcPr>
            <w:tcW w:w="3840" w:type="pct"/>
            <w:vAlign w:val="bottom"/>
          </w:tcPr>
          <w:p w14:paraId="01779BCF" w14:textId="01AD8C85" w:rsidR="00726E03" w:rsidRPr="00757917" w:rsidRDefault="00726E03" w:rsidP="007744FC">
            <w:pPr>
              <w:ind w:left="75" w:hanging="9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1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ตุลาคม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67" w:type="pct"/>
            <w:vAlign w:val="bottom"/>
          </w:tcPr>
          <w:p w14:paraId="64A11071" w14:textId="77777777" w:rsidR="00726E03" w:rsidRPr="00757917" w:rsidRDefault="00726E03" w:rsidP="007744FC">
            <w:pPr>
              <w:tabs>
                <w:tab w:val="clear" w:pos="227"/>
                <w:tab w:val="left" w:pos="343"/>
              </w:tabs>
              <w:spacing w:line="240" w:lineRule="auto"/>
              <w:ind w:left="73" w:right="-104" w:hanging="175"/>
              <w:rPr>
                <w:rFonts w:ascii="Angsana New" w:hAnsi="Angsana New"/>
                <w:color w:val="FF0000"/>
                <w:sz w:val="30"/>
                <w:szCs w:val="30"/>
                <w:shd w:val="clear" w:color="auto" w:fill="FFFFFF"/>
                <w:cs/>
              </w:rPr>
            </w:pPr>
          </w:p>
        </w:tc>
        <w:tc>
          <w:tcPr>
            <w:tcW w:w="993" w:type="pct"/>
            <w:vAlign w:val="bottom"/>
          </w:tcPr>
          <w:p w14:paraId="12009A65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</w:tabs>
              <w:spacing w:line="240" w:lineRule="auto"/>
              <w:ind w:left="175" w:right="131" w:hanging="175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</w:p>
        </w:tc>
      </w:tr>
      <w:tr w:rsidR="00726E03" w:rsidRPr="00757917" w14:paraId="6546E1AA" w14:textId="77777777" w:rsidTr="00FC4641">
        <w:trPr>
          <w:trHeight w:val="314"/>
        </w:trPr>
        <w:tc>
          <w:tcPr>
            <w:tcW w:w="3840" w:type="pct"/>
          </w:tcPr>
          <w:p w14:paraId="0E80FDEB" w14:textId="77777777" w:rsidR="00726E03" w:rsidRPr="00757917" w:rsidRDefault="00726E03" w:rsidP="007744FC">
            <w:pPr>
              <w:ind w:left="75" w:hanging="9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กำไรสะสมเพิ่มขึ้น</w:t>
            </w:r>
          </w:p>
        </w:tc>
        <w:tc>
          <w:tcPr>
            <w:tcW w:w="167" w:type="pct"/>
          </w:tcPr>
          <w:p w14:paraId="0599E562" w14:textId="77777777" w:rsidR="00726E03" w:rsidRPr="00757917" w:rsidRDefault="00726E03" w:rsidP="007744FC">
            <w:pPr>
              <w:pStyle w:val="BodyText"/>
              <w:tabs>
                <w:tab w:val="decimal" w:pos="975"/>
              </w:tabs>
              <w:spacing w:after="0"/>
              <w:ind w:left="-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3" w:type="pct"/>
          </w:tcPr>
          <w:p w14:paraId="7C019F3D" w14:textId="342B9F2E" w:rsidR="00726E03" w:rsidRPr="00757917" w:rsidRDefault="00726E03" w:rsidP="007744FC">
            <w:pPr>
              <w:pStyle w:val="BodyText"/>
              <w:tabs>
                <w:tab w:val="decimal" w:pos="975"/>
              </w:tabs>
              <w:spacing w:after="0"/>
              <w:ind w:left="-101" w:right="70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726E03" w:rsidRPr="00757917" w14:paraId="33FFBC86" w14:textId="77777777" w:rsidTr="00FC4641">
        <w:trPr>
          <w:trHeight w:val="323"/>
        </w:trPr>
        <w:tc>
          <w:tcPr>
            <w:tcW w:w="3840" w:type="pct"/>
          </w:tcPr>
          <w:p w14:paraId="6B4C365C" w14:textId="77777777" w:rsidR="00726E03" w:rsidRPr="00757917" w:rsidDel="000238B6" w:rsidRDefault="00726E03" w:rsidP="007744FC">
            <w:pPr>
              <w:ind w:left="75" w:hanging="9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องค์ประกอบอื่นของส่วนของผู้ถือหุ้น</w:t>
            </w:r>
          </w:p>
        </w:tc>
        <w:tc>
          <w:tcPr>
            <w:tcW w:w="167" w:type="pct"/>
          </w:tcPr>
          <w:p w14:paraId="65CE4E12" w14:textId="77777777" w:rsidR="00726E03" w:rsidRPr="00757917" w:rsidRDefault="00726E03" w:rsidP="007744FC">
            <w:pPr>
              <w:pStyle w:val="BodyText"/>
              <w:tabs>
                <w:tab w:val="decimal" w:pos="975"/>
              </w:tabs>
              <w:spacing w:after="0"/>
              <w:ind w:left="-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3" w:type="pct"/>
          </w:tcPr>
          <w:p w14:paraId="3696030C" w14:textId="77777777" w:rsidR="00726E03" w:rsidRPr="00757917" w:rsidRDefault="00726E03" w:rsidP="007744FC">
            <w:pPr>
              <w:pStyle w:val="BodyText"/>
              <w:tabs>
                <w:tab w:val="decimal" w:pos="975"/>
              </w:tabs>
              <w:spacing w:after="0"/>
              <w:ind w:left="-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26E03" w:rsidRPr="00757917" w14:paraId="4575B803" w14:textId="77777777" w:rsidTr="00FC4641">
        <w:trPr>
          <w:trHeight w:val="71"/>
        </w:trPr>
        <w:tc>
          <w:tcPr>
            <w:tcW w:w="3840" w:type="pct"/>
          </w:tcPr>
          <w:p w14:paraId="74F0405C" w14:textId="1D98BA3B" w:rsidR="00726E03" w:rsidRPr="00757917" w:rsidDel="000238B6" w:rsidRDefault="00726E03" w:rsidP="007744FC">
            <w:pPr>
              <w:ind w:left="159" w:hanging="159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- </w:t>
            </w:r>
            <w:r w:rsidR="001618C0" w:rsidRPr="00757917">
              <w:rPr>
                <w:rFonts w:ascii="Angsana New" w:hAnsi="Angsana New" w:hint="cs"/>
                <w:sz w:val="30"/>
                <w:szCs w:val="30"/>
                <w:cs/>
              </w:rPr>
              <w:t>สำรอง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ผลขาดทุนจากการป้องกันความเสี่ยงของกระแสเงินสดเพิ่มขึ้น</w:t>
            </w:r>
          </w:p>
        </w:tc>
        <w:tc>
          <w:tcPr>
            <w:tcW w:w="167" w:type="pct"/>
            <w:vAlign w:val="bottom"/>
          </w:tcPr>
          <w:p w14:paraId="3FE207E7" w14:textId="77777777" w:rsidR="00726E03" w:rsidRPr="00757917" w:rsidRDefault="00726E03" w:rsidP="007744FC">
            <w:pPr>
              <w:pStyle w:val="BodyText"/>
              <w:tabs>
                <w:tab w:val="decimal" w:pos="975"/>
              </w:tabs>
              <w:spacing w:after="0"/>
              <w:ind w:left="-10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3" w:type="pct"/>
            <w:vAlign w:val="bottom"/>
          </w:tcPr>
          <w:p w14:paraId="5D55F3C5" w14:textId="28B22C17" w:rsidR="00726E03" w:rsidRPr="00757917" w:rsidRDefault="00460DDC" w:rsidP="007744FC">
            <w:pPr>
              <w:pStyle w:val="BodyText"/>
              <w:tabs>
                <w:tab w:val="decimal" w:pos="975"/>
              </w:tabs>
              <w:spacing w:after="0"/>
              <w:ind w:left="-101" w:right="131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</w:tbl>
    <w:p w14:paraId="254A30D6" w14:textId="496EB13A" w:rsidR="00726E03" w:rsidRPr="00757917" w:rsidRDefault="00726E03" w:rsidP="00074552">
      <w:pPr>
        <w:numPr>
          <w:ilvl w:val="0"/>
          <w:numId w:val="40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90"/>
          <w:tab w:val="left" w:pos="1260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  <w:lang w:val="en-GB"/>
        </w:rPr>
      </w:pPr>
      <w:bookmarkStart w:id="3" w:name="_Hlk40176087"/>
      <w:bookmarkEnd w:id="2"/>
      <w:r w:rsidRPr="00757917"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  <w:lang w:val="en-GB"/>
        </w:rPr>
        <w:lastRenderedPageBreak/>
        <w:t xml:space="preserve">TFRS </w:t>
      </w:r>
      <w:r w:rsidR="00460DDC" w:rsidRPr="00757917"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</w:rPr>
        <w:t>16</w:t>
      </w:r>
      <w:r w:rsidRPr="00757917"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  <w:lang w:val="en-GB"/>
        </w:rPr>
        <w:t xml:space="preserve"> </w:t>
      </w:r>
      <w:r w:rsidRPr="00757917">
        <w:rPr>
          <w:rFonts w:ascii="Angsana New" w:eastAsia="Times New Roman" w:hAnsi="Angsana New"/>
          <w:b/>
          <w:bCs/>
          <w:i/>
          <w:iCs/>
          <w:color w:val="000000"/>
          <w:sz w:val="30"/>
          <w:szCs w:val="30"/>
          <w:cs/>
          <w:lang w:val="en-GB"/>
        </w:rPr>
        <w:t>สัญญาเช่า</w:t>
      </w:r>
    </w:p>
    <w:bookmarkEnd w:id="3"/>
    <w:p w14:paraId="2A405B48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1FAB552" w14:textId="50AE1325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Times New Roman" w:hAnsi="Angsana New"/>
          <w:sz w:val="30"/>
          <w:szCs w:val="30"/>
          <w:lang w:val="en-GB"/>
        </w:rPr>
      </w:pP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ตั้งแต่วันที่ </w:t>
      </w:r>
      <w:r w:rsidR="00460DDC" w:rsidRPr="00757917">
        <w:rPr>
          <w:rFonts w:ascii="Angsana New" w:eastAsia="Times New Roman" w:hAnsi="Angsana New"/>
          <w:sz w:val="30"/>
          <w:szCs w:val="30"/>
        </w:rPr>
        <w:t>1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ตุลาคม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2563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กลุ่มบริษัทถือปฏิบัติตาม 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TFRS </w:t>
      </w:r>
      <w:r w:rsidR="00460DDC" w:rsidRPr="00757917">
        <w:rPr>
          <w:rFonts w:ascii="Angsana New" w:eastAsia="Times New Roman" w:hAnsi="Angsana New"/>
          <w:sz w:val="30"/>
          <w:szCs w:val="30"/>
        </w:rPr>
        <w:t>16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เป็นครั้งแรกกับสัญญาที่เคยระบุว่าเป็นสัญญาเช่าตามมาตรฐานการบัญชี ฉบับที่ </w:t>
      </w:r>
      <w:r w:rsidR="00460DDC" w:rsidRPr="00757917">
        <w:rPr>
          <w:rFonts w:ascii="Angsana New" w:eastAsia="Times New Roman" w:hAnsi="Angsana New"/>
          <w:sz w:val="30"/>
          <w:szCs w:val="30"/>
        </w:rPr>
        <w:t>17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เรื่อง สัญญาเช่า 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(TAS </w:t>
      </w:r>
      <w:r w:rsidR="00460DDC" w:rsidRPr="00757917">
        <w:rPr>
          <w:rFonts w:ascii="Angsana New" w:eastAsia="Times New Roman" w:hAnsi="Angsana New"/>
          <w:sz w:val="30"/>
          <w:szCs w:val="30"/>
        </w:rPr>
        <w:t>17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) 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และการตีความมาตรฐานการรายงานทางการเงิน ฉบับที่ </w:t>
      </w:r>
      <w:r w:rsidR="00460DDC" w:rsidRPr="00757917">
        <w:rPr>
          <w:rFonts w:ascii="Angsana New" w:eastAsia="Times New Roman" w:hAnsi="Angsana New"/>
          <w:sz w:val="30"/>
          <w:szCs w:val="30"/>
        </w:rPr>
        <w:t>4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เรื่อง การประเมินว่าข้อตกลงประกอบด้วยสัญญาเช่าหรือไม่ 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(TFRIC </w:t>
      </w:r>
      <w:r w:rsidR="00460DDC" w:rsidRPr="00757917">
        <w:rPr>
          <w:rFonts w:ascii="Angsana New" w:eastAsia="Times New Roman" w:hAnsi="Angsana New"/>
          <w:sz w:val="30"/>
          <w:szCs w:val="30"/>
        </w:rPr>
        <w:t>4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) 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 xml:space="preserve">ด้วยวิธีปรับปรุงย้อนหลังโดยรับรู้ผลกระทบสะสม 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>(Modified retrospective approach)</w:t>
      </w:r>
    </w:p>
    <w:p w14:paraId="0A0ACE4E" w14:textId="6C4963A9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Calibri" w:hAnsi="Angsana New"/>
          <w:sz w:val="30"/>
          <w:szCs w:val="30"/>
        </w:rPr>
      </w:pPr>
    </w:p>
    <w:p w14:paraId="1E54BFDD" w14:textId="77777777" w:rsidR="00726E03" w:rsidRPr="00757917" w:rsidRDefault="00726E03" w:rsidP="00074552">
      <w:pPr>
        <w:numPr>
          <w:ilvl w:val="0"/>
          <w:numId w:val="42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eastAsia="Calibri" w:hAnsi="Angsana New"/>
          <w:sz w:val="30"/>
          <w:szCs w:val="30"/>
          <w:lang w:val="en-GB"/>
        </w:rPr>
      </w:pP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>ในฐานะผู้เช่า</w:t>
      </w:r>
    </w:p>
    <w:p w14:paraId="34513A9B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eastAsia="Calibri" w:hAnsi="Angsana New"/>
          <w:sz w:val="30"/>
          <w:szCs w:val="30"/>
          <w:lang w:val="en-GB"/>
        </w:rPr>
      </w:pPr>
    </w:p>
    <w:p w14:paraId="2B42246D" w14:textId="2B9CBE5D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Calibri" w:hAnsi="Angsana New"/>
          <w:sz w:val="30"/>
          <w:szCs w:val="30"/>
          <w:lang w:val="en-GB"/>
        </w:rPr>
      </w:pP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>เดิมกลุ่มบริษัทในฐานะผู้เช่าจะรับรู้รายจ่ายภายใต้สัญญาเช่าดำเนินงานในกำไรหรือขาดทุนโดยวิธีเส้นตรงตลอดอายุสัญญาเช่า ตาม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TFRS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</w:t>
      </w:r>
      <w:r w:rsidR="00460DDC" w:rsidRPr="00757917">
        <w:rPr>
          <w:rFonts w:ascii="Angsana New" w:eastAsia="Calibri" w:hAnsi="Angsana New"/>
          <w:sz w:val="30"/>
          <w:szCs w:val="30"/>
        </w:rPr>
        <w:t>16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กลุ่มบริษัทได้ประเมินว่าสัญญาเป็นสัญญาเช่าหรือประกอบด้วยสัญญาเช่าหรือไม่ หากสัญญาประกอบด้วยส่วนที่เป็นการเช่าและส่วนที่ไม่เป็นการเช่า กลุ่มบริษัทจะปันส่วนสิ่งตอบแทนที่ต้องจ่ายตามราคาขายที่เป็นเอกเทศ 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(Transaction price) </w:t>
      </w:r>
      <w:r w:rsidR="006B07BF" w:rsidRPr="00757917">
        <w:rPr>
          <w:rFonts w:ascii="Angsana New" w:eastAsia="Calibri" w:hAnsi="Angsana New" w:hint="cs"/>
          <w:sz w:val="30"/>
          <w:szCs w:val="30"/>
          <w:cs/>
          <w:lang w:val="en-GB"/>
        </w:rPr>
        <w:t>ของแต่ละส่วนประกอบ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>ณ วันที่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</w:t>
      </w:r>
      <w:r w:rsidR="00460DDC" w:rsidRPr="00757917">
        <w:rPr>
          <w:rFonts w:ascii="Angsana New" w:eastAsia="Calibri" w:hAnsi="Angsana New"/>
          <w:sz w:val="30"/>
          <w:szCs w:val="30"/>
        </w:rPr>
        <w:t>1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ตุลาคม </w:t>
      </w:r>
      <w:r w:rsidR="00460DDC" w:rsidRPr="00757917">
        <w:rPr>
          <w:rFonts w:ascii="Angsana New" w:eastAsia="Calibri" w:hAnsi="Angsana New"/>
          <w:sz w:val="30"/>
          <w:szCs w:val="30"/>
        </w:rPr>
        <w:t>2563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>กลุ่มบริษัทรับรู้สินทรัพย์สิทธิการใช้และหนี้สินตามสัญญาเช่า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ส่งผลให้ลักษณะของค่าใช้จ่ายที่เกี่ยวข้องกับสัญญาเช่าดังกล่าวเปลี่ยนแปลงไปโดยกลุ่มบริษัทรับรู้ค่าเสื่อมราคาของสินทรัพย์สิทธิการใช้และดอกเบี้ยจ่ายของหนี้สินตามสัญญาเช่า </w:t>
      </w:r>
    </w:p>
    <w:p w14:paraId="237C3474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contextualSpacing/>
        <w:jc w:val="thaiDistribute"/>
        <w:rPr>
          <w:rFonts w:ascii="Angsana New" w:eastAsia="Calibri" w:hAnsi="Angsana New"/>
          <w:sz w:val="30"/>
          <w:szCs w:val="30"/>
          <w:lang w:val="en-GB"/>
        </w:rPr>
      </w:pPr>
    </w:p>
    <w:p w14:paraId="6EF50B39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eastAsia="Calibri" w:hAnsi="Angsana New"/>
          <w:sz w:val="30"/>
          <w:szCs w:val="30"/>
          <w:lang w:val="en-GB"/>
        </w:rPr>
      </w:pP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ในการปฏิบัติในช่วงเปลี่ยนแปลง กลุ่มบริษัทได้เลือกใช้ข้อยกเว้นต่อไปนี้ </w:t>
      </w:r>
    </w:p>
    <w:p w14:paraId="49BC75AE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eastAsia="MS Mincho" w:hAnsi="Angsana New"/>
          <w:b/>
          <w:sz w:val="30"/>
          <w:szCs w:val="30"/>
        </w:rPr>
      </w:pPr>
    </w:p>
    <w:p w14:paraId="5DFB644F" w14:textId="714D041E" w:rsidR="00726E03" w:rsidRPr="00757917" w:rsidRDefault="00726E03" w:rsidP="00074552">
      <w:pPr>
        <w:numPr>
          <w:ilvl w:val="0"/>
          <w:numId w:val="4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170" w:hanging="270"/>
        <w:contextualSpacing/>
        <w:jc w:val="thaiDistribute"/>
        <w:rPr>
          <w:rFonts w:ascii="Angsana New" w:eastAsia="Times New Roman" w:hAnsi="Angsana New"/>
          <w:sz w:val="30"/>
          <w:szCs w:val="30"/>
          <w:shd w:val="clear" w:color="auto" w:fill="CCCCCC"/>
          <w:lang w:val="en-GB"/>
        </w:rPr>
      </w:pP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>ไม่รับรู้สินทรัพย์สิทธิการใช้และหนี้สินตามสัญญาเช่าสำหรับสัญญาเช่าที่อายุสัญญาเช่าสิ้นสุดภายใน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br/>
      </w:r>
      <w:r w:rsidR="00460DDC" w:rsidRPr="00757917">
        <w:rPr>
          <w:rFonts w:ascii="Angsana New" w:eastAsia="Times New Roman" w:hAnsi="Angsana New"/>
          <w:sz w:val="30"/>
          <w:szCs w:val="30"/>
        </w:rPr>
        <w:t>12</w:t>
      </w:r>
      <w:r w:rsidRPr="00757917">
        <w:rPr>
          <w:rFonts w:ascii="Angsana New" w:eastAsia="Times New Roman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>เดือนและ</w:t>
      </w:r>
    </w:p>
    <w:p w14:paraId="10440B36" w14:textId="77777777" w:rsidR="00726E03" w:rsidRPr="00757917" w:rsidRDefault="00726E03" w:rsidP="00074552">
      <w:pPr>
        <w:numPr>
          <w:ilvl w:val="0"/>
          <w:numId w:val="4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170" w:hanging="270"/>
        <w:contextualSpacing/>
        <w:jc w:val="thaiDistribute"/>
        <w:rPr>
          <w:rFonts w:ascii="Angsana New" w:eastAsia="Times New Roman" w:hAnsi="Angsana New"/>
          <w:sz w:val="30"/>
          <w:szCs w:val="30"/>
          <w:shd w:val="clear" w:color="auto" w:fill="CCCCCC"/>
          <w:lang w:val="en-GB"/>
        </w:rPr>
      </w:pPr>
      <w:bookmarkStart w:id="4" w:name="_Hlk59624761"/>
      <w:r w:rsidRPr="00757917">
        <w:rPr>
          <w:rFonts w:ascii="Angsana New" w:eastAsia="Times New Roman" w:hAnsi="Angsana New"/>
          <w:sz w:val="30"/>
          <w:szCs w:val="30"/>
          <w:cs/>
          <w:lang w:val="en-GB"/>
        </w:rPr>
        <w:t>ไม่รับรู้สินทรัพย์สิทธิการใช้ซึ่งสินทรัพย์อ้างอิงมีมูลค่าต่ำ</w:t>
      </w:r>
      <w:bookmarkEnd w:id="4"/>
    </w:p>
    <w:p w14:paraId="1D6EC84C" w14:textId="141D76EE" w:rsidR="00726E03" w:rsidRPr="00757917" w:rsidRDefault="00726E03" w:rsidP="00726E03">
      <w:pPr>
        <w:autoSpaceDE w:val="0"/>
        <w:autoSpaceDN w:val="0"/>
        <w:adjustRightInd w:val="0"/>
        <w:spacing w:line="240" w:lineRule="auto"/>
        <w:jc w:val="thaiDistribute"/>
        <w:rPr>
          <w:rFonts w:ascii="Angsana New" w:eastAsia="MS Mincho" w:hAnsi="Angsana New"/>
          <w:sz w:val="30"/>
          <w:szCs w:val="30"/>
        </w:rPr>
      </w:pPr>
    </w:p>
    <w:p w14:paraId="3E06CF7F" w14:textId="77777777" w:rsidR="00726E03" w:rsidRPr="00757917" w:rsidRDefault="00726E03" w:rsidP="00074552">
      <w:pPr>
        <w:numPr>
          <w:ilvl w:val="0"/>
          <w:numId w:val="42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eastAsia="Calibri" w:hAnsi="Angsana New"/>
          <w:sz w:val="30"/>
          <w:szCs w:val="30"/>
          <w:lang w:val="en-GB"/>
        </w:rPr>
      </w:pP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>ในฐานะผู้ให้เช่า</w:t>
      </w:r>
    </w:p>
    <w:p w14:paraId="26530458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="Angsana New" w:eastAsia="MS Mincho" w:hAnsi="Angsana New"/>
          <w:sz w:val="30"/>
          <w:szCs w:val="30"/>
        </w:rPr>
      </w:pPr>
    </w:p>
    <w:p w14:paraId="59DA6934" w14:textId="385DD676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contextualSpacing/>
        <w:jc w:val="thaiDistribute"/>
        <w:rPr>
          <w:rFonts w:ascii="Angsana New" w:eastAsia="Calibri" w:hAnsi="Angsana New"/>
          <w:sz w:val="30"/>
          <w:szCs w:val="30"/>
          <w:lang w:val="en-GB"/>
        </w:rPr>
      </w:pP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นโยบายการบัญชีที่กลุ่มบริษัทถือปฏิบัติในฐานะผู้ให้เช่าตาม 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TFRS </w:t>
      </w:r>
      <w:r w:rsidR="00460DDC" w:rsidRPr="00757917">
        <w:rPr>
          <w:rFonts w:ascii="Angsana New" w:eastAsia="Calibri" w:hAnsi="Angsana New"/>
          <w:sz w:val="30"/>
          <w:szCs w:val="30"/>
        </w:rPr>
        <w:t>16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นั้นไม่แตกต่างจากที่ถือปฏิบัติตาม 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TAS </w:t>
      </w:r>
      <w:r w:rsidR="00460DDC" w:rsidRPr="00757917">
        <w:rPr>
          <w:rFonts w:ascii="Angsana New" w:eastAsia="Calibri" w:hAnsi="Angsana New"/>
          <w:sz w:val="30"/>
          <w:szCs w:val="30"/>
        </w:rPr>
        <w:t>17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ยกเว้นการให้เช่าช่วงซึ่ง 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TFRS </w:t>
      </w:r>
      <w:r w:rsidR="00460DDC" w:rsidRPr="00757917">
        <w:rPr>
          <w:rFonts w:ascii="Angsana New" w:eastAsia="Calibri" w:hAnsi="Angsana New"/>
          <w:sz w:val="30"/>
          <w:szCs w:val="30"/>
        </w:rPr>
        <w:t>16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กำหนดให้พิจารณาการจัดประเภทสัญญาให้เช่าช่วงโดยอ้างอิงจากสินทรัพย์สิทธิการใช้แทนสินทรัพย์อ้างอิง และการปันส่วนสิ่งตอบแทนที่ได้รับจากสัญญาออกเป็นส่วนที่เป็นการเช่าและส่วนที่ไม่เป็นการเช่าตามมูลค่าของสัญญาเอกเทศ  </w:t>
      </w:r>
    </w:p>
    <w:p w14:paraId="2B02C370" w14:textId="6CCBD283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90"/>
        <w:jc w:val="thaiDistribute"/>
        <w:rPr>
          <w:rFonts w:ascii="Angsana New" w:eastAsia="Calibri" w:hAnsi="Angsana New"/>
          <w:sz w:val="22"/>
          <w:szCs w:val="22"/>
          <w:lang w:val="en-GB"/>
        </w:rPr>
      </w:pPr>
    </w:p>
    <w:p w14:paraId="6257D011" w14:textId="5DD60C58" w:rsidR="00FC4641" w:rsidRPr="00757917" w:rsidRDefault="00FC4641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90"/>
        <w:jc w:val="thaiDistribute"/>
        <w:rPr>
          <w:rFonts w:ascii="Angsana New" w:eastAsia="Calibri" w:hAnsi="Angsana New"/>
          <w:sz w:val="22"/>
          <w:szCs w:val="22"/>
          <w:lang w:val="en-GB"/>
        </w:rPr>
      </w:pPr>
    </w:p>
    <w:p w14:paraId="77A46295" w14:textId="77777777" w:rsidR="00FC4641" w:rsidRPr="00757917" w:rsidRDefault="00FC4641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990"/>
        <w:jc w:val="thaiDistribute"/>
        <w:rPr>
          <w:rFonts w:ascii="Angsana New" w:eastAsia="Calibri" w:hAnsi="Angsana New"/>
          <w:sz w:val="22"/>
          <w:szCs w:val="22"/>
          <w:lang w:val="en-GB"/>
        </w:rPr>
      </w:pPr>
    </w:p>
    <w:p w14:paraId="24106779" w14:textId="7AC5E9D8" w:rsidR="00726E03" w:rsidRPr="00757917" w:rsidRDefault="00726E03" w:rsidP="00FC46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contextualSpacing/>
        <w:jc w:val="thaiDistribute"/>
        <w:rPr>
          <w:rFonts w:asciiTheme="majorBidi" w:eastAsia="Calibri" w:hAnsiTheme="majorBidi" w:cstheme="majorBidi"/>
          <w:i/>
          <w:iCs/>
          <w:sz w:val="30"/>
          <w:szCs w:val="30"/>
          <w:cs/>
          <w:lang w:val="en-GB"/>
        </w:rPr>
      </w:pPr>
      <w:r w:rsidRPr="00757917">
        <w:rPr>
          <w:rFonts w:ascii="Angsana New" w:eastAsia="Calibri" w:hAnsi="Angsana New"/>
          <w:sz w:val="30"/>
          <w:szCs w:val="30"/>
          <w:cs/>
          <w:lang w:val="en-GB"/>
        </w:rPr>
        <w:lastRenderedPageBreak/>
        <w:t xml:space="preserve">บริษัทย่อยได้ทำสัญญาเช่าที่ดินกับสำนักงานทรัพย์สินพระมหากษัตริย์ เพื่อพัฒนาโครงการอาคารสำนักงานเช่าและ/หรือ โรงแรมเป็นระยะเวลา </w:t>
      </w:r>
      <w:r w:rsidRPr="00757917">
        <w:rPr>
          <w:rFonts w:ascii="Angsana New" w:eastAsia="Calibri" w:hAnsi="Angsana New"/>
          <w:sz w:val="30"/>
          <w:szCs w:val="30"/>
          <w:lang w:val="en-GB"/>
        </w:rPr>
        <w:t>33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ปี </w:t>
      </w:r>
      <w:r w:rsidRPr="00757917">
        <w:rPr>
          <w:rFonts w:ascii="Angsana New" w:eastAsia="Calibri" w:hAnsi="Angsana New"/>
          <w:sz w:val="30"/>
          <w:szCs w:val="30"/>
          <w:lang w:val="en-GB"/>
        </w:rPr>
        <w:t>9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เดือน นับตั้งแต่วันที่ </w:t>
      </w:r>
      <w:r w:rsidRPr="00757917">
        <w:rPr>
          <w:rFonts w:ascii="Angsana New" w:eastAsia="Calibri" w:hAnsi="Angsana New"/>
          <w:sz w:val="30"/>
          <w:szCs w:val="30"/>
          <w:lang w:val="en-GB"/>
        </w:rPr>
        <w:t>1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กุมภาพันธ์ </w:t>
      </w:r>
      <w:r w:rsidRPr="00757917">
        <w:rPr>
          <w:rFonts w:ascii="Angsana New" w:eastAsia="Calibri" w:hAnsi="Angsana New"/>
          <w:sz w:val="30"/>
          <w:szCs w:val="30"/>
          <w:lang w:val="en-GB"/>
        </w:rPr>
        <w:t>2550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ต่อมาบริษัท</w:t>
      </w:r>
      <w:r w:rsidRPr="00757917">
        <w:rPr>
          <w:rFonts w:ascii="Angsana New" w:eastAsia="Calibri" w:hAnsi="Angsana New" w:hint="cs"/>
          <w:sz w:val="30"/>
          <w:szCs w:val="30"/>
          <w:cs/>
          <w:lang w:val="en-GB"/>
        </w:rPr>
        <w:t>ย่อย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>ได้ลงนามในสัญญาเช่าช่วงที่ดินดังกล่าวกับทรัสต์เพื่อการลงทุนในสิทธิการเช่าอสังหาริมทรัพย์โกลเด้นเวนเจอร์</w:t>
      </w:r>
      <w:r w:rsidR="0052311E" w:rsidRPr="00757917">
        <w:rPr>
          <w:rFonts w:ascii="Angsana New" w:eastAsia="Calibri" w:hAnsi="Angsana New" w:hint="cs"/>
          <w:sz w:val="30"/>
          <w:szCs w:val="30"/>
          <w:cs/>
          <w:lang w:val="en-GB"/>
        </w:rPr>
        <w:t xml:space="preserve"> และบริษัท นอร์ท สาธร โฮเต็ล จำกัด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ซึ่งเป็นบริษัทร่วม (“ผู้เช่าช่วง”) โดยผู้เช่าช่วงมีสิทธิใช้ที่ดินเพื่อก่อสร้างอาคารและสิ่งปลูกสร้างบนที่ดินที่เช่า การเช่าช่วงนี้มีกำหนดระยะเวลา </w:t>
      </w:r>
      <w:r w:rsidR="00460DDC" w:rsidRPr="00757917">
        <w:rPr>
          <w:rFonts w:ascii="Angsana New" w:eastAsia="Calibri" w:hAnsi="Angsana New"/>
          <w:sz w:val="30"/>
          <w:szCs w:val="30"/>
        </w:rPr>
        <w:t>24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ปี 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8 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เดือน นับตั้งแต่วันที่ </w:t>
      </w:r>
      <w:r w:rsidR="00460DDC" w:rsidRPr="00757917">
        <w:rPr>
          <w:rFonts w:ascii="Angsana New" w:eastAsia="Calibri" w:hAnsi="Angsana New"/>
          <w:sz w:val="30"/>
          <w:szCs w:val="30"/>
        </w:rPr>
        <w:t>30</w:t>
      </w:r>
      <w:r w:rsidRPr="00757917">
        <w:rPr>
          <w:rFonts w:ascii="Angsana New" w:eastAsia="Calibri" w:hAnsi="Angsana New"/>
          <w:sz w:val="30"/>
          <w:szCs w:val="30"/>
          <w:cs/>
        </w:rPr>
        <w:t xml:space="preserve"> มีนาคม</w:t>
      </w:r>
      <w:r w:rsidRPr="00757917">
        <w:rPr>
          <w:rFonts w:ascii="Angsana New" w:eastAsia="Calibri" w:hAnsi="Angsana New"/>
          <w:sz w:val="30"/>
          <w:szCs w:val="30"/>
        </w:rPr>
        <w:t xml:space="preserve"> </w:t>
      </w:r>
      <w:r w:rsidR="00460DDC" w:rsidRPr="00757917">
        <w:rPr>
          <w:rFonts w:ascii="Angsana New" w:eastAsia="Calibri" w:hAnsi="Angsana New"/>
          <w:sz w:val="30"/>
          <w:szCs w:val="30"/>
        </w:rPr>
        <w:t>2559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บริษัท</w:t>
      </w:r>
      <w:r w:rsidRPr="00757917">
        <w:rPr>
          <w:rFonts w:ascii="Angsana New" w:eastAsia="Calibri" w:hAnsi="Angsana New" w:hint="cs"/>
          <w:sz w:val="30"/>
          <w:szCs w:val="30"/>
          <w:cs/>
          <w:lang w:val="en-GB"/>
        </w:rPr>
        <w:t>ย่อย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ได้ทบทวนการจัดประเภทสัญญาให้เช่าช่วงใหม่ส่งผลให้มีการรับรู้ลูกหนี้สัญญาเช่าเงินทุนเพิ่มขึ้น และรับรู้กำไรสะสมสุทธิจากภาษี ณ วันที่ </w:t>
      </w:r>
      <w:r w:rsidR="00460DDC" w:rsidRPr="00757917">
        <w:rPr>
          <w:rFonts w:ascii="Angsana New" w:eastAsia="Calibri" w:hAnsi="Angsana New"/>
          <w:sz w:val="30"/>
          <w:szCs w:val="30"/>
        </w:rPr>
        <w:t>1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ตุลาคม </w:t>
      </w:r>
      <w:r w:rsidR="00460DDC" w:rsidRPr="00757917">
        <w:rPr>
          <w:rFonts w:ascii="Angsana New" w:eastAsia="Calibri" w:hAnsi="Angsana New"/>
          <w:sz w:val="30"/>
          <w:szCs w:val="30"/>
        </w:rPr>
        <w:t>2563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เป็นจำนวนเงิน </w:t>
      </w:r>
      <w:r w:rsidR="00460DDC" w:rsidRPr="00757917">
        <w:rPr>
          <w:rFonts w:ascii="Angsana New" w:eastAsia="Calibri" w:hAnsi="Angsana New"/>
          <w:sz w:val="30"/>
          <w:szCs w:val="30"/>
        </w:rPr>
        <w:t>744</w:t>
      </w:r>
      <w:r w:rsidRPr="00757917">
        <w:rPr>
          <w:rFonts w:ascii="Angsana New" w:eastAsia="Calibri" w:hAnsi="Angsana New"/>
          <w:sz w:val="30"/>
          <w:szCs w:val="30"/>
        </w:rPr>
        <w:t>.</w:t>
      </w:r>
      <w:r w:rsidR="00460DDC" w:rsidRPr="00757917">
        <w:rPr>
          <w:rFonts w:ascii="Angsana New" w:eastAsia="Calibri" w:hAnsi="Angsana New"/>
          <w:sz w:val="30"/>
          <w:szCs w:val="30"/>
        </w:rPr>
        <w:t>80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 ล้านบาท</w:t>
      </w:r>
      <w:r w:rsidRPr="00757917">
        <w:rPr>
          <w:rFonts w:ascii="Angsana New" w:eastAsia="Calibri" w:hAnsi="Angsana New"/>
          <w:sz w:val="30"/>
          <w:szCs w:val="30"/>
          <w:lang w:val="en-GB"/>
        </w:rPr>
        <w:t xml:space="preserve"> </w:t>
      </w:r>
      <w:r w:rsidRPr="00757917">
        <w:rPr>
          <w:rFonts w:ascii="Angsana New" w:eastAsia="Calibri" w:hAnsi="Angsana New"/>
          <w:sz w:val="30"/>
          <w:szCs w:val="30"/>
          <w:cs/>
          <w:lang w:val="en-GB"/>
        </w:rPr>
        <w:t xml:space="preserve">และ </w:t>
      </w:r>
      <w:r w:rsidR="00460DDC" w:rsidRPr="00757917">
        <w:rPr>
          <w:rFonts w:ascii="Angsana New" w:eastAsia="Calibri" w:hAnsi="Angsana New"/>
          <w:sz w:val="30"/>
          <w:szCs w:val="30"/>
        </w:rPr>
        <w:t>2</w:t>
      </w:r>
      <w:r w:rsidRPr="00757917">
        <w:rPr>
          <w:rFonts w:ascii="Angsana New" w:eastAsia="Calibri" w:hAnsi="Angsana New"/>
          <w:sz w:val="30"/>
          <w:szCs w:val="30"/>
        </w:rPr>
        <w:t>,</w:t>
      </w:r>
      <w:r w:rsidR="00460DDC" w:rsidRPr="00757917">
        <w:rPr>
          <w:rFonts w:ascii="Angsana New" w:eastAsia="Calibri" w:hAnsi="Angsana New"/>
          <w:sz w:val="30"/>
          <w:szCs w:val="30"/>
        </w:rPr>
        <w:t>448</w:t>
      </w:r>
      <w:r w:rsidRPr="00757917">
        <w:rPr>
          <w:rFonts w:ascii="Angsana New" w:eastAsia="Calibri" w:hAnsi="Angsana New"/>
          <w:sz w:val="30"/>
          <w:szCs w:val="30"/>
        </w:rPr>
        <w:t>.</w:t>
      </w:r>
      <w:r w:rsidR="00460DDC" w:rsidRPr="00757917">
        <w:rPr>
          <w:rFonts w:ascii="Angsana New" w:eastAsia="Calibri" w:hAnsi="Angsana New"/>
          <w:sz w:val="30"/>
          <w:szCs w:val="30"/>
        </w:rPr>
        <w:t>20</w:t>
      </w:r>
      <w:r w:rsidRPr="00757917">
        <w:rPr>
          <w:rFonts w:ascii="Angsana New" w:eastAsia="Calibri" w:hAnsi="Angsana New"/>
          <w:sz w:val="30"/>
          <w:szCs w:val="30"/>
        </w:rPr>
        <w:t xml:space="preserve"> </w:t>
      </w:r>
      <w:r w:rsidRPr="00757917">
        <w:rPr>
          <w:rFonts w:ascii="Angsana New" w:eastAsia="Calibri" w:hAnsi="Angsana New"/>
          <w:sz w:val="30"/>
          <w:szCs w:val="30"/>
          <w:cs/>
        </w:rPr>
        <w:t>ล้านบาทตามลำดับ</w:t>
      </w:r>
    </w:p>
    <w:p w14:paraId="245E40E2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/>
        <w:contextualSpacing/>
        <w:jc w:val="thaiDistribute"/>
        <w:rPr>
          <w:rFonts w:ascii="Angsana New" w:eastAsia="Calibri" w:hAnsi="Angsana New"/>
          <w:sz w:val="30"/>
          <w:szCs w:val="30"/>
          <w:lang w:val="en-GB"/>
        </w:rPr>
      </w:pPr>
    </w:p>
    <w:tbl>
      <w:tblPr>
        <w:tblW w:w="8550" w:type="dxa"/>
        <w:tblInd w:w="90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670"/>
        <w:gridCol w:w="1350"/>
        <w:gridCol w:w="184"/>
        <w:gridCol w:w="1346"/>
      </w:tblGrid>
      <w:tr w:rsidR="00726E03" w:rsidRPr="00757917" w14:paraId="1D890404" w14:textId="77777777" w:rsidTr="007744FC">
        <w:trPr>
          <w:cantSplit/>
          <w:trHeight w:val="20"/>
          <w:tblHeader/>
        </w:trPr>
        <w:tc>
          <w:tcPr>
            <w:tcW w:w="5670" w:type="dxa"/>
            <w:shd w:val="clear" w:color="auto" w:fill="auto"/>
            <w:vAlign w:val="bottom"/>
          </w:tcPr>
          <w:p w14:paraId="4EEBF338" w14:textId="42021F8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"/>
              </w:tabs>
              <w:spacing w:line="240" w:lineRule="auto"/>
              <w:rPr>
                <w:rFonts w:ascii="Angsana New" w:eastAsia="Times New Roman" w:hAnsi="Angsana New"/>
                <w:b/>
                <w:bCs/>
                <w:i/>
                <w:iCs/>
                <w:color w:val="0000FF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  <w:lang w:val="en-GB"/>
              </w:rPr>
              <w:t xml:space="preserve">ผลกระทบจากการถือปฏิบัติตาม </w:t>
            </w:r>
            <w:r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lang w:val="en-GB" w:bidi="ar-SA"/>
              </w:rPr>
              <w:t xml:space="preserve">TFRS </w:t>
            </w:r>
            <w:r w:rsidR="00460DDC"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lang w:bidi="ar-SA"/>
              </w:rPr>
              <w:t>16</w:t>
            </w:r>
            <w:r w:rsidRPr="00757917">
              <w:rPr>
                <w:rFonts w:ascii="Angsana New" w:eastAsia="Times New Roman" w:hAnsi="Angsana New"/>
                <w:b/>
                <w:sz w:val="30"/>
                <w:szCs w:val="30"/>
                <w:lang w:val="en-GB" w:bidi="ar-SA"/>
              </w:rPr>
              <w:t xml:space="preserve"> </w:t>
            </w:r>
          </w:p>
        </w:tc>
        <w:tc>
          <w:tcPr>
            <w:tcW w:w="1350" w:type="dxa"/>
            <w:vAlign w:val="bottom"/>
          </w:tcPr>
          <w:p w14:paraId="4CDE925F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79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  <w:tc>
          <w:tcPr>
            <w:tcW w:w="184" w:type="dxa"/>
            <w:vAlign w:val="bottom"/>
          </w:tcPr>
          <w:p w14:paraId="11A216FD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12589E89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85" w:right="-79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งบการเงิน</w:t>
            </w:r>
          </w:p>
          <w:p w14:paraId="6CC6B13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85" w:right="-79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เฉพาะกิจการ</w:t>
            </w:r>
          </w:p>
        </w:tc>
      </w:tr>
      <w:tr w:rsidR="00726E03" w:rsidRPr="00757917" w14:paraId="7AD7E79D" w14:textId="77777777" w:rsidTr="007744FC">
        <w:trPr>
          <w:cantSplit/>
          <w:trHeight w:val="20"/>
          <w:tblHeader/>
        </w:trPr>
        <w:tc>
          <w:tcPr>
            <w:tcW w:w="5670" w:type="dxa"/>
          </w:tcPr>
          <w:p w14:paraId="2C6BC520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8"/>
              <w:rPr>
                <w:rFonts w:ascii="Angsana New" w:eastAsia="MS Mincho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80" w:type="dxa"/>
            <w:gridSpan w:val="3"/>
          </w:tcPr>
          <w:p w14:paraId="3D7634E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(</w:t>
            </w:r>
            <w:r w:rsidRPr="00757917">
              <w:rPr>
                <w:rFonts w:ascii="Angsana New" w:eastAsia="Times New Roman" w:hAnsi="Angsana New" w:hint="cs"/>
                <w:i/>
                <w:iCs/>
                <w:sz w:val="30"/>
                <w:szCs w:val="30"/>
                <w:cs/>
                <w:lang w:val="en-GB"/>
              </w:rPr>
              <w:t>ล้านบาท</w:t>
            </w: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)</w:t>
            </w:r>
          </w:p>
        </w:tc>
      </w:tr>
      <w:tr w:rsidR="00726E03" w:rsidRPr="00757917" w14:paraId="04EEFC1B" w14:textId="77777777" w:rsidTr="007744FC">
        <w:trPr>
          <w:cantSplit/>
          <w:trHeight w:val="20"/>
        </w:trPr>
        <w:tc>
          <w:tcPr>
            <w:tcW w:w="5670" w:type="dxa"/>
          </w:tcPr>
          <w:p w14:paraId="47DD7B9A" w14:textId="638D5839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8"/>
              <w:rPr>
                <w:rFonts w:ascii="Angsana New" w:eastAsia="MS Mincho" w:hAnsi="Angsana New"/>
                <w:b/>
                <w:bCs/>
                <w:color w:val="0000FF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eastAsia="MS Mincho" w:hAnsi="Angsana New"/>
                <w:b/>
                <w:bCs/>
                <w:i/>
                <w:iCs/>
                <w:sz w:val="30"/>
                <w:szCs w:val="30"/>
              </w:rPr>
              <w:t>1</w:t>
            </w:r>
            <w:r w:rsidRPr="00757917">
              <w:rPr>
                <w:rFonts w:ascii="Angsana New" w:eastAsia="MS Mincho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57917">
              <w:rPr>
                <w:rFonts w:ascii="Angsana New" w:eastAsia="MS Mincho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ตุลาคม </w:t>
            </w:r>
            <w:r w:rsidR="00460DDC" w:rsidRPr="00757917">
              <w:rPr>
                <w:rFonts w:ascii="Angsana New" w:eastAsia="MS Mincho" w:hAnsi="Angsana New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2880" w:type="dxa"/>
            <w:gridSpan w:val="3"/>
          </w:tcPr>
          <w:p w14:paraId="16DBAFAB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</w:tr>
      <w:tr w:rsidR="00726E03" w:rsidRPr="00757917" w14:paraId="1F82CECD" w14:textId="77777777" w:rsidTr="007744FC">
        <w:trPr>
          <w:cantSplit/>
          <w:trHeight w:val="20"/>
        </w:trPr>
        <w:tc>
          <w:tcPr>
            <w:tcW w:w="5670" w:type="dxa"/>
          </w:tcPr>
          <w:p w14:paraId="5F4A4823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ลูกหนี้สัญญาเช่าเงินทุนเพิ่มขึ้น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3FBE46A0" w14:textId="73B843F4" w:rsidR="00726E03" w:rsidRPr="00757917" w:rsidRDefault="00294C31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6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796</w:t>
            </w:r>
          </w:p>
        </w:tc>
        <w:tc>
          <w:tcPr>
            <w:tcW w:w="184" w:type="dxa"/>
            <w:shd w:val="clear" w:color="auto" w:fill="auto"/>
            <w:vAlign w:val="bottom"/>
          </w:tcPr>
          <w:p w14:paraId="01A82EC9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2C179383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28" w:hanging="62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26E03" w:rsidRPr="00757917" w14:paraId="02C98534" w14:textId="77777777" w:rsidTr="007744FC">
        <w:trPr>
          <w:cantSplit/>
          <w:trHeight w:val="20"/>
        </w:trPr>
        <w:tc>
          <w:tcPr>
            <w:tcW w:w="5670" w:type="dxa"/>
          </w:tcPr>
          <w:p w14:paraId="7844550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ลูกหนี้การค้าลดลง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707E6808" w14:textId="7A906795" w:rsidR="00726E03" w:rsidRPr="00757917" w:rsidRDefault="00726E03" w:rsidP="005F74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23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" w:type="dxa"/>
            <w:shd w:val="clear" w:color="auto" w:fill="auto"/>
            <w:vAlign w:val="bottom"/>
          </w:tcPr>
          <w:p w14:paraId="3C6A00F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49B368D5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28" w:hanging="6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26E03" w:rsidRPr="00757917" w14:paraId="17A36615" w14:textId="77777777" w:rsidTr="007744FC">
        <w:trPr>
          <w:cantSplit/>
          <w:trHeight w:val="20"/>
        </w:trPr>
        <w:tc>
          <w:tcPr>
            <w:tcW w:w="5670" w:type="dxa"/>
          </w:tcPr>
          <w:p w14:paraId="0807DCDB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ลูกหนี้อื่นลดลง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30B0838C" w14:textId="3E68DC5A" w:rsidR="00726E03" w:rsidRPr="00757917" w:rsidRDefault="00726E03" w:rsidP="005F74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20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" w:type="dxa"/>
            <w:shd w:val="clear" w:color="auto" w:fill="auto"/>
            <w:vAlign w:val="bottom"/>
          </w:tcPr>
          <w:p w14:paraId="7EB34EFD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3FEA3942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28" w:hanging="6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26E03" w:rsidRPr="00757917" w14:paraId="3D6AB84A" w14:textId="77777777" w:rsidTr="007744FC">
        <w:trPr>
          <w:cantSplit/>
          <w:trHeight w:val="20"/>
        </w:trPr>
        <w:tc>
          <w:tcPr>
            <w:tcW w:w="5670" w:type="dxa"/>
          </w:tcPr>
          <w:p w14:paraId="728FE395" w14:textId="5C1D153B" w:rsidR="00726E03" w:rsidRPr="00757917" w:rsidRDefault="0053661F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สินทรัพย์</w:t>
            </w:r>
            <w:r w:rsidR="00726E03" w:rsidRPr="00757917">
              <w:rPr>
                <w:rFonts w:ascii="Angsana New" w:hAnsi="Angsana New"/>
                <w:sz w:val="30"/>
                <w:szCs w:val="30"/>
                <w:cs/>
              </w:rPr>
              <w:t>สิทธิการใช้ที่ดิน อาคาร และอุปกรณ์เพิ่มขึ้น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151AAE90" w14:textId="25D3DA94" w:rsidR="00726E03" w:rsidRPr="00757917" w:rsidRDefault="00294C31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6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532</w:t>
            </w:r>
          </w:p>
        </w:tc>
        <w:tc>
          <w:tcPr>
            <w:tcW w:w="184" w:type="dxa"/>
            <w:shd w:val="clear" w:color="auto" w:fill="auto"/>
          </w:tcPr>
          <w:p w14:paraId="3BA77F4A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23CAFD78" w14:textId="6683F6C7" w:rsidR="00726E03" w:rsidRPr="00757917" w:rsidRDefault="00294C31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8</w:t>
            </w:r>
          </w:p>
        </w:tc>
      </w:tr>
      <w:tr w:rsidR="00726E03" w:rsidRPr="00757917" w14:paraId="0AB85771" w14:textId="77777777" w:rsidTr="007744FC">
        <w:trPr>
          <w:cantSplit/>
          <w:trHeight w:val="20"/>
        </w:trPr>
        <w:tc>
          <w:tcPr>
            <w:tcW w:w="5670" w:type="dxa"/>
          </w:tcPr>
          <w:p w14:paraId="422CC49A" w14:textId="31CF6EC0" w:rsidR="00726E03" w:rsidRPr="00757917" w:rsidRDefault="00DE491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สินทรัพย์</w:t>
            </w:r>
            <w:r w:rsidR="00726E03" w:rsidRPr="00757917">
              <w:rPr>
                <w:rFonts w:ascii="Angsana New" w:hAnsi="Angsana New"/>
                <w:sz w:val="30"/>
                <w:szCs w:val="30"/>
                <w:cs/>
              </w:rPr>
              <w:t>สิทธิการใช้อสังหาริมทรัพย์เพื่อการลงทุนเพิ่มขึ้น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A7F19FE" w14:textId="608DB838" w:rsidR="00726E03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6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726E0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Pr="00757917">
              <w:rPr>
                <w:rFonts w:ascii="Angsana New" w:hAnsi="Angsana New"/>
                <w:sz w:val="30"/>
                <w:szCs w:val="30"/>
              </w:rPr>
              <w:t>35</w:t>
            </w:r>
          </w:p>
        </w:tc>
        <w:tc>
          <w:tcPr>
            <w:tcW w:w="184" w:type="dxa"/>
            <w:shd w:val="clear" w:color="auto" w:fill="auto"/>
          </w:tcPr>
          <w:p w14:paraId="0914FB25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04F37411" w14:textId="210BFFB2" w:rsidR="00726E03" w:rsidRPr="00757917" w:rsidRDefault="00294C31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162</w:t>
            </w:r>
          </w:p>
        </w:tc>
      </w:tr>
      <w:tr w:rsidR="00726E03" w:rsidRPr="00757917" w14:paraId="3CA440DC" w14:textId="77777777" w:rsidTr="007744FC">
        <w:trPr>
          <w:cantSplit/>
          <w:trHeight w:val="20"/>
        </w:trPr>
        <w:tc>
          <w:tcPr>
            <w:tcW w:w="5670" w:type="dxa"/>
          </w:tcPr>
          <w:p w14:paraId="5CFF446B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i/>
                <w:iCs/>
                <w:color w:val="0000FF"/>
                <w:sz w:val="30"/>
                <w:szCs w:val="30"/>
                <w:shd w:val="clear" w:color="auto" w:fill="D9D9D9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อสังหาริมทรัพย์เพื่อการลงทุนลดลง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7F0A9D1" w14:textId="3CE07428" w:rsidR="00726E03" w:rsidRPr="00757917" w:rsidRDefault="00726E03" w:rsidP="00FA53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859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" w:type="dxa"/>
          </w:tcPr>
          <w:p w14:paraId="76AF94CF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48ECB9E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-62" w:hanging="179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26E03" w:rsidRPr="00757917" w14:paraId="5F520354" w14:textId="77777777" w:rsidTr="007744FC">
        <w:trPr>
          <w:cantSplit/>
          <w:trHeight w:val="20"/>
        </w:trPr>
        <w:tc>
          <w:tcPr>
            <w:tcW w:w="5670" w:type="dxa"/>
          </w:tcPr>
          <w:p w14:paraId="04591A62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เงินลงทุนในบริษัทร่วมและการร่วมค้าลดลง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6955C8A3" w14:textId="478CE098" w:rsidR="00726E03" w:rsidRPr="00757917" w:rsidRDefault="00726E03" w:rsidP="00FA53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209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" w:type="dxa"/>
            <w:shd w:val="clear" w:color="auto" w:fill="auto"/>
          </w:tcPr>
          <w:p w14:paraId="1AFF0768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44CBF3BA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28" w:hanging="62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26E03" w:rsidRPr="00757917" w14:paraId="4C85A390" w14:textId="77777777" w:rsidTr="007744FC">
        <w:trPr>
          <w:cantSplit/>
          <w:trHeight w:val="20"/>
        </w:trPr>
        <w:tc>
          <w:tcPr>
            <w:tcW w:w="5670" w:type="dxa"/>
          </w:tcPr>
          <w:p w14:paraId="6856A8C5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สิทธิการเช่า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ลดลง</w:t>
            </w:r>
          </w:p>
        </w:tc>
        <w:tc>
          <w:tcPr>
            <w:tcW w:w="1350" w:type="dxa"/>
            <w:vAlign w:val="bottom"/>
          </w:tcPr>
          <w:p w14:paraId="5F95860D" w14:textId="07F00B7B" w:rsidR="00726E03" w:rsidRPr="00757917" w:rsidRDefault="00726E03" w:rsidP="00FA53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294C31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795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" w:type="dxa"/>
          </w:tcPr>
          <w:p w14:paraId="06447D90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0C91B2D1" w14:textId="709AC23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726E03" w:rsidRPr="00757917" w14:paraId="11D96FE3" w14:textId="77777777" w:rsidTr="007744FC">
        <w:trPr>
          <w:cantSplit/>
          <w:trHeight w:val="20"/>
        </w:trPr>
        <w:tc>
          <w:tcPr>
            <w:tcW w:w="5670" w:type="dxa"/>
          </w:tcPr>
          <w:p w14:paraId="3DE0A886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หนี้สินตามสัญญาเช่าเพิ่มขึ้น</w:t>
            </w:r>
          </w:p>
        </w:tc>
        <w:tc>
          <w:tcPr>
            <w:tcW w:w="1350" w:type="dxa"/>
            <w:vAlign w:val="bottom"/>
          </w:tcPr>
          <w:p w14:paraId="6EADF505" w14:textId="47371F47" w:rsidR="00726E03" w:rsidRPr="00757917" w:rsidRDefault="00726E03" w:rsidP="00FA53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22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" w:type="dxa"/>
          </w:tcPr>
          <w:p w14:paraId="229DA09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142606A4" w14:textId="66A609DE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294C31" w:rsidRPr="00757917">
              <w:rPr>
                <w:rFonts w:ascii="Angsana New" w:hAnsi="Angsana New"/>
                <w:sz w:val="30"/>
                <w:szCs w:val="30"/>
              </w:rPr>
              <w:t>21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726E03" w:rsidRPr="00757917" w14:paraId="2F97926C" w14:textId="77777777" w:rsidTr="007744FC">
        <w:trPr>
          <w:cantSplit/>
          <w:trHeight w:val="20"/>
        </w:trPr>
        <w:tc>
          <w:tcPr>
            <w:tcW w:w="5670" w:type="dxa"/>
          </w:tcPr>
          <w:p w14:paraId="5DA614AE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รายได้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สิทธิการเช่ารอตัดบัญชี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ลดลง</w:t>
            </w:r>
          </w:p>
        </w:tc>
        <w:tc>
          <w:tcPr>
            <w:tcW w:w="1350" w:type="dxa"/>
            <w:vAlign w:val="bottom"/>
          </w:tcPr>
          <w:p w14:paraId="47744069" w14:textId="0D5DB785" w:rsidR="00726E03" w:rsidRPr="00757917" w:rsidRDefault="00460DDC" w:rsidP="005F740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10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="00726E0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294C31" w:rsidRPr="00757917">
              <w:rPr>
                <w:rFonts w:ascii="Angsana New" w:hAnsi="Angsana New"/>
                <w:sz w:val="30"/>
                <w:szCs w:val="30"/>
              </w:rPr>
              <w:t>0</w:t>
            </w: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84" w:type="dxa"/>
          </w:tcPr>
          <w:p w14:paraId="51D7D6E2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605B74AA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-197" w:hanging="1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26E03" w:rsidRPr="00757917" w14:paraId="0A6F59FA" w14:textId="77777777" w:rsidTr="007744FC">
        <w:trPr>
          <w:cantSplit/>
          <w:trHeight w:val="20"/>
        </w:trPr>
        <w:tc>
          <w:tcPr>
            <w:tcW w:w="5670" w:type="dxa"/>
          </w:tcPr>
          <w:p w14:paraId="64D90BF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หนี้สินภาษีเงินได้รอการตัดบัญชีเพิ่มขึ้น</w:t>
            </w:r>
          </w:p>
        </w:tc>
        <w:tc>
          <w:tcPr>
            <w:tcW w:w="1350" w:type="dxa"/>
            <w:vAlign w:val="bottom"/>
          </w:tcPr>
          <w:p w14:paraId="75AC7DDB" w14:textId="103B32A2" w:rsidR="00726E03" w:rsidRPr="00757917" w:rsidRDefault="00726E03" w:rsidP="00FA538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513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" w:type="dxa"/>
          </w:tcPr>
          <w:p w14:paraId="7565422D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48A8AFDC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-197" w:hanging="1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26E03" w:rsidRPr="00757917" w14:paraId="08C638E6" w14:textId="77777777" w:rsidTr="007744FC">
        <w:trPr>
          <w:cantSplit/>
          <w:trHeight w:val="20"/>
        </w:trPr>
        <w:tc>
          <w:tcPr>
            <w:tcW w:w="5670" w:type="dxa"/>
          </w:tcPr>
          <w:p w14:paraId="6CDB7122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หนี้สินหมุนเวียนอื่นลดลง</w:t>
            </w:r>
          </w:p>
        </w:tc>
        <w:tc>
          <w:tcPr>
            <w:tcW w:w="1350" w:type="dxa"/>
            <w:vAlign w:val="bottom"/>
          </w:tcPr>
          <w:p w14:paraId="399010B9" w14:textId="37D43BFC" w:rsidR="00726E03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6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84" w:type="dxa"/>
          </w:tcPr>
          <w:p w14:paraId="66DE6E49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7E39C1A1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-197" w:hanging="1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26E03" w:rsidRPr="00757917" w14:paraId="5E920B18" w14:textId="77777777" w:rsidTr="007744FC">
        <w:trPr>
          <w:cantSplit/>
          <w:trHeight w:val="20"/>
        </w:trPr>
        <w:tc>
          <w:tcPr>
            <w:tcW w:w="5670" w:type="dxa"/>
          </w:tcPr>
          <w:p w14:paraId="37818953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หนี้สินไม่หมุนเวียนอื่นลดลง</w:t>
            </w:r>
          </w:p>
        </w:tc>
        <w:tc>
          <w:tcPr>
            <w:tcW w:w="1350" w:type="dxa"/>
            <w:vAlign w:val="bottom"/>
          </w:tcPr>
          <w:p w14:paraId="7F7E10B6" w14:textId="0B184862" w:rsidR="00726E03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6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184" w:type="dxa"/>
          </w:tcPr>
          <w:p w14:paraId="225414F9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0EB55BDE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-197" w:hanging="1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26E03" w:rsidRPr="00757917" w14:paraId="1CB3E7AC" w14:textId="77777777" w:rsidTr="007744FC">
        <w:trPr>
          <w:cantSplit/>
          <w:trHeight w:val="20"/>
        </w:trPr>
        <w:tc>
          <w:tcPr>
            <w:tcW w:w="5670" w:type="dxa"/>
          </w:tcPr>
          <w:p w14:paraId="23C08172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กำไรสะสมเพิ่มขึ้น</w:t>
            </w:r>
          </w:p>
        </w:tc>
        <w:tc>
          <w:tcPr>
            <w:tcW w:w="1350" w:type="dxa"/>
            <w:vAlign w:val="bottom"/>
          </w:tcPr>
          <w:p w14:paraId="2B32B135" w14:textId="344A214F" w:rsidR="00726E03" w:rsidRPr="00757917" w:rsidRDefault="00726E03" w:rsidP="00E85A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41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84" w:type="dxa"/>
          </w:tcPr>
          <w:p w14:paraId="52C4F9F9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69B69661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80"/>
              </w:tabs>
              <w:spacing w:line="240" w:lineRule="auto"/>
              <w:ind w:left="342" w:right="-197" w:hanging="1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</w:tbl>
    <w:p w14:paraId="3CCB828F" w14:textId="1FCC242A" w:rsidR="006F205A" w:rsidRPr="00757917" w:rsidRDefault="006F205A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/>
        <w:jc w:val="thaiDistribute"/>
        <w:rPr>
          <w:rFonts w:ascii="Angsana New" w:eastAsia="MS Mincho" w:hAnsi="Angsana New"/>
          <w:sz w:val="30"/>
          <w:szCs w:val="30"/>
          <w:cs/>
        </w:rPr>
      </w:pPr>
    </w:p>
    <w:p w14:paraId="75942DB5" w14:textId="77777777" w:rsidR="006F205A" w:rsidRPr="00757917" w:rsidRDefault="006F205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MS Mincho" w:hAnsi="Angsana New"/>
          <w:sz w:val="30"/>
          <w:szCs w:val="30"/>
          <w:cs/>
        </w:rPr>
      </w:pPr>
      <w:r w:rsidRPr="00757917">
        <w:rPr>
          <w:rFonts w:ascii="Angsana New" w:eastAsia="MS Mincho" w:hAnsi="Angsana New"/>
          <w:sz w:val="30"/>
          <w:szCs w:val="30"/>
          <w:cs/>
        </w:rPr>
        <w:br w:type="page"/>
      </w:r>
    </w:p>
    <w:tbl>
      <w:tblPr>
        <w:tblW w:w="8550" w:type="dxa"/>
        <w:tblInd w:w="90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5670"/>
        <w:gridCol w:w="1350"/>
        <w:gridCol w:w="184"/>
        <w:gridCol w:w="1346"/>
      </w:tblGrid>
      <w:tr w:rsidR="00726E03" w:rsidRPr="00757917" w14:paraId="45FCB994" w14:textId="77777777" w:rsidTr="007744FC">
        <w:trPr>
          <w:cantSplit/>
          <w:trHeight w:val="20"/>
          <w:tblHeader/>
        </w:trPr>
        <w:tc>
          <w:tcPr>
            <w:tcW w:w="5670" w:type="dxa"/>
            <w:shd w:val="clear" w:color="auto" w:fill="auto"/>
            <w:vAlign w:val="bottom"/>
          </w:tcPr>
          <w:p w14:paraId="665C6FF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"/>
              </w:tabs>
              <w:spacing w:line="240" w:lineRule="auto"/>
              <w:rPr>
                <w:rFonts w:ascii="Angsana New" w:eastAsia="Times New Roman" w:hAnsi="Angsana New"/>
                <w:b/>
                <w:bCs/>
                <w:i/>
                <w:iCs/>
                <w:color w:val="0000FF"/>
                <w:sz w:val="30"/>
                <w:szCs w:val="30"/>
                <w:cs/>
                <w:lang w:val="en-GB"/>
              </w:rPr>
            </w:pPr>
            <w:r w:rsidRPr="00757917"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  <w:lastRenderedPageBreak/>
              <w:t>การวัดมูลค่าหนี้สินตามสัญญาเช่า</w:t>
            </w:r>
            <w:r w:rsidRPr="00757917"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  <w:lang w:val="en-GB" w:bidi="ar-SA"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033FD2D7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79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งบการเงินรวม</w:t>
            </w:r>
            <w:r w:rsidRPr="00757917">
              <w:rPr>
                <w:rFonts w:ascii="Angsana New" w:eastAsia="Times New Roman" w:hAnsi="Angsana New"/>
                <w:b/>
                <w:sz w:val="30"/>
                <w:szCs w:val="30"/>
                <w:lang w:val="en-GB" w:bidi="ar-SA"/>
              </w:rPr>
              <w:t xml:space="preserve"> </w:t>
            </w:r>
          </w:p>
        </w:tc>
        <w:tc>
          <w:tcPr>
            <w:tcW w:w="184" w:type="dxa"/>
            <w:shd w:val="clear" w:color="auto" w:fill="auto"/>
            <w:vAlign w:val="bottom"/>
          </w:tcPr>
          <w:p w14:paraId="4288247F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7BED0449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85" w:right="-79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งบการเงิน</w:t>
            </w:r>
          </w:p>
          <w:p w14:paraId="4ECA67CB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85" w:right="-79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bCs/>
                <w:sz w:val="30"/>
                <w:szCs w:val="30"/>
                <w:cs/>
                <w:lang w:val="en-GB"/>
              </w:rPr>
              <w:t>เฉพาะกิจการ</w:t>
            </w:r>
          </w:p>
        </w:tc>
      </w:tr>
      <w:tr w:rsidR="00726E03" w:rsidRPr="00757917" w14:paraId="3D7976DD" w14:textId="77777777" w:rsidTr="007744FC">
        <w:trPr>
          <w:cantSplit/>
          <w:trHeight w:val="60"/>
          <w:tblHeader/>
        </w:trPr>
        <w:tc>
          <w:tcPr>
            <w:tcW w:w="5670" w:type="dxa"/>
            <w:shd w:val="clear" w:color="auto" w:fill="auto"/>
          </w:tcPr>
          <w:p w14:paraId="0B682CA6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eastAsia="MS Mincho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80" w:type="dxa"/>
            <w:gridSpan w:val="3"/>
            <w:shd w:val="clear" w:color="auto" w:fill="auto"/>
          </w:tcPr>
          <w:p w14:paraId="36859387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(</w:t>
            </w:r>
            <w:r w:rsidRPr="00757917">
              <w:rPr>
                <w:rFonts w:ascii="Angsana New" w:eastAsia="Times New Roman" w:hAnsi="Angsana New" w:hint="cs"/>
                <w:i/>
                <w:iCs/>
                <w:sz w:val="30"/>
                <w:szCs w:val="30"/>
                <w:cs/>
                <w:lang w:val="en-GB"/>
              </w:rPr>
              <w:t>ล้านบาท</w:t>
            </w: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  <w:t>)</w:t>
            </w:r>
          </w:p>
        </w:tc>
      </w:tr>
      <w:tr w:rsidR="00726E03" w:rsidRPr="00757917" w14:paraId="7D32EE47" w14:textId="77777777" w:rsidTr="007744FC">
        <w:trPr>
          <w:cantSplit/>
          <w:trHeight w:val="20"/>
        </w:trPr>
        <w:tc>
          <w:tcPr>
            <w:tcW w:w="5670" w:type="dxa"/>
            <w:shd w:val="clear" w:color="auto" w:fill="auto"/>
            <w:vAlign w:val="bottom"/>
          </w:tcPr>
          <w:p w14:paraId="77D1C76F" w14:textId="36C81AF6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 xml:space="preserve">ภาระผูกพันตามสัญญาเช่าดำเนินงาน ณ วันที่ </w:t>
            </w:r>
            <w:r w:rsidR="00460DDC" w:rsidRPr="00757917">
              <w:rPr>
                <w:rFonts w:ascii="Angsana New" w:eastAsia="MS Mincho" w:hAnsi="Angsana New"/>
                <w:sz w:val="30"/>
                <w:szCs w:val="30"/>
              </w:rPr>
              <w:t>30</w:t>
            </w:r>
            <w:r w:rsidRPr="00757917">
              <w:rPr>
                <w:rFonts w:ascii="Angsana New" w:eastAsia="MS Mincho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="Angsana New" w:eastAsia="MS Mincho" w:hAnsi="Angsana New"/>
                <w:sz w:val="30"/>
                <w:szCs w:val="30"/>
              </w:rPr>
              <w:t>2563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5DCF4A5" w14:textId="7BFEE05B" w:rsidR="00726E03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4</w:t>
            </w:r>
            <w:r w:rsidR="00726E03"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088</w:t>
            </w:r>
          </w:p>
        </w:tc>
        <w:tc>
          <w:tcPr>
            <w:tcW w:w="184" w:type="dxa"/>
            <w:shd w:val="clear" w:color="auto" w:fill="auto"/>
            <w:vAlign w:val="bottom"/>
          </w:tcPr>
          <w:p w14:paraId="48A2399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287C23A" w14:textId="0237E0F2" w:rsidR="00726E03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8"/>
                <w:tab w:val="decimal" w:pos="1642"/>
              </w:tabs>
              <w:spacing w:line="240" w:lineRule="auto"/>
              <w:ind w:right="100"/>
              <w:jc w:val="right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516</w:t>
            </w:r>
          </w:p>
        </w:tc>
      </w:tr>
      <w:tr w:rsidR="00726E03" w:rsidRPr="00757917" w14:paraId="53F36EB5" w14:textId="77777777" w:rsidTr="007744FC">
        <w:trPr>
          <w:cantSplit/>
          <w:trHeight w:val="20"/>
        </w:trPr>
        <w:tc>
          <w:tcPr>
            <w:tcW w:w="5670" w:type="dxa"/>
            <w:shd w:val="clear" w:color="auto" w:fill="auto"/>
          </w:tcPr>
          <w:p w14:paraId="25EC1760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i/>
                <w:iCs/>
                <w:color w:val="0000FF"/>
                <w:sz w:val="30"/>
                <w:szCs w:val="30"/>
                <w:shd w:val="clear" w:color="auto" w:fill="D9D9D9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ข้อยกเว้นในการรับรู้รายการสำหรับสัญญาเช่าระยะสั้น</w:t>
            </w:r>
          </w:p>
        </w:tc>
        <w:tc>
          <w:tcPr>
            <w:tcW w:w="1350" w:type="dxa"/>
            <w:shd w:val="clear" w:color="auto" w:fill="auto"/>
          </w:tcPr>
          <w:p w14:paraId="6D4981D5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11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(6)</w:t>
            </w:r>
          </w:p>
        </w:tc>
        <w:tc>
          <w:tcPr>
            <w:tcW w:w="184" w:type="dxa"/>
            <w:shd w:val="clear" w:color="auto" w:fill="auto"/>
          </w:tcPr>
          <w:p w14:paraId="3806BEEB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</w:tcPr>
          <w:p w14:paraId="75D6FEA1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  <w:tab w:val="decimal" w:pos="1642"/>
              </w:tabs>
              <w:spacing w:line="240" w:lineRule="auto"/>
              <w:ind w:right="370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-</w:t>
            </w:r>
          </w:p>
        </w:tc>
      </w:tr>
      <w:tr w:rsidR="00726E03" w:rsidRPr="00757917" w14:paraId="6269A898" w14:textId="77777777" w:rsidTr="007744FC">
        <w:trPr>
          <w:cantSplit/>
          <w:trHeight w:val="20"/>
        </w:trPr>
        <w:tc>
          <w:tcPr>
            <w:tcW w:w="5670" w:type="dxa"/>
            <w:shd w:val="clear" w:color="auto" w:fill="auto"/>
          </w:tcPr>
          <w:p w14:paraId="3CEAF849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ข้อยกเว้นในการรับรู้รายการสำหรับสัญญาเช่าซึ่ง</w:t>
            </w:r>
          </w:p>
        </w:tc>
        <w:tc>
          <w:tcPr>
            <w:tcW w:w="1350" w:type="dxa"/>
            <w:shd w:val="clear" w:color="auto" w:fill="auto"/>
          </w:tcPr>
          <w:p w14:paraId="1D43DCE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10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84" w:type="dxa"/>
            <w:shd w:val="clear" w:color="auto" w:fill="auto"/>
          </w:tcPr>
          <w:p w14:paraId="4F7DDE89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</w:tcPr>
          <w:p w14:paraId="2ACF0117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  <w:tab w:val="decimal" w:pos="1642"/>
              </w:tabs>
              <w:spacing w:line="240" w:lineRule="auto"/>
              <w:ind w:right="370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</w:tr>
      <w:tr w:rsidR="00726E03" w:rsidRPr="00757917" w14:paraId="0038390C" w14:textId="77777777" w:rsidTr="007744FC">
        <w:trPr>
          <w:cantSplit/>
          <w:trHeight w:val="20"/>
        </w:trPr>
        <w:tc>
          <w:tcPr>
            <w:tcW w:w="5670" w:type="dxa"/>
            <w:shd w:val="clear" w:color="auto" w:fill="auto"/>
          </w:tcPr>
          <w:p w14:paraId="0A75B5E0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3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สินทรัพย์อ้างอิงมีมูลค่าต่ำ</w:t>
            </w:r>
          </w:p>
        </w:tc>
        <w:tc>
          <w:tcPr>
            <w:tcW w:w="1350" w:type="dxa"/>
            <w:shd w:val="clear" w:color="auto" w:fill="auto"/>
          </w:tcPr>
          <w:p w14:paraId="60CF0001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10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(20)</w:t>
            </w:r>
          </w:p>
        </w:tc>
        <w:tc>
          <w:tcPr>
            <w:tcW w:w="184" w:type="dxa"/>
            <w:shd w:val="clear" w:color="auto" w:fill="auto"/>
          </w:tcPr>
          <w:p w14:paraId="004017F5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</w:tcPr>
          <w:p w14:paraId="35E3D391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  <w:tab w:val="decimal" w:pos="1642"/>
              </w:tabs>
              <w:spacing w:line="240" w:lineRule="auto"/>
              <w:ind w:right="370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-</w:t>
            </w:r>
          </w:p>
        </w:tc>
      </w:tr>
      <w:tr w:rsidR="00726E03" w:rsidRPr="00757917" w14:paraId="1F506EF7" w14:textId="77777777" w:rsidTr="007744FC">
        <w:trPr>
          <w:cantSplit/>
          <w:trHeight w:val="20"/>
        </w:trPr>
        <w:tc>
          <w:tcPr>
            <w:tcW w:w="5670" w:type="dxa"/>
            <w:shd w:val="clear" w:color="auto" w:fill="auto"/>
          </w:tcPr>
          <w:p w14:paraId="07F13B48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ข้อยกเว้นในการรับรู้รายการสำหรับสัญญาบริการ</w:t>
            </w:r>
          </w:p>
        </w:tc>
        <w:tc>
          <w:tcPr>
            <w:tcW w:w="1350" w:type="dxa"/>
            <w:shd w:val="clear" w:color="auto" w:fill="auto"/>
          </w:tcPr>
          <w:p w14:paraId="4C7BFC4B" w14:textId="26E52606" w:rsidR="00726E03" w:rsidRPr="00757917" w:rsidDel="00B7429E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1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250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184" w:type="dxa"/>
            <w:shd w:val="clear" w:color="auto" w:fill="auto"/>
          </w:tcPr>
          <w:p w14:paraId="4B8AA7DF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</w:tcPr>
          <w:p w14:paraId="2156F061" w14:textId="4CD06610" w:rsidR="00726E03" w:rsidRPr="00757917" w:rsidDel="00B7429E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8"/>
                <w:tab w:val="decimal" w:pos="1642"/>
              </w:tabs>
              <w:spacing w:line="240" w:lineRule="auto"/>
              <w:ind w:right="12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111</w:t>
            </w: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)</w:t>
            </w:r>
          </w:p>
        </w:tc>
      </w:tr>
      <w:tr w:rsidR="00726E03" w:rsidRPr="00757917" w14:paraId="51D02B07" w14:textId="77777777" w:rsidTr="007744FC">
        <w:trPr>
          <w:cantSplit/>
          <w:trHeight w:val="20"/>
        </w:trPr>
        <w:tc>
          <w:tcPr>
            <w:tcW w:w="5670" w:type="dxa"/>
            <w:shd w:val="clear" w:color="auto" w:fill="auto"/>
          </w:tcPr>
          <w:p w14:paraId="6BBDB645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right="-80" w:hanging="162"/>
              <w:rPr>
                <w:rFonts w:ascii="Angsana New" w:eastAsia="MS Mincho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สิทธิเลือกขยายอายุสัญญาเช่าและสิทธิเลือกยกเลิกสัญญาเช่าที่มี</w:t>
            </w:r>
          </w:p>
          <w:p w14:paraId="68066C46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right="-80" w:hanging="162"/>
              <w:rPr>
                <w:rFonts w:ascii="Angsana New" w:eastAsia="MS Mincho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</w:rPr>
              <w:t xml:space="preserve">   </w:t>
            </w: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ความแน่นอนอย่างสมเหตุสมผลว่าจะได้ใช้สิทธิ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5974B955" w14:textId="09CDD4BF" w:rsidR="00726E03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1</w:t>
            </w:r>
            <w:r w:rsidR="00726E03"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987</w:t>
            </w:r>
          </w:p>
        </w:tc>
        <w:tc>
          <w:tcPr>
            <w:tcW w:w="184" w:type="dxa"/>
            <w:shd w:val="clear" w:color="auto" w:fill="auto"/>
            <w:vAlign w:val="bottom"/>
          </w:tcPr>
          <w:p w14:paraId="6DF6CE0A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304B3F82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8"/>
                <w:tab w:val="decimal" w:pos="1642"/>
              </w:tabs>
              <w:spacing w:line="240" w:lineRule="auto"/>
              <w:ind w:right="100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(9)</w:t>
            </w:r>
          </w:p>
        </w:tc>
      </w:tr>
      <w:tr w:rsidR="00726E03" w:rsidRPr="00757917" w14:paraId="3B58EA7D" w14:textId="77777777" w:rsidTr="007744FC">
        <w:trPr>
          <w:cantSplit/>
          <w:trHeight w:val="20"/>
        </w:trPr>
        <w:tc>
          <w:tcPr>
            <w:tcW w:w="5670" w:type="dxa"/>
            <w:shd w:val="clear" w:color="auto" w:fill="auto"/>
            <w:vAlign w:val="bottom"/>
          </w:tcPr>
          <w:p w14:paraId="3A0F8C5A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75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1882640" w14:textId="102D043A" w:rsidR="00726E03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lang w:bidi="ar-SA"/>
              </w:rPr>
              <w:t>5</w:t>
            </w:r>
            <w:r w:rsidR="00726E03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lang w:bidi="ar-SA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lang w:bidi="ar-SA"/>
              </w:rPr>
              <w:t>799</w:t>
            </w:r>
          </w:p>
        </w:tc>
        <w:tc>
          <w:tcPr>
            <w:tcW w:w="184" w:type="dxa"/>
            <w:shd w:val="clear" w:color="auto" w:fill="auto"/>
          </w:tcPr>
          <w:p w14:paraId="5F3018A6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32E895F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100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  <w:t>396</w:t>
            </w:r>
          </w:p>
        </w:tc>
      </w:tr>
      <w:tr w:rsidR="00726E03" w:rsidRPr="00757917" w14:paraId="2197AA2B" w14:textId="77777777" w:rsidTr="007744FC">
        <w:trPr>
          <w:cantSplit/>
          <w:trHeight w:val="20"/>
        </w:trPr>
        <w:tc>
          <w:tcPr>
            <w:tcW w:w="5670" w:type="dxa"/>
          </w:tcPr>
          <w:p w14:paraId="5D28833E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763FC673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84" w:type="dxa"/>
            <w:vAlign w:val="bottom"/>
          </w:tcPr>
          <w:p w14:paraId="07AD1D52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174A89DD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100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</w:tr>
      <w:tr w:rsidR="00726E03" w:rsidRPr="00757917" w14:paraId="49B3032F" w14:textId="77777777" w:rsidTr="007744FC">
        <w:trPr>
          <w:cantSplit/>
          <w:trHeight w:val="20"/>
        </w:trPr>
        <w:tc>
          <w:tcPr>
            <w:tcW w:w="5670" w:type="dxa"/>
          </w:tcPr>
          <w:p w14:paraId="52680704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 xml:space="preserve">มูลค่าปัจจุบันของค่าเช่าที่คิดลดโดยใช้อัตราดอกเบี้ยเงินกู้ยืมส่วนเพิ่ม </w:t>
            </w:r>
          </w:p>
          <w:p w14:paraId="7BE204A8" w14:textId="5FE25C96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62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</w:rPr>
              <w:tab/>
            </w: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eastAsia="MS Mincho" w:hAnsi="Angsana New"/>
                <w:sz w:val="30"/>
                <w:szCs w:val="30"/>
              </w:rPr>
              <w:t>1</w:t>
            </w:r>
            <w:r w:rsidRPr="00757917">
              <w:rPr>
                <w:rFonts w:ascii="Angsana New" w:eastAsia="MS Mincho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 xml:space="preserve">ตุลาคม </w:t>
            </w:r>
            <w:r w:rsidR="00460DDC" w:rsidRPr="00757917">
              <w:rPr>
                <w:rFonts w:ascii="Angsana New" w:eastAsia="MS Mincho" w:hAnsi="Angsana New"/>
                <w:sz w:val="30"/>
                <w:szCs w:val="30"/>
              </w:rPr>
              <w:t>2563</w:t>
            </w:r>
            <w:r w:rsidRPr="00757917">
              <w:rPr>
                <w:rFonts w:ascii="Angsana New" w:eastAsia="MS Mincho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350" w:type="dxa"/>
            <w:vAlign w:val="bottom"/>
          </w:tcPr>
          <w:p w14:paraId="28D9A9ED" w14:textId="1802459C" w:rsidR="00726E03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2</w:t>
            </w:r>
            <w:r w:rsidR="00726E03"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522</w:t>
            </w:r>
          </w:p>
        </w:tc>
        <w:tc>
          <w:tcPr>
            <w:tcW w:w="184" w:type="dxa"/>
            <w:vAlign w:val="bottom"/>
          </w:tcPr>
          <w:p w14:paraId="4158BD8B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vAlign w:val="bottom"/>
          </w:tcPr>
          <w:p w14:paraId="046C4C2D" w14:textId="5537E4F5" w:rsidR="00726E03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100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bidi="ar-SA"/>
              </w:rPr>
              <w:t>215</w:t>
            </w:r>
          </w:p>
        </w:tc>
      </w:tr>
      <w:tr w:rsidR="00726E03" w:rsidRPr="00757917" w14:paraId="543E0285" w14:textId="77777777" w:rsidTr="007744FC">
        <w:trPr>
          <w:cantSplit/>
          <w:trHeight w:val="20"/>
        </w:trPr>
        <w:tc>
          <w:tcPr>
            <w:tcW w:w="5670" w:type="dxa"/>
            <w:vAlign w:val="bottom"/>
          </w:tcPr>
          <w:p w14:paraId="738DFBB0" w14:textId="41A29C51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75" w:hanging="175"/>
              <w:rPr>
                <w:rFonts w:ascii="Angsana New" w:eastAsia="MS Mincho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 xml:space="preserve">หนี้สินตามสัญญาเช่าที่รับรู้ ณ วันที่ </w:t>
            </w:r>
            <w:r w:rsidR="00460DDC" w:rsidRPr="00757917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</w:t>
            </w: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 xml:space="preserve"> </w:t>
            </w: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 xml:space="preserve">ตุลาคม </w:t>
            </w:r>
            <w:r w:rsidR="00460DDC" w:rsidRPr="00757917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FD7212" w14:textId="2B5D646C" w:rsidR="00726E03" w:rsidRPr="00757917" w:rsidRDefault="00294C31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1"/>
                <w:tab w:val="decimal" w:pos="1642"/>
              </w:tabs>
              <w:spacing w:line="240" w:lineRule="auto"/>
              <w:ind w:right="57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</w:t>
            </w:r>
            <w:r w:rsidR="00726E03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</w:t>
            </w:r>
            <w:r w:rsidR="00460DD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22</w:t>
            </w:r>
          </w:p>
        </w:tc>
        <w:tc>
          <w:tcPr>
            <w:tcW w:w="184" w:type="dxa"/>
          </w:tcPr>
          <w:p w14:paraId="1E0DDC01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4BDE670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100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  <w:t>215</w:t>
            </w:r>
          </w:p>
        </w:tc>
      </w:tr>
      <w:tr w:rsidR="00726E03" w:rsidRPr="00757917" w14:paraId="240F8D82" w14:textId="77777777" w:rsidTr="007744FC">
        <w:trPr>
          <w:cantSplit/>
          <w:trHeight w:val="20"/>
        </w:trPr>
        <w:tc>
          <w:tcPr>
            <w:tcW w:w="5670" w:type="dxa"/>
            <w:vAlign w:val="bottom"/>
          </w:tcPr>
          <w:p w14:paraId="69F38C1E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อัตราดอกเบี้ยเงินกู้ยืมส่วนเพิ่มถัวเฉลี่ยถ่วงน้ำหนัก</w:t>
            </w:r>
            <w:r w:rsidRPr="00757917">
              <w:rPr>
                <w:rFonts w:ascii="Angsana New" w:eastAsia="MS Mincho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eastAsia="MS Mincho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757917">
              <w:rPr>
                <w:rFonts w:ascii="Angsana New" w:eastAsia="MS Mincho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350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3F535901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100"/>
              <w:jc w:val="right"/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4.49</w:t>
            </w:r>
          </w:p>
        </w:tc>
        <w:tc>
          <w:tcPr>
            <w:tcW w:w="184" w:type="dxa"/>
          </w:tcPr>
          <w:p w14:paraId="7B8A49BC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5"/>
              </w:tabs>
              <w:spacing w:line="240" w:lineRule="auto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46" w:type="dxa"/>
            <w:tcBorders>
              <w:top w:val="double" w:sz="4" w:space="0" w:color="auto"/>
              <w:bottom w:val="double" w:sz="4" w:space="0" w:color="auto"/>
            </w:tcBorders>
            <w:vAlign w:val="bottom"/>
          </w:tcPr>
          <w:p w14:paraId="033BB15A" w14:textId="77777777" w:rsidR="00726E03" w:rsidRPr="00757917" w:rsidRDefault="00726E03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0"/>
              </w:tabs>
              <w:spacing w:line="240" w:lineRule="auto"/>
              <w:ind w:right="100"/>
              <w:jc w:val="right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  <w:t>4.83</w:t>
            </w:r>
          </w:p>
        </w:tc>
      </w:tr>
    </w:tbl>
    <w:p w14:paraId="03B47678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eastAsia="Calibri" w:hAnsi="Angsana New"/>
          <w:sz w:val="30"/>
          <w:szCs w:val="30"/>
        </w:rPr>
      </w:pPr>
    </w:p>
    <w:p w14:paraId="3D319397" w14:textId="77777777" w:rsidR="00726E03" w:rsidRPr="00757917" w:rsidRDefault="00726E03" w:rsidP="00726E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eastAsia="MS Mincho" w:hAnsi="Angsana New"/>
          <w:sz w:val="30"/>
          <w:szCs w:val="30"/>
        </w:rPr>
      </w:pPr>
      <w:bookmarkStart w:id="5" w:name="_Hlk59630920"/>
      <w:r w:rsidRPr="00757917">
        <w:rPr>
          <w:rFonts w:ascii="Angsana New" w:eastAsia="MS Mincho" w:hAnsi="Angsana New"/>
          <w:sz w:val="30"/>
          <w:szCs w:val="30"/>
          <w:cs/>
        </w:rPr>
        <w:t>สินทรัพย์สิทธิการใช้และหนี้สินตามสัญญาเช่าข้างต้นแสดงเป็นส่วนหนึ่งของทุกส่วนงานธุรกิจของกลุ่ม</w:t>
      </w:r>
      <w:bookmarkEnd w:id="5"/>
      <w:r w:rsidRPr="00757917">
        <w:rPr>
          <w:rFonts w:ascii="Angsana New" w:eastAsia="MS Mincho" w:hAnsi="Angsana New" w:hint="cs"/>
          <w:sz w:val="30"/>
          <w:szCs w:val="30"/>
          <w:cs/>
        </w:rPr>
        <w:t>บริษัท</w:t>
      </w:r>
    </w:p>
    <w:p w14:paraId="291E62E6" w14:textId="77777777" w:rsidR="00EA4F64" w:rsidRPr="00757917" w:rsidRDefault="00EA4F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01BC7329" w14:textId="20DC6A6E" w:rsidR="005B4060" w:rsidRPr="00757917" w:rsidRDefault="005B4060" w:rsidP="009B5526">
      <w:pPr>
        <w:pStyle w:val="Heading6"/>
        <w:numPr>
          <w:ilvl w:val="0"/>
          <w:numId w:val="16"/>
        </w:numPr>
        <w:tabs>
          <w:tab w:val="left" w:pos="540"/>
          <w:tab w:val="left" w:pos="63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นโยบายการบัญชีที่สำคัญ</w:t>
      </w:r>
    </w:p>
    <w:p w14:paraId="359AAAE9" w14:textId="77777777" w:rsidR="005B4060" w:rsidRPr="00757917" w:rsidRDefault="005B4060" w:rsidP="005B4060">
      <w:pPr>
        <w:pStyle w:val="Heading6"/>
        <w:tabs>
          <w:tab w:val="left" w:pos="540"/>
        </w:tabs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</w:rPr>
        <w:tab/>
      </w:r>
    </w:p>
    <w:p w14:paraId="099B88C5" w14:textId="77777777" w:rsidR="005B4060" w:rsidRPr="00757917" w:rsidRDefault="005B4060" w:rsidP="005B4060">
      <w:pPr>
        <w:pStyle w:val="Heading6"/>
        <w:tabs>
          <w:tab w:val="left" w:pos="540"/>
        </w:tabs>
        <w:jc w:val="both"/>
        <w:rPr>
          <w:rFonts w:ascii="Angsana New" w:hAnsi="Angsana New"/>
          <w:b w:val="0"/>
          <w:bCs w:val="0"/>
          <w:sz w:val="30"/>
          <w:szCs w:val="30"/>
        </w:rPr>
      </w:pPr>
      <w:r w:rsidRPr="00757917">
        <w:rPr>
          <w:rFonts w:ascii="Angsana New" w:hAnsi="Angsana New"/>
          <w:sz w:val="30"/>
          <w:szCs w:val="30"/>
        </w:rPr>
        <w:tab/>
      </w:r>
      <w:r w:rsidRPr="00757917">
        <w:rPr>
          <w:rFonts w:ascii="Angsana New" w:hAnsi="Angsana New"/>
          <w:b w:val="0"/>
          <w:bCs w:val="0"/>
          <w:sz w:val="30"/>
          <w:szCs w:val="30"/>
          <w:cs/>
        </w:rPr>
        <w:t>นโยบายการบัญชีที่นำเสนอดังต่อไปนี้ได้ถือปฏิบัติโดยสม่ำเสมอสำหรับงบการเงินทุกรอบระยะเวลาที่รายงาน</w:t>
      </w:r>
    </w:p>
    <w:p w14:paraId="2EDAA9CF" w14:textId="77777777" w:rsidR="005B4060" w:rsidRPr="00757917" w:rsidRDefault="005B4060" w:rsidP="006550FB">
      <w:pPr>
        <w:pStyle w:val="Heading8"/>
        <w:spacing w:line="240" w:lineRule="atLeast"/>
        <w:ind w:left="518" w:right="63"/>
        <w:jc w:val="both"/>
        <w:rPr>
          <w:rFonts w:asciiTheme="majorBidi" w:hAnsiTheme="majorBidi" w:cstheme="majorBidi"/>
          <w:sz w:val="30"/>
          <w:szCs w:val="30"/>
        </w:rPr>
      </w:pPr>
    </w:p>
    <w:p w14:paraId="15B1458A" w14:textId="77777777" w:rsidR="005B4060" w:rsidRPr="00757917" w:rsidRDefault="005B4060" w:rsidP="009B5526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เกณฑ์ในการจัดทำงบการเงินรวม</w:t>
      </w:r>
    </w:p>
    <w:p w14:paraId="4CC582B8" w14:textId="77777777" w:rsidR="005B4060" w:rsidRPr="00757917" w:rsidRDefault="005B4060" w:rsidP="005B4060">
      <w:pPr>
        <w:pStyle w:val="Heading8"/>
        <w:spacing w:line="240" w:lineRule="atLeast"/>
        <w:ind w:left="518" w:right="63"/>
        <w:jc w:val="both"/>
        <w:rPr>
          <w:rFonts w:ascii="Angsana New" w:hAnsi="Angsana New"/>
          <w:sz w:val="30"/>
          <w:szCs w:val="30"/>
          <w:cs/>
        </w:rPr>
      </w:pPr>
    </w:p>
    <w:p w14:paraId="5034A08A" w14:textId="6062794D" w:rsidR="005B4060" w:rsidRPr="00757917" w:rsidRDefault="005B4060" w:rsidP="005B4060">
      <w:pPr>
        <w:pStyle w:val="Heading8"/>
        <w:spacing w:line="240" w:lineRule="atLeast"/>
        <w:ind w:left="518" w:right="63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>งบการเงินรวมประกอบด้วยงบการเ</w:t>
      </w:r>
      <w:r w:rsidR="006A22E9" w:rsidRPr="00757917">
        <w:rPr>
          <w:rFonts w:ascii="Angsana New" w:hAnsi="Angsana New"/>
          <w:sz w:val="30"/>
          <w:szCs w:val="30"/>
          <w:cs/>
        </w:rPr>
        <w:t>งินของบริษัท</w:t>
      </w:r>
      <w:r w:rsidRPr="00757917">
        <w:rPr>
          <w:rFonts w:ascii="Angsana New" w:hAnsi="Angsana New"/>
          <w:sz w:val="30"/>
          <w:szCs w:val="30"/>
          <w:cs/>
        </w:rPr>
        <w:t>และบริษัทย่อย</w:t>
      </w:r>
      <w:r w:rsidRPr="00757917">
        <w:rPr>
          <w:rFonts w:ascii="Angsana New" w:hAnsi="Angsana New"/>
          <w:b/>
          <w:bCs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(รวมกันเรียกว่า</w:t>
      </w:r>
      <w:r w:rsidR="00A60E76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“กลุ่มบริษัท”) และส่วนได้เสียของกลุ่มบริษัทในบริษัทร่วมและการร่วมค้า</w:t>
      </w:r>
    </w:p>
    <w:p w14:paraId="4575A171" w14:textId="77777777" w:rsidR="00C02E30" w:rsidRPr="00757917" w:rsidRDefault="00C02E30" w:rsidP="00541701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11388465" w14:textId="4CBF53D3" w:rsidR="00C22066" w:rsidRPr="00757917" w:rsidRDefault="00C22066" w:rsidP="00C22066">
      <w:pPr>
        <w:pStyle w:val="BodyText2"/>
        <w:ind w:left="540" w:right="47"/>
        <w:jc w:val="thaiDistribute"/>
        <w:rPr>
          <w:i/>
          <w:iCs/>
          <w:lang w:val="en-US"/>
        </w:rPr>
      </w:pPr>
      <w:r w:rsidRPr="00757917">
        <w:rPr>
          <w:i/>
          <w:iCs/>
          <w:cs/>
          <w:lang w:val="en-US"/>
        </w:rPr>
        <w:t>การรวมธุรกิจ</w:t>
      </w:r>
    </w:p>
    <w:p w14:paraId="7F527926" w14:textId="167568F7" w:rsidR="009B5526" w:rsidRPr="00757917" w:rsidRDefault="00EB52B3" w:rsidP="00C22066">
      <w:pPr>
        <w:pStyle w:val="BodyText2"/>
        <w:ind w:left="540" w:right="47"/>
        <w:jc w:val="thaiDistribute"/>
        <w:rPr>
          <w:lang w:val="en-US"/>
        </w:rPr>
      </w:pPr>
      <w:r w:rsidRPr="00757917">
        <w:rPr>
          <w:rFonts w:hint="cs"/>
          <w:cs/>
          <w:lang w:val="en-US"/>
        </w:rPr>
        <w:t>กลุ่มบริษัทบันทึกบัญชีสำหรับการรวมธุรกิจตามวิธีซื้อ</w:t>
      </w:r>
      <w:r w:rsidRPr="00757917">
        <w:rPr>
          <w:cs/>
          <w:lang w:val="en-US"/>
        </w:rPr>
        <w:t xml:space="preserve"> </w:t>
      </w:r>
      <w:r w:rsidRPr="00757917">
        <w:rPr>
          <w:rFonts w:hint="cs"/>
          <w:cs/>
          <w:lang w:val="en-US"/>
        </w:rPr>
        <w:t>โดยวันที่ซื้อกิจการคือวันที่อำนาจในการควบคุมนั้นได้ถูกโอนมาให้กลุ่มบริษัท</w:t>
      </w:r>
      <w:r w:rsidRPr="00757917">
        <w:rPr>
          <w:cs/>
          <w:lang w:val="en-US"/>
        </w:rPr>
        <w:t xml:space="preserve"> </w:t>
      </w:r>
      <w:r w:rsidRPr="00757917">
        <w:rPr>
          <w:rFonts w:hint="cs"/>
          <w:cs/>
          <w:lang w:val="en-US"/>
        </w:rPr>
        <w:t>ยกเว้นกรณีการรวมธุรกิจภายใต้การควบคุมเดียวกัน</w:t>
      </w:r>
      <w:r w:rsidRPr="00757917">
        <w:rPr>
          <w:cs/>
          <w:lang w:val="en-US"/>
        </w:rPr>
        <w:t xml:space="preserve"> </w:t>
      </w:r>
      <w:r w:rsidRPr="00757917">
        <w:rPr>
          <w:rFonts w:hint="cs"/>
          <w:cs/>
          <w:lang w:val="en-US"/>
        </w:rPr>
        <w:t>ทั้งนี้</w:t>
      </w:r>
      <w:r w:rsidRPr="00757917">
        <w:rPr>
          <w:cs/>
          <w:lang w:val="en-US"/>
        </w:rPr>
        <w:t xml:space="preserve"> </w:t>
      </w:r>
      <w:r w:rsidRPr="00757917">
        <w:rPr>
          <w:rFonts w:hint="cs"/>
          <w:cs/>
          <w:lang w:val="en-US"/>
        </w:rPr>
        <w:t>ค่าใช้จ่ายที่เกี่ยวข้องกับการซื้อธุรกิจรับรู้เป็นค่าใช้จ่ายเมื่อเกิดขึ้น</w:t>
      </w:r>
    </w:p>
    <w:p w14:paraId="21E0A510" w14:textId="7BFD4276" w:rsidR="00544A8D" w:rsidRPr="00757917" w:rsidRDefault="00C22066" w:rsidP="00C22066">
      <w:pPr>
        <w:pStyle w:val="BodyText2"/>
        <w:ind w:left="540" w:right="47"/>
        <w:jc w:val="thaiDistribute"/>
        <w:rPr>
          <w:lang w:val="en-US"/>
        </w:rPr>
      </w:pPr>
      <w:r w:rsidRPr="00757917">
        <w:rPr>
          <w:cs/>
          <w:lang w:val="en-US"/>
        </w:rPr>
        <w:lastRenderedPageBreak/>
        <w:t>ค่าความนิยมถูกวัดมูลค่า ณ วันที่ซื้อ โดยวัดจากมูลค่ายุติธรรมของสิ่งตอบแทนที่โอนให้ซึ่งรวมถึงการรับรู้จำนวนส่วนได้เสียที่ไม่มีอำนาจควบคุมในผู้ถูกซื้อ หักด้วยมูลค่าสุทธิ (มูลค่ายุติธรรม) ของสินทรัพย์ที่ระบุได้ที่ได้มาและหนี้สินที่รับมา</w:t>
      </w:r>
      <w:r w:rsidR="00EA38FD" w:rsidRPr="00757917">
        <w:rPr>
          <w:lang w:val="en-US"/>
        </w:rPr>
        <w:t xml:space="preserve"> </w:t>
      </w:r>
      <w:r w:rsidR="00EA38FD" w:rsidRPr="00757917">
        <w:rPr>
          <w:rFonts w:hint="cs"/>
          <w:cs/>
          <w:lang w:val="en-US"/>
        </w:rPr>
        <w:t>กำไรจากการซื้อในราคาต่ำกว่ามูลค่ายุติธรรมรับรู้ในกำไรหรือขาดทุนทันที</w:t>
      </w:r>
    </w:p>
    <w:p w14:paraId="42292125" w14:textId="77777777" w:rsidR="00C22066" w:rsidRPr="00757917" w:rsidRDefault="00544A8D" w:rsidP="00842FF6">
      <w:pPr>
        <w:pStyle w:val="BodyText2"/>
        <w:ind w:left="540" w:right="47"/>
        <w:jc w:val="thaiDistribute"/>
        <w:rPr>
          <w:lang w:val="en-US"/>
        </w:rPr>
      </w:pPr>
      <w:r w:rsidRPr="00757917">
        <w:rPr>
          <w:cs/>
          <w:lang w:val="en-US"/>
        </w:rPr>
        <w:t xml:space="preserve"> </w:t>
      </w:r>
    </w:p>
    <w:p w14:paraId="3EE94E9D" w14:textId="649D496E" w:rsidR="00C22066" w:rsidRPr="00757917" w:rsidRDefault="00C22066" w:rsidP="00C22066">
      <w:pPr>
        <w:pStyle w:val="BodyText2"/>
        <w:ind w:left="540" w:right="47"/>
        <w:jc w:val="thaiDistribute"/>
        <w:rPr>
          <w:lang w:val="en-US"/>
        </w:rPr>
      </w:pPr>
      <w:r w:rsidRPr="00757917">
        <w:rPr>
          <w:cs/>
          <w:lang w:val="en-US"/>
        </w:rPr>
        <w:t>สิ่งตอบแทนที่โอนให้</w:t>
      </w:r>
      <w:r w:rsidR="00EA38FD" w:rsidRPr="00757917">
        <w:rPr>
          <w:rFonts w:hint="cs"/>
          <w:cs/>
          <w:lang w:val="en-US"/>
        </w:rPr>
        <w:t>รวมถึง</w:t>
      </w:r>
      <w:r w:rsidRPr="00757917">
        <w:rPr>
          <w:cs/>
          <w:lang w:val="en-US"/>
        </w:rPr>
        <w:t xml:space="preserve">สินทรัพย์ที่โอนไป  </w:t>
      </w:r>
      <w:r w:rsidR="00E633D7" w:rsidRPr="00757917">
        <w:rPr>
          <w:cs/>
          <w:lang w:val="en-US"/>
        </w:rPr>
        <w:t>หนี้สินที่กลุ่มบริษัทก่อขึ้นเพื่อจ่ายชำระให้แก่เจ้าของเดิม และส่วนได้เสียในส่วนของเจ้าของที่ออกโดยกลุ่มบริษัท ทั้งนี้สิ่งตอบแทนที่โอนให้ยังรวมถึงมูลค่ายุติธรรมของหนี้สินที่อาจเกิดขึ้น</w:t>
      </w:r>
    </w:p>
    <w:p w14:paraId="2888356E" w14:textId="188FFCFF" w:rsidR="00CA68AA" w:rsidRPr="00757917" w:rsidRDefault="00CA68AA" w:rsidP="00C22066">
      <w:pPr>
        <w:pStyle w:val="BodyText2"/>
        <w:ind w:left="540" w:right="47"/>
        <w:jc w:val="thaiDistribute"/>
        <w:rPr>
          <w:lang w:val="en-US"/>
        </w:rPr>
      </w:pPr>
    </w:p>
    <w:p w14:paraId="66E98F36" w14:textId="756B3601" w:rsidR="008B5ADD" w:rsidRPr="00757917" w:rsidRDefault="008B5ADD" w:rsidP="00C22066">
      <w:pPr>
        <w:pStyle w:val="BodyText2"/>
        <w:ind w:left="540" w:right="47"/>
        <w:jc w:val="thaiDistribute"/>
        <w:rPr>
          <w:lang w:val="en-US"/>
        </w:rPr>
      </w:pPr>
      <w:r w:rsidRPr="00757917">
        <w:rPr>
          <w:rFonts w:hint="cs"/>
          <w:cs/>
          <w:lang w:val="en-US"/>
        </w:rPr>
        <w:t>สิ่งตอบแทนที่คาดว่าจะต้องจ่ายวัดมูลค่าด้วยมูลค่ายุติธรรม</w:t>
      </w:r>
      <w:r w:rsidRPr="00757917">
        <w:rPr>
          <w:cs/>
          <w:lang w:val="en-US"/>
        </w:rPr>
        <w:t xml:space="preserve"> </w:t>
      </w:r>
      <w:r w:rsidRPr="00757917">
        <w:rPr>
          <w:rFonts w:hint="cs"/>
          <w:cs/>
          <w:lang w:val="en-US"/>
        </w:rPr>
        <w:t>ณ</w:t>
      </w:r>
      <w:r w:rsidRPr="00757917">
        <w:rPr>
          <w:cs/>
          <w:lang w:val="en-US"/>
        </w:rPr>
        <w:t xml:space="preserve"> </w:t>
      </w:r>
      <w:r w:rsidRPr="00757917">
        <w:rPr>
          <w:rFonts w:hint="cs"/>
          <w:cs/>
          <w:lang w:val="en-US"/>
        </w:rPr>
        <w:t>วันซื้อธุรกิจ</w:t>
      </w:r>
      <w:r w:rsidRPr="00757917">
        <w:rPr>
          <w:cs/>
          <w:lang w:val="en-US"/>
        </w:rPr>
        <w:t xml:space="preserve"> </w:t>
      </w:r>
      <w:r w:rsidRPr="00757917">
        <w:rPr>
          <w:rFonts w:hint="cs"/>
          <w:cs/>
          <w:lang w:val="en-US"/>
        </w:rPr>
        <w:t>และวัดมูลค่าภายหลังด้วยมูลค่ายุติธรรม ณ</w:t>
      </w:r>
      <w:r w:rsidRPr="00757917">
        <w:rPr>
          <w:cs/>
          <w:lang w:val="en-US"/>
        </w:rPr>
        <w:t xml:space="preserve"> </w:t>
      </w:r>
      <w:r w:rsidRPr="00757917">
        <w:rPr>
          <w:rFonts w:hint="cs"/>
          <w:cs/>
          <w:lang w:val="en-US"/>
        </w:rPr>
        <w:t>ทุกวันที่รายงาน</w:t>
      </w:r>
      <w:r w:rsidRPr="00757917">
        <w:rPr>
          <w:cs/>
          <w:lang w:val="en-US"/>
        </w:rPr>
        <w:t xml:space="preserve"> </w:t>
      </w:r>
      <w:r w:rsidRPr="00757917">
        <w:rPr>
          <w:rFonts w:hint="cs"/>
          <w:cs/>
          <w:lang w:val="en-US"/>
        </w:rPr>
        <w:t>การเปลี่ยนแปลงในมูลค่ายุติธรรมรับรู้ในกำไรหรือขาดทุน</w:t>
      </w:r>
    </w:p>
    <w:p w14:paraId="7E1D4403" w14:textId="77777777" w:rsidR="008B5ADD" w:rsidRPr="00757917" w:rsidRDefault="008B5ADD" w:rsidP="00C22066">
      <w:pPr>
        <w:pStyle w:val="BodyText2"/>
        <w:ind w:left="540" w:right="47"/>
        <w:jc w:val="thaiDistribute"/>
        <w:rPr>
          <w:lang w:val="en-US"/>
        </w:rPr>
      </w:pPr>
    </w:p>
    <w:p w14:paraId="3127BB0B" w14:textId="77777777" w:rsidR="00C22066" w:rsidRPr="00757917" w:rsidRDefault="00C22066" w:rsidP="00C22066">
      <w:pPr>
        <w:pStyle w:val="BodyText2"/>
        <w:ind w:left="540" w:right="47"/>
        <w:jc w:val="thaiDistribute"/>
        <w:rPr>
          <w:lang w:val="en-US"/>
        </w:rPr>
      </w:pPr>
      <w:r w:rsidRPr="00757917">
        <w:rPr>
          <w:cs/>
          <w:lang w:val="en-US"/>
        </w:rPr>
        <w:t>หนี้สินที่อาจเกิดขึ้นของบริษัทที่ถูกซื้อที่รับมาจากการรวมธุรกิจ รับรู้เป็นหนี้สินหากมีภาระผูกพันในปัจจุบันซึ่งเกิดขึ้นจากเหตุการณ์ในอดีต และสามารถวัดมูลค่ายุติธรรมได้อย่างน่าเชื่อถือ</w:t>
      </w:r>
    </w:p>
    <w:p w14:paraId="5AAFDA28" w14:textId="77777777" w:rsidR="009B5526" w:rsidRPr="00757917" w:rsidRDefault="009B5526" w:rsidP="00CA08DE">
      <w:pPr>
        <w:pStyle w:val="BodyText2"/>
        <w:ind w:left="540" w:right="47"/>
        <w:jc w:val="thaiDistribute"/>
        <w:rPr>
          <w:lang w:val="en-US"/>
        </w:rPr>
      </w:pPr>
    </w:p>
    <w:p w14:paraId="4F4C3A2F" w14:textId="0520A025" w:rsidR="00C22066" w:rsidRPr="00757917" w:rsidRDefault="00C22066" w:rsidP="00C22066">
      <w:pPr>
        <w:pStyle w:val="BodyText2"/>
        <w:ind w:left="540" w:right="47"/>
        <w:jc w:val="thaiDistribute"/>
        <w:rPr>
          <w:lang w:val="en-US"/>
        </w:rPr>
      </w:pPr>
      <w:r w:rsidRPr="00757917">
        <w:rPr>
          <w:cs/>
          <w:lang w:val="en-US"/>
        </w:rPr>
        <w:t>หากการบันทึกบัญชีเมื่อเริ่มแรกสำหรับการรวมธุรกิจไม่เสร็จสมบูรณ์ภายในวันสิ้นรอบระยะเวลารายงาน</w:t>
      </w:r>
      <w:r w:rsidR="00D0216B" w:rsidRPr="00757917">
        <w:rPr>
          <w:cs/>
          <w:lang w:val="en-US"/>
        </w:rPr>
        <w:t>ที่</w:t>
      </w:r>
      <w:r w:rsidR="00D0216B" w:rsidRPr="00757917">
        <w:rPr>
          <w:lang w:val="en-US"/>
        </w:rPr>
        <w:br/>
      </w:r>
      <w:r w:rsidRPr="00757917">
        <w:rPr>
          <w:cs/>
          <w:lang w:val="en-US"/>
        </w:rPr>
        <w:t xml:space="preserve">การรวมธุรกิจเกิดขึ้น กลุ่มบริษัทประมาณการมูลค่าของรายการซึ่งข้อมูลทางบัญชียังไม่สมบูรณ์เพื่อรายงาน มูลค่าประมาณการดังกล่าวจะถูกปรับปรุง หรือรับรู้สินทรัพย์ หรือหนี้สินเพิ่มเติมในระหว่างช่วงระยะเวลาในการวัดมูลค่า เพื่อสะท้อนผลของข้อมูลเพิ่มเติมที่ได้รับเกี่ยวกับข้อเท็จจริงและสถานการณ์แวดล้อมที่มีอยู่ ณ วันที่ซื้อ </w:t>
      </w:r>
      <w:r w:rsidR="009B5526" w:rsidRPr="00757917">
        <w:rPr>
          <w:lang w:val="en-US"/>
        </w:rPr>
        <w:br/>
      </w:r>
      <w:r w:rsidRPr="00757917">
        <w:rPr>
          <w:cs/>
          <w:lang w:val="en-US"/>
        </w:rPr>
        <w:t>ซึ่งข้อมูลดังกล่าวมีผลต่อการวัดมูลค่าของจำนวนต่างๆ ที่เคยรับรู้ไว้ ณ วันที่ซื้อ</w:t>
      </w:r>
    </w:p>
    <w:p w14:paraId="3A610513" w14:textId="3ACF593F" w:rsidR="00C22066" w:rsidRPr="00757917" w:rsidRDefault="00C22066" w:rsidP="00C22066">
      <w:pPr>
        <w:pStyle w:val="BodyText2"/>
        <w:ind w:left="540" w:right="47"/>
        <w:jc w:val="thaiDistribute"/>
        <w:rPr>
          <w:lang w:val="en-US"/>
        </w:rPr>
      </w:pPr>
    </w:p>
    <w:p w14:paraId="069B37B2" w14:textId="050579BD" w:rsidR="00A53D2F" w:rsidRPr="00757917" w:rsidRDefault="00C22066" w:rsidP="00C02E30">
      <w:pPr>
        <w:pStyle w:val="BodyText2"/>
        <w:ind w:left="540" w:right="47"/>
        <w:jc w:val="thaiDistribute"/>
        <w:rPr>
          <w:lang w:val="en-US"/>
        </w:rPr>
      </w:pPr>
      <w:r w:rsidRPr="00757917">
        <w:rPr>
          <w:cs/>
          <w:lang w:val="en-US"/>
        </w:rPr>
        <w:t>ในการรวมธุรกิจที่ดำเนินการสำเร็จจากการทยอยซื้อ กลุ่มบริษัทต้องวัดมูลค่าส่วนได้เสียของเงินลงทุนที่กลุ่มบริษัทถืออยู่ในผู้ถูกซื้อก่อนการรวมธุรกิจใหม่ด้วยมูลค่ายุติธรรม ณ วันที่ซื้อและรับรู้ผลกำไรหรือขาดทุนที่เกิดขึ้นในกำไรหรือขาดทุน มูลค่าของส่วนได้เสียในผู้ถูกซื้อก่อนการรวมธุรกิจที่เคยรับรู้ในกำไรขาดทุนเบ็ดเสร็จอื่นจะถูกจัดประเภทใหม่เป็นกำไรหรือขาดทุนด้วยเกณฑ์เดียวกันเสมือนว่าได้ขายเงินลงทุนดังกล่าวออกไป</w:t>
      </w:r>
    </w:p>
    <w:p w14:paraId="3E1C040E" w14:textId="77777777" w:rsidR="00D54F92" w:rsidRPr="00757917" w:rsidRDefault="00D54F92" w:rsidP="00C02E30">
      <w:pPr>
        <w:pStyle w:val="BodyText2"/>
        <w:ind w:left="540" w:right="47"/>
        <w:jc w:val="thaiDistribute"/>
        <w:rPr>
          <w:i/>
          <w:iCs/>
          <w:cs/>
        </w:rPr>
      </w:pPr>
    </w:p>
    <w:p w14:paraId="25EBFCC0" w14:textId="7866ED6E" w:rsidR="00C22066" w:rsidRPr="00757917" w:rsidRDefault="00C22066" w:rsidP="006048F7">
      <w:pPr>
        <w:pStyle w:val="BodyText2"/>
        <w:ind w:left="540" w:right="47"/>
        <w:jc w:val="thaiDistribute"/>
        <w:rPr>
          <w:lang w:val="en-US"/>
        </w:rPr>
      </w:pPr>
      <w:r w:rsidRPr="00757917">
        <w:rPr>
          <w:cs/>
          <w:lang w:val="en-US"/>
        </w:rPr>
        <w:t>การรวมธุรกิจภายใต้การควบคุมเดียวกันบันทึกบัญชีโดยใช้วิธีเสมือนว่าเป็นวิธีการรวมส่วนได้เสีย โดยรับรู้สินทรัพย์และหนี้สินของธุรกิจที่ถูกซื้อด้วยมูลค่าตามบัญชีของธุรกิจดังกล่าวตามงบการเงินรวมของบริษัทใหญ่ในลำดับสูงสุด ณ วันที่เกิดรายการ ส่วนต่างระหว่างมูลค่าสินทรัพย์สุทธิของธุรกิจที่ถูกนำมารวมดังกล่าวกับค่าตอบแทนที่จ่ายรับรู้เป็นส่วนเกินหรือส่วนขาดจากการรวมธุรกิจภายใต้การควบคุมเดียวกันในส่วนของผู้ถือหุ้น รายการส่วนเกินหรือส่วนขาดจะถูกโอนไปยังกำไรสะสมเมื่อมีการขายเงินลงทุนในธุรกิจที่ซื้อดังกล่าวไป ผลการดำเนินงานของธุรกิจที่ถูกซื้อจะรวมอยู่ในงบการเงินรวมของผู้ซื้อนับตั้งแต่วันที่ต้น</w:t>
      </w:r>
      <w:r w:rsidR="00AD611A" w:rsidRPr="00757917">
        <w:rPr>
          <w:rFonts w:hint="cs"/>
          <w:cs/>
          <w:lang w:val="en-US"/>
        </w:rPr>
        <w:t>ปี</w:t>
      </w:r>
      <w:r w:rsidRPr="00757917">
        <w:rPr>
          <w:cs/>
          <w:lang w:val="en-US"/>
        </w:rPr>
        <w:t>ของงบการเงินเปรียบเทียบหรือวันที่ธุรกิจเหล่านั้นอยู่ภายใต้การควบคุมเดียวกันแล้วแต่ระยะเวลาใดจะสั้นกว่า จนถึงวันที</w:t>
      </w:r>
      <w:r w:rsidR="00C84114" w:rsidRPr="00757917">
        <w:rPr>
          <w:rFonts w:hint="cs"/>
          <w:cs/>
          <w:lang w:val="en-US"/>
        </w:rPr>
        <w:t>่</w:t>
      </w:r>
      <w:r w:rsidRPr="00757917">
        <w:rPr>
          <w:cs/>
          <w:lang w:val="en-US"/>
        </w:rPr>
        <w:t>การควบคุมสิ้นสุด</w:t>
      </w:r>
    </w:p>
    <w:p w14:paraId="4601A0F3" w14:textId="328823B8" w:rsidR="00AF3E9C" w:rsidRPr="00757917" w:rsidRDefault="00AF3E9C" w:rsidP="00D446EB">
      <w:pPr>
        <w:pStyle w:val="BodyText2"/>
        <w:spacing w:line="240" w:lineRule="atLeast"/>
        <w:ind w:left="540" w:right="47"/>
        <w:rPr>
          <w:cs/>
          <w:lang w:val="en-US"/>
        </w:rPr>
      </w:pPr>
      <w:r w:rsidRPr="00757917">
        <w:rPr>
          <w:i/>
          <w:iCs/>
          <w:cs/>
        </w:rPr>
        <w:lastRenderedPageBreak/>
        <w:t>บริษัทย่อย</w:t>
      </w:r>
    </w:p>
    <w:p w14:paraId="36094F14" w14:textId="47597019" w:rsidR="000F1774" w:rsidRPr="00757917" w:rsidRDefault="00AF3E9C" w:rsidP="00DE4EB3">
      <w:pPr>
        <w:pStyle w:val="BodyText2"/>
        <w:tabs>
          <w:tab w:val="left" w:pos="540"/>
        </w:tabs>
        <w:ind w:left="540" w:right="47"/>
        <w:jc w:val="thaiDistribute"/>
        <w:rPr>
          <w:cs/>
        </w:rPr>
      </w:pPr>
      <w:r w:rsidRPr="00757917">
        <w:rPr>
          <w:rFonts w:hint="cs"/>
          <w:cs/>
        </w:rPr>
        <w:t>บริษัทย่อยเป็นกิจการที่อยู่ภายใต้การควบคุมของกลุ่มบริษัท</w:t>
      </w:r>
      <w:r w:rsidRPr="00757917">
        <w:rPr>
          <w:cs/>
        </w:rPr>
        <w:t xml:space="preserve">  </w:t>
      </w:r>
      <w:r w:rsidRPr="00757917">
        <w:rPr>
          <w:rFonts w:hint="cs"/>
          <w:cs/>
        </w:rPr>
        <w:t>การควบคุมเกิดขึ้นเมื่อกลุ่มบริษัทเปิดรับหรือมีสิทธิในผลตอบแทนผันแปรจากการเกี่ยวข้องกับกิจการนั้นและมีความสามารถในการใช้อำนาจเหนือกิจการนั้นทำให้เกิดผลกระทบต่อจำนวนเงินผลตอบแทนของกลุ่มบริษัท</w:t>
      </w:r>
      <w:r w:rsidRPr="00757917">
        <w:rPr>
          <w:cs/>
        </w:rPr>
        <w:t xml:space="preserve"> </w:t>
      </w:r>
      <w:r w:rsidRPr="00757917">
        <w:rPr>
          <w:rFonts w:hint="cs"/>
          <w:cs/>
        </w:rPr>
        <w:t>งบการเงินของบริษัทย่อยได้รวมอยู่ในงบการเงินรวม</w:t>
      </w:r>
      <w:r w:rsidR="002F5F4E" w:rsidRPr="00757917">
        <w:rPr>
          <w:cs/>
        </w:rPr>
        <w:br/>
      </w:r>
      <w:r w:rsidRPr="00757917">
        <w:rPr>
          <w:rFonts w:hint="cs"/>
          <w:cs/>
        </w:rPr>
        <w:t>นับแต่วันที่มีการควบคุมจนถึงวันที่การควบคุมสิ้นสุดลง</w:t>
      </w:r>
    </w:p>
    <w:p w14:paraId="5E74524C" w14:textId="77777777" w:rsidR="002F5F4E" w:rsidRPr="00757917" w:rsidRDefault="002F5F4E" w:rsidP="00AF3E9C">
      <w:pPr>
        <w:pStyle w:val="BodyText2"/>
        <w:tabs>
          <w:tab w:val="left" w:pos="540"/>
        </w:tabs>
        <w:spacing w:line="240" w:lineRule="atLeast"/>
        <w:ind w:left="540" w:right="47"/>
        <w:jc w:val="thaiDistribute"/>
      </w:pPr>
    </w:p>
    <w:p w14:paraId="76DE3C84" w14:textId="133EC36A" w:rsidR="00AF3E9C" w:rsidRPr="00757917" w:rsidRDefault="00AF3E9C" w:rsidP="00AF3E9C">
      <w:pPr>
        <w:pStyle w:val="BodyText2"/>
        <w:tabs>
          <w:tab w:val="left" w:pos="540"/>
        </w:tabs>
        <w:spacing w:line="240" w:lineRule="atLeast"/>
        <w:ind w:left="540" w:right="47"/>
        <w:jc w:val="thaiDistribute"/>
        <w:rPr>
          <w:i/>
          <w:iCs/>
        </w:rPr>
      </w:pPr>
      <w:r w:rsidRPr="00757917">
        <w:rPr>
          <w:i/>
          <w:iCs/>
          <w:cs/>
        </w:rPr>
        <w:t>ส่วนได้เสียที่ไม่มีอำนาจควบคุม</w:t>
      </w:r>
    </w:p>
    <w:p w14:paraId="4A75C69D" w14:textId="1ECBEE59" w:rsidR="00EA38FD" w:rsidRPr="00757917" w:rsidRDefault="00AF3E9C" w:rsidP="00EA38FD">
      <w:pPr>
        <w:pStyle w:val="BodyText2"/>
        <w:tabs>
          <w:tab w:val="left" w:pos="540"/>
        </w:tabs>
        <w:spacing w:line="240" w:lineRule="atLeast"/>
        <w:ind w:left="540" w:right="47"/>
        <w:jc w:val="thaiDistribute"/>
        <w:rPr>
          <w:cs/>
        </w:rPr>
      </w:pPr>
      <w:r w:rsidRPr="00757917">
        <w:rPr>
          <w:cs/>
        </w:rPr>
        <w:t>ณ วันที่ซื้อธุรกิจ กลุ่มบริษัทวัดมูลค่าส่วนได้เสียที่ไม่มีอำนาจควบคุมตามอัตราส่วนได้เสียในสินทรัพย์สุทธิที่ได้มาจากผู้ถูกซื้อ</w:t>
      </w:r>
      <w:r w:rsidR="00EA38FD" w:rsidRPr="00757917">
        <w:rPr>
          <w:rFonts w:hint="cs"/>
          <w:cs/>
        </w:rPr>
        <w:t xml:space="preserve"> นอกจากนี้</w:t>
      </w:r>
      <w:r w:rsidR="00EA38FD" w:rsidRPr="00757917">
        <w:rPr>
          <w:cs/>
        </w:rPr>
        <w:t>การเปลี่ยนแปลงส่วนได้เสียในบริษัทย่อยของกลุ่มบริษัทที่ไม่ทำให้กลุ่มบริษัทสูญเสียอำนาจการควบคุมจะบันทึกบัญชีโดยถือเป็นรายการในส่วนของเจ้าของ</w:t>
      </w:r>
    </w:p>
    <w:p w14:paraId="5083E323" w14:textId="77777777" w:rsidR="006048F7" w:rsidRPr="00757917" w:rsidRDefault="006048F7" w:rsidP="00AF3E9C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7C790FBA" w14:textId="26044246" w:rsidR="00AF3E9C" w:rsidRPr="00757917" w:rsidRDefault="00AF3E9C" w:rsidP="00D446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การสูญเสียการควบคุม</w:t>
      </w:r>
    </w:p>
    <w:p w14:paraId="4B5D41C3" w14:textId="2CFD2F58" w:rsidR="00AF3E9C" w:rsidRPr="00757917" w:rsidRDefault="00AF3E9C" w:rsidP="00AF3E9C">
      <w:pPr>
        <w:pStyle w:val="BodyText2"/>
        <w:tabs>
          <w:tab w:val="left" w:pos="540"/>
        </w:tabs>
        <w:spacing w:line="240" w:lineRule="atLeast"/>
        <w:ind w:left="540" w:right="47"/>
        <w:jc w:val="thaiDistribute"/>
        <w:rPr>
          <w:cs/>
        </w:rPr>
      </w:pPr>
      <w:r w:rsidRPr="00757917">
        <w:rPr>
          <w:cs/>
        </w:rPr>
        <w:t>เมื่อกลุ่มบริษัทสูญเสียการควบคุมในบริษัทย่อย กลุ่มบริษัทตัดรายการสินทรัพย์และหนี้สินของบริษัทย่อยนั้นออก รวมถึงส่วนได้เสียที่ไม่มีอำนาจควบคุมและส่วนประกอบอื่นในส่วนของเจ้าของที่เกี่ยวข้องกับบริษัทย่อยนั้น</w:t>
      </w:r>
      <w:r w:rsidR="004D5D62" w:rsidRPr="00757917">
        <w:rPr>
          <w:cs/>
        </w:rPr>
        <w:br/>
      </w:r>
      <w:r w:rsidRPr="00757917">
        <w:rPr>
          <w:cs/>
        </w:rPr>
        <w:t>กำไรหรือขาดทุนที่เกิดขึ้นจากการสูญเสียการควบคุมในบริษัทย่อยรับรู้ในกำไรหรือขาดทุน ส่วนได้เสียในบริษัทย่อยเดิมที่ยังคงเหลืออยู่ให้วัดมูลค่าด้วยมูลค่ายุติธรรม ณ วันที่สูญเสียการควบคุม</w:t>
      </w:r>
    </w:p>
    <w:p w14:paraId="53B0C4F5" w14:textId="77777777" w:rsidR="009666A6" w:rsidRPr="00757917" w:rsidRDefault="009666A6" w:rsidP="002C25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</w:p>
    <w:p w14:paraId="0171AA8D" w14:textId="0FF58ACA" w:rsidR="002C252F" w:rsidRPr="00757917" w:rsidRDefault="002C252F" w:rsidP="00D446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ส่วนได้เสียในเงินลงทุนที่บันทึกตามวิธีส่วนได้เสีย</w:t>
      </w:r>
    </w:p>
    <w:p w14:paraId="00A89A86" w14:textId="77777777" w:rsidR="002C252F" w:rsidRPr="00757917" w:rsidRDefault="002C252F" w:rsidP="002C252F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บริษัทร่วมเป็นกิจการที่กลุ่มบริษัทมีอิทธิพลอย่างมีนัยสำคัญโดยมีอำนาจเข้าไปมีส่วนร่วมในการตัดสินใจเกี่ยวกับนโยบายทางการเงินและการดำเนินงานแต่ไม่ถึงระดับที่จะควบคุมหรือควบคุมร่วมในนโยบายดังกล่าว  การร่วมค้าเป็นการร่วมการงานที่กลุ่มบริษัทมีการควบคุมร่วมในการงานนั้น โดยมีสิทธิในสินทรัพย์สุทธิของการร่วมการงานนั้นมากกว่าการมีสิทธิในสินทรัพย์และภาระผูกพันในหนี้สินที่เกี่ยวข้องกับการร่วมการงานนั้น</w:t>
      </w:r>
    </w:p>
    <w:p w14:paraId="5F3CBC1A" w14:textId="77777777" w:rsidR="002C252F" w:rsidRPr="00757917" w:rsidRDefault="002C252F" w:rsidP="002C252F">
      <w:pPr>
        <w:pStyle w:val="BodyText"/>
        <w:spacing w:after="0"/>
        <w:ind w:left="540"/>
        <w:jc w:val="both"/>
        <w:rPr>
          <w:rFonts w:ascii="Angsana New" w:hAnsi="Angsana New"/>
          <w:sz w:val="30"/>
          <w:szCs w:val="30"/>
        </w:rPr>
      </w:pPr>
    </w:p>
    <w:p w14:paraId="7035BC09" w14:textId="23807EF3" w:rsidR="009B5526" w:rsidRPr="00757917" w:rsidRDefault="00D446EB" w:rsidP="009B5526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กลุ่มบริษัทรับรู้เงินลงทุนในบริษัทร่วมและการร่วมค้าตามวิธีส่วนได้เสีย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โดยรับรู้รายการเมื่อเริ่มแรกด้วยราคาทุนซึ่งรวมถึงต้นทุนการทำรายการ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ภายหลังการรับรู้รายการเริ่มแรก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่วนแบ่งกำไรหรือขาดทุนและกำไรขาดทุนเบ็ดเสร็จอื่นของเงินลงทุนที่บันทึกตามวิธีส่วนได้เสียของกลุ่ม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จะถูกบันทึกในงบการเงินรวมจนถึงวันที่ความมีอิทธิพลอย่างมีนัยสำคัญหรือการควบคุมร่วมสิ้นสุดลง</w:t>
      </w:r>
    </w:p>
    <w:p w14:paraId="023BC505" w14:textId="67309DC1" w:rsidR="00A42526" w:rsidRPr="00757917" w:rsidRDefault="00A4252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sz w:val="30"/>
          <w:szCs w:val="30"/>
          <w:cs/>
        </w:rPr>
      </w:pPr>
      <w:r w:rsidRPr="00757917">
        <w:rPr>
          <w:sz w:val="30"/>
          <w:szCs w:val="30"/>
          <w:cs/>
        </w:rPr>
        <w:br w:type="page"/>
      </w:r>
    </w:p>
    <w:p w14:paraId="48189096" w14:textId="78E30F60" w:rsidR="00AF3E9C" w:rsidRPr="00757917" w:rsidRDefault="00AF3E9C" w:rsidP="00D446EB">
      <w:pPr>
        <w:pStyle w:val="BodyText2"/>
        <w:tabs>
          <w:tab w:val="left" w:pos="540"/>
        </w:tabs>
        <w:spacing w:line="240" w:lineRule="atLeast"/>
        <w:ind w:left="540"/>
        <w:rPr>
          <w:rFonts w:eastAsia="EucrosiaUPCBold"/>
          <w:i/>
          <w:iCs/>
        </w:rPr>
      </w:pPr>
      <w:r w:rsidRPr="00757917">
        <w:rPr>
          <w:rFonts w:eastAsia="EucrosiaUPCBold"/>
          <w:i/>
          <w:iCs/>
          <w:cs/>
        </w:rPr>
        <w:lastRenderedPageBreak/>
        <w:t>การตัดรายการในงบการเงินรวม</w:t>
      </w:r>
    </w:p>
    <w:p w14:paraId="569DC811" w14:textId="4B935F88" w:rsidR="00EC4C04" w:rsidRPr="00757917" w:rsidRDefault="00AF3E9C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  <w:r w:rsidRPr="00757917">
        <w:rPr>
          <w:rFonts w:ascii="Angsana New" w:hAnsi="Angsana New"/>
          <w:sz w:val="30"/>
          <w:szCs w:val="30"/>
          <w:cs/>
          <w:lang w:val="th-TH"/>
        </w:rPr>
        <w:t>ยอดคงเหลือและรายการบัญชีระหว่างกิจการในกลุ่ม รวมถึงรายได้ หรือค่าใช้จ่ายที่ยังไม่เกิดขึ้นจริงซึ่งเป็นผลมาจากรายการระหว่างกิจการในกลุ่ม ถูกตัดรายการในการจัดทำงบการเงินรวม กำไรที่ยังไม่เกิดขึ้นจริงซึ่งเป็นผลมาจากรายการกับบริษัทร่วมและ</w:t>
      </w:r>
      <w:r w:rsidR="006048F7" w:rsidRPr="00757917">
        <w:rPr>
          <w:rFonts w:ascii="Angsana New" w:hAnsi="Angsana New" w:hint="cs"/>
          <w:sz w:val="30"/>
          <w:szCs w:val="30"/>
          <w:cs/>
          <w:lang w:val="th-TH"/>
        </w:rPr>
        <w:t>การร่วมค้า</w:t>
      </w:r>
      <w:r w:rsidRPr="00757917">
        <w:rPr>
          <w:rFonts w:ascii="Angsana New" w:hAnsi="Angsana New"/>
          <w:sz w:val="30"/>
          <w:szCs w:val="30"/>
          <w:cs/>
          <w:lang w:val="th-TH"/>
        </w:rPr>
        <w:t>ถูกตัดรายการกับเงินลงทุนเท่าที่กลุ่มบริษัทมีส่วนได้เสียในกิจการที่ถูกลงทุนนั้น ขาดทุนที่ยังไม่เกิดขึ้นจริงถูกตัดรายการในลักษณะเดียวกับกำไรที่ยังไม่เกิดขึ้นจริง แต่เท่าที่เมื่อไม่มีหลักฐานการด้อยค่าเกิดขึ้น</w:t>
      </w:r>
    </w:p>
    <w:p w14:paraId="217466BC" w14:textId="1393022D" w:rsidR="00EA38FD" w:rsidRPr="00757917" w:rsidRDefault="00EA38FD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0BE813E9" w14:textId="1A26CA89" w:rsidR="00D446EB" w:rsidRPr="00757917" w:rsidRDefault="00D446EB" w:rsidP="00D446EB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เงิน</w:t>
      </w: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ลงทุนในบริษัทย่อย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บริษัทร่วมและการร่วมค้า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</w:p>
    <w:p w14:paraId="09C74048" w14:textId="61509AEC" w:rsidR="00D446EB" w:rsidRPr="00757917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lang w:val="th-TH"/>
        </w:rPr>
      </w:pPr>
    </w:p>
    <w:p w14:paraId="6C54424C" w14:textId="2996C4B2" w:rsidR="00D446EB" w:rsidRPr="00757917" w:rsidRDefault="00D446EB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เงินลงทุนในบริษัทย่อย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บริษัทร่วมและการร่วมค้าในงบการเงินเฉพาะกิจการวัดมูลค่าด้วยราคาทุนหักค่าเผื่อการด้อยค่า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กรณีที่บริษัทจำหน่ายเงินลงทุนบางส่วน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ต้นทุนเงินลงทุนคำนวณโดยวิธี</w:t>
      </w:r>
      <w:r w:rsidR="004A2163" w:rsidRPr="00757917">
        <w:rPr>
          <w:rFonts w:ascii="Angsana New" w:hAnsi="Angsana New" w:hint="cs"/>
          <w:sz w:val="30"/>
          <w:szCs w:val="30"/>
          <w:cs/>
        </w:rPr>
        <w:t xml:space="preserve">ถัวเฉลี่ยถ่วงน้ำหนัก </w:t>
      </w:r>
      <w:r w:rsidRPr="00757917">
        <w:rPr>
          <w:rFonts w:ascii="Angsana New" w:hAnsi="Angsana New" w:hint="cs"/>
          <w:sz w:val="30"/>
          <w:szCs w:val="30"/>
          <w:cs/>
        </w:rPr>
        <w:t>กำไรขาดทุนจากการขายเงินลงทุนบันทึกในกำไรหรือขาดทุน</w:t>
      </w:r>
    </w:p>
    <w:p w14:paraId="05A633FA" w14:textId="77777777" w:rsidR="006048F7" w:rsidRPr="00757917" w:rsidRDefault="006048F7" w:rsidP="00EC4C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  <w:lang w:val="th-TH"/>
        </w:rPr>
      </w:pPr>
    </w:p>
    <w:p w14:paraId="270758E2" w14:textId="7E11241D" w:rsidR="00CA68AA" w:rsidRPr="00757917" w:rsidRDefault="006D7590" w:rsidP="00936843">
      <w:pPr>
        <w:pStyle w:val="Heading8"/>
        <w:numPr>
          <w:ilvl w:val="1"/>
          <w:numId w:val="20"/>
        </w:numPr>
        <w:spacing w:line="240" w:lineRule="atLeast"/>
        <w:ind w:right="63"/>
        <w:jc w:val="both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เงินตราต่างประเทศ </w:t>
      </w:r>
    </w:p>
    <w:p w14:paraId="1D23CD22" w14:textId="77777777" w:rsidR="00CA68AA" w:rsidRPr="00757917" w:rsidRDefault="00CA68AA" w:rsidP="00CA68AA">
      <w:pPr>
        <w:pStyle w:val="BodyText2"/>
        <w:tabs>
          <w:tab w:val="left" w:pos="540"/>
        </w:tabs>
        <w:spacing w:line="240" w:lineRule="atLeast"/>
        <w:ind w:left="540" w:right="47"/>
        <w:rPr>
          <w:cs/>
        </w:rPr>
      </w:pPr>
    </w:p>
    <w:p w14:paraId="4DCE9065" w14:textId="0BA725D4" w:rsidR="00EA38FD" w:rsidRPr="00757917" w:rsidRDefault="006D7590" w:rsidP="00EA38FD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  <w:r w:rsidRPr="00757917">
        <w:rPr>
          <w:cs/>
        </w:rPr>
        <w:t>รายการบัญชีที่เป็นเงินตราต่างประเทศ</w:t>
      </w:r>
      <w:r w:rsidR="006048F7" w:rsidRPr="00757917">
        <w:rPr>
          <w:rFonts w:hint="cs"/>
          <w:cs/>
        </w:rPr>
        <w:t>รวมถึงสินทรัพย์และหนี้สินที่ไม่เป็นตัวเงินซึ่งเกิดจากการายการบัญชีที่เป็นเงินตราต่างประเทศ</w:t>
      </w:r>
      <w:r w:rsidRPr="00757917">
        <w:rPr>
          <w:cs/>
        </w:rPr>
        <w:t>แปลงค่าเป็นสกุลเงินที่ใช้ในการดำเนินงานของแต่ละบริษัทในกลุ่มบริษัท โดยใช้อัตราแลกเปลี่ยน ณ วันที่เกิดรายการ</w:t>
      </w:r>
      <w:r w:rsidR="00EA38FD" w:rsidRPr="00757917">
        <w:rPr>
          <w:rFonts w:hint="cs"/>
          <w:cs/>
        </w:rPr>
        <w:t xml:space="preserve"> สำหรับ</w:t>
      </w:r>
      <w:r w:rsidR="00EA38FD" w:rsidRPr="00757917">
        <w:rPr>
          <w:cs/>
        </w:rPr>
        <w:t>สินทรัพย์และหนี้สินที่เป็นตัวเงินและเป็นเงินตราต่างประเทศ ณ วันที่รายงาน แปลงค่าเป็นสกุลเงินที่ใช้ในการดำเนินงานโดยใช้อัตราแลกเปลี่ยน ณ วันนั้น</w:t>
      </w:r>
    </w:p>
    <w:p w14:paraId="4148A16B" w14:textId="0886474A" w:rsidR="006D7590" w:rsidRPr="00757917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</w:pPr>
    </w:p>
    <w:p w14:paraId="33EE25B7" w14:textId="5B60BBDC" w:rsidR="006D7590" w:rsidRPr="00757917" w:rsidRDefault="007E08C0" w:rsidP="00E15F38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  <w:r w:rsidRPr="00757917">
        <w:rPr>
          <w:rFonts w:hint="cs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ซึ่งแสดงด้วยมูลค่ายุติธรรม</w:t>
      </w:r>
      <w:r w:rsidRPr="00757917">
        <w:rPr>
          <w:cs/>
        </w:rPr>
        <w:t xml:space="preserve"> </w:t>
      </w:r>
      <w:r w:rsidRPr="00757917">
        <w:rPr>
          <w:rFonts w:hint="cs"/>
          <w:cs/>
        </w:rPr>
        <w:t>แปลงค่าโดยใช้อัตราแลกเปลี่ยน</w:t>
      </w:r>
      <w:r w:rsidRPr="00757917">
        <w:rPr>
          <w:cs/>
        </w:rPr>
        <w:t xml:space="preserve"> </w:t>
      </w:r>
      <w:r w:rsidRPr="00757917">
        <w:rPr>
          <w:rFonts w:hint="cs"/>
          <w:cs/>
        </w:rPr>
        <w:t>ณ</w:t>
      </w:r>
      <w:r w:rsidRPr="00757917">
        <w:rPr>
          <w:cs/>
        </w:rPr>
        <w:t xml:space="preserve"> </w:t>
      </w:r>
      <w:r w:rsidRPr="00757917">
        <w:rPr>
          <w:rFonts w:hint="cs"/>
          <w:cs/>
        </w:rPr>
        <w:t>วันที่มีการวัดมูลค่ายุติธรรม</w:t>
      </w:r>
    </w:p>
    <w:p w14:paraId="5229A064" w14:textId="77777777" w:rsidR="00E15F38" w:rsidRPr="00757917" w:rsidRDefault="00E15F38" w:rsidP="00E15F38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</w:p>
    <w:p w14:paraId="21FAFE09" w14:textId="38AC7D1C" w:rsidR="006D7590" w:rsidRPr="00757917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olor w:val="000000"/>
        </w:rPr>
      </w:pPr>
      <w:r w:rsidRPr="00757917">
        <w:rPr>
          <w:color w:val="000000"/>
          <w:cs/>
        </w:rPr>
        <w:t>ผลต่างของอัตราแลกเปลี่ยนที่เกิดขึ้นจากการแปลงค่าให้รับรู้เป็นกำไรหรือขาดทุนในงวดบัญชีนั้น</w:t>
      </w:r>
      <w:r w:rsidR="007E08C0" w:rsidRPr="00757917">
        <w:rPr>
          <w:rFonts w:hint="cs"/>
          <w:color w:val="000000"/>
          <w:cs/>
        </w:rPr>
        <w:t xml:space="preserve"> แต่ผลต่างของอัตราแลกเปลี่ยนที่เกิดขึ้นจากการแปลงค่าของรายการดังต่อไปนี้จะรับรู้เข้ากำไรขาดทุนเบ็ดเสร็จอื่น</w:t>
      </w:r>
      <w:r w:rsidR="007E08C0" w:rsidRPr="00757917">
        <w:rPr>
          <w:color w:val="000000"/>
          <w:cs/>
        </w:rPr>
        <w:t xml:space="preserve"> </w:t>
      </w:r>
    </w:p>
    <w:p w14:paraId="035553ED" w14:textId="77777777" w:rsidR="007E08C0" w:rsidRPr="00757917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rFonts w:asciiTheme="majorBidi" w:hAnsiTheme="majorBidi" w:cstheme="majorBidi"/>
          <w:color w:val="000000" w:themeColor="text1"/>
        </w:rPr>
      </w:pPr>
      <w:r w:rsidRPr="00757917">
        <w:rPr>
          <w:rFonts w:asciiTheme="majorBidi" w:hAnsiTheme="majorBidi" w:cstheme="majorBidi"/>
          <w:color w:val="000000" w:themeColor="text1"/>
          <w:cs/>
        </w:rPr>
        <w:t xml:space="preserve">เงินลงทุนในตราสารทุนที่กำหนดให้วัดมูลค่าด้วยมูลค่ายุติธรรมผ่านกำไรขาดทุนเบ็ดเสร็จอื่น </w:t>
      </w:r>
      <w:r w:rsidRPr="00757917">
        <w:rPr>
          <w:rFonts w:asciiTheme="majorBidi" w:hAnsiTheme="majorBidi" w:cstheme="majorBidi"/>
          <w:i/>
          <w:iCs/>
          <w:color w:val="000000" w:themeColor="text1"/>
          <w:cs/>
        </w:rPr>
        <w:t>(</w:t>
      </w:r>
      <w:r w:rsidRPr="00757917">
        <w:rPr>
          <w:rFonts w:asciiTheme="majorBidi" w:hAnsiTheme="majorBidi" w:cstheme="majorBidi"/>
          <w:i/>
          <w:iCs/>
          <w:color w:val="000000" w:themeColor="text1"/>
        </w:rPr>
        <w:t xml:space="preserve">2563: </w:t>
      </w:r>
      <w:r w:rsidRPr="00757917">
        <w:rPr>
          <w:rFonts w:asciiTheme="majorBidi" w:hAnsiTheme="majorBidi" w:cstheme="majorBidi" w:hint="cs"/>
          <w:i/>
          <w:iCs/>
          <w:color w:val="000000" w:themeColor="text1"/>
          <w:cs/>
        </w:rPr>
        <w:t>ตราสารทุนที่ถือไว้เผื่อขาย)</w:t>
      </w:r>
      <w:r w:rsidRPr="00757917">
        <w:rPr>
          <w:rFonts w:asciiTheme="majorBidi" w:hAnsiTheme="majorBidi" w:cstheme="majorBidi"/>
          <w:color w:val="000000" w:themeColor="text1"/>
          <w:cs/>
        </w:rPr>
        <w:t xml:space="preserve"> (เว้นแต่การด้อยค่า ผลต่างจากอัตราแลกเปลี่ยนที่เคยรับรู้เข้ากำไรขาดทุนเบ็ดเสร็จอื่นจะถูกจัดประเภทใหม่ไปเข้ากำไรหรือขาดทุน)</w:t>
      </w:r>
    </w:p>
    <w:p w14:paraId="7B815A00" w14:textId="77777777" w:rsidR="007E08C0" w:rsidRPr="00757917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rFonts w:asciiTheme="majorBidi" w:hAnsiTheme="majorBidi" w:cstheme="majorBidi"/>
          <w:color w:val="000000" w:themeColor="text1"/>
        </w:rPr>
      </w:pPr>
      <w:r w:rsidRPr="00757917">
        <w:rPr>
          <w:rFonts w:asciiTheme="majorBidi" w:hAnsiTheme="majorBidi" w:cstheme="majorBidi"/>
          <w:color w:val="000000" w:themeColor="text1"/>
          <w:cs/>
        </w:rPr>
        <w:t>หนี้สินทางการเงินที่ใช้ป้องกันความเสี่ยงของเงินลงทุนสุทธิในหน่วยงานในต่างประเทศ เฉพาะส่วนที่มีประสิทธิผล และ</w:t>
      </w:r>
    </w:p>
    <w:p w14:paraId="20732D6B" w14:textId="382B1E23" w:rsidR="007E08C0" w:rsidRPr="00757917" w:rsidRDefault="007E08C0" w:rsidP="00074552">
      <w:pPr>
        <w:pStyle w:val="BodyText2"/>
        <w:numPr>
          <w:ilvl w:val="0"/>
          <w:numId w:val="43"/>
        </w:numPr>
        <w:spacing w:line="240" w:lineRule="atLeast"/>
        <w:ind w:left="810" w:right="43" w:hanging="270"/>
        <w:jc w:val="thaiDistribute"/>
        <w:rPr>
          <w:color w:val="000000"/>
        </w:rPr>
      </w:pPr>
      <w:r w:rsidRPr="00757917">
        <w:rPr>
          <w:rFonts w:asciiTheme="majorBidi" w:hAnsiTheme="majorBidi" w:cstheme="majorBidi"/>
          <w:color w:val="000000" w:themeColor="text1"/>
          <w:cs/>
        </w:rPr>
        <w:t>การป้องกันความเสี่ยงในกระแสเงินสด เฉพาะส่วนที่มีประสิทธิผล</w:t>
      </w:r>
    </w:p>
    <w:p w14:paraId="4DCC2C7F" w14:textId="77777777" w:rsidR="007E08C0" w:rsidRPr="00757917" w:rsidRDefault="007E08C0" w:rsidP="006D7590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i/>
          <w:iCs/>
          <w:color w:val="0000FF"/>
          <w:cs/>
        </w:rPr>
      </w:pPr>
    </w:p>
    <w:p w14:paraId="542387BB" w14:textId="64316F6D" w:rsidR="006D7590" w:rsidRPr="00757917" w:rsidRDefault="006D7590" w:rsidP="006D7590">
      <w:pPr>
        <w:pStyle w:val="BodyText2"/>
        <w:tabs>
          <w:tab w:val="left" w:pos="540"/>
        </w:tabs>
        <w:spacing w:line="240" w:lineRule="atLeast"/>
        <w:ind w:left="540" w:right="43"/>
        <w:rPr>
          <w:cs/>
        </w:rPr>
      </w:pPr>
      <w:r w:rsidRPr="00757917">
        <w:rPr>
          <w:i/>
          <w:iCs/>
          <w:cs/>
        </w:rPr>
        <w:lastRenderedPageBreak/>
        <w:t>หน่วยงานในต่างประเทศ</w:t>
      </w:r>
    </w:p>
    <w:p w14:paraId="721AEA8C" w14:textId="77777777" w:rsidR="006D7590" w:rsidRPr="00757917" w:rsidRDefault="00A433DC" w:rsidP="00A433DC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cs/>
        </w:rPr>
      </w:pPr>
      <w:r w:rsidRPr="00757917">
        <w:rPr>
          <w:cs/>
        </w:rPr>
        <w:t>สินทรัพย์และหนี้สินของหน่วยงานในต่างประเทศแปลงค่าเป็นเงินบาทโดยใช้อัตราแลกเปลี่ยน ณ วันที่รายงาน</w:t>
      </w:r>
    </w:p>
    <w:p w14:paraId="0DA4DFFE" w14:textId="77777777" w:rsidR="00A433DC" w:rsidRPr="00757917" w:rsidRDefault="00A433DC" w:rsidP="006D7590">
      <w:pPr>
        <w:pStyle w:val="BodyText2"/>
        <w:tabs>
          <w:tab w:val="left" w:pos="540"/>
        </w:tabs>
        <w:spacing w:line="240" w:lineRule="atLeast"/>
        <w:ind w:left="540" w:right="43"/>
        <w:rPr>
          <w:sz w:val="22"/>
          <w:szCs w:val="22"/>
          <w:cs/>
        </w:rPr>
      </w:pPr>
    </w:p>
    <w:p w14:paraId="576E70BB" w14:textId="615B7AFC" w:rsidR="006D7590" w:rsidRPr="00757917" w:rsidRDefault="006D7590" w:rsidP="005943D5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spacing w:val="-2"/>
        </w:rPr>
      </w:pPr>
      <w:r w:rsidRPr="00757917">
        <w:rPr>
          <w:spacing w:val="-2"/>
          <w:cs/>
        </w:rPr>
        <w:t>รายได้และค่าใช้จ่ายของหน่วยงานในต่างประเทศแปลงค่าเป็นเงินบาทโดยใช้อัตราแลกเปลี่ยน</w:t>
      </w:r>
      <w:r w:rsidR="00056C79" w:rsidRPr="00757917">
        <w:rPr>
          <w:spacing w:val="-2"/>
          <w:cs/>
        </w:rPr>
        <w:t>ที่ใกล้เคียงกับอัตรา</w:t>
      </w:r>
      <w:r w:rsidR="005943D5" w:rsidRPr="00757917">
        <w:rPr>
          <w:spacing w:val="-2"/>
          <w:cs/>
        </w:rPr>
        <w:br/>
      </w:r>
      <w:r w:rsidR="00056C79" w:rsidRPr="00757917">
        <w:rPr>
          <w:spacing w:val="-2"/>
          <w:cs/>
        </w:rPr>
        <w:t>ณ วันที่เกิดรายการ</w:t>
      </w:r>
    </w:p>
    <w:p w14:paraId="418232BA" w14:textId="77777777" w:rsidR="005943D5" w:rsidRPr="00757917" w:rsidRDefault="005943D5" w:rsidP="005943D5">
      <w:pPr>
        <w:pStyle w:val="BodyText2"/>
        <w:tabs>
          <w:tab w:val="left" w:pos="540"/>
        </w:tabs>
        <w:spacing w:line="240" w:lineRule="atLeast"/>
        <w:ind w:left="540" w:right="43"/>
        <w:jc w:val="thaiDistribute"/>
        <w:rPr>
          <w:spacing w:val="-2"/>
          <w:sz w:val="20"/>
          <w:szCs w:val="20"/>
          <w:cs/>
        </w:rPr>
      </w:pPr>
    </w:p>
    <w:p w14:paraId="08102F25" w14:textId="39543316" w:rsidR="00173358" w:rsidRPr="00757917" w:rsidRDefault="006D7590" w:rsidP="003B0EB7">
      <w:pPr>
        <w:pStyle w:val="BodyText2"/>
        <w:spacing w:line="240" w:lineRule="atLeast"/>
        <w:ind w:left="540" w:right="43"/>
        <w:jc w:val="thaiDistribute"/>
      </w:pPr>
      <w:r w:rsidRPr="00757917">
        <w:rPr>
          <w:cs/>
        </w:rPr>
        <w:t xml:space="preserve">ผลต่างจากอัตราแลกเปลี่ยนที่เกิดจากการแปลงค่าบันทึกในกำไรขาดทุนเบ็ดเสร็จอื่น และแสดงเป็นรายการผลต่างจากอัตราแลกเปลี่ยนในส่วนของผู้ถือหุ้น จนกว่ามีการจำหน่ายเงินลงทุนนั้นออกไป </w:t>
      </w:r>
    </w:p>
    <w:p w14:paraId="79081FEC" w14:textId="767F55F9" w:rsidR="009B5526" w:rsidRPr="00757917" w:rsidRDefault="009B5526" w:rsidP="003B0EB7">
      <w:pPr>
        <w:pStyle w:val="BodyText2"/>
        <w:spacing w:line="240" w:lineRule="atLeast"/>
        <w:ind w:left="540" w:right="43"/>
        <w:jc w:val="thaiDistribute"/>
        <w:rPr>
          <w:sz w:val="22"/>
          <w:szCs w:val="22"/>
        </w:rPr>
      </w:pPr>
    </w:p>
    <w:p w14:paraId="05756C7E" w14:textId="77777777" w:rsidR="006D7590" w:rsidRPr="00757917" w:rsidRDefault="006D7590" w:rsidP="006D7590">
      <w:pPr>
        <w:pStyle w:val="BodyText"/>
        <w:shd w:val="clear" w:color="auto" w:fill="FFFFFF"/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เมื่อหน่วยงานต่างประเทศถูกจำหน่ายส่วนได้เสียทั้งหมดหรือเพียงบางส่วนที่ทำให้สูญเสียการควบคุม ความมีอิทธิพลอย่างมีสาระสำคัญ หรือการควบคุมร่วมกัน ผลสะสมของผลต่างจากอัตราแลกเปลี่ยนที่เกี่ยวข้องกับหน่วยงานต่างประเทศนั้นต้องถูกจัดประเภทเป็นกำไรหรือขาดทุนโดยเป็นส่วนหนึ่งของกำไรขาดทุนจากการจำหน่าย หากกลุ่มบริษัทจำหน่ายส่วนได้เสียในบริษัทย่อยเพียงบางส่วนแต่ยังคงมีการควบคุม ผลสะสมต้องถูกปันสัดส่วนให้กับส่วนของผู้ถือหุ้นที่ไม่มีอำนาจควบคุม หากกลุ่มบริษัทจำหน่ายเงินลงทุนในบริษัทร่วมหรือการร่วมค้าเพียงบางส่วนโดยที่กลุ่มบริษัทยังคงมีอิทธิพลหรือการควบคุมร่วมที่มีสาระสำคัญอยู่ กลุ่มบริษัทต้องจัดประเภทยอดสะสมบางส่วนที่เกี่ยวข้องเป็นกำไรหรือขาดทุน</w:t>
      </w:r>
    </w:p>
    <w:p w14:paraId="04CFC5CA" w14:textId="77777777" w:rsidR="00F83005" w:rsidRPr="00757917" w:rsidRDefault="00F83005" w:rsidP="006208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</w:rPr>
      </w:pPr>
    </w:p>
    <w:p w14:paraId="51F9C72B" w14:textId="0AC4F9F3" w:rsidR="004263A9" w:rsidRPr="00757917" w:rsidRDefault="006D759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รายการที่เป็นตัวเงินที่เป็นลูกหนี้หรือเจ้าหนี้กับหน่วยงานในต่างประเทศ ซึ่งรายการดังกล่าวมิได้คาดหมายว่าจะมีแผนการชำระหนี้หรือไม่มีความเป็นไปได้ว่าจะชำระเงินในอนาคตอันใกล้  กำไรและขาดทุนจากอัตราแลกเปลี่ยนจากรายการทางการเงินดังกล่าวจะถูกพิจารณาเป็นส่วนหนึ่งของเงินลงทุนสุทธิในหน่วยงานต่างประเทศ และรับรู้ในกำไรขาดทุนเบ็ดเสร็จอื่น และแสดงเป็นรายการผลต่างจากอัตราแลกเปลี่ยนในส่วนของผู้ถือหุ้น จนกว่ามีการจำหน่ายเงินลงทุนนั้นออกไป</w:t>
      </w:r>
    </w:p>
    <w:p w14:paraId="41B58A5D" w14:textId="77777777" w:rsidR="00C02E30" w:rsidRPr="00757917" w:rsidRDefault="00C02E30" w:rsidP="00F743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</w:rPr>
      </w:pPr>
    </w:p>
    <w:p w14:paraId="3F905E34" w14:textId="19B26713" w:rsidR="008E21E9" w:rsidRPr="00757917" w:rsidRDefault="008E21E9" w:rsidP="008E21E9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เครื่องมือทางการเงิน</w:t>
      </w:r>
    </w:p>
    <w:p w14:paraId="35ECD2A5" w14:textId="6C29047D" w:rsidR="008E21E9" w:rsidRPr="00757917" w:rsidRDefault="008E21E9" w:rsidP="006208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</w:rPr>
      </w:pPr>
    </w:p>
    <w:p w14:paraId="67D603D9" w14:textId="21A891DA" w:rsidR="008E21E9" w:rsidRPr="00757917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</w:pPr>
      <w:r w:rsidRPr="00757917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460DDC" w:rsidRPr="00757917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>1</w:t>
      </w:r>
      <w:r w:rsidRPr="00757917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 xml:space="preserve"> </w:t>
      </w:r>
      <w:r w:rsidRPr="00757917">
        <w:rPr>
          <w:rFonts w:asciiTheme="majorBidi" w:eastAsia="EucrosiaUPCBold" w:hAnsiTheme="majorBidi" w:cstheme="majorBidi" w:hint="cs"/>
          <w:b/>
          <w:bCs/>
          <w:i/>
          <w:iCs/>
          <w:sz w:val="30"/>
          <w:szCs w:val="30"/>
          <w:cs/>
        </w:rPr>
        <w:t xml:space="preserve">ตุลาคม </w:t>
      </w:r>
      <w:r w:rsidR="00460DDC" w:rsidRPr="00757917">
        <w:rPr>
          <w:rFonts w:asciiTheme="majorBidi" w:eastAsia="EucrosiaUPCBold" w:hAnsiTheme="majorBidi" w:cstheme="majorBidi"/>
          <w:b/>
          <w:bCs/>
          <w:i/>
          <w:iCs/>
          <w:sz w:val="30"/>
          <w:szCs w:val="30"/>
        </w:rPr>
        <w:t>2563</w:t>
      </w:r>
    </w:p>
    <w:p w14:paraId="185E7EBD" w14:textId="77777777" w:rsidR="008E21E9" w:rsidRPr="00757917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Theme="majorBidi" w:eastAsia="Calibri" w:hAnsiTheme="majorBidi" w:cstheme="majorBidi"/>
          <w:sz w:val="20"/>
          <w:szCs w:val="20"/>
        </w:rPr>
      </w:pPr>
    </w:p>
    <w:p w14:paraId="7C30E981" w14:textId="2A4CEB6E" w:rsidR="008E21E9" w:rsidRPr="00757917" w:rsidRDefault="008E21E9" w:rsidP="008E21E9">
      <w:pPr>
        <w:pStyle w:val="BodyText"/>
        <w:shd w:val="clear" w:color="auto" w:fill="FFFFFF"/>
        <w:tabs>
          <w:tab w:val="clear" w:pos="227"/>
          <w:tab w:val="clear" w:pos="454"/>
          <w:tab w:val="clear" w:pos="680"/>
        </w:tabs>
        <w:spacing w:after="0" w:line="240" w:lineRule="auto"/>
        <w:ind w:left="540"/>
        <w:jc w:val="thaiDistribute"/>
        <w:rPr>
          <w:rFonts w:asciiTheme="majorBidi" w:eastAsia="EucrosiaUPCBold" w:hAnsiTheme="majorBidi" w:cstheme="majorBidi"/>
          <w:i/>
          <w:iCs/>
          <w:sz w:val="30"/>
          <w:szCs w:val="30"/>
        </w:rPr>
      </w:pPr>
      <w:r w:rsidRPr="00757917">
        <w:rPr>
          <w:rFonts w:asciiTheme="majorBidi" w:eastAsia="EucrosiaUPCBold" w:hAnsiTheme="majorBidi" w:cstheme="majorBidi"/>
          <w:i/>
          <w:iCs/>
          <w:sz w:val="30"/>
          <w:szCs w:val="30"/>
        </w:rPr>
        <w:t>(</w:t>
      </w:r>
      <w:r w:rsidRPr="00757917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>ง</w:t>
      </w:r>
      <w:r w:rsidRPr="00757917">
        <w:rPr>
          <w:rFonts w:asciiTheme="majorBidi" w:eastAsia="EucrosiaUPCBold" w:hAnsiTheme="majorBidi" w:cstheme="majorBidi"/>
          <w:i/>
          <w:iCs/>
          <w:sz w:val="30"/>
          <w:szCs w:val="30"/>
        </w:rPr>
        <w:t>.</w:t>
      </w:r>
      <w:r w:rsidR="00460DDC" w:rsidRPr="00757917">
        <w:rPr>
          <w:rFonts w:asciiTheme="majorBidi" w:eastAsia="EucrosiaUPCBold" w:hAnsiTheme="majorBidi" w:cstheme="majorBidi"/>
          <w:i/>
          <w:iCs/>
          <w:sz w:val="30"/>
          <w:szCs w:val="30"/>
        </w:rPr>
        <w:t>1</w:t>
      </w:r>
      <w:r w:rsidRPr="00757917">
        <w:rPr>
          <w:rFonts w:asciiTheme="majorBidi" w:eastAsia="EucrosiaUPCBold" w:hAnsiTheme="majorBidi" w:cstheme="majorBidi"/>
          <w:i/>
          <w:iCs/>
          <w:sz w:val="30"/>
          <w:szCs w:val="30"/>
        </w:rPr>
        <w:t xml:space="preserve">) </w:t>
      </w:r>
      <w:r w:rsidRPr="00757917">
        <w:rPr>
          <w:rFonts w:asciiTheme="majorBidi" w:eastAsia="EucrosiaUPCBold" w:hAnsiTheme="majorBidi" w:cstheme="majorBidi"/>
          <w:i/>
          <w:iCs/>
          <w:sz w:val="30"/>
          <w:szCs w:val="30"/>
          <w:cs/>
        </w:rPr>
        <w:t xml:space="preserve">การจัดประเภทและการวัดมูลค่า </w:t>
      </w:r>
    </w:p>
    <w:p w14:paraId="46276BB5" w14:textId="77777777" w:rsidR="00843EAC" w:rsidRPr="00757917" w:rsidRDefault="008E21E9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bookmarkStart w:id="6" w:name="_Hlk65750396"/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ตราสารหนี้ที่กลุ่มบริษัทเป็นผู้ออกรับรู้รายการเมื่อเริ่มแรกเมื่อมีการออกตราสารหนี้ สินทรัพย์ทางการเงินและหนี้สินทางการเงินอื่น ๆ (นอกเหนือจากลูกหนี้การค้า (ดูหมายเหตุข้อ </w:t>
      </w:r>
      <w:r w:rsidR="00460DDC" w:rsidRPr="00757917">
        <w:rPr>
          <w:rFonts w:asciiTheme="majorBidi" w:hAnsiTheme="majorBidi" w:cstheme="majorBidi"/>
          <w:color w:val="000000"/>
          <w:sz w:val="30"/>
          <w:szCs w:val="30"/>
        </w:rPr>
        <w:t>4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(ฉ)) รับรู้รายการเมื่อเริ่มแรกเมื่อกลุ่มบริษัทเป็น</w:t>
      </w:r>
      <w:r w:rsidRPr="00757917">
        <w:rPr>
          <w:rFonts w:asciiTheme="majorBidi" w:eastAsia="Times New Roman" w:hAnsiTheme="majorBidi" w:cstheme="majorBidi"/>
          <w:color w:val="000000"/>
          <w:sz w:val="30"/>
          <w:szCs w:val="30"/>
          <w:cs/>
        </w:rPr>
        <w:t>คู่สัญญาตามข้อกำหนดของเครื่องมือทางการเงินนั้น และวัดมูลค่า</w:t>
      </w:r>
      <w:r w:rsidRPr="00757917">
        <w:rPr>
          <w:rFonts w:asciiTheme="majorBidi" w:hAnsiTheme="majorBidi" w:cstheme="majorBidi"/>
          <w:sz w:val="30"/>
          <w:szCs w:val="30"/>
          <w:cs/>
        </w:rPr>
        <w:t>ด้วยมูลค่ายุติธรรมโดยรวมต้นทุนการทำรายการที่เกี่ยวข้องโดยตรงกับการได้มาหรือการออกตราสาร</w:t>
      </w:r>
      <w:r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>เว้นแต่สินทรัพย์ทางการเงินและหนี้สินทางการเงิน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ที่วัดมูลค่าด้วยมูลค่ายุติธรรมผ่านกำไรหรือขาดทุน จะวัดมูลค่าเมื่อเริ่มแรกและภายหลังด้วยมูลค่ายุติธรรม</w:t>
      </w:r>
      <w:bookmarkEnd w:id="6"/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และต้นทุนการทำรายการที่เกี่ยวข้องโดยตรงกับการได้มา</w:t>
      </w:r>
      <w:r w:rsidRPr="00757917">
        <w:rPr>
          <w:rFonts w:asciiTheme="majorBidi" w:hAnsiTheme="majorBidi" w:cstheme="majorBidi"/>
          <w:sz w:val="30"/>
          <w:szCs w:val="30"/>
          <w:cs/>
        </w:rPr>
        <w:t>หรือการออกตราสา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ร</w:t>
      </w:r>
      <w:r w:rsidRPr="00757917">
        <w:rPr>
          <w:rFonts w:asciiTheme="majorBidi" w:hAnsiTheme="majorBidi" w:cstheme="majorBidi"/>
          <w:sz w:val="30"/>
          <w:szCs w:val="30"/>
          <w:cs/>
        </w:rPr>
        <w:t>นั้นบันทึกในกำไรหรือขาดทุน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 </w:t>
      </w:r>
      <w:r w:rsidR="009718C7" w:rsidRPr="00757917">
        <w:rPr>
          <w:rFonts w:asciiTheme="majorBidi" w:hAnsiTheme="majorBidi" w:cstheme="majorBidi" w:hint="cs"/>
          <w:color w:val="000000"/>
          <w:sz w:val="30"/>
          <w:szCs w:val="30"/>
          <w:cs/>
        </w:rPr>
        <w:t xml:space="preserve"> </w:t>
      </w:r>
    </w:p>
    <w:p w14:paraId="54561F95" w14:textId="0FA4F3BE" w:rsidR="008E21E9" w:rsidRPr="00757917" w:rsidRDefault="008E21E9" w:rsidP="009718C7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eastAsia="Calibri" w:hAnsiTheme="majorBidi" w:cstheme="majorBidi"/>
          <w:color w:val="FF0000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lastRenderedPageBreak/>
        <w:t>ณ วันที่รับรู้รายการเมื่อเริ่มแรก สินทรัพย์ทางการเงินจะถูกจัดประเภทรายการตามการวัดมูลค่า ได้แก่ การวัดมูลค่าด้วยราคาทุนตัดจำหน่าย มูลค่ายุติธรรมผ่านกำไรขาดทุนเบ็ดเสร็จอื่น หรือมูลค่ายุติธรรมผ่านกำไรหรือขาดทุน สินทรัพย์ทางการเงินจะไม่ถูกจัดประเภทรายการใหม่ภายหลังการรับรู้รายการเมื่อ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เริ่มแรกเว้นแต่กลุ่มบริษัทมีการ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เปลี่ยนแปลงโมเดลธุรกิจในการบริหารสินทรัพย์ทางการเงิน ในกรณีดังกล่าวสินทรัพย์ทางการเงินที่ได้รับผลกระทบทั้งหมดจะถูกจัดประเภทรายการใหม่โดยทันทีเป็นต้นไปนับจากวันที่มีการเปลี่ยนแปลงการจัดประเภท </w:t>
      </w:r>
    </w:p>
    <w:p w14:paraId="07068893" w14:textId="77777777" w:rsidR="008E21E9" w:rsidRPr="00757917" w:rsidRDefault="008E21E9" w:rsidP="008E21E9">
      <w:pPr>
        <w:tabs>
          <w:tab w:val="left" w:pos="1440"/>
        </w:tabs>
        <w:spacing w:line="240" w:lineRule="auto"/>
        <w:ind w:left="900"/>
        <w:jc w:val="thaiDistribute"/>
        <w:rPr>
          <w:rFonts w:asciiTheme="majorBidi" w:hAnsiTheme="majorBidi" w:cstheme="majorBidi"/>
          <w:color w:val="0000FF"/>
          <w:sz w:val="30"/>
          <w:szCs w:val="30"/>
        </w:rPr>
      </w:pPr>
    </w:p>
    <w:p w14:paraId="20B22308" w14:textId="07EDAB88" w:rsidR="008E21E9" w:rsidRPr="00757917" w:rsidRDefault="008E21E9" w:rsidP="008E21E9">
      <w:pPr>
        <w:pStyle w:val="BodyText"/>
        <w:shd w:val="clear" w:color="auto" w:fill="FFFFFF"/>
        <w:spacing w:after="0" w:line="240" w:lineRule="auto"/>
        <w:ind w:left="900"/>
        <w:jc w:val="thaiDistribute"/>
        <w:rPr>
          <w:rFonts w:asciiTheme="majorBidi" w:hAnsi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ณ วันที่รับรู้รายการเมื่อเริ่มแรก หนี้สินทางการเงินจัดประเภทด้วยราคาทุนตัดจำหน่ายตามวิธีดอกเบี้ยที่แท้จริง</w:t>
      </w:r>
      <w:r w:rsidRPr="00757917">
        <w:rPr>
          <w:rFonts w:asciiTheme="majorBidi" w:hAnsiTheme="majorBidi" w:cstheme="majorBidi"/>
          <w:color w:val="000000"/>
          <w:sz w:val="30"/>
          <w:szCs w:val="30"/>
        </w:rPr>
        <w:t xml:space="preserve"> 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ดอกเบี้ยจ่ายและกำไรและขาดทุนจากอัตราแลกเปลี่ยนรับรู้ในกำไรหรือขาดทุน กำไรหรือขาดทุนที่เกิดจากการตัดรายการออกจากบัญชีรับรู้ในกำไรหรือขาดทุน </w:t>
      </w:r>
    </w:p>
    <w:p w14:paraId="6CF6A326" w14:textId="4025E500" w:rsidR="00C02E30" w:rsidRPr="00757917" w:rsidRDefault="00C02E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cs="Cordia New"/>
          <w:sz w:val="8"/>
          <w:szCs w:val="8"/>
        </w:rPr>
      </w:pPr>
    </w:p>
    <w:tbl>
      <w:tblPr>
        <w:tblStyle w:val="TableGrid"/>
        <w:tblW w:w="8910" w:type="dxa"/>
        <w:tblInd w:w="8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0"/>
        <w:gridCol w:w="236"/>
        <w:gridCol w:w="6694"/>
      </w:tblGrid>
      <w:tr w:rsidR="008E21E9" w:rsidRPr="00757917" w14:paraId="74205DBA" w14:textId="77777777" w:rsidTr="008E21E9">
        <w:tc>
          <w:tcPr>
            <w:tcW w:w="1980" w:type="dxa"/>
            <w:hideMark/>
          </w:tcPr>
          <w:p w14:paraId="76F35279" w14:textId="77777777" w:rsidR="008E21E9" w:rsidRPr="00757917" w:rsidRDefault="008E21E9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5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สินทรัพย์ทางการเงินที่วัดมูลค่าด้วยราคาทุนตัดจำหน่าย</w:t>
            </w:r>
          </w:p>
        </w:tc>
        <w:tc>
          <w:tcPr>
            <w:tcW w:w="236" w:type="dxa"/>
          </w:tcPr>
          <w:p w14:paraId="6FAFDDFF" w14:textId="77777777" w:rsidR="008E21E9" w:rsidRPr="00757917" w:rsidRDefault="008E21E9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cs="Cordia New"/>
                <w:sz w:val="30"/>
                <w:szCs w:val="30"/>
              </w:rPr>
            </w:pPr>
          </w:p>
        </w:tc>
        <w:tc>
          <w:tcPr>
            <w:tcW w:w="6694" w:type="dxa"/>
          </w:tcPr>
          <w:p w14:paraId="48E46B29" w14:textId="558536CD" w:rsidR="008E21E9" w:rsidRPr="00757917" w:rsidRDefault="008E21E9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asciiTheme="majorBidi" w:eastAsia="Times New Roman" w:hAnsiTheme="majorBidi" w:cstheme="majorBidi"/>
                <w:b/>
                <w:bCs/>
                <w:color w:val="0000FF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สินทรัพย์เหล่านี้วัดมูลค่าในภายหลังด้วยราคาทุนตัดจำหน่ายตามวิธีดอกเบี้ยที่แท้จริง ราคาทุนตัดจำหน่ายลดลงด้วยผลขาดทุนด้านเครดิตที่คาดว่าจะเกิดขึ้น รายได้ดอกเบี้ย กำไรและขาดทุนจากอัตราแลกเปลี่ยน ผลขาดทุนด้านเครดิตที่คาดว่าจะเกิดขึ้น กำไรหรือขาดทุนที่เกิดจากการตัดรายการออกจากบัญชีรับรู้ในกำไรหรือขาดทุน</w:t>
            </w:r>
          </w:p>
          <w:p w14:paraId="7DEFD08B" w14:textId="77777777" w:rsidR="008E21E9" w:rsidRPr="00757917" w:rsidRDefault="008E21E9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eastAsia="Calibri" w:cs="Cordia New"/>
                <w:sz w:val="30"/>
                <w:szCs w:val="30"/>
              </w:rPr>
            </w:pPr>
          </w:p>
        </w:tc>
      </w:tr>
      <w:tr w:rsidR="008E21E9" w:rsidRPr="00757917" w14:paraId="5F085590" w14:textId="77777777" w:rsidTr="008E21E9">
        <w:tc>
          <w:tcPr>
            <w:tcW w:w="1980" w:type="dxa"/>
            <w:hideMark/>
          </w:tcPr>
          <w:p w14:paraId="07409033" w14:textId="77777777" w:rsidR="008E21E9" w:rsidRPr="00757917" w:rsidRDefault="008E21E9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 w:line="240" w:lineRule="auto"/>
              <w:ind w:right="-15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เงินลงทุนในตราสารทุนที่วัดมูลค่าด้วยมูลค่ายุติธรรมผ่านกำไรขาดทุนเบ็ดเสร็จอื่น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36" w:type="dxa"/>
          </w:tcPr>
          <w:p w14:paraId="52E8A8C0" w14:textId="77777777" w:rsidR="008E21E9" w:rsidRPr="00757917" w:rsidRDefault="008E21E9">
            <w:pPr>
              <w:pStyle w:val="BodyText"/>
              <w:spacing w:after="0" w:line="240" w:lineRule="auto"/>
              <w:ind w:left="160" w:hanging="160"/>
              <w:jc w:val="thaiDistribute"/>
              <w:rPr>
                <w:rFonts w:cs="Cordia New"/>
                <w:sz w:val="30"/>
                <w:szCs w:val="30"/>
              </w:rPr>
            </w:pPr>
          </w:p>
        </w:tc>
        <w:tc>
          <w:tcPr>
            <w:tcW w:w="6694" w:type="dxa"/>
            <w:hideMark/>
          </w:tcPr>
          <w:p w14:paraId="429EBEBE" w14:textId="3D279B0A" w:rsidR="008E21E9" w:rsidRPr="00757917" w:rsidRDefault="008E21E9">
            <w:pPr>
              <w:pStyle w:val="BodyText"/>
              <w:spacing w:after="0" w:line="240" w:lineRule="auto"/>
              <w:ind w:left="160" w:hanging="160"/>
              <w:jc w:val="thaiDistribute"/>
              <w:rPr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สินทรัพย์เหล่านี้วัดมูลค่าในภายหลังด้วยมูลค่ายุติธรรม เงินปันผลรับรู้เป็นรายได้ในกำไรหรือขาดทุนเว้นแต่เงินปันผลดังกล่าวเป็นการคืนทุนของเงินลงทุน กำไรและขาดทุนสุทธิอื่นรับรู้ในกำไรขาดทุนเบ็ดเสร็จอื่นและจะไม่ถูกจัดประเภทรายการใหม่ไปยังกำไรหรือขาดทุน </w:t>
            </w:r>
          </w:p>
        </w:tc>
      </w:tr>
    </w:tbl>
    <w:p w14:paraId="5DC76DA5" w14:textId="77777777" w:rsidR="008E21E9" w:rsidRPr="00757917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rPr>
          <w:rFonts w:ascii="Angsana New" w:eastAsia="Calibri" w:hAnsi="Angsana New"/>
          <w:sz w:val="22"/>
          <w:szCs w:val="22"/>
        </w:rPr>
      </w:pPr>
    </w:p>
    <w:p w14:paraId="46C64834" w14:textId="08CEF50A" w:rsidR="008E21E9" w:rsidRPr="00757917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757917">
        <w:rPr>
          <w:rFonts w:asciiTheme="majorBidi" w:eastAsia="EucrosiaUPCBold" w:hAnsiTheme="majorBidi" w:cstheme="majorBidi"/>
          <w:i/>
          <w:iCs/>
        </w:rPr>
        <w:t>(</w:t>
      </w:r>
      <w:r w:rsidRPr="00757917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757917">
        <w:rPr>
          <w:rFonts w:asciiTheme="majorBidi" w:eastAsia="EucrosiaUPCBold" w:hAnsiTheme="majorBidi" w:cstheme="majorBidi"/>
          <w:i/>
          <w:iCs/>
        </w:rPr>
        <w:t xml:space="preserve">.2) </w:t>
      </w:r>
      <w:r w:rsidRPr="00757917">
        <w:rPr>
          <w:rFonts w:asciiTheme="majorBidi" w:eastAsia="EucrosiaUPCBold" w:hAnsiTheme="majorBidi" w:cstheme="majorBidi" w:hint="cs"/>
          <w:i/>
          <w:iCs/>
          <w:cs/>
        </w:rPr>
        <w:t>การตัดรายการออกจากบัญชีและการหักกลบ</w:t>
      </w:r>
    </w:p>
    <w:p w14:paraId="3FCCD6FF" w14:textId="4318D701" w:rsidR="008E21E9" w:rsidRPr="00757917" w:rsidRDefault="008E21E9" w:rsidP="008E21E9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eastAsia="Times New Roman" w:hAnsiTheme="majorBidi" w:cstheme="majorBidi"/>
          <w:color w:val="000000"/>
          <w:sz w:val="30"/>
          <w:szCs w:val="30"/>
        </w:rPr>
      </w:pPr>
      <w:r w:rsidRPr="00757917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ตัดรายการสินทรัพย์ทางการเงินออกจากบัญชีเมื่อสิทธิตามสัญญาที่จะได้รับกระแสเงินสดจากสินทรัพย์ทางการเงินหมดอายุหรือมีการโอนสิทธิในการรับกระแสเงินสดตามสัญญาในธุรกรรมซึ่งความเสี่ยงและผลตอบแทนของความเป็นเจ้าของเกือบทั้งหมดของสินทรัพย์ทางการเงินได้ถูกโอนหรือในกรณีที่</w:t>
      </w:r>
      <w:r w:rsidRPr="00757917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ไม่ได้ทั้งโอนหรือคงไว้ซึ่งความเสี่ยงและผลตอบแทนของความเป็นเจ้าของเกือบทั้งหมดและไม่ได้คงไว้ซึ่งการควบคุมในสินทรัพย์ทางการเงิน </w:t>
      </w:r>
    </w:p>
    <w:p w14:paraId="3060C1E4" w14:textId="344B1A18" w:rsidR="008E21E9" w:rsidRPr="00757917" w:rsidRDefault="008E21E9" w:rsidP="008E21E9">
      <w:pPr>
        <w:pStyle w:val="BodyText2"/>
        <w:tabs>
          <w:tab w:val="left" w:pos="1260"/>
        </w:tabs>
        <w:spacing w:line="240" w:lineRule="atLeast"/>
        <w:ind w:left="1260" w:right="43"/>
        <w:jc w:val="thaiDistribute"/>
        <w:rPr>
          <w:rFonts w:asciiTheme="majorBidi" w:hAnsiTheme="majorBidi" w:cstheme="majorBidi"/>
          <w:sz w:val="20"/>
          <w:szCs w:val="20"/>
        </w:rPr>
      </w:pPr>
    </w:p>
    <w:p w14:paraId="0AFB05B9" w14:textId="15AA16CD" w:rsidR="008E21E9" w:rsidRPr="00757917" w:rsidRDefault="008E21E9" w:rsidP="008E21E9">
      <w:pPr>
        <w:pStyle w:val="BodyText"/>
        <w:tabs>
          <w:tab w:val="left" w:pos="1530"/>
        </w:tabs>
        <w:spacing w:after="0" w:line="240" w:lineRule="auto"/>
        <w:ind w:left="900"/>
        <w:jc w:val="thaiDistribute"/>
        <w:rPr>
          <w:sz w:val="30"/>
          <w:szCs w:val="30"/>
        </w:rPr>
      </w:pP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กลุ่มบริษัทตัดรายการหนี้สินทางการเงินออกจากบัญชีเมื่อภาระผูกพันตามสัญญาสิ้นสุดลง ยกเลิก หรือหมดอายุ กลุ่มบริษัทตัดรายการหนี้สินทางการเงินออกจากบัญชีหากมีการเปลี่ยนแปลงเงื่อนไขและกระแส</w:t>
      </w:r>
      <w:r w:rsidRPr="00757917">
        <w:rPr>
          <w:rFonts w:asciiTheme="majorBidi" w:hAnsiTheme="majorBidi" w:cstheme="majorBidi"/>
          <w:color w:val="000000"/>
          <w:sz w:val="30"/>
          <w:szCs w:val="30"/>
        </w:rPr>
        <w:t xml:space="preserve">  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เงินสดจากการเปลี่ยนแปลงหนี้สินมีความแตกต่างอย่างมีนัยสำคัญ โดยรับรู้หนี้สินทางการเงินใหม่ด้วยมูลค่ายุติธรรมที่สะท้อนเงื่อนไขที่เปลี่ยนแปลงแล้ว </w:t>
      </w:r>
    </w:p>
    <w:p w14:paraId="25D9F1EC" w14:textId="3939648E" w:rsidR="008E21E9" w:rsidRPr="00757917" w:rsidRDefault="008E21E9" w:rsidP="008E21E9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lastRenderedPageBreak/>
        <w:t xml:space="preserve">ผลต่างระหว่างมูลค่าตามบัญชีที่ตัดรายการและสิ่งตอบแทนที่ได้รับหรือต้องจ่าย รับรู้ในกำไรหรือขาดทุน </w:t>
      </w:r>
    </w:p>
    <w:p w14:paraId="3D920148" w14:textId="77777777" w:rsidR="00C14E79" w:rsidRPr="00757917" w:rsidRDefault="00C14E79" w:rsidP="008E21E9">
      <w:pPr>
        <w:pStyle w:val="BodyText"/>
        <w:tabs>
          <w:tab w:val="clear" w:pos="227"/>
          <w:tab w:val="clear" w:pos="454"/>
          <w:tab w:val="clear" w:pos="680"/>
          <w:tab w:val="clear" w:pos="907"/>
          <w:tab w:val="left" w:pos="1530"/>
        </w:tabs>
        <w:spacing w:after="0" w:line="240" w:lineRule="auto"/>
        <w:ind w:left="900"/>
        <w:jc w:val="thaiDistribute"/>
        <w:rPr>
          <w:rFonts w:asciiTheme="majorBidi" w:eastAsia="Times New Roman" w:hAnsiTheme="majorBidi" w:cstheme="majorBidi"/>
          <w:b/>
          <w:bCs/>
          <w:color w:val="0000FF"/>
          <w:sz w:val="30"/>
          <w:szCs w:val="30"/>
        </w:rPr>
      </w:pPr>
    </w:p>
    <w:p w14:paraId="42B0466C" w14:textId="77777777" w:rsidR="00C02E30" w:rsidRPr="00757917" w:rsidRDefault="008E21E9" w:rsidP="00C02E30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สินทรัพย์</w:t>
      </w:r>
      <w:r w:rsidRPr="00757917">
        <w:rPr>
          <w:rFonts w:asciiTheme="majorBidi" w:hAnsiTheme="majorBidi" w:cstheme="majorBidi"/>
          <w:sz w:val="30"/>
          <w:szCs w:val="30"/>
          <w:cs/>
        </w:rPr>
        <w:t>ทางการเงินและหนี้สินทางการเงินจะหักกลบกันเพื่อรายงานในงบแสดงฐานะการเงินด้วยจำนวนสุทธิก็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ต่อเมื่อกลุ่มบริษัทมีสิทธิบังคับใช้ตามกฎหมายในการหักกลบจำนวนเงินที่รับรู้และกลุ่มบริษัทตั้งใจที่จะชำระด้วยจำนวนเงินสุทธิ หรือตั้งใจที่จะ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รับสินทรัพย์และชำระหนี้สินพร้อมกัน </w:t>
      </w:r>
    </w:p>
    <w:p w14:paraId="7E4622BA" w14:textId="77777777" w:rsidR="00C02E30" w:rsidRPr="00757917" w:rsidRDefault="00C02E30" w:rsidP="00C02E30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sz w:val="30"/>
          <w:szCs w:val="30"/>
        </w:rPr>
      </w:pPr>
    </w:p>
    <w:p w14:paraId="364F4855" w14:textId="7F8A78B8" w:rsidR="008E21E9" w:rsidRPr="00757917" w:rsidRDefault="008E21E9" w:rsidP="00C02E30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757917">
        <w:rPr>
          <w:rFonts w:asciiTheme="majorBidi" w:eastAsia="EucrosiaUPCBold" w:hAnsiTheme="majorBidi" w:cstheme="majorBidi"/>
          <w:i/>
          <w:iCs/>
        </w:rPr>
        <w:t>(</w:t>
      </w:r>
      <w:r w:rsidRPr="00757917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757917">
        <w:rPr>
          <w:rFonts w:asciiTheme="majorBidi" w:eastAsia="EucrosiaUPCBold" w:hAnsiTheme="majorBidi" w:cstheme="majorBidi"/>
          <w:i/>
          <w:iCs/>
        </w:rPr>
        <w:t xml:space="preserve">.3) </w:t>
      </w:r>
      <w:r w:rsidRPr="00757917">
        <w:rPr>
          <w:rFonts w:asciiTheme="majorBidi" w:eastAsia="EucrosiaUPCBold" w:hAnsiTheme="majorBidi" w:cstheme="majorBidi" w:hint="cs"/>
          <w:i/>
          <w:iCs/>
          <w:cs/>
        </w:rPr>
        <w:t>อนุพันธ์</w:t>
      </w:r>
    </w:p>
    <w:p w14:paraId="1A96C11E" w14:textId="74620A30" w:rsidR="008E21E9" w:rsidRPr="00757917" w:rsidRDefault="008E21E9" w:rsidP="008E21E9">
      <w:pPr>
        <w:spacing w:line="240" w:lineRule="auto"/>
        <w:ind w:left="900" w:right="29"/>
        <w:jc w:val="thaiDistribute"/>
        <w:rPr>
          <w:rFonts w:asciiTheme="majorBidi" w:eastAsia="Times New Roman" w:hAnsiTheme="majorBidi" w:cstheme="majorBidi"/>
          <w:sz w:val="30"/>
          <w:szCs w:val="30"/>
        </w:rPr>
      </w:pPr>
      <w:r w:rsidRPr="00757917">
        <w:rPr>
          <w:rFonts w:asciiTheme="majorBidi" w:hAnsiTheme="majorBidi"/>
          <w:sz w:val="30"/>
          <w:szCs w:val="30"/>
          <w:cs/>
        </w:rPr>
        <w:t>อนุพันธ์รับรู้ด้วยมูลค่ายุติธรรม และวัดมูลค่ายุติธรรมทุกวันสิ้นรอบระยะเวลารายงาน ผลกำไรหรือขาดทุนจากการวัดมูลค่ายุติธรรมใหม่จะรับรู้ในกำไรหรือ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ขาดทุนทันที </w:t>
      </w:r>
      <w:r w:rsidRPr="00757917">
        <w:rPr>
          <w:rFonts w:asciiTheme="majorBidi" w:hAnsiTheme="majorBidi" w:cstheme="majorBidi" w:hint="cs"/>
          <w:color w:val="000000"/>
          <w:sz w:val="30"/>
          <w:szCs w:val="30"/>
          <w:cs/>
        </w:rPr>
        <w:t>เว้นแต่อนุพันธ์นั้นมีไว้เพื่อป้องกันความเสี่ยงในกระแสเงินสดหรือป้องกันความเสี่ยงของเงินลงทุนสุทธิในหน่วยงานต่างประเทศ กรณีดังกล่าวการรับรู้ผลกำไรหรือขาดทุนจะขึ้นอยู่กับลักษณะของรายการที่มีการป้องกันความเสี่ยง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 (ดูหมายเหตุข้อ </w:t>
      </w:r>
      <w:r w:rsidR="00460DDC" w:rsidRPr="00757917">
        <w:rPr>
          <w:rFonts w:asciiTheme="majorBidi" w:hAnsiTheme="majorBidi" w:cstheme="majorBidi"/>
          <w:color w:val="000000"/>
          <w:sz w:val="30"/>
          <w:szCs w:val="30"/>
        </w:rPr>
        <w:t>4</w:t>
      </w:r>
      <w:r w:rsidRPr="00757917">
        <w:rPr>
          <w:rFonts w:asciiTheme="majorBidi" w:hAnsiTheme="majorBidi" w:cstheme="majorBidi"/>
          <w:color w:val="000000"/>
          <w:sz w:val="30"/>
          <w:szCs w:val="30"/>
        </w:rPr>
        <w:t>(</w:t>
      </w:r>
      <w:r w:rsidRPr="00757917">
        <w:rPr>
          <w:rFonts w:asciiTheme="majorBidi" w:hAnsiTheme="majorBidi" w:cstheme="majorBidi" w:hint="cs"/>
          <w:color w:val="000000"/>
          <w:sz w:val="30"/>
          <w:szCs w:val="30"/>
          <w:cs/>
        </w:rPr>
        <w:t>ง.</w:t>
      </w:r>
      <w:r w:rsidR="00460DDC" w:rsidRPr="00757917">
        <w:rPr>
          <w:rFonts w:asciiTheme="majorBidi" w:hAnsiTheme="majorBidi" w:cstheme="majorBidi"/>
          <w:color w:val="000000"/>
          <w:sz w:val="30"/>
          <w:szCs w:val="30"/>
        </w:rPr>
        <w:t>4</w:t>
      </w:r>
      <w:r w:rsidRPr="00757917">
        <w:rPr>
          <w:rFonts w:asciiTheme="majorBidi" w:hAnsiTheme="majorBidi" w:cstheme="majorBidi"/>
          <w:color w:val="000000"/>
          <w:sz w:val="30"/>
          <w:szCs w:val="30"/>
        </w:rPr>
        <w:t xml:space="preserve">)) </w:t>
      </w:r>
      <w:r w:rsidRPr="00757917">
        <w:rPr>
          <w:rFonts w:asciiTheme="majorBidi" w:hAnsiTheme="majorBidi" w:cstheme="majorBidi" w:hint="cs"/>
          <w:color w:val="000000"/>
          <w:sz w:val="30"/>
          <w:szCs w:val="30"/>
          <w:cs/>
        </w:rPr>
        <w:t>อนุพันธ์แฝงแยกออกจากสัญญาหลักและมีการบันทึกบัญชีแยกต่างหาก หากสัญญาหลักที่ไม่ใช่สินทรัพย์ทางการเงินและเข้าเงื่อนไขที่กำหนดไว้</w:t>
      </w:r>
    </w:p>
    <w:p w14:paraId="247B6661" w14:textId="77777777" w:rsidR="008E21E9" w:rsidRPr="00757917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jc w:val="thaiDistribute"/>
        <w:rPr>
          <w:rFonts w:ascii="Angsana New" w:hAnsi="Angsana New" w:cstheme="minorBidi"/>
          <w:i/>
          <w:iCs/>
          <w:color w:val="0000FF"/>
          <w:sz w:val="30"/>
          <w:szCs w:val="30"/>
          <w:shd w:val="clear" w:color="auto" w:fill="E0E0E0"/>
        </w:rPr>
      </w:pPr>
    </w:p>
    <w:p w14:paraId="2D135FD8" w14:textId="785BB51E" w:rsidR="008E21E9" w:rsidRPr="00757917" w:rsidRDefault="008E21E9" w:rsidP="008E21E9">
      <w:pPr>
        <w:pStyle w:val="BodyText2"/>
        <w:tabs>
          <w:tab w:val="left" w:pos="900"/>
        </w:tabs>
        <w:ind w:left="907" w:right="47" w:hanging="367"/>
        <w:jc w:val="thaiDistribute"/>
        <w:rPr>
          <w:rFonts w:asciiTheme="majorBidi" w:eastAsia="EucrosiaUPCBold" w:hAnsiTheme="majorBidi" w:cstheme="majorBidi"/>
          <w:i/>
          <w:iCs/>
        </w:rPr>
      </w:pPr>
      <w:r w:rsidRPr="00757917">
        <w:rPr>
          <w:rFonts w:asciiTheme="majorBidi" w:eastAsia="EucrosiaUPCBold" w:hAnsiTheme="majorBidi" w:cstheme="majorBidi"/>
          <w:i/>
          <w:iCs/>
        </w:rPr>
        <w:t>(</w:t>
      </w:r>
      <w:r w:rsidRPr="00757917">
        <w:rPr>
          <w:rFonts w:asciiTheme="majorBidi" w:eastAsia="EucrosiaUPCBold" w:hAnsiTheme="majorBidi" w:cstheme="majorBidi" w:hint="cs"/>
          <w:i/>
          <w:iCs/>
          <w:cs/>
        </w:rPr>
        <w:t>ง</w:t>
      </w:r>
      <w:r w:rsidRPr="00757917">
        <w:rPr>
          <w:rFonts w:asciiTheme="majorBidi" w:eastAsia="EucrosiaUPCBold" w:hAnsiTheme="majorBidi" w:cstheme="majorBidi"/>
          <w:i/>
          <w:iCs/>
        </w:rPr>
        <w:t xml:space="preserve">.4) </w:t>
      </w:r>
      <w:r w:rsidRPr="00757917">
        <w:rPr>
          <w:rFonts w:asciiTheme="majorBidi" w:eastAsia="EucrosiaUPCBold" w:hAnsiTheme="majorBidi" w:cstheme="majorBidi" w:hint="cs"/>
          <w:i/>
          <w:iCs/>
          <w:cs/>
        </w:rPr>
        <w:t xml:space="preserve">การป้องกันความเสี่ยง </w:t>
      </w:r>
    </w:p>
    <w:p w14:paraId="5B50BBAE" w14:textId="20AD303E" w:rsidR="008E21E9" w:rsidRPr="00757917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jc w:val="thaiDistribute"/>
        <w:rPr>
          <w:rFonts w:ascii="Angsana New" w:eastAsia="Times New Roman" w:hAnsi="Angsana New"/>
          <w:b/>
          <w:bCs/>
          <w:color w:val="0000FF"/>
          <w:sz w:val="30"/>
          <w:szCs w:val="30"/>
        </w:rPr>
      </w:pPr>
      <w:r w:rsidRPr="00757917">
        <w:rPr>
          <w:rFonts w:ascii="Angsana New" w:hAnsi="Angsana New"/>
          <w:color w:val="000000"/>
          <w:sz w:val="30"/>
          <w:szCs w:val="30"/>
          <w:cs/>
        </w:rPr>
        <w:t>ณ วันที่กำหนดความสัมพันธ์ของการป้องกันความเสี่ยงเป็น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 xml:space="preserve">ครั้งแรก </w:t>
      </w:r>
      <w:r w:rsidRPr="00757917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ได้จัดทำเอกสารเกี่ยวกับวัตถุประสงค์ของการบริหารความเสี่ยงและกลยุทธ์ที่ใช้ในการจัดการกับความเสี่ยง ความสัมพันธ์เชิงเศรษฐกิจระหว่างรายการที่มีการป้องกันความเสี่ยงและเครื่องมือที่ใช้ในการป้องกันความเสี่ยงรวมถึงการ</w:t>
      </w:r>
      <w:r w:rsidRPr="00757917">
        <w:rPr>
          <w:rFonts w:ascii="Angsana New" w:hAnsi="Angsana New"/>
          <w:color w:val="000000"/>
          <w:sz w:val="30"/>
          <w:szCs w:val="30"/>
          <w:cs/>
        </w:rPr>
        <w:t>พิจารณาความมีประสิทธิผลของการป้องกันความเสี่ยง ณ วันเริ่มต้นของความสัมพันธ์ป้องกันความเสี่ยงและตลอดระยะเวลาที่เหลืออยู่ เพื่อพิจารณาถึงความคงอยู่ในความสัมพันธ์เชิงเศรษฐกิจระหว่างรายการที่มีการป้องกันความเสี่ยงและเครื่องมือป้องกันความเสี่ยง</w:t>
      </w:r>
      <w:r w:rsidRPr="00757917">
        <w:rPr>
          <w:rFonts w:ascii="Angsana New" w:hAnsi="Angsana New"/>
          <w:b/>
          <w:bCs/>
          <w:color w:val="0000FF"/>
          <w:sz w:val="30"/>
          <w:szCs w:val="30"/>
          <w:cs/>
        </w:rPr>
        <w:t xml:space="preserve"> </w:t>
      </w:r>
    </w:p>
    <w:p w14:paraId="433CF6B9" w14:textId="77777777" w:rsidR="008E21E9" w:rsidRPr="00757917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="Angsana New" w:hAnsi="Angsana New"/>
          <w:sz w:val="30"/>
          <w:szCs w:val="30"/>
          <w:lang w:val="th-TH"/>
        </w:rPr>
      </w:pPr>
    </w:p>
    <w:p w14:paraId="012D5DFF" w14:textId="103513C6" w:rsidR="00901D8E" w:rsidRPr="00757917" w:rsidRDefault="008E21E9" w:rsidP="00E259BC">
      <w:pPr>
        <w:spacing w:line="240" w:lineRule="auto"/>
        <w:ind w:left="900"/>
        <w:jc w:val="thaiDistribute"/>
        <w:rPr>
          <w:rFonts w:ascii="Angsana New" w:hAnsi="Angsana New" w:cstheme="minorBidi"/>
          <w:i/>
          <w:iCs/>
          <w:color w:val="000000"/>
          <w:sz w:val="30"/>
          <w:szCs w:val="30"/>
        </w:rPr>
      </w:pPr>
      <w:r w:rsidRPr="00757917">
        <w:rPr>
          <w:rFonts w:ascii="Angsana New" w:hAnsi="Angsana New"/>
          <w:i/>
          <w:iCs/>
          <w:color w:val="000000"/>
          <w:sz w:val="30"/>
          <w:szCs w:val="30"/>
          <w:cs/>
        </w:rPr>
        <w:t xml:space="preserve">การป้องกันความเสี่ยงในกระแสเงินสด </w:t>
      </w:r>
    </w:p>
    <w:p w14:paraId="57B12D28" w14:textId="5F444611" w:rsidR="008E21E9" w:rsidRPr="00757917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  <w:r w:rsidRPr="00757917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เมื่ออนุพันธ์ถูกกำหนดให้เป็นเครื่องมือที่ใช้ในการป้องกันความเสี่ยงในกระแสเงินสด ส่วนที่มีประสิทธิผลของการเปลี่ยนแปลงในมูลค่ายุติธรรมของอนุพันธ์จะรับรู้ในกำไรขาดทุนเบ็ดเสร็จอื่นและสะสมไว้ในสำรองการป้องกัน</w:t>
      </w:r>
      <w:r w:rsidRPr="00757917">
        <w:rPr>
          <w:rFonts w:ascii="Angsana New" w:hAnsi="Angsana New" w:hint="cs"/>
          <w:color w:val="000000"/>
          <w:sz w:val="30"/>
          <w:szCs w:val="30"/>
          <w:cs/>
        </w:rPr>
        <w:t xml:space="preserve">ความเสี่ยง การเปลี่ยนแปลงในมูลค่ายุติธรรมของอนุพันธ์ส่วนที่ไม่มีประสิทธิผลจะรับรู้ทันทีในกำไรหรือขาดทุน </w:t>
      </w:r>
    </w:p>
    <w:p w14:paraId="60980DDE" w14:textId="77777777" w:rsidR="00CC3AC7" w:rsidRPr="00757917" w:rsidRDefault="00CC3AC7" w:rsidP="00901D8E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</w:p>
    <w:p w14:paraId="7958AFAC" w14:textId="23F3F202" w:rsidR="008E21E9" w:rsidRPr="00757917" w:rsidRDefault="008E21E9" w:rsidP="00901D8E">
      <w:pPr>
        <w:tabs>
          <w:tab w:val="left" w:pos="1080"/>
          <w:tab w:val="left" w:pos="1440"/>
          <w:tab w:val="left" w:pos="1530"/>
        </w:tabs>
        <w:suppressAutoHyphens/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757917">
        <w:rPr>
          <w:rFonts w:asciiTheme="majorBidi" w:hAnsiTheme="majorBidi" w:cstheme="majorBidi" w:hint="cs"/>
          <w:color w:val="000000"/>
          <w:sz w:val="30"/>
          <w:szCs w:val="30"/>
          <w:cs/>
        </w:rPr>
        <w:t>กลุ่มบริษัท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กำหนดให้</w:t>
      </w:r>
      <w:r w:rsidRPr="00757917">
        <w:rPr>
          <w:rFonts w:ascii="Angsana New" w:hAnsi="Angsana New"/>
          <w:color w:val="000000"/>
          <w:sz w:val="30"/>
          <w:szCs w:val="30"/>
          <w:cs/>
        </w:rPr>
        <w:t xml:space="preserve">การเปลี่ยนแปลงในมูลค่ายุติธรรมของราคาปัจจุบัน </w:t>
      </w:r>
      <w:r w:rsidRPr="00757917">
        <w:rPr>
          <w:rFonts w:ascii="Angsana New" w:hAnsi="Angsana New"/>
          <w:color w:val="000000"/>
          <w:sz w:val="30"/>
          <w:szCs w:val="30"/>
        </w:rPr>
        <w:t xml:space="preserve">(Spot element) </w:t>
      </w:r>
      <w:r w:rsidRPr="00757917">
        <w:rPr>
          <w:rFonts w:ascii="Angsana New" w:hAnsi="Angsana New" w:hint="cs"/>
          <w:color w:val="000000"/>
          <w:sz w:val="30"/>
          <w:szCs w:val="30"/>
          <w:cs/>
        </w:rPr>
        <w:t>ของสัญญาซื้อขายเงินตราต่างประเทศล่วงหน้าเป็นเครื่องมือที่ใช้ป้องกันความเสี่ยงสำหรับความสัมพันธ์ในการป้องกันความเสี่ยงในกระแสเงินสด การเปลี่ยนแปลงในมูลค่ายุติธรรมขององค์ประกอบราคาล่วงหน้าของสัญญาซื้อขายเงินตราต่างประเทศล่วงหน้ารับรู้ในสำรองการป้องกันความเสี่ยงกระแสเงินสดในส่วนของเจ้าของ</w:t>
      </w:r>
    </w:p>
    <w:p w14:paraId="072B4CA8" w14:textId="77777777" w:rsidR="008E21E9" w:rsidRPr="00757917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lastRenderedPageBreak/>
        <w:t>เมื่อป้องกันความเสี่ยงรายการคาดการณ์ส่งผลให้เกิดการรับรู้รายการที่ไม่ใช่รายการทางการเงินในภายหลังเช่น สินค้าคงเหลือ จำนวนเงินที่สะสมไว้ในสำรองการป้องกันความเสี่ยงกระแสเงินสดจะ</w:t>
      </w:r>
      <w:r w:rsidRPr="00757917">
        <w:rPr>
          <w:rFonts w:ascii="Angsana New" w:hAnsi="Angsana New"/>
          <w:color w:val="000000"/>
          <w:sz w:val="30"/>
          <w:szCs w:val="30"/>
          <w:cs/>
        </w:rPr>
        <w:t xml:space="preserve">นำไปรวมเป็นต้นทุนเมื่อเริ่มแรกของรายการที่ไม่ใช่รายการทางการเงินเมื่อรับรู้รายการดังกล่าว </w:t>
      </w:r>
    </w:p>
    <w:p w14:paraId="232875D7" w14:textId="77777777" w:rsidR="008E21E9" w:rsidRPr="00757917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623D8468" w14:textId="77777777" w:rsidR="008E21E9" w:rsidRPr="00757917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757917">
        <w:rPr>
          <w:rFonts w:ascii="Angsana New" w:hAnsi="Angsana New"/>
          <w:color w:val="000000"/>
          <w:sz w:val="30"/>
          <w:szCs w:val="30"/>
          <w:cs/>
        </w:rPr>
        <w:t>สำหรับการป้องกันความเสี่ยง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รายการคาดการณ์อื่น</w:t>
      </w:r>
      <w:r w:rsidRPr="00757917">
        <w:rPr>
          <w:rFonts w:ascii="Angsana New" w:hAnsi="Angsana New"/>
          <w:color w:val="000000"/>
          <w:sz w:val="30"/>
          <w:szCs w:val="30"/>
          <w:cs/>
        </w:rPr>
        <w:t xml:space="preserve"> 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ในงวดเดียวกันหรือระหว่างงวดที่กระแสเงินสดที่คาดการณ์ซึ่งได้รับการป้องกันความเสี่ยงกระทบกำไรหรือขาดทุน</w:t>
      </w:r>
    </w:p>
    <w:p w14:paraId="6D0D78AC" w14:textId="77777777" w:rsidR="008E21E9" w:rsidRPr="00757917" w:rsidRDefault="008E21E9" w:rsidP="008E21E9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900"/>
        <w:rPr>
          <w:rFonts w:ascii="Angsana New" w:hAnsi="Angsana New"/>
          <w:sz w:val="30"/>
          <w:szCs w:val="30"/>
          <w:lang w:val="th-TH"/>
        </w:rPr>
      </w:pPr>
    </w:p>
    <w:p w14:paraId="38DB5818" w14:textId="2B160D26" w:rsidR="008E21E9" w:rsidRPr="00757917" w:rsidRDefault="008E21E9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  <w:cs/>
        </w:rPr>
      </w:pPr>
      <w:r w:rsidRPr="00757917">
        <w:rPr>
          <w:rFonts w:ascii="Angsana New" w:hAnsi="Angsana New"/>
          <w:color w:val="000000"/>
          <w:sz w:val="30"/>
          <w:szCs w:val="30"/>
          <w:cs/>
        </w:rPr>
        <w:t>เมื่อการป้องกันความเสี่ยงไม่เข้าเงื่อนไขของการบัญชีป้องกันความเสี่ยงอีกต่อไปหรือเครื่องมือที่ใช้ป้องกันความเสี่ยง</w:t>
      </w:r>
      <w:r w:rsidRPr="00757917">
        <w:rPr>
          <w:rFonts w:ascii="Angsana New" w:eastAsia="Calibri" w:hAnsi="Angsana New"/>
          <w:sz w:val="30"/>
          <w:szCs w:val="30"/>
          <w:cs/>
        </w:rPr>
        <w:t xml:space="preserve">ถูกขาย หมดอายุ ถูกยกเลิก หรือถูกใช้สิทธิ </w:t>
      </w:r>
      <w:r w:rsidRPr="00757917">
        <w:rPr>
          <w:rFonts w:ascii="Angsana New" w:hAnsi="Angsana New"/>
          <w:color w:val="000000"/>
          <w:sz w:val="30"/>
          <w:szCs w:val="30"/>
          <w:cs/>
        </w:rPr>
        <w:t xml:space="preserve">การบัญชีป้องกันความเสี่ยงจะถูกยกเลิกทันทีเป็นต้นไป เมื่อการบัญชีป้องกันความเสี่ยงในกระแสเงินสดถูกยกเลิก จำนวนเงินที่สะสมในสำรองการป้องกันความเสี่ยงกระแสเงินสดจะยังคงอยู่ในส่วนของเจ้าของจนกระทั่งมีการรับรู้รายการที่ไม่ใช่ตัวเงินจากรายการป้องกันความเสี่ยงดังกล่าว จำนวนเงินที่สะสมดังกล่าวจะรวมเป็นต้นทุนในการรับรู้รายการเมื่อเริ่มแรกของรายการที่ไม่ใช่ตัวเงิน สำหรับการป้องกันความเสี่ยงในกระแสเงินสดอื่น จำนวนเงินที่สะสมจะถูกจัดประเภทรายการใหม่ไปยังกำไรหรือขาดทุนในงวดเดียวกันหรือระหว่างงวดที่กระแสเงินสดในอนาคตที่คาดการณ์ซึ่งได้รับการป้องกันความเสี่ยงกระทบกำไรหรือขาดทุน </w:t>
      </w:r>
    </w:p>
    <w:p w14:paraId="41B30CF2" w14:textId="77777777" w:rsidR="00E259BC" w:rsidRPr="00757917" w:rsidRDefault="00E259BC" w:rsidP="008E21E9">
      <w:pPr>
        <w:spacing w:line="240" w:lineRule="auto"/>
        <w:ind w:left="900"/>
        <w:jc w:val="thaiDistribute"/>
        <w:rPr>
          <w:rFonts w:ascii="Angsana New" w:hAnsi="Angsana New"/>
          <w:color w:val="000000"/>
          <w:sz w:val="30"/>
          <w:szCs w:val="30"/>
        </w:rPr>
      </w:pPr>
    </w:p>
    <w:p w14:paraId="1C184E8E" w14:textId="283CDB3A" w:rsidR="008E21E9" w:rsidRPr="00757917" w:rsidRDefault="008E21E9" w:rsidP="008E21E9">
      <w:pPr>
        <w:spacing w:line="240" w:lineRule="auto"/>
        <w:ind w:left="900"/>
        <w:jc w:val="thaiDistribute"/>
        <w:rPr>
          <w:rFonts w:ascii="Angsana New" w:hAnsi="Angsana New"/>
          <w:i/>
          <w:iCs/>
          <w:color w:val="000000"/>
          <w:sz w:val="30"/>
          <w:szCs w:val="30"/>
          <w:cs/>
        </w:rPr>
      </w:pPr>
      <w:r w:rsidRPr="00757917">
        <w:rPr>
          <w:rFonts w:ascii="Angsana New" w:hAnsi="Angsana New"/>
          <w:color w:val="000000"/>
          <w:sz w:val="30"/>
          <w:szCs w:val="30"/>
          <w:cs/>
        </w:rPr>
        <w:t>หากกระแสเงินสดในอนาคตที่มีการป้องกันความเสี่ยงมีการคาดการณ์ว่าจะไม่เกิดขึ้นอีกต่อไป จำนวนเงินที่สะสมไว้ในสำรองการป้องกันความเสี่ยงกระแสเงินสดจะได้รับการจัดประเภทรายการใหม่ไปยังกำไรหรือขาดทุนทันที</w:t>
      </w:r>
    </w:p>
    <w:p w14:paraId="5B69FB3A" w14:textId="77777777" w:rsidR="00235AF6" w:rsidRPr="00757917" w:rsidRDefault="00235AF6" w:rsidP="00E259BC">
      <w:pPr>
        <w:pStyle w:val="ListParagraph"/>
        <w:spacing w:line="240" w:lineRule="auto"/>
        <w:ind w:left="1260" w:hanging="360"/>
        <w:jc w:val="thaiDistribute"/>
        <w:rPr>
          <w:rFonts w:ascii="Angsana New" w:hAnsi="Angsana New"/>
          <w:i/>
          <w:iCs/>
          <w:color w:val="000000"/>
          <w:sz w:val="28"/>
          <w:szCs w:val="28"/>
        </w:rPr>
      </w:pPr>
    </w:p>
    <w:p w14:paraId="0D0487B1" w14:textId="24EE0CB3" w:rsidR="00E259BC" w:rsidRPr="00757917" w:rsidRDefault="00E259BC" w:rsidP="00E259BC">
      <w:pPr>
        <w:pStyle w:val="ListParagraph"/>
        <w:spacing w:line="240" w:lineRule="auto"/>
        <w:ind w:left="1260" w:hanging="360"/>
        <w:jc w:val="thaiDistribute"/>
        <w:rPr>
          <w:rFonts w:ascii="Angsana New" w:hAnsi="Angsana New"/>
          <w:i/>
          <w:iCs/>
          <w:color w:val="000000"/>
          <w:sz w:val="30"/>
          <w:szCs w:val="30"/>
        </w:rPr>
      </w:pPr>
      <w:r w:rsidRPr="00757917">
        <w:rPr>
          <w:rFonts w:ascii="Angsana New" w:hAnsi="Angsana New"/>
          <w:i/>
          <w:iCs/>
          <w:color w:val="000000"/>
          <w:sz w:val="30"/>
          <w:szCs w:val="30"/>
          <w:cs/>
        </w:rPr>
        <w:t>การป้องกันความเสี่ยงของเงินลงทุนสุทธิในหน่วยงานต่างประเทศ</w:t>
      </w:r>
    </w:p>
    <w:p w14:paraId="6B8A6D15" w14:textId="29589F4A" w:rsidR="008E21E9" w:rsidRPr="00757917" w:rsidRDefault="00E259BC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30"/>
          <w:szCs w:val="30"/>
        </w:rPr>
      </w:pPr>
      <w:r w:rsidRPr="00757917">
        <w:rPr>
          <w:rFonts w:ascii="Angsana New" w:hAnsi="Angsana New"/>
          <w:color w:val="000000"/>
          <w:sz w:val="30"/>
          <w:szCs w:val="30"/>
          <w:cs/>
        </w:rPr>
        <w:t>เมื่ออนุพันธ์ถูกกำหนดให้เป็นเครื่องมือที่ใช้ในการป้องกันความเสี่ยง 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สำหรับอนุพันธ์จะรับรู้ในกำไรขาดทุนเบ็ดเสร็จอื่นและแสดงเป็นสำรองจากการแปลงค่างบการเงินในส่วนของเจ้าของ ส่วนที่ไม่มีประสิทธิผลจะรับรู้ทันทีในกำไรหรือขาดทุน จำนวนเงินที่รับรู้ในกำไรขาดทุนเบ็ดเสร็จอื่นจะถูกจัดประเภทรายการใหม่ไปยังกำไรหรือขาดทุนเมื่อมีการจำหน่ายหน่วยงา</w:t>
      </w:r>
      <w:r w:rsidRPr="00757917">
        <w:rPr>
          <w:rFonts w:asciiTheme="majorBidi" w:hAnsiTheme="majorBidi" w:cstheme="majorBidi"/>
          <w:color w:val="000000"/>
          <w:sz w:val="30"/>
          <w:szCs w:val="30"/>
          <w:cs/>
        </w:rPr>
        <w:t>นในต่างประเทศ</w:t>
      </w:r>
    </w:p>
    <w:p w14:paraId="47E3B4EC" w14:textId="1225039A" w:rsidR="0045735B" w:rsidRDefault="0045735B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</w:p>
    <w:p w14:paraId="3107D97A" w14:textId="152EEF72" w:rsidR="00757917" w:rsidRDefault="00757917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</w:p>
    <w:p w14:paraId="44A49EE3" w14:textId="7A704653" w:rsidR="00757917" w:rsidRDefault="00757917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</w:p>
    <w:p w14:paraId="4046D284" w14:textId="7806EF3C" w:rsidR="00757917" w:rsidRDefault="00757917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</w:p>
    <w:p w14:paraId="3D14D678" w14:textId="6374953B" w:rsidR="00757917" w:rsidRDefault="00757917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</w:p>
    <w:p w14:paraId="0A8DD7E5" w14:textId="77777777" w:rsidR="00757917" w:rsidRPr="00757917" w:rsidRDefault="00757917" w:rsidP="00E259BC">
      <w:pPr>
        <w:spacing w:line="240" w:lineRule="auto"/>
        <w:ind w:left="90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</w:p>
    <w:p w14:paraId="1BAA9020" w14:textId="1EA28EC6" w:rsidR="004A2163" w:rsidRPr="00757917" w:rsidRDefault="004A2163" w:rsidP="004A2163">
      <w:pPr>
        <w:pStyle w:val="BodyText2"/>
        <w:tabs>
          <w:tab w:val="left" w:pos="540"/>
        </w:tabs>
        <w:spacing w:line="240" w:lineRule="atLeast"/>
        <w:ind w:left="547" w:right="43"/>
        <w:jc w:val="thaiDistribute"/>
        <w:rPr>
          <w:rFonts w:asciiTheme="majorBidi" w:hAnsiTheme="majorBidi" w:cstheme="majorBidi"/>
          <w:b/>
          <w:bCs/>
          <w:i/>
          <w:iCs/>
        </w:rPr>
      </w:pPr>
      <w:r w:rsidRPr="00757917">
        <w:rPr>
          <w:rFonts w:asciiTheme="majorBidi" w:hAnsiTheme="majorBidi" w:cstheme="majorBidi"/>
          <w:b/>
          <w:bCs/>
          <w:i/>
          <w:iCs/>
          <w:cs/>
        </w:rPr>
        <w:lastRenderedPageBreak/>
        <w:t xml:space="preserve">นโยบายการบัญชีที่ถือปฏิบัติก่อนวันที่ </w:t>
      </w:r>
      <w:r w:rsidRPr="00757917">
        <w:rPr>
          <w:rFonts w:asciiTheme="majorBidi" w:hAnsiTheme="majorBidi" w:cstheme="majorBidi"/>
          <w:b/>
          <w:bCs/>
          <w:i/>
          <w:iCs/>
        </w:rPr>
        <w:t xml:space="preserve">1 </w:t>
      </w:r>
      <w:r w:rsidRPr="00757917">
        <w:rPr>
          <w:rFonts w:asciiTheme="majorBidi" w:hAnsiTheme="majorBidi" w:cstheme="majorBidi" w:hint="cs"/>
          <w:b/>
          <w:bCs/>
          <w:i/>
          <w:iCs/>
          <w:cs/>
        </w:rPr>
        <w:t xml:space="preserve">ตุลาคม </w:t>
      </w:r>
      <w:r w:rsidRPr="00757917">
        <w:rPr>
          <w:rFonts w:asciiTheme="majorBidi" w:hAnsiTheme="majorBidi" w:cstheme="majorBidi"/>
          <w:b/>
          <w:bCs/>
          <w:i/>
          <w:iCs/>
        </w:rPr>
        <w:t>2563</w:t>
      </w:r>
    </w:p>
    <w:p w14:paraId="7967DAC9" w14:textId="77777777" w:rsidR="004A2163" w:rsidRPr="00757917" w:rsidRDefault="004A2163" w:rsidP="004A2163">
      <w:pPr>
        <w:tabs>
          <w:tab w:val="clear" w:pos="227"/>
          <w:tab w:val="clear" w:pos="454"/>
          <w:tab w:val="left" w:pos="540"/>
        </w:tabs>
        <w:ind w:left="540"/>
        <w:jc w:val="both"/>
        <w:rPr>
          <w:rFonts w:asciiTheme="majorBidi" w:hAnsiTheme="majorBidi" w:cstheme="majorBidi"/>
          <w:i/>
          <w:iCs/>
          <w:sz w:val="30"/>
          <w:szCs w:val="30"/>
        </w:rPr>
      </w:pPr>
    </w:p>
    <w:p w14:paraId="204155F2" w14:textId="6A7CFB4B" w:rsidR="004A2163" w:rsidRPr="00757917" w:rsidRDefault="004A2163" w:rsidP="004A2163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Theme="majorBidi" w:hAnsiTheme="majorBidi" w:cstheme="majorBidi"/>
          <w:i/>
          <w:iCs/>
          <w:sz w:val="30"/>
          <w:szCs w:val="30"/>
        </w:rPr>
      </w:pP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 xml:space="preserve">เงินลงทุนในตราสารหนี้และตราสารทุนอื่น </w:t>
      </w:r>
    </w:p>
    <w:p w14:paraId="058AE163" w14:textId="6E79DE1F" w:rsidR="004A2163" w:rsidRDefault="004A2163" w:rsidP="004A2163">
      <w:pPr>
        <w:tabs>
          <w:tab w:val="clear" w:pos="227"/>
          <w:tab w:val="clear" w:pos="454"/>
          <w:tab w:val="left" w:pos="540"/>
        </w:tabs>
        <w:ind w:left="547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ตราสารหนี้และตราสารทุนซึ่งเป็นหลักทรัพย์ในความต้องการของตลาดซึ่งถือไว้เพื่อค้า จัดประเภทเป็นสินทรัพย์หมุนเวียนและแสดงในมูลค่ายุติธรรม กำไรหรือขาดทุนจากการตีราคาหลักทรัพย์ได้บันทึกในกำไรหรือขาดทุน</w:t>
      </w:r>
    </w:p>
    <w:p w14:paraId="544B4D90" w14:textId="77777777" w:rsidR="00823E0C" w:rsidRPr="00757917" w:rsidRDefault="00823E0C" w:rsidP="004A2163">
      <w:pPr>
        <w:tabs>
          <w:tab w:val="clear" w:pos="227"/>
          <w:tab w:val="clear" w:pos="454"/>
          <w:tab w:val="left" w:pos="540"/>
        </w:tabs>
        <w:ind w:left="547"/>
        <w:jc w:val="thaiDistribute"/>
        <w:rPr>
          <w:rFonts w:asciiTheme="majorBidi" w:hAnsiTheme="majorBidi" w:cstheme="majorBidi"/>
          <w:sz w:val="30"/>
          <w:szCs w:val="30"/>
        </w:rPr>
      </w:pPr>
    </w:p>
    <w:p w14:paraId="4937EA45" w14:textId="7E273CCE" w:rsidR="004A2163" w:rsidRPr="00757917" w:rsidRDefault="004A2163" w:rsidP="004A2163">
      <w:pPr>
        <w:tabs>
          <w:tab w:val="clear" w:pos="227"/>
          <w:tab w:val="clear" w:pos="454"/>
          <w:tab w:val="left" w:pos="540"/>
        </w:tabs>
        <w:ind w:left="547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ตราสารหนี้ซึ่ง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ตั้งใจและสามารถถือจนครบกำหนดจัดประเภทเป็นเงินลงทุนที่จะถือจนครบกำหนด  </w:t>
      </w:r>
      <w:r w:rsidRPr="00757917">
        <w:rPr>
          <w:rFonts w:asciiTheme="majorBidi" w:hAnsiTheme="majorBidi" w:cstheme="majorBidi"/>
          <w:sz w:val="30"/>
          <w:szCs w:val="30"/>
        </w:rPr>
        <w:br/>
      </w:r>
      <w:r w:rsidRPr="00757917">
        <w:rPr>
          <w:rFonts w:asciiTheme="majorBidi" w:hAnsiTheme="majorBidi" w:cstheme="majorBidi" w:hint="cs"/>
          <w:sz w:val="30"/>
          <w:szCs w:val="30"/>
          <w:cs/>
        </w:rPr>
        <w:t>เงินลงทุนที่จะถือจนครบกำหนดแสดงในราคาทุนตัดจำหน่ายหักด้วยขาดทุนจากการด้อยค่าของเงินลงทุน ผลต่างระหว่างราคาทุนที่ซื้อมากับมูลค่าไถ่ถอนของตราสารหนี้จะถูกตัดจ่ายโดยวิธีอัตราดอกเบี้ยที่แท้จริงตลอดอายุของตราสารหนี้ที่เหลือ</w:t>
      </w:r>
    </w:p>
    <w:p w14:paraId="01232DE4" w14:textId="77777777" w:rsidR="004A2163" w:rsidRPr="00757917" w:rsidRDefault="004A2163" w:rsidP="004A2163">
      <w:pPr>
        <w:tabs>
          <w:tab w:val="clear" w:pos="227"/>
          <w:tab w:val="clear" w:pos="454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3DA4289E" w14:textId="77777777" w:rsidR="004A2163" w:rsidRPr="00757917" w:rsidRDefault="004A2163" w:rsidP="004A2163">
      <w:pPr>
        <w:tabs>
          <w:tab w:val="clear" w:pos="227"/>
          <w:tab w:val="clear" w:pos="454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ตราสารหนี้และตราสารทุนซึ่งเป็นหลักทรัพย์ในความต้องการของตลาด  นอกเหนือจากที่ถือไว้เพื่อค้าหรือตั้งใจถือไว้จนครบกำหนดจัดประเภทเป็นเงินลงทุนเผื่อขาย ภายหลังการรับรู้มูลค่าในครั้งแรกเงินลงทุนเผื่อขายแสดงในมูลค่ายุติธรรม และการเปลี่ยนแปลงที่ไม่ใช่ผลขาดทุนจากการด้อยค่าและผลต่างจากสกุลเงินตราต่างประเทศของรายการที่เป็นตัวเงิน บันทึกโดยตรงในส่วนของผู้ถือหุ้น ส่วนผลขาดทุนจากการด้อยค่าและผลต่างจากการแลกเปลี่ยนเงินตราต่างประเทศรับรู้ในกำไรหรือขาดทุน  เมื่อมีการตัดจำหน่ายเงินลงทุน จะรับรู้ผลกำไรหรือขาดทุนสะสมที่เคยบันทึกในส่วนของผู้ถือหุ้นโดยตรงเข้ากำไรหรือขาดทุน ในกรณีที่เป็นเงินลงทุนประเภทที่มีดอกเบี้ย จะต้องบันทึกดอกเบี้ยในกำไรหรือขาดทุนโดยวิธีอัตราดอกเบี้ยที่แท้จริง</w:t>
      </w:r>
    </w:p>
    <w:p w14:paraId="5DB7165B" w14:textId="77777777" w:rsidR="004A2163" w:rsidRPr="00757917" w:rsidRDefault="004A2163" w:rsidP="004A2163">
      <w:pPr>
        <w:tabs>
          <w:tab w:val="clear" w:pos="227"/>
          <w:tab w:val="clear" w:pos="454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53E18802" w14:textId="77777777" w:rsidR="004A2163" w:rsidRPr="00757917" w:rsidRDefault="004A2163" w:rsidP="004A2163">
      <w:pPr>
        <w:tabs>
          <w:tab w:val="clear" w:pos="227"/>
          <w:tab w:val="clear" w:pos="454"/>
          <w:tab w:val="left" w:pos="540"/>
        </w:tabs>
        <w:ind w:left="547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เงินลงทุนในตราสารทุนซึ่งไม่ใช่หลักทรัพย์ในความต้องการของตลาดแสดงในราคาทุนหักขาดทุนจากการด้อยค่า</w:t>
      </w:r>
    </w:p>
    <w:p w14:paraId="0E2BA499" w14:textId="77777777" w:rsidR="004A2163" w:rsidRPr="00757917" w:rsidRDefault="004A2163" w:rsidP="004A2163">
      <w:pPr>
        <w:tabs>
          <w:tab w:val="clear" w:pos="227"/>
          <w:tab w:val="clear" w:pos="454"/>
          <w:tab w:val="left" w:pos="540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3B563C54" w14:textId="77777777" w:rsidR="004A2163" w:rsidRPr="00757917" w:rsidRDefault="004A2163" w:rsidP="004A2163">
      <w:pPr>
        <w:tabs>
          <w:tab w:val="clear" w:pos="227"/>
          <w:tab w:val="clear" w:pos="454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มูลค่ายุติธรรมของเครื่องมือทางการเงินสำหรับหลักทรัพย์เพื่อค้าและหลักทรัพย์เผื่อขายจะใช้ราคาเสนอซื้อ ณ วันที่รายงาน</w:t>
      </w:r>
    </w:p>
    <w:p w14:paraId="76552593" w14:textId="77777777" w:rsidR="004A2163" w:rsidRPr="00757917" w:rsidRDefault="004A2163" w:rsidP="004A2163">
      <w:pPr>
        <w:pStyle w:val="BodyText2"/>
        <w:tabs>
          <w:tab w:val="left" w:pos="540"/>
        </w:tabs>
        <w:spacing w:line="240" w:lineRule="atLeast"/>
        <w:ind w:left="547" w:right="43"/>
        <w:jc w:val="thaiDistribute"/>
        <w:rPr>
          <w:rFonts w:asciiTheme="majorBidi" w:hAnsiTheme="majorBidi" w:cstheme="majorBidi"/>
        </w:rPr>
      </w:pPr>
    </w:p>
    <w:p w14:paraId="3B8F680C" w14:textId="1639381F" w:rsidR="004A2163" w:rsidRPr="00757917" w:rsidRDefault="004A2163" w:rsidP="004A2163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rPr>
          <w:rFonts w:asciiTheme="majorBidi" w:hAnsiTheme="majorBidi" w:cstheme="majorBidi"/>
          <w:i/>
          <w:iCs/>
          <w:sz w:val="30"/>
          <w:szCs w:val="30"/>
        </w:rPr>
      </w:pP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>การจำหน่ายเงินลงทุน</w:t>
      </w:r>
    </w:p>
    <w:p w14:paraId="01193E53" w14:textId="77777777" w:rsidR="00E15C84" w:rsidRPr="00757917" w:rsidRDefault="004A2163" w:rsidP="00C65492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เมื่อมีการจำหน่ายเงินลงทุน  ผลต่างระหว่างจำนวนเงินสุทธิที่ได้รับและมูลค่าตามบัญชีและรวมถึงกำไรหรือขาดทุนสะสมจากการตีราคาหลักทรัพย์ที่เกี่ยวข้องที่เคยบันทึกในส่วนของผู้ถือหุ้นจะถูกบันทึกในกำไรหรือขาดทุน</w:t>
      </w:r>
      <w:r w:rsidR="00C65492" w:rsidRPr="00757917">
        <w:rPr>
          <w:rFonts w:asciiTheme="majorBidi" w:hAnsiTheme="majorBidi" w:cstheme="majorBidi"/>
          <w:sz w:val="30"/>
          <w:szCs w:val="30"/>
        </w:rPr>
        <w:t xml:space="preserve"> </w:t>
      </w:r>
    </w:p>
    <w:p w14:paraId="1C605C99" w14:textId="77777777" w:rsidR="00E15C84" w:rsidRPr="00823E0C" w:rsidRDefault="00E15C84" w:rsidP="00E15C84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45A04599" w14:textId="707D923F" w:rsidR="004A2163" w:rsidRPr="00757917" w:rsidRDefault="004A2163" w:rsidP="00E15C84">
      <w:pPr>
        <w:tabs>
          <w:tab w:val="clear" w:pos="227"/>
          <w:tab w:val="clear" w:pos="454"/>
          <w:tab w:val="clear" w:pos="680"/>
          <w:tab w:val="left" w:pos="72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ในกรณีที่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757917">
        <w:rPr>
          <w:rFonts w:asciiTheme="majorBidi" w:hAnsiTheme="majorBidi" w:cstheme="majorBidi"/>
          <w:sz w:val="30"/>
          <w:szCs w:val="30"/>
          <w:cs/>
        </w:rPr>
        <w:t>จำหน่ายบางส่วนของเงินลงทุนที่ถืออยู่ การคำนวณต้นทุนสำหรับเงินลงทุนที่จำหน่ายไปและเงินลงทุนที่ยังถืออยู่ใช้วิธี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ถัวเฉลี่ยถ่วงน้ำหนัก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ปรับใช้กับมูลค่าตามบัญชีของเงินลงทุนที่เหลืออยู่ทั้งหมด</w:t>
      </w:r>
    </w:p>
    <w:p w14:paraId="4FABD36F" w14:textId="77777777" w:rsidR="00E15C84" w:rsidRPr="00757917" w:rsidRDefault="00E15C84" w:rsidP="004A2163">
      <w:pPr>
        <w:pStyle w:val="BodyText2"/>
        <w:tabs>
          <w:tab w:val="left" w:pos="540"/>
        </w:tabs>
        <w:spacing w:line="240" w:lineRule="atLeast"/>
        <w:ind w:left="547" w:right="43"/>
        <w:jc w:val="thaiDistribute"/>
        <w:rPr>
          <w:rFonts w:asciiTheme="majorBidi" w:hAnsiTheme="majorBidi" w:cstheme="majorBidi"/>
          <w:i/>
          <w:iCs/>
        </w:rPr>
      </w:pPr>
    </w:p>
    <w:p w14:paraId="3F145CEA" w14:textId="37CD07AA" w:rsidR="004A2163" w:rsidRPr="00757917" w:rsidRDefault="004A2163" w:rsidP="004A2163">
      <w:pPr>
        <w:pStyle w:val="BodyText2"/>
        <w:tabs>
          <w:tab w:val="left" w:pos="540"/>
        </w:tabs>
        <w:spacing w:line="240" w:lineRule="atLeast"/>
        <w:ind w:left="547" w:right="43"/>
        <w:jc w:val="thaiDistribute"/>
        <w:rPr>
          <w:rFonts w:asciiTheme="majorBidi" w:hAnsiTheme="majorBidi" w:cstheme="majorBidi"/>
          <w:i/>
          <w:iCs/>
        </w:rPr>
      </w:pPr>
      <w:r w:rsidRPr="00757917">
        <w:rPr>
          <w:rFonts w:asciiTheme="majorBidi" w:hAnsiTheme="majorBidi" w:cstheme="majorBidi"/>
          <w:i/>
          <w:iCs/>
          <w:cs/>
        </w:rPr>
        <w:t>อนุพันธ์</w:t>
      </w:r>
    </w:p>
    <w:p w14:paraId="7F557EA4" w14:textId="4BA7EB21" w:rsidR="004A2163" w:rsidRPr="00757917" w:rsidRDefault="004A2163" w:rsidP="004A21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val="th-TH"/>
        </w:rPr>
      </w:pPr>
      <w:r w:rsidRPr="00757917">
        <w:rPr>
          <w:rFonts w:asciiTheme="majorBidi" w:hAnsiTheme="majorBidi" w:cstheme="majorBidi"/>
          <w:sz w:val="30"/>
          <w:szCs w:val="30"/>
          <w:cs/>
          <w:lang w:val="th-TH"/>
        </w:rPr>
        <w:t>อนุพันธ์รับรู้รายการเมื่อใช้สิทธิในอนุพันธ์ดังกล่าว</w:t>
      </w:r>
    </w:p>
    <w:p w14:paraId="48DA62D4" w14:textId="4CDFACEB" w:rsidR="00326EE5" w:rsidRPr="00757917" w:rsidRDefault="00326EE5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เงินสดและรายการเทียบเท่าเงินสด</w:t>
      </w:r>
    </w:p>
    <w:p w14:paraId="7D0E2C7D" w14:textId="77777777" w:rsidR="00326EE5" w:rsidRPr="00757917" w:rsidRDefault="00326EE5" w:rsidP="00326E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2"/>
          <w:szCs w:val="22"/>
        </w:rPr>
      </w:pPr>
    </w:p>
    <w:p w14:paraId="23CDBC09" w14:textId="4807E51A" w:rsidR="0077685B" w:rsidRPr="00757917" w:rsidRDefault="00326EE5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เงินสดและรายการเทียบเท่าเงินสดประกอบด้วย ยอดเงินสด ยอดเงินฝากธนาคารประเภทเผื่อเรียก และเงินลงทุนระยะสั้นที่มีสภาพคล่องสูง</w:t>
      </w:r>
      <w:r w:rsidR="0077685B" w:rsidRPr="00757917">
        <w:rPr>
          <w:rFonts w:ascii="Angsana New" w:hAnsi="Angsana New"/>
          <w:sz w:val="30"/>
          <w:szCs w:val="30"/>
          <w:cs/>
        </w:rPr>
        <w:t xml:space="preserve"> เงินเบิกเกินบัญชีธนาคารซึ่งจะต้องชำระคืนเมื่อทวงถามถือเป็นส่วนหนึ่งของกิจกรรมจัดหาเงินในงบกระแสเงินสด</w:t>
      </w:r>
    </w:p>
    <w:p w14:paraId="71ECFBD2" w14:textId="77777777" w:rsidR="00FC4641" w:rsidRPr="00757917" w:rsidRDefault="00FC4641" w:rsidP="008E542A">
      <w:pPr>
        <w:tabs>
          <w:tab w:val="clear" w:pos="454"/>
          <w:tab w:val="clear" w:pos="680"/>
          <w:tab w:val="clear" w:pos="907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4C4BC76F" w14:textId="2D3F4C9C" w:rsidR="00B10D4B" w:rsidRPr="00757917" w:rsidRDefault="00B10D4B" w:rsidP="00936843">
      <w:pPr>
        <w:pStyle w:val="Heading8"/>
        <w:numPr>
          <w:ilvl w:val="1"/>
          <w:numId w:val="20"/>
        </w:numPr>
        <w:spacing w:line="240" w:lineRule="atLeast"/>
        <w:ind w:right="0"/>
        <w:jc w:val="both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ลูกหนี้การค้า</w:t>
      </w:r>
      <w:r w:rsidR="00337AB4"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และลูกหนี้อื่น</w:t>
      </w:r>
    </w:p>
    <w:p w14:paraId="122EC96A" w14:textId="051E81DC" w:rsidR="00B10D4B" w:rsidRPr="00757917" w:rsidRDefault="00B10D4B" w:rsidP="00B10D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237EB001" w14:textId="0E2BAF66" w:rsidR="00337AB4" w:rsidRPr="00757917" w:rsidRDefault="00337AB4" w:rsidP="00337A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ลูกหนี้</w:t>
      </w:r>
      <w:r w:rsidR="00DB2207" w:rsidRPr="00757917">
        <w:rPr>
          <w:rFonts w:ascii="Angsana New" w:hAnsi="Angsana New" w:hint="cs"/>
          <w:sz w:val="30"/>
          <w:szCs w:val="30"/>
          <w:cs/>
        </w:rPr>
        <w:t>การค้าและลูกหนี้อื่น</w:t>
      </w:r>
      <w:r w:rsidRPr="00757917">
        <w:rPr>
          <w:rFonts w:ascii="Angsana New" w:hAnsi="Angsana New"/>
          <w:sz w:val="30"/>
          <w:szCs w:val="30"/>
          <w:cs/>
        </w:rPr>
        <w:t>รับรู้เมื่อกลุ่มบริษัทมีสิทธิที่ปราศจากเงื่อนไขในการได้รับสิ่งตอบแทนตามสัญญา</w:t>
      </w:r>
    </w:p>
    <w:p w14:paraId="4E32CCFC" w14:textId="77777777" w:rsidR="00337AB4" w:rsidRPr="00757917" w:rsidRDefault="00337AB4" w:rsidP="00337AB4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0DEEC959" w14:textId="49F34981" w:rsidR="00337AB4" w:rsidRPr="00757917" w:rsidRDefault="00337AB4" w:rsidP="00337AB4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ลูกหนี้</w:t>
      </w:r>
      <w:r w:rsidRPr="00757917">
        <w:rPr>
          <w:rFonts w:ascii="Angsana New" w:hAnsi="Angsana New" w:hint="cs"/>
          <w:sz w:val="30"/>
          <w:szCs w:val="30"/>
          <w:cs/>
        </w:rPr>
        <w:t>การค้าและลูกหนี้อื่น</w:t>
      </w:r>
      <w:r w:rsidRPr="00757917">
        <w:rPr>
          <w:rFonts w:ascii="Angsana New" w:hAnsi="Angsana New"/>
          <w:sz w:val="30"/>
          <w:szCs w:val="30"/>
          <w:cs/>
        </w:rPr>
        <w:t xml:space="preserve">วัดมูลค่าด้วยราคาของรายการหักค่าเผื่อผลขาดทุนด้านเครดิตที่คาดว่าจะเกิดขึ้น </w:t>
      </w:r>
      <w:r w:rsidRPr="00757917">
        <w:rPr>
          <w:rFonts w:ascii="Angsana New" w:hAnsi="Angsana New"/>
          <w:i/>
          <w:iCs/>
          <w:sz w:val="30"/>
          <w:szCs w:val="30"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Pr="00757917">
        <w:rPr>
          <w:rFonts w:ascii="Angsana New" w:hAnsi="Angsana New"/>
          <w:i/>
          <w:iCs/>
          <w:sz w:val="30"/>
          <w:szCs w:val="30"/>
        </w:rPr>
        <w:t xml:space="preserve">: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ค่าเผื่อหนี้สงสัยจะสูญ</w:t>
      </w:r>
      <w:r w:rsidRPr="00757917">
        <w:rPr>
          <w:rFonts w:ascii="Angsana New" w:hAnsi="Angsana New"/>
          <w:i/>
          <w:iCs/>
          <w:sz w:val="30"/>
          <w:szCs w:val="30"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ซึ่งประเมินโดยการวิเคราะห์ประวัติการชำระหนี้</w:t>
      </w:r>
      <w:r w:rsidRPr="00757917">
        <w:rPr>
          <w:rFonts w:ascii="Angsana New" w:hAnsi="Angsana New"/>
          <w:i/>
          <w:iCs/>
          <w:sz w:val="30"/>
          <w:szCs w:val="30"/>
        </w:rPr>
        <w:t>)</w:t>
      </w:r>
      <w:r w:rsidRPr="00757917">
        <w:rPr>
          <w:rFonts w:ascii="Angsana New" w:hAnsi="Angsana New"/>
          <w:sz w:val="30"/>
          <w:szCs w:val="30"/>
          <w:cs/>
        </w:rPr>
        <w:t xml:space="preserve"> หนี้สูญจะถูกตัดจำหน่ายเมื่อเกิดขึ้น</w:t>
      </w:r>
    </w:p>
    <w:p w14:paraId="1CAF2118" w14:textId="77777777" w:rsidR="00337AB4" w:rsidRPr="00757917" w:rsidRDefault="00337AB4" w:rsidP="00337AB4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05954D52" w14:textId="77777777" w:rsidR="00337AB4" w:rsidRPr="00757917" w:rsidRDefault="00337AB4" w:rsidP="00337AB4">
      <w:pPr>
        <w:pStyle w:val="ListParagraph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กลุ่มบริ</w:t>
      </w:r>
      <w:r w:rsidRPr="00757917">
        <w:rPr>
          <w:rFonts w:ascii="Angsana New" w:hAnsi="Angsana New" w:hint="cs"/>
          <w:sz w:val="30"/>
          <w:szCs w:val="30"/>
          <w:cs/>
        </w:rPr>
        <w:t>ษัทประมาณผลขาดทุนด้านเครดิตที่คาดว่าจะเกิดขึ้นตลอดอายุของสัญญา ซึ่งประมาณการโดยใช้ตารางการตั้งสำรอง</w:t>
      </w:r>
      <w:r w:rsidRPr="00757917">
        <w:rPr>
          <w:rFonts w:ascii="Angsana New" w:hAnsi="Angsana New"/>
          <w:sz w:val="30"/>
          <w:szCs w:val="30"/>
          <w:cs/>
        </w:rPr>
        <w:t>เพื่อหาอัตราผลขาดทุนด้านเครดิตที่คาดว่าจะเกิดขึ้น</w:t>
      </w:r>
      <w:r w:rsidRPr="00757917">
        <w:rPr>
          <w:rFonts w:ascii="Angsana New" w:hAnsi="Angsana New" w:hint="cs"/>
          <w:sz w:val="30"/>
          <w:szCs w:val="30"/>
          <w:cs/>
        </w:rPr>
        <w:t xml:space="preserve"> ซึ่งวิธีดังกล่าว</w:t>
      </w:r>
      <w:r w:rsidRPr="00757917">
        <w:rPr>
          <w:rFonts w:ascii="Angsana New" w:hAnsi="Angsana New"/>
          <w:sz w:val="30"/>
          <w:szCs w:val="30"/>
          <w:cs/>
        </w:rPr>
        <w:t>มีการจัดกลุ่มลูกหนี้ตามความเสี่ยงด้านเครดิตที่มีลักษณะร่วมกันและตามระยะเวลาที่เกินกำหนดชำระ</w:t>
      </w:r>
      <w:r w:rsidRPr="00757917">
        <w:rPr>
          <w:rFonts w:ascii="Angsana New" w:hAnsi="Angsana New" w:hint="cs"/>
          <w:sz w:val="30"/>
          <w:szCs w:val="30"/>
          <w:cs/>
        </w:rPr>
        <w:t xml:space="preserve"> โดยนำข้อมูลผลขาดทุนที่เกิดขึ้นในอดีต การปรับปรุงปัจจัยที่มีความเฉพาะเจาะจงกับลูกหนี้นั้น ๆ 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 ณ วันที่รายงาน</w:t>
      </w:r>
    </w:p>
    <w:p w14:paraId="04CB1394" w14:textId="7A6F8643" w:rsidR="007E08C0" w:rsidRPr="00757917" w:rsidRDefault="007E08C0" w:rsidP="009E1F2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p w14:paraId="117AC5D3" w14:textId="77777777" w:rsidR="002C252F" w:rsidRPr="00757917" w:rsidRDefault="00F6232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ลูกหนี้ตามสัญ</w:t>
      </w:r>
      <w:r w:rsidR="00BE6FE3"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ญ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าเช่</w:t>
      </w:r>
      <w:r w:rsidR="002C252F"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าการเงิน</w:t>
      </w:r>
    </w:p>
    <w:p w14:paraId="2E03F3EA" w14:textId="77777777" w:rsidR="002C252F" w:rsidRPr="00757917" w:rsidRDefault="002C252F" w:rsidP="002C252F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both"/>
        <w:rPr>
          <w:rFonts w:ascii="Angsana New" w:hAnsi="Angsana New"/>
          <w:szCs w:val="18"/>
        </w:rPr>
      </w:pPr>
    </w:p>
    <w:p w14:paraId="68B11DB0" w14:textId="2A01099F" w:rsidR="00270C81" w:rsidRPr="00757917" w:rsidRDefault="00BB62A3" w:rsidP="00270C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ลูกหนี้ตามสั</w:t>
      </w:r>
      <w:r w:rsidR="00270C81" w:rsidRPr="00757917">
        <w:rPr>
          <w:rFonts w:ascii="Angsana New" w:hAnsi="Angsana New"/>
          <w:sz w:val="30"/>
          <w:szCs w:val="30"/>
          <w:cs/>
        </w:rPr>
        <w:t>ญญาเช่า</w:t>
      </w:r>
      <w:r w:rsidR="00F62325" w:rsidRPr="00757917">
        <w:rPr>
          <w:rFonts w:ascii="Angsana New" w:hAnsi="Angsana New"/>
          <w:sz w:val="30"/>
          <w:szCs w:val="30"/>
          <w:cs/>
        </w:rPr>
        <w:t>การเงิน</w:t>
      </w:r>
      <w:r w:rsidR="00270C81" w:rsidRPr="00757917">
        <w:rPr>
          <w:rFonts w:ascii="Angsana New" w:hAnsi="Angsana New"/>
          <w:sz w:val="30"/>
          <w:szCs w:val="30"/>
          <w:cs/>
        </w:rPr>
        <w:t>แสดงด้วยมูลค่าแรกเริ่มตามสัญญาเช่า หักด้วยเงินรับจากค่า</w:t>
      </w:r>
      <w:r w:rsidR="00F62325" w:rsidRPr="00757917">
        <w:rPr>
          <w:rFonts w:ascii="Angsana New" w:hAnsi="Angsana New"/>
          <w:sz w:val="30"/>
          <w:szCs w:val="30"/>
          <w:cs/>
        </w:rPr>
        <w:t>งวดผ่อนชำระ ดอกเบี้ยรับ</w:t>
      </w:r>
      <w:r w:rsidR="00270C81" w:rsidRPr="00757917">
        <w:rPr>
          <w:rFonts w:ascii="Angsana New" w:hAnsi="Angsana New"/>
          <w:sz w:val="30"/>
          <w:szCs w:val="30"/>
          <w:cs/>
        </w:rPr>
        <w:t>รอการรับรู้ และค่าเผื่อหนี้สงสัยจะสูญ</w:t>
      </w:r>
    </w:p>
    <w:p w14:paraId="4DF65A4B" w14:textId="77777777" w:rsidR="00D54F92" w:rsidRPr="00757917" w:rsidRDefault="00D54F92" w:rsidP="00270C8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</w:rPr>
      </w:pPr>
    </w:p>
    <w:p w14:paraId="68ABA0AA" w14:textId="490175A4" w:rsidR="00E62C9D" w:rsidRPr="00757917" w:rsidRDefault="00E62C9D" w:rsidP="00936843">
      <w:pPr>
        <w:pStyle w:val="BodyText2"/>
        <w:numPr>
          <w:ilvl w:val="1"/>
          <w:numId w:val="20"/>
        </w:numPr>
        <w:jc w:val="thaiDistribute"/>
        <w:rPr>
          <w:b/>
          <w:bCs/>
          <w:i/>
          <w:iCs/>
        </w:rPr>
      </w:pPr>
      <w:r w:rsidRPr="00757917">
        <w:rPr>
          <w:b/>
          <w:bCs/>
          <w:i/>
          <w:iCs/>
          <w:cs/>
        </w:rPr>
        <w:t>อสังหาริมทรัพย์พัฒนา</w:t>
      </w:r>
      <w:r w:rsidR="006574D8" w:rsidRPr="00757917">
        <w:rPr>
          <w:rFonts w:hint="cs"/>
          <w:b/>
          <w:bCs/>
          <w:i/>
          <w:iCs/>
          <w:cs/>
        </w:rPr>
        <w:t>เพื่อ</w:t>
      </w:r>
      <w:r w:rsidR="00C34409" w:rsidRPr="00757917">
        <w:rPr>
          <w:rFonts w:hint="cs"/>
          <w:b/>
          <w:bCs/>
          <w:i/>
          <w:iCs/>
          <w:cs/>
        </w:rPr>
        <w:t>ขาย</w:t>
      </w:r>
    </w:p>
    <w:p w14:paraId="580AFE13" w14:textId="77777777" w:rsidR="00774ED5" w:rsidRPr="00757917" w:rsidRDefault="00774ED5" w:rsidP="00774ED5">
      <w:pPr>
        <w:pStyle w:val="BodyText2"/>
        <w:ind w:left="518"/>
        <w:jc w:val="thaiDistribute"/>
        <w:rPr>
          <w:b/>
          <w:bCs/>
          <w:i/>
          <w:iCs/>
          <w:sz w:val="20"/>
          <w:szCs w:val="20"/>
          <w:cs/>
        </w:rPr>
      </w:pPr>
    </w:p>
    <w:p w14:paraId="76C2FCED" w14:textId="24F7694D" w:rsidR="00774ED5" w:rsidRPr="00757917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อสังหาริมทรัพย์พัฒนาเพื่อขายคือ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อสังหาริมทรัพย์ที่ถือไว้ด้วยความตั้งใจในการพัฒนาเพื่อขายในการดำเนินธุรกิจปกติ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ประกอบไปด้วย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อสังหาริมทรัพย์ระหว่างพัฒนา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ส่วนที่เสร็จพร้อมขายอสังหาริมทรัพย์นี้วัดมูลค่าด้วยราคาทุนหรือมูลค่าสุทธิที่จะได้รับแล้วแต่ราคาใดจะตํ่ากว่า</w:t>
      </w:r>
    </w:p>
    <w:p w14:paraId="428F6D77" w14:textId="784BD895" w:rsidR="002A32F9" w:rsidRPr="00757917" w:rsidRDefault="002A32F9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316E05D0" w14:textId="373F3CC6" w:rsidR="00774ED5" w:rsidRPr="00757917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ต้นทุนของอสังหาริมทรัพย์พัฒนาเพื่อขายประกอบด้วย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ต้นทุนที่ดินรวมต้นทุนในการได้มา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ค่าถมดิน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C02E30" w:rsidRPr="00757917">
        <w:rPr>
          <w:rFonts w:ascii="Angsana New" w:hAnsi="Angsana New" w:hint="cs"/>
          <w:sz w:val="30"/>
          <w:szCs w:val="30"/>
          <w:cs/>
        </w:rPr>
        <w:t xml:space="preserve">ต้นทุนค่าพนักงานที่เกี่ยวข้องกับการก่อสร้าง </w:t>
      </w:r>
      <w:r w:rsidRPr="00757917">
        <w:rPr>
          <w:rFonts w:ascii="Angsana New" w:hAnsi="Angsana New" w:hint="cs"/>
          <w:sz w:val="30"/>
          <w:szCs w:val="30"/>
          <w:cs/>
        </w:rPr>
        <w:t>ค่าใช้จ่ายในการพัฒนา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และค่าใช้จ่ายอื่นๆ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ที่เกี่ยวข้อง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ต้นทุนการกู้ยืม</w:t>
      </w:r>
      <w:r w:rsidR="00B23D9D" w:rsidRPr="00757917">
        <w:rPr>
          <w:rFonts w:ascii="Angsana New" w:hAnsi="Angsana New" w:hint="cs"/>
          <w:sz w:val="30"/>
          <w:szCs w:val="30"/>
          <w:cs/>
        </w:rPr>
        <w:t>ที่เกี่ยวข้องกับการพัฒนา</w:t>
      </w:r>
      <w:r w:rsidRPr="00757917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อสังหาริมทรัพย์พัฒนาเพื่อขายรวมเป็นราคาทุนของสินทรัพย์จนกระทั่งการพัฒนาสำเร็จ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้นทุนของอสังหาริมทรัพย์พัฒนาเพื่อขายรวมการปันส่วนของค่าใช้จ่ายในการพัฒนาสินทรัพย์ส่วนกลางของโครงการที่เกี่ยวข้อง</w:t>
      </w:r>
    </w:p>
    <w:p w14:paraId="433C2982" w14:textId="7EF2D96A" w:rsidR="00774ED5" w:rsidRPr="00757917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อสังหาริมทรัพย์พัฒนาเพื่อขายรวมถึงที่ดินที่กลุ่มบริษัท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ถือครองไว้เพื่อรอการพัฒนาเป็นอสังหาริมทรัพย์เพื่อขายในอนาคต</w:t>
      </w:r>
    </w:p>
    <w:p w14:paraId="7611429B" w14:textId="77777777" w:rsidR="00774ED5" w:rsidRPr="00757917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F35211C" w14:textId="77777777" w:rsidR="00774ED5" w:rsidRPr="00757917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ประมาณการต้นทุนในการพัฒนาอสังหาริมทรัพย์จนกระทั่งการพัฒนาสำเร็จและค่าใช้จ่ายที่จำเป็นโดยประมาณในการขาย</w:t>
      </w:r>
    </w:p>
    <w:p w14:paraId="09876715" w14:textId="77777777" w:rsidR="003D58E4" w:rsidRPr="00757917" w:rsidRDefault="003D58E4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B3F764C" w14:textId="58993B5E" w:rsidR="00E62C9D" w:rsidRPr="00757917" w:rsidRDefault="00774ED5" w:rsidP="00774ED5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เมื่อมีการขายอสังหาริมทรัพย์พัฒนาเพื่อขาย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ูลค่าตามบัญชีของอสังหาริมทรัพย์ดังกล่าวจะถูกรับรู้เป็นค่าใช้จ่ายในงวดเดียวกันกับที่มีการรับรู้รายได้ที่เกี่ยวข้อง</w:t>
      </w:r>
    </w:p>
    <w:p w14:paraId="41F5A579" w14:textId="77777777" w:rsidR="002673FD" w:rsidRPr="00757917" w:rsidRDefault="002673F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4F5849E9" w14:textId="3669AC70" w:rsidR="00244117" w:rsidRPr="00757917" w:rsidRDefault="00244117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อสังหาริมทรัพย์เพื่อการลงทุน</w:t>
      </w:r>
    </w:p>
    <w:p w14:paraId="09184059" w14:textId="77777777" w:rsidR="00244117" w:rsidRPr="00757917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02693B80" w14:textId="199879CD" w:rsidR="00244117" w:rsidRPr="00757917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อสังหาริมทรัพย์เพื่อการลงทุนได้แก่</w:t>
      </w:r>
      <w:r w:rsidR="003D58E4" w:rsidRPr="00757917">
        <w:rPr>
          <w:rFonts w:ascii="Angsana New" w:hAnsi="Angsana New" w:hint="cs"/>
          <w:sz w:val="30"/>
          <w:szCs w:val="30"/>
          <w:cs/>
        </w:rPr>
        <w:t>ที่ดิน อาคาร และสินทรัพย์สิทธิการใช้ที่กลุ่มบริษัท</w:t>
      </w:r>
      <w:r w:rsidRPr="00757917">
        <w:rPr>
          <w:rFonts w:ascii="Angsana New" w:hAnsi="Angsana New"/>
          <w:sz w:val="30"/>
          <w:szCs w:val="30"/>
          <w:cs/>
        </w:rPr>
        <w:t>ถือครองเพื่อหาประโยชน์จากรายได้ค่าเช่าหรือจากมูลค่าที่เพิ่มขึ้นหรือทั้งสองอย่าง ทั้งนี้ไม่ได้มีไว้เพื่อขายตามปกติธุรกิจหรือใช้ในการ</w:t>
      </w:r>
      <w:r w:rsidR="000370C0" w:rsidRPr="00757917">
        <w:rPr>
          <w:rFonts w:ascii="Angsana New" w:hAnsi="Angsana New" w:hint="cs"/>
          <w:sz w:val="30"/>
          <w:szCs w:val="30"/>
          <w:cs/>
        </w:rPr>
        <w:t>ดำเนินงาน</w:t>
      </w:r>
    </w:p>
    <w:p w14:paraId="1A1C5493" w14:textId="77777777" w:rsidR="00244117" w:rsidRPr="00757917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FCDA284" w14:textId="34D0FCCC" w:rsidR="00244117" w:rsidRPr="00757917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bookmarkStart w:id="7" w:name="_Hlk24556714"/>
      <w:r w:rsidRPr="00757917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bookmarkEnd w:id="7"/>
      <w:r w:rsidR="00B31C6C" w:rsidRPr="00757917">
        <w:rPr>
          <w:rFonts w:ascii="Angsana New" w:hAnsi="Angsana New" w:hint="cs"/>
          <w:sz w:val="30"/>
          <w:szCs w:val="30"/>
          <w:cs/>
        </w:rPr>
        <w:t>วัดมูลค่าด้วย</w:t>
      </w:r>
      <w:r w:rsidRPr="00757917">
        <w:rPr>
          <w:rFonts w:ascii="Angsana New" w:hAnsi="Angsana New"/>
          <w:sz w:val="30"/>
          <w:szCs w:val="30"/>
          <w:cs/>
        </w:rPr>
        <w:t>ราคาทุนหักค่าเสื่อมราคาสะสมและขาดทุนจากการด้อยค่า</w:t>
      </w:r>
      <w:r w:rsidR="000370C0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ต้นทุนรวมค่าใช้จ่ายทางตรงเพื่อให้ได้มาซึ่งอสังหาริมทรัพย์เพื่อการลงทุน ต้นทุนการก่อสร้างที่กิจการก่อสร้างเองรวมถึงต้นทุนวัตถุดิบ ค่าแรงทางตรงและต้นทุนทางตรงอื่นเพื่อให้อสังหาริมทรัพย์เพื่อการลงทุนอยู่ในสภาพพร้อมใช้งานและรวมถึงต้นทุนการกู้ยืม</w:t>
      </w:r>
    </w:p>
    <w:p w14:paraId="5B7BEDF3" w14:textId="77777777" w:rsidR="009B5526" w:rsidRPr="00757917" w:rsidRDefault="009B5526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76B37222" w14:textId="77777777" w:rsidR="003D58E4" w:rsidRPr="00757917" w:rsidRDefault="00244117" w:rsidP="003D58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ค่าเสื่อมราคาคำนวณโดยวิธีเส้นตรงตามอายุการให้ประโยชน์โดยประมาณของสินทรัพย์แต่ละรายการ </w:t>
      </w:r>
      <w:r w:rsidR="003D58E4" w:rsidRPr="00757917">
        <w:rPr>
          <w:rFonts w:ascii="Angsana New" w:hAnsi="Angsana New" w:hint="cs"/>
          <w:sz w:val="30"/>
          <w:szCs w:val="30"/>
          <w:cs/>
        </w:rPr>
        <w:t>และรับรู้ในกำไรหรือขาดทุน ทั้งนี้</w:t>
      </w:r>
      <w:r w:rsidR="003D58E4" w:rsidRPr="00757917">
        <w:rPr>
          <w:rFonts w:ascii="Angsana New" w:hAnsi="Angsana New"/>
          <w:sz w:val="30"/>
          <w:szCs w:val="30"/>
          <w:cs/>
        </w:rPr>
        <w:t>กลุ่มบริษัทไม่คิดค่าเสื่อมราคาสำหรับที่ดินและ</w:t>
      </w:r>
      <w:r w:rsidR="003D58E4" w:rsidRPr="00757917">
        <w:rPr>
          <w:rFonts w:ascii="Angsana New" w:hAnsi="Angsana New" w:hint="cs"/>
          <w:sz w:val="30"/>
          <w:szCs w:val="30"/>
          <w:cs/>
        </w:rPr>
        <w:t>สิน</w:t>
      </w:r>
      <w:r w:rsidR="003D58E4" w:rsidRPr="00757917">
        <w:rPr>
          <w:rFonts w:ascii="Angsana New" w:hAnsi="Angsana New"/>
          <w:sz w:val="30"/>
          <w:szCs w:val="30"/>
          <w:cs/>
        </w:rPr>
        <w:t>ทรัพย์ที่อยู่ระหว่างการก่อสร้าง</w:t>
      </w:r>
    </w:p>
    <w:p w14:paraId="235617C3" w14:textId="77777777" w:rsidR="003D58E4" w:rsidRPr="00757917" w:rsidRDefault="003D58E4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B0A5E5C" w14:textId="15F9D705" w:rsidR="00244117" w:rsidRPr="00757917" w:rsidRDefault="00244117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ประมาณการอายุการให้ประโยชน์ของสินทรัพย์แสดงได้ดังนี้</w:t>
      </w:r>
    </w:p>
    <w:p w14:paraId="014FBE26" w14:textId="77777777" w:rsidR="00D66AD5" w:rsidRPr="00757917" w:rsidRDefault="00D66AD5" w:rsidP="00D66A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tbl>
      <w:tblPr>
        <w:tblW w:w="9108" w:type="dxa"/>
        <w:tblInd w:w="432" w:type="dxa"/>
        <w:tblLook w:val="0000" w:firstRow="0" w:lastRow="0" w:firstColumn="0" w:lastColumn="0" w:noHBand="0" w:noVBand="0"/>
      </w:tblPr>
      <w:tblGrid>
        <w:gridCol w:w="4140"/>
        <w:gridCol w:w="2448"/>
        <w:gridCol w:w="2520"/>
      </w:tblGrid>
      <w:tr w:rsidR="0084289A" w:rsidRPr="00757917" w14:paraId="4E96139A" w14:textId="77777777" w:rsidTr="00DB58C4">
        <w:tc>
          <w:tcPr>
            <w:tcW w:w="4140" w:type="dxa"/>
            <w:shd w:val="clear" w:color="auto" w:fill="auto"/>
            <w:vAlign w:val="bottom"/>
          </w:tcPr>
          <w:p w14:paraId="27D2A080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2448" w:type="dxa"/>
          </w:tcPr>
          <w:p w14:paraId="5664275D" w14:textId="119C9F4F" w:rsidR="0084289A" w:rsidRPr="00757917" w:rsidRDefault="00460DD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5B4704F5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757917" w14:paraId="058CA68E" w14:textId="77777777" w:rsidTr="00DB58C4">
        <w:tc>
          <w:tcPr>
            <w:tcW w:w="4140" w:type="dxa"/>
            <w:shd w:val="clear" w:color="auto" w:fill="auto"/>
            <w:vAlign w:val="bottom"/>
          </w:tcPr>
          <w:p w14:paraId="6E7AEAA9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โรงงานและคลังสินค้า</w:t>
            </w:r>
          </w:p>
        </w:tc>
        <w:tc>
          <w:tcPr>
            <w:tcW w:w="2448" w:type="dxa"/>
          </w:tcPr>
          <w:p w14:paraId="7C894EED" w14:textId="2F39DBBF" w:rsidR="0084289A" w:rsidRPr="00757917" w:rsidRDefault="00460DDC" w:rsidP="006C3A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6C3A0B" w:rsidRPr="00757917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757917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3AA5CBEA" w14:textId="354D27DC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</w:p>
        </w:tc>
      </w:tr>
      <w:tr w:rsidR="0084289A" w:rsidRPr="00757917" w14:paraId="1C7F237F" w14:textId="77777777" w:rsidTr="00DB58C4">
        <w:tc>
          <w:tcPr>
            <w:tcW w:w="4140" w:type="dxa"/>
            <w:shd w:val="clear" w:color="auto" w:fill="auto"/>
            <w:vAlign w:val="bottom"/>
          </w:tcPr>
          <w:p w14:paraId="7FDE4131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สินทรัพย์ส่วนกลาง</w:t>
            </w:r>
          </w:p>
        </w:tc>
        <w:tc>
          <w:tcPr>
            <w:tcW w:w="2448" w:type="dxa"/>
          </w:tcPr>
          <w:p w14:paraId="0C77EA11" w14:textId="523BB2EB" w:rsidR="0084289A" w:rsidRPr="00757917" w:rsidRDefault="00294C31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2520" w:type="dxa"/>
          </w:tcPr>
          <w:p w14:paraId="6F5B4BFD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757917" w14:paraId="06B071B4" w14:textId="77777777" w:rsidTr="00DB58C4">
        <w:tc>
          <w:tcPr>
            <w:tcW w:w="4140" w:type="dxa"/>
            <w:shd w:val="clear" w:color="auto" w:fill="auto"/>
            <w:vAlign w:val="bottom"/>
          </w:tcPr>
          <w:p w14:paraId="548178E8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48" w:type="dxa"/>
          </w:tcPr>
          <w:p w14:paraId="060837D9" w14:textId="61E2F4F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294C31" w:rsidRPr="00757917">
              <w:rPr>
                <w:rFonts w:ascii="Angsana New" w:hAnsi="Angsana New"/>
                <w:sz w:val="30"/>
                <w:szCs w:val="30"/>
              </w:rPr>
              <w:t>18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="00294C31" w:rsidRPr="00757917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2520" w:type="dxa"/>
          </w:tcPr>
          <w:p w14:paraId="045331F7" w14:textId="679D0E58" w:rsidR="0084289A" w:rsidRPr="00757917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84289A" w:rsidRPr="00757917" w14:paraId="4F91C4D3" w14:textId="77777777" w:rsidTr="00DB58C4">
        <w:tc>
          <w:tcPr>
            <w:tcW w:w="4140" w:type="dxa"/>
            <w:shd w:val="clear" w:color="auto" w:fill="auto"/>
            <w:vAlign w:val="bottom"/>
          </w:tcPr>
          <w:p w14:paraId="3A06B6DF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48" w:type="dxa"/>
          </w:tcPr>
          <w:p w14:paraId="2EA2507F" w14:textId="5E5BBC1C" w:rsidR="0084289A" w:rsidRPr="00757917" w:rsidRDefault="00294C31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4289A"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23F6D68E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  <w:tr w:rsidR="0084289A" w:rsidRPr="00757917" w14:paraId="7265E9B1" w14:textId="77777777" w:rsidTr="00DB58C4">
        <w:tc>
          <w:tcPr>
            <w:tcW w:w="4140" w:type="dxa"/>
            <w:shd w:val="clear" w:color="auto" w:fill="auto"/>
            <w:vAlign w:val="bottom"/>
          </w:tcPr>
          <w:p w14:paraId="2638B82F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8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48" w:type="dxa"/>
          </w:tcPr>
          <w:p w14:paraId="68FE9B45" w14:textId="1249E148" w:rsidR="0084289A" w:rsidRPr="00757917" w:rsidRDefault="00460DDC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Pr="00757917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520" w:type="dxa"/>
          </w:tcPr>
          <w:p w14:paraId="0A9788C0" w14:textId="77777777" w:rsidR="0084289A" w:rsidRPr="00757917" w:rsidRDefault="0084289A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</w:tr>
    </w:tbl>
    <w:p w14:paraId="1ED68240" w14:textId="6A2E23FB" w:rsidR="00FF53BC" w:rsidRPr="00757917" w:rsidRDefault="00FF53BC" w:rsidP="007E1D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2E045EF2" w14:textId="77777777" w:rsidR="000370C0" w:rsidRPr="00757917" w:rsidRDefault="000370C0" w:rsidP="000370C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กำไรหรือขาดทุนจากการจำหน่ายอสังหาริมทรัพย์เพื่อการลงทุน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ือผลต่างระหว่างสิ่งตอบแทนสุทธิที่ได้รับจากการจำหน่ายกับมูลค่าตามบัญชีของอสังหาริมทรัพย์เพื่อการลงทุ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โดยรับรู้ในกำไรหรือขาดทุน</w:t>
      </w:r>
    </w:p>
    <w:p w14:paraId="797C3B85" w14:textId="77777777" w:rsidR="000370C0" w:rsidRPr="00757917" w:rsidRDefault="000370C0" w:rsidP="00FF53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299A239" w14:textId="77777777" w:rsidR="00244117" w:rsidRPr="00757917" w:rsidRDefault="00244117" w:rsidP="008970D9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ที่ดิน อาคารและอุปกรณ์</w:t>
      </w:r>
    </w:p>
    <w:p w14:paraId="2AF11E2E" w14:textId="77777777" w:rsidR="00244117" w:rsidRPr="00757917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18"/>
        <w:jc w:val="both"/>
        <w:rPr>
          <w:rFonts w:ascii="Angsana New" w:hAnsi="Angsana New"/>
          <w:sz w:val="30"/>
          <w:szCs w:val="30"/>
        </w:rPr>
      </w:pPr>
    </w:p>
    <w:p w14:paraId="2D7E5B49" w14:textId="0C957D8D" w:rsidR="00244117" w:rsidRPr="00757917" w:rsidRDefault="000370C0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ที่ดิน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อาคารและอุปกรณ์วัดมูลค่าด้วยราคาทุนหักค่าเสื่อมราคาสะสมและขาดทุนจากการด้อยค่า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</w:p>
    <w:p w14:paraId="43F767AC" w14:textId="77777777" w:rsidR="000370C0" w:rsidRPr="00757917" w:rsidRDefault="000370C0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380DBAE" w14:textId="0F9E7AE9" w:rsidR="0084289A" w:rsidRPr="00757917" w:rsidRDefault="0084289A" w:rsidP="008428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>ราคาทุนรวมถึงต้นทุนทางตรงที่เกี่ยวข้องกับการได้มาของสินทรัพย์ ต้นทุนของการก่อสร้างสินทรัพย์ที่กิจการก่อสร้างเอง รวมถึงต้นทุนของวัสดุ แรงงานทางตรง และต้นทุนทางตรงอื่นๆ ที่เกี่ยวข้องกับการจัดหาสินทรัพย์เพื่อให้สินทรัพย์นั้นอยู่ในสภาพที่พร้อมจะใช้งานได้ตามความประสงค์ ต้นทุนในการรื้อถอน การขนย้าย</w:t>
      </w:r>
      <w:r w:rsidR="00006C91" w:rsidRPr="00757917">
        <w:rPr>
          <w:rFonts w:ascii="Angsana New" w:hAnsi="Angsana New"/>
          <w:sz w:val="30"/>
          <w:szCs w:val="30"/>
          <w:cs/>
        </w:rPr>
        <w:br/>
      </w:r>
      <w:r w:rsidRPr="00757917">
        <w:rPr>
          <w:rFonts w:ascii="Angsana New" w:hAnsi="Angsana New"/>
          <w:sz w:val="30"/>
          <w:szCs w:val="30"/>
          <w:cs/>
        </w:rPr>
        <w:t>การบูรณะสถานที่ตั้งของสินทรัพย์และต้นทุนการกู้ยืม สำหรับเครื่องมือที่ควบคุมโดยลิขสิทธิ์ซอฟต์แวร์ซึ่งไม่สามารถทำงานได้โดยปราศจากลิขสิทธิ์ซอฟต์แวร์นั้นให้ถือว่า ลิขสิทธิ์ซอฟต์แวร์ดังกล่าวเป็นส่วนหนึ่งของอุปกรณ์</w:t>
      </w:r>
    </w:p>
    <w:p w14:paraId="61788C15" w14:textId="77777777" w:rsidR="00244117" w:rsidRPr="00757917" w:rsidRDefault="00244117" w:rsidP="00244117">
      <w:pPr>
        <w:pStyle w:val="BodyText"/>
        <w:tabs>
          <w:tab w:val="clear" w:pos="454"/>
          <w:tab w:val="left" w:pos="540"/>
        </w:tabs>
        <w:spacing w:after="0"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</w:p>
    <w:p w14:paraId="68A2F4B7" w14:textId="77777777" w:rsidR="00244117" w:rsidRPr="00757917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color w:val="000000"/>
          <w:sz w:val="30"/>
          <w:szCs w:val="30"/>
          <w:lang w:eastAsia="en-GB"/>
        </w:rPr>
      </w:pPr>
      <w:r w:rsidRPr="00757917">
        <w:rPr>
          <w:rFonts w:ascii="Angsana New" w:hAnsi="Angsana New"/>
          <w:color w:val="000000"/>
          <w:sz w:val="30"/>
          <w:szCs w:val="30"/>
          <w:cs/>
          <w:lang w:eastAsia="en-GB"/>
        </w:rPr>
        <w:t>ส่วนประกอบของรายการที่ดิน อาคารและอุปกรณ์แต่ละรายการที่มีอายุการให้ประโยชน์ไม่เท่ากันต้องบันทึก</w:t>
      </w:r>
      <w:r w:rsidR="006E6E63" w:rsidRPr="00757917">
        <w:rPr>
          <w:rFonts w:ascii="Angsana New" w:hAnsi="Angsana New"/>
          <w:color w:val="000000"/>
          <w:sz w:val="30"/>
          <w:szCs w:val="30"/>
          <w:cs/>
          <w:lang w:eastAsia="en-GB"/>
        </w:rPr>
        <w:t xml:space="preserve"> </w:t>
      </w:r>
      <w:r w:rsidRPr="00757917">
        <w:rPr>
          <w:rFonts w:ascii="Angsana New" w:hAnsi="Angsana New"/>
          <w:color w:val="000000"/>
          <w:sz w:val="30"/>
          <w:szCs w:val="30"/>
          <w:cs/>
          <w:lang w:eastAsia="en-GB"/>
        </w:rPr>
        <w:t xml:space="preserve">แต่ละส่วนประกอบที่มีนัยสำคัญแยกต่างหากจากกัน </w:t>
      </w:r>
    </w:p>
    <w:p w14:paraId="4E9310AF" w14:textId="77777777" w:rsidR="0084289A" w:rsidRPr="00757917" w:rsidRDefault="0084289A" w:rsidP="00244117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</w:rPr>
      </w:pPr>
    </w:p>
    <w:p w14:paraId="69913209" w14:textId="1711637E" w:rsidR="009B5526" w:rsidRPr="00757917" w:rsidRDefault="00244117" w:rsidP="00D66AD5">
      <w:pPr>
        <w:pStyle w:val="Default"/>
        <w:ind w:left="540"/>
        <w:jc w:val="thaiDistribute"/>
        <w:rPr>
          <w:rFonts w:ascii="Angsana New" w:hAnsi="Angsana New" w:cs="Angsana New"/>
          <w:color w:val="auto"/>
          <w:sz w:val="30"/>
          <w:szCs w:val="30"/>
          <w:lang w:eastAsia="en-GB"/>
        </w:rPr>
      </w:pPr>
      <w:bookmarkStart w:id="8" w:name="_Hlk24556694"/>
      <w:r w:rsidRPr="00757917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กำไรหรือ</w:t>
      </w:r>
      <w:r w:rsidR="000212EB" w:rsidRPr="00757917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ขาดทุนจากการจำหน่ายที่ดิน อาคาร</w:t>
      </w:r>
      <w:r w:rsidRPr="00757917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และอุปกรณ์ คือผลต่างระหว่างสิ่งตอบแทนสุทธิที่ได้รับจากการจำหน่ายก</w:t>
      </w:r>
      <w:r w:rsidR="000212EB" w:rsidRPr="00757917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ับมูลค่าตามบัญชีของที่ดิน อาคาร</w:t>
      </w:r>
      <w:r w:rsidRPr="00757917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และอุ</w:t>
      </w:r>
      <w:r w:rsidR="00CA0DCB" w:rsidRPr="00757917">
        <w:rPr>
          <w:rFonts w:ascii="Angsana New" w:hAnsi="Angsana New" w:cs="Angsana New"/>
          <w:color w:val="auto"/>
          <w:sz w:val="30"/>
          <w:szCs w:val="30"/>
          <w:cs/>
          <w:lang w:eastAsia="en-GB"/>
        </w:rPr>
        <w:t>ปกรณ์ โดยรับรู้ในกำไรหรือขาดทุน</w:t>
      </w:r>
      <w:bookmarkEnd w:id="8"/>
    </w:p>
    <w:p w14:paraId="18B47FBE" w14:textId="77777777" w:rsidR="00A46811" w:rsidRPr="00757917" w:rsidRDefault="00A46811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</w:p>
    <w:p w14:paraId="1693B456" w14:textId="652006DF" w:rsidR="00244117" w:rsidRPr="00757917" w:rsidRDefault="00244117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ต้นทุนที่เกิดขึ้นในภายหลัง</w:t>
      </w:r>
    </w:p>
    <w:p w14:paraId="7918D9A7" w14:textId="4D74708D" w:rsidR="009B5526" w:rsidRPr="00757917" w:rsidRDefault="00244117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  <w:r w:rsidRPr="00757917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 xml:space="preserve">ต้นทุนในการเปลี่ยนแทนส่วนประกอบจะรับรู้เป็นส่วนหนึ่งของมูลค่าตามบัญชีของรายการที่ดิน อาคารและอุปกรณ์  </w:t>
      </w:r>
      <w:r w:rsidR="00A46811" w:rsidRPr="00757917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เมื่อ</w:t>
      </w:r>
      <w:r w:rsidRPr="00757917">
        <w:rPr>
          <w:rFonts w:ascii="Angsana New" w:hAnsi="Angsana New" w:cs="Angsana New"/>
          <w:spacing w:val="-2"/>
          <w:sz w:val="30"/>
          <w:szCs w:val="30"/>
          <w:cs/>
        </w:rPr>
        <w:t>กลุ่มบริษัท</w:t>
      </w:r>
      <w:r w:rsidRPr="00757917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ได้รับประโยชน์เชิงเศรษฐกิจในอนาคตจากรายการนั้น และสามารถวัดมูลค่าต้นทุนของรายการนั้นได้อย่างน่าเชื่อถือ ชิ้นส่วนที่ถูกเปลี่ยนแทนจะถูกตัดจำหน่ายตามมูลค่าตามบัญชี  ต้นทุนที่เกิดขึ้น</w:t>
      </w:r>
      <w:r w:rsidR="00A46811" w:rsidRPr="00757917">
        <w:rPr>
          <w:rFonts w:ascii="Angsana New" w:eastAsia="Times New Roman" w:hAnsi="Angsana New" w:cs="Angsana New" w:hint="cs"/>
          <w:color w:val="auto"/>
          <w:spacing w:val="-2"/>
          <w:sz w:val="30"/>
          <w:szCs w:val="30"/>
          <w:cs/>
        </w:rPr>
        <w:t>เป็นประจำ</w:t>
      </w:r>
      <w:r w:rsidRPr="00757917">
        <w:rPr>
          <w:rFonts w:ascii="Angsana New" w:eastAsia="Times New Roman" w:hAnsi="Angsana New" w:cs="Angsana New"/>
          <w:color w:val="auto"/>
          <w:spacing w:val="-2"/>
          <w:sz w:val="30"/>
          <w:szCs w:val="30"/>
          <w:cs/>
        </w:rPr>
        <w:t>ในการซ่อมบำรุงที่ดิน อาคารและอุปกรณ์จะรับรู้ในกำไรหรือขาดทุนเมื่อเกิดขึ้น</w:t>
      </w:r>
    </w:p>
    <w:p w14:paraId="6F5FDCD7" w14:textId="77777777" w:rsidR="00EF5CA3" w:rsidRPr="00757917" w:rsidRDefault="00EF5CA3" w:rsidP="00D66AD5">
      <w:pPr>
        <w:pStyle w:val="Default"/>
        <w:ind w:left="540"/>
        <w:jc w:val="thaiDistribute"/>
        <w:rPr>
          <w:rFonts w:ascii="Angsana New" w:eastAsia="Times New Roman" w:hAnsi="Angsana New" w:cs="Angsana New"/>
          <w:color w:val="auto"/>
          <w:spacing w:val="-2"/>
          <w:sz w:val="30"/>
          <w:szCs w:val="30"/>
        </w:rPr>
      </w:pPr>
    </w:p>
    <w:p w14:paraId="4B08DC5D" w14:textId="25042D11" w:rsidR="00244117" w:rsidRPr="00757917" w:rsidRDefault="00244117" w:rsidP="00FC434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firstLine="540"/>
        <w:jc w:val="both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ค่าเสื่อมราคา</w:t>
      </w:r>
    </w:p>
    <w:p w14:paraId="41736CB1" w14:textId="50194576" w:rsidR="00244117" w:rsidRPr="00757917" w:rsidRDefault="00244117" w:rsidP="000370C0">
      <w:pPr>
        <w:pStyle w:val="Default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cs="Angsana New"/>
          <w:sz w:val="30"/>
          <w:szCs w:val="30"/>
          <w:cs/>
        </w:rPr>
        <w:t>ค่าเสื่อมราคาคำนวณจากมูลค่าเสื่อมสภาพของรายการอาคา</w:t>
      </w:r>
      <w:r w:rsidR="006E6E63" w:rsidRPr="00757917">
        <w:rPr>
          <w:rFonts w:ascii="Angsana New" w:hAnsi="Angsana New" w:cs="Angsana New"/>
          <w:sz w:val="30"/>
          <w:szCs w:val="30"/>
          <w:cs/>
        </w:rPr>
        <w:t>ร</w:t>
      </w:r>
      <w:r w:rsidRPr="00757917">
        <w:rPr>
          <w:rFonts w:ascii="Angsana New" w:hAnsi="Angsana New" w:cs="Angsana New"/>
          <w:sz w:val="30"/>
          <w:szCs w:val="30"/>
          <w:cs/>
        </w:rPr>
        <w:t>และอุปกรณ์ ซึ่งประกอบด้วยราคาทุนของสินทรัพย์หรือต้นทุนในการเปลี่ยนแทนอื่น หักด้วยมูลค่าคงเหลือของสินทรัพย์</w:t>
      </w:r>
      <w:r w:rsidR="000370C0" w:rsidRPr="00757917">
        <w:rPr>
          <w:rFonts w:ascii="Angsana New" w:hAnsi="Angsana New" w:cs="Angsana New" w:hint="cs"/>
          <w:sz w:val="30"/>
          <w:szCs w:val="30"/>
          <w:cs/>
        </w:rPr>
        <w:t xml:space="preserve"> และรับรู้</w:t>
      </w:r>
      <w:r w:rsidRPr="00757917">
        <w:rPr>
          <w:rFonts w:ascii="Angsana New" w:hAnsi="Angsana New" w:cs="Angsana New"/>
          <w:sz w:val="30"/>
          <w:szCs w:val="30"/>
          <w:cs/>
        </w:rPr>
        <w:t>ในกำไรหรือ</w:t>
      </w:r>
      <w:r w:rsidR="000370C0" w:rsidRPr="00757917">
        <w:rPr>
          <w:rFonts w:ascii="Angsana New" w:hAnsi="Angsana New" w:cs="Angsana New" w:hint="cs"/>
          <w:sz w:val="30"/>
          <w:szCs w:val="30"/>
          <w:cs/>
        </w:rPr>
        <w:t>ด้วยวิธีเส้นตรงตามเกณฑ์อายุการให้ประโยชน์โดยประมาณของแต่ละส่วนประกอบของสินทรัพย์</w:t>
      </w:r>
      <w:r w:rsidR="000370C0" w:rsidRPr="00757917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757917">
        <w:rPr>
          <w:rFonts w:ascii="Angsana New" w:hAnsi="Angsana New" w:cs="Angsana New" w:hint="cs"/>
          <w:sz w:val="30"/>
          <w:szCs w:val="30"/>
          <w:cs/>
        </w:rPr>
        <w:t>วิธีการคิดค่าเสื่อมราคา</w:t>
      </w:r>
      <w:r w:rsidR="000370C0" w:rsidRPr="00757917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757917">
        <w:rPr>
          <w:rFonts w:ascii="Angsana New" w:hAnsi="Angsana New" w:cs="Angsana New" w:hint="cs"/>
          <w:sz w:val="30"/>
          <w:szCs w:val="30"/>
          <w:cs/>
        </w:rPr>
        <w:t>อายุการให้ประโยชน์ของสินทรัพย์</w:t>
      </w:r>
      <w:r w:rsidR="000370C0" w:rsidRPr="00757917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757917">
        <w:rPr>
          <w:rFonts w:ascii="Angsana New" w:hAnsi="Angsana New" w:cs="Angsana New" w:hint="cs"/>
          <w:sz w:val="30"/>
          <w:szCs w:val="30"/>
          <w:cs/>
        </w:rPr>
        <w:t>และมูลค่าคงเหลือ</w:t>
      </w:r>
      <w:r w:rsidR="000370C0" w:rsidRPr="00757917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757917">
        <w:rPr>
          <w:rFonts w:ascii="Angsana New" w:hAnsi="Angsana New" w:cs="Angsana New" w:hint="cs"/>
          <w:sz w:val="30"/>
          <w:szCs w:val="30"/>
          <w:cs/>
        </w:rPr>
        <w:t>ถูกทบทวนอย่างน้อยที่สุดทุกสิ้นรอบปีบัญชี</w:t>
      </w:r>
      <w:r w:rsidR="000370C0" w:rsidRPr="00757917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757917">
        <w:rPr>
          <w:rFonts w:ascii="Angsana New" w:hAnsi="Angsana New" w:cs="Angsana New" w:hint="cs"/>
          <w:sz w:val="30"/>
          <w:szCs w:val="30"/>
          <w:cs/>
        </w:rPr>
        <w:t>และปรับปรุงตามความเหมาะสม</w:t>
      </w:r>
      <w:r w:rsidR="000370C0" w:rsidRPr="00757917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757917">
        <w:rPr>
          <w:rFonts w:ascii="Angsana New" w:hAnsi="Angsana New" w:cs="Angsana New" w:hint="cs"/>
          <w:sz w:val="30"/>
          <w:szCs w:val="30"/>
          <w:cs/>
        </w:rPr>
        <w:t>ทั้งนี้</w:t>
      </w:r>
      <w:r w:rsidR="000370C0" w:rsidRPr="00757917">
        <w:rPr>
          <w:rFonts w:ascii="Angsana New" w:hAnsi="Angsana New" w:cs="Angsana New"/>
          <w:sz w:val="30"/>
          <w:szCs w:val="30"/>
          <w:cs/>
        </w:rPr>
        <w:t xml:space="preserve"> </w:t>
      </w:r>
      <w:r w:rsidR="000370C0" w:rsidRPr="00757917">
        <w:rPr>
          <w:rFonts w:ascii="Angsana New" w:hAnsi="Angsana New" w:cs="Angsana New" w:hint="cs"/>
          <w:sz w:val="30"/>
          <w:szCs w:val="30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</w:t>
      </w:r>
      <w:r w:rsidR="000370C0" w:rsidRPr="00757917">
        <w:rPr>
          <w:rFonts w:ascii="Angsana New" w:hAnsi="Angsana New"/>
          <w:sz w:val="30"/>
          <w:szCs w:val="30"/>
          <w:cs/>
        </w:rPr>
        <w:t xml:space="preserve">  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</w:p>
    <w:p w14:paraId="041DAA9B" w14:textId="54C877D4" w:rsidR="00CA0DCB" w:rsidRPr="00757917" w:rsidRDefault="00CA0DCB" w:rsidP="00A433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7"/>
        <w:jc w:val="thaiDistribute"/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ook w:val="0000" w:firstRow="0" w:lastRow="0" w:firstColumn="0" w:lastColumn="0" w:noHBand="0" w:noVBand="0"/>
      </w:tblPr>
      <w:tblGrid>
        <w:gridCol w:w="4140"/>
        <w:gridCol w:w="2430"/>
        <w:gridCol w:w="2520"/>
      </w:tblGrid>
      <w:tr w:rsidR="00A636B4" w:rsidRPr="00757917" w14:paraId="5C15ADC4" w14:textId="77777777" w:rsidTr="00A95279">
        <w:tc>
          <w:tcPr>
            <w:tcW w:w="4140" w:type="dxa"/>
            <w:vAlign w:val="bottom"/>
          </w:tcPr>
          <w:p w14:paraId="0126A9CB" w14:textId="77777777" w:rsidR="00A636B4" w:rsidRPr="00757917" w:rsidRDefault="00A636B4" w:rsidP="00DB58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lastRenderedPageBreak/>
              <w:t>สนามกอล์ฟ</w:t>
            </w:r>
          </w:p>
        </w:tc>
        <w:tc>
          <w:tcPr>
            <w:tcW w:w="2430" w:type="dxa"/>
            <w:shd w:val="clear" w:color="auto" w:fill="auto"/>
          </w:tcPr>
          <w:p w14:paraId="434C8E0A" w14:textId="20E83597" w:rsidR="00A636B4" w:rsidRPr="00757917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6AF1DF70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757917" w14:paraId="7C629DB4" w14:textId="77777777" w:rsidTr="00A95279">
        <w:tc>
          <w:tcPr>
            <w:tcW w:w="4140" w:type="dxa"/>
            <w:vAlign w:val="bottom"/>
          </w:tcPr>
          <w:p w14:paraId="46B82F90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อาคารและสิ่งก่อสร้างอื่น</w:t>
            </w:r>
          </w:p>
        </w:tc>
        <w:tc>
          <w:tcPr>
            <w:tcW w:w="2430" w:type="dxa"/>
            <w:shd w:val="clear" w:color="auto" w:fill="auto"/>
          </w:tcPr>
          <w:p w14:paraId="23058EB7" w14:textId="46135536" w:rsidR="00A636B4" w:rsidRPr="00757917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30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60</w:t>
            </w:r>
          </w:p>
        </w:tc>
        <w:tc>
          <w:tcPr>
            <w:tcW w:w="2520" w:type="dxa"/>
          </w:tcPr>
          <w:p w14:paraId="2740CF6F" w14:textId="6E7B0E5A" w:rsidR="00A636B4" w:rsidRPr="00757917" w:rsidRDefault="00774ED5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</w:p>
        </w:tc>
      </w:tr>
      <w:tr w:rsidR="00A636B4" w:rsidRPr="00757917" w14:paraId="31847AD9" w14:textId="77777777" w:rsidTr="00A95279">
        <w:tc>
          <w:tcPr>
            <w:tcW w:w="4140" w:type="dxa"/>
            <w:vAlign w:val="bottom"/>
          </w:tcPr>
          <w:p w14:paraId="6E48EE0F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ระบบสาธารณูปโภค</w:t>
            </w:r>
          </w:p>
        </w:tc>
        <w:tc>
          <w:tcPr>
            <w:tcW w:w="2430" w:type="dxa"/>
            <w:shd w:val="clear" w:color="auto" w:fill="auto"/>
          </w:tcPr>
          <w:p w14:paraId="7EE1B666" w14:textId="2FC1506F" w:rsidR="00A636B4" w:rsidRPr="00757917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15</w:t>
            </w:r>
          </w:p>
        </w:tc>
        <w:tc>
          <w:tcPr>
            <w:tcW w:w="2520" w:type="dxa"/>
          </w:tcPr>
          <w:p w14:paraId="341F581F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757917" w14:paraId="050F1187" w14:textId="77777777" w:rsidTr="00A95279">
        <w:tc>
          <w:tcPr>
            <w:tcW w:w="4140" w:type="dxa"/>
            <w:vAlign w:val="bottom"/>
          </w:tcPr>
          <w:p w14:paraId="4269ABA7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เครื่องมือและเครื่องใช้</w:t>
            </w:r>
          </w:p>
        </w:tc>
        <w:tc>
          <w:tcPr>
            <w:tcW w:w="2430" w:type="dxa"/>
            <w:shd w:val="clear" w:color="auto" w:fill="auto"/>
          </w:tcPr>
          <w:p w14:paraId="6AEAF0D2" w14:textId="3AEF459B" w:rsidR="00A636B4" w:rsidRPr="00757917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520" w:type="dxa"/>
          </w:tcPr>
          <w:p w14:paraId="5225893F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757917" w14:paraId="34482C68" w14:textId="77777777" w:rsidTr="00A95279">
        <w:tc>
          <w:tcPr>
            <w:tcW w:w="4140" w:type="dxa"/>
            <w:vAlign w:val="bottom"/>
          </w:tcPr>
          <w:p w14:paraId="2E202124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เครื่องตกแต่ง ติดตั้งและอุปกรณ์</w:t>
            </w:r>
          </w:p>
        </w:tc>
        <w:tc>
          <w:tcPr>
            <w:tcW w:w="2430" w:type="dxa"/>
            <w:shd w:val="clear" w:color="auto" w:fill="auto"/>
          </w:tcPr>
          <w:p w14:paraId="21A4254A" w14:textId="5ECEF8C9" w:rsidR="00A636B4" w:rsidRPr="00757917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360829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360829" w:rsidRPr="00757917">
              <w:rPr>
                <w:rFonts w:ascii="Angsana New" w:hAnsi="Angsana New"/>
                <w:sz w:val="30"/>
                <w:szCs w:val="30"/>
                <w:cs/>
              </w:rPr>
              <w:t xml:space="preserve">-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520" w:type="dxa"/>
          </w:tcPr>
          <w:p w14:paraId="31375F1A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  <w:tr w:rsidR="00A636B4" w:rsidRPr="00757917" w14:paraId="1828238D" w14:textId="77777777" w:rsidTr="00A95279">
        <w:tc>
          <w:tcPr>
            <w:tcW w:w="4140" w:type="dxa"/>
            <w:shd w:val="clear" w:color="auto" w:fill="auto"/>
            <w:vAlign w:val="bottom"/>
          </w:tcPr>
          <w:p w14:paraId="4FDC61F4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8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2430" w:type="dxa"/>
            <w:shd w:val="clear" w:color="auto" w:fill="auto"/>
          </w:tcPr>
          <w:p w14:paraId="54A6B51E" w14:textId="362B148D" w:rsidR="00A636B4" w:rsidRPr="00757917" w:rsidRDefault="00A636B4" w:rsidP="00A952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979"/>
              </w:tabs>
              <w:ind w:left="-129" w:right="-8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ab/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520" w:type="dxa"/>
            <w:shd w:val="clear" w:color="auto" w:fill="auto"/>
          </w:tcPr>
          <w:p w14:paraId="1A7F13D2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86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665A4D65" w14:textId="77777777" w:rsidR="00482942" w:rsidRPr="00757917" w:rsidRDefault="00482942" w:rsidP="002441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="Angsana New" w:hAnsi="Angsana New"/>
          <w:sz w:val="24"/>
          <w:szCs w:val="24"/>
        </w:rPr>
      </w:pPr>
    </w:p>
    <w:p w14:paraId="219BE5A0" w14:textId="77777777" w:rsidR="002A49C6" w:rsidRPr="00757917" w:rsidRDefault="00A636B4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เครื่องใช้ในการดำเนินกิจการโรงแรม ได้แก่ ลินิน เครื่องเคลือบ เครื่องแก้ว เครื่องเงิน และเครื่องใช้บางชนิดที่ใช้ในการดำเนินกิจการโรงแรม ซึ่งบันทึกเป็นมูลค่าของทรัพย์สินด้วยราคาทุนหักค่าเสื่อมราคาสะสมและขาดทุนจากการด้อยค่า การซื้อเพิ่มเติมในภายหลังจะบันทึกเป็นค่าใช้จ่ายเมื่อมีรายการซื้อเกิดขึ้น</w:t>
      </w:r>
    </w:p>
    <w:p w14:paraId="43D83ADD" w14:textId="77777777" w:rsidR="002A49C6" w:rsidRPr="00757917" w:rsidRDefault="002A49C6" w:rsidP="002A49C6">
      <w:pPr>
        <w:autoSpaceDE w:val="0"/>
        <w:autoSpaceDN w:val="0"/>
        <w:adjustRightInd w:val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5EFD46A" w14:textId="77777777" w:rsidR="00066C32" w:rsidRPr="00757917" w:rsidRDefault="00066C32" w:rsidP="00066C32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สินทรัพย์ไม่มีตัวตน </w:t>
      </w:r>
    </w:p>
    <w:p w14:paraId="35ADB40F" w14:textId="77777777" w:rsidR="00D54F92" w:rsidRPr="00757917" w:rsidRDefault="00D54F9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2759C236" w14:textId="70277B2F" w:rsidR="003221CD" w:rsidRPr="00757917" w:rsidRDefault="00066C32" w:rsidP="00066C3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ค่าความนิยมวัดมูลค่าด้วยวิธีราคาทุนหักผลขาดทุนจากการด้อยค่าสะสม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โดยค่าความนิยมของเงินลงทุนที่บันทึกตามวิธีส่วนได้เสียรวมอยู่ในมูลค่าตามบัญชีของเงินลงทุน</w:t>
      </w:r>
    </w:p>
    <w:p w14:paraId="14563F2F" w14:textId="77777777" w:rsidR="00EE0693" w:rsidRPr="00757917" w:rsidRDefault="00EE0693" w:rsidP="00EE069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55"/>
        </w:tabs>
        <w:spacing w:after="0"/>
        <w:jc w:val="both"/>
        <w:rPr>
          <w:rFonts w:ascii="Angsana New" w:hAnsi="Angsana New"/>
          <w:sz w:val="30"/>
          <w:szCs w:val="30"/>
        </w:rPr>
      </w:pPr>
    </w:p>
    <w:p w14:paraId="71A9C1E9" w14:textId="11961740" w:rsidR="003221CD" w:rsidRPr="00757917" w:rsidRDefault="00184D50" w:rsidP="00184D50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สินทรัพย์ไม่มีตัวตนอื่นๆ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ที่มีอายุการใช้งานจำกัด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วัดมูลค่าด้วยราคาทุนหักค่าตัดจำหน่ายสะสมและผลขาดทุนจากการด้อยค่าสะสม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รายจ่ายภายหลังการรับรู้รายการจะรับรู้เป็นสินทรัพย์เมื่อก่อให้เกิดประโยชน์เชิงเศรษฐกิจในอนาคต</w:t>
      </w:r>
    </w:p>
    <w:p w14:paraId="06F2BC2A" w14:textId="77777777" w:rsidR="00184D50" w:rsidRPr="00757917" w:rsidRDefault="00184D50" w:rsidP="00184D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D1FD481" w14:textId="4BA822E2" w:rsidR="003221CD" w:rsidRPr="00757917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ค่าตัดจำหน่ายคำนวณจาก</w:t>
      </w:r>
      <w:r w:rsidRPr="00757917">
        <w:rPr>
          <w:rFonts w:ascii="Angsana New" w:eastAsia="Calibri" w:hAnsi="Angsana New"/>
          <w:sz w:val="30"/>
          <w:szCs w:val="30"/>
          <w:cs/>
        </w:rPr>
        <w:t>ราคาทุนของสินทรัพย์หักด้วยมูลค่าคงเหลือ</w:t>
      </w:r>
      <w:r w:rsidR="00066C32" w:rsidRPr="00757917">
        <w:rPr>
          <w:rFonts w:ascii="Angsana New" w:eastAsia="Calibri" w:hAnsi="Angsana New" w:hint="cs"/>
          <w:sz w:val="30"/>
          <w:szCs w:val="30"/>
          <w:cs/>
        </w:rPr>
        <w:t xml:space="preserve"> และรับรู้ในกำไรหรือขาดทุนโดยวิธีเส้นตรงซึ่งโดยส่วนใหญ่จะสะท้อนรูปแบบที่คาดว่าจะได้รับประโยชน์เชิงเศรษฐกิจในอนาคตจากสินทรัพย์นั้นตามระยะเวลาที่คาดว่าจะได้รับประโยชน์จากสินทรัพย์ไม่มีตัวตน ซึ่งไม่รวมค่าความนิยม</w:t>
      </w:r>
      <w:r w:rsidR="00066C32" w:rsidRPr="00757917">
        <w:rPr>
          <w:rFonts w:ascii="Angsana New" w:eastAsia="Calibri" w:hAnsi="Angsana New"/>
          <w:sz w:val="30"/>
          <w:szCs w:val="30"/>
          <w:cs/>
        </w:rPr>
        <w:t xml:space="preserve"> </w:t>
      </w:r>
      <w:r w:rsidR="00066C32" w:rsidRPr="00757917">
        <w:rPr>
          <w:rFonts w:ascii="Angsana New" w:eastAsia="Calibri" w:hAnsi="Angsana New" w:hint="cs"/>
          <w:sz w:val="30"/>
          <w:szCs w:val="30"/>
          <w:cs/>
        </w:rPr>
        <w:t>โดยเริ่มตัดจำหน่ายสินทรัพย์ไม่มีตัวตนเมื่อสินทรัพย์นั้นพร้อมที่จะให้ประโยชน์</w:t>
      </w:r>
      <w:r w:rsidR="00066C32" w:rsidRPr="00757917">
        <w:rPr>
          <w:rFonts w:ascii="Angsana New" w:eastAsia="Calibri" w:hAnsi="Angsana New"/>
          <w:sz w:val="30"/>
          <w:szCs w:val="30"/>
          <w:cs/>
        </w:rPr>
        <w:t xml:space="preserve"> </w:t>
      </w:r>
      <w:r w:rsidR="00066C32" w:rsidRPr="00757917">
        <w:rPr>
          <w:rFonts w:ascii="Angsana New" w:eastAsia="Calibri" w:hAnsi="Angsana New" w:hint="cs"/>
          <w:sz w:val="30"/>
          <w:szCs w:val="30"/>
          <w:cs/>
        </w:rPr>
        <w:t>วิธีการตัดจำหน่าย</w:t>
      </w:r>
      <w:r w:rsidR="00066C32" w:rsidRPr="00757917">
        <w:rPr>
          <w:rFonts w:ascii="Angsana New" w:eastAsia="Calibri" w:hAnsi="Angsana New"/>
          <w:sz w:val="30"/>
          <w:szCs w:val="30"/>
          <w:cs/>
        </w:rPr>
        <w:t xml:space="preserve"> </w:t>
      </w:r>
      <w:r w:rsidR="00066C32" w:rsidRPr="00757917">
        <w:rPr>
          <w:rFonts w:ascii="Angsana New" w:eastAsia="Calibri" w:hAnsi="Angsana New" w:hint="cs"/>
          <w:sz w:val="30"/>
          <w:szCs w:val="30"/>
          <w:cs/>
        </w:rPr>
        <w:t>ระยะเวลาที่คาดว่าจะได้รับประโยชน์</w:t>
      </w:r>
      <w:r w:rsidR="00066C32" w:rsidRPr="00757917">
        <w:rPr>
          <w:rFonts w:ascii="Angsana New" w:eastAsia="Calibri" w:hAnsi="Angsana New"/>
          <w:sz w:val="30"/>
          <w:szCs w:val="30"/>
          <w:cs/>
        </w:rPr>
        <w:t xml:space="preserve"> </w:t>
      </w:r>
      <w:r w:rsidR="00066C32" w:rsidRPr="00757917">
        <w:rPr>
          <w:rFonts w:ascii="Angsana New" w:eastAsia="Calibri" w:hAnsi="Angsana New" w:hint="cs"/>
          <w:sz w:val="30"/>
          <w:szCs w:val="30"/>
          <w:cs/>
        </w:rPr>
        <w:t>และมูลค่าคงเหลือ</w:t>
      </w:r>
      <w:r w:rsidR="00066C32" w:rsidRPr="00757917">
        <w:rPr>
          <w:rFonts w:ascii="Angsana New" w:eastAsia="Calibri" w:hAnsi="Angsana New"/>
          <w:sz w:val="30"/>
          <w:szCs w:val="30"/>
          <w:cs/>
        </w:rPr>
        <w:t xml:space="preserve"> </w:t>
      </w:r>
      <w:r w:rsidR="00066C32" w:rsidRPr="00757917">
        <w:rPr>
          <w:rFonts w:ascii="Angsana New" w:eastAsia="Calibri" w:hAnsi="Angsana New" w:hint="cs"/>
          <w:sz w:val="30"/>
          <w:szCs w:val="30"/>
          <w:cs/>
        </w:rPr>
        <w:t>จะได้รับการทบทวนทุกสิ้นรอบปีบัญชีและปรับปรุงตามความเหมาะสม</w:t>
      </w:r>
    </w:p>
    <w:p w14:paraId="0C4F1ED5" w14:textId="77777777" w:rsidR="00EF5CA3" w:rsidRPr="00757917" w:rsidRDefault="00EF5CA3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Calibri" w:hAnsi="Angsana New"/>
          <w:sz w:val="30"/>
          <w:szCs w:val="30"/>
        </w:rPr>
      </w:pPr>
    </w:p>
    <w:p w14:paraId="52B8253E" w14:textId="107E6CA6" w:rsidR="00A636B4" w:rsidRPr="00757917" w:rsidRDefault="00A46811" w:rsidP="00A636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ประมาณการ</w:t>
      </w:r>
      <w:r w:rsidR="00A636B4" w:rsidRPr="00757917">
        <w:rPr>
          <w:rFonts w:ascii="Angsana New" w:hAnsi="Angsana New"/>
          <w:sz w:val="30"/>
          <w:szCs w:val="30"/>
          <w:cs/>
        </w:rPr>
        <w:t>ระยะเวลาที่คาดว่าจะได้รับประโยชน์แสดงได้ดังนี้</w:t>
      </w:r>
    </w:p>
    <w:p w14:paraId="7D79AD7C" w14:textId="77777777" w:rsidR="003221CD" w:rsidRPr="00757917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rPr>
          <w:rFonts w:ascii="Angsana New" w:hAnsi="Angsana New"/>
          <w:color w:val="0000FF"/>
          <w:sz w:val="30"/>
          <w:szCs w:val="30"/>
        </w:rPr>
      </w:pPr>
    </w:p>
    <w:tbl>
      <w:tblPr>
        <w:tblW w:w="9674" w:type="dxa"/>
        <w:tblInd w:w="558" w:type="dxa"/>
        <w:tblLook w:val="01E0" w:firstRow="1" w:lastRow="1" w:firstColumn="1" w:lastColumn="1" w:noHBand="0" w:noVBand="0"/>
      </w:tblPr>
      <w:tblGrid>
        <w:gridCol w:w="4483"/>
        <w:gridCol w:w="1979"/>
        <w:gridCol w:w="3212"/>
      </w:tblGrid>
      <w:tr w:rsidR="00A636B4" w:rsidRPr="00757917" w14:paraId="641E8F70" w14:textId="77777777" w:rsidTr="00DB58C4">
        <w:tc>
          <w:tcPr>
            <w:tcW w:w="4483" w:type="dxa"/>
          </w:tcPr>
          <w:p w14:paraId="400178D0" w14:textId="6E22AEB9" w:rsidR="00A636B4" w:rsidRPr="00757917" w:rsidRDefault="00A807BE" w:rsidP="00A807B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adjustRightInd w:val="0"/>
              <w:spacing w:line="240" w:lineRule="auto"/>
              <w:ind w:left="-123" w:firstLine="123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ค่าลิขสิทธิ์ซอฟ</w:t>
            </w:r>
            <w:r w:rsidR="00FC4641" w:rsidRPr="00757917">
              <w:rPr>
                <w:rFonts w:ascii="Angsana New" w:hAnsi="Angsana New" w:hint="cs"/>
                <w:sz w:val="30"/>
                <w:szCs w:val="30"/>
                <w:cs/>
              </w:rPr>
              <w:t>ต์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แวร์</w:t>
            </w:r>
          </w:p>
        </w:tc>
        <w:tc>
          <w:tcPr>
            <w:tcW w:w="1979" w:type="dxa"/>
          </w:tcPr>
          <w:p w14:paraId="1384ACB1" w14:textId="0EBE9F47" w:rsidR="00A636B4" w:rsidRPr="00757917" w:rsidRDefault="00294C31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A636B4" w:rsidRPr="00757917">
              <w:rPr>
                <w:rFonts w:ascii="Angsana New" w:hAnsi="Angsana New"/>
                <w:sz w:val="30"/>
                <w:szCs w:val="30"/>
                <w:cs/>
              </w:rPr>
              <w:t xml:space="preserve"> - </w:t>
            </w: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3212" w:type="dxa"/>
          </w:tcPr>
          <w:p w14:paraId="63E1AFB5" w14:textId="77777777" w:rsidR="00A636B4" w:rsidRPr="00757917" w:rsidRDefault="00A636B4" w:rsidP="00781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</w:tr>
    </w:tbl>
    <w:p w14:paraId="5AE6E4B2" w14:textId="525E85FA" w:rsidR="00D54F92" w:rsidRPr="00757917" w:rsidRDefault="00D54F92" w:rsidP="00D54F92">
      <w:pPr>
        <w:pStyle w:val="Heading8"/>
        <w:spacing w:line="240" w:lineRule="atLeast"/>
        <w:ind w:left="518" w:right="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0F46B54B" w14:textId="26A5C02F" w:rsidR="00EF5CA3" w:rsidRPr="00757917" w:rsidRDefault="00EF5CA3" w:rsidP="00EF5CA3">
      <w:pPr>
        <w:rPr>
          <w:lang w:val="th-TH" w:eastAsia="x-none"/>
        </w:rPr>
      </w:pPr>
    </w:p>
    <w:p w14:paraId="3FCA9EEB" w14:textId="77777777" w:rsidR="00EF5CA3" w:rsidRPr="00757917" w:rsidRDefault="00EF5CA3" w:rsidP="00EF5CA3">
      <w:pPr>
        <w:rPr>
          <w:cs/>
          <w:lang w:val="th-TH" w:eastAsia="x-none"/>
        </w:rPr>
      </w:pPr>
    </w:p>
    <w:p w14:paraId="2FD6F4BC" w14:textId="63E17232" w:rsidR="00C7569B" w:rsidRPr="00757917" w:rsidRDefault="00C7569B" w:rsidP="00C7569B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สัญญาเช่า</w:t>
      </w:r>
    </w:p>
    <w:p w14:paraId="27CE48ED" w14:textId="2FD072FB" w:rsidR="00C7569B" w:rsidRPr="00757917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AD7DA94" w14:textId="7678A73C" w:rsidR="00C7569B" w:rsidRPr="00757917" w:rsidRDefault="00C7569B" w:rsidP="003221CD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นโยบายการบัญชีที่ถือ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ปฏิบัติตั้งแต่วันที่ </w:t>
      </w:r>
      <w:r w:rsidR="00B04DF3" w:rsidRPr="00757917">
        <w:rPr>
          <w:rFonts w:ascii="Angsana New" w:hAnsi="Angsana New"/>
          <w:b/>
          <w:bCs/>
          <w:i/>
          <w:iCs/>
          <w:sz w:val="30"/>
          <w:szCs w:val="30"/>
        </w:rPr>
        <w:t>1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ตุลาคม </w:t>
      </w:r>
      <w:r w:rsidR="00B04DF3" w:rsidRPr="00757917">
        <w:rPr>
          <w:rFonts w:ascii="Angsana New" w:hAnsi="Angsana New"/>
          <w:b/>
          <w:bCs/>
          <w:i/>
          <w:iCs/>
          <w:sz w:val="30"/>
          <w:szCs w:val="30"/>
        </w:rPr>
        <w:t>2563</w:t>
      </w:r>
    </w:p>
    <w:p w14:paraId="670619E1" w14:textId="701BC359" w:rsidR="00C7569B" w:rsidRPr="00757917" w:rsidRDefault="00C7569B" w:rsidP="003221CD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74221BC6" w14:textId="21A7D1EB" w:rsidR="00C7569B" w:rsidRPr="00757917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วันเริ่มต้นของสัญญา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กลุ่มบริษัทจะประเมินว่าสัญญาเป็นสัญญาเช่าหรือประกอบด้วยสัญญาเช่า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มื่อสัญญานั้นให้สิทธิในการควบคุมการใช้สินทรัพย์ที่ระบุสำหรับช่วงเวลาหนึ่งเพื่อแลกเปลี่ยนกับสิ่งตอบแทน</w:t>
      </w:r>
    </w:p>
    <w:p w14:paraId="104815FE" w14:textId="3E2CD8F9" w:rsidR="00C7569B" w:rsidRPr="00757917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8C3324C" w14:textId="780D77E9" w:rsidR="00C7569B" w:rsidRPr="00757917" w:rsidRDefault="00C7569B" w:rsidP="00C7569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</w:rPr>
        <w:t>ในฐานะผู้เช่า</w:t>
      </w:r>
    </w:p>
    <w:p w14:paraId="598C8F90" w14:textId="2B9B22F3" w:rsidR="00C7569B" w:rsidRPr="00757917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วันที่สัญญาเช่าเริ่มมีผลหรือวันที่มีการเปลี่ยนแปลงสัญญาเช่า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ต้องจ่ายตามสัญญาให้กับแต่ละส่วนประกอบของสัญญาเช่าตามราคาเอกเทศของแต่ละส่วนประกอบ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ำหรับสัญญาเช่าอสังหาริมทรัพย์กลุ่มบริษัทเลือกที่จะไม่แยกส่วนประกอบที่ไม่เป็นการเช่าและรับรู้สัญญาเช่าและส่วนประกอบที่ไม่เป็นการเช่าเป็นสัญญาเช่าทั้งหมด</w:t>
      </w:r>
    </w:p>
    <w:p w14:paraId="79988589" w14:textId="6B47E0FD" w:rsidR="00C7569B" w:rsidRPr="00757917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F8F2C71" w14:textId="05D10D2A" w:rsidR="00C7569B" w:rsidRPr="00757917" w:rsidRDefault="00C7569B" w:rsidP="00C7569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กลุ่มบริษัทรับรู้สินทรัพย์สิทธิการใช้และหนี้สินตามสัญญาเช่า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วันที่สัญญาเช่าเริ่มมีผล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ยกเว้นสัญญาเช่าซึ่งสินทรัพย์มีมูลค่าต่ำหรือสัญญาเช่าระยะสั้นจะรับรู้เป็นค่าใช้จ่ายโดยวิธีเส้นตรงตลอดอายุสัญญาเช่า</w:t>
      </w:r>
    </w:p>
    <w:p w14:paraId="5B02ADE1" w14:textId="3FF2A574" w:rsidR="00C7569B" w:rsidRPr="00757917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AC21886" w14:textId="0DB495AC" w:rsidR="00C7569B" w:rsidRPr="00757917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สินทรัพย์สิทธิการใช้วัดมูลค่าด้วยราคาทุนหักค่าเสื่อมราคาสะสมและผลขาดทุนจากการด้อยค่า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และปรับปรุงเมื่อมีการวัดมูลค่าใหม่ของหนี้สินตามสัญญาเช่า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้นทุนของสินทรัพย์สิทธิการใช้ประกอบด้วยจำนวนเงินที่รับรู้เมื่อเริ่มแรกของหนี้สินตามสัญญาเช่าปรับปรุงด้วยเงินจ่ายล่วงหน้ารวมกับต้นทุนทางตรงเริ่มแรก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่าเสื่อมราคารับรู้ในกำไรหรือขาดทุนด้วยวิธีเส้นตรงนับจากวันที่สัญญาเช่าเริ่มมีผลจนถึงวันสิ้นสุดอายุ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</w:p>
    <w:p w14:paraId="1DD2DBE4" w14:textId="77777777" w:rsidR="00BA250F" w:rsidRPr="00757917" w:rsidRDefault="00BA250F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BB3FEC9" w14:textId="5B3F8106" w:rsidR="00C7569B" w:rsidRPr="00757917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หนี้สินตามสัญญาเช่าวัดมูลค่าเมื่อเริ่มแรกด้วยมูลค่าปัจจุบันของค่าเช่าที่ต้องจ่ายทั้งหมดตามสัญญ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ั้งนี้กลุ่มบริษัทใช้อัตราดอกเบี้ยเงินกู้ยืมส่วนเพิ่มของกลุ่มบริษัทในการคิดลดเป็นมูลค่าปัจจุบันกลุ่มบริษัทกำหนดอัตราดอกเบี้ยเงินกู้ยืมส่วนเพิ่มโดยนำอัตราดอกเบี้ยจากแหล่งข้อมูลทางการเงินภายนอกหลายแห่งและได้ปรับปรุงบางส่วนเพื่อให้สะท้อนระยะเวลาของสัญญาเช่าและลักษณะของสินทรัพย์ที่เช่า</w:t>
      </w:r>
    </w:p>
    <w:p w14:paraId="2E45B359" w14:textId="42FE33F3" w:rsidR="00EF5CA3" w:rsidRPr="00757917" w:rsidRDefault="00EF5CA3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936F703" w14:textId="77777777" w:rsidR="000B7869" w:rsidRPr="00757917" w:rsidRDefault="000B78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br w:type="page"/>
      </w:r>
    </w:p>
    <w:p w14:paraId="316C6869" w14:textId="37453727" w:rsidR="006C3A0B" w:rsidRPr="00757917" w:rsidRDefault="006C3A0B" w:rsidP="006C3A0B">
      <w:pPr>
        <w:pStyle w:val="BodyText"/>
        <w:spacing w:after="0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หนี้สินตามสัญญาเช่าวัดมูลค่าด้วยวิธีราคาทุนตัดจำหน่ายตามวิธีดอกเบี้ยที่แท้จริง และ</w:t>
      </w:r>
      <w:r w:rsidRPr="00757917">
        <w:rPr>
          <w:rFonts w:ascii="Angsana New" w:hAnsi="Angsana New"/>
          <w:sz w:val="30"/>
          <w:szCs w:val="30"/>
          <w:cs/>
        </w:rPr>
        <w:t>หนี้สินตามสัญญาเช่า</w:t>
      </w:r>
      <w:r w:rsidRPr="00757917">
        <w:rPr>
          <w:rFonts w:ascii="Angsana New" w:hAnsi="Angsana New" w:hint="cs"/>
          <w:sz w:val="30"/>
          <w:szCs w:val="30"/>
          <w:cs/>
        </w:rPr>
        <w:t>จะถูก</w:t>
      </w:r>
      <w:r w:rsidRPr="00757917">
        <w:rPr>
          <w:rFonts w:ascii="Angsana New" w:hAnsi="Angsana New"/>
          <w:sz w:val="30"/>
          <w:szCs w:val="30"/>
          <w:cs/>
        </w:rPr>
        <w:t>วัดมูลค่าใหม่เมื่อมีการเปลี่ยนแปลงสัญญาเช่า</w:t>
      </w:r>
      <w:bookmarkStart w:id="9" w:name="_Hlk65855261"/>
      <w:r w:rsidRPr="00757917">
        <w:rPr>
          <w:rFonts w:ascii="Angsana New" w:hAnsi="Angsana New"/>
          <w:sz w:val="30"/>
          <w:szCs w:val="30"/>
          <w:cs/>
        </w:rPr>
        <w:t>หรือมีการเปลี่ยนแปลงการประเมินการเลือกใช้สิทธิ</w:t>
      </w:r>
      <w:r w:rsidRPr="00757917">
        <w:rPr>
          <w:rFonts w:ascii="Angsana New" w:hAnsi="Angsana New" w:hint="cs"/>
          <w:sz w:val="30"/>
          <w:szCs w:val="30"/>
          <w:cs/>
        </w:rPr>
        <w:t>ที่ระบุใน</w:t>
      </w:r>
      <w:r w:rsidRPr="00757917">
        <w:rPr>
          <w:rFonts w:ascii="Angsana New" w:hAnsi="Angsana New"/>
          <w:sz w:val="30"/>
          <w:szCs w:val="30"/>
          <w:cs/>
        </w:rPr>
        <w:t>สัญญาเช่า</w:t>
      </w:r>
      <w:bookmarkEnd w:id="9"/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เมื่อมีการวัดมูลค่าหนี้สินตามสัญญาเช่าใหม่ จะปรับปรุง</w:t>
      </w:r>
      <w:r w:rsidRPr="00757917">
        <w:rPr>
          <w:rFonts w:ascii="Angsana New" w:hAnsi="Angsana New" w:hint="cs"/>
          <w:sz w:val="30"/>
          <w:szCs w:val="30"/>
          <w:cs/>
        </w:rPr>
        <w:t>กับ</w:t>
      </w:r>
      <w:r w:rsidRPr="00757917">
        <w:rPr>
          <w:rFonts w:ascii="Angsana New" w:hAnsi="Angsana New"/>
          <w:sz w:val="30"/>
          <w:szCs w:val="30"/>
          <w:cs/>
        </w:rPr>
        <w:t>มูลค่าตามบัญชีของสินทรัพย์สิทธิการใช้ หรือรับรู้ในกำไรหรือขาดทุน หากมูลค่าตามบัญชีของสินทรัพย์สิทธิการใช้</w:t>
      </w:r>
      <w:r w:rsidRPr="00757917">
        <w:rPr>
          <w:rFonts w:ascii="Angsana New" w:hAnsi="Angsana New" w:hint="cs"/>
          <w:sz w:val="30"/>
          <w:szCs w:val="30"/>
          <w:cs/>
        </w:rPr>
        <w:t>ได้ถูกลดมูลค่า</w:t>
      </w:r>
      <w:r w:rsidRPr="00757917">
        <w:rPr>
          <w:rFonts w:ascii="Angsana New" w:hAnsi="Angsana New"/>
          <w:sz w:val="30"/>
          <w:szCs w:val="30"/>
          <w:cs/>
        </w:rPr>
        <w:t>ลงจนเป็นศูนย์แล้ว ยกเว้นสัญญาเช่า</w:t>
      </w:r>
      <w:r w:rsidRPr="00757917">
        <w:rPr>
          <w:rFonts w:ascii="Angsana New" w:hAnsi="Angsana New" w:hint="cs"/>
          <w:sz w:val="30"/>
          <w:szCs w:val="30"/>
          <w:cs/>
        </w:rPr>
        <w:t>ที่ดินของโครงการโกลเด้นแลนด์ บิวดิ้งและสัญญา</w:t>
      </w:r>
      <w:r w:rsidRPr="00757917">
        <w:rPr>
          <w:rFonts w:ascii="Angsana New" w:hAnsi="Angsana New"/>
          <w:sz w:val="30"/>
          <w:szCs w:val="30"/>
          <w:cs/>
        </w:rPr>
        <w:t>เช่า</w:t>
      </w:r>
      <w:r w:rsidR="009F1E77" w:rsidRPr="00757917">
        <w:rPr>
          <w:rFonts w:ascii="Angsana New" w:hAnsi="Angsana New"/>
          <w:sz w:val="30"/>
          <w:szCs w:val="30"/>
          <w:cs/>
        </w:rPr>
        <w:t>พื้นที่</w:t>
      </w:r>
      <w:r w:rsidRPr="00757917">
        <w:rPr>
          <w:rFonts w:ascii="Angsana New" w:hAnsi="Angsana New"/>
          <w:sz w:val="30"/>
          <w:szCs w:val="30"/>
          <w:cs/>
        </w:rPr>
        <w:t>สำนักงาน</w:t>
      </w:r>
      <w:r w:rsidRPr="00757917">
        <w:rPr>
          <w:rFonts w:ascii="Angsana New" w:hAnsi="Angsana New" w:hint="cs"/>
          <w:sz w:val="30"/>
          <w:szCs w:val="30"/>
          <w:cs/>
        </w:rPr>
        <w:t>ของกลุ่มบริษัท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ที่ได้รับส่วนลดค่าเช่าจากสถานการณ์ </w:t>
      </w:r>
      <w:r w:rsidRPr="00757917">
        <w:rPr>
          <w:rFonts w:ascii="Angsana New" w:hAnsi="Angsana New"/>
          <w:sz w:val="30"/>
          <w:szCs w:val="30"/>
        </w:rPr>
        <w:t>COVID-</w:t>
      </w:r>
      <w:r w:rsidR="00294C31" w:rsidRPr="00757917">
        <w:rPr>
          <w:rFonts w:ascii="Angsana New" w:hAnsi="Angsana New"/>
          <w:sz w:val="30"/>
          <w:szCs w:val="30"/>
        </w:rPr>
        <w:t>19</w:t>
      </w:r>
      <w:r w:rsidRPr="00757917">
        <w:rPr>
          <w:rFonts w:ascii="Angsana New" w:hAnsi="Angsana New"/>
          <w:sz w:val="30"/>
          <w:szCs w:val="30"/>
          <w:cs/>
        </w:rPr>
        <w:t xml:space="preserve"> และกลุ่มบริษัทเลือกไม่ประเมินว่าการได้รับส่วนลดค่าเช่าเป็นการเปลี่ยนแปลงสัญญาเช่า </w:t>
      </w:r>
      <w:r w:rsidR="009E5BFB" w:rsidRPr="00757917">
        <w:rPr>
          <w:rFonts w:ascii="Angsana New" w:hAnsi="Angsana New" w:hint="cs"/>
          <w:sz w:val="30"/>
          <w:szCs w:val="30"/>
          <w:cs/>
        </w:rPr>
        <w:t>และ</w:t>
      </w:r>
      <w:r w:rsidRPr="00757917">
        <w:rPr>
          <w:rFonts w:ascii="Angsana New" w:hAnsi="Angsana New"/>
          <w:sz w:val="30"/>
          <w:szCs w:val="30"/>
          <w:cs/>
        </w:rPr>
        <w:t>จะปรับปรุงผลกระทบ</w:t>
      </w:r>
      <w:r w:rsidR="009E5BFB" w:rsidRPr="00757917">
        <w:rPr>
          <w:rFonts w:ascii="Angsana New" w:hAnsi="Angsana New" w:hint="cs"/>
          <w:sz w:val="30"/>
          <w:szCs w:val="30"/>
          <w:cs/>
        </w:rPr>
        <w:t>เข้ากำไรหรือขาดทุนทันที</w:t>
      </w:r>
    </w:p>
    <w:p w14:paraId="6ABA04EE" w14:textId="7D5C039C" w:rsidR="00C7569B" w:rsidRPr="00757917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4BC5951C" w14:textId="2A9492A3" w:rsidR="00A86DBB" w:rsidRPr="00757917" w:rsidRDefault="00A86DBB" w:rsidP="00A86DBB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</w:rPr>
        <w:t>ในฐานะผู้ให้เช่า</w:t>
      </w:r>
    </w:p>
    <w:p w14:paraId="4E03801E" w14:textId="36BD58B5" w:rsidR="00C7569B" w:rsidRPr="00757917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วันเริ่มต้นของสัญญาเช่าหรือวันที่มีการเปลี่ยนแปลงสัญญาเช่า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จะปันส่วนสิ่งตอบแทนที่จะได้รับตามสัญญาให้กับแต่ละส่วนประกอบของสัญญาตามเกณฑ์ราคาขายที่เป็นเอกเทศ</w:t>
      </w:r>
    </w:p>
    <w:p w14:paraId="1900E77B" w14:textId="52BD1759" w:rsidR="00A86DBB" w:rsidRPr="00757917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B359DFB" w14:textId="41001BCE" w:rsidR="00A86DBB" w:rsidRPr="00757917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วันเริ่มต้นของสัญญาเช่า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เงินทุ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สัญญาที่ไม่เข้าเงื่อนไขดังกล่าวจะจัดประเภทเป็นสัญญาเช่าดำเนินงาน</w:t>
      </w:r>
    </w:p>
    <w:p w14:paraId="3C3785CD" w14:textId="3914ECC1" w:rsidR="00A86DBB" w:rsidRPr="00757917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2CB7570" w14:textId="52206FA9" w:rsidR="00A86DBB" w:rsidRPr="00757917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เมื่อกลุ่มบริษัทเป็นผู้ให้เช่าช่วง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จะจัดประเภทสัญญาเช่าช่วงเป็นสัญญาเช่าเงินทุนหรือสัญญาเช่าดำเนินงานโดยอ้างอิงจากสินทรัพย์สิทธิการใช้ที่เกิดจากสัญญาเช่าหลัก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หากสัญญาเช่าหลักเป็นสัญญาเช่าระยะสั้น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สัญญาให้เช่าช่วงจะถูกจัดประเภทเป็นสัญญาเช่าดำเนินงาน</w:t>
      </w:r>
    </w:p>
    <w:p w14:paraId="2368DDD0" w14:textId="0912438A" w:rsidR="00A86DBB" w:rsidRPr="00757917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CB5C9D8" w14:textId="74A5391E" w:rsidR="00A86DBB" w:rsidRPr="00757917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กลุ่มบริษัทรับรู้ลูกหนี้สัญญาเช่าเงินทุนด้วยจำนวนเงินลงทุนสุทธิของสัญญาเช่า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รายได้ดอกเบี้ยจากสัญญาเช่าเงินทุ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266F287A" w14:textId="018D2472" w:rsidR="00C7569B" w:rsidRPr="00757917" w:rsidRDefault="00C7569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1EBBD64C" w14:textId="1CC12A49" w:rsidR="00A86DBB" w:rsidRPr="00757917" w:rsidRDefault="00A86DBB" w:rsidP="00A86DBB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ลุ่มบริษัทรับรู้ค่าเช่ารับจากสัญญาเช่าดำเนินงานในกำไรหรือขาดทุนด้วยวิธีเส้นตรงตลอดอายุสัญญาเช่าและแสดงเป็นส่วนหนึ่งของรายได้ค่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้นทุนทางตรงเริ่มแรกที่เกิดขึ้นเพื่อการได้มาซึ่งสัญญาเช่าดำเนินงานจะรวมเป็นมูลค่าตามบัญชีของสินทรัพย์ที่ให้เช่าและรับรู้ต้นทุนดังกล่าวเป็นค่าใช้จ่ายตลอดอายุสัญญาเช่าโดยใช้เกณฑ์เดียวกันกับรายได้ค่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ค่าเช่าที่อาจเกิดขึ้นรับรู้เป็นรายได้ค่าเช่าในรอบระยะเวลาบัญชีที่ได้รับ</w:t>
      </w:r>
    </w:p>
    <w:p w14:paraId="0350F504" w14:textId="615B6849" w:rsidR="00A86DBB" w:rsidRPr="00757917" w:rsidRDefault="00A86DB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0ABCA924" w14:textId="77777777" w:rsidR="00BA250F" w:rsidRPr="00757917" w:rsidRDefault="00BA250F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CDFAB36" w14:textId="2A64BD95" w:rsidR="009F1E77" w:rsidRPr="00757917" w:rsidRDefault="00A86DBB" w:rsidP="0073194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กลุ่มบริษัทประมาณผลขาดทุนด้านเครดิตที่คาดว่าจะเกิดขึ้นตลอดอายุของสัญญา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ซึ่งประมาณการโดยใช้ตารางการตั้งสำรองเพื่อหาอัตราผลขาดทุนด้านเครดิตที่คาดว่าจะเกิดขึ้น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วิธีดังกล่าวมีการจัดกลุ่มลูกหนี้สัญญาเช่าตามความเสี่ยงด้านเครดิตที่มีลักษณะร่วมกันและตามระยะเวลาที่เกินกำหนดชำระ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โดยนำข้อมูลผลขาดทุนที่เกิดขึ้นในอดีต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การปรับปรุงปัจจัยที่มีความเฉพาะเจาะจงกับลูกหนี้นั้น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ๆ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ลอดจนการประเมินข้อมูลสภาวการณ์เศรษฐกิจในปัจจุบันและข้อมูลคาดการณ์สภาวการณ์เศรษฐกิจทั่วไปในอนาคต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กลุ่มบริษัทตัดรายการลูกหนี้สัญญาเช่าตามที่เปิดเผยในหมายเหตุข้อ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4</w:t>
      </w:r>
      <w:r w:rsidRPr="00757917">
        <w:rPr>
          <w:rFonts w:ascii="Angsana New" w:hAnsi="Angsana New"/>
          <w:sz w:val="30"/>
          <w:szCs w:val="30"/>
          <w:cs/>
        </w:rPr>
        <w:t>(</w:t>
      </w:r>
      <w:r w:rsidR="00EB2BD1" w:rsidRPr="00757917">
        <w:rPr>
          <w:rFonts w:ascii="Angsana New" w:hAnsi="Angsana New" w:hint="cs"/>
          <w:sz w:val="30"/>
          <w:szCs w:val="30"/>
          <w:cs/>
        </w:rPr>
        <w:t>ฐ</w:t>
      </w:r>
      <w:r w:rsidRPr="00757917">
        <w:rPr>
          <w:rFonts w:ascii="Angsana New" w:hAnsi="Angsana New"/>
          <w:sz w:val="30"/>
          <w:szCs w:val="30"/>
          <w:cs/>
        </w:rPr>
        <w:t>)</w:t>
      </w:r>
    </w:p>
    <w:p w14:paraId="4F88C012" w14:textId="77777777" w:rsidR="00731948" w:rsidRPr="00757917" w:rsidRDefault="00731948" w:rsidP="00731948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5F27A14D" w14:textId="45D8BF60" w:rsidR="00A86DBB" w:rsidRPr="00757917" w:rsidRDefault="00A86DBB" w:rsidP="003221CD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นโยบายการบัญชีที่ถือปฏิบัติก่อนวันที่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b/>
          <w:bCs/>
          <w:i/>
          <w:iCs/>
          <w:sz w:val="30"/>
          <w:szCs w:val="30"/>
        </w:rPr>
        <w:t>1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ตุลาคม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b/>
          <w:bCs/>
          <w:i/>
          <w:iCs/>
          <w:sz w:val="30"/>
          <w:szCs w:val="30"/>
        </w:rPr>
        <w:t>2563</w:t>
      </w:r>
    </w:p>
    <w:p w14:paraId="620268CF" w14:textId="117BC10B" w:rsidR="00A86DBB" w:rsidRPr="00757917" w:rsidRDefault="00A86DBB" w:rsidP="003221CD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1D480C6F" w14:textId="0BB8213E" w:rsidR="001820D1" w:rsidRPr="00757917" w:rsidRDefault="001820D1" w:rsidP="001820D1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</w:rPr>
        <w:t>ในฐานะผู้เช่า</w:t>
      </w:r>
    </w:p>
    <w:p w14:paraId="53A96F6D" w14:textId="75A48A7D" w:rsidR="00A86DBB" w:rsidRPr="00757917" w:rsidRDefault="001820D1" w:rsidP="001820D1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ัญญาเช่าซึ่งกลุ่มบริษัทได้รับส่วนใหญ่ของความเสี่ยงและผลตอบแทนจากการครอบครองทรัพย์สินที่เช่านั้นๆ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ให้จัดประเภทเป็นสัญญาเช่าการเงิน</w:t>
      </w:r>
      <w:r w:rsidRPr="00757917">
        <w:rPr>
          <w:rFonts w:ascii="Angsana New" w:hAnsi="Angsana New"/>
          <w:sz w:val="30"/>
          <w:szCs w:val="30"/>
          <w:cs/>
        </w:rPr>
        <w:t xml:space="preserve">  </w:t>
      </w:r>
      <w:r w:rsidRPr="00757917">
        <w:rPr>
          <w:rFonts w:ascii="Angsana New" w:hAnsi="Angsana New" w:hint="cs"/>
          <w:sz w:val="30"/>
          <w:szCs w:val="30"/>
          <w:cs/>
        </w:rPr>
        <w:t>ส่วนที่ดิน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อาคารและอุปกรณ์ที่ได้มาโดยทำสัญญาเช่าการเงินบันทึกเป็นสินทรัพย์ด้วยมูลค่ายุติธรรมหรือมูลค่าปัจจุบันของจำนวนเงินขั้นต่ำที่ต้องจ่ายตามสัญญาเช่าแล้วแต่จำนวนใดจะต่ำกว่า</w:t>
      </w:r>
      <w:r w:rsidRPr="00757917">
        <w:rPr>
          <w:rFonts w:ascii="Angsana New" w:hAnsi="Angsana New"/>
          <w:sz w:val="30"/>
          <w:szCs w:val="30"/>
          <w:cs/>
        </w:rPr>
        <w:t xml:space="preserve">  </w:t>
      </w:r>
      <w:r w:rsidRPr="00757917">
        <w:rPr>
          <w:rFonts w:ascii="Angsana New" w:hAnsi="Angsana New" w:hint="cs"/>
          <w:sz w:val="30"/>
          <w:szCs w:val="30"/>
          <w:cs/>
        </w:rPr>
        <w:t>หักด้วยค่าเสื่อมราคาสะสมและขาดทุนจากการด้อยค่า</w:t>
      </w:r>
      <w:r w:rsidRPr="00757917">
        <w:rPr>
          <w:rFonts w:ascii="Angsana New" w:hAnsi="Angsana New"/>
          <w:sz w:val="30"/>
          <w:szCs w:val="30"/>
          <w:cs/>
        </w:rPr>
        <w:t xml:space="preserve">  </w:t>
      </w:r>
      <w:r w:rsidRPr="00757917">
        <w:rPr>
          <w:rFonts w:ascii="Angsana New" w:hAnsi="Angsana New" w:hint="cs"/>
          <w:sz w:val="30"/>
          <w:szCs w:val="30"/>
          <w:cs/>
        </w:rPr>
        <w:t>ค่าเช่าที่ชำระจะแยกเป็นส่วนที่เป็นค่าใช้จ่ายทางการเงิน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และส่วนที่จะหักจากหนี้ตามสัญญา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เพื่อทำให้อัตราดอกเบี้ยแต่ละงวดเป็นอัตราคงที่สำหรับยอดคงเหลือของหนี้สิน</w:t>
      </w:r>
      <w:r w:rsidRPr="00757917">
        <w:rPr>
          <w:rFonts w:ascii="Angsana New" w:hAnsi="Angsana New"/>
          <w:sz w:val="30"/>
          <w:szCs w:val="30"/>
          <w:cs/>
        </w:rPr>
        <w:t xml:space="preserve">  </w:t>
      </w:r>
      <w:r w:rsidRPr="00757917">
        <w:rPr>
          <w:rFonts w:ascii="Angsana New" w:hAnsi="Angsana New" w:hint="cs"/>
          <w:sz w:val="30"/>
          <w:szCs w:val="30"/>
          <w:cs/>
        </w:rPr>
        <w:t>ค่าใช้จ่ายทางการเงินจะบันทึกโดยตรงในกำไรหรือขาดทุน</w:t>
      </w:r>
    </w:p>
    <w:p w14:paraId="2BE4B882" w14:textId="4461DC6A" w:rsidR="00A86DBB" w:rsidRPr="00757917" w:rsidRDefault="00A86DBB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951A3D9" w14:textId="3F332472" w:rsidR="001820D1" w:rsidRPr="00757917" w:rsidRDefault="001820D1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ินทรัพย์ภายใต้สัญญาเช่าอื่นได้จัดประเภทเป็นสัญญาเช่าดำเนินงานและค่าเช่าจ่ายบันทึกในกำไรหรือขาดทุนโดยวิธีเส้นตรงตลอดอายุ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่าเช่าที่อาจเกิดขึ้นต้องนำมารวมคำนวณจำนวนเงินขั้นต่ำที่ต้องจ่ายตามระยะเวลาที่คงเหลือของ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เมื่อได้รับการยืนยันการปรับค่าเช่า</w:t>
      </w:r>
    </w:p>
    <w:p w14:paraId="5F219E76" w14:textId="592115B3" w:rsidR="001820D1" w:rsidRPr="00757917" w:rsidRDefault="001820D1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12971D5" w14:textId="055AD550" w:rsidR="000A761E" w:rsidRPr="00757917" w:rsidRDefault="000A761E" w:rsidP="000A761E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</w:rPr>
        <w:t>การประเมินว่าข้อตกลงประกอบด้วยสัญญาเช่าหรือไม่</w:t>
      </w:r>
    </w:p>
    <w:p w14:paraId="654A5EF3" w14:textId="6D0AA746" w:rsidR="000A761E" w:rsidRPr="00757917" w:rsidRDefault="000A761E" w:rsidP="000A761E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ณ วันที่เริ่มต้นข้อตกลง กลุ่มบริษัทจะพิจารณาว่าข้อตกลงดังกล่าวประกอบด้วยสัญญาเช่าหรือมีสัญญาเช่าเป็นส่วนประกอบหรือไม่ โดยพิจารณาจากสินทรัพย์ที่มีลักษณะเฉพาะเจาะจง ถ้าการปฏิบัติตามข้อตกลงนั้นขึ้นอยู่กับการใช้สินทรัพย์ที่มีลักษณะเฉพาะเจาะจง  และข้อตกลงนั้นจะนำไปสู่สิทธิในการใช้สินทรัพย์ ถ้าทำให้กลุ่มบริษัทมีสิทธิในการควบคุมการใช้สินทรัพย์</w:t>
      </w:r>
    </w:p>
    <w:p w14:paraId="78726F34" w14:textId="77777777" w:rsidR="000A761E" w:rsidRPr="00757917" w:rsidRDefault="000A761E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CC2B371" w14:textId="23FBACD3" w:rsidR="001820D1" w:rsidRPr="00757917" w:rsidRDefault="001820D1" w:rsidP="001820D1">
      <w:pPr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</w:rPr>
        <w:t>ในฐานะผู้ให้เช่า</w:t>
      </w:r>
    </w:p>
    <w:p w14:paraId="2AAFF4F6" w14:textId="0CEB807F" w:rsidR="001820D1" w:rsidRPr="00757917" w:rsidRDefault="001820D1" w:rsidP="001820D1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เริ่มต้นของสัญญาเช่ากลุ่มบริษัทพิจารณาจัดประเภทสัญญาเช่าที่ได้โอนความเสี่ยงและผลตอบแทนทั้งหมดหรือเกือบทั้งหมดที่ผู้เป็นเจ้าของพึงได้รับจากสินทรัพย์อ้างอิงไปให้แก่ผู้เช่าเป็นสัญญาเช่าทางการเง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สัญญาที่ไม่เข้าเงื่อนไขดังกล่าวจะจัดประเภทเป็นสัญญาเช่าดำเนินงาน</w:t>
      </w:r>
    </w:p>
    <w:p w14:paraId="1D513D3A" w14:textId="41AD2E6D" w:rsidR="001820D1" w:rsidRPr="00757917" w:rsidRDefault="001820D1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BDADE78" w14:textId="3145B777" w:rsidR="001820D1" w:rsidRPr="00757917" w:rsidRDefault="001820D1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เมื่อกลุ่มบริษัทเป็นผู้ให้เช่าช่วง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กลุ่มบริษัทจะจัดประเภทสัญญาเช่าช่วงเป็นสัญญาเช่าการเงินหรือสัญญาเช่าดำเนินงาน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หากสัญญาเช่าหลักเป็นสัญญาเช่าดำเนินงาน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สัญญาให้เช่าช่วงจะถูกจัดประเภทเป็นสัญญาเช่าดำเนินงาน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นอกจากนี้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สัญญาเช่าช่วงจะพิจารณาจัดประเภทโดยอ้างอิงจากสินทรัพย์ที่อยู่ภายใต้สัญญาเช่าหลัก</w:t>
      </w:r>
    </w:p>
    <w:p w14:paraId="5A9C15C3" w14:textId="77777777" w:rsidR="00CC5C49" w:rsidRPr="00757917" w:rsidRDefault="00CC5C49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50F97ECD" w14:textId="79DD996D" w:rsidR="001820D1" w:rsidRPr="00757917" w:rsidRDefault="001820D1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กลุ่มบริษัทรับรู้ลูกหนี้สัญญาเช่าการเงินด้วยจำนวนเงินลงทุนสุทธิของสัญญาเช่า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ประกอบด้วยมูลค่าปัจจุบันของค่าเช่าและมูลค่าคงเหลือที่ไม่ได้รับประกันคิดลดด้วยอัตราดอกเบี้ยตามนัยของ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รายได้ดอกเบี้ยจากสัญญาเช่าการเงินจะถูกปันส่วนในแต่ละรอบระยะเวลาบัญชีเพื่อสะท้อนอัตราผลตอบแทนคงที่ในแต่ละงวดของกลุ่มบริษัทที่ได้จากเงินลงทุนสุทธิคงเหลือตามสัญญาเช่า</w:t>
      </w:r>
    </w:p>
    <w:p w14:paraId="4553E328" w14:textId="3E3E5969" w:rsidR="001820D1" w:rsidRPr="00757917" w:rsidRDefault="001820D1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8F8EFDA" w14:textId="035009AF" w:rsidR="001820D1" w:rsidRPr="00757917" w:rsidRDefault="001820D1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รายได้ค่าเช่าจากสัญญาเช่าดำเนินงานรับรู้ในกำไรหรือขาดทุนโดยวิธีเส้นตรงตลอดอายุสัญญาเช่า</w:t>
      </w:r>
      <w:r w:rsidRPr="00757917">
        <w:rPr>
          <w:rFonts w:ascii="Angsana New" w:hAnsi="Angsana New"/>
          <w:sz w:val="30"/>
          <w:szCs w:val="30"/>
          <w:cs/>
        </w:rPr>
        <w:t xml:space="preserve">  </w:t>
      </w:r>
      <w:r w:rsidRPr="00757917">
        <w:rPr>
          <w:rFonts w:ascii="Angsana New" w:hAnsi="Angsana New" w:hint="cs"/>
          <w:sz w:val="30"/>
          <w:szCs w:val="30"/>
          <w:cs/>
        </w:rPr>
        <w:t>ค่าใช้จ่ายเริ่มแรกที่เกิดขึ้นเป็นการเฉพาะเพื่อให้เกิดสัญญาเช่ารับรู้เป็นส่วนหนึ่งของค่าเช่าทั้งสิ้นตามสัญญ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ค่าเช่าที่อาจเกิดขึ้นรับรู้เป็นรายได้ค่าเช่าในรอบระยะเวลาบัญชีซึ่งค่าเช่านั้นเกิดขึ้น</w:t>
      </w:r>
    </w:p>
    <w:p w14:paraId="30902A8F" w14:textId="25BD7B55" w:rsidR="001820D1" w:rsidRPr="00757917" w:rsidRDefault="001820D1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1312C04" w14:textId="084D0083" w:rsidR="001820D1" w:rsidRPr="00757917" w:rsidRDefault="001820D1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ค่าเผื่อหนี้สงสัยจะสูญประเมินโดยการวิเคราะห์ประวัติการชำระหนี้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หนี้สูญจะถูกตัดจำหน่ายเมื่อเกิดขึ้น</w:t>
      </w:r>
    </w:p>
    <w:p w14:paraId="5A9B7717" w14:textId="77777777" w:rsidR="00CC5C49" w:rsidRPr="00757917" w:rsidRDefault="00CC5C49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9AA514F" w14:textId="77777777" w:rsidR="003B0627" w:rsidRPr="00757917" w:rsidRDefault="003B0627" w:rsidP="003B0627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การด้อยค่าสินทรัพย์ทางการเงินนอกเหนือจากลูกหนี้การค้า</w:t>
      </w:r>
    </w:p>
    <w:p w14:paraId="45FE3B5C" w14:textId="77777777" w:rsidR="003B0627" w:rsidRPr="00757917" w:rsidRDefault="003B0627" w:rsidP="003B0627">
      <w:pPr>
        <w:pStyle w:val="BodyText2"/>
        <w:ind w:left="518"/>
        <w:jc w:val="thaiDistribute"/>
      </w:pPr>
    </w:p>
    <w:p w14:paraId="45381555" w14:textId="5A2C17EA" w:rsidR="003B0627" w:rsidRPr="00757917" w:rsidRDefault="003B0627" w:rsidP="003B06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นโยบายการบัญชีที่ถือปฏิบัติตั้งแต่วันที่ </w:t>
      </w:r>
      <w:r w:rsidR="00460DDC" w:rsidRPr="00757917">
        <w:rPr>
          <w:rFonts w:ascii="Angsana New" w:hAnsi="Angsana New"/>
          <w:b/>
          <w:bCs/>
          <w:i/>
          <w:iCs/>
          <w:sz w:val="30"/>
          <w:szCs w:val="30"/>
        </w:rPr>
        <w:t>1</w:t>
      </w:r>
      <w:r w:rsidRPr="00757917">
        <w:rPr>
          <w:rFonts w:ascii="Angsana New" w:hAnsi="Angsana New"/>
          <w:b/>
          <w:bCs/>
          <w:i/>
          <w:iCs/>
          <w:sz w:val="30"/>
          <w:szCs w:val="30"/>
        </w:rPr>
        <w:t xml:space="preserve"> 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ตุลาคม </w:t>
      </w:r>
      <w:r w:rsidR="00460DDC" w:rsidRPr="00757917">
        <w:rPr>
          <w:rFonts w:ascii="Angsana New" w:hAnsi="Angsana New"/>
          <w:b/>
          <w:bCs/>
          <w:i/>
          <w:iCs/>
          <w:sz w:val="30"/>
          <w:szCs w:val="30"/>
        </w:rPr>
        <w:t>2563</w:t>
      </w:r>
    </w:p>
    <w:p w14:paraId="139740B6" w14:textId="77777777" w:rsidR="003B0627" w:rsidRPr="00757917" w:rsidRDefault="003B0627" w:rsidP="003B0627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C9A4FFF" w14:textId="30FBC942" w:rsidR="003B0627" w:rsidRPr="00757917" w:rsidRDefault="003B0627" w:rsidP="003B0627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sz w:val="30"/>
          <w:szCs w:val="30"/>
          <w:cs/>
        </w:rPr>
        <w:t>รับรู้ค่าเผื่อผลขาดทุนด้านเครดิตที่คาดว่าจะเกิดขึ้นสำหรับสินทรัพย์ทางการเงินที่วัดมูลค่าด้วยราคาทุนตัดจำหน่าย เงินลงทุนในตราสารหนี้ที่วัดมูลค่าด้วยมูลค่ายุติธรรมผ่านกำไรขาดทุนเบ็ดเสร็จอื่น ลูกหนี้สัญญาเช่าและ</w:t>
      </w:r>
      <w:r w:rsidRPr="00757917">
        <w:rPr>
          <w:rFonts w:ascii="Angsana New" w:hAnsi="Angsana New" w:hint="cs"/>
          <w:sz w:val="30"/>
          <w:szCs w:val="30"/>
          <w:cs/>
        </w:rPr>
        <w:t xml:space="preserve">วงเงินให้สินเชื่อที่อนุมัติซึ่งไม่ได้วัดมูลค่าด้วยมูลค่ายุติธรรมผ่านกำไรหรือขาดทุน </w:t>
      </w:r>
    </w:p>
    <w:p w14:paraId="4664C6A3" w14:textId="77777777" w:rsidR="00CC5C49" w:rsidRPr="00757917" w:rsidRDefault="00CC5C49" w:rsidP="003B0627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416AA86" w14:textId="2B088CDE" w:rsidR="003B0627" w:rsidRPr="00757917" w:rsidRDefault="003B0627" w:rsidP="003B0627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กลุ่มบริษัทรับรู้ผล</w:t>
      </w:r>
      <w:r w:rsidRPr="00757917">
        <w:rPr>
          <w:rFonts w:ascii="Angsana New" w:hAnsi="Angsana New" w:hint="cs"/>
          <w:sz w:val="30"/>
          <w:szCs w:val="30"/>
          <w:cs/>
        </w:rPr>
        <w:t xml:space="preserve">ขาดทุนด้านเครดิตที่คาดว่าจะเกิดขึ้นด้วยผลขาดทุนด้านเครดิตที่คาดว่าจะเกิดขึ้นในอีก </w:t>
      </w:r>
      <w:r w:rsidR="00460DDC" w:rsidRPr="00757917">
        <w:rPr>
          <w:rFonts w:ascii="Angsana New" w:hAnsi="Angsana New"/>
          <w:sz w:val="30"/>
          <w:szCs w:val="30"/>
        </w:rPr>
        <w:t>12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เดือนข้างหน้า ยกเว้นสินทรัพย์ทางการเงินที่มีการเพิ่มขึ้นอย่างมีนัยสำคัญของความเสี่ยงด้านเครดิตนับแต่การรับรู้รายการเมื่อเริ่มแรกหรือเป็น</w:t>
      </w:r>
      <w:r w:rsidRPr="00757917">
        <w:rPr>
          <w:rFonts w:ascii="Angsana New" w:hAnsi="Angsana New"/>
          <w:sz w:val="30"/>
          <w:szCs w:val="30"/>
          <w:cs/>
        </w:rPr>
        <w:t>สินทรัพย์ทางการเงินที่มีการด้อยค่าด้านเครดิต</w:t>
      </w:r>
      <w:r w:rsidRPr="00757917">
        <w:rPr>
          <w:rFonts w:ascii="Angsana New" w:hAnsi="Angsana New" w:hint="cs"/>
          <w:sz w:val="30"/>
          <w:szCs w:val="30"/>
          <w:cs/>
        </w:rPr>
        <w:t xml:space="preserve"> ซึ่งกรณีดังกล่าวจะวัดค่าเผื่อผลขาดทุนด้วยผลขาดทุนด้านเครดิตที่คาดว่าจะเกิดขึ้นตลอดอายุของสัญญา</w:t>
      </w:r>
    </w:p>
    <w:p w14:paraId="2498C833" w14:textId="77777777" w:rsidR="003B0627" w:rsidRPr="00757917" w:rsidRDefault="003B0627" w:rsidP="003B0627">
      <w:pPr>
        <w:pStyle w:val="ListParagraph"/>
        <w:tabs>
          <w:tab w:val="left" w:pos="63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4450733" w14:textId="77777777" w:rsidR="003B0627" w:rsidRPr="00757917" w:rsidRDefault="003B0627" w:rsidP="003B0627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ผลขาดทุนด้านเครดิตที่คาดว่าจะเกิดขึ้นเป็นการประมาณผลขาดทุนด้านเครดิตด้วยความน่าจะเป็นถ่วงน้ำหนัก</w:t>
      </w:r>
      <w:r w:rsidRPr="00757917">
        <w:rPr>
          <w:rFonts w:ascii="Angsana New" w:hAnsi="Angsana New" w:hint="eastAsia"/>
          <w:sz w:val="30"/>
          <w:szCs w:val="30"/>
          <w:cs/>
        </w:rPr>
        <w:t>โดยพิจารณาถึงการคาดการณ์ในอนาคตประกอบกับประสบการณ์ในอดีต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</w:t>
      </w:r>
      <w:r w:rsidRPr="00757917">
        <w:rPr>
          <w:rFonts w:ascii="Angsana New" w:hAnsi="Angsana New"/>
          <w:sz w:val="30"/>
          <w:szCs w:val="30"/>
          <w:cs/>
        </w:rPr>
        <w:t>คำนวณโดยใช้มูลค่าปัจจุบันของจำนวนเงินที่</w:t>
      </w:r>
      <w:r w:rsidRPr="00757917">
        <w:rPr>
          <w:rFonts w:ascii="Angsana New" w:hAnsi="Angsana New" w:hint="cs"/>
          <w:sz w:val="30"/>
          <w:szCs w:val="30"/>
          <w:cs/>
        </w:rPr>
        <w:t>คาดว่าจะ</w:t>
      </w:r>
      <w:r w:rsidRPr="00757917">
        <w:rPr>
          <w:rFonts w:ascii="Angsana New" w:hAnsi="Angsana New"/>
          <w:sz w:val="30"/>
          <w:szCs w:val="30"/>
          <w:cs/>
        </w:rPr>
        <w:t>ไม่ได้รับคิดลดด้วยอัตราดอกเบี้ยที่แท้จริงของสินทรัพย์ทางการเงิน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</w:p>
    <w:p w14:paraId="3731EB9F" w14:textId="16D8BA05" w:rsidR="003B0627" w:rsidRPr="00757917" w:rsidRDefault="003B0627" w:rsidP="003B0627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2370F11B" w14:textId="634D82C5" w:rsidR="00AD3D01" w:rsidRPr="00757917" w:rsidRDefault="000B7869" w:rsidP="003B0627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กลุ่มบริษัทพิจารณาว่าสินทรัพย์ทางการเงินมีความเสี่ยงด้านเครดิตต่ำเมื่อ</w:t>
      </w:r>
      <w:r w:rsidR="00F64E9C" w:rsidRPr="00757917">
        <w:rPr>
          <w:rFonts w:ascii="Angsana New" w:hAnsi="Angsana New" w:hint="cs"/>
          <w:sz w:val="30"/>
          <w:szCs w:val="30"/>
          <w:cs/>
        </w:rPr>
        <w:t>เป็น</w:t>
      </w:r>
      <w:r w:rsidRPr="00757917">
        <w:rPr>
          <w:rFonts w:ascii="Angsana New" w:hAnsi="Angsana New" w:hint="cs"/>
          <w:sz w:val="30"/>
          <w:szCs w:val="30"/>
          <w:cs/>
        </w:rPr>
        <w:t>สินทรัพย์ทางเงินของกิจการที่เกี่ยวข้องกัน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จะรับรู้ผลขาดทุนด้านเครดิตที่คาดว่าจะเกิดขึ้นสำหรับสินทรัพย์ทางการเงินมีความเสี่ยงด้านเครดิตต่ำด้วยผลขาดทุนด้านเครดิตที่คาดว่าจะเกิดขึ้นในอีก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12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เดือนข้างหน้า</w:t>
      </w:r>
    </w:p>
    <w:p w14:paraId="2B6F4785" w14:textId="77777777" w:rsidR="000B7869" w:rsidRPr="00757917" w:rsidRDefault="000B7869" w:rsidP="003B0627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1F8F47D" w14:textId="1ECA932C" w:rsidR="00AD3D01" w:rsidRPr="00757917" w:rsidRDefault="005C45CF" w:rsidP="003B0627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ลุ่มบริษัทพิจารณาว่าความเสี่ยงด้านเครดิตของสินทรัพย์ทางการเงินเพิ่มขึ้นอย่างมีนัยสำคัญหากเกินกำหนดชำระมากกว่า</w:t>
      </w:r>
      <w:r w:rsidRPr="00757917">
        <w:rPr>
          <w:rFonts w:ascii="Angsana New" w:hAnsi="Angsana New"/>
          <w:sz w:val="30"/>
          <w:szCs w:val="30"/>
        </w:rPr>
        <w:t> </w:t>
      </w:r>
      <w:r w:rsidR="00460DDC" w:rsidRPr="00757917">
        <w:rPr>
          <w:rFonts w:ascii="Angsana New" w:hAnsi="Angsana New"/>
          <w:sz w:val="30"/>
          <w:szCs w:val="30"/>
        </w:rPr>
        <w:t>180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วัน</w:t>
      </w:r>
      <w:r w:rsidRPr="00757917">
        <w:rPr>
          <w:rFonts w:ascii="Angsana New" w:hAnsi="Angsana New"/>
          <w:sz w:val="30"/>
          <w:szCs w:val="30"/>
        </w:rPr>
        <w:t> </w:t>
      </w:r>
      <w:r w:rsidRPr="00757917">
        <w:rPr>
          <w:rFonts w:ascii="Angsana New" w:hAnsi="Angsana New"/>
          <w:sz w:val="30"/>
          <w:szCs w:val="30"/>
          <w:cs/>
        </w:rPr>
        <w:t>มีการเปลี่ยนแปลงของการดำเนินงานที่ถดถอยอย่างมีนัยสำคัญของลูกหนี้ หรือมีการเปลี่ยนแปลงหรือคาดการณ์การเปลี่ยนแปลงของเทคโนโลยี ตลาด สภาวการณ์ทางเศรษฐกิจหรือกฎหมายที่ส่งผลในทางลบอย่างมีนัยสำคัญต่อความสามารถของลูกหนี้ในการจ่ายชำระภาระผูกพันให้กับกลุ่มบริษัท</w:t>
      </w:r>
    </w:p>
    <w:p w14:paraId="0005D669" w14:textId="77777777" w:rsidR="005C45CF" w:rsidRPr="00757917" w:rsidRDefault="005C45CF" w:rsidP="003B0627">
      <w:pPr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AE0C70B" w14:textId="77777777" w:rsidR="003B0627" w:rsidRPr="00757917" w:rsidRDefault="003B0627" w:rsidP="003B0627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sz w:val="30"/>
          <w:szCs w:val="30"/>
          <w:cs/>
        </w:rPr>
        <w:t>พิจารณาว่า</w:t>
      </w:r>
      <w:r w:rsidRPr="00757917">
        <w:rPr>
          <w:rFonts w:ascii="Angsana New" w:hAnsi="Angsana New" w:hint="cs"/>
          <w:sz w:val="30"/>
          <w:szCs w:val="30"/>
          <w:cs/>
        </w:rPr>
        <w:t>สินทรัพย์ทางการเงินจะเกิดการ</w:t>
      </w:r>
      <w:r w:rsidRPr="00757917">
        <w:rPr>
          <w:rFonts w:ascii="Angsana New" w:hAnsi="Angsana New"/>
          <w:sz w:val="30"/>
          <w:szCs w:val="30"/>
          <w:cs/>
        </w:rPr>
        <w:t>ผิด</w:t>
      </w:r>
      <w:r w:rsidRPr="00757917">
        <w:rPr>
          <w:rFonts w:ascii="Angsana New" w:hAnsi="Angsana New" w:hint="cs"/>
          <w:sz w:val="30"/>
          <w:szCs w:val="30"/>
          <w:cs/>
        </w:rPr>
        <w:t>สัญญา</w:t>
      </w:r>
      <w:r w:rsidRPr="00757917">
        <w:rPr>
          <w:rFonts w:ascii="Angsana New" w:hAnsi="Angsana New"/>
          <w:sz w:val="30"/>
          <w:szCs w:val="30"/>
          <w:cs/>
        </w:rPr>
        <w:t>เมื่อ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</w:p>
    <w:p w14:paraId="0C40BF00" w14:textId="77777777" w:rsidR="003B0627" w:rsidRPr="00757917" w:rsidRDefault="003B0627" w:rsidP="003B0627">
      <w:pPr>
        <w:pStyle w:val="ListParagraph"/>
        <w:numPr>
          <w:ilvl w:val="0"/>
          <w:numId w:val="4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ผู้กู้</w:t>
      </w:r>
      <w:r w:rsidRPr="00757917">
        <w:rPr>
          <w:rFonts w:ascii="Angsana New" w:hAnsi="Angsana New"/>
          <w:sz w:val="30"/>
          <w:szCs w:val="30"/>
          <w:cs/>
        </w:rPr>
        <w:t>ไม่สามารถจ่ายชำระภาระผูกพันด้านเครดิตให้แก่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sz w:val="30"/>
          <w:szCs w:val="30"/>
          <w:cs/>
        </w:rPr>
        <w:t>ได้เต็มจำนวน</w:t>
      </w:r>
      <w:r w:rsidRPr="00757917">
        <w:rPr>
          <w:rFonts w:ascii="Angsana New" w:hAnsi="Angsana New" w:hint="cs"/>
          <w:sz w:val="30"/>
          <w:szCs w:val="30"/>
          <w:cs/>
        </w:rPr>
        <w:t xml:space="preserve"> อีกทั้งกลุ่มบริษัทไม่มี</w:t>
      </w:r>
      <w:r w:rsidRPr="00757917">
        <w:rPr>
          <w:rFonts w:ascii="Angsana New" w:hAnsi="Angsana New"/>
          <w:sz w:val="30"/>
          <w:szCs w:val="30"/>
          <w:cs/>
        </w:rPr>
        <w:t>สิทธิในการไล่เบี้ย เช่น การ</w:t>
      </w:r>
      <w:r w:rsidRPr="00757917">
        <w:rPr>
          <w:rFonts w:ascii="Angsana New" w:hAnsi="Angsana New" w:hint="cs"/>
          <w:sz w:val="30"/>
          <w:szCs w:val="30"/>
          <w:cs/>
        </w:rPr>
        <w:t>ยึด</w:t>
      </w:r>
      <w:r w:rsidRPr="00757917">
        <w:rPr>
          <w:rFonts w:ascii="Angsana New" w:hAnsi="Angsana New"/>
          <w:sz w:val="30"/>
          <w:szCs w:val="30"/>
          <w:cs/>
        </w:rPr>
        <w:t>หลักประกัน (</w:t>
      </w:r>
      <w:r w:rsidRPr="00757917">
        <w:rPr>
          <w:rFonts w:ascii="Angsana New" w:hAnsi="Angsana New" w:hint="cs"/>
          <w:sz w:val="30"/>
          <w:szCs w:val="30"/>
          <w:cs/>
        </w:rPr>
        <w:t>หากมีการวางหลักประกัน</w:t>
      </w:r>
      <w:r w:rsidRPr="00757917">
        <w:rPr>
          <w:rFonts w:ascii="Angsana New" w:hAnsi="Angsana New"/>
          <w:sz w:val="30"/>
          <w:szCs w:val="30"/>
          <w:cs/>
        </w:rPr>
        <w:t>)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หรือ </w:t>
      </w:r>
    </w:p>
    <w:p w14:paraId="2AEC19D9" w14:textId="0961AC2A" w:rsidR="003B0627" w:rsidRPr="00757917" w:rsidRDefault="003B0627" w:rsidP="003B0627">
      <w:pPr>
        <w:pStyle w:val="ListParagraph"/>
        <w:numPr>
          <w:ilvl w:val="0"/>
          <w:numId w:val="4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สินทรัพย์ทางการเงินค้างชำระเกินกว่า </w:t>
      </w:r>
      <w:r w:rsidR="00460DDC" w:rsidRPr="00757917">
        <w:rPr>
          <w:rFonts w:ascii="Angsana New" w:hAnsi="Angsana New"/>
          <w:sz w:val="30"/>
          <w:szCs w:val="30"/>
        </w:rPr>
        <w:t>90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วัน</w:t>
      </w:r>
    </w:p>
    <w:p w14:paraId="4A310988" w14:textId="77777777" w:rsidR="00CC5C49" w:rsidRPr="00757917" w:rsidRDefault="00CC5C49" w:rsidP="003B0627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i/>
          <w:iCs/>
        </w:rPr>
      </w:pPr>
    </w:p>
    <w:p w14:paraId="7151151B" w14:textId="1B66D8EB" w:rsidR="003B0627" w:rsidRPr="00757917" w:rsidRDefault="003B0627" w:rsidP="003B0627">
      <w:pPr>
        <w:pStyle w:val="BodyText2"/>
        <w:tabs>
          <w:tab w:val="left" w:pos="630"/>
          <w:tab w:val="left" w:pos="720"/>
        </w:tabs>
        <w:ind w:left="540" w:right="47"/>
        <w:jc w:val="thaiDistribute"/>
        <w:rPr>
          <w:sz w:val="20"/>
          <w:szCs w:val="20"/>
        </w:rPr>
      </w:pPr>
      <w:r w:rsidRPr="00757917">
        <w:rPr>
          <w:i/>
          <w:iCs/>
          <w:cs/>
        </w:rPr>
        <w:t>การตัดจำหน่าย</w:t>
      </w:r>
    </w:p>
    <w:p w14:paraId="4EA399E7" w14:textId="77777777" w:rsidR="003B0627" w:rsidRPr="00757917" w:rsidRDefault="003B0627" w:rsidP="003B0627">
      <w:pPr>
        <w:pStyle w:val="ListParagraph"/>
        <w:tabs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มูลค่าตามบัญชีขั้นต้นของสินทรัพย์ทางการเงินจะถูกตัดจำหน่ายเมื่อกลุ่มบริษัทไม่สามารถคาดการณ์ได้อย่างสมเหตุสมผลว่าจะได้รับคืน</w:t>
      </w:r>
      <w:r w:rsidRPr="00757917">
        <w:rPr>
          <w:rFonts w:ascii="Angsana New" w:hAnsi="Angsana New" w:hint="cs"/>
          <w:sz w:val="30"/>
          <w:szCs w:val="30"/>
          <w:cs/>
        </w:rPr>
        <w:t>เงิน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หากมีการรับเงินคืนในภายหลังจากสินทรัพย์ที่มีการตัดจำหน่ายแล้ว </w:t>
      </w:r>
      <w:r w:rsidRPr="00757917">
        <w:rPr>
          <w:rFonts w:ascii="Angsana New" w:hAnsi="Angsana New"/>
          <w:sz w:val="30"/>
          <w:szCs w:val="30"/>
          <w:cs/>
        </w:rPr>
        <w:t>จะรับรู้เป็นการกลับรายการการด้อยค่าในกำไรหรือขาดทุนในงวดที่ได้รับคืน</w:t>
      </w:r>
    </w:p>
    <w:p w14:paraId="3ED733C5" w14:textId="56477BC0" w:rsidR="00AD3D01" w:rsidRPr="00757917" w:rsidRDefault="00AD3D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372C211C" w14:textId="1A4F2E7D" w:rsidR="003B0627" w:rsidRPr="00757917" w:rsidRDefault="003B0627" w:rsidP="003B06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นโยบายการบัญชีที่ถือปฏิบั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ติก่อนวันที่ </w:t>
      </w:r>
      <w:r w:rsidR="00460DDC" w:rsidRPr="00757917">
        <w:rPr>
          <w:rFonts w:ascii="Angsana New" w:hAnsi="Angsana New"/>
          <w:b/>
          <w:bCs/>
          <w:i/>
          <w:iCs/>
          <w:sz w:val="30"/>
          <w:szCs w:val="30"/>
        </w:rPr>
        <w:t>1</w:t>
      </w:r>
      <w:r w:rsidRPr="00757917">
        <w:rPr>
          <w:rFonts w:ascii="Angsana New" w:hAnsi="Angsana New"/>
          <w:b/>
          <w:bCs/>
          <w:i/>
          <w:iCs/>
          <w:sz w:val="30"/>
          <w:szCs w:val="30"/>
        </w:rPr>
        <w:t xml:space="preserve"> 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ตุลาคม </w:t>
      </w:r>
      <w:r w:rsidR="00460DDC" w:rsidRPr="00757917">
        <w:rPr>
          <w:rFonts w:ascii="Angsana New" w:hAnsi="Angsana New"/>
          <w:b/>
          <w:bCs/>
          <w:i/>
          <w:iCs/>
          <w:sz w:val="30"/>
          <w:szCs w:val="30"/>
        </w:rPr>
        <w:t>2563</w:t>
      </w:r>
    </w:p>
    <w:p w14:paraId="32FF111B" w14:textId="77777777" w:rsidR="003B0627" w:rsidRPr="00757917" w:rsidRDefault="003B0627" w:rsidP="003B0627">
      <w:pPr>
        <w:tabs>
          <w:tab w:val="clear" w:pos="454"/>
          <w:tab w:val="left" w:pos="630"/>
          <w:tab w:val="left" w:pos="720"/>
        </w:tabs>
        <w:spacing w:line="240" w:lineRule="auto"/>
        <w:ind w:left="540"/>
        <w:jc w:val="thaiDistribute"/>
        <w:rPr>
          <w:rFonts w:ascii="Angsana New" w:hAnsi="Angsana New"/>
          <w:sz w:val="22"/>
          <w:szCs w:val="22"/>
        </w:rPr>
      </w:pPr>
    </w:p>
    <w:p w14:paraId="19E2DEB7" w14:textId="2F86C2F6" w:rsidR="00144BE2" w:rsidRPr="00757917" w:rsidRDefault="000B7869" w:rsidP="000B78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มูลค่าที่คาดว่าจะได้รับคืนของหลักทรัพย์ที่ถือไว้จนกว่าจะครบกำหนดที่บันทึกโดยวิธีราคาทุนตัดจำหน่า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คำนวณโดยการหามูลค่าปัจจุบันของประมาณการกระแสเงินสดที่จะได้รับในอนาคต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คิดลดด้วยอัตราดอกเบี้ยที่แท้จริง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br/>
      </w:r>
      <w:r w:rsidRPr="00757917">
        <w:rPr>
          <w:rFonts w:ascii="Angsana New" w:hAnsi="Angsana New" w:hint="cs"/>
          <w:sz w:val="30"/>
          <w:szCs w:val="30"/>
          <w:cs/>
        </w:rPr>
        <w:t>มูลค่าที่คาดว่าจะได้รับคืนของสินทรัพย์ทางการเงินสำหรับหลักทรัพย์เผื่อขาย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คำนวณโดยอ้างอิงถึงมูลค่ายุติธรรม</w:t>
      </w:r>
    </w:p>
    <w:p w14:paraId="5FF21ED9" w14:textId="77777777" w:rsidR="00144BE2" w:rsidRPr="00757917" w:rsidRDefault="00144BE2" w:rsidP="000B78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ind w:left="540"/>
        <w:jc w:val="thaiDistribute"/>
        <w:rPr>
          <w:rFonts w:ascii="Angsana New" w:hAnsi="Angsana New"/>
          <w:sz w:val="14"/>
          <w:szCs w:val="14"/>
        </w:rPr>
      </w:pPr>
    </w:p>
    <w:p w14:paraId="7E3FFBCB" w14:textId="6E003AF6" w:rsidR="003B0627" w:rsidRPr="00757917" w:rsidRDefault="000B7869" w:rsidP="000B78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ขาดทุนจากการด้อยค่าของสินทรัพย์ทางการเงินจะถูกกลับรายการ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เมื่อมูลค่าที่คาดว่าจะได้รับคืนเพิ่มขึ้นในภายหลัง</w:t>
      </w:r>
      <w:r w:rsidRPr="00757917">
        <w:rPr>
          <w:rFonts w:ascii="Angsana New" w:hAnsi="Angsana New"/>
          <w:sz w:val="30"/>
          <w:szCs w:val="30"/>
          <w:cs/>
        </w:rPr>
        <w:t xml:space="preserve">  </w:t>
      </w:r>
      <w:r w:rsidRPr="00757917">
        <w:rPr>
          <w:rFonts w:ascii="Angsana New" w:hAnsi="Angsana New" w:hint="cs"/>
          <w:sz w:val="30"/>
          <w:szCs w:val="30"/>
          <w:cs/>
        </w:rPr>
        <w:t>และการเพิ่มขึ้นนั้นสัมพันธ์โดยตรงกับขาดทุนจากการด้อยค่าที่เคยรับรู้ในกำไรหรือขาดทุน</w:t>
      </w:r>
      <w:r w:rsidR="003B0627" w:rsidRPr="00757917">
        <w:rPr>
          <w:rFonts w:ascii="Angsana New" w:hAnsi="Angsana New"/>
          <w:sz w:val="30"/>
          <w:szCs w:val="30"/>
          <w:cs/>
        </w:rPr>
        <w:t xml:space="preserve"> </w:t>
      </w:r>
    </w:p>
    <w:p w14:paraId="2ADDC04C" w14:textId="14C073CD" w:rsidR="009F1E77" w:rsidRPr="00757917" w:rsidRDefault="009F1E77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6273F50" w14:textId="1AB4B09D" w:rsidR="000B7869" w:rsidRPr="00757917" w:rsidRDefault="000B7869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0E834A1" w14:textId="0737C3CE" w:rsidR="000B7869" w:rsidRPr="00757917" w:rsidRDefault="000B7869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015F7BF9" w14:textId="77777777" w:rsidR="000B7869" w:rsidRPr="00757917" w:rsidRDefault="000B7869" w:rsidP="003221CD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3516C8F6" w14:textId="093F0148" w:rsidR="003221CD" w:rsidRPr="00757917" w:rsidRDefault="0050335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การด้อยค่าสินทรัพย์ที่ไม่ใช่สินทรัพย์ทางการเงิน</w:t>
      </w:r>
    </w:p>
    <w:p w14:paraId="462848F4" w14:textId="77777777" w:rsidR="003221CD" w:rsidRPr="00757917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2838C57" w14:textId="27B39735" w:rsidR="00781BA1" w:rsidRPr="00757917" w:rsidRDefault="00781BA1" w:rsidP="00781B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>ยอดสินทรัพย์ตามบัญชีของกลุ่มบริษัทได้รับการทบทวน ณ ทุกวันที่รายงานว่ามีข้อบ่งชี้เรื่องการด้อยค่าหรือไม่</w:t>
      </w:r>
      <w:r w:rsidR="00AC2117" w:rsidRPr="00757917">
        <w:rPr>
          <w:rFonts w:ascii="Angsana New" w:hAnsi="Angsana New"/>
          <w:sz w:val="30"/>
          <w:szCs w:val="30"/>
        </w:rPr>
        <w:br/>
      </w:r>
      <w:r w:rsidRPr="00757917">
        <w:rPr>
          <w:rFonts w:ascii="Angsana New" w:hAnsi="Angsana New"/>
          <w:sz w:val="30"/>
          <w:szCs w:val="30"/>
          <w:cs/>
        </w:rPr>
        <w:t>ในกรณีที่มีข้อบ่งชี้จะทำการประมาณมูลค่าสินทรัพย์ที่คาดว่าจะได้รับคืน สำหรับค่าความนิยมจะประมาณมูลค่าที่คาดว่าจะได้รับคืนทุกปีในช่วงเวลาเดียวกัน</w:t>
      </w:r>
    </w:p>
    <w:p w14:paraId="5BAB94F5" w14:textId="77777777" w:rsidR="00CA0DCB" w:rsidRPr="00757917" w:rsidRDefault="00CA0DCB" w:rsidP="003221C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07E7369" w14:textId="0F634A52" w:rsidR="00781BA1" w:rsidRPr="00757917" w:rsidRDefault="00781BA1" w:rsidP="00781BA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ขาดทุนจากการด้อยค่ารับรู้</w:t>
      </w:r>
      <w:r w:rsidR="0050335F" w:rsidRPr="00757917">
        <w:rPr>
          <w:rFonts w:ascii="Angsana New" w:hAnsi="Angsana New" w:hint="cs"/>
          <w:sz w:val="30"/>
          <w:szCs w:val="30"/>
          <w:cs/>
        </w:rPr>
        <w:t>ในกำไรหรือขาดทุน</w:t>
      </w:r>
      <w:r w:rsidRPr="00757917">
        <w:rPr>
          <w:rFonts w:ascii="Angsana New" w:hAnsi="Angsana New"/>
          <w:sz w:val="30"/>
          <w:szCs w:val="30"/>
          <w:cs/>
        </w:rPr>
        <w:t>เมื่อมูลค่าตามบัญชีของสินทรัพย์หรือมูลค่าตามบัญชีของหน่วยสินทรัพย์ที่ก่อให้เกิดเงินสด สูงกว่ามูลค่าที่จะได้รับคืน เว้นแต่เมื่อมีการกลับรายการการประเมินมูลค่าของสินทรัพย์เพิ่มของสินทรัพย์ชิ้นเดียวกันที่เคยรับรู้ในส่วนของผู้ถือหุ้นและมีการด้อยค่าในเวลาต่อมา ในกรณีนี้จะรับรู้ในส่วนของผู้ถือหุ้น</w:t>
      </w:r>
    </w:p>
    <w:p w14:paraId="4DDA45DA" w14:textId="111B4173" w:rsidR="00781BA1" w:rsidRPr="00757917" w:rsidRDefault="00781BA1" w:rsidP="00266B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sz w:val="30"/>
          <w:szCs w:val="30"/>
        </w:rPr>
      </w:pPr>
    </w:p>
    <w:p w14:paraId="7EC14301" w14:textId="16F92B1A" w:rsidR="00482942" w:rsidRPr="00757917" w:rsidRDefault="003221CD" w:rsidP="002A49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มูลค่าที่คาดว่าจะได้รับคืน หมายถึง มูลค่าจากการใช้ของสินทรัพย์หรือมูลค่ายุติธรรมของสินทรัพย์หักต้นทุนในการขายแล้วแต่มูลค่าใดจะสูงกว่า ในการประเมินมูลค่าจากการใช้ของสินทรัพย์ ประมาณการกระแสเงินสดที่จะได้รับในอนาคตจะคิดลดเป็นมูลค่าปัจจุบันโดยใช้อัตราคิดลดก่อนคำนึงภาษีเงินได้เพื่อให้สะท้อนมูลค่าที่อาจประเมินได้ในตลาดปัจจุบัน ซึ่งแปรไปตามเวลาและความเสี่ยงที่มีต่อสินทรัพย์  สำหรับสินทรัพย์ที่ไม่ก่อให้เกิดกระแสเงินสดรับโดยอิสระจากสินทรัพย์อื่น จะพิจารณามูลค่าที่คาดว่าจะได้รับคืนรวมกับหน่วยสินทรัพย์ที่ก่อให้เกิดเงินสดที่สินทรัพย์นั้นเกี่ยวข้องด้วย</w:t>
      </w:r>
    </w:p>
    <w:p w14:paraId="7768FCC1" w14:textId="77777777" w:rsidR="0050335F" w:rsidRPr="00757917" w:rsidRDefault="0050335F" w:rsidP="002A49C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6A64622" w14:textId="5FC0E1C5" w:rsidR="00E50C65" w:rsidRPr="00757917" w:rsidRDefault="0050335F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ขาดทุนจากการด้อยค่าของสินทรัพย์ที่เคยรับรู้ในงวดก่อนจะถูกกลับรายการ หากมีการเปลี่ยนแปลงประมาณการที่ใช้ในการคำนวณมูลค่าที่คาดว่าจะได้รับคืน</w:t>
      </w:r>
      <w:r w:rsidR="00F131A7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ยกเว้นขาดทุนจากการด้อยค่าของค่าความนิยมจะไม่มีการปรับปรุงกลับรายการขาดทุนจากการด้อยค่า</w:t>
      </w:r>
      <w:r w:rsidR="00E60CDC" w:rsidRPr="00757917">
        <w:rPr>
          <w:rFonts w:ascii="Angsana New" w:hAnsi="Angsana New" w:hint="cs"/>
          <w:sz w:val="30"/>
          <w:szCs w:val="30"/>
          <w:cs/>
        </w:rPr>
        <w:t xml:space="preserve"> ซึ่ง</w:t>
      </w:r>
      <w:r w:rsidRPr="00757917">
        <w:rPr>
          <w:rFonts w:ascii="Angsana New" w:hAnsi="Angsana New"/>
          <w:sz w:val="30"/>
          <w:szCs w:val="30"/>
          <w:cs/>
        </w:rPr>
        <w:t>จะถูกกลับรายการเพียงเท่าที่มูลค่าตามบัญชีของสินทรัพย์ไม่เกินกว่ามูลค่าตามบัญชีภายหลังหักค่าเสื่อมราคาหรือค่าตัดจำหน่าย เสมือนหนึ่งไม่เคยมีการบันทึกขาดทุนจากการด้อยค่ามาก่อน</w:t>
      </w:r>
    </w:p>
    <w:p w14:paraId="00ECC975" w14:textId="77777777" w:rsidR="004E5E8F" w:rsidRPr="00757917" w:rsidRDefault="004E5E8F" w:rsidP="00151A1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792FAC3" w14:textId="6FF7549E" w:rsidR="003221CD" w:rsidRPr="00757917" w:rsidRDefault="00151A18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หนี้สินที่เกิดจากสัญญา</w:t>
      </w:r>
    </w:p>
    <w:p w14:paraId="0CAB0307" w14:textId="77777777" w:rsidR="003221CD" w:rsidRPr="00757917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3833BEDE" w14:textId="3C685786" w:rsidR="00DB58C4" w:rsidRPr="00757917" w:rsidRDefault="00A9224C" w:rsidP="005264FD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18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หนี้สินที่เกิดจากสัญญาเป็นภาระผูกพันที่จะต้องโอนสินค้าหรือบริการให้กับลูกค้า หนี้สินที่เกิดจากสัญญารับรู้เมื่อ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ได้รับชำระหรือมีสิทธิที่ปราศจากเงื่อนไขในการได้รับสิ่งตอบแทนที่เรียกคืนไม่ได้จากลูกค้าก่อนที่กลุ่มบริษัทรับรู้รายได้ที่เกี่ยวข้อง</w:t>
      </w:r>
    </w:p>
    <w:p w14:paraId="7188DF92" w14:textId="4723B388" w:rsidR="00CC5C49" w:rsidRPr="00757917" w:rsidRDefault="00CC5C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3FAB4B77" w14:textId="297AD81E" w:rsidR="000B7869" w:rsidRPr="00757917" w:rsidRDefault="000B78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68C1C01A" w14:textId="77777777" w:rsidR="000B7869" w:rsidRPr="00757917" w:rsidRDefault="000B78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06E8CD81" w14:textId="6C028BC5" w:rsidR="003221CD" w:rsidRPr="00757917" w:rsidRDefault="003221CD" w:rsidP="00936843">
      <w:pPr>
        <w:pStyle w:val="Heading8"/>
        <w:numPr>
          <w:ilvl w:val="1"/>
          <w:numId w:val="20"/>
        </w:numPr>
        <w:tabs>
          <w:tab w:val="clear" w:pos="518"/>
        </w:tabs>
        <w:spacing w:line="240" w:lineRule="atLeast"/>
        <w:ind w:left="540" w:right="0" w:hanging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>ผลประโยชน์ของพนักงาน</w:t>
      </w:r>
    </w:p>
    <w:p w14:paraId="2C208370" w14:textId="77777777" w:rsidR="003221CD" w:rsidRPr="00757917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</w:p>
    <w:p w14:paraId="2C41960D" w14:textId="55656B36" w:rsidR="009F1E77" w:rsidRPr="00757917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โครงการสมทบเงิน</w:t>
      </w:r>
    </w:p>
    <w:p w14:paraId="22E9800E" w14:textId="77777777" w:rsidR="003221CD" w:rsidRPr="00757917" w:rsidRDefault="003221CD" w:rsidP="003221CD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Cs/>
          <w:sz w:val="30"/>
          <w:szCs w:val="30"/>
        </w:rPr>
      </w:pPr>
      <w:r w:rsidRPr="00757917">
        <w:rPr>
          <w:rFonts w:ascii="Angsana New" w:hAnsi="Angsana New"/>
          <w:i/>
          <w:sz w:val="30"/>
          <w:szCs w:val="30"/>
          <w:cs/>
        </w:rPr>
        <w:t>ภาระผูกพันในการสมทบเข้าโครงการสมทบเงินจะถูกรับรู้เป็นค่าใช้จ่ายพนักงานในกำไรหรือขาดทุนในรอบระยะเวลาที่พนักงานได้ทำงานให้กับกิจการ</w:t>
      </w:r>
    </w:p>
    <w:p w14:paraId="38BF1CF3" w14:textId="63FA6FF5" w:rsidR="005264FD" w:rsidRPr="00757917" w:rsidRDefault="005264FD" w:rsidP="002A49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i/>
          <w:iCs/>
          <w:sz w:val="30"/>
          <w:szCs w:val="30"/>
        </w:rPr>
      </w:pPr>
    </w:p>
    <w:p w14:paraId="375AA43C" w14:textId="5F53F358" w:rsidR="009F1E77" w:rsidRPr="00757917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โครงการผลประโยชน์ที่กำหนดไว้</w:t>
      </w:r>
    </w:p>
    <w:p w14:paraId="7D0E0059" w14:textId="54A3E109" w:rsidR="00FA6CA9" w:rsidRPr="00757917" w:rsidRDefault="00934F8B" w:rsidP="003221CD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 w:hint="cs"/>
          <w:i/>
          <w:sz w:val="30"/>
          <w:szCs w:val="30"/>
          <w:cs/>
        </w:rPr>
        <w:t>ภาระผูกพันสุทธิของกลุ่มบริษัทจากโครงการผลประโยชน์ที่กำหนดไว้ถูกคำนวณจากการประมาณผลประโยชน์ในอนาคตที่เกิดจากการทำงานของพนักงานในปีปัจจุบันและงวดก่อนๆ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ผลประโยชน์ดังกล่าวได้มีการคิดลดกระแสเงินสดเพื่อให้เป็นมูลค่าปัจจุบัน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ซึ่งจัดทำโดยนักคณิตศาสตร์ประกันภัยที่ได้รับอนุญาตเป็นประจำทุกปี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โดยวิธีคิดลดแต่ละหน่วยที่ประมาณการไว้</w:t>
      </w:r>
    </w:p>
    <w:p w14:paraId="2DFCEBC4" w14:textId="77777777" w:rsidR="00934F8B" w:rsidRPr="00757917" w:rsidRDefault="00934F8B" w:rsidP="003221CD">
      <w:pPr>
        <w:ind w:left="540"/>
        <w:jc w:val="thaiDistribute"/>
        <w:rPr>
          <w:rFonts w:ascii="Angsana New" w:hAnsi="Angsana New"/>
          <w:i/>
          <w:sz w:val="30"/>
          <w:szCs w:val="30"/>
        </w:rPr>
      </w:pPr>
    </w:p>
    <w:p w14:paraId="69D24EC0" w14:textId="3FC4E200" w:rsidR="003221CD" w:rsidRPr="00757917" w:rsidRDefault="003221CD" w:rsidP="003221CD">
      <w:pPr>
        <w:pStyle w:val="BodyText"/>
        <w:spacing w:after="0"/>
        <w:ind w:left="540"/>
        <w:jc w:val="thaiDistribute"/>
        <w:rPr>
          <w:rFonts w:ascii="Angsana New" w:eastAsia="Times New Roman" w:hAnsi="Angsana New"/>
          <w:i/>
          <w:sz w:val="30"/>
          <w:szCs w:val="30"/>
        </w:rPr>
      </w:pPr>
      <w:r w:rsidRPr="00757917">
        <w:rPr>
          <w:rFonts w:ascii="Angsana New" w:eastAsia="Times New Roman" w:hAnsi="Angsana New"/>
          <w:i/>
          <w:sz w:val="30"/>
          <w:szCs w:val="30"/>
          <w:cs/>
        </w:rPr>
        <w:t>ในการวัดมูลค่าใหม่ของหนี้สินผลประโยชน์ที่กำหนดไว้สุทธิ</w:t>
      </w:r>
      <w:r w:rsidRPr="00757917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/>
          <w:i/>
          <w:sz w:val="30"/>
          <w:szCs w:val="30"/>
          <w:cs/>
        </w:rPr>
        <w:t>กำไรหรือขาดทุนจากการประมาณการตามหลักคณิตศาสตร์ประกันภัยจะถูกรับรู้รายการในกำไรขาดทุนเบ็ดเสร็จอื่นทันที</w:t>
      </w:r>
      <w:r w:rsidRPr="00757917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i/>
          <w:sz w:val="30"/>
          <w:szCs w:val="30"/>
          <w:cs/>
        </w:rPr>
        <w:t>กำหนดดอกเบี้ยจ่ายของ</w:t>
      </w:r>
      <w:r w:rsidRPr="00757917">
        <w:rPr>
          <w:rFonts w:ascii="Angsana New" w:eastAsia="Times New Roman" w:hAnsi="Angsana New"/>
          <w:i/>
          <w:sz w:val="30"/>
          <w:szCs w:val="30"/>
          <w:cs/>
        </w:rPr>
        <w:t xml:space="preserve">หนี้สินผลประโยชน์ที่กำหนดไว้สุทธิโดยใช้อัตราคิดลดที่ใช้วัดมูลค่าภาระผูกพันตามโครงการผลประโยชน์ ณ ต้นปี โดยคำนึงถึงการเปลี่ยนแปลงใดๆ ในหนี้สินผลประโยชน์ที่กำหนดไว้สุทธิซึ่งเป็นผลมาจากการสมทบเงินและการจ่ายชำระผลประโยชน์ </w:t>
      </w:r>
      <w:r w:rsidRPr="00757917">
        <w:rPr>
          <w:rFonts w:ascii="Angsana New" w:hAnsi="Angsana New"/>
          <w:i/>
          <w:sz w:val="30"/>
          <w:szCs w:val="30"/>
          <w:cs/>
        </w:rPr>
        <w:t>ดอกเบี้ยจ่ายสุทธิและค่าใช้จ่ายอื่นๆ ที่เกี่ยวข้องกับโครงการผลประโยชน์</w:t>
      </w:r>
      <w:r w:rsidRPr="00757917">
        <w:rPr>
          <w:rFonts w:ascii="Angsana New" w:eastAsia="Times New Roman" w:hAnsi="Angsana New"/>
          <w:i/>
          <w:sz w:val="30"/>
          <w:szCs w:val="30"/>
          <w:cs/>
        </w:rPr>
        <w:t>รับรู้รายการในกำไรหรือขาดทุน</w:t>
      </w:r>
    </w:p>
    <w:p w14:paraId="7F1EE812" w14:textId="77777777" w:rsidR="002A49C6" w:rsidRPr="00757917" w:rsidRDefault="002A49C6" w:rsidP="003221CD">
      <w:pPr>
        <w:pStyle w:val="BodyText"/>
        <w:spacing w:after="0"/>
        <w:ind w:left="540"/>
        <w:jc w:val="thaiDistribute"/>
        <w:rPr>
          <w:rFonts w:ascii="Angsana New" w:hAnsi="Angsana New"/>
          <w:b/>
          <w:bCs/>
          <w:color w:val="0000FF"/>
          <w:sz w:val="30"/>
          <w:szCs w:val="30"/>
        </w:rPr>
      </w:pPr>
    </w:p>
    <w:p w14:paraId="685492B9" w14:textId="6B8C41EF" w:rsidR="002A49C6" w:rsidRPr="00757917" w:rsidRDefault="002437A0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/>
          <w:i/>
          <w:sz w:val="30"/>
          <w:szCs w:val="30"/>
          <w:cs/>
        </w:rPr>
        <w:t>เมื่อมีการเปลี่ยนแปลงผลประโยชน์ของโครงการหรือการลดขนาดโครงการ การเปลี่ยนแปลงในผลประโยชน์ที่เกี่ยวข้องกับการบริการในอดีต หรือ กำไรหรือขาดทุนจากการลดขนาดโครงการต้องรับรู้ในกำไรหรือขาดทุนทันที กลุ่มบริษัทรับรู้กำไรและขาดทุนจากการจ่ายชำระผลประโยชน์พนักงานเมื่อเกิดขึ้น</w:t>
      </w:r>
    </w:p>
    <w:p w14:paraId="7ECA5CA4" w14:textId="3450F24B" w:rsidR="006D3A9D" w:rsidRPr="00757917" w:rsidRDefault="006D3A9D" w:rsidP="00DB58C4">
      <w:pPr>
        <w:pStyle w:val="BodyText"/>
        <w:spacing w:after="0" w:line="240" w:lineRule="auto"/>
        <w:ind w:left="547"/>
        <w:jc w:val="thaiDistribute"/>
        <w:rPr>
          <w:rFonts w:ascii="Angsana New" w:hAnsi="Angsana New"/>
          <w:i/>
          <w:sz w:val="30"/>
          <w:szCs w:val="30"/>
        </w:rPr>
      </w:pPr>
    </w:p>
    <w:p w14:paraId="6C852629" w14:textId="4DB8F769" w:rsidR="009F1E77" w:rsidRPr="00757917" w:rsidRDefault="002437A0" w:rsidP="002437A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30"/>
          <w:szCs w:val="30"/>
        </w:rPr>
      </w:pPr>
      <w:r w:rsidRPr="00757917">
        <w:rPr>
          <w:rFonts w:ascii="Angsana New" w:hAnsi="Angsana New"/>
          <w:iCs/>
          <w:sz w:val="30"/>
          <w:szCs w:val="30"/>
          <w:cs/>
        </w:rPr>
        <w:t xml:space="preserve">ผลประโยชน์เมื่อเลิกจ้าง </w:t>
      </w:r>
    </w:p>
    <w:p w14:paraId="5ED7EAB0" w14:textId="72AA6EF5" w:rsidR="00482942" w:rsidRPr="00757917" w:rsidRDefault="002437A0" w:rsidP="002437A0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/>
          <w:i/>
          <w:sz w:val="30"/>
          <w:szCs w:val="30"/>
          <w:cs/>
        </w:rPr>
        <w:t>ผลประโยชน์เมื่อเลิกจ้างจะรับรู้เป็นค่าใช้จ่ายเมื่อวันใดวันหนึ่งต่อไปนี้เกิดขึ้นก่อน เมื่อกลุ่มบริษัทไม่สามารถยกเลิกข้อเสนอการให้ผลประโยชน์ดังกล่าวได้อีกต่อไป หรือเมื่อกลุ่มบริษัทรับรู้ต้นทุนสำหรับการปรับโครงสร้าง</w:t>
      </w:r>
      <w:r w:rsidR="00DB58C4" w:rsidRPr="00757917">
        <w:rPr>
          <w:rFonts w:ascii="Angsana New" w:hAnsi="Angsana New"/>
          <w:i/>
          <w:sz w:val="30"/>
          <w:szCs w:val="30"/>
        </w:rPr>
        <w:br/>
      </w:r>
      <w:r w:rsidRPr="00757917">
        <w:rPr>
          <w:rFonts w:ascii="Angsana New" w:hAnsi="Angsana New"/>
          <w:i/>
          <w:sz w:val="30"/>
          <w:szCs w:val="30"/>
          <w:cs/>
        </w:rPr>
        <w:t xml:space="preserve">หากระยะเวลาการจ่ายผลประโยชน์เกินกว่า </w:t>
      </w:r>
      <w:r w:rsidR="00460DDC" w:rsidRPr="00757917">
        <w:rPr>
          <w:rFonts w:ascii="Angsana New" w:hAnsi="Angsana New"/>
          <w:iCs/>
          <w:sz w:val="30"/>
          <w:szCs w:val="30"/>
        </w:rPr>
        <w:t>12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เดือนนับจากวันสิ้นรอบระยะเวลารายงาน ผลประโยชน์เมื่อเลิกจ้างจะถูกคิดลดกระแสเงินสด </w:t>
      </w:r>
    </w:p>
    <w:p w14:paraId="2CDFB522" w14:textId="6BF3910A" w:rsidR="00CC5C49" w:rsidRPr="00757917" w:rsidRDefault="00CC5C49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4"/>
          <w:szCs w:val="24"/>
        </w:rPr>
      </w:pPr>
    </w:p>
    <w:p w14:paraId="7A10268A" w14:textId="58A36A5A" w:rsidR="000B7869" w:rsidRPr="00757917" w:rsidRDefault="000B7869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4"/>
          <w:szCs w:val="24"/>
        </w:rPr>
      </w:pPr>
    </w:p>
    <w:p w14:paraId="1033E008" w14:textId="31264483" w:rsidR="000B7869" w:rsidRPr="00757917" w:rsidRDefault="000B7869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4"/>
          <w:szCs w:val="24"/>
        </w:rPr>
      </w:pPr>
    </w:p>
    <w:p w14:paraId="241F1282" w14:textId="5715D28D" w:rsidR="000B7869" w:rsidRPr="00757917" w:rsidRDefault="000B7869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4"/>
          <w:szCs w:val="24"/>
        </w:rPr>
      </w:pPr>
    </w:p>
    <w:p w14:paraId="7B3B5671" w14:textId="77777777" w:rsidR="000B7869" w:rsidRPr="00757917" w:rsidRDefault="000B7869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Cs/>
          <w:sz w:val="24"/>
          <w:szCs w:val="24"/>
        </w:rPr>
      </w:pPr>
    </w:p>
    <w:p w14:paraId="2352A0E2" w14:textId="33D52E7C" w:rsidR="009F1E77" w:rsidRPr="00757917" w:rsidRDefault="003221CD" w:rsidP="00FC4347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iCs/>
          <w:sz w:val="30"/>
          <w:szCs w:val="30"/>
          <w:cs/>
        </w:rPr>
        <w:lastRenderedPageBreak/>
        <w:t>ผลประโยชน์ระยะสั้นของพนักงาน</w:t>
      </w:r>
    </w:p>
    <w:p w14:paraId="2F5C6A52" w14:textId="5B00E806" w:rsidR="00482942" w:rsidRPr="00757917" w:rsidRDefault="003221CD" w:rsidP="003221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/>
          <w:i/>
          <w:sz w:val="30"/>
          <w:szCs w:val="30"/>
          <w:cs/>
        </w:rPr>
        <w:t>ผลประโยชน์ระยะสั้นของพนักงานรับรู้เป็นค่าใช้จ่ายเมื่อพนักงานทำงานให้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i/>
          <w:sz w:val="30"/>
          <w:szCs w:val="30"/>
          <w:cs/>
        </w:rPr>
        <w:t>หนี้สินรับรู้ด้วยมูลค่าที่คาดว่าจะจ่ายชำระ หาก</w:t>
      </w:r>
      <w:r w:rsidRPr="00757917">
        <w:rPr>
          <w:rFonts w:ascii="Angsana New" w:hAnsi="Angsana New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i/>
          <w:sz w:val="30"/>
          <w:szCs w:val="30"/>
          <w:cs/>
        </w:rPr>
        <w:t>มีภาระผูกพันตามกฎหมายหรือภาระผูกพันโดยอนุมานที่จะต้องจ่ายอันเป็นผลมาจากการที่พนักงานได้ทำงานให้ในอดีตและภาระผูกพันนี้สามารถประมาณได้อย่างสมเหตุสมผล</w:t>
      </w:r>
    </w:p>
    <w:p w14:paraId="0F911E89" w14:textId="77777777" w:rsidR="00782560" w:rsidRPr="00757917" w:rsidRDefault="00782560" w:rsidP="00DE4EB3">
      <w:pPr>
        <w:rPr>
          <w:rFonts w:asciiTheme="majorBidi" w:hAnsiTheme="majorBidi" w:cstheme="majorBidi"/>
          <w:sz w:val="22"/>
          <w:szCs w:val="22"/>
        </w:rPr>
      </w:pPr>
    </w:p>
    <w:p w14:paraId="4D4D25F7" w14:textId="77777777" w:rsidR="00595915" w:rsidRPr="00757917" w:rsidRDefault="00595915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ประมาณการหนี้สิน</w:t>
      </w:r>
    </w:p>
    <w:p w14:paraId="23B6576A" w14:textId="77777777" w:rsidR="00595915" w:rsidRPr="00757917" w:rsidRDefault="00595915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2"/>
          <w:szCs w:val="22"/>
        </w:rPr>
      </w:pPr>
    </w:p>
    <w:p w14:paraId="511309DD" w14:textId="375429AC" w:rsidR="0021210B" w:rsidRPr="00757917" w:rsidRDefault="00E50C65" w:rsidP="0021210B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sz w:val="30"/>
          <w:szCs w:val="30"/>
        </w:rPr>
      </w:pPr>
      <w:r w:rsidRPr="00757917">
        <w:rPr>
          <w:rFonts w:hint="cs"/>
          <w:sz w:val="30"/>
          <w:szCs w:val="30"/>
          <w:cs/>
        </w:rPr>
        <w:t>ประมาณการหนี้สินจะรับรู้ก็ต่อเมื่อกลุ่มบริษัทมีภาระผูกพันตามกฎหมายหรือภาระผูกพันจากการอนุมานที่เกิดขึ้นในปัจจุบันอันเป็นผลมาจากเหตุการณ์ในอดีตซึ่งสามารถประมาณจำนวนของภาระผูกพันได้อย่างน่าเชื่อถือ</w:t>
      </w:r>
      <w:r w:rsidRPr="00757917">
        <w:rPr>
          <w:sz w:val="30"/>
          <w:szCs w:val="30"/>
          <w:cs/>
        </w:rPr>
        <w:t xml:space="preserve"> </w:t>
      </w:r>
      <w:r w:rsidRPr="00757917">
        <w:rPr>
          <w:rFonts w:hint="cs"/>
          <w:sz w:val="30"/>
          <w:szCs w:val="30"/>
          <w:cs/>
        </w:rPr>
        <w:t>และมีความเป็นไปได้ค่อนข้างแน่นอนว่าประโยชน์เชิงเศรษฐกิจจะต้องถูกจ่ายไปเพื่อชำระภาระผูกพันดังกล่าว</w:t>
      </w:r>
      <w:r w:rsidR="00151A18" w:rsidRPr="00757917">
        <w:rPr>
          <w:sz w:val="30"/>
          <w:szCs w:val="30"/>
        </w:rPr>
        <w:t xml:space="preserve"> </w:t>
      </w:r>
      <w:r w:rsidR="00151A18" w:rsidRPr="00757917">
        <w:rPr>
          <w:rFonts w:hint="cs"/>
          <w:sz w:val="30"/>
          <w:szCs w:val="30"/>
          <w:cs/>
        </w:rPr>
        <w:t>ประมาณการหนี้สินพิจารณาจากการคิดลดกระแสเงินสดที่จะจ่ายในอนาคตโดยใช้อัตราคิดลดในตลาดปัจจุบันก่อนคำนึงถึงภาษีเงินได้</w:t>
      </w:r>
      <w:r w:rsidR="00151A18" w:rsidRPr="00757917">
        <w:rPr>
          <w:sz w:val="30"/>
          <w:szCs w:val="30"/>
          <w:cs/>
        </w:rPr>
        <w:t xml:space="preserve">  </w:t>
      </w:r>
      <w:r w:rsidR="00151A18" w:rsidRPr="00757917">
        <w:rPr>
          <w:rFonts w:hint="cs"/>
          <w:sz w:val="30"/>
          <w:szCs w:val="30"/>
          <w:cs/>
        </w:rPr>
        <w:t>เพื่อให้สะท้อนจำนวนที่อาจประเมินได้ในตลาดปัจจุบันซึ่งแปรไปตามเวลาและความเสี่ยงที่มีต่อหนี้สิน</w:t>
      </w:r>
      <w:r w:rsidR="00151A18" w:rsidRPr="00757917">
        <w:rPr>
          <w:sz w:val="30"/>
          <w:szCs w:val="30"/>
          <w:cs/>
        </w:rPr>
        <w:t xml:space="preserve">  </w:t>
      </w:r>
      <w:r w:rsidR="00151A18" w:rsidRPr="00757917">
        <w:rPr>
          <w:rFonts w:hint="cs"/>
          <w:sz w:val="30"/>
          <w:szCs w:val="30"/>
          <w:cs/>
        </w:rPr>
        <w:t>ประมาณการหนี้สิน</w:t>
      </w:r>
      <w:r w:rsidR="00151A18" w:rsidRPr="00757917">
        <w:rPr>
          <w:sz w:val="30"/>
          <w:szCs w:val="30"/>
          <w:cs/>
        </w:rPr>
        <w:t xml:space="preserve"> </w:t>
      </w:r>
      <w:r w:rsidR="00151A18" w:rsidRPr="00757917">
        <w:rPr>
          <w:rFonts w:hint="cs"/>
          <w:sz w:val="30"/>
          <w:szCs w:val="30"/>
          <w:cs/>
        </w:rPr>
        <w:t>ส่วนที่เพิ่มขึ้นเนื่องจากเวลาที่ผ่านไปรับรู้เป็นต้นทุนทางการเงิน</w:t>
      </w:r>
      <w:r w:rsidRPr="00757917">
        <w:rPr>
          <w:sz w:val="30"/>
          <w:szCs w:val="30"/>
          <w:cs/>
        </w:rPr>
        <w:t xml:space="preserve"> </w:t>
      </w:r>
    </w:p>
    <w:p w14:paraId="7B7C77D7" w14:textId="16CA0F61" w:rsidR="008970D9" w:rsidRPr="00757917" w:rsidRDefault="008970D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6441E323" w14:textId="6845B74E" w:rsidR="0021210B" w:rsidRPr="00757917" w:rsidRDefault="00A64C0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การวัดมูลค่ายุติธรร</w:t>
      </w:r>
      <w:r w:rsidR="0021210B"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ม</w:t>
      </w:r>
    </w:p>
    <w:p w14:paraId="55961C1A" w14:textId="77777777" w:rsidR="0021210B" w:rsidRPr="00757917" w:rsidRDefault="0021210B" w:rsidP="0021210B">
      <w:pPr>
        <w:rPr>
          <w:rFonts w:asciiTheme="majorBidi" w:hAnsiTheme="majorBidi" w:cstheme="majorBidi"/>
          <w:sz w:val="22"/>
          <w:szCs w:val="22"/>
          <w:lang w:val="th-TH" w:eastAsia="x-none"/>
        </w:rPr>
      </w:pPr>
    </w:p>
    <w:p w14:paraId="3E8FF129" w14:textId="3D6E229A" w:rsidR="00880B0B" w:rsidRPr="00757917" w:rsidRDefault="00880B0B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sz w:val="30"/>
          <w:szCs w:val="30"/>
        </w:rPr>
      </w:pPr>
      <w:r w:rsidRPr="00757917">
        <w:rPr>
          <w:rFonts w:ascii="Angsana New" w:hAnsi="Angsana New" w:hint="cs"/>
          <w:i/>
          <w:sz w:val="30"/>
          <w:szCs w:val="30"/>
          <w:cs/>
        </w:rPr>
        <w:t>มูลค่ายุติธรรม</w:t>
      </w:r>
      <w:r w:rsidR="00F64E9C" w:rsidRPr="00757917">
        <w:rPr>
          <w:rFonts w:ascii="Angsana New" w:hAnsi="Angsana New" w:hint="cs"/>
          <w:i/>
          <w:sz w:val="30"/>
          <w:szCs w:val="30"/>
          <w:cs/>
        </w:rPr>
        <w:t xml:space="preserve"> คือ</w:t>
      </w:r>
      <w:r w:rsidRPr="00757917">
        <w:rPr>
          <w:rFonts w:ascii="Angsana New" w:hAnsi="Angsana New" w:hint="cs"/>
          <w:i/>
          <w:sz w:val="30"/>
          <w:szCs w:val="30"/>
          <w:cs/>
        </w:rPr>
        <w:t xml:space="preserve"> ราคาที่จะได้รับ</w:t>
      </w:r>
      <w:r w:rsidR="00F64E9C" w:rsidRPr="00757917">
        <w:rPr>
          <w:rFonts w:ascii="Angsana New" w:hAnsi="Angsana New" w:hint="cs"/>
          <w:i/>
          <w:sz w:val="30"/>
          <w:szCs w:val="30"/>
          <w:cs/>
        </w:rPr>
        <w:t>ในตลาดหลัก</w:t>
      </w:r>
      <w:r w:rsidRPr="00757917">
        <w:rPr>
          <w:rFonts w:ascii="Angsana New" w:hAnsi="Angsana New" w:hint="cs"/>
          <w:i/>
          <w:sz w:val="30"/>
          <w:szCs w:val="30"/>
          <w:cs/>
        </w:rPr>
        <w:t>จากการขายสินทรัพย์หรือจะจ่ายเพื่อโอนหนี้สินในรายการที่เกิดขึ้นในส</w:t>
      </w:r>
      <w:r w:rsidRPr="00757917">
        <w:rPr>
          <w:rFonts w:hint="cs"/>
          <w:sz w:val="30"/>
          <w:szCs w:val="30"/>
          <w:cs/>
        </w:rPr>
        <w:t>ภาพปกติระหว่างผู้ร่วมตลาด ณ วันที่วัดมูลค่า</w:t>
      </w:r>
      <w:r w:rsidR="00BC53AA" w:rsidRPr="00757917">
        <w:rPr>
          <w:rFonts w:hint="cs"/>
          <w:sz w:val="30"/>
          <w:szCs w:val="30"/>
          <w:cs/>
        </w:rPr>
        <w:t>ในตลาดหลัก</w:t>
      </w:r>
      <w:r w:rsidRPr="00757917">
        <w:rPr>
          <w:rFonts w:hint="cs"/>
          <w:sz w:val="30"/>
          <w:szCs w:val="30"/>
          <w:cs/>
        </w:rPr>
        <w:t xml:space="preserve"> หรือตลาดที่ให้ประโยชน์สูงสุด</w:t>
      </w:r>
      <w:r w:rsidR="00BC53AA" w:rsidRPr="00757917">
        <w:rPr>
          <w:rFonts w:hint="cs"/>
          <w:sz w:val="30"/>
          <w:szCs w:val="30"/>
          <w:cs/>
        </w:rPr>
        <w:t xml:space="preserve"> (</w:t>
      </w:r>
      <w:r w:rsidR="00151A18" w:rsidRPr="00757917">
        <w:rPr>
          <w:rFonts w:hint="cs"/>
          <w:sz w:val="30"/>
          <w:szCs w:val="30"/>
          <w:cs/>
        </w:rPr>
        <w:t>หากไม่มีตลาดหลัก</w:t>
      </w:r>
      <w:r w:rsidR="00BC53AA" w:rsidRPr="00757917">
        <w:rPr>
          <w:rFonts w:hint="cs"/>
          <w:sz w:val="30"/>
          <w:szCs w:val="30"/>
          <w:cs/>
        </w:rPr>
        <w:t>)</w:t>
      </w:r>
      <w:r w:rsidR="00151A18" w:rsidRPr="00757917">
        <w:rPr>
          <w:sz w:val="30"/>
          <w:szCs w:val="30"/>
        </w:rPr>
        <w:t xml:space="preserve"> </w:t>
      </w:r>
      <w:r w:rsidR="00151A18" w:rsidRPr="00757917">
        <w:rPr>
          <w:rFonts w:hint="cs"/>
          <w:sz w:val="30"/>
          <w:szCs w:val="30"/>
          <w:cs/>
        </w:rPr>
        <w:t>ที่</w:t>
      </w:r>
      <w:r w:rsidRPr="00757917">
        <w:rPr>
          <w:rFonts w:hint="cs"/>
          <w:sz w:val="30"/>
          <w:szCs w:val="30"/>
          <w:cs/>
        </w:rPr>
        <w:t>กลุ่มบริษัท</w:t>
      </w:r>
      <w:r w:rsidR="00151A18" w:rsidRPr="00757917">
        <w:rPr>
          <w:rFonts w:hint="cs"/>
          <w:sz w:val="30"/>
          <w:szCs w:val="30"/>
          <w:cs/>
        </w:rPr>
        <w:t>สามารถเข้าถึงได้ในวันดังกล่าว</w:t>
      </w:r>
      <w:r w:rsidR="00151A18" w:rsidRPr="00757917">
        <w:rPr>
          <w:sz w:val="30"/>
          <w:szCs w:val="30"/>
          <w:cs/>
        </w:rPr>
        <w:t xml:space="preserve"> </w:t>
      </w:r>
      <w:r w:rsidR="00151A18" w:rsidRPr="00757917">
        <w:rPr>
          <w:rFonts w:hint="cs"/>
          <w:sz w:val="30"/>
          <w:szCs w:val="30"/>
          <w:cs/>
        </w:rPr>
        <w:t>มูลค่ายุติธรรมของหนี้สินสะท้อนผลกระทบของความเสี่ยงที่ไม่สามารถปฏิบัติตามข้อกำหนดของภาระผูกพัน</w:t>
      </w:r>
    </w:p>
    <w:p w14:paraId="3525C4E7" w14:textId="77777777" w:rsidR="006D3A9D" w:rsidRPr="00757917" w:rsidRDefault="006D3A9D" w:rsidP="009C4B75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</w:pPr>
    </w:p>
    <w:p w14:paraId="72A7ACCB" w14:textId="77777777" w:rsidR="00A64C0F" w:rsidRPr="00757917" w:rsidRDefault="00A64C0F" w:rsidP="00137276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 w:hint="cs"/>
          <w:i/>
          <w:sz w:val="30"/>
          <w:szCs w:val="30"/>
          <w:cs/>
        </w:rPr>
        <w:t>การวัดมูลค่ายุติธรรมของสินทรัพย์หรือหนี้สินกลุ่มบริษัทใช้ข้อมูลที่สามารถสังเกตได้ให้มากที่สุดเท่าที่จะทำได้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มูลค่ายุติธรรมเหล่านี้ถูกจัดประเภทในแต่ละลำดับชั้นของมูลค่ายุติธรรมตามข้อมูลที่ใช้ในการประเมินมูลค่า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ดังนี้</w:t>
      </w:r>
    </w:p>
    <w:p w14:paraId="259CCC4D" w14:textId="77777777" w:rsidR="00A64C0F" w:rsidRPr="00757917" w:rsidRDefault="00A64C0F" w:rsidP="0021210B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24"/>
          <w:szCs w:val="24"/>
        </w:rPr>
      </w:pPr>
    </w:p>
    <w:p w14:paraId="0B5676D3" w14:textId="3AE43074" w:rsidR="00A64C0F" w:rsidRPr="00757917" w:rsidRDefault="00A64C0F" w:rsidP="00074552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i/>
          <w:sz w:val="30"/>
          <w:szCs w:val="30"/>
        </w:rPr>
        <w:t>1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เป็นราคาเสนอซื้อขายในตลาดที่มีสภาพคล่องสำหรับสินทรัพย์หรือหนี้สินอย่างเดียวกัน</w:t>
      </w:r>
    </w:p>
    <w:p w14:paraId="0F192FC2" w14:textId="77080829" w:rsidR="00A64C0F" w:rsidRPr="00757917" w:rsidRDefault="00A64C0F" w:rsidP="00074552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clear" w:pos="1644"/>
          <w:tab w:val="clear" w:pos="1871"/>
        </w:tabs>
        <w:jc w:val="both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 w:hint="cs"/>
          <w:i/>
          <w:sz w:val="30"/>
          <w:szCs w:val="30"/>
          <w:cs/>
        </w:rPr>
        <w:t>ข้อมูล</w:t>
      </w:r>
      <w:r w:rsidR="00920C65" w:rsidRPr="00757917">
        <w:rPr>
          <w:rFonts w:ascii="Angsana New" w:hAnsi="Angsana New" w:hint="cs"/>
          <w:i/>
          <w:sz w:val="30"/>
          <w:szCs w:val="30"/>
          <w:cs/>
        </w:rPr>
        <w:t>ระดับ</w:t>
      </w:r>
      <w:r w:rsidR="00920C65" w:rsidRPr="00757917">
        <w:rPr>
          <w:rFonts w:ascii="Angsana New" w:hAnsi="Angsana New"/>
          <w:i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iCs/>
          <w:sz w:val="30"/>
          <w:szCs w:val="30"/>
        </w:rPr>
        <w:t>2</w:t>
      </w:r>
      <w:r w:rsidR="00920C65" w:rsidRPr="00757917">
        <w:rPr>
          <w:rFonts w:ascii="Angsana New" w:hAnsi="Angsana New"/>
          <w:i/>
          <w:sz w:val="30"/>
          <w:szCs w:val="30"/>
        </w:rPr>
        <w:t xml:space="preserve"> </w:t>
      </w:r>
      <w:r w:rsidR="00920C65" w:rsidRPr="00757917">
        <w:rPr>
          <w:rFonts w:ascii="Angsana New" w:hAnsi="Angsana New" w:hint="cs"/>
          <w:i/>
          <w:sz w:val="30"/>
          <w:szCs w:val="30"/>
          <w:cs/>
        </w:rPr>
        <w:t>เป็น</w:t>
      </w:r>
      <w:r w:rsidRPr="00757917">
        <w:rPr>
          <w:rFonts w:ascii="Angsana New" w:hAnsi="Angsana New" w:hint="cs"/>
          <w:i/>
          <w:sz w:val="30"/>
          <w:szCs w:val="30"/>
          <w:cs/>
        </w:rPr>
        <w:t>ข้อมูลอื่นที่สังเกตได้โดยตรงหรือโดยอ้อมสำหรับสินทรัพย์นั้นหรือหนี้สินนั้นนอกเหนือจากราคาเสนอซื้อขายซึ่งรวมอยู่ในข้อมูลระดับ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i/>
          <w:sz w:val="30"/>
          <w:szCs w:val="30"/>
        </w:rPr>
        <w:t>1</w:t>
      </w:r>
    </w:p>
    <w:p w14:paraId="5449D44E" w14:textId="576A984E" w:rsidR="00A64C0F" w:rsidRPr="00757917" w:rsidRDefault="00A64C0F" w:rsidP="00074552">
      <w:pPr>
        <w:pStyle w:val="ListParagraph"/>
        <w:numPr>
          <w:ilvl w:val="0"/>
          <w:numId w:val="34"/>
        </w:numPr>
        <w:tabs>
          <w:tab w:val="clear" w:pos="227"/>
          <w:tab w:val="clear" w:pos="454"/>
          <w:tab w:val="clear" w:pos="680"/>
          <w:tab w:val="left" w:pos="720"/>
        </w:tabs>
        <w:jc w:val="both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 w:hint="cs"/>
          <w:i/>
          <w:sz w:val="30"/>
          <w:szCs w:val="30"/>
          <w:cs/>
        </w:rPr>
        <w:t>ข้อมูลระดับ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i/>
          <w:sz w:val="30"/>
          <w:szCs w:val="30"/>
        </w:rPr>
        <w:t>3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ข้อมูลที่ใช้เป็นข้อมูลที่ไม่สามารถสังเกตได้สำหรับสินทรัพย์หรือหนี้สินนั้น</w:t>
      </w:r>
    </w:p>
    <w:p w14:paraId="6795ECD0" w14:textId="61C97535" w:rsidR="00920C65" w:rsidRPr="00757917" w:rsidRDefault="00A64C0F" w:rsidP="008970D9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 w:hint="cs"/>
          <w:i/>
          <w:sz w:val="30"/>
          <w:szCs w:val="30"/>
          <w:cs/>
        </w:rPr>
        <w:t>กลุ่มบริษัทรับรู้การโอนระหว่างลำดับชั้นของมูลค่ายุติธรรม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ณ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วันสิ้นรอบระยะเวลารายงานที่เกิดการโอนขึ้น</w:t>
      </w:r>
    </w:p>
    <w:p w14:paraId="08A26F63" w14:textId="5A97E97A" w:rsidR="00151A18" w:rsidRPr="00757917" w:rsidRDefault="00151A18" w:rsidP="008970D9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both"/>
        <w:rPr>
          <w:rFonts w:ascii="Angsana New" w:hAnsi="Angsana New"/>
          <w:i/>
          <w:sz w:val="30"/>
          <w:szCs w:val="30"/>
        </w:rPr>
      </w:pPr>
    </w:p>
    <w:p w14:paraId="10E4D639" w14:textId="13780B5D" w:rsidR="00151A18" w:rsidRPr="00757917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</w:rPr>
      </w:pPr>
      <w:r w:rsidRPr="00757917">
        <w:rPr>
          <w:rFonts w:ascii="Angsana New" w:hAnsi="Angsana New" w:hint="cs"/>
          <w:i/>
          <w:sz w:val="30"/>
          <w:szCs w:val="30"/>
          <w:cs/>
        </w:rPr>
        <w:t>หากสินทรัพย์หรือหนี้สินที่วัดมูลค่าด้วยมูลค่ายุติธรรมมีราคาเสนอซื้อและราคาเสนอขายกลุ่มบริษัทวัดมูลค่าสินทรัพย์และสถานะการเป็นสินทรัพย์ด้วยราคาเสนอซื้อ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และวัดมูลค่าหนี้สินและสถานะการเป็นหนี้สินด้วยราคาเสนอขาย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 </w:t>
      </w:r>
    </w:p>
    <w:p w14:paraId="7F58AACD" w14:textId="079D6746" w:rsidR="00151A18" w:rsidRPr="00757917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  <w:cs/>
        </w:rPr>
      </w:pPr>
    </w:p>
    <w:p w14:paraId="3C8F9204" w14:textId="53E48FB5" w:rsidR="00151A18" w:rsidRPr="00757917" w:rsidRDefault="00151A18" w:rsidP="00151A18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i/>
          <w:sz w:val="30"/>
          <w:szCs w:val="30"/>
          <w:cs/>
        </w:rPr>
      </w:pPr>
      <w:r w:rsidRPr="00757917">
        <w:rPr>
          <w:rFonts w:ascii="Angsana New" w:hAnsi="Angsana New" w:hint="cs"/>
          <w:i/>
          <w:sz w:val="30"/>
          <w:szCs w:val="30"/>
          <w:cs/>
        </w:rPr>
        <w:lastRenderedPageBreak/>
        <w:t>หลักฐานที่ดีที่สุดสำหรับมูลค่ายุติธรรมของเครื่องมือทางการเงิน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ณ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วันที่รับรู้รายการเมื่อเริ่มแรกคือราคาของการทำรายการ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เช่น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มูลค่ายุติธรรมของผลตอบแทนที่ให้หรือได้รับ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หากกลุ่มบริษัทพิจารณาว่ามูลค่ายุติธรรมของเครื่องมือทางการเงิน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ณ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วันที่รับรู้รายการเมื่อเริ่มแรกแตกต่างจากราคาของการทำรายการ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ทำให้เครื่องมือทางการเงินวัดมูลค่าเมื่อเริ่มแรกด้วยมูลค่ายุติธรรมปรับด้วยผลต่างระหว่างมูลค่ายุติธรรม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ณ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วันที่รับรู้รายการเมื่อเริ่มแรกและราคาของการทำรายการและรับรู้ในกำไรหรือขาดทุนทันที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เว้นแต่มูลค่ายุติธรรมที่ได้มาถูกจัดลำดับชั้นการวัดมูลค่ายุติธรรมอยู่ในระดับที่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i/>
          <w:sz w:val="30"/>
          <w:szCs w:val="30"/>
        </w:rPr>
        <w:t>3</w:t>
      </w:r>
      <w:r w:rsidRPr="00757917">
        <w:rPr>
          <w:rFonts w:ascii="Angsana New" w:hAnsi="Angsana New"/>
          <w:i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i/>
          <w:sz w:val="30"/>
          <w:szCs w:val="30"/>
          <w:cs/>
        </w:rPr>
        <w:t>ผลต่างดังกล่าวจะรับรู้เป็นรายการรอตัดบัญชีซึ่งจะรับรู้ในกำไรหรือขาดทุนด้วยเกณฑ์ที่เหมาะสมตลอดอายุของเครื่องมือทางการเงินหรือจนกว่ามูลค่ายุติธรรมมีการโอนเปลี่ยนลำดับชั้นหรือเมื่อรายการดังกล่าวสิ้นสุดลง</w:t>
      </w:r>
    </w:p>
    <w:p w14:paraId="6DB712B2" w14:textId="1D349C44" w:rsidR="00D54F92" w:rsidRPr="00757917" w:rsidRDefault="00D54F9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24"/>
          <w:szCs w:val="24"/>
          <w:cs/>
          <w:lang w:val="th-TH" w:eastAsia="x-none"/>
        </w:rPr>
      </w:pPr>
    </w:p>
    <w:p w14:paraId="15A1CC62" w14:textId="400DCC16" w:rsidR="00572AD2" w:rsidRPr="00757917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รายได้</w:t>
      </w:r>
    </w:p>
    <w:p w14:paraId="1D52CC51" w14:textId="3298FE06" w:rsidR="00B31076" w:rsidRPr="00757917" w:rsidRDefault="00B31076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9208044" w14:textId="77777777" w:rsidR="00506D42" w:rsidRPr="00757917" w:rsidRDefault="00506D42" w:rsidP="00506D4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รายได้รับรู้เมื่อลูกค้ามีอำนาจควบคุมในสินค้าหรือบริการด้วยจำนวนเงินที่สะท้อนถึงสิ่งตอบแทนที่กลุ่มบริษัทคาดว่าจะมีสิทธิได้รับซึ่งไม่รวมจำนวนเงินที่เก็บแทนบุคคลที่สาม รายได้ที่รับรู้ไม่รวมภาษีมูลค่าเพิ่มแสดงสุทธิจากส่วนลดการค้า</w:t>
      </w:r>
      <w:r w:rsidRPr="00757917">
        <w:rPr>
          <w:rFonts w:ascii="Angsana New" w:hAnsi="Angsana New"/>
          <w:sz w:val="30"/>
          <w:szCs w:val="30"/>
        </w:rPr>
        <w:t xml:space="preserve"> </w:t>
      </w:r>
    </w:p>
    <w:p w14:paraId="32560592" w14:textId="77777777" w:rsidR="00506D42" w:rsidRPr="00757917" w:rsidRDefault="00506D42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1B31577" w14:textId="2690D547" w:rsidR="005F4904" w:rsidRPr="00757917" w:rsidRDefault="005F4904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รายได้</w:t>
      </w:r>
      <w:r w:rsidR="00FC1127" w:rsidRPr="00757917">
        <w:rPr>
          <w:rFonts w:ascii="Angsana New" w:hAnsi="Angsana New" w:hint="cs"/>
          <w:sz w:val="30"/>
          <w:szCs w:val="30"/>
          <w:cs/>
        </w:rPr>
        <w:t>จากการขายอสังหาริมทรัพย์</w:t>
      </w:r>
      <w:r w:rsidRPr="00757917">
        <w:rPr>
          <w:rFonts w:ascii="Angsana New" w:hAnsi="Angsana New" w:hint="cs"/>
          <w:sz w:val="30"/>
          <w:szCs w:val="30"/>
          <w:cs/>
        </w:rPr>
        <w:t>จะรับรู้</w:t>
      </w:r>
      <w:r w:rsidRPr="00757917">
        <w:rPr>
          <w:rFonts w:ascii="Angsana New" w:hAnsi="Angsana New"/>
          <w:sz w:val="30"/>
          <w:szCs w:val="30"/>
          <w:cs/>
        </w:rPr>
        <w:t>เมื่ออำนาจในการควบคุม ความเสี่ยง และผลตอบแทนที่มีนัยสำคัญของ</w:t>
      </w:r>
      <w:r w:rsidRPr="00757917">
        <w:rPr>
          <w:rFonts w:ascii="Angsana New" w:hAnsi="Angsana New" w:hint="cs"/>
          <w:sz w:val="30"/>
          <w:szCs w:val="30"/>
          <w:cs/>
        </w:rPr>
        <w:t>ความเป็นเจ้า</w:t>
      </w:r>
      <w:r w:rsidRPr="00757917">
        <w:rPr>
          <w:rFonts w:ascii="Angsana New" w:hAnsi="Angsana New"/>
          <w:sz w:val="30"/>
          <w:szCs w:val="30"/>
          <w:cs/>
        </w:rPr>
        <w:t>ของ</w:t>
      </w:r>
      <w:r w:rsidRPr="00757917">
        <w:rPr>
          <w:rFonts w:ascii="Angsana New" w:hAnsi="Angsana New" w:hint="cs"/>
          <w:sz w:val="30"/>
          <w:szCs w:val="30"/>
          <w:cs/>
        </w:rPr>
        <w:t>อสังหาริมทรัพย์พัฒนาเพื่อขาย</w:t>
      </w:r>
      <w:r w:rsidRPr="00757917">
        <w:rPr>
          <w:rFonts w:ascii="Angsana New" w:hAnsi="Angsana New"/>
          <w:sz w:val="30"/>
          <w:szCs w:val="30"/>
          <w:cs/>
        </w:rPr>
        <w:t>ถูกโอนให้กับผู้ซื้อในคราวเดียว</w:t>
      </w:r>
      <w:r w:rsidR="008242B9" w:rsidRPr="00757917">
        <w:rPr>
          <w:rFonts w:ascii="Angsana New" w:hAnsi="Angsana New" w:hint="cs"/>
          <w:sz w:val="30"/>
          <w:szCs w:val="30"/>
          <w:cs/>
        </w:rPr>
        <w:t>ด้วยจำนวนเงินที่สะท้อนถึงสิ่งตอบแทนที่กลุ่มบริษัทคาดว่าจะมีสิทธิได้รับสุทธิจากส่วนลด</w:t>
      </w:r>
    </w:p>
    <w:p w14:paraId="1E4B3061" w14:textId="77777777" w:rsidR="005F4904" w:rsidRPr="00757917" w:rsidRDefault="005F4904" w:rsidP="005F4904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p w14:paraId="458BAAEA" w14:textId="02759970" w:rsidR="005F4904" w:rsidRPr="00757917" w:rsidRDefault="005F4904" w:rsidP="005F490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เงินมัดจำและเงินงวดของอสังหาริมทรัพย์ที่ขายซึ่งได้รับจากลูกค้าก่อนวันที่รับรู้รายได้แสดงเป็นหนี้สินตามสัญญาในรายการเจ้าหนี้อื่นในงบแสดงฐานะทางการเงิน เงินมัดจำและเงินงวดจะรับรู้เป็นรายได้เมื่อกลุ่มบริษัทโอนการควบคุมในอสังหาริมทรัพย์ให้กับลูกค้า กลุ่มบริษัทใช้ข้อผ่อนปรนในทางปฏิบัติที่ไม่ปรับปรุงสิ่งตอบแทนด้วยผลกระทบที่เกิดจากการมีองค์ประกอบของการจัดหาเงินที่มีนัยสำคัญ หากระยะเวลาของการจัดหาเงินน้อยกว่าหรือเท่ากับ </w:t>
      </w:r>
      <w:r w:rsidR="00460DDC" w:rsidRPr="00757917">
        <w:rPr>
          <w:rFonts w:ascii="Angsana New" w:hAnsi="Angsana New" w:hint="cs"/>
          <w:sz w:val="30"/>
          <w:szCs w:val="30"/>
        </w:rPr>
        <w:t>12</w:t>
      </w:r>
      <w:r w:rsidRPr="00757917">
        <w:rPr>
          <w:rFonts w:ascii="Angsana New" w:hAnsi="Angsana New" w:hint="cs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เดือน</w:t>
      </w:r>
    </w:p>
    <w:p w14:paraId="370BFEE6" w14:textId="77777777" w:rsidR="006020E2" w:rsidRPr="00757917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62715903" w14:textId="4458E101" w:rsidR="00364A74" w:rsidRPr="00757917" w:rsidRDefault="006020E2" w:rsidP="00E97B59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รายได้ค่าเช่าและค่าบริการประกอบด้วย รายได้ค่าเช่าและค่าบริการที่เกี่ยวข้องในอสังหาริมทรัพย์เพื่อการลงทุนและรายได้จากธุรกิจการให้บริการอาคารพักอาศัย</w:t>
      </w:r>
    </w:p>
    <w:p w14:paraId="20BCB7A9" w14:textId="77777777" w:rsidR="00CC3AC7" w:rsidRPr="00757917" w:rsidRDefault="00CC3AC7" w:rsidP="00E97B59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99DC89D" w14:textId="29DC6875" w:rsidR="00477616" w:rsidRPr="00757917" w:rsidRDefault="006020E2" w:rsidP="00477616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pacing w:val="4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>รายได้ค่าเช่าที่เกี่ยวข้องในอสังหาริมทรัพย์เพื่อการลงทุนรับรู้ในกำไรหรือขาดทุนโดยวิธีเส้นตรงตลอดอายุสัญญา</w:t>
      </w:r>
      <w:r w:rsidRPr="00757917">
        <w:rPr>
          <w:rFonts w:ascii="Angsana New" w:hAnsi="Angsana New"/>
          <w:spacing w:val="4"/>
          <w:sz w:val="30"/>
          <w:szCs w:val="30"/>
          <w:cs/>
        </w:rPr>
        <w:t>เช่า ค่าใช้จ่ายเริ่มแรกที่เกิดขึ้นเป็นการเฉพาะ</w:t>
      </w:r>
      <w:r w:rsidRPr="00757917">
        <w:rPr>
          <w:rFonts w:ascii="Angsana New" w:hAnsi="Angsana New"/>
          <w:spacing w:val="6"/>
          <w:sz w:val="30"/>
          <w:szCs w:val="30"/>
          <w:cs/>
        </w:rPr>
        <w:t>เพื่อให้เกิดสัญญาเช่ารับรู้เป็นส่วนหนึ่งของค่าเช่าทั้งสิ้นตามสัญญ</w:t>
      </w:r>
      <w:r w:rsidR="00477616" w:rsidRPr="00757917">
        <w:rPr>
          <w:rFonts w:ascii="Angsana New" w:hAnsi="Angsana New" w:hint="cs"/>
          <w:spacing w:val="6"/>
          <w:sz w:val="30"/>
          <w:szCs w:val="30"/>
          <w:cs/>
        </w:rPr>
        <w:t>า</w:t>
      </w:r>
    </w:p>
    <w:p w14:paraId="136992C7" w14:textId="1B39FB61" w:rsidR="006020E2" w:rsidRPr="00757917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ค่าเช่าที่อาจเกิดขึ้นรับรู้เป็นรายได้ในรอบระยะเวลาบัญชีซึ่งค่าเช่านั้นเกิดขึ้น รายได้ที่รับรู้แล้วแต่ยังไม่ถึงกำหนดชำระตามสัญญาเช่าดำเนินงาน</w:t>
      </w:r>
      <w:r w:rsidR="00145A89" w:rsidRPr="00757917">
        <w:rPr>
          <w:rFonts w:ascii="Angsana New" w:hAnsi="Angsana New" w:hint="cs"/>
          <w:sz w:val="30"/>
          <w:szCs w:val="30"/>
          <w:cs/>
        </w:rPr>
        <w:t>บันทึกเป็น</w:t>
      </w:r>
      <w:r w:rsidRPr="00757917">
        <w:rPr>
          <w:rFonts w:ascii="Angsana New" w:hAnsi="Angsana New"/>
          <w:sz w:val="30"/>
          <w:szCs w:val="30"/>
          <w:cs/>
        </w:rPr>
        <w:t xml:space="preserve"> “ลูกหนี้ตามสัญญาเช่าดำเนินงานที่ยังไม่เรียกชำระ</w:t>
      </w:r>
      <w:r w:rsidRPr="00757917">
        <w:rPr>
          <w:rFonts w:ascii="Angsana New" w:hAnsi="Angsana New" w:hint="eastAsia"/>
          <w:sz w:val="30"/>
          <w:szCs w:val="30"/>
          <w:cs/>
        </w:rPr>
        <w:t>”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145A89" w:rsidRPr="00757917">
        <w:rPr>
          <w:rFonts w:ascii="Angsana New" w:hAnsi="Angsana New" w:hint="cs"/>
          <w:sz w:val="30"/>
          <w:szCs w:val="30"/>
          <w:cs/>
        </w:rPr>
        <w:t>ซึ่งแสดงรวมอยู่ในลูกหนี้การค้า</w:t>
      </w:r>
    </w:p>
    <w:p w14:paraId="3FFD0C1C" w14:textId="77777777" w:rsidR="00E21BCD" w:rsidRPr="00757917" w:rsidRDefault="00E21BCD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รายได้สิทธิการเช่ารอการตัดบัญชีเป็นรายได้โดยวิธีเส้นตรงตลอดอายุสัญญาเช่า</w:t>
      </w:r>
    </w:p>
    <w:p w14:paraId="360A3F2C" w14:textId="77777777" w:rsidR="00137276" w:rsidRPr="00757917" w:rsidRDefault="00137276" w:rsidP="0047761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jc w:val="thaiDistribute"/>
        <w:rPr>
          <w:rFonts w:ascii="Angsana New" w:hAnsi="Angsana New"/>
          <w:sz w:val="24"/>
          <w:szCs w:val="24"/>
          <w:cs/>
        </w:rPr>
      </w:pPr>
    </w:p>
    <w:p w14:paraId="6B478AB0" w14:textId="651E0287" w:rsidR="00C03318" w:rsidRPr="00757917" w:rsidRDefault="006020E2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รายได้จากธุรกิจ</w:t>
      </w:r>
      <w:r w:rsidR="00192578" w:rsidRPr="00757917">
        <w:rPr>
          <w:rFonts w:ascii="Angsana New" w:hAnsi="Angsana New" w:hint="cs"/>
          <w:sz w:val="30"/>
          <w:szCs w:val="30"/>
          <w:cs/>
        </w:rPr>
        <w:t>โรงแรม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192578" w:rsidRPr="00757917">
        <w:rPr>
          <w:rFonts w:ascii="Angsana New" w:hAnsi="Angsana New" w:hint="cs"/>
          <w:sz w:val="30"/>
          <w:szCs w:val="30"/>
          <w:cs/>
        </w:rPr>
        <w:t>ประกอบด้วย</w:t>
      </w:r>
      <w:r w:rsidRPr="00757917">
        <w:rPr>
          <w:rFonts w:ascii="Angsana New" w:hAnsi="Angsana New"/>
          <w:sz w:val="30"/>
          <w:szCs w:val="30"/>
          <w:cs/>
        </w:rPr>
        <w:t>ค่าห้อง</w:t>
      </w:r>
      <w:r w:rsidR="00192578" w:rsidRPr="00757917">
        <w:rPr>
          <w:rFonts w:ascii="Angsana New" w:hAnsi="Angsana New" w:hint="cs"/>
          <w:sz w:val="30"/>
          <w:szCs w:val="30"/>
          <w:cs/>
        </w:rPr>
        <w:t>พัก</w:t>
      </w:r>
      <w:r w:rsidRPr="00757917">
        <w:rPr>
          <w:rFonts w:ascii="Angsana New" w:hAnsi="Angsana New"/>
          <w:sz w:val="30"/>
          <w:szCs w:val="30"/>
          <w:cs/>
        </w:rPr>
        <w:t xml:space="preserve"> ค่าอาหารและเครื่องดื่ม และรายได้ค่าบริการอื่น บันทึกเป็นรายได้เมื่อแขกเข้าพักในห้อง มีการขายอาหารและเครื่องดื่มและเมื่อมีการให้บริการแล้ว</w:t>
      </w:r>
    </w:p>
    <w:p w14:paraId="35A74850" w14:textId="77777777" w:rsidR="002A49C6" w:rsidRPr="00757917" w:rsidRDefault="002A49C6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i/>
          <w:iCs/>
          <w:sz w:val="24"/>
          <w:szCs w:val="24"/>
        </w:rPr>
      </w:pPr>
    </w:p>
    <w:p w14:paraId="45121CDC" w14:textId="32A07075" w:rsidR="00C03318" w:rsidRPr="00757917" w:rsidRDefault="00C03318" w:rsidP="002A49C6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รายได้จากการให้บริการรับรู้ตลอดช่วงเวลาหนึ่งเมื่อได้ให้บริการ ต้นทุนที่เกี่ยวข้องรับรู้ในกำไรหรือขาดทุนเมื่อเกิดขึ้น</w:t>
      </w:r>
    </w:p>
    <w:p w14:paraId="7908E113" w14:textId="77777777" w:rsidR="003B38B6" w:rsidRPr="00757917" w:rsidRDefault="003B38B6" w:rsidP="00C61F93">
      <w:pPr>
        <w:tabs>
          <w:tab w:val="clear" w:pos="454"/>
          <w:tab w:val="clear" w:pos="680"/>
          <w:tab w:val="clear" w:pos="907"/>
          <w:tab w:val="left" w:pos="426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64AF91E8" w14:textId="77777777" w:rsidR="003B38B6" w:rsidRPr="00757917" w:rsidRDefault="003B38B6" w:rsidP="003B38B6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รายได้จากการลงทุนประกอบด้วยเงินปันผลและดอกเบี้ยรับจากการลงทุนและเงินฝากธนาคาร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โดยเงินปันผลรับบันทึกในกำไรหรือขาดทุนในวันที่กลุ่มบริษัท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มีสิทธิได้รับเงินปันผล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และดอกเบี้ยรับ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บันทึกในกำไรขาดทุนตามเกณฑ์คงค้าง</w:t>
      </w:r>
    </w:p>
    <w:p w14:paraId="37B477CB" w14:textId="13587ED8" w:rsidR="00731948" w:rsidRPr="00757917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Cs/>
          <w:sz w:val="24"/>
          <w:szCs w:val="24"/>
          <w:cs/>
        </w:rPr>
      </w:pPr>
    </w:p>
    <w:p w14:paraId="62D8C1A1" w14:textId="77777777" w:rsidR="00657BDF" w:rsidRPr="00757917" w:rsidRDefault="00657BDF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ต้นทุนการขายอสังหาริมทรัพย์</w:t>
      </w:r>
    </w:p>
    <w:p w14:paraId="308919F3" w14:textId="77777777" w:rsidR="00863173" w:rsidRPr="00757917" w:rsidRDefault="00863173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40"/>
        <w:jc w:val="thaiDistribute"/>
        <w:rPr>
          <w:rFonts w:ascii="Angsana New" w:hAnsi="Angsana New"/>
          <w:sz w:val="24"/>
          <w:szCs w:val="24"/>
        </w:rPr>
      </w:pPr>
    </w:p>
    <w:p w14:paraId="16B55EAA" w14:textId="453245FC" w:rsidR="00657BDF" w:rsidRPr="00757917" w:rsidRDefault="00657BDF" w:rsidP="00657BDF">
      <w:pPr>
        <w:pStyle w:val="BodyText2"/>
        <w:ind w:left="518"/>
        <w:jc w:val="thaiDistribute"/>
      </w:pPr>
      <w:r w:rsidRPr="00757917">
        <w:rPr>
          <w:cs/>
        </w:rPr>
        <w:t xml:space="preserve">ต้นทุนการขายบ้านพร้อมที่ดินประกอบด้วยต้นทุนที่ดิน ค่าถมที่ดิน </w:t>
      </w:r>
      <w:r w:rsidR="00F64E9C" w:rsidRPr="00757917">
        <w:rPr>
          <w:rFonts w:hint="cs"/>
          <w:cs/>
        </w:rPr>
        <w:t xml:space="preserve">ต้นทุนค่าพนักงานที่เกี่ยวข้องกับการก่อสร้าง  </w:t>
      </w:r>
      <w:r w:rsidRPr="00757917">
        <w:rPr>
          <w:cs/>
        </w:rPr>
        <w:t>ค่าออกแบบ ค่าสาธารณูปโภค ค่าก่อสร้าง</w:t>
      </w:r>
      <w:r w:rsidR="00731948" w:rsidRPr="00757917">
        <w:rPr>
          <w:rFonts w:hint="cs"/>
          <w:cs/>
        </w:rPr>
        <w:t xml:space="preserve"> </w:t>
      </w:r>
      <w:r w:rsidRPr="00757917">
        <w:rPr>
          <w:cs/>
        </w:rPr>
        <w:t>ต้นทุนการกู้ยืมและค่าใช้จ่ายอื่นที่เกี่ยวข้อง</w:t>
      </w:r>
    </w:p>
    <w:p w14:paraId="6D08DFEA" w14:textId="77777777" w:rsidR="007B7B13" w:rsidRPr="00757917" w:rsidRDefault="007B7B13" w:rsidP="00657BDF">
      <w:pPr>
        <w:pStyle w:val="BodyText2"/>
        <w:ind w:left="518"/>
        <w:jc w:val="thaiDistribute"/>
        <w:rPr>
          <w:sz w:val="24"/>
          <w:szCs w:val="24"/>
          <w:cs/>
        </w:rPr>
      </w:pPr>
    </w:p>
    <w:p w14:paraId="00BF4757" w14:textId="2B585C19" w:rsidR="00657BDF" w:rsidRPr="00757917" w:rsidRDefault="00657BDF" w:rsidP="00657BDF">
      <w:pPr>
        <w:pStyle w:val="BodyText2"/>
        <w:ind w:left="518"/>
        <w:jc w:val="thaiDistribute"/>
      </w:pPr>
      <w:r w:rsidRPr="00757917">
        <w:rPr>
          <w:cs/>
        </w:rPr>
        <w:t xml:space="preserve">ในการคำนวณหาต้นทุนการขายบ้านพร้อมที่ดิน บริษัทย่อยได้ทำการแบ่งสรรต้นทุนการพัฒนาทั้งที่คาดว่าจะเกิดขึ้น </w:t>
      </w:r>
      <w:r w:rsidR="00042162" w:rsidRPr="00757917">
        <w:rPr>
          <w:rFonts w:hint="cs"/>
          <w:cs/>
        </w:rPr>
        <w:t>(</w:t>
      </w:r>
      <w:r w:rsidRPr="00757917">
        <w:rPr>
          <w:cs/>
        </w:rPr>
        <w:t>โดยคำนึงถึงต้นทุนที่จะเกิดขึ้นจริงด้วย) ตามเกณฑ์พื้นที่ขาย</w:t>
      </w:r>
    </w:p>
    <w:p w14:paraId="77D1FFAC" w14:textId="77777777" w:rsidR="002C051C" w:rsidRPr="00757917" w:rsidRDefault="002C051C" w:rsidP="00657BDF">
      <w:pPr>
        <w:pStyle w:val="BodyText2"/>
        <w:ind w:left="518"/>
        <w:jc w:val="thaiDistribute"/>
      </w:pPr>
    </w:p>
    <w:p w14:paraId="0E7B6380" w14:textId="3E975E80" w:rsidR="00657BDF" w:rsidRPr="00757917" w:rsidRDefault="00657BDF" w:rsidP="00657BDF">
      <w:pPr>
        <w:pStyle w:val="BodyText2"/>
        <w:ind w:left="518"/>
        <w:jc w:val="thaiDistribute"/>
      </w:pPr>
      <w:r w:rsidRPr="00757917">
        <w:rPr>
          <w:cs/>
        </w:rPr>
        <w:t>ค่าใช้จ่ายที่เกี่ยวข้องกับการขาย เช่น ค่าภาษีธุรกิจเฉพาะ ค่าธรรมเนียมการโอนกรรมสิทธิ์ บันทึกเป็นค่าใช้จ่ายเมื่อมีการขาย</w:t>
      </w:r>
    </w:p>
    <w:p w14:paraId="50112AF7" w14:textId="4E83A618" w:rsidR="008B1569" w:rsidRPr="00757917" w:rsidRDefault="008B15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 w:eastAsia="x-none"/>
        </w:rPr>
      </w:pPr>
    </w:p>
    <w:p w14:paraId="686CAEE3" w14:textId="771ECD33" w:rsidR="00303463" w:rsidRPr="00757917" w:rsidRDefault="00303463" w:rsidP="0030346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ดอกเบี้ย</w:t>
      </w:r>
    </w:p>
    <w:p w14:paraId="73B32598" w14:textId="3AB63307" w:rsidR="00303463" w:rsidRPr="00757917" w:rsidRDefault="00303463" w:rsidP="00303463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8C51B4D" w14:textId="6F1E03B0" w:rsidR="00303463" w:rsidRPr="00757917" w:rsidRDefault="00303463" w:rsidP="00303463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นโยบายการบัญชีที่ถือปฏิบัติตั้งแต่วันที่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="000B7869" w:rsidRPr="00757917">
        <w:rPr>
          <w:rFonts w:ascii="Angsana New" w:hAnsi="Angsana New"/>
          <w:b/>
          <w:bCs/>
          <w:i/>
          <w:iCs/>
          <w:sz w:val="30"/>
          <w:szCs w:val="30"/>
        </w:rPr>
        <w:t>1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ตุลาคม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="000B7869" w:rsidRPr="00757917">
        <w:rPr>
          <w:rFonts w:ascii="Angsana New" w:hAnsi="Angsana New"/>
          <w:b/>
          <w:bCs/>
          <w:i/>
          <w:iCs/>
          <w:sz w:val="30"/>
          <w:szCs w:val="30"/>
        </w:rPr>
        <w:t>2563</w:t>
      </w:r>
    </w:p>
    <w:p w14:paraId="0CB5178B" w14:textId="77777777" w:rsidR="00303463" w:rsidRPr="00757917" w:rsidRDefault="00303463" w:rsidP="00303463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A54D650" w14:textId="77777777" w:rsidR="00303463" w:rsidRPr="00757917" w:rsidRDefault="00303463" w:rsidP="00303463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ดอกเบี้ยรับและดอกเบี้ยจ่ายรับรู้ในกำไรหรือขาดทุนด้วยวิธีดอกเบี้ยที่แท้จริง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ในการคำนวณดอกเบี้ยรับและดอกเบี้ยจ่าย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อัตราดอกเบี้ยที่แท้จริงจะนำมาใช้กับมูลค่าตามบัญชีขั้นต้นของสินทรัพย์</w:t>
      </w:r>
      <w:r w:rsidRPr="00757917">
        <w:rPr>
          <w:rFonts w:ascii="Angsana New" w:hAnsi="Angsana New"/>
          <w:sz w:val="30"/>
          <w:szCs w:val="30"/>
          <w:cs/>
        </w:rPr>
        <w:t xml:space="preserve"> (</w:t>
      </w:r>
      <w:r w:rsidRPr="00757917">
        <w:rPr>
          <w:rFonts w:ascii="Angsana New" w:hAnsi="Angsana New" w:hint="cs"/>
          <w:sz w:val="30"/>
          <w:szCs w:val="30"/>
          <w:cs/>
        </w:rPr>
        <w:t>เมื่อสินทรัพย์ไม่มีการด้อยค่าด้านเครดิต</w:t>
      </w:r>
      <w:r w:rsidRPr="00757917">
        <w:rPr>
          <w:rFonts w:ascii="Angsana New" w:hAnsi="Angsana New"/>
          <w:sz w:val="30"/>
          <w:szCs w:val="30"/>
          <w:cs/>
        </w:rPr>
        <w:t xml:space="preserve">) </w:t>
      </w:r>
      <w:r w:rsidRPr="00757917">
        <w:rPr>
          <w:rFonts w:ascii="Angsana New" w:hAnsi="Angsana New" w:hint="cs"/>
          <w:sz w:val="30"/>
          <w:szCs w:val="30"/>
          <w:cs/>
        </w:rPr>
        <w:t>หรือราคาทุนตัดจำหน่ายของหนี้สิน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อย่างไรก็ตามสำหรับสินทรัพย์ทางการเงินที่มีการด้อยค่าด้านเครดิตภายหลังการรับรู้เมื่อเริ่มแรก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รายได้ดอกเบี้ยจะคำนวณโดยการใช้อัตราดอกเบี้ยที่แท้จริงกับราคาทุนตัดจำหน่ายของสินทรัพย์ทางการเง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หากสินทรัพย์ไม่มีการด้อยค่าด้านเครดิตอีกต่อไป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การคำนวณรายได้ดอกเบี้ยจะเปลี่ยนกลับไปคำนวณจากมูลค่าตามบัญชีขั้นต้นของสินทรัพย์</w:t>
      </w:r>
    </w:p>
    <w:p w14:paraId="1657AFDC" w14:textId="39C4D09B" w:rsidR="00303463" w:rsidRPr="00757917" w:rsidRDefault="00303463" w:rsidP="00303463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นโยบายการบัญชีที่ถือปฏิบัติก่อนวันที่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="000B7869" w:rsidRPr="00757917">
        <w:rPr>
          <w:rFonts w:ascii="Angsana New" w:hAnsi="Angsana New"/>
          <w:b/>
          <w:bCs/>
          <w:i/>
          <w:iCs/>
          <w:sz w:val="30"/>
          <w:szCs w:val="30"/>
        </w:rPr>
        <w:t>1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ตุลาคม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  <w:r w:rsidR="000B7869" w:rsidRPr="00757917">
        <w:rPr>
          <w:rFonts w:ascii="Angsana New" w:hAnsi="Angsana New"/>
          <w:b/>
          <w:bCs/>
          <w:i/>
          <w:iCs/>
          <w:sz w:val="30"/>
          <w:szCs w:val="30"/>
        </w:rPr>
        <w:t>2563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 </w:t>
      </w:r>
    </w:p>
    <w:p w14:paraId="3D024032" w14:textId="77777777" w:rsidR="00303463" w:rsidRPr="00757917" w:rsidRDefault="00303463" w:rsidP="00303463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AD0624A" w14:textId="1A659DA0" w:rsidR="00303463" w:rsidRPr="00757917" w:rsidRDefault="00303463" w:rsidP="00303463">
      <w:pPr>
        <w:tabs>
          <w:tab w:val="clear" w:pos="227"/>
          <w:tab w:val="clear" w:pos="454"/>
          <w:tab w:val="clear" w:pos="680"/>
          <w:tab w:val="left" w:pos="720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t>ดอกเบี้ยรับรับรู้ในกำไรหรือขาดทุนในอัตราที่ระบุในสัญญา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ดอกเบี้ยจ่ายและค่าใช้จ่ายในทำนองเดียวกันบันทึกในกำไรหรือขาดทุนในงวดที่ค่าใช้จ่ายดังกล่าวเกิดขึ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ยกเว้นในกรณีที่มีการบันทึกเป็นต้นทุนส่วนหนึ่งของสินทรัพย์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อันเป็นผลมาจากการใช้เวลายาวนานในการจัดหา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ก่อสร้าง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หรือการผลิตสินทรัพย์ดังกล่าวก่อนที่จะนำมาใช้เองหรือเพื่อขาย</w:t>
      </w:r>
    </w:p>
    <w:p w14:paraId="7F80F2CF" w14:textId="205E2583" w:rsidR="00731948" w:rsidRPr="00757917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th-TH" w:eastAsia="x-none"/>
        </w:rPr>
      </w:pPr>
    </w:p>
    <w:p w14:paraId="514427DF" w14:textId="77777777" w:rsidR="00572AD2" w:rsidRPr="00757917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ภาษีเงินได้</w:t>
      </w:r>
    </w:p>
    <w:p w14:paraId="3EBA70E6" w14:textId="77777777" w:rsidR="00572AD2" w:rsidRPr="00757917" w:rsidRDefault="00572AD2" w:rsidP="00572A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4"/>
          <w:szCs w:val="24"/>
        </w:rPr>
      </w:pPr>
    </w:p>
    <w:p w14:paraId="118A0E0F" w14:textId="5F902835" w:rsidR="00657BDF" w:rsidRPr="00757917" w:rsidRDefault="00657BDF" w:rsidP="00657BD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hint="cs"/>
          <w:sz w:val="30"/>
          <w:szCs w:val="30"/>
          <w:cs/>
        </w:rPr>
        <w:t>ค่าใช้จ่ายภาษีเงินได้สำหรับปีประกอบด้วยภาษีเงินได้ของ</w:t>
      </w:r>
      <w:r w:rsidR="00870CE2" w:rsidRPr="00757917">
        <w:rPr>
          <w:rFonts w:hint="cs"/>
          <w:sz w:val="30"/>
          <w:szCs w:val="30"/>
          <w:cs/>
        </w:rPr>
        <w:t>ปี</w:t>
      </w:r>
      <w:r w:rsidRPr="00757917">
        <w:rPr>
          <w:rFonts w:hint="cs"/>
          <w:sz w:val="30"/>
          <w:szCs w:val="30"/>
          <w:cs/>
        </w:rPr>
        <w:t>ปัจจุบันและภาษีเงินได้รอการตัดบัญชี</w:t>
      </w:r>
      <w:r w:rsidR="00B31076" w:rsidRPr="00757917">
        <w:rPr>
          <w:rFonts w:hint="cs"/>
          <w:sz w:val="30"/>
          <w:szCs w:val="30"/>
          <w:cs/>
        </w:rPr>
        <w:t>ซึ่งรับรู้ในกำไรหรือขาดทุน</w:t>
      </w:r>
      <w:r w:rsidRPr="00757917">
        <w:rPr>
          <w:rFonts w:hint="cs"/>
          <w:sz w:val="30"/>
          <w:szCs w:val="30"/>
          <w:cs/>
        </w:rPr>
        <w:t>เว้นแต่ในส่วนที่เกี่ยวกับรายการที่เกี่ยวข้องในการรวมธุรกิจ</w:t>
      </w:r>
      <w:r w:rsidRPr="00757917">
        <w:rPr>
          <w:sz w:val="30"/>
          <w:szCs w:val="30"/>
          <w:cs/>
        </w:rPr>
        <w:t xml:space="preserve"> </w:t>
      </w:r>
      <w:r w:rsidRPr="00757917">
        <w:rPr>
          <w:rFonts w:hint="cs"/>
          <w:sz w:val="30"/>
          <w:szCs w:val="30"/>
          <w:cs/>
        </w:rPr>
        <w:t>หรือรายการที่รับรู้โดยตรงในส่วนของผู้ถือหุ้น</w:t>
      </w:r>
      <w:r w:rsidRPr="00757917">
        <w:rPr>
          <w:sz w:val="30"/>
          <w:szCs w:val="30"/>
          <w:cs/>
        </w:rPr>
        <w:t xml:space="preserve"> </w:t>
      </w:r>
      <w:r w:rsidRPr="00757917">
        <w:rPr>
          <w:rFonts w:hint="cs"/>
          <w:sz w:val="30"/>
          <w:szCs w:val="30"/>
          <w:cs/>
        </w:rPr>
        <w:t>หรือกำไรขาดทุนเบ็ดเสร็จอื่น</w:t>
      </w:r>
    </w:p>
    <w:p w14:paraId="784A1B81" w14:textId="77777777" w:rsidR="00572AD2" w:rsidRPr="00757917" w:rsidRDefault="00572AD2" w:rsidP="00572A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rPr>
          <w:rFonts w:ascii="Angsana New" w:hAnsi="Angsana New"/>
          <w:sz w:val="24"/>
          <w:szCs w:val="24"/>
        </w:rPr>
      </w:pPr>
    </w:p>
    <w:p w14:paraId="05A04658" w14:textId="351F27A3" w:rsidR="00CA0DCB" w:rsidRPr="00757917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ภาษีเงินได้ของงวดปัจจุบันบันทึกโดยคำนวณจากกำไรหรือขาดทุนประจำปีที่ต้องเสียภาษี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ตลอดจนการปรับปรุงทางภาษีที่เกี่ยวกับรายการในปีก่อนๆ</w:t>
      </w:r>
    </w:p>
    <w:p w14:paraId="074061E0" w14:textId="77777777" w:rsidR="00B31076" w:rsidRPr="00757917" w:rsidRDefault="00B31076" w:rsidP="00B310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4"/>
          <w:szCs w:val="24"/>
        </w:rPr>
      </w:pPr>
    </w:p>
    <w:p w14:paraId="05422A7D" w14:textId="6BA551AB" w:rsidR="00042162" w:rsidRPr="00757917" w:rsidRDefault="00B31076" w:rsidP="00657BDF">
      <w:pPr>
        <w:pStyle w:val="BodyText"/>
        <w:spacing w:after="0"/>
        <w:ind w:left="540" w:right="27"/>
        <w:jc w:val="thaiDistribute"/>
        <w:rPr>
          <w:rFonts w:ascii="Angsana New" w:hAnsi="Angsana New"/>
          <w:spacing w:val="-2"/>
          <w:sz w:val="30"/>
          <w:szCs w:val="30"/>
        </w:rPr>
      </w:pPr>
      <w:r w:rsidRPr="00757917">
        <w:rPr>
          <w:rFonts w:ascii="Angsana New" w:hAnsi="Angsana New" w:hint="cs"/>
          <w:spacing w:val="-2"/>
          <w:sz w:val="30"/>
          <w:szCs w:val="30"/>
          <w:cs/>
        </w:rPr>
        <w:t>ภาษีเงินได้รอการตัดบัญชีบันทึกโดยคำนวณจากผลแตกต่างชั่วคราวที่เกิดขึ้นระหว่างมูลค่าตามบัญชีของสินทรัพย์และหนี้สินและจำนวนที่ใช้เพื่อความมุ่งหมายทางภาษี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ภาษีเงินได้รอการตัดบัญชีจะไม่ถูกรับรู้เมื่อเกิดจากผลแตกต่างชั่วคราว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สำหรับการรับรู้ค่าความนิยมในครั้งแรก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การรับรู้สินทรัพย์หรือหนี้สินในครั้งแรกซึ่งเป็นรายการที่ไม่ใช่การรวมธุรกิจและรายการนั้นไม่มีผลกระทบต่อกำไรขาดทุนทางบัญชีหรือทางภาษี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และผลแตกต่างที่เกี่ยวข้องกับเงินลงทุนในบริษัทย่อยและการร่วมค้าหากเป็นไปได้ว่าจะไม่มีการกลับรายการในอนาคตอันใกล้</w:t>
      </w:r>
    </w:p>
    <w:p w14:paraId="55D37726" w14:textId="77777777" w:rsidR="00B31076" w:rsidRPr="00757917" w:rsidRDefault="00B31076" w:rsidP="00657BDF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007EDBF0" w14:textId="0D5CB8D8" w:rsidR="007B7B13" w:rsidRPr="00757917" w:rsidRDefault="00B31076" w:rsidP="00C61F93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ารวัดมูลค่าของภาษีเงินได้รอการตัดบัญชีต้องสะท้อนถึงผลกระทบทางภาษีที่จะเกิดจากลักษณะวิธีการที่กลุ่มบริษัทคาดว่าจะได้รับผลประโยชน์จากสินทรัพย์หรือจะจ่ายชำระหนี้สินตามมูลค่าตามบัญช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วันสิ้นรอบระยะเวลารายงาน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โดยใช้อัตราภาษีที่ประกาศใช้หรือที่คาดว่ามีผลบังคับใช้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ทั้งนี้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ินทรัพย์ภาษีเงินได้ของงวดปัจจุบันจะหักกลบกับหนี้สินภาษีเงินได้ของงวดปัจจุบันในงบการเงินเฉพาะกิจการ</w:t>
      </w:r>
    </w:p>
    <w:p w14:paraId="392BE29A" w14:textId="77777777" w:rsidR="00B31076" w:rsidRPr="00757917" w:rsidRDefault="00B31076" w:rsidP="00C61F93">
      <w:pPr>
        <w:pStyle w:val="BodyText"/>
        <w:spacing w:after="0"/>
        <w:ind w:left="540" w:right="27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092A04F4" w14:textId="5FBB6061" w:rsidR="00612891" w:rsidRPr="00757917" w:rsidRDefault="00B31076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บันทึกต่อเมื่อมีความเป็นไปได้ค่อนข้างแน่ว่ากำไรเพื่อเสียภาษีในอนาคตจะมีจำนวนเพียงพอกับการใช้ประโยชน์จากผลแตกต่างชั่วคราวดังกล่าว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สินทรัพย์ภาษีเงินได้รอการตัดบัญชีจะถูกทบทวน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ทุกวันที่รายงานและจะถูกปรับลดลงเท่าที่ประโยชน์ทางภาษีจะมีโอกาสถูกใช้จริง</w:t>
      </w:r>
    </w:p>
    <w:p w14:paraId="326D5762" w14:textId="2B87D41E" w:rsidR="00B31076" w:rsidRPr="00757917" w:rsidRDefault="00B31076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14E13DDF" w14:textId="200F459E" w:rsidR="000B7869" w:rsidRPr="00757917" w:rsidRDefault="000B7869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04EE7B52" w14:textId="77777777" w:rsidR="000B7869" w:rsidRPr="00757917" w:rsidRDefault="000B7869" w:rsidP="00B31076">
      <w:pPr>
        <w:pStyle w:val="BodyText"/>
        <w:spacing w:after="0"/>
        <w:ind w:left="540" w:right="27"/>
        <w:jc w:val="thaiDistribute"/>
        <w:rPr>
          <w:rFonts w:ascii="Angsana New" w:hAnsi="Angsana New"/>
          <w:sz w:val="24"/>
          <w:szCs w:val="24"/>
        </w:rPr>
      </w:pPr>
    </w:p>
    <w:p w14:paraId="377A3E52" w14:textId="77777777" w:rsidR="00572AD2" w:rsidRPr="00757917" w:rsidRDefault="00572AD2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lastRenderedPageBreak/>
        <w:t xml:space="preserve">กำไรต่อหุ้น </w:t>
      </w:r>
    </w:p>
    <w:p w14:paraId="67B5A462" w14:textId="77777777" w:rsidR="00572AD2" w:rsidRPr="00757917" w:rsidRDefault="00572AD2" w:rsidP="00572AD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44A4F35" w14:textId="53B97522" w:rsidR="00C61F93" w:rsidRPr="00757917" w:rsidRDefault="00572AD2" w:rsidP="00920C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b/>
          <w:sz w:val="30"/>
          <w:szCs w:val="30"/>
        </w:rPr>
      </w:pPr>
      <w:r w:rsidRPr="00757917">
        <w:rPr>
          <w:rFonts w:hint="cs"/>
          <w:b/>
          <w:sz w:val="30"/>
          <w:szCs w:val="30"/>
          <w:cs/>
        </w:rPr>
        <w:t>กำไรต่อหุ้นขั้นพื้นฐานคำนวณโดยการหารกำไรหรือขาดทุนของผู้ถือหุ้นสามัญของบริษัท</w:t>
      </w:r>
      <w:r w:rsidRPr="00757917">
        <w:rPr>
          <w:b/>
          <w:sz w:val="30"/>
          <w:szCs w:val="30"/>
          <w:cs/>
        </w:rPr>
        <w:t xml:space="preserve"> </w:t>
      </w:r>
      <w:r w:rsidRPr="00757917">
        <w:rPr>
          <w:rFonts w:hint="cs"/>
          <w:b/>
          <w:sz w:val="30"/>
          <w:szCs w:val="30"/>
          <w:cs/>
        </w:rPr>
        <w:t>ด้วยจำนวนหุ้นสามัญถัวเฉลี่ยถ</w:t>
      </w:r>
      <w:r w:rsidR="003E4F2A" w:rsidRPr="00757917">
        <w:rPr>
          <w:rFonts w:hint="cs"/>
          <w:b/>
          <w:sz w:val="30"/>
          <w:szCs w:val="30"/>
          <w:cs/>
        </w:rPr>
        <w:t>่วงน้ำหนักที่ออกจำหน่ายระหว่าง</w:t>
      </w:r>
      <w:r w:rsidR="005F2857" w:rsidRPr="00757917">
        <w:rPr>
          <w:rFonts w:ascii="Angsana New" w:hAnsi="Angsana New"/>
          <w:b/>
          <w:sz w:val="30"/>
          <w:szCs w:val="30"/>
          <w:cs/>
        </w:rPr>
        <w:t>ปี</w:t>
      </w:r>
    </w:p>
    <w:p w14:paraId="404D8243" w14:textId="56D1E1CA" w:rsidR="00731948" w:rsidRPr="00757917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sz w:val="24"/>
          <w:szCs w:val="24"/>
          <w:cs/>
        </w:rPr>
      </w:pPr>
    </w:p>
    <w:p w14:paraId="117A7BDD" w14:textId="77777777" w:rsidR="007942AB" w:rsidRPr="00757917" w:rsidRDefault="007942AB" w:rsidP="00936843">
      <w:pPr>
        <w:pStyle w:val="Heading8"/>
        <w:numPr>
          <w:ilvl w:val="1"/>
          <w:numId w:val="20"/>
        </w:numPr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บุคคลหรือกิจการที่เกี่ยวข้องกัน</w:t>
      </w:r>
    </w:p>
    <w:p w14:paraId="22EE89D4" w14:textId="77777777" w:rsidR="007942AB" w:rsidRPr="00757917" w:rsidRDefault="007942A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42A5ADD" w14:textId="1A6152B2" w:rsidR="007942AB" w:rsidRPr="00757917" w:rsidRDefault="007942AB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บุคคลหรือกิจการที่เกี่ยวข้องกัน หมายถึง บุคคลหรือกิจการที่มีอำนาจควบคุมหรือควบคุมร่วมกันทั้งทางตรงและทางอ้อมหรือมีอิทธิพลอย่างมีสาระสำคัญในการตัดสินใจทางการเงินและการบริหารของกลุ่มบริษัท หรือ บุคคลหรือกิจการที่อยู่ภายใต้การควบคุมเดียวกันหรืออยู่ภายใต้อิทธิพลอย่างมีสาระสำคัญเดียวกันกับกลุ่มบริษัท หรือ</w:t>
      </w:r>
      <w:r w:rsidR="00EF3D9E" w:rsidRPr="00757917">
        <w:rPr>
          <w:rFonts w:ascii="Angsana New" w:hAnsi="Angsana New"/>
          <w:sz w:val="30"/>
          <w:szCs w:val="30"/>
        </w:rPr>
        <w:br/>
      </w:r>
      <w:r w:rsidRPr="00757917">
        <w:rPr>
          <w:rFonts w:ascii="Angsana New" w:hAnsi="Angsana New"/>
          <w:sz w:val="30"/>
          <w:szCs w:val="30"/>
          <w:cs/>
        </w:rPr>
        <w:t xml:space="preserve">กลุ่มบริษัทมีอำนาจควบคุมหรือควบคุมร่วมกันทั้งทางตรงและทางอ้อม หรือมีอิทธิพลอย่างมีสาระสำคัญในการตัดสินใจทางการเงินและการบริหารต่อบุคคลหรือกิจการนั้น </w:t>
      </w:r>
    </w:p>
    <w:p w14:paraId="341A69EE" w14:textId="60631782" w:rsidR="00920C65" w:rsidRPr="00757917" w:rsidRDefault="00920C65" w:rsidP="00DE4EB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/>
        <w:ind w:left="518"/>
        <w:jc w:val="thaiDistribute"/>
        <w:rPr>
          <w:rFonts w:ascii="Angsana New" w:hAnsi="Angsana New"/>
          <w:sz w:val="24"/>
          <w:szCs w:val="24"/>
        </w:rPr>
      </w:pPr>
    </w:p>
    <w:p w14:paraId="3E14658D" w14:textId="65342F31" w:rsidR="00442ACB" w:rsidRPr="00757917" w:rsidRDefault="00442ACB" w:rsidP="00936843">
      <w:pPr>
        <w:pStyle w:val="Heading8"/>
        <w:numPr>
          <w:ilvl w:val="1"/>
          <w:numId w:val="20"/>
        </w:numPr>
        <w:spacing w:line="240" w:lineRule="atLeast"/>
        <w:ind w:right="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รายงานทางการเงินจำแนกตามส่วนงาน</w:t>
      </w:r>
    </w:p>
    <w:p w14:paraId="2F88AE76" w14:textId="77777777" w:rsidR="00442ACB" w:rsidRPr="00757917" w:rsidRDefault="00442ACB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  <w:cs/>
        </w:rPr>
      </w:pPr>
    </w:p>
    <w:p w14:paraId="2355CEC2" w14:textId="5BF2D395" w:rsidR="00137276" w:rsidRPr="00757917" w:rsidRDefault="00442ACB" w:rsidP="004776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39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ผลการดำเนินงานของส่วนงานที่รายงานต่อคณะกรรมการบริหาร (ผู้มีอำนาจตัดสินใจสูงสุดด้านการดำเนินงาน) </w:t>
      </w:r>
      <w:r w:rsidR="00C94E0C" w:rsidRPr="00757917">
        <w:rPr>
          <w:rFonts w:ascii="Angsana New" w:hAnsi="Angsana New"/>
          <w:sz w:val="30"/>
          <w:szCs w:val="30"/>
          <w:cs/>
        </w:rPr>
        <w:t>ของกลุ่มบริษัท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 รายการที่ไม่สามารถปันส่วนได้ส่วนใหญ่เป็นรายการรายได้อื่น </w:t>
      </w:r>
      <w:r w:rsidR="00A6777F" w:rsidRPr="00757917">
        <w:rPr>
          <w:rFonts w:ascii="Angsana New" w:hAnsi="Angsana New"/>
          <w:sz w:val="30"/>
          <w:szCs w:val="30"/>
          <w:cs/>
        </w:rPr>
        <w:t>ส่วนแบ่งกำไร</w:t>
      </w:r>
      <w:r w:rsidR="008E4131" w:rsidRPr="00757917">
        <w:rPr>
          <w:rFonts w:ascii="Angsana New" w:hAnsi="Angsana New" w:hint="cs"/>
          <w:sz w:val="30"/>
          <w:szCs w:val="30"/>
          <w:cs/>
        </w:rPr>
        <w:t xml:space="preserve"> (ขาดทุน) </w:t>
      </w:r>
      <w:r w:rsidRPr="00757917">
        <w:rPr>
          <w:rFonts w:ascii="Angsana New" w:hAnsi="Angsana New"/>
          <w:sz w:val="30"/>
          <w:szCs w:val="30"/>
          <w:cs/>
        </w:rPr>
        <w:t>จากบริษัทร่วมและการร่วมค้า ต้นทุนทางการเงิน สินทรัพย์และหนี้สินอื่น</w:t>
      </w:r>
    </w:p>
    <w:p w14:paraId="1838AF26" w14:textId="51A40910" w:rsidR="00A1097C" w:rsidRPr="00757917" w:rsidRDefault="00A1097C" w:rsidP="0047761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39"/>
        <w:jc w:val="thaiDistribute"/>
        <w:rPr>
          <w:rFonts w:ascii="Angsana New" w:hAnsi="Angsana New"/>
          <w:sz w:val="30"/>
          <w:szCs w:val="30"/>
        </w:rPr>
      </w:pPr>
    </w:p>
    <w:p w14:paraId="1A1C3348" w14:textId="2BFCC490" w:rsidR="001D34D6" w:rsidRPr="00757917" w:rsidRDefault="001D34D6" w:rsidP="001D34D6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ผลกระทบจากการแพร่ระบาดของโรคติดเชื้อโคโรนา </w:t>
      </w:r>
      <w:r w:rsidRPr="00757917">
        <w:rPr>
          <w:rFonts w:ascii="Angsana New" w:hAnsi="Angsana New"/>
          <w:sz w:val="30"/>
          <w:szCs w:val="30"/>
        </w:rPr>
        <w:t>2019 (Covid-19)</w:t>
      </w:r>
    </w:p>
    <w:p w14:paraId="1B0DA42D" w14:textId="77777777" w:rsidR="00085E28" w:rsidRPr="00757917" w:rsidRDefault="00085E28" w:rsidP="00085E28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23E34E02" w14:textId="00377B8E" w:rsidR="00595795" w:rsidRPr="00757917" w:rsidRDefault="00001689" w:rsidP="00B04D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t>ในช่วงต้นปี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B04DF3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เกิดการแพร่ระบาดโรคโควิด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z w:val="30"/>
          <w:szCs w:val="30"/>
        </w:rPr>
        <w:t>19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ทำให้ประเทศไทยและหลายประเทศได้ประกาศมาตรการป้องกันหลายประการเพื่อป้องกันการแพร่ระบาดของโรค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เช่น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การสั่งให้มีการปิดสถานประกอบการหรือลดเวลาการประกอบกิจการเป็นการชั่วคราว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การให้มีระยะห่างทางสังคม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เป็นต้น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ซึ่งส่งผลกระทบอย่างมากต่อระบบเศรษฐกิจโลก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การผลิตการกระจายสินค้าตลอดจนผลการดำเนินงานของหลายกิจการในวงกว้าง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ทั้งนี้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ผู้บริหารมีการติดตามสถานการณ์ดังกล่าวอย่างใกล้ชิด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ในการควบคุมให้มีผลกระทบต่อธุรกิจให้น้อยที่สุดเท่าที่จะเป็นไปได้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E25434" w:rsidRPr="00757917">
        <w:rPr>
          <w:rFonts w:ascii="Angsana New" w:hAnsi="Angsana New" w:hint="cs"/>
          <w:sz w:val="30"/>
          <w:szCs w:val="30"/>
          <w:cs/>
        </w:rPr>
        <w:t>ในระหว่างปีกลุ่มบริษัทได้รับผลกระทบจาก</w:t>
      </w:r>
      <w:r w:rsidR="00C10EFD" w:rsidRPr="00757917">
        <w:rPr>
          <w:rFonts w:ascii="Angsana New" w:hAnsi="Angsana New" w:hint="cs"/>
          <w:sz w:val="30"/>
          <w:szCs w:val="30"/>
          <w:cs/>
        </w:rPr>
        <w:t>การแพร่ระบาดโรคโควิด</w:t>
      </w:r>
      <w:r w:rsidR="00C10EFD" w:rsidRPr="00757917">
        <w:rPr>
          <w:rFonts w:ascii="Angsana New" w:hAnsi="Angsana New"/>
          <w:sz w:val="30"/>
          <w:szCs w:val="30"/>
        </w:rPr>
        <w:t xml:space="preserve"> 19 </w:t>
      </w:r>
      <w:r w:rsidR="00C10EFD" w:rsidRPr="00757917">
        <w:rPr>
          <w:rFonts w:ascii="Angsana New" w:hAnsi="Angsana New" w:hint="cs"/>
          <w:sz w:val="30"/>
          <w:szCs w:val="30"/>
          <w:cs/>
        </w:rPr>
        <w:t>ในกลุ่มธุรกิจโรงแรม กลุ่มธุรกิจให้เช่าและบริการอาคารเพื่อการพาณิชย์ และกลุ่มธุรกิจพัฒนาอสังหาริมทรัพย์เพื่ออุตสาหกรรม ซึ่งกลุ่มบริษัทได้มีการให้ส่วนลดแก่ผู้เช่าบางส่วน ทั้งนี้ส่วนลดที่ให้ไปไม่ได้เป็นสาระสำคัญต่องบการเงิน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B04DF3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กันยายน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B04DF3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สถานการณ์ของการแพร่ระบาดดังกล่าวยังไม่สิ้นสุด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ทำให้เกิดความไม่แน่นอนในการประมาณการผลกระทบที่คาดว่าจะเกิดขึ้น</w:t>
      </w:r>
    </w:p>
    <w:p w14:paraId="05FA6712" w14:textId="77777777" w:rsidR="000B7869" w:rsidRPr="00757917" w:rsidRDefault="000B7869" w:rsidP="00EF673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04FF1E68" w14:textId="2FDDE03B" w:rsidR="00EC7201" w:rsidRPr="00757917" w:rsidRDefault="0060497F" w:rsidP="001640AE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การรวมธุรกิจภายใต้การควบคุมเดียวกัน</w:t>
      </w:r>
      <w:r w:rsidR="00F259B4" w:rsidRPr="00757917">
        <w:rPr>
          <w:rFonts w:ascii="Angsana New" w:hAnsi="Angsana New" w:hint="cs"/>
          <w:sz w:val="30"/>
          <w:szCs w:val="30"/>
          <w:cs/>
        </w:rPr>
        <w:t>และ</w:t>
      </w:r>
      <w:r w:rsidR="00532732" w:rsidRPr="00757917">
        <w:rPr>
          <w:rFonts w:ascii="Angsana New" w:hAnsi="Angsana New" w:hint="cs"/>
          <w:sz w:val="30"/>
          <w:szCs w:val="30"/>
          <w:cs/>
        </w:rPr>
        <w:t>การซื้อ</w:t>
      </w:r>
      <w:r w:rsidR="00F259B4" w:rsidRPr="00757917">
        <w:rPr>
          <w:rFonts w:ascii="Angsana New" w:hAnsi="Angsana New" w:hint="cs"/>
          <w:sz w:val="30"/>
          <w:szCs w:val="30"/>
          <w:cs/>
        </w:rPr>
        <w:t>ส่วนได้เสียที่ไม่มีอำนาจควบคุม</w:t>
      </w:r>
    </w:p>
    <w:p w14:paraId="671458C4" w14:textId="129E3ED5" w:rsidR="00F259B4" w:rsidRPr="00757917" w:rsidRDefault="00F259B4" w:rsidP="00F259B4">
      <w:pPr>
        <w:rPr>
          <w:lang w:val="x-none" w:eastAsia="x-none"/>
        </w:rPr>
      </w:pPr>
    </w:p>
    <w:p w14:paraId="23258BA9" w14:textId="76FFD772" w:rsidR="0006508B" w:rsidRPr="00757917" w:rsidRDefault="00F259B4" w:rsidP="00074552">
      <w:pPr>
        <w:pStyle w:val="ListParagraph"/>
        <w:numPr>
          <w:ilvl w:val="0"/>
          <w:numId w:val="29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540"/>
          <w:tab w:val="left" w:pos="720"/>
        </w:tabs>
        <w:spacing w:line="240" w:lineRule="auto"/>
        <w:ind w:left="0" w:right="-43" w:firstLine="0"/>
        <w:jc w:val="thaiDistribute"/>
        <w:rPr>
          <w:rFonts w:ascii="Angsana New" w:hAnsi="Angsana New"/>
          <w:sz w:val="30"/>
          <w:szCs w:val="30"/>
          <w:lang w:val="x-none" w:eastAsia="x-none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</w:rPr>
        <w:t>การรวมธุรกิจภายใต้การควบคุมเดียวกัน</w:t>
      </w:r>
    </w:p>
    <w:p w14:paraId="4FF91977" w14:textId="77777777" w:rsidR="00731948" w:rsidRPr="00757917" w:rsidRDefault="00731948" w:rsidP="00731948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spacing w:line="240" w:lineRule="auto"/>
        <w:ind w:left="0" w:right="-43"/>
        <w:jc w:val="thaiDistribute"/>
        <w:rPr>
          <w:rFonts w:ascii="Angsana New" w:hAnsi="Angsana New"/>
          <w:sz w:val="30"/>
          <w:szCs w:val="30"/>
          <w:lang w:val="x-none" w:eastAsia="x-none"/>
        </w:rPr>
      </w:pPr>
    </w:p>
    <w:p w14:paraId="42ABE8C3" w14:textId="5C3F223A" w:rsidR="007744FC" w:rsidRPr="00757917" w:rsidRDefault="007744FC" w:rsidP="007744FC">
      <w:pPr>
        <w:tabs>
          <w:tab w:val="clear" w:pos="454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  <w:bookmarkStart w:id="10" w:name="_Hlk59631006"/>
      <w:r w:rsidRPr="00757917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ธันวาคม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  <w:cs/>
        </w:rPr>
        <w:t xml:space="preserve"> บริษัท</w:t>
      </w:r>
      <w:r w:rsidRPr="00757917">
        <w:rPr>
          <w:rFonts w:ascii="Angsana New" w:hAnsi="Angsana New" w:hint="cs"/>
          <w:sz w:val="30"/>
          <w:szCs w:val="30"/>
          <w:cs/>
        </w:rPr>
        <w:t>ย่อย</w:t>
      </w:r>
      <w:r w:rsidRPr="00757917">
        <w:rPr>
          <w:rFonts w:ascii="Angsana New" w:hAnsi="Angsana New"/>
          <w:sz w:val="30"/>
          <w:szCs w:val="30"/>
          <w:cs/>
        </w:rPr>
        <w:t>ได้ซื้อ</w:t>
      </w:r>
      <w:r w:rsidRPr="00757917">
        <w:rPr>
          <w:rFonts w:ascii="Angsana New" w:hAnsi="Angsana New" w:hint="cs"/>
          <w:sz w:val="30"/>
          <w:szCs w:val="30"/>
          <w:cs/>
        </w:rPr>
        <w:t>หุ้นสามัญ</w:t>
      </w:r>
      <w:r w:rsidRPr="00757917">
        <w:rPr>
          <w:rFonts w:ascii="Angsana New" w:hAnsi="Angsana New"/>
          <w:sz w:val="30"/>
          <w:szCs w:val="30"/>
          <w:cs/>
        </w:rPr>
        <w:t>ของ</w:t>
      </w:r>
      <w:r w:rsidR="00506D42" w:rsidRPr="00757917">
        <w:rPr>
          <w:rFonts w:ascii="Angsana New" w:hAnsi="Angsana New" w:hint="cs"/>
          <w:sz w:val="30"/>
          <w:szCs w:val="30"/>
          <w:cs/>
        </w:rPr>
        <w:t xml:space="preserve">บริษัท เฟรเซอร์ส พร็อพเพอร์ตี้ คอมเมอร์เชียล แอสเสท แมนเนจเม้นท์ </w:t>
      </w:r>
      <w:r w:rsidR="00441E70" w:rsidRPr="00757917">
        <w:rPr>
          <w:rFonts w:ascii="Angsana New" w:hAnsi="Angsana New"/>
          <w:sz w:val="30"/>
          <w:szCs w:val="30"/>
        </w:rPr>
        <w:t>(</w:t>
      </w:r>
      <w:r w:rsidR="00441E70" w:rsidRPr="00757917">
        <w:rPr>
          <w:rFonts w:ascii="Angsana New" w:hAnsi="Angsana New" w:hint="cs"/>
          <w:sz w:val="30"/>
          <w:szCs w:val="30"/>
          <w:cs/>
        </w:rPr>
        <w:t xml:space="preserve">ประเทศไทย) </w:t>
      </w:r>
      <w:r w:rsidR="00506D42" w:rsidRPr="00757917">
        <w:rPr>
          <w:rFonts w:ascii="Angsana New" w:hAnsi="Angsana New" w:hint="cs"/>
          <w:sz w:val="30"/>
          <w:szCs w:val="30"/>
          <w:cs/>
        </w:rPr>
        <w:t>จำกัด (</w:t>
      </w:r>
      <w:r w:rsidR="006D3D63" w:rsidRPr="00757917">
        <w:rPr>
          <w:rFonts w:ascii="Angsana New" w:hAnsi="Angsana New" w:hint="cs"/>
          <w:sz w:val="30"/>
          <w:szCs w:val="30"/>
          <w:cs/>
        </w:rPr>
        <w:t>เดิมชื่อ</w:t>
      </w:r>
      <w:r w:rsidRPr="00757917">
        <w:rPr>
          <w:rFonts w:ascii="Angsana New" w:hAnsi="Angsana New"/>
          <w:sz w:val="30"/>
          <w:szCs w:val="30"/>
          <w:cs/>
        </w:rPr>
        <w:t>บริษัท ยูนิเวนเจอร์ รีท แมเนจเม้นท์ จำกัด</w:t>
      </w:r>
      <w:r w:rsidR="00506D42" w:rsidRPr="00757917">
        <w:rPr>
          <w:rFonts w:ascii="Angsana New" w:hAnsi="Angsana New" w:hint="cs"/>
          <w:sz w:val="30"/>
          <w:szCs w:val="30"/>
          <w:cs/>
        </w:rPr>
        <w:t>)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เป็นจำนวน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000</w:t>
      </w:r>
      <w:r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000</w:t>
      </w:r>
      <w:r w:rsidRPr="00757917">
        <w:rPr>
          <w:rFonts w:ascii="Angsana New" w:hAnsi="Angsana New"/>
          <w:sz w:val="30"/>
          <w:szCs w:val="30"/>
          <w:cs/>
        </w:rPr>
        <w:t xml:space="preserve"> หุ้น </w:t>
      </w:r>
      <w:r w:rsidRPr="00757917">
        <w:rPr>
          <w:rFonts w:ascii="Angsana New" w:hAnsi="Angsana New" w:hint="cs"/>
          <w:sz w:val="30"/>
          <w:szCs w:val="30"/>
          <w:cs/>
        </w:rPr>
        <w:t>ใน</w:t>
      </w:r>
      <w:r w:rsidRPr="00757917">
        <w:rPr>
          <w:rFonts w:ascii="Angsana New" w:hAnsi="Angsana New"/>
          <w:sz w:val="30"/>
          <w:szCs w:val="30"/>
          <w:cs/>
        </w:rPr>
        <w:t xml:space="preserve">ราคาหุ้นละ </w:t>
      </w:r>
      <w:r w:rsidR="00460DDC" w:rsidRPr="00757917">
        <w:rPr>
          <w:rFonts w:ascii="Angsana New" w:hAnsi="Angsana New"/>
          <w:sz w:val="30"/>
          <w:szCs w:val="30"/>
        </w:rPr>
        <w:t>32</w:t>
      </w:r>
      <w:r w:rsidRPr="00757917">
        <w:rPr>
          <w:rFonts w:ascii="Angsana New" w:hAnsi="Angsana New"/>
          <w:sz w:val="30"/>
          <w:szCs w:val="30"/>
          <w:cs/>
        </w:rPr>
        <w:t xml:space="preserve"> บาทต่อหุ้น รวมเป็นเงินทั้งสิ้น </w:t>
      </w:r>
      <w:r w:rsidR="00460DDC" w:rsidRPr="00757917">
        <w:rPr>
          <w:rFonts w:ascii="Angsana New" w:hAnsi="Angsana New"/>
          <w:sz w:val="30"/>
          <w:szCs w:val="30"/>
        </w:rPr>
        <w:t>32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ล้านบาท คิดเป็นร้อยละ </w:t>
      </w:r>
      <w:r w:rsidR="00460DDC" w:rsidRPr="00757917">
        <w:rPr>
          <w:rFonts w:ascii="Angsana New" w:hAnsi="Angsana New"/>
          <w:sz w:val="30"/>
          <w:szCs w:val="30"/>
        </w:rPr>
        <w:t>100</w:t>
      </w:r>
      <w:r w:rsidRPr="00757917">
        <w:rPr>
          <w:rFonts w:ascii="Angsana New" w:hAnsi="Angsana New"/>
          <w:sz w:val="30"/>
          <w:szCs w:val="30"/>
          <w:cs/>
        </w:rPr>
        <w:t xml:space="preserve"> ของหุ้นสามัญทั้งหมด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โดย</w:t>
      </w:r>
      <w:r w:rsidRPr="00757917">
        <w:rPr>
          <w:rFonts w:ascii="Angsana New" w:hAnsi="Angsana New" w:hint="cs"/>
          <w:sz w:val="30"/>
          <w:szCs w:val="30"/>
          <w:cs/>
        </w:rPr>
        <w:t>ซื้อจากกลุ่ม</w:t>
      </w:r>
      <w:r w:rsidRPr="00757917">
        <w:rPr>
          <w:rFonts w:ascii="Angsana New" w:hAnsi="Angsana New"/>
          <w:sz w:val="30"/>
          <w:szCs w:val="30"/>
          <w:cs/>
        </w:rPr>
        <w:t>บริษัท ยูนิเวนเจอร์ จำกัด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(มหาชน) “</w:t>
      </w:r>
      <w:r w:rsidRPr="00757917">
        <w:rPr>
          <w:rFonts w:ascii="Angsana New" w:hAnsi="Angsana New"/>
          <w:sz w:val="30"/>
          <w:szCs w:val="30"/>
        </w:rPr>
        <w:t>UV”</w:t>
      </w:r>
      <w:r w:rsidRPr="00757917">
        <w:rPr>
          <w:rFonts w:ascii="Angsana New" w:hAnsi="Angsana New" w:hint="cs"/>
          <w:sz w:val="30"/>
          <w:szCs w:val="30"/>
          <w:cs/>
        </w:rPr>
        <w:t xml:space="preserve"> ซึ่งเป็นผู้ถือหุ้นรายใหญ่เดิมของ</w:t>
      </w:r>
      <w:r w:rsidR="006B34DD" w:rsidRPr="00757917">
        <w:rPr>
          <w:rFonts w:ascii="Angsana New" w:hAnsi="Angsana New" w:hint="cs"/>
          <w:sz w:val="30"/>
          <w:szCs w:val="30"/>
          <w:cs/>
        </w:rPr>
        <w:t>บริษัท</w:t>
      </w:r>
      <w:r w:rsidR="006B34DD" w:rsidRPr="00757917">
        <w:rPr>
          <w:rFonts w:ascii="Angsana New" w:hAnsi="Angsana New"/>
          <w:sz w:val="30"/>
          <w:szCs w:val="30"/>
          <w:cs/>
        </w:rPr>
        <w:t xml:space="preserve"> </w:t>
      </w:r>
      <w:r w:rsidR="00441E70" w:rsidRPr="00757917">
        <w:rPr>
          <w:rFonts w:ascii="Angsana New" w:hAnsi="Angsana New" w:hint="cs"/>
          <w:sz w:val="30"/>
          <w:szCs w:val="30"/>
          <w:cs/>
        </w:rPr>
        <w:t xml:space="preserve">เฟรเซอร์ส พร็อพเพอร์ตี้ คอมเมอร์เชียล แอสเสท แมนเนจเม้นท์ </w:t>
      </w:r>
      <w:r w:rsidR="00441E70" w:rsidRPr="00757917">
        <w:rPr>
          <w:rFonts w:ascii="Angsana New" w:hAnsi="Angsana New"/>
          <w:sz w:val="30"/>
          <w:szCs w:val="30"/>
        </w:rPr>
        <w:t>(</w:t>
      </w:r>
      <w:r w:rsidR="00441E70" w:rsidRPr="00757917">
        <w:rPr>
          <w:rFonts w:ascii="Angsana New" w:hAnsi="Angsana New" w:hint="cs"/>
          <w:sz w:val="30"/>
          <w:szCs w:val="30"/>
          <w:cs/>
        </w:rPr>
        <w:t>ประเทศไทย) จำกัด</w:t>
      </w:r>
      <w:r w:rsidR="006B34DD"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</w:t>
      </w:r>
      <w:r w:rsidRPr="00757917">
        <w:rPr>
          <w:rFonts w:ascii="Angsana New" w:hAnsi="Angsana New"/>
          <w:sz w:val="30"/>
          <w:szCs w:val="30"/>
          <w:cs/>
        </w:rPr>
        <w:t>บริษัท</w:t>
      </w:r>
      <w:r w:rsidRPr="00757917">
        <w:rPr>
          <w:rFonts w:ascii="Angsana New" w:hAnsi="Angsana New" w:hint="cs"/>
          <w:sz w:val="30"/>
          <w:szCs w:val="30"/>
          <w:cs/>
        </w:rPr>
        <w:t>ย่อย</w:t>
      </w:r>
      <w:r w:rsidRPr="00757917">
        <w:rPr>
          <w:rFonts w:ascii="Angsana New" w:hAnsi="Angsana New"/>
          <w:sz w:val="30"/>
          <w:szCs w:val="30"/>
          <w:cs/>
        </w:rPr>
        <w:t>อยู่ภายใต้การควบคุมของผู้ถือหุ้นในลำดับสูงสุดเดียวกันทั้งก่อนและหลังจากวันซื้อธุรกิจ และการควบคุมนั้นไม่เป็นการควบคุมชั่วคราว ดังนั้นกลุ่มบริษัทได้มาซึ่งอำนาจควบคุมในเงินลงทุนใน</w:t>
      </w:r>
      <w:r w:rsidR="006B34DD" w:rsidRPr="00757917">
        <w:rPr>
          <w:rFonts w:ascii="Angsana New" w:hAnsi="Angsana New" w:hint="cs"/>
          <w:sz w:val="30"/>
          <w:szCs w:val="30"/>
          <w:cs/>
        </w:rPr>
        <w:t>บริษัท</w:t>
      </w:r>
      <w:r w:rsidR="006B34DD" w:rsidRPr="00757917">
        <w:rPr>
          <w:rFonts w:ascii="Angsana New" w:hAnsi="Angsana New"/>
          <w:sz w:val="30"/>
          <w:szCs w:val="30"/>
          <w:cs/>
        </w:rPr>
        <w:t xml:space="preserve"> </w:t>
      </w:r>
      <w:r w:rsidR="00441E70" w:rsidRPr="00757917">
        <w:rPr>
          <w:rFonts w:ascii="Angsana New" w:hAnsi="Angsana New" w:hint="cs"/>
          <w:sz w:val="30"/>
          <w:szCs w:val="30"/>
          <w:cs/>
        </w:rPr>
        <w:t xml:space="preserve">เฟรเซอร์ส พร็อพเพอร์ตี้ คอมเมอร์เชียล แอสเสท แมนเนจเม้นท์ </w:t>
      </w:r>
      <w:r w:rsidR="00441E70" w:rsidRPr="00757917">
        <w:rPr>
          <w:rFonts w:ascii="Angsana New" w:hAnsi="Angsana New"/>
          <w:sz w:val="30"/>
          <w:szCs w:val="30"/>
        </w:rPr>
        <w:t>(</w:t>
      </w:r>
      <w:r w:rsidR="00441E70" w:rsidRPr="00757917">
        <w:rPr>
          <w:rFonts w:ascii="Angsana New" w:hAnsi="Angsana New" w:hint="cs"/>
          <w:sz w:val="30"/>
          <w:szCs w:val="30"/>
          <w:cs/>
        </w:rPr>
        <w:t>ประเทศไทย) จำกัด</w:t>
      </w:r>
      <w:r w:rsidR="005C45ED"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ณ วันที่ซื้อธุรกิจ และงบการเงินรวมได้ถูกจัดทำขึ้นภายใต้เกณฑ์การรวมธุรกิจของกิจการภายใต้การควบคุมเดียวกัน</w:t>
      </w:r>
      <w:bookmarkEnd w:id="10"/>
    </w:p>
    <w:p w14:paraId="580D5DD3" w14:textId="77777777" w:rsidR="007744FC" w:rsidRPr="00757917" w:rsidRDefault="007744FC" w:rsidP="007744FC">
      <w:pPr>
        <w:tabs>
          <w:tab w:val="clear" w:pos="454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3D55174" w14:textId="1F9283AA" w:rsidR="007744FC" w:rsidRPr="00757917" w:rsidRDefault="007744FC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หุ้นที่ได้รับจากการทำคำเสนอซื้อจำนวนร้อยละ </w:t>
      </w:r>
      <w:r w:rsidR="00460DDC" w:rsidRPr="00757917">
        <w:rPr>
          <w:rFonts w:ascii="Angsana New" w:hAnsi="Angsana New"/>
          <w:sz w:val="30"/>
          <w:szCs w:val="30"/>
        </w:rPr>
        <w:t>100</w:t>
      </w:r>
      <w:r w:rsidRPr="00757917">
        <w:rPr>
          <w:rFonts w:ascii="Angsana New" w:hAnsi="Angsana New"/>
          <w:sz w:val="30"/>
          <w:szCs w:val="30"/>
          <w:cs/>
        </w:rPr>
        <w:t xml:space="preserve"> จาก </w:t>
      </w:r>
      <w:r w:rsidRPr="00757917">
        <w:rPr>
          <w:rFonts w:ascii="Angsana New" w:hAnsi="Angsana New"/>
          <w:sz w:val="30"/>
          <w:szCs w:val="30"/>
        </w:rPr>
        <w:t xml:space="preserve">UV </w:t>
      </w:r>
      <w:r w:rsidRPr="00757917">
        <w:rPr>
          <w:rFonts w:ascii="Angsana New" w:hAnsi="Angsana New"/>
          <w:sz w:val="30"/>
          <w:szCs w:val="30"/>
          <w:cs/>
        </w:rPr>
        <w:t>ถูกบันทึกด้วยมูลค่าตามบัญชี ตามวิธีเสมือนว่าเป็นการรวมส่วนได้เสีย (</w:t>
      </w:r>
      <w:r w:rsidRPr="00757917">
        <w:rPr>
          <w:rFonts w:ascii="Angsana New" w:hAnsi="Angsana New"/>
          <w:sz w:val="30"/>
          <w:szCs w:val="30"/>
        </w:rPr>
        <w:t xml:space="preserve">similar to pooling of interests) </w:t>
      </w:r>
      <w:r w:rsidRPr="00757917">
        <w:rPr>
          <w:rFonts w:ascii="Angsana New" w:hAnsi="Angsana New"/>
          <w:sz w:val="30"/>
          <w:szCs w:val="30"/>
          <w:cs/>
        </w:rPr>
        <w:t>ซึ่งสะท้อนเนื้อหาทางเศรษฐกิจของบริษัท</w:t>
      </w:r>
      <w:r w:rsidRPr="00757917">
        <w:rPr>
          <w:rFonts w:ascii="Angsana New" w:hAnsi="Angsana New" w:hint="cs"/>
          <w:sz w:val="30"/>
          <w:szCs w:val="30"/>
          <w:cs/>
        </w:rPr>
        <w:t>ย่อย</w:t>
      </w:r>
      <w:r w:rsidRPr="00757917">
        <w:rPr>
          <w:rFonts w:ascii="Angsana New" w:hAnsi="Angsana New"/>
          <w:sz w:val="30"/>
          <w:szCs w:val="30"/>
          <w:cs/>
        </w:rPr>
        <w:t>และ</w:t>
      </w:r>
      <w:r w:rsidR="00F72743" w:rsidRPr="00757917">
        <w:rPr>
          <w:rFonts w:ascii="Angsana New" w:hAnsi="Angsana New" w:hint="cs"/>
          <w:sz w:val="30"/>
          <w:szCs w:val="30"/>
          <w:cs/>
        </w:rPr>
        <w:t>บริษัท</w:t>
      </w:r>
      <w:r w:rsidR="00F72743" w:rsidRPr="00757917">
        <w:rPr>
          <w:rFonts w:ascii="Angsana New" w:hAnsi="Angsana New"/>
          <w:sz w:val="30"/>
          <w:szCs w:val="30"/>
          <w:cs/>
        </w:rPr>
        <w:t xml:space="preserve"> </w:t>
      </w:r>
      <w:r w:rsidR="00441E70" w:rsidRPr="00757917">
        <w:rPr>
          <w:rFonts w:ascii="Angsana New" w:hAnsi="Angsana New" w:hint="cs"/>
          <w:sz w:val="30"/>
          <w:szCs w:val="30"/>
          <w:cs/>
        </w:rPr>
        <w:t xml:space="preserve">เฟรเซอร์ส พร็อพเพอร์ตี้ คอมเมอร์เชียล แอสเสท แมนเนจเม้นท์ </w:t>
      </w:r>
      <w:r w:rsidR="00441E70" w:rsidRPr="00757917">
        <w:rPr>
          <w:rFonts w:ascii="Angsana New" w:hAnsi="Angsana New"/>
          <w:sz w:val="30"/>
          <w:szCs w:val="30"/>
        </w:rPr>
        <w:t>(</w:t>
      </w:r>
      <w:r w:rsidR="00441E70" w:rsidRPr="00757917">
        <w:rPr>
          <w:rFonts w:ascii="Angsana New" w:hAnsi="Angsana New" w:hint="cs"/>
          <w:sz w:val="30"/>
          <w:szCs w:val="30"/>
          <w:cs/>
        </w:rPr>
        <w:t>ประเทศไทย) จำกัด</w:t>
      </w:r>
      <w:r w:rsidRPr="00757917">
        <w:rPr>
          <w:rFonts w:ascii="Angsana New" w:hAnsi="Angsana New"/>
          <w:sz w:val="30"/>
          <w:szCs w:val="30"/>
          <w:cs/>
        </w:rPr>
        <w:t xml:space="preserve"> เสมือนว่าได้ดำเนินธุรกิจเป็นหน่วยเศรษฐกิจเดียวกัน ตั้งแต่วันที่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ตุลาคม </w:t>
      </w:r>
      <w:r w:rsidR="00460DDC" w:rsidRPr="00757917">
        <w:rPr>
          <w:rFonts w:ascii="Angsana New" w:hAnsi="Angsana New"/>
          <w:sz w:val="30"/>
          <w:szCs w:val="30"/>
        </w:rPr>
        <w:t>2562</w:t>
      </w:r>
      <w:r w:rsidRPr="00757917">
        <w:rPr>
          <w:rFonts w:ascii="Angsana New" w:hAnsi="Angsana New"/>
          <w:sz w:val="30"/>
          <w:szCs w:val="30"/>
          <w:cs/>
        </w:rPr>
        <w:t xml:space="preserve"> เพื่อประโยชน์ในการเปรียบเทียบ ถึงแม้ว่าความสัมพันธ์ทางกฎหมายของบริษัท</w:t>
      </w:r>
      <w:r w:rsidRPr="00757917">
        <w:rPr>
          <w:rFonts w:ascii="Angsana New" w:hAnsi="Angsana New" w:hint="cs"/>
          <w:sz w:val="30"/>
          <w:szCs w:val="30"/>
          <w:cs/>
        </w:rPr>
        <w:t>ย่อย</w:t>
      </w:r>
      <w:r w:rsidRPr="00757917">
        <w:rPr>
          <w:rFonts w:ascii="Angsana New" w:hAnsi="Angsana New"/>
          <w:sz w:val="30"/>
          <w:szCs w:val="30"/>
          <w:cs/>
        </w:rPr>
        <w:t>กับ</w:t>
      </w:r>
      <w:r w:rsidR="00F72743" w:rsidRPr="00757917">
        <w:rPr>
          <w:rFonts w:ascii="Angsana New" w:hAnsi="Angsana New" w:hint="cs"/>
          <w:sz w:val="30"/>
          <w:szCs w:val="30"/>
          <w:cs/>
        </w:rPr>
        <w:t>บริษัท</w:t>
      </w:r>
      <w:r w:rsidR="00F72743" w:rsidRPr="00757917">
        <w:rPr>
          <w:rFonts w:ascii="Angsana New" w:hAnsi="Angsana New"/>
          <w:sz w:val="30"/>
          <w:szCs w:val="30"/>
          <w:cs/>
        </w:rPr>
        <w:t xml:space="preserve"> </w:t>
      </w:r>
      <w:r w:rsidR="00441E70" w:rsidRPr="00757917">
        <w:rPr>
          <w:rFonts w:ascii="Angsana New" w:hAnsi="Angsana New" w:hint="cs"/>
          <w:sz w:val="30"/>
          <w:szCs w:val="30"/>
          <w:cs/>
        </w:rPr>
        <w:t xml:space="preserve">เฟรเซอร์ส พร็อพเพอร์ตี้ คอมเมอร์เชียล แอสเสท แมนเนจเม้นท์ </w:t>
      </w:r>
      <w:r w:rsidR="00441E70" w:rsidRPr="00757917">
        <w:rPr>
          <w:rFonts w:ascii="Angsana New" w:hAnsi="Angsana New"/>
          <w:sz w:val="30"/>
          <w:szCs w:val="30"/>
        </w:rPr>
        <w:t>(</w:t>
      </w:r>
      <w:r w:rsidR="00441E70" w:rsidRPr="00757917">
        <w:rPr>
          <w:rFonts w:ascii="Angsana New" w:hAnsi="Angsana New" w:hint="cs"/>
          <w:sz w:val="30"/>
          <w:szCs w:val="30"/>
          <w:cs/>
        </w:rPr>
        <w:t>ประเทศไทย) จำกัด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="00441E70" w:rsidRPr="00757917">
        <w:rPr>
          <w:rFonts w:ascii="Angsana New" w:hAnsi="Angsana New"/>
          <w:sz w:val="30"/>
          <w:szCs w:val="30"/>
          <w:cs/>
        </w:rPr>
        <w:br/>
      </w:r>
      <w:r w:rsidRPr="00757917">
        <w:rPr>
          <w:rFonts w:ascii="Angsana New" w:hAnsi="Angsana New"/>
          <w:sz w:val="30"/>
          <w:szCs w:val="30"/>
          <w:cs/>
        </w:rPr>
        <w:t xml:space="preserve">จะเกิดขึ้นภายหลังวันที่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ตุลาคม </w:t>
      </w:r>
      <w:r w:rsidR="00460DDC" w:rsidRPr="00757917">
        <w:rPr>
          <w:rFonts w:ascii="Angsana New" w:hAnsi="Angsana New"/>
          <w:sz w:val="30"/>
          <w:szCs w:val="30"/>
        </w:rPr>
        <w:t>2562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</w:t>
      </w:r>
      <w:r w:rsidRPr="00757917">
        <w:rPr>
          <w:rFonts w:ascii="Angsana New" w:hAnsi="Angsana New"/>
          <w:sz w:val="30"/>
          <w:szCs w:val="30"/>
          <w:cs/>
        </w:rPr>
        <w:t>บริษัทได้นำเสนองบแสดงฐานะการเงิน</w:t>
      </w:r>
      <w:r w:rsidRPr="00757917">
        <w:rPr>
          <w:rFonts w:ascii="Angsana New" w:hAnsi="Angsana New" w:hint="cs"/>
          <w:sz w:val="30"/>
          <w:szCs w:val="30"/>
          <w:cs/>
        </w:rPr>
        <w:t>รวม</w:t>
      </w:r>
      <w:r w:rsidRPr="00757917">
        <w:rPr>
          <w:rFonts w:ascii="Angsana New" w:hAnsi="Angsana New"/>
          <w:sz w:val="30"/>
          <w:szCs w:val="30"/>
          <w:cs/>
        </w:rPr>
        <w:t xml:space="preserve"> 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  <w:cs/>
        </w:rPr>
        <w:t xml:space="preserve"> กันยายน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  <w:cs/>
        </w:rPr>
        <w:t xml:space="preserve"> งบกำไรขาดทุนรวม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งบกำไรขาดทุนเบ็ดเสร็จรวม งบแสดงการเปลี่ยนแปลงส่วนของผู้ถือหุ้นรวม และงบกระแสเงินสดรวมสำหรับ</w:t>
      </w:r>
      <w:r w:rsidR="002B397F" w:rsidRPr="00757917">
        <w:rPr>
          <w:rFonts w:ascii="Angsana New" w:hAnsi="Angsana New" w:hint="cs"/>
          <w:sz w:val="30"/>
          <w:szCs w:val="30"/>
          <w:cs/>
        </w:rPr>
        <w:t>ปีสิ้นสุดวันเดียวกัน</w:t>
      </w:r>
      <w:r w:rsidRPr="00757917">
        <w:rPr>
          <w:rFonts w:ascii="Angsana New" w:hAnsi="Angsana New"/>
          <w:sz w:val="30"/>
          <w:szCs w:val="30"/>
          <w:cs/>
        </w:rPr>
        <w:t xml:space="preserve"> รวมถึงหมายเหตุประกอบงบการเงินรวมหลังการปรับโครงสร้าง เพื่อเป็นข้อมูลของผู้ใช้ในการเปรียบเทียบ</w:t>
      </w:r>
    </w:p>
    <w:p w14:paraId="4587625F" w14:textId="77777777" w:rsidR="00EC7521" w:rsidRPr="00757917" w:rsidRDefault="00EC7521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</w:p>
    <w:p w14:paraId="6D371983" w14:textId="5836375E" w:rsidR="007744FC" w:rsidRPr="00757917" w:rsidRDefault="007744FC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ข้อมูลของมูลค่าตามบัญชีของสินทรัพย์ที่ได้มาและหนี้สินที่รับมาแต่ละประเภทที่สำคัญจากบริษัท </w:t>
      </w:r>
      <w:r w:rsidR="00441E70" w:rsidRPr="00757917">
        <w:rPr>
          <w:rFonts w:ascii="Angsana New" w:hAnsi="Angsana New" w:hint="cs"/>
          <w:sz w:val="30"/>
          <w:szCs w:val="30"/>
          <w:cs/>
        </w:rPr>
        <w:t xml:space="preserve">เฟรเซอร์ส พร็อพเพอร์ตี้ คอมเมอร์เชียล แอสเสท แมนเนจเม้นท์ </w:t>
      </w:r>
      <w:r w:rsidR="00441E70" w:rsidRPr="00757917">
        <w:rPr>
          <w:rFonts w:ascii="Angsana New" w:hAnsi="Angsana New"/>
          <w:sz w:val="30"/>
          <w:szCs w:val="30"/>
        </w:rPr>
        <w:t>(</w:t>
      </w:r>
      <w:r w:rsidR="00441E70" w:rsidRPr="00757917">
        <w:rPr>
          <w:rFonts w:ascii="Angsana New" w:hAnsi="Angsana New" w:hint="cs"/>
          <w:sz w:val="30"/>
          <w:szCs w:val="30"/>
          <w:cs/>
        </w:rPr>
        <w:t>ประเทศไทย) จำกัด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ณ วันที่รวมธุรกิจภายใต้การควบคุมเดียวกัน มีดังนี้</w:t>
      </w:r>
    </w:p>
    <w:p w14:paraId="3173F01B" w14:textId="77777777" w:rsidR="00441E70" w:rsidRPr="00757917" w:rsidRDefault="00441E70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</w:p>
    <w:p w14:paraId="457C99AA" w14:textId="77777777" w:rsidR="0071421D" w:rsidRPr="00757917" w:rsidRDefault="0071421D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  <w:cs/>
        </w:rPr>
      </w:pPr>
    </w:p>
    <w:p w14:paraId="75DAAE66" w14:textId="318E9CC6" w:rsidR="00731948" w:rsidRPr="00757917" w:rsidRDefault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47213896" w14:textId="77777777" w:rsidR="00915707" w:rsidRPr="00757917" w:rsidRDefault="0091570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tbl>
      <w:tblPr>
        <w:tblW w:w="9249" w:type="dxa"/>
        <w:tblInd w:w="558" w:type="dxa"/>
        <w:tblLook w:val="04A0" w:firstRow="1" w:lastRow="0" w:firstColumn="1" w:lastColumn="0" w:noHBand="0" w:noVBand="1"/>
      </w:tblPr>
      <w:tblGrid>
        <w:gridCol w:w="5940"/>
        <w:gridCol w:w="921"/>
        <w:gridCol w:w="269"/>
        <w:gridCol w:w="2119"/>
      </w:tblGrid>
      <w:tr w:rsidR="007744FC" w:rsidRPr="00757917" w14:paraId="004E36FF" w14:textId="77777777" w:rsidTr="0071421D">
        <w:trPr>
          <w:trHeight w:val="368"/>
          <w:tblHeader/>
        </w:trPr>
        <w:tc>
          <w:tcPr>
            <w:tcW w:w="5940" w:type="dxa"/>
            <w:shd w:val="clear" w:color="auto" w:fill="auto"/>
          </w:tcPr>
          <w:p w14:paraId="70AAAED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21" w:type="dxa"/>
            <w:shd w:val="clear" w:color="auto" w:fill="auto"/>
          </w:tcPr>
          <w:p w14:paraId="5F01CD2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69" w:type="dxa"/>
            <w:shd w:val="clear" w:color="auto" w:fill="auto"/>
          </w:tcPr>
          <w:p w14:paraId="6327948D" w14:textId="77777777" w:rsidR="007744FC" w:rsidRPr="00757917" w:rsidRDefault="007744F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119" w:type="dxa"/>
            <w:shd w:val="clear" w:color="auto" w:fill="auto"/>
          </w:tcPr>
          <w:p w14:paraId="3F4808A5" w14:textId="6C49D81B" w:rsidR="0071421D" w:rsidRPr="00757917" w:rsidRDefault="0071421D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-43" w:hanging="30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บริษัท เฟรเซอร์ส พร็อพ</w:t>
            </w:r>
          </w:p>
          <w:p w14:paraId="4E39DF6B" w14:textId="7C4AF31A" w:rsidR="0071421D" w:rsidRPr="00757917" w:rsidRDefault="0071421D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-43" w:hanging="30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เพอร์ตี้ คอมเมอร์เชียลแอสแมท แมเนจเม้นท์</w:t>
            </w:r>
          </w:p>
          <w:p w14:paraId="007AC117" w14:textId="69E160D0" w:rsidR="007744FC" w:rsidRPr="00757917" w:rsidRDefault="00441E70" w:rsidP="00441E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-43" w:hanging="30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ประเทศไทย) </w:t>
            </w:r>
            <w:r w:rsidR="0071421D"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จำกัด</w:t>
            </w:r>
          </w:p>
        </w:tc>
      </w:tr>
      <w:tr w:rsidR="00915707" w:rsidRPr="00757917" w14:paraId="0F04FE59" w14:textId="77777777" w:rsidTr="0071421D">
        <w:trPr>
          <w:trHeight w:val="368"/>
          <w:tblHeader/>
        </w:trPr>
        <w:tc>
          <w:tcPr>
            <w:tcW w:w="5940" w:type="dxa"/>
            <w:shd w:val="clear" w:color="auto" w:fill="auto"/>
          </w:tcPr>
          <w:p w14:paraId="0C1A6571" w14:textId="77777777" w:rsidR="00915707" w:rsidRPr="00757917" w:rsidRDefault="00915707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21" w:type="dxa"/>
            <w:shd w:val="clear" w:color="auto" w:fill="auto"/>
          </w:tcPr>
          <w:p w14:paraId="6BB262CF" w14:textId="77777777" w:rsidR="00915707" w:rsidRPr="00757917" w:rsidRDefault="00915707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69" w:type="dxa"/>
            <w:shd w:val="clear" w:color="auto" w:fill="auto"/>
          </w:tcPr>
          <w:p w14:paraId="35859955" w14:textId="77777777" w:rsidR="00915707" w:rsidRPr="00757917" w:rsidRDefault="00915707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119" w:type="dxa"/>
            <w:shd w:val="clear" w:color="auto" w:fill="auto"/>
          </w:tcPr>
          <w:p w14:paraId="61582EB7" w14:textId="16C45DB7" w:rsidR="00915707" w:rsidRPr="00757917" w:rsidRDefault="00915707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-43" w:hanging="3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7744FC" w:rsidRPr="00757917" w14:paraId="02F4FC77" w14:textId="77777777" w:rsidTr="007744FC">
        <w:trPr>
          <w:trHeight w:val="356"/>
        </w:trPr>
        <w:tc>
          <w:tcPr>
            <w:tcW w:w="5940" w:type="dxa"/>
            <w:shd w:val="clear" w:color="auto" w:fill="auto"/>
          </w:tcPr>
          <w:p w14:paraId="53A08B7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21" w:type="dxa"/>
            <w:shd w:val="clear" w:color="auto" w:fill="auto"/>
          </w:tcPr>
          <w:p w14:paraId="5113F7E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9" w:type="dxa"/>
            <w:shd w:val="clear" w:color="auto" w:fill="auto"/>
          </w:tcPr>
          <w:p w14:paraId="061999C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19" w:type="dxa"/>
            <w:shd w:val="clear" w:color="auto" w:fill="auto"/>
          </w:tcPr>
          <w:p w14:paraId="1F2C563C" w14:textId="3564631C" w:rsidR="007744FC" w:rsidRPr="00757917" w:rsidRDefault="00460DD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69" w:hanging="3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</w:rPr>
              <w:t>12</w:t>
            </w:r>
          </w:p>
        </w:tc>
      </w:tr>
      <w:tr w:rsidR="007744FC" w:rsidRPr="00757917" w14:paraId="585F6B86" w14:textId="77777777" w:rsidTr="007744FC">
        <w:trPr>
          <w:trHeight w:val="356"/>
        </w:trPr>
        <w:tc>
          <w:tcPr>
            <w:tcW w:w="5940" w:type="dxa"/>
            <w:shd w:val="clear" w:color="auto" w:fill="auto"/>
          </w:tcPr>
          <w:p w14:paraId="0B860B5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921" w:type="dxa"/>
            <w:shd w:val="clear" w:color="auto" w:fill="auto"/>
          </w:tcPr>
          <w:p w14:paraId="306DE59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9" w:type="dxa"/>
            <w:shd w:val="clear" w:color="auto" w:fill="auto"/>
          </w:tcPr>
          <w:p w14:paraId="030DD2A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19" w:type="dxa"/>
            <w:shd w:val="clear" w:color="auto" w:fill="auto"/>
          </w:tcPr>
          <w:p w14:paraId="4456FE1D" w14:textId="4C2BD67B" w:rsidR="007744FC" w:rsidRPr="00757917" w:rsidRDefault="00460DD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69" w:hanging="3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</w:rPr>
              <w:t>3</w:t>
            </w:r>
          </w:p>
        </w:tc>
      </w:tr>
      <w:tr w:rsidR="007744FC" w:rsidRPr="00757917" w14:paraId="6A74EE05" w14:textId="77777777" w:rsidTr="007744FC">
        <w:trPr>
          <w:trHeight w:val="356"/>
        </w:trPr>
        <w:tc>
          <w:tcPr>
            <w:tcW w:w="5940" w:type="dxa"/>
            <w:shd w:val="clear" w:color="auto" w:fill="auto"/>
          </w:tcPr>
          <w:p w14:paraId="5FACE9B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921" w:type="dxa"/>
            <w:shd w:val="clear" w:color="auto" w:fill="auto"/>
          </w:tcPr>
          <w:p w14:paraId="078E085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9" w:type="dxa"/>
            <w:shd w:val="clear" w:color="auto" w:fill="auto"/>
          </w:tcPr>
          <w:p w14:paraId="6EE3A23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19" w:type="dxa"/>
            <w:shd w:val="clear" w:color="auto" w:fill="auto"/>
          </w:tcPr>
          <w:p w14:paraId="2DD1F370" w14:textId="23226A27" w:rsidR="007744FC" w:rsidRPr="00757917" w:rsidRDefault="00294C31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69" w:hanging="3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</w:rPr>
              <w:t>1</w:t>
            </w:r>
          </w:p>
        </w:tc>
      </w:tr>
      <w:tr w:rsidR="007744FC" w:rsidRPr="00757917" w14:paraId="3FD0F95F" w14:textId="77777777" w:rsidTr="007744FC">
        <w:trPr>
          <w:trHeight w:val="356"/>
        </w:trPr>
        <w:tc>
          <w:tcPr>
            <w:tcW w:w="5940" w:type="dxa"/>
            <w:shd w:val="clear" w:color="auto" w:fill="auto"/>
          </w:tcPr>
          <w:p w14:paraId="22DC29F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921" w:type="dxa"/>
            <w:shd w:val="clear" w:color="auto" w:fill="auto"/>
          </w:tcPr>
          <w:p w14:paraId="7342644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9" w:type="dxa"/>
            <w:shd w:val="clear" w:color="auto" w:fill="auto"/>
          </w:tcPr>
          <w:p w14:paraId="550F0F6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19" w:type="dxa"/>
            <w:shd w:val="clear" w:color="auto" w:fill="auto"/>
          </w:tcPr>
          <w:p w14:paraId="3DCEC10E" w14:textId="2DA4A951" w:rsidR="007744FC" w:rsidRPr="00757917" w:rsidRDefault="007744F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15" w:hanging="3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</w:rPr>
              <w:t>(</w:t>
            </w:r>
            <w:r w:rsidR="00294C31" w:rsidRPr="00757917">
              <w:rPr>
                <w:rFonts w:ascii="Angsana New" w:eastAsia="MS Mincho" w:hAnsi="Angsana New"/>
                <w:sz w:val="30"/>
                <w:szCs w:val="30"/>
              </w:rPr>
              <w:t>2</w:t>
            </w:r>
            <w:r w:rsidRPr="00757917">
              <w:rPr>
                <w:rFonts w:ascii="Angsana New" w:eastAsia="MS Mincho" w:hAnsi="Angsana New"/>
                <w:sz w:val="30"/>
                <w:szCs w:val="30"/>
              </w:rPr>
              <w:t>)</w:t>
            </w:r>
          </w:p>
        </w:tc>
      </w:tr>
      <w:tr w:rsidR="007744FC" w:rsidRPr="00757917" w14:paraId="59731493" w14:textId="77777777" w:rsidTr="007744FC">
        <w:trPr>
          <w:trHeight w:val="356"/>
        </w:trPr>
        <w:tc>
          <w:tcPr>
            <w:tcW w:w="5940" w:type="dxa"/>
            <w:shd w:val="clear" w:color="auto" w:fill="auto"/>
          </w:tcPr>
          <w:p w14:paraId="4EFB8FB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ประมาณการหนี้สินสำหรับเกษียณอายุพนักงาน</w:t>
            </w:r>
          </w:p>
        </w:tc>
        <w:tc>
          <w:tcPr>
            <w:tcW w:w="921" w:type="dxa"/>
            <w:shd w:val="clear" w:color="auto" w:fill="auto"/>
          </w:tcPr>
          <w:p w14:paraId="23C485D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9" w:type="dxa"/>
            <w:shd w:val="clear" w:color="auto" w:fill="auto"/>
          </w:tcPr>
          <w:p w14:paraId="4550663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19" w:type="dxa"/>
            <w:shd w:val="clear" w:color="auto" w:fill="auto"/>
          </w:tcPr>
          <w:p w14:paraId="386D701F" w14:textId="47C24DFB" w:rsidR="007744FC" w:rsidRPr="00757917" w:rsidRDefault="007744F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15" w:hanging="3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</w:rPr>
              <w:t>(</w:t>
            </w:r>
            <w:r w:rsidR="00294C31" w:rsidRPr="00757917">
              <w:rPr>
                <w:rFonts w:ascii="Angsana New" w:eastAsia="MS Mincho" w:hAnsi="Angsana New"/>
                <w:sz w:val="30"/>
                <w:szCs w:val="30"/>
              </w:rPr>
              <w:t>1</w:t>
            </w:r>
            <w:r w:rsidRPr="00757917">
              <w:rPr>
                <w:rFonts w:ascii="Angsana New" w:eastAsia="MS Mincho" w:hAnsi="Angsana New"/>
                <w:sz w:val="30"/>
                <w:szCs w:val="30"/>
              </w:rPr>
              <w:t>)</w:t>
            </w:r>
          </w:p>
        </w:tc>
      </w:tr>
      <w:tr w:rsidR="007744FC" w:rsidRPr="00757917" w14:paraId="43D92332" w14:textId="77777777" w:rsidTr="007744FC">
        <w:trPr>
          <w:trHeight w:val="356"/>
        </w:trPr>
        <w:tc>
          <w:tcPr>
            <w:tcW w:w="5940" w:type="dxa"/>
            <w:shd w:val="clear" w:color="auto" w:fill="auto"/>
          </w:tcPr>
          <w:p w14:paraId="2EE937E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สินทรัพย์สุทธิที่ระบุได้</w:t>
            </w:r>
          </w:p>
        </w:tc>
        <w:tc>
          <w:tcPr>
            <w:tcW w:w="921" w:type="dxa"/>
            <w:shd w:val="clear" w:color="auto" w:fill="auto"/>
          </w:tcPr>
          <w:p w14:paraId="44124CF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9" w:type="dxa"/>
            <w:shd w:val="clear" w:color="auto" w:fill="auto"/>
          </w:tcPr>
          <w:p w14:paraId="0D208F5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1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27684D" w14:textId="70ADE7CE" w:rsidR="007744FC" w:rsidRPr="00757917" w:rsidRDefault="00460DD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69" w:hanging="30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13</w:t>
            </w:r>
          </w:p>
        </w:tc>
      </w:tr>
      <w:tr w:rsidR="007744FC" w:rsidRPr="00757917" w14:paraId="17930A1C" w14:textId="77777777" w:rsidTr="00441E70">
        <w:trPr>
          <w:trHeight w:val="217"/>
        </w:trPr>
        <w:tc>
          <w:tcPr>
            <w:tcW w:w="5940" w:type="dxa"/>
            <w:shd w:val="clear" w:color="auto" w:fill="auto"/>
          </w:tcPr>
          <w:p w14:paraId="7C280B1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921" w:type="dxa"/>
            <w:shd w:val="clear" w:color="auto" w:fill="auto"/>
          </w:tcPr>
          <w:p w14:paraId="273EF1C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69" w:type="dxa"/>
            <w:shd w:val="clear" w:color="auto" w:fill="auto"/>
          </w:tcPr>
          <w:p w14:paraId="34CD8F7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119" w:type="dxa"/>
            <w:shd w:val="clear" w:color="auto" w:fill="auto"/>
          </w:tcPr>
          <w:p w14:paraId="4D06C3D1" w14:textId="77777777" w:rsidR="007744FC" w:rsidRPr="00757917" w:rsidRDefault="007744F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69" w:hanging="30"/>
              <w:jc w:val="right"/>
              <w:rPr>
                <w:rFonts w:ascii="Angsana New" w:eastAsia="Times New Roman" w:hAnsi="Angsana New"/>
                <w:b/>
                <w:bCs/>
                <w:sz w:val="20"/>
                <w:szCs w:val="20"/>
              </w:rPr>
            </w:pPr>
          </w:p>
        </w:tc>
      </w:tr>
      <w:tr w:rsidR="007744FC" w:rsidRPr="00757917" w14:paraId="71245B0C" w14:textId="77777777" w:rsidTr="007744FC">
        <w:trPr>
          <w:trHeight w:val="356"/>
        </w:trPr>
        <w:tc>
          <w:tcPr>
            <w:tcW w:w="5940" w:type="dxa"/>
            <w:shd w:val="clear" w:color="auto" w:fill="auto"/>
          </w:tcPr>
          <w:p w14:paraId="7EF79E3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 xml:space="preserve">สินทรัพย์สุทธิที่ระบุได้ </w:t>
            </w:r>
            <w:r w:rsidRPr="00757917">
              <w:rPr>
                <w:rFonts w:ascii="Angsana New" w:eastAsia="MS Mincho" w:hAnsi="Angsana New"/>
                <w:sz w:val="30"/>
                <w:szCs w:val="30"/>
              </w:rPr>
              <w:t xml:space="preserve">- </w:t>
            </w: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ตามสัดส่วนการถือหุ้น</w:t>
            </w:r>
          </w:p>
        </w:tc>
        <w:tc>
          <w:tcPr>
            <w:tcW w:w="921" w:type="dxa"/>
            <w:shd w:val="clear" w:color="auto" w:fill="auto"/>
          </w:tcPr>
          <w:p w14:paraId="7C7CF60C" w14:textId="3F5203FE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100</w:t>
            </w:r>
            <w:r w:rsidR="007744FC" w:rsidRPr="00757917">
              <w:rPr>
                <w:rFonts w:ascii="Angsana New" w:eastAsia="Times New Roman" w:hAnsi="Angsana New"/>
                <w:sz w:val="30"/>
                <w:szCs w:val="30"/>
              </w:rPr>
              <w:t xml:space="preserve"> %</w:t>
            </w:r>
          </w:p>
        </w:tc>
        <w:tc>
          <w:tcPr>
            <w:tcW w:w="269" w:type="dxa"/>
            <w:shd w:val="clear" w:color="auto" w:fill="auto"/>
          </w:tcPr>
          <w:p w14:paraId="60F81D5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19" w:type="dxa"/>
            <w:shd w:val="clear" w:color="auto" w:fill="auto"/>
          </w:tcPr>
          <w:p w14:paraId="298BBED3" w14:textId="2FB27009" w:rsidR="007744FC" w:rsidRPr="00757917" w:rsidRDefault="00460DD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69" w:hanging="30"/>
              <w:jc w:val="right"/>
              <w:rPr>
                <w:rFonts w:ascii="Angsana New" w:eastAsia="Times New Roman" w:hAnsi="Angsana New"/>
                <w:color w:val="FF0000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</w:rPr>
              <w:t>13</w:t>
            </w:r>
          </w:p>
        </w:tc>
      </w:tr>
      <w:tr w:rsidR="007744FC" w:rsidRPr="00757917" w14:paraId="1F08491D" w14:textId="77777777" w:rsidTr="007744FC">
        <w:trPr>
          <w:trHeight w:val="74"/>
        </w:trPr>
        <w:tc>
          <w:tcPr>
            <w:tcW w:w="5940" w:type="dxa"/>
            <w:shd w:val="clear" w:color="auto" w:fill="auto"/>
          </w:tcPr>
          <w:p w14:paraId="1AC5D69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สิ่งตอบแทนในการซื้อ</w:t>
            </w:r>
          </w:p>
        </w:tc>
        <w:tc>
          <w:tcPr>
            <w:tcW w:w="921" w:type="dxa"/>
            <w:shd w:val="clear" w:color="auto" w:fill="auto"/>
          </w:tcPr>
          <w:p w14:paraId="32C73D9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9" w:type="dxa"/>
            <w:shd w:val="clear" w:color="auto" w:fill="auto"/>
          </w:tcPr>
          <w:p w14:paraId="2092D40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19" w:type="dxa"/>
            <w:tcBorders>
              <w:bottom w:val="single" w:sz="4" w:space="0" w:color="auto"/>
            </w:tcBorders>
            <w:shd w:val="clear" w:color="auto" w:fill="auto"/>
          </w:tcPr>
          <w:p w14:paraId="3BDCC1EC" w14:textId="4B1C94C4" w:rsidR="007744FC" w:rsidRPr="00757917" w:rsidRDefault="007744F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15" w:hanging="30"/>
              <w:jc w:val="right"/>
              <w:rPr>
                <w:rFonts w:ascii="Angsana New" w:eastAsia="Times New Roman" w:hAnsi="Angsana New"/>
                <w:color w:val="FF0000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MS Mincho" w:hAnsi="Angsana New"/>
                <w:sz w:val="30"/>
                <w:szCs w:val="30"/>
              </w:rPr>
              <w:t>32</w:t>
            </w:r>
            <w:r w:rsidRPr="00757917">
              <w:rPr>
                <w:rFonts w:ascii="Angsana New" w:eastAsia="MS Mincho" w:hAnsi="Angsana New"/>
                <w:sz w:val="30"/>
                <w:szCs w:val="30"/>
              </w:rPr>
              <w:t>)</w:t>
            </w:r>
          </w:p>
        </w:tc>
      </w:tr>
      <w:tr w:rsidR="007744FC" w:rsidRPr="00757917" w14:paraId="3FFA3869" w14:textId="77777777" w:rsidTr="007744FC">
        <w:trPr>
          <w:trHeight w:val="356"/>
        </w:trPr>
        <w:tc>
          <w:tcPr>
            <w:tcW w:w="5940" w:type="dxa"/>
            <w:shd w:val="clear" w:color="auto" w:fill="auto"/>
          </w:tcPr>
          <w:p w14:paraId="1BE990D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ส่วนต่างจากการรวมธุรกิจภายใต้การควบคุมเดียวกัน</w:t>
            </w:r>
          </w:p>
        </w:tc>
        <w:tc>
          <w:tcPr>
            <w:tcW w:w="921" w:type="dxa"/>
            <w:shd w:val="clear" w:color="auto" w:fill="auto"/>
          </w:tcPr>
          <w:p w14:paraId="6A67320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9" w:type="dxa"/>
            <w:shd w:val="clear" w:color="auto" w:fill="auto"/>
          </w:tcPr>
          <w:p w14:paraId="13F6CB7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1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DE7C840" w14:textId="5C3C46DC" w:rsidR="007744FC" w:rsidRPr="00757917" w:rsidRDefault="007744FC" w:rsidP="009157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0" w:right="115" w:hanging="30"/>
              <w:jc w:val="right"/>
              <w:rPr>
                <w:rFonts w:ascii="Angsana New" w:eastAsia="Times New Roman" w:hAnsi="Angsana New"/>
                <w:b/>
                <w:bCs/>
                <w:color w:val="FF0000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19</w:t>
            </w: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</w:rPr>
              <w:t>)</w:t>
            </w:r>
          </w:p>
        </w:tc>
      </w:tr>
    </w:tbl>
    <w:p w14:paraId="7D52E30A" w14:textId="77777777" w:rsidR="007744FC" w:rsidRPr="00757917" w:rsidRDefault="007744FC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/>
          <w:bCs/>
          <w:sz w:val="20"/>
          <w:szCs w:val="20"/>
        </w:rPr>
      </w:pPr>
      <w:bookmarkStart w:id="11" w:name="_Hlk59694674"/>
    </w:p>
    <w:p w14:paraId="6FDD0119" w14:textId="77777777" w:rsidR="007744FC" w:rsidRPr="00757917" w:rsidRDefault="007744FC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/>
          <w:b/>
          <w:i/>
          <w:iCs/>
          <w:sz w:val="30"/>
          <w:szCs w:val="30"/>
        </w:rPr>
      </w:pPr>
      <w:r w:rsidRPr="00757917">
        <w:rPr>
          <w:rFonts w:ascii="Angsana New" w:hAnsi="Angsana New"/>
          <w:b/>
          <w:i/>
          <w:iCs/>
          <w:sz w:val="30"/>
          <w:szCs w:val="30"/>
          <w:cs/>
        </w:rPr>
        <w:t>ต้นทุนที่เกี่ยวข้องกับการซื้อกิจการ</w:t>
      </w:r>
    </w:p>
    <w:p w14:paraId="0C800FB3" w14:textId="77777777" w:rsidR="007744FC" w:rsidRPr="00757917" w:rsidRDefault="007744FC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7"/>
        <w:jc w:val="thaiDistribute"/>
        <w:rPr>
          <w:rFonts w:ascii="Angsana New" w:hAnsi="Angsana New"/>
          <w:bCs/>
          <w:sz w:val="20"/>
          <w:szCs w:val="20"/>
        </w:rPr>
      </w:pPr>
    </w:p>
    <w:p w14:paraId="27E703FF" w14:textId="20C443ED" w:rsidR="007744FC" w:rsidRPr="00757917" w:rsidRDefault="007744FC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กลุ่มบริษัทมีต้นทุนที่เกี่ยวข้องกับการซื้อเป็นจำนวนเงิน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34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ล้านบาท ซึ่งเกี่ยวกับ ค่าที่ปรึกษาด้านทนายความภายนอก และต้นทุนการสอบทานธุรกิจ ซึ่งรวมอยู่ในค่าใช้จ่ายในการบริหารในงบกำไรขาดทุน</w:t>
      </w:r>
      <w:r w:rsidRPr="00757917">
        <w:rPr>
          <w:rFonts w:ascii="Angsana New" w:hAnsi="Angsana New" w:hint="cs"/>
          <w:sz w:val="30"/>
          <w:szCs w:val="30"/>
          <w:cs/>
        </w:rPr>
        <w:t>รวม</w:t>
      </w:r>
      <w:r w:rsidRPr="00757917">
        <w:rPr>
          <w:rFonts w:ascii="Angsana New" w:hAnsi="Angsana New"/>
          <w:sz w:val="30"/>
          <w:szCs w:val="30"/>
          <w:cs/>
        </w:rPr>
        <w:t>สำหรับ</w:t>
      </w:r>
      <w:r w:rsidR="00BE000A"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/>
          <w:sz w:val="30"/>
          <w:szCs w:val="30"/>
          <w:cs/>
        </w:rPr>
        <w:t xml:space="preserve">สิ้นสุดวันที่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BE000A" w:rsidRPr="00757917">
        <w:rPr>
          <w:rFonts w:ascii="Angsana New" w:hAnsi="Angsana New" w:hint="cs"/>
          <w:sz w:val="30"/>
          <w:szCs w:val="30"/>
          <w:cs/>
        </w:rPr>
        <w:t>กันย</w:t>
      </w:r>
      <w:r w:rsidRPr="00757917">
        <w:rPr>
          <w:rFonts w:ascii="Angsana New" w:hAnsi="Angsana New" w:hint="cs"/>
          <w:sz w:val="30"/>
          <w:szCs w:val="30"/>
          <w:cs/>
        </w:rPr>
        <w:t xml:space="preserve">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ของกลุ่มบริษัท</w:t>
      </w:r>
    </w:p>
    <w:p w14:paraId="6491096D" w14:textId="77777777" w:rsidR="007744FC" w:rsidRPr="00757917" w:rsidRDefault="007744FC" w:rsidP="007744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/>
        <w:rPr>
          <w:rFonts w:ascii="Angsana New" w:hAnsi="Angsana New"/>
          <w:sz w:val="20"/>
          <w:szCs w:val="20"/>
        </w:rPr>
      </w:pPr>
    </w:p>
    <w:p w14:paraId="2B2398DA" w14:textId="0CB3D5FD" w:rsidR="007744FC" w:rsidRPr="00757917" w:rsidRDefault="007744FC" w:rsidP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ผลกระทบจากการปรับปรุงงบการเงินรวมของกลุ่มบริษัท มีดังนี้</w:t>
      </w:r>
    </w:p>
    <w:p w14:paraId="1F800105" w14:textId="77777777" w:rsidR="000E3E14" w:rsidRPr="00757917" w:rsidRDefault="000E3E14" w:rsidP="007319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25"/>
        <w:jc w:val="thaiDistribute"/>
        <w:rPr>
          <w:rFonts w:ascii="Angsana New" w:hAnsi="Angsana New"/>
          <w:sz w:val="16"/>
          <w:szCs w:val="16"/>
        </w:rPr>
      </w:pPr>
    </w:p>
    <w:tbl>
      <w:tblPr>
        <w:tblW w:w="9252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7"/>
        <w:gridCol w:w="1079"/>
        <w:gridCol w:w="270"/>
        <w:gridCol w:w="1167"/>
        <w:gridCol w:w="270"/>
        <w:gridCol w:w="1080"/>
        <w:gridCol w:w="270"/>
        <w:gridCol w:w="1168"/>
        <w:gridCol w:w="271"/>
        <w:gridCol w:w="1060"/>
      </w:tblGrid>
      <w:tr w:rsidR="007744FC" w:rsidRPr="00757917" w14:paraId="18793240" w14:textId="77777777" w:rsidTr="007744FC">
        <w:trPr>
          <w:tblHeader/>
        </w:trPr>
        <w:tc>
          <w:tcPr>
            <w:tcW w:w="261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ADEAFA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5C06445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งบแสดงฐานะการเงิน </w:t>
            </w:r>
          </w:p>
          <w:p w14:paraId="77784B77" w14:textId="440984EA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 xml:space="preserve">    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 กันยายน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2563</w:t>
            </w:r>
          </w:p>
        </w:tc>
        <w:tc>
          <w:tcPr>
            <w:tcW w:w="663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CF4053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7744FC" w:rsidRPr="00757917" w14:paraId="670F9E78" w14:textId="77777777" w:rsidTr="007744FC">
        <w:trPr>
          <w:tblHeader/>
        </w:trPr>
        <w:tc>
          <w:tcPr>
            <w:tcW w:w="2617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C89933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60" w:lineRule="atLeast"/>
              <w:rPr>
                <w:rFonts w:ascii="Angsana New" w:eastAsia="MS Mincho" w:hAnsi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4E1C09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10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ตามที่เคยเสนอรายงานไว้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A6DE7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3B235A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76C0419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จัดประเภทใหม่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A24C5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556E4C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หลังจัด</w:t>
            </w:r>
          </w:p>
          <w:p w14:paraId="41941504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ประเภทใหม่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F7090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23265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3" w:right="-10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ผลกระทบ</w:t>
            </w:r>
            <w:r w:rsidRPr="00757917">
              <w:rPr>
                <w:rFonts w:ascii="Angsana New" w:hAnsi="Angsana New"/>
                <w:sz w:val="24"/>
                <w:szCs w:val="24"/>
              </w:rPr>
              <w:br/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รายการปรับปรุง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781CF2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9F53AA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2" w:right="-126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0FD7DB9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2" w:right="-126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ปรับปรุงใหม่</w:t>
            </w:r>
          </w:p>
        </w:tc>
      </w:tr>
      <w:tr w:rsidR="007744FC" w:rsidRPr="00757917" w14:paraId="473229EB" w14:textId="77777777" w:rsidTr="007744FC">
        <w:trPr>
          <w:trHeight w:val="254"/>
          <w:tblHeader/>
        </w:trPr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3F5C6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63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2C8AA1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(ล้านบาท)</w:t>
            </w:r>
          </w:p>
        </w:tc>
      </w:tr>
      <w:tr w:rsidR="007744FC" w:rsidRPr="00757917" w14:paraId="62E17DF7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7EF5F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175" w:right="-43" w:hanging="175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เงินสดและรายการเทียบเท่าเงินสด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AFA7AE" w14:textId="386E9508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572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C07D9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79F4A0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E884A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736C447" w14:textId="21C336DD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572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B14B30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260311" w14:textId="0AEE2106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2"/>
              </w:tabs>
              <w:ind w:lef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507AF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78B379D" w14:textId="368D5442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573</w:t>
            </w:r>
          </w:p>
        </w:tc>
      </w:tr>
      <w:tr w:rsidR="007744FC" w:rsidRPr="00757917" w14:paraId="20FA524A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AA573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175" w:right="-43" w:hanging="175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ลูกหนี้การค้า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4E04400" w14:textId="3B71B584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480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9D933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26397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776DC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BBC8765" w14:textId="77835B09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480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AA32EC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46FA63" w14:textId="2C145B03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2"/>
              </w:tabs>
              <w:ind w:lef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B007D3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D13566" w14:textId="45D6FBF6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484</w:t>
            </w:r>
          </w:p>
        </w:tc>
      </w:tr>
      <w:tr w:rsidR="007744FC" w:rsidRPr="00757917" w14:paraId="26AC8CE4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E33984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175" w:right="-43" w:hanging="175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เงินให้กู้ยืมระยะสั้นและดอกเบี้ย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64D85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CD776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6B4BF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B4D30F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5D755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6A4D44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22DCF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2"/>
              </w:tabs>
              <w:ind w:left="-112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C835FC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FDEE5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7744FC" w:rsidRPr="00757917" w14:paraId="69096AAF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A5DD2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175" w:right="-43" w:hanging="175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 xml:space="preserve">   ค้างรับแก่กิจการที่เกี่ยวข้องกัน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A21B7D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97C14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ADE7D6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7DFCF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5E3EB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A98A1B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7FA10D" w14:textId="060FFE94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2"/>
              </w:tabs>
              <w:ind w:lef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6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52277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C105D4" w14:textId="358D1A98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6</w:t>
            </w:r>
          </w:p>
        </w:tc>
      </w:tr>
      <w:tr w:rsidR="007744FC" w:rsidRPr="00757917" w14:paraId="4AB5641C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4E9F2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175" w:right="-43" w:hanging="175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เงินให้กู้ยืมระยะยาวและดอกเบี้ย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3C845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AEE4E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8FB10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7874E3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D019F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68153A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73F51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2"/>
              </w:tabs>
              <w:ind w:left="-112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8EDDC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E00F3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7744FC" w:rsidRPr="00757917" w14:paraId="7E0FA852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CE74E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175" w:right="-43" w:hanging="175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 xml:space="preserve">   ค้างรับแก่กิจการที่เกี่ยวข้องกัน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A6820AE" w14:textId="6EC45744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7BA8DB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ADBDC3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9C9E2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6CD68C" w14:textId="3650B55C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6FADA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668024" w14:textId="2DD7C998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2"/>
              </w:tabs>
              <w:ind w:lef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4ECB3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D679E8" w14:textId="5F777165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264</w:t>
            </w:r>
          </w:p>
        </w:tc>
      </w:tr>
      <w:tr w:rsidR="007744FC" w:rsidRPr="00757917" w14:paraId="703B4246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9B9595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7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สินทรัพย์อื่น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A50259" w14:textId="2E1D6E34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89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858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57DC7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left="-112" w:right="-109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B1635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3C336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8"/>
              </w:tabs>
              <w:ind w:left="-112" w:right="-109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C8DD980" w14:textId="005AEBC0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89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858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DDFBE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715EF84" w14:textId="77777777" w:rsidR="007744FC" w:rsidRPr="00757917" w:rsidRDefault="007744FC" w:rsidP="000B6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92549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BC35907" w14:textId="5EFDA3B9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89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858</w:t>
            </w:r>
          </w:p>
        </w:tc>
      </w:tr>
      <w:tr w:rsidR="007744FC" w:rsidRPr="00757917" w14:paraId="6DD1010F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6A646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รวมสินทรัพย์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089994EA" w14:textId="665B670D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169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6F286E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212E717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C2928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7C7C31C3" w14:textId="57E90E39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169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38DF52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3803E2EB" w14:textId="7C0D363E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2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82518D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123747FA" w14:textId="2810C783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185</w:t>
            </w:r>
          </w:p>
        </w:tc>
      </w:tr>
      <w:tr w:rsidR="007744FC" w:rsidRPr="00757917" w:rsidDel="009358A6" w14:paraId="114C41CC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6B34F4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175" w:right="-43" w:hanging="175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lastRenderedPageBreak/>
              <w:t>เจ้าหนี้การค้า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7F569E1" w14:textId="6FB9FFAF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776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CEBA5B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7415A89" w14:textId="14CAFFE0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9"/>
              </w:tabs>
              <w:ind w:left="-112" w:right="-109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207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3B19A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54EEDE" w14:textId="187FC46E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983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5C9F8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5FE98A" w14:textId="77777777" w:rsidR="007744FC" w:rsidRPr="00757917" w:rsidDel="009358A6" w:rsidRDefault="007744FC" w:rsidP="000B6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28F064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F1E0DD" w14:textId="1765BDF7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983</w:t>
            </w:r>
          </w:p>
        </w:tc>
      </w:tr>
      <w:tr w:rsidR="007744FC" w:rsidRPr="00757917" w:rsidDel="009358A6" w14:paraId="50E0C76E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84FBD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175" w:right="-43" w:hanging="175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เจ้าหนี้อื่น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BE1A95" w14:textId="477F65D4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332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0E97C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E26CDC" w14:textId="4CE17A8C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9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</w:rPr>
              <w:t>207</w:t>
            </w:r>
            <w:r w:rsidRPr="00757917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077288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659F557" w14:textId="6741844F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125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25FCF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65B0CB" w14:textId="64C69E77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3C56A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DD43421" w14:textId="559457BE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127</w:t>
            </w:r>
          </w:p>
        </w:tc>
      </w:tr>
      <w:tr w:rsidR="007744FC" w:rsidRPr="00757917" w:rsidDel="009358A6" w14:paraId="1EA00A1B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4FA11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หนี้สินหมุนเวียนอื่น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E429A1" w14:textId="35B8A55C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482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B1DCE6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83C86B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AC6E8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196A6A" w14:textId="7E7F3106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482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14585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E8E2147" w14:textId="2A523AB8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9F7D8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A09C7C" w14:textId="459EBC36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483</w:t>
            </w:r>
          </w:p>
        </w:tc>
      </w:tr>
      <w:tr w:rsidR="007744FC" w:rsidRPr="00757917" w:rsidDel="009358A6" w14:paraId="38D5D7FC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CB0651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ประมาณการหนี้สินไม่หมุนเวียน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6239899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A1ECB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02043D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696C0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614604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C7F79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736575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A07F32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06E041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7744FC" w:rsidRPr="00757917" w:rsidDel="009358A6" w14:paraId="3BD06FA9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ECBA52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 xml:space="preserve">   สำหรับผลประโยชน์พนักงาน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8AC0DF" w14:textId="5B00AB34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219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161BC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34894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83E094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4B81E8" w14:textId="07FC77A9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219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9C3699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B68433" w14:textId="71461367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FA50C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9FA8BC3" w14:textId="24B7B645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220</w:t>
            </w:r>
          </w:p>
        </w:tc>
      </w:tr>
      <w:tr w:rsidR="007744FC" w:rsidRPr="00757917" w:rsidDel="009358A6" w14:paraId="04613577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588C9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หนี้สินอื่น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E169A21" w14:textId="05041F9C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56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240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23C7F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7BBA4E3A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557F39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A27DC1E" w14:textId="6BAFFC38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56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240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34279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9DFAAA5" w14:textId="77777777" w:rsidR="007744FC" w:rsidRPr="00757917" w:rsidDel="009358A6" w:rsidRDefault="007744FC" w:rsidP="000B6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A226C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BB75C6A" w14:textId="1B3790C9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56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240</w:t>
            </w:r>
          </w:p>
        </w:tc>
      </w:tr>
      <w:tr w:rsidR="007744FC" w:rsidRPr="00757917" w:rsidDel="009358A6" w14:paraId="053FAFE8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4CB96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รวมหนี้สิน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A70529F" w14:textId="11E23810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61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049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21E60D4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7547EE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55680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F84BAF9" w14:textId="039BF16C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3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61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049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05A18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D134F73" w14:textId="585328B4" w:rsidR="007744FC" w:rsidRPr="00757917" w:rsidDel="009358A6" w:rsidRDefault="00294C31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DBD5A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4A05092" w14:textId="6E8D8AE6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61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053</w:t>
            </w:r>
          </w:p>
        </w:tc>
      </w:tr>
      <w:tr w:rsidR="007744FC" w:rsidRPr="00757917" w:rsidDel="009358A6" w14:paraId="384E5474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74C19F7" w14:textId="4419BEC3" w:rsidR="000B7869" w:rsidRPr="00757917" w:rsidRDefault="000B7869" w:rsidP="00BC53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rPr>
                <w:rFonts w:ascii="Angsana New" w:hAnsi="Angsana New"/>
                <w:cs/>
              </w:rPr>
            </w:pP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8D0BE5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0E311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7D7A6C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CE56E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E7C0D2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112" w:right="-109"/>
              <w:rPr>
                <w:rFonts w:ascii="Angsana New" w:hAnsi="Angsana New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9DCEBE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5B534F9D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</w:rPr>
            </w:pP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622318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</w:rPr>
            </w:pP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8D396D6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</w:rPr>
            </w:pPr>
          </w:p>
        </w:tc>
      </w:tr>
      <w:tr w:rsidR="007744FC" w:rsidRPr="00757917" w:rsidDel="009358A6" w14:paraId="103598CA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00AAF4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ส่วนของผู้ถือหุ้นของบริษัทใหญ่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F2CEB2" w14:textId="00FA488A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32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249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1F05A5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C63649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1D6C54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2D1BC3D" w14:textId="2C948B85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32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249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2F5564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9EBA003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F66864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B394C6B" w14:textId="342F282A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32</w:t>
            </w:r>
            <w:r w:rsidR="007744FC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249</w:t>
            </w:r>
          </w:p>
        </w:tc>
      </w:tr>
      <w:tr w:rsidR="007744FC" w:rsidRPr="00757917" w:rsidDel="009358A6" w14:paraId="05921B46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33330D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ส่วนของผู้ถือหุ้นเดิมก่อนปรับ</w:t>
            </w:r>
            <w:r w:rsidRPr="00757917">
              <w:rPr>
                <w:rFonts w:ascii="Angsana New" w:hAnsi="Angsana New"/>
                <w:sz w:val="24"/>
                <w:szCs w:val="24"/>
              </w:rPr>
              <w:br/>
              <w:t xml:space="preserve">   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โครงสร้างธุรกิจ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DE6399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  <w:p w14:paraId="543C55C2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B2CFA4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BD48A1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ind w:right="-109"/>
              <w:rPr>
                <w:rFonts w:ascii="Angsana New" w:hAnsi="Angsana New"/>
                <w:sz w:val="24"/>
                <w:szCs w:val="24"/>
                <w:cs/>
              </w:rPr>
            </w:pPr>
          </w:p>
          <w:p w14:paraId="33C26115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3133C7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4039944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  <w:p w14:paraId="291B9F18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B329F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5CF4A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3"/>
              </w:tabs>
              <w:ind w:left="-112"/>
              <w:rPr>
                <w:rFonts w:ascii="Angsana New" w:hAnsi="Angsana New"/>
                <w:sz w:val="24"/>
                <w:szCs w:val="24"/>
              </w:rPr>
            </w:pPr>
          </w:p>
          <w:p w14:paraId="2823101A" w14:textId="0C30D492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12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2D6FF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2D2B4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9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  <w:p w14:paraId="65E10BE4" w14:textId="6160AA32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12</w:t>
            </w:r>
          </w:p>
        </w:tc>
      </w:tr>
      <w:tr w:rsidR="007744FC" w:rsidRPr="00757917" w:rsidDel="009358A6" w14:paraId="68BAE519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2D000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ส่วนได้เสียที่ไม่มีอำนาจควบคุม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667F8B2" w14:textId="69DACC35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</w:rPr>
              <w:t>129</w:t>
            </w:r>
            <w:r w:rsidRPr="00757917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BC95D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66CC1B89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4941D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86FC498" w14:textId="6711313C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</w:rPr>
              <w:t>129</w:t>
            </w:r>
            <w:r w:rsidRPr="00757917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D6063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17B91D5C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3A820D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401EBAB" w14:textId="5ED599ED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</w:rPr>
              <w:t>129</w:t>
            </w:r>
            <w:r w:rsidRPr="00757917">
              <w:rPr>
                <w:rFonts w:ascii="Angsana New" w:hAnsi="Angsana New"/>
                <w:sz w:val="24"/>
                <w:szCs w:val="24"/>
              </w:rPr>
              <w:t>)</w:t>
            </w:r>
          </w:p>
        </w:tc>
      </w:tr>
      <w:tr w:rsidR="007744FC" w:rsidRPr="00757917" w:rsidDel="009358A6" w14:paraId="0FDAD873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4F3D21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 w:firstLine="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รวมส่วนของผู้ถือหุ้น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8CF864E" w14:textId="10E46CE3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32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120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60694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B2B376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79B8F5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D68513" w14:textId="68EECD9D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1"/>
              </w:tabs>
              <w:ind w:right="-10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32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120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BBF18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14:paraId="222DE120" w14:textId="6F9A74E9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223FA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EFB40B" w14:textId="34FBD7BE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32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132</w:t>
            </w:r>
          </w:p>
        </w:tc>
      </w:tr>
      <w:tr w:rsidR="007744FC" w:rsidRPr="00757917" w14:paraId="6CA7D26C" w14:textId="77777777" w:rsidTr="007744FC">
        <w:tc>
          <w:tcPr>
            <w:tcW w:w="2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9AE6E1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175" w:right="-43" w:hanging="175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รวมหนี้สินและส่วนของผู้ถือหุ้น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13C18E85" w14:textId="015084DB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2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169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853FF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29F38A53" w14:textId="77777777" w:rsidR="007744FC" w:rsidRPr="00757917" w:rsidDel="009358A6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0E505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632D10AA" w14:textId="665D345E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169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2E53BB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3F310C9C" w14:textId="4D7D85B9" w:rsidR="007744FC" w:rsidRPr="00757917" w:rsidDel="009358A6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1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7BDA5C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218E56E2" w14:textId="73CA003C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93</w:t>
            </w:r>
            <w:r w:rsidR="007744FC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185</w:t>
            </w:r>
          </w:p>
        </w:tc>
      </w:tr>
    </w:tbl>
    <w:p w14:paraId="63E51881" w14:textId="002CC48C" w:rsidR="000E3E14" w:rsidRPr="00757917" w:rsidRDefault="000E3E14">
      <w:pPr>
        <w:rPr>
          <w:sz w:val="14"/>
          <w:szCs w:val="14"/>
        </w:rPr>
      </w:pPr>
    </w:p>
    <w:tbl>
      <w:tblPr>
        <w:tblW w:w="9270" w:type="dxa"/>
        <w:tblInd w:w="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5"/>
        <w:gridCol w:w="1079"/>
        <w:gridCol w:w="271"/>
        <w:gridCol w:w="1166"/>
        <w:gridCol w:w="271"/>
        <w:gridCol w:w="1080"/>
        <w:gridCol w:w="271"/>
        <w:gridCol w:w="1167"/>
        <w:gridCol w:w="272"/>
        <w:gridCol w:w="1060"/>
        <w:gridCol w:w="18"/>
      </w:tblGrid>
      <w:tr w:rsidR="007744FC" w:rsidRPr="00757917" w14:paraId="4DF7F237" w14:textId="77777777" w:rsidTr="007744FC">
        <w:trPr>
          <w:gridAfter w:val="1"/>
          <w:wAfter w:w="18" w:type="dxa"/>
        </w:trPr>
        <w:tc>
          <w:tcPr>
            <w:tcW w:w="261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E0819E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งบกำไรขาดทุนเบ็ดเสร็จ</w:t>
            </w:r>
          </w:p>
          <w:p w14:paraId="57D7641A" w14:textId="60A3E41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    สำหรับ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ปี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สิ้นสุด</w:t>
            </w:r>
          </w:p>
          <w:p w14:paraId="7D280C76" w14:textId="3DD5011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    วันที่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กันยายน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2563</w:t>
            </w:r>
          </w:p>
        </w:tc>
        <w:tc>
          <w:tcPr>
            <w:tcW w:w="663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47314F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7744FC" w:rsidRPr="00757917" w14:paraId="6A511A98" w14:textId="77777777" w:rsidTr="007744FC">
        <w:trPr>
          <w:gridAfter w:val="1"/>
          <w:wAfter w:w="18" w:type="dxa"/>
        </w:trPr>
        <w:tc>
          <w:tcPr>
            <w:tcW w:w="2615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C14017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60" w:lineRule="atLeast"/>
              <w:rPr>
                <w:rFonts w:ascii="Angsana New" w:eastAsia="MS Mincho" w:hAnsi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688479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10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ตามที่เคยเสนอรายงานไว้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52FF34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B95C3A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B81144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จัดประเภทใหม่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1F48E0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DF9D4C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หลังจัด</w:t>
            </w:r>
          </w:p>
          <w:p w14:paraId="646574AB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ประเภทใหม่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39A6C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5C0E8C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3" w:right="-10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ผลกระทบ</w:t>
            </w:r>
            <w:r w:rsidRPr="00757917">
              <w:rPr>
                <w:rFonts w:ascii="Angsana New" w:hAnsi="Angsana New"/>
                <w:sz w:val="24"/>
                <w:szCs w:val="24"/>
              </w:rPr>
              <w:br/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รายการปรับปรุง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AF0020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3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A4796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2" w:right="-126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8D263F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2" w:right="-126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ปรับปรุงใหม่</w:t>
            </w:r>
          </w:p>
        </w:tc>
      </w:tr>
      <w:tr w:rsidR="007744FC" w:rsidRPr="00757917" w14:paraId="6A4CDB2F" w14:textId="77777777" w:rsidTr="007744FC">
        <w:trPr>
          <w:gridAfter w:val="1"/>
          <w:wAfter w:w="18" w:type="dxa"/>
          <w:trHeight w:val="254"/>
        </w:trPr>
        <w:tc>
          <w:tcPr>
            <w:tcW w:w="2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7637B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63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64398E2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(ล้านบาท)</w:t>
            </w:r>
          </w:p>
        </w:tc>
      </w:tr>
      <w:tr w:rsidR="007744FC" w:rsidRPr="00757917" w14:paraId="41BF342F" w14:textId="77777777" w:rsidTr="007744FC">
        <w:tc>
          <w:tcPr>
            <w:tcW w:w="2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181860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รายได้จากการขายอสังหาริมทรัพย์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1004A63" w14:textId="09B7C0BB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14</w:t>
            </w:r>
            <w:r w:rsidR="008650CC" w:rsidRPr="00757917">
              <w:rPr>
                <w:rFonts w:ascii="Angsana New" w:hAnsi="Angsana New"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sz w:val="22"/>
                <w:szCs w:val="22"/>
              </w:rPr>
              <w:t>648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3326B2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45203E" w14:textId="3239C3DB" w:rsidR="007744FC" w:rsidRPr="00757917" w:rsidRDefault="008650CC" w:rsidP="000B6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6F2B98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8C4812F" w14:textId="104C2CD6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14</w:t>
            </w:r>
            <w:r w:rsidR="008650CC" w:rsidRPr="00757917">
              <w:rPr>
                <w:rFonts w:ascii="Angsana New" w:hAnsi="Angsana New"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sz w:val="22"/>
                <w:szCs w:val="22"/>
              </w:rPr>
              <w:t>648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59C955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19ACA1" w14:textId="6D1B7399" w:rsidR="007744FC" w:rsidRPr="00757917" w:rsidRDefault="008650CC" w:rsidP="000B6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0072A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3B6C86" w14:textId="7A4EE51E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14</w:t>
            </w:r>
            <w:r w:rsidR="008650CC" w:rsidRPr="00757917">
              <w:rPr>
                <w:rFonts w:ascii="Angsana New" w:hAnsi="Angsana New"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sz w:val="22"/>
                <w:szCs w:val="22"/>
              </w:rPr>
              <w:t>648</w:t>
            </w:r>
          </w:p>
        </w:tc>
      </w:tr>
      <w:tr w:rsidR="007744FC" w:rsidRPr="00757917" w14:paraId="69640EE7" w14:textId="77777777" w:rsidTr="007744FC">
        <w:tc>
          <w:tcPr>
            <w:tcW w:w="2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41D14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รายได้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ค่าบริหารจัดการ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077C31" w14:textId="2B70E562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648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934625A" w14:textId="1FA5164F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9AE0EF5" w14:textId="1B558EFF" w:rsidR="007744FC" w:rsidRPr="00757917" w:rsidRDefault="008650C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58094E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DE7D0C" w14:textId="583DC8D6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648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270289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3D25D82" w14:textId="40A8BFB6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19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5A1B9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E1681E" w14:textId="3B15A8A7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667</w:t>
            </w:r>
          </w:p>
        </w:tc>
      </w:tr>
      <w:tr w:rsidR="007744FC" w:rsidRPr="00757917" w14:paraId="6133A897" w14:textId="77777777" w:rsidTr="007744FC">
        <w:tc>
          <w:tcPr>
            <w:tcW w:w="2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E9CA31D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ต้นทุนขายอสังหาริมทรัพย์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2A584B" w14:textId="503154A4" w:rsidR="007744FC" w:rsidRPr="00757917" w:rsidRDefault="008650C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10</w:t>
            </w:r>
            <w:r w:rsidRPr="00757917">
              <w:rPr>
                <w:rFonts w:ascii="Angsana New" w:hAnsi="Angsana New"/>
                <w:sz w:val="22"/>
                <w:szCs w:val="22"/>
              </w:rPr>
              <w:t>,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237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89F70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8D6DA2D" w14:textId="448E9522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328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7CDC3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21A25F2" w14:textId="1871D287" w:rsidR="007744FC" w:rsidRPr="00757917" w:rsidRDefault="008650C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10</w:t>
            </w:r>
            <w:r w:rsidRPr="00757917">
              <w:rPr>
                <w:rFonts w:ascii="Angsana New" w:hAnsi="Angsana New"/>
                <w:sz w:val="22"/>
                <w:szCs w:val="22"/>
              </w:rPr>
              <w:t>,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565</w:t>
            </w:r>
            <w:r w:rsidR="002E43E6"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2E6C3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FFA2F68" w14:textId="3FAE69C7" w:rsidR="007744FC" w:rsidRPr="00757917" w:rsidRDefault="002E43E6" w:rsidP="000B6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BF986D1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EB5D831" w14:textId="422648BA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10</w:t>
            </w:r>
            <w:r w:rsidRPr="00757917">
              <w:rPr>
                <w:rFonts w:ascii="Angsana New" w:hAnsi="Angsana New"/>
                <w:sz w:val="22"/>
                <w:szCs w:val="22"/>
              </w:rPr>
              <w:t>,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565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</w:tr>
      <w:tr w:rsidR="007744FC" w:rsidRPr="00757917" w14:paraId="59EE11C4" w14:textId="77777777" w:rsidTr="007744FC">
        <w:tc>
          <w:tcPr>
            <w:tcW w:w="2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5D78C10" w14:textId="0A5A5E14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ต้นทุน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ค่า</w:t>
            </w:r>
            <w:r w:rsidR="002E43E6" w:rsidRPr="00757917">
              <w:rPr>
                <w:rFonts w:ascii="Angsana New" w:hAnsi="Angsana New" w:hint="cs"/>
                <w:sz w:val="24"/>
                <w:szCs w:val="24"/>
                <w:cs/>
              </w:rPr>
              <w:t>การ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จัดการ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925082D" w14:textId="3F3D889B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403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B748F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77026C" w14:textId="0976EAFE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A4C938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C836F8" w14:textId="5FD7A439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403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DF1A8D4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AE6939A" w14:textId="471CC338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11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AB9327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DD1EFEC" w14:textId="42A868FE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414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</w:tr>
      <w:tr w:rsidR="007744FC" w:rsidRPr="00757917" w14:paraId="085451E0" w14:textId="77777777" w:rsidTr="007744FC">
        <w:tc>
          <w:tcPr>
            <w:tcW w:w="2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D2C6EA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ค่าใช้จ่ายในการบริหาร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9E16CC" w14:textId="4B7694ED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2</w:t>
            </w:r>
            <w:r w:rsidRPr="00757917">
              <w:rPr>
                <w:rFonts w:ascii="Angsana New" w:hAnsi="Angsana New"/>
                <w:sz w:val="22"/>
                <w:szCs w:val="22"/>
              </w:rPr>
              <w:t>,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324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7DD5BE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1CD922" w14:textId="5F5EDA9D" w:rsidR="007744FC" w:rsidRPr="00757917" w:rsidRDefault="00460DDC" w:rsidP="000B6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2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328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C2CA1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D08F6E" w14:textId="76DDD872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1</w:t>
            </w:r>
            <w:r w:rsidRPr="00757917">
              <w:rPr>
                <w:rFonts w:ascii="Angsana New" w:hAnsi="Angsana New"/>
                <w:sz w:val="22"/>
                <w:szCs w:val="22"/>
              </w:rPr>
              <w:t>,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996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A1B4116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9C9F76" w14:textId="38A54B83" w:rsidR="007744FC" w:rsidRPr="00757917" w:rsidRDefault="002E43E6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5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9E7417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7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2D88ADE" w14:textId="00D4A778" w:rsidR="007744FC" w:rsidRPr="00757917" w:rsidRDefault="000B60B5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2</w:t>
            </w:r>
            <w:r w:rsidR="002E43E6" w:rsidRPr="00757917">
              <w:rPr>
                <w:rFonts w:ascii="Angsana New" w:hAnsi="Angsana New"/>
                <w:sz w:val="22"/>
                <w:szCs w:val="22"/>
              </w:rPr>
              <w:t>,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001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</w:tr>
      <w:tr w:rsidR="007744FC" w:rsidRPr="00757917" w14:paraId="3A67B24A" w14:textId="77777777" w:rsidTr="007744FC">
        <w:tc>
          <w:tcPr>
            <w:tcW w:w="2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201151F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อื่นๆ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E94111D" w14:textId="31974F8E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609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16170F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2383928" w14:textId="45867408" w:rsidR="007744FC" w:rsidRPr="00757917" w:rsidRDefault="000B60B5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F5838E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2C4B820" w14:textId="1E6C410E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609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D87FCA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FAB2BE4" w14:textId="5246817D" w:rsidR="007744FC" w:rsidRPr="00757917" w:rsidRDefault="000B60B5" w:rsidP="000B60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sz w:val="22"/>
                <w:szCs w:val="22"/>
              </w:rPr>
              <w:t>1</w:t>
            </w:r>
            <w:r w:rsidRPr="00757917">
              <w:rPr>
                <w:rFonts w:ascii="Angsana New" w:hAnsi="Angsana New"/>
                <w:sz w:val="22"/>
                <w:szCs w:val="22"/>
              </w:rPr>
              <w:t>)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BFBCE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07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ABF5D36" w14:textId="70DBD5D2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608</w:t>
            </w:r>
          </w:p>
        </w:tc>
      </w:tr>
      <w:tr w:rsidR="007744FC" w:rsidRPr="00757917" w14:paraId="60AB45AD" w14:textId="77777777" w:rsidTr="007744FC">
        <w:tc>
          <w:tcPr>
            <w:tcW w:w="26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2F9A46" w14:textId="591E76A0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กำไร</w:t>
            </w:r>
            <w:r w:rsidR="003E727F"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ขาดทุนเบ็ดเสร็จรวม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สำหรับ</w:t>
            </w:r>
            <w:r w:rsidR="002E43E6"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ปี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383E3DA8" w14:textId="72A949BF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2</w:t>
            </w:r>
            <w:r w:rsidR="000B60B5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941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D021C9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39ACE7FF" w14:textId="795D4C13" w:rsidR="007744FC" w:rsidRPr="00757917" w:rsidRDefault="000B60B5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9"/>
              </w:tabs>
              <w:ind w:left="-112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94D0285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5A667CD6" w14:textId="1C1C4FAD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ind w:left="-112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2</w:t>
            </w:r>
            <w:r w:rsidR="000B60B5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941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8CFF363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4CB8E80B" w14:textId="7BBC4A48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CAAC7FC" w14:textId="77777777" w:rsidR="007744FC" w:rsidRPr="00757917" w:rsidRDefault="007744F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ind w:left="-112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</w:p>
        </w:tc>
        <w:tc>
          <w:tcPr>
            <w:tcW w:w="1078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6EC6EE27" w14:textId="1FC16E0E" w:rsidR="007744FC" w:rsidRPr="00757917" w:rsidRDefault="00460DDC" w:rsidP="007744F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1"/>
              </w:tabs>
              <w:ind w:left="-112" w:right="-109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2</w:t>
            </w:r>
            <w:r w:rsidR="000B60B5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943</w:t>
            </w:r>
          </w:p>
        </w:tc>
      </w:tr>
    </w:tbl>
    <w:p w14:paraId="66CB32DF" w14:textId="77777777" w:rsidR="000E3E14" w:rsidRPr="00757917" w:rsidRDefault="000E3E14" w:rsidP="000E3E14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0" w:right="-43"/>
        <w:jc w:val="thaiDistribute"/>
        <w:rPr>
          <w:rFonts w:ascii="Angsana New" w:hAnsi="Angsana New"/>
          <w:i/>
          <w:iCs/>
          <w:sz w:val="20"/>
          <w:szCs w:val="20"/>
        </w:rPr>
      </w:pPr>
      <w:bookmarkStart w:id="12" w:name="_Hlk24545826"/>
      <w:bookmarkEnd w:id="11"/>
    </w:p>
    <w:p w14:paraId="17F68F7D" w14:textId="612F187C" w:rsidR="00727B85" w:rsidRPr="00757917" w:rsidRDefault="0095093D" w:rsidP="00074552">
      <w:pPr>
        <w:pStyle w:val="ListParagraph"/>
        <w:numPr>
          <w:ilvl w:val="0"/>
          <w:numId w:val="29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540"/>
          <w:tab w:val="left" w:pos="720"/>
        </w:tabs>
        <w:ind w:left="0" w:right="-43" w:firstLine="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การซื้อส่วนได้เสียจากบุคคลภายนอก ซึ่งเป็นการซื้อส่วนได้เสียที่ไม่มีอำนาจควบคุม</w:t>
      </w:r>
      <w:bookmarkEnd w:id="12"/>
    </w:p>
    <w:p w14:paraId="593035BF" w14:textId="298AD786" w:rsidR="00727455" w:rsidRPr="00757917" w:rsidRDefault="0072745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43"/>
        <w:jc w:val="thaiDistribute"/>
        <w:rPr>
          <w:rFonts w:ascii="Angsana New" w:hAnsi="Angsana New"/>
          <w:cs/>
        </w:rPr>
      </w:pPr>
    </w:p>
    <w:p w14:paraId="31812507" w14:textId="785533D1" w:rsidR="006D3D63" w:rsidRPr="00757917" w:rsidRDefault="0071421D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ใน</w:t>
      </w:r>
      <w:r w:rsidR="006D3D63" w:rsidRPr="00757917">
        <w:rPr>
          <w:rFonts w:ascii="Angsana New" w:hAnsi="Angsana New" w:hint="cs"/>
          <w:sz w:val="30"/>
          <w:szCs w:val="30"/>
          <w:cs/>
        </w:rPr>
        <w:t xml:space="preserve">ระหว่างปีสิ้นสุดวันที่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="006D3D63" w:rsidRPr="00757917">
        <w:rPr>
          <w:rFonts w:ascii="Angsana New" w:hAnsi="Angsana New"/>
          <w:sz w:val="30"/>
          <w:szCs w:val="30"/>
        </w:rPr>
        <w:t xml:space="preserve"> </w:t>
      </w:r>
      <w:r w:rsidR="006D3D63" w:rsidRPr="00757917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="006D3D63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6D3D63" w:rsidRPr="00757917">
        <w:rPr>
          <w:rFonts w:ascii="Angsana New" w:hAnsi="Angsana New"/>
          <w:sz w:val="30"/>
          <w:szCs w:val="30"/>
          <w:cs/>
        </w:rPr>
        <w:t xml:space="preserve">บริษัทซื้อส่วนได้เสียใน </w:t>
      </w:r>
      <w:r w:rsidR="006D3D63" w:rsidRPr="00757917">
        <w:rPr>
          <w:rFonts w:ascii="Angsana New" w:hAnsi="Angsana New"/>
          <w:sz w:val="30"/>
          <w:szCs w:val="30"/>
        </w:rPr>
        <w:t xml:space="preserve">GOLD </w:t>
      </w:r>
      <w:r w:rsidR="006D3D63" w:rsidRPr="00757917">
        <w:rPr>
          <w:rFonts w:ascii="Angsana New" w:hAnsi="Angsana New"/>
          <w:sz w:val="30"/>
          <w:szCs w:val="30"/>
          <w:cs/>
        </w:rPr>
        <w:t xml:space="preserve">เพิ่มขึ้นอีกจำนวน </w:t>
      </w:r>
      <w:r w:rsidR="00460DDC" w:rsidRPr="00757917">
        <w:rPr>
          <w:rFonts w:ascii="Angsana New" w:hAnsi="Angsana New"/>
          <w:sz w:val="30"/>
          <w:szCs w:val="30"/>
        </w:rPr>
        <w:t>106</w:t>
      </w:r>
      <w:r w:rsidR="006D3D63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53</w:t>
      </w:r>
      <w:r w:rsidR="006D3D63" w:rsidRPr="00757917">
        <w:rPr>
          <w:rFonts w:ascii="Angsana New" w:hAnsi="Angsana New"/>
          <w:sz w:val="30"/>
          <w:szCs w:val="30"/>
          <w:cs/>
        </w:rPr>
        <w:t xml:space="preserve"> ล้านหุ้น หรือร้อยละ </w:t>
      </w:r>
      <w:r w:rsidR="00460DDC" w:rsidRPr="00757917">
        <w:rPr>
          <w:rFonts w:ascii="Angsana New" w:hAnsi="Angsana New"/>
          <w:sz w:val="30"/>
          <w:szCs w:val="30"/>
        </w:rPr>
        <w:t>4</w:t>
      </w:r>
      <w:r w:rsidR="006D3D63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59</w:t>
      </w:r>
      <w:r w:rsidR="006D3D63" w:rsidRPr="00757917">
        <w:rPr>
          <w:rFonts w:ascii="Angsana New" w:hAnsi="Angsana New"/>
          <w:sz w:val="30"/>
          <w:szCs w:val="30"/>
          <w:cs/>
        </w:rPr>
        <w:t xml:space="preserve"> ของหุ้นสามัญทั้งหมด เป็นเงินจำนวน </w:t>
      </w:r>
      <w:r w:rsidR="00460DDC" w:rsidRPr="00757917">
        <w:rPr>
          <w:rFonts w:ascii="Angsana New" w:hAnsi="Angsana New"/>
          <w:sz w:val="30"/>
          <w:szCs w:val="30"/>
        </w:rPr>
        <w:t>908</w:t>
      </w:r>
      <w:r w:rsidR="006D3D63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07</w:t>
      </w:r>
      <w:r w:rsidR="006D3D63" w:rsidRPr="00757917">
        <w:rPr>
          <w:rFonts w:ascii="Angsana New" w:hAnsi="Angsana New"/>
          <w:sz w:val="30"/>
          <w:szCs w:val="30"/>
          <w:cs/>
        </w:rPr>
        <w:t xml:space="preserve"> ล้านบาทจากส่วนได้เสียที่ไม่มีอำนาจควบคุม</w:t>
      </w:r>
    </w:p>
    <w:p w14:paraId="3032F1DF" w14:textId="77777777" w:rsidR="00D20E3A" w:rsidRPr="00757917" w:rsidRDefault="00D20E3A" w:rsidP="002A01A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43"/>
        <w:jc w:val="thaiDistribute"/>
        <w:rPr>
          <w:rFonts w:ascii="Angsana New" w:hAnsi="Angsana New"/>
          <w:sz w:val="20"/>
          <w:szCs w:val="20"/>
        </w:rPr>
      </w:pPr>
    </w:p>
    <w:p w14:paraId="0C0DEAFC" w14:textId="7BE6A41D" w:rsidR="0095093D" w:rsidRPr="00757917" w:rsidRDefault="0071421D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ใน</w:t>
      </w:r>
      <w:r w:rsidR="009C6BA5" w:rsidRPr="00757917">
        <w:rPr>
          <w:rFonts w:ascii="Angsana New" w:hAnsi="Angsana New" w:hint="cs"/>
          <w:sz w:val="30"/>
          <w:szCs w:val="30"/>
          <w:cs/>
        </w:rPr>
        <w:t xml:space="preserve">ระหว่างปีสิ้นสุดวันที่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="009C6BA5" w:rsidRPr="00757917">
        <w:rPr>
          <w:rFonts w:ascii="Angsana New" w:hAnsi="Angsana New"/>
          <w:sz w:val="30"/>
          <w:szCs w:val="30"/>
        </w:rPr>
        <w:t xml:space="preserve"> </w:t>
      </w:r>
      <w:r w:rsidR="009C6BA5" w:rsidRPr="00757917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="009C6BA5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95093D" w:rsidRPr="00757917">
        <w:rPr>
          <w:rFonts w:ascii="Angsana New" w:hAnsi="Angsana New"/>
          <w:sz w:val="30"/>
          <w:szCs w:val="30"/>
          <w:cs/>
        </w:rPr>
        <w:t>บริษัทซื้อส่วนได้เสีย</w:t>
      </w:r>
      <w:r w:rsidR="00430C60" w:rsidRPr="00757917">
        <w:rPr>
          <w:rFonts w:ascii="Angsana New" w:hAnsi="Angsana New"/>
          <w:sz w:val="30"/>
          <w:szCs w:val="30"/>
          <w:cs/>
        </w:rPr>
        <w:t>ใน</w:t>
      </w:r>
      <w:r w:rsidR="0095093D" w:rsidRPr="00757917">
        <w:rPr>
          <w:rFonts w:ascii="Angsana New" w:hAnsi="Angsana New"/>
          <w:sz w:val="30"/>
          <w:szCs w:val="30"/>
          <w:cs/>
        </w:rPr>
        <w:t xml:space="preserve"> </w:t>
      </w:r>
      <w:r w:rsidR="0095093D" w:rsidRPr="00757917">
        <w:rPr>
          <w:rFonts w:ascii="Angsana New" w:hAnsi="Angsana New"/>
          <w:sz w:val="30"/>
          <w:szCs w:val="30"/>
        </w:rPr>
        <w:t xml:space="preserve">GOLD </w:t>
      </w:r>
      <w:r w:rsidR="0095093D" w:rsidRPr="00757917">
        <w:rPr>
          <w:rFonts w:ascii="Angsana New" w:hAnsi="Angsana New"/>
          <w:sz w:val="30"/>
          <w:szCs w:val="30"/>
          <w:cs/>
        </w:rPr>
        <w:t>เพิ่ม</w:t>
      </w:r>
      <w:r w:rsidR="00430C60" w:rsidRPr="00757917">
        <w:rPr>
          <w:rFonts w:ascii="Angsana New" w:hAnsi="Angsana New"/>
          <w:sz w:val="30"/>
          <w:szCs w:val="30"/>
          <w:cs/>
        </w:rPr>
        <w:t>ขึ้น</w:t>
      </w:r>
      <w:r w:rsidR="0095093D" w:rsidRPr="00757917">
        <w:rPr>
          <w:rFonts w:ascii="Angsana New" w:hAnsi="Angsana New"/>
          <w:sz w:val="30"/>
          <w:szCs w:val="30"/>
          <w:cs/>
        </w:rPr>
        <w:t xml:space="preserve">อีกจำนวน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="003E727F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08</w:t>
      </w:r>
      <w:r w:rsidR="0095093D" w:rsidRPr="00757917">
        <w:rPr>
          <w:rFonts w:ascii="Angsana New" w:hAnsi="Angsana New"/>
          <w:sz w:val="30"/>
          <w:szCs w:val="30"/>
          <w:cs/>
        </w:rPr>
        <w:t xml:space="preserve"> ล้านหุ้น หรือร้อยละ </w:t>
      </w:r>
      <w:r w:rsidR="00460DDC" w:rsidRPr="00757917">
        <w:rPr>
          <w:rFonts w:ascii="Angsana New" w:hAnsi="Angsana New"/>
          <w:sz w:val="30"/>
          <w:szCs w:val="30"/>
        </w:rPr>
        <w:t>0</w:t>
      </w:r>
      <w:r w:rsidR="003E727F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04</w:t>
      </w:r>
      <w:r w:rsidR="0095093D" w:rsidRPr="00757917">
        <w:rPr>
          <w:rFonts w:ascii="Angsana New" w:hAnsi="Angsana New"/>
          <w:sz w:val="30"/>
          <w:szCs w:val="30"/>
          <w:cs/>
        </w:rPr>
        <w:t xml:space="preserve"> ของหุ้นสามัญทั้งหมด เป็นเงินจำนวน </w:t>
      </w:r>
      <w:r w:rsidR="00460DDC" w:rsidRPr="00757917">
        <w:rPr>
          <w:rFonts w:ascii="Angsana New" w:hAnsi="Angsana New"/>
          <w:sz w:val="30"/>
          <w:szCs w:val="30"/>
        </w:rPr>
        <w:t>9</w:t>
      </w:r>
      <w:r w:rsidR="00E91D47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18</w:t>
      </w:r>
      <w:r w:rsidR="0095093D" w:rsidRPr="00757917">
        <w:rPr>
          <w:rFonts w:ascii="Angsana New" w:hAnsi="Angsana New"/>
          <w:sz w:val="30"/>
          <w:szCs w:val="30"/>
          <w:cs/>
        </w:rPr>
        <w:t xml:space="preserve"> ล้านบาทจากส่วนได้เสียที่ไม่มีอำนาจควบคุม</w:t>
      </w:r>
    </w:p>
    <w:p w14:paraId="577D43A4" w14:textId="77777777" w:rsidR="000B7869" w:rsidRPr="00757917" w:rsidRDefault="000B7869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540" w:right="-43"/>
        <w:jc w:val="thaiDistribute"/>
        <w:rPr>
          <w:rFonts w:ascii="Angsana New" w:hAnsi="Angsana New"/>
          <w:sz w:val="16"/>
          <w:szCs w:val="16"/>
        </w:rPr>
      </w:pPr>
    </w:p>
    <w:tbl>
      <w:tblPr>
        <w:tblW w:w="9228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659"/>
        <w:gridCol w:w="1113"/>
        <w:gridCol w:w="408"/>
        <w:gridCol w:w="1048"/>
      </w:tblGrid>
      <w:tr w:rsidR="00C10B6D" w:rsidRPr="00757917" w14:paraId="7842928B" w14:textId="77777777" w:rsidTr="00C10B6D">
        <w:trPr>
          <w:trHeight w:val="215"/>
          <w:tblHeader/>
        </w:trPr>
        <w:tc>
          <w:tcPr>
            <w:tcW w:w="3608" w:type="pct"/>
          </w:tcPr>
          <w:p w14:paraId="1EE5EF66" w14:textId="1FB51486" w:rsidR="00C10B6D" w:rsidRPr="00757917" w:rsidRDefault="00C10B6D" w:rsidP="00544B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92" w:type="pct"/>
            <w:gridSpan w:val="3"/>
          </w:tcPr>
          <w:p w14:paraId="6C4D9B0F" w14:textId="5B8FF0EF" w:rsidR="00C10B6D" w:rsidRPr="00823E0C" w:rsidRDefault="00460DDC" w:rsidP="00C10B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23E0C">
              <w:rPr>
                <w:rFonts w:ascii="Angsana New" w:hAnsi="Angsana New"/>
                <w:sz w:val="30"/>
                <w:szCs w:val="30"/>
              </w:rPr>
              <w:t>30</w:t>
            </w:r>
            <w:r w:rsidR="00C10B6D" w:rsidRPr="00823E0C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C10B6D" w:rsidRPr="00823E0C"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</w:p>
        </w:tc>
      </w:tr>
      <w:tr w:rsidR="00C10B6D" w:rsidRPr="00757917" w14:paraId="759CC579" w14:textId="77777777" w:rsidTr="00C10B6D">
        <w:trPr>
          <w:trHeight w:val="172"/>
          <w:tblHeader/>
        </w:trPr>
        <w:tc>
          <w:tcPr>
            <w:tcW w:w="3608" w:type="pct"/>
          </w:tcPr>
          <w:p w14:paraId="2CFCE7B1" w14:textId="77777777" w:rsidR="00C10B6D" w:rsidRPr="00757917" w:rsidRDefault="00C10B6D" w:rsidP="00544B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3" w:type="pct"/>
          </w:tcPr>
          <w:p w14:paraId="5AC89CA4" w14:textId="7E0C9E06" w:rsidR="00C10B6D" w:rsidRPr="00757917" w:rsidRDefault="00460DDC" w:rsidP="00544B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2564</w:t>
            </w:r>
          </w:p>
        </w:tc>
        <w:tc>
          <w:tcPr>
            <w:tcW w:w="221" w:type="pct"/>
          </w:tcPr>
          <w:p w14:paraId="5D2E2D92" w14:textId="77777777" w:rsidR="00C10B6D" w:rsidRPr="00757917" w:rsidRDefault="00C10B6D" w:rsidP="00544B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68" w:type="pct"/>
          </w:tcPr>
          <w:p w14:paraId="4F972CC1" w14:textId="2A897563" w:rsidR="00C10B6D" w:rsidRPr="00757917" w:rsidRDefault="00460DDC" w:rsidP="00544B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</w:tr>
      <w:tr w:rsidR="00C10B6D" w:rsidRPr="00757917" w14:paraId="1B040916" w14:textId="77777777" w:rsidTr="00C10B6D">
        <w:trPr>
          <w:trHeight w:val="172"/>
          <w:tblHeader/>
        </w:trPr>
        <w:tc>
          <w:tcPr>
            <w:tcW w:w="3608" w:type="pct"/>
          </w:tcPr>
          <w:p w14:paraId="4667BD0D" w14:textId="77777777" w:rsidR="00C10B6D" w:rsidRPr="00757917" w:rsidRDefault="00C10B6D" w:rsidP="00544B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92" w:type="pct"/>
            <w:gridSpan w:val="3"/>
          </w:tcPr>
          <w:p w14:paraId="0CEA7E82" w14:textId="2EBCB244" w:rsidR="00C10B6D" w:rsidRPr="00757917" w:rsidRDefault="00C10B6D" w:rsidP="00544B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b/>
                <w:i/>
                <w:iCs/>
                <w:sz w:val="30"/>
                <w:szCs w:val="30"/>
                <w:cs/>
              </w:rPr>
              <w:t>ล้านบาท</w:t>
            </w: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</w:rPr>
              <w:t>)</w:t>
            </w:r>
          </w:p>
        </w:tc>
      </w:tr>
      <w:tr w:rsidR="00770F66" w:rsidRPr="00757917" w14:paraId="133E0980" w14:textId="77777777" w:rsidTr="00C10B6D">
        <w:trPr>
          <w:trHeight w:val="35"/>
        </w:trPr>
        <w:tc>
          <w:tcPr>
            <w:tcW w:w="3608" w:type="pct"/>
          </w:tcPr>
          <w:p w14:paraId="75A5C722" w14:textId="565F77E6" w:rsidR="00770F66" w:rsidRPr="00757917" w:rsidRDefault="00770F66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มูลค่าตามบัญชีของส่วนได้เสียที่ไม่มีอำนาจควบคุมที่ถูกซื้อ</w:t>
            </w:r>
          </w:p>
        </w:tc>
        <w:tc>
          <w:tcPr>
            <w:tcW w:w="603" w:type="pct"/>
          </w:tcPr>
          <w:p w14:paraId="19E6C95A" w14:textId="75DBB7E5" w:rsidR="00770F66" w:rsidRPr="00757917" w:rsidRDefault="00460DDC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221" w:type="pct"/>
          </w:tcPr>
          <w:p w14:paraId="45C74FD8" w14:textId="77777777" w:rsidR="00770F66" w:rsidRPr="00757917" w:rsidRDefault="00770F66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8" w:type="pct"/>
          </w:tcPr>
          <w:p w14:paraId="0A4EFC9F" w14:textId="207A1B0E" w:rsidR="00770F66" w:rsidRPr="00757917" w:rsidRDefault="00460DDC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802</w:t>
            </w:r>
          </w:p>
        </w:tc>
      </w:tr>
      <w:tr w:rsidR="00770F66" w:rsidRPr="00757917" w14:paraId="4FA305CE" w14:textId="77777777" w:rsidTr="00C10B6D">
        <w:trPr>
          <w:trHeight w:val="201"/>
        </w:trPr>
        <w:tc>
          <w:tcPr>
            <w:tcW w:w="3608" w:type="pct"/>
          </w:tcPr>
          <w:p w14:paraId="705E0CE5" w14:textId="26D07D9C" w:rsidR="00770F66" w:rsidRPr="00757917" w:rsidRDefault="00770F66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สิ่งตอบแทน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ในการซื้อ</w:t>
            </w:r>
          </w:p>
        </w:tc>
        <w:tc>
          <w:tcPr>
            <w:tcW w:w="603" w:type="pct"/>
            <w:tcBorders>
              <w:bottom w:val="single" w:sz="4" w:space="0" w:color="auto"/>
            </w:tcBorders>
          </w:tcPr>
          <w:p w14:paraId="5029D430" w14:textId="5692515A" w:rsidR="00770F66" w:rsidRPr="00757917" w:rsidRDefault="00DE5182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21" w:type="pct"/>
          </w:tcPr>
          <w:p w14:paraId="6FBE13FF" w14:textId="77777777" w:rsidR="00770F66" w:rsidRPr="00757917" w:rsidRDefault="00770F66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8" w:type="pct"/>
            <w:tcBorders>
              <w:bottom w:val="single" w:sz="4" w:space="0" w:color="auto"/>
            </w:tcBorders>
          </w:tcPr>
          <w:p w14:paraId="6A120051" w14:textId="4975D854" w:rsidR="00770F66" w:rsidRPr="00757917" w:rsidRDefault="00770F66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908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770F66" w:rsidRPr="00757917" w14:paraId="14341DE2" w14:textId="77777777" w:rsidTr="00C10B6D">
        <w:trPr>
          <w:trHeight w:val="416"/>
        </w:trPr>
        <w:tc>
          <w:tcPr>
            <w:tcW w:w="3608" w:type="pct"/>
          </w:tcPr>
          <w:p w14:paraId="2C1D35C2" w14:textId="77777777" w:rsidR="00DE5182" w:rsidRPr="00757917" w:rsidRDefault="00770F66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ส่วน</w:t>
            </w:r>
            <w:r w:rsidR="00DE5182"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กำไร</w:t>
            </w:r>
            <w:r w:rsidR="00DE5182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(</w:t>
            </w: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ขาดทุน</w:t>
            </w:r>
            <w:r w:rsidR="00DE5182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จากการเปลี่ยนแปลง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ส่วนได้เสียใน</w:t>
            </w: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ความเป็นเจ้าของ</w:t>
            </w:r>
          </w:p>
          <w:p w14:paraId="476E9C83" w14:textId="75C2DE3D" w:rsidR="00770F66" w:rsidRPr="00757917" w:rsidRDefault="00DE5182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 </w:t>
            </w:r>
            <w:r w:rsidR="00770F66"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ในบริษัทย่อย</w:t>
            </w:r>
          </w:p>
        </w:tc>
        <w:tc>
          <w:tcPr>
            <w:tcW w:w="603" w:type="pct"/>
            <w:tcBorders>
              <w:top w:val="single" w:sz="4" w:space="0" w:color="auto"/>
              <w:bottom w:val="double" w:sz="4" w:space="0" w:color="auto"/>
            </w:tcBorders>
          </w:tcPr>
          <w:p w14:paraId="32A6150C" w14:textId="77777777" w:rsidR="00DE5182" w:rsidRPr="00757917" w:rsidRDefault="00DE5182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8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5D7317C5" w14:textId="4AE18593" w:rsidR="00770F66" w:rsidRPr="00757917" w:rsidRDefault="00460DDC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8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21" w:type="pct"/>
          </w:tcPr>
          <w:p w14:paraId="2363C473" w14:textId="77777777" w:rsidR="00770F66" w:rsidRPr="00757917" w:rsidRDefault="00770F66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tcBorders>
              <w:top w:val="single" w:sz="4" w:space="0" w:color="auto"/>
              <w:bottom w:val="double" w:sz="4" w:space="0" w:color="auto"/>
            </w:tcBorders>
          </w:tcPr>
          <w:p w14:paraId="29BE5805" w14:textId="77777777" w:rsidR="00DE5182" w:rsidRPr="00757917" w:rsidRDefault="00DE5182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5742820" w14:textId="394365E2" w:rsidR="00770F66" w:rsidRPr="00757917" w:rsidRDefault="00770F66" w:rsidP="00770F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106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</w:tr>
    </w:tbl>
    <w:p w14:paraId="4F7ED389" w14:textId="77777777" w:rsidR="00386033" w:rsidRPr="00757917" w:rsidRDefault="00386033" w:rsidP="00386033">
      <w:pPr>
        <w:pStyle w:val="Heading6"/>
        <w:tabs>
          <w:tab w:val="left" w:pos="540"/>
        </w:tabs>
        <w:ind w:left="900"/>
        <w:jc w:val="both"/>
        <w:rPr>
          <w:rFonts w:ascii="Angsana New" w:hAnsi="Angsana New"/>
          <w:sz w:val="30"/>
          <w:szCs w:val="30"/>
        </w:rPr>
      </w:pPr>
    </w:p>
    <w:p w14:paraId="68E496C3" w14:textId="4B5DA41B" w:rsidR="005B4060" w:rsidRPr="00757917" w:rsidRDefault="005B4060" w:rsidP="005B4060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>บุคคลหรือกิจการที่เกี่ยวข้องกัน</w:t>
      </w:r>
    </w:p>
    <w:p w14:paraId="2478B53F" w14:textId="77777777" w:rsidR="00C8500E" w:rsidRPr="00757917" w:rsidRDefault="00C8500E" w:rsidP="00C8500E">
      <w:pPr>
        <w:spacing w:line="240" w:lineRule="auto"/>
        <w:ind w:right="-133"/>
        <w:rPr>
          <w:rFonts w:ascii="Angsana New" w:hAnsi="Angsana New"/>
          <w:sz w:val="20"/>
          <w:szCs w:val="20"/>
          <w:cs/>
          <w:lang w:val="th-TH"/>
        </w:rPr>
      </w:pPr>
    </w:p>
    <w:p w14:paraId="6E72E1F2" w14:textId="22D18B78" w:rsidR="00B3170F" w:rsidRPr="00757917" w:rsidRDefault="002E443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630"/>
          <w:tab w:val="left" w:pos="720"/>
        </w:tabs>
        <w:ind w:left="540" w:right="-43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ความสัมพันธ์ที่มีกับ</w:t>
      </w:r>
      <w:r w:rsidR="00800BF5" w:rsidRPr="00757917">
        <w:rPr>
          <w:rFonts w:ascii="Angsana New" w:hAnsi="Angsana New"/>
          <w:sz w:val="30"/>
          <w:szCs w:val="30"/>
          <w:cs/>
        </w:rPr>
        <w:t>บ</w:t>
      </w:r>
      <w:r w:rsidR="00B3170F" w:rsidRPr="00757917">
        <w:rPr>
          <w:rFonts w:ascii="Angsana New" w:hAnsi="Angsana New"/>
          <w:sz w:val="30"/>
          <w:szCs w:val="30"/>
          <w:cs/>
        </w:rPr>
        <w:t>ริษ</w:t>
      </w:r>
      <w:r w:rsidR="00936EF4" w:rsidRPr="00757917">
        <w:rPr>
          <w:rFonts w:ascii="Angsana New" w:hAnsi="Angsana New"/>
          <w:sz w:val="30"/>
          <w:szCs w:val="30"/>
          <w:cs/>
        </w:rPr>
        <w:t>ั</w:t>
      </w:r>
      <w:r w:rsidR="00B3170F" w:rsidRPr="00757917">
        <w:rPr>
          <w:rFonts w:ascii="Angsana New" w:hAnsi="Angsana New"/>
          <w:sz w:val="30"/>
          <w:szCs w:val="30"/>
          <w:cs/>
        </w:rPr>
        <w:t>ท</w:t>
      </w:r>
      <w:r w:rsidR="0071421D" w:rsidRPr="00757917">
        <w:rPr>
          <w:rFonts w:ascii="Angsana New" w:hAnsi="Angsana New" w:hint="cs"/>
          <w:sz w:val="30"/>
          <w:szCs w:val="30"/>
          <w:cs/>
        </w:rPr>
        <w:t>ย่อย บริษัทร่วม และ</w:t>
      </w:r>
      <w:r w:rsidR="00477EF0" w:rsidRPr="00757917">
        <w:rPr>
          <w:rFonts w:ascii="Angsana New" w:hAnsi="Angsana New"/>
          <w:sz w:val="30"/>
          <w:szCs w:val="30"/>
          <w:cs/>
        </w:rPr>
        <w:t>การร่วม</w:t>
      </w:r>
      <w:r w:rsidR="0071421D" w:rsidRPr="00757917">
        <w:rPr>
          <w:rFonts w:ascii="Angsana New" w:hAnsi="Angsana New" w:hint="cs"/>
          <w:sz w:val="30"/>
          <w:szCs w:val="30"/>
          <w:cs/>
        </w:rPr>
        <w:t>ค้า</w:t>
      </w:r>
      <w:r w:rsidR="00C8500E" w:rsidRPr="00757917">
        <w:rPr>
          <w:rFonts w:ascii="Angsana New" w:hAnsi="Angsana New"/>
          <w:sz w:val="30"/>
          <w:szCs w:val="30"/>
          <w:cs/>
        </w:rPr>
        <w:t xml:space="preserve">ได้เปิดเผยในหมายเหตุข้อ </w:t>
      </w:r>
      <w:r w:rsidR="00460DDC" w:rsidRPr="00757917">
        <w:rPr>
          <w:rFonts w:ascii="Angsana New" w:hAnsi="Angsana New"/>
          <w:sz w:val="30"/>
          <w:szCs w:val="30"/>
        </w:rPr>
        <w:t>11</w:t>
      </w:r>
      <w:r w:rsidR="00F17176" w:rsidRPr="00757917">
        <w:rPr>
          <w:rFonts w:ascii="Angsana New" w:hAnsi="Angsana New"/>
          <w:sz w:val="30"/>
          <w:szCs w:val="30"/>
        </w:rPr>
        <w:t xml:space="preserve"> </w:t>
      </w:r>
      <w:r w:rsidR="00B3170F" w:rsidRPr="00757917">
        <w:rPr>
          <w:rFonts w:ascii="Angsana New" w:hAnsi="Angsana New"/>
          <w:sz w:val="30"/>
          <w:szCs w:val="30"/>
          <w:cs/>
        </w:rPr>
        <w:t>และ</w:t>
      </w:r>
      <w:r w:rsidR="009516E5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12</w:t>
      </w:r>
      <w:r w:rsidR="00F17176" w:rsidRPr="00757917">
        <w:rPr>
          <w:rFonts w:ascii="Angsana New" w:hAnsi="Angsana New"/>
          <w:sz w:val="30"/>
          <w:szCs w:val="30"/>
          <w:cs/>
        </w:rPr>
        <w:t xml:space="preserve"> </w:t>
      </w:r>
      <w:r w:rsidR="007E7C69" w:rsidRPr="00757917">
        <w:rPr>
          <w:rFonts w:ascii="Angsana New" w:hAnsi="Angsana New"/>
          <w:sz w:val="30"/>
          <w:szCs w:val="30"/>
          <w:cs/>
        </w:rPr>
        <w:t>บุคคลหรือกิจการ</w:t>
      </w:r>
      <w:r w:rsidR="00D334EF" w:rsidRPr="00757917">
        <w:rPr>
          <w:rFonts w:ascii="Angsana New" w:hAnsi="Angsana New" w:hint="cs"/>
          <w:sz w:val="30"/>
          <w:szCs w:val="30"/>
          <w:cs/>
        </w:rPr>
        <w:t>อื่น</w:t>
      </w:r>
      <w:r w:rsidR="007E7C69" w:rsidRPr="00757917">
        <w:rPr>
          <w:rFonts w:ascii="Angsana New" w:hAnsi="Angsana New"/>
          <w:sz w:val="30"/>
          <w:szCs w:val="30"/>
          <w:cs/>
        </w:rPr>
        <w:t>ที่เกี่ยวข้องกันที่มีรายการระหว่างกันที่มีนัยสำคัญกับกลุ่มบริษัท</w:t>
      </w:r>
      <w:r w:rsidR="00FD0CE2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7E7C69" w:rsidRPr="00757917">
        <w:rPr>
          <w:rFonts w:ascii="Angsana New" w:hAnsi="Angsana New"/>
          <w:sz w:val="30"/>
          <w:szCs w:val="30"/>
          <w:cs/>
        </w:rPr>
        <w:t>ในระหว่างปี</w:t>
      </w:r>
      <w:r w:rsidR="00B3170F" w:rsidRPr="00757917">
        <w:rPr>
          <w:rFonts w:ascii="Angsana New" w:hAnsi="Angsana New"/>
          <w:sz w:val="30"/>
          <w:szCs w:val="30"/>
          <w:cs/>
        </w:rPr>
        <w:t>มีดั</w:t>
      </w:r>
      <w:r w:rsidR="007E7C69" w:rsidRPr="00757917">
        <w:rPr>
          <w:rFonts w:ascii="Angsana New" w:hAnsi="Angsana New"/>
          <w:sz w:val="30"/>
          <w:szCs w:val="30"/>
          <w:cs/>
        </w:rPr>
        <w:t>งต่อไป</w:t>
      </w:r>
      <w:r w:rsidR="00B3170F" w:rsidRPr="00757917">
        <w:rPr>
          <w:rFonts w:ascii="Angsana New" w:hAnsi="Angsana New"/>
          <w:sz w:val="30"/>
          <w:szCs w:val="30"/>
          <w:cs/>
        </w:rPr>
        <w:t>นี้</w:t>
      </w:r>
    </w:p>
    <w:p w14:paraId="4852FAD2" w14:textId="5B2CA36A" w:rsidR="000B3F90" w:rsidRPr="00757917" w:rsidRDefault="000B3F90" w:rsidP="00C8500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33"/>
        <w:jc w:val="thaiDistribute"/>
        <w:rPr>
          <w:rFonts w:ascii="Angsana New" w:hAnsi="Angsana New"/>
          <w:b/>
          <w:sz w:val="22"/>
          <w:szCs w:val="22"/>
        </w:rPr>
      </w:pPr>
    </w:p>
    <w:tbl>
      <w:tblPr>
        <w:tblW w:w="954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230"/>
        <w:gridCol w:w="1260"/>
        <w:gridCol w:w="4050"/>
      </w:tblGrid>
      <w:tr w:rsidR="00084CFB" w:rsidRPr="00757917" w14:paraId="53ABE318" w14:textId="77777777" w:rsidTr="00630A9E">
        <w:trPr>
          <w:trHeight w:val="20"/>
          <w:tblHeader/>
        </w:trPr>
        <w:tc>
          <w:tcPr>
            <w:tcW w:w="4230" w:type="dxa"/>
          </w:tcPr>
          <w:p w14:paraId="638164B6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20"/>
                <w:szCs w:val="20"/>
              </w:rPr>
              <w:br w:type="page"/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ชื่อกิจการ</w:t>
            </w:r>
          </w:p>
        </w:tc>
        <w:tc>
          <w:tcPr>
            <w:tcW w:w="1260" w:type="dxa"/>
          </w:tcPr>
          <w:p w14:paraId="760194FF" w14:textId="2D22F555" w:rsidR="00084CFB" w:rsidRPr="00757917" w:rsidRDefault="00084CFB" w:rsidP="00C05874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ประเทศที่จัดตั้ง</w:t>
            </w:r>
          </w:p>
        </w:tc>
        <w:tc>
          <w:tcPr>
            <w:tcW w:w="4050" w:type="dxa"/>
          </w:tcPr>
          <w:p w14:paraId="35BDF6A5" w14:textId="77777777" w:rsidR="00084CFB" w:rsidRPr="00757917" w:rsidRDefault="00084CFB" w:rsidP="00C05874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ลักษณะความสัมพันธ์</w:t>
            </w:r>
          </w:p>
        </w:tc>
      </w:tr>
      <w:tr w:rsidR="00B31232" w:rsidRPr="00757917" w14:paraId="43E2F309" w14:textId="77777777" w:rsidTr="00630A9E">
        <w:trPr>
          <w:trHeight w:val="20"/>
        </w:trPr>
        <w:tc>
          <w:tcPr>
            <w:tcW w:w="4230" w:type="dxa"/>
          </w:tcPr>
          <w:p w14:paraId="57A4F855" w14:textId="74E0162D" w:rsidR="00B31232" w:rsidRPr="00757917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เฟรเซอร์ส แอสเซ็ทส์ จำกัด</w:t>
            </w:r>
          </w:p>
        </w:tc>
        <w:tc>
          <w:tcPr>
            <w:tcW w:w="1260" w:type="dxa"/>
          </w:tcPr>
          <w:p w14:paraId="6ED7CCC3" w14:textId="7C1ED112" w:rsidR="00B31232" w:rsidRPr="00757917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3A5CFB3" w14:textId="77777777" w:rsidR="00B31232" w:rsidRPr="00757917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28EDBFC7" w14:textId="3566F640" w:rsidR="00B31232" w:rsidRPr="00757917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43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53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</w:t>
            </w:r>
            <w:r w:rsidRPr="00757917">
              <w:rPr>
                <w:rFonts w:ascii="Angsana New" w:hAnsi="Angsana New"/>
                <w:sz w:val="30"/>
                <w:szCs w:val="30"/>
              </w:rPr>
              <w:br/>
              <w:t xml:space="preserve"> 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</w:p>
        </w:tc>
      </w:tr>
      <w:tr w:rsidR="00B31232" w:rsidRPr="00757917" w14:paraId="2A6A3E04" w14:textId="77777777" w:rsidTr="00630A9E">
        <w:trPr>
          <w:trHeight w:val="20"/>
        </w:trPr>
        <w:tc>
          <w:tcPr>
            <w:tcW w:w="4230" w:type="dxa"/>
          </w:tcPr>
          <w:p w14:paraId="22BA5A8A" w14:textId="77777777" w:rsidR="00B31232" w:rsidRPr="00757917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บริษัท เฟรเซอร์ส พร็อพเพอร์ตี้ โฮลดิ้งส์ </w:t>
            </w:r>
          </w:p>
          <w:p w14:paraId="337EB71E" w14:textId="62302537" w:rsidR="00B31232" w:rsidRPr="00757917" w:rsidRDefault="00B31232" w:rsidP="00B31232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50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(ประเทศไทย) จำกัด</w:t>
            </w:r>
          </w:p>
        </w:tc>
        <w:tc>
          <w:tcPr>
            <w:tcW w:w="1260" w:type="dxa"/>
          </w:tcPr>
          <w:p w14:paraId="1F43CDBF" w14:textId="3B9DB290" w:rsidR="00B31232" w:rsidRPr="00757917" w:rsidRDefault="00B31232" w:rsidP="00B31232">
            <w:pPr>
              <w:spacing w:line="240" w:lineRule="auto"/>
              <w:ind w:left="-108" w:right="-2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055A3C25" w14:textId="77777777" w:rsidR="00B31232" w:rsidRPr="00757917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เป็นผู้ถือหุ้นรายใหญ่ถือหุ้นในบริษัทร้อยละ</w:t>
            </w:r>
          </w:p>
          <w:p w14:paraId="0738D5AF" w14:textId="468C5D11" w:rsidR="00B31232" w:rsidRPr="00757917" w:rsidRDefault="00B31232" w:rsidP="00B31232">
            <w:pPr>
              <w:tabs>
                <w:tab w:val="clear" w:pos="227"/>
              </w:tabs>
              <w:spacing w:line="240" w:lineRule="auto"/>
              <w:ind w:left="-18" w:right="-29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38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30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และมีผู้แทนเป็นกรรมการของบริษัท</w:t>
            </w:r>
          </w:p>
        </w:tc>
      </w:tr>
      <w:tr w:rsidR="00084CFB" w:rsidRPr="00757917" w14:paraId="2F8AC159" w14:textId="77777777" w:rsidTr="00630A9E">
        <w:trPr>
          <w:trHeight w:val="20"/>
        </w:trPr>
        <w:tc>
          <w:tcPr>
            <w:tcW w:w="4230" w:type="dxa"/>
          </w:tcPr>
          <w:p w14:paraId="74926D85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สยามโฮลดิ้ง จำกัด</w:t>
            </w:r>
          </w:p>
        </w:tc>
        <w:tc>
          <w:tcPr>
            <w:tcW w:w="1260" w:type="dxa"/>
          </w:tcPr>
          <w:p w14:paraId="30806B92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49AB9B60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เป็นผู้ถือหุ้นของบริษัทย่อย</w:t>
            </w:r>
          </w:p>
          <w:p w14:paraId="57749BD3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(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สาธรทรัพย์สิน จำกัด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630A9E" w:rsidRPr="00757917" w14:paraId="77611300" w14:textId="77777777" w:rsidTr="00630A9E">
        <w:trPr>
          <w:trHeight w:val="20"/>
        </w:trPr>
        <w:tc>
          <w:tcPr>
            <w:tcW w:w="4230" w:type="dxa"/>
          </w:tcPr>
          <w:p w14:paraId="01983A0A" w14:textId="25F6C4D3" w:rsidR="00630A9E" w:rsidRPr="00757917" w:rsidRDefault="00630A9E" w:rsidP="00630A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 xml:space="preserve">PT SLP </w:t>
            </w:r>
            <w:proofErr w:type="spellStart"/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Internusa</w:t>
            </w:r>
            <w:proofErr w:type="spellEnd"/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 xml:space="preserve"> </w:t>
            </w:r>
            <w:proofErr w:type="spellStart"/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Karawang</w:t>
            </w:r>
            <w:proofErr w:type="spellEnd"/>
          </w:p>
        </w:tc>
        <w:tc>
          <w:tcPr>
            <w:tcW w:w="1260" w:type="dxa"/>
          </w:tcPr>
          <w:p w14:paraId="47F7379F" w14:textId="06E9A35B" w:rsidR="00630A9E" w:rsidRPr="00757917" w:rsidRDefault="00630A9E" w:rsidP="00630A9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อินโดนีเซีย</w:t>
            </w:r>
          </w:p>
        </w:tc>
        <w:tc>
          <w:tcPr>
            <w:tcW w:w="4050" w:type="dxa"/>
          </w:tcPr>
          <w:p w14:paraId="721DAC1F" w14:textId="4C2C7F39" w:rsidR="00630A9E" w:rsidRPr="00757917" w:rsidRDefault="00630A9E" w:rsidP="00630A9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ถือหุ้นโดยบริษัทร่วม</w:t>
            </w:r>
          </w:p>
        </w:tc>
      </w:tr>
      <w:tr w:rsidR="00084CFB" w:rsidRPr="00757917" w14:paraId="2622C22E" w14:textId="77777777" w:rsidTr="00630A9E">
        <w:trPr>
          <w:trHeight w:val="20"/>
        </w:trPr>
        <w:tc>
          <w:tcPr>
            <w:tcW w:w="4230" w:type="dxa"/>
          </w:tcPr>
          <w:p w14:paraId="7928490C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อาคเนย์ประกันภัย จำกัด (มหาชน)</w:t>
            </w:r>
          </w:p>
        </w:tc>
        <w:tc>
          <w:tcPr>
            <w:tcW w:w="1260" w:type="dxa"/>
          </w:tcPr>
          <w:p w14:paraId="198749C6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625E082" w14:textId="77777777" w:rsidR="00084CFB" w:rsidRPr="00757917" w:rsidRDefault="00084CFB" w:rsidP="00C05874">
            <w:pPr>
              <w:tabs>
                <w:tab w:val="clear" w:pos="227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0AAFD28F" w14:textId="77777777" w:rsidTr="00630A9E">
        <w:trPr>
          <w:trHeight w:val="20"/>
        </w:trPr>
        <w:tc>
          <w:tcPr>
            <w:tcW w:w="4230" w:type="dxa"/>
          </w:tcPr>
          <w:p w14:paraId="1E80285E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อาคเนย์แคปปิตอล จำกัด</w:t>
            </w:r>
          </w:p>
        </w:tc>
        <w:tc>
          <w:tcPr>
            <w:tcW w:w="1260" w:type="dxa"/>
          </w:tcPr>
          <w:p w14:paraId="359966D4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90AB432" w14:textId="77777777" w:rsidR="00084CFB" w:rsidRPr="00757917" w:rsidRDefault="00084CFB" w:rsidP="00C05874">
            <w:pPr>
              <w:tabs>
                <w:tab w:val="clear" w:pos="227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722E6C94" w14:textId="77777777" w:rsidTr="00630A9E">
        <w:trPr>
          <w:trHeight w:val="20"/>
        </w:trPr>
        <w:tc>
          <w:tcPr>
            <w:tcW w:w="4230" w:type="dxa"/>
          </w:tcPr>
          <w:p w14:paraId="162D7D1C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left="432" w:right="-25" w:hanging="432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อาคเนย์ประกันชีวิต จำกัด (มหาชน)</w:t>
            </w:r>
          </w:p>
        </w:tc>
        <w:tc>
          <w:tcPr>
            <w:tcW w:w="1260" w:type="dxa"/>
          </w:tcPr>
          <w:p w14:paraId="6A2567BF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809FCA7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7C0D53F5" w14:textId="77777777" w:rsidTr="00630A9E">
        <w:trPr>
          <w:trHeight w:val="20"/>
        </w:trPr>
        <w:tc>
          <w:tcPr>
            <w:tcW w:w="4230" w:type="dxa"/>
          </w:tcPr>
          <w:p w14:paraId="7A0868C4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ที</w:t>
            </w:r>
            <w:r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ซี</w:t>
            </w:r>
            <w:r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ซี</w:t>
            </w:r>
            <w:r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เทคโนโลยี จำกัด</w:t>
            </w:r>
          </w:p>
        </w:tc>
        <w:tc>
          <w:tcPr>
            <w:tcW w:w="1260" w:type="dxa"/>
          </w:tcPr>
          <w:p w14:paraId="2FA822E9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60501A49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2A1B04EF" w14:textId="77777777" w:rsidTr="00630A9E">
        <w:trPr>
          <w:trHeight w:val="20"/>
        </w:trPr>
        <w:tc>
          <w:tcPr>
            <w:tcW w:w="4230" w:type="dxa"/>
            <w:tcMar>
              <w:left w:w="115" w:type="dxa"/>
              <w:right w:w="0" w:type="dxa"/>
            </w:tcMar>
          </w:tcPr>
          <w:p w14:paraId="265ADE5C" w14:textId="77777777" w:rsidR="00084CFB" w:rsidRPr="00757917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ชินาทรัพย์ จำกัด</w:t>
            </w:r>
          </w:p>
        </w:tc>
        <w:tc>
          <w:tcPr>
            <w:tcW w:w="1260" w:type="dxa"/>
          </w:tcPr>
          <w:p w14:paraId="071128BF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854D924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32AADCC1" w14:textId="77777777" w:rsidTr="00630A9E">
        <w:trPr>
          <w:trHeight w:val="20"/>
        </w:trPr>
        <w:tc>
          <w:tcPr>
            <w:tcW w:w="4230" w:type="dxa"/>
          </w:tcPr>
          <w:p w14:paraId="699909E8" w14:textId="77777777" w:rsidR="00084CFB" w:rsidRPr="00757917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ไทยเบฟเวอเรจ จำกัด (มหาชน)</w:t>
            </w:r>
          </w:p>
        </w:tc>
        <w:tc>
          <w:tcPr>
            <w:tcW w:w="1260" w:type="dxa"/>
          </w:tcPr>
          <w:p w14:paraId="2F1DF541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B568EA3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1F96" w:rsidRPr="00757917" w14:paraId="009A9D2A" w14:textId="77777777" w:rsidTr="00B41F96">
        <w:trPr>
          <w:trHeight w:val="20"/>
        </w:trPr>
        <w:tc>
          <w:tcPr>
            <w:tcW w:w="4230" w:type="dxa"/>
            <w:shd w:val="clear" w:color="auto" w:fill="auto"/>
          </w:tcPr>
          <w:p w14:paraId="7B072102" w14:textId="77777777" w:rsidR="00B41F96" w:rsidRPr="00757917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ไทยเบฟเวอเรจ โลจิสติก จำกัด</w:t>
            </w:r>
          </w:p>
        </w:tc>
        <w:tc>
          <w:tcPr>
            <w:tcW w:w="1260" w:type="dxa"/>
            <w:shd w:val="clear" w:color="auto" w:fill="auto"/>
          </w:tcPr>
          <w:p w14:paraId="5B8A45BC" w14:textId="77777777" w:rsidR="00B41F96" w:rsidRPr="00757917" w:rsidRDefault="00B41F96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  <w:shd w:val="clear" w:color="auto" w:fill="auto"/>
          </w:tcPr>
          <w:p w14:paraId="62A21F60" w14:textId="77777777" w:rsidR="00B41F96" w:rsidRPr="00757917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48451E" w:rsidRPr="00757917" w14:paraId="1B000BA7" w14:textId="77777777" w:rsidTr="00630A9E">
        <w:trPr>
          <w:trHeight w:val="20"/>
        </w:trPr>
        <w:tc>
          <w:tcPr>
            <w:tcW w:w="4230" w:type="dxa"/>
          </w:tcPr>
          <w:p w14:paraId="5FE3B446" w14:textId="77777777" w:rsidR="0048451E" w:rsidRPr="00757917" w:rsidRDefault="0048451E" w:rsidP="004845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เบอร์ลี่ ยุคเกอร์ จำกัด (มหาชน)</w:t>
            </w:r>
          </w:p>
        </w:tc>
        <w:tc>
          <w:tcPr>
            <w:tcW w:w="1260" w:type="dxa"/>
          </w:tcPr>
          <w:p w14:paraId="3D87CB4E" w14:textId="77777777" w:rsidR="0048451E" w:rsidRPr="00757917" w:rsidRDefault="0048451E" w:rsidP="0048451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1D8F3C11" w14:textId="49914355" w:rsidR="0048451E" w:rsidRPr="00757917" w:rsidRDefault="0048451E" w:rsidP="0048451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CC6DA7" w:rsidRPr="00757917" w14:paraId="015C4370" w14:textId="77777777" w:rsidTr="00630A9E">
        <w:trPr>
          <w:trHeight w:val="20"/>
        </w:trPr>
        <w:tc>
          <w:tcPr>
            <w:tcW w:w="4230" w:type="dxa"/>
          </w:tcPr>
          <w:p w14:paraId="25BDCC81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ไทยดริ้งค์ จำกัด</w:t>
            </w:r>
          </w:p>
        </w:tc>
        <w:tc>
          <w:tcPr>
            <w:tcW w:w="1260" w:type="dxa"/>
          </w:tcPr>
          <w:p w14:paraId="7D5B2BC1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DAA827A" w14:textId="68A151C5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084CFB" w:rsidRPr="00757917" w14:paraId="4DD2379E" w14:textId="77777777" w:rsidTr="00630A9E">
        <w:trPr>
          <w:trHeight w:val="20"/>
        </w:trPr>
        <w:tc>
          <w:tcPr>
            <w:tcW w:w="4230" w:type="dxa"/>
          </w:tcPr>
          <w:p w14:paraId="4B93CD3E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lastRenderedPageBreak/>
              <w:t>บริษัท เสริมสุข จำกัด (มหาชน)</w:t>
            </w:r>
          </w:p>
        </w:tc>
        <w:tc>
          <w:tcPr>
            <w:tcW w:w="1260" w:type="dxa"/>
          </w:tcPr>
          <w:p w14:paraId="0035AE27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666B8F4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0EBE3C8C" w14:textId="77777777" w:rsidTr="00630A9E">
        <w:trPr>
          <w:trHeight w:val="20"/>
        </w:trPr>
        <w:tc>
          <w:tcPr>
            <w:tcW w:w="4230" w:type="dxa"/>
          </w:tcPr>
          <w:p w14:paraId="14AC7B7F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ช้างอินเตอร์เนชั่นแนล จำกัด</w:t>
            </w:r>
          </w:p>
        </w:tc>
        <w:tc>
          <w:tcPr>
            <w:tcW w:w="1260" w:type="dxa"/>
          </w:tcPr>
          <w:p w14:paraId="380A7B79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052F9D9D" w14:textId="7AFAC8A1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มีกรรมการร่วมกันกับบริษัทย่อยของบริษัท</w:t>
            </w:r>
          </w:p>
        </w:tc>
      </w:tr>
      <w:tr w:rsidR="00084CFB" w:rsidRPr="00757917" w14:paraId="4844E455" w14:textId="77777777" w:rsidTr="00630A9E">
        <w:trPr>
          <w:trHeight w:val="20"/>
        </w:trPr>
        <w:tc>
          <w:tcPr>
            <w:tcW w:w="4230" w:type="dxa"/>
          </w:tcPr>
          <w:p w14:paraId="3325764A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เกษมทรัพย์สิริ จำกัด</w:t>
            </w:r>
          </w:p>
        </w:tc>
        <w:tc>
          <w:tcPr>
            <w:tcW w:w="1260" w:type="dxa"/>
          </w:tcPr>
          <w:p w14:paraId="3F37CDE6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AE2C24D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387546B0" w14:textId="77777777" w:rsidTr="00630A9E">
        <w:trPr>
          <w:trHeight w:val="20"/>
        </w:trPr>
        <w:tc>
          <w:tcPr>
            <w:tcW w:w="4230" w:type="dxa"/>
          </w:tcPr>
          <w:p w14:paraId="15F85AFC" w14:textId="77777777" w:rsidR="00084CFB" w:rsidRPr="00757917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บริษัท เอ็น.ซี.ซี. แมนเนจเม้นท์ แอนด์ </w:t>
            </w:r>
          </w:p>
        </w:tc>
        <w:tc>
          <w:tcPr>
            <w:tcW w:w="1260" w:type="dxa"/>
          </w:tcPr>
          <w:p w14:paraId="73C741AC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E2F524E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1804B405" w14:textId="77777777" w:rsidTr="00630A9E">
        <w:trPr>
          <w:trHeight w:val="20"/>
        </w:trPr>
        <w:tc>
          <w:tcPr>
            <w:tcW w:w="4230" w:type="dxa"/>
          </w:tcPr>
          <w:p w14:paraId="0625AB4D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ดิเวลลอปเม้นท์ จำกัด</w:t>
            </w:r>
          </w:p>
        </w:tc>
        <w:tc>
          <w:tcPr>
            <w:tcW w:w="1260" w:type="dxa"/>
          </w:tcPr>
          <w:p w14:paraId="6E2968E2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050" w:type="dxa"/>
          </w:tcPr>
          <w:p w14:paraId="45A9A3FB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84CFB" w:rsidRPr="00757917" w14:paraId="042E191F" w14:textId="77777777" w:rsidTr="00630A9E">
        <w:trPr>
          <w:trHeight w:val="20"/>
        </w:trPr>
        <w:tc>
          <w:tcPr>
            <w:tcW w:w="4230" w:type="dxa"/>
          </w:tcPr>
          <w:p w14:paraId="077AE382" w14:textId="77777777" w:rsidR="00084CFB" w:rsidRPr="00757917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ลีพ โซลูชั่น เอเชีย จำกัด</w:t>
            </w:r>
          </w:p>
        </w:tc>
        <w:tc>
          <w:tcPr>
            <w:tcW w:w="1260" w:type="dxa"/>
          </w:tcPr>
          <w:p w14:paraId="1076B4D7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50461F1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52F1F5F8" w14:textId="77777777" w:rsidTr="00630A9E">
        <w:trPr>
          <w:trHeight w:val="20"/>
        </w:trPr>
        <w:tc>
          <w:tcPr>
            <w:tcW w:w="4230" w:type="dxa"/>
          </w:tcPr>
          <w:p w14:paraId="77866112" w14:textId="77777777" w:rsidR="00084CFB" w:rsidRPr="00757917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56" w:right="-25" w:hanging="15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อมรินทร์พริ้นติ้ง แอนด์ พับลิซซิ่ง จำกัด (มหาชน)</w:t>
            </w:r>
          </w:p>
        </w:tc>
        <w:tc>
          <w:tcPr>
            <w:tcW w:w="1260" w:type="dxa"/>
          </w:tcPr>
          <w:p w14:paraId="7946F32F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1EC57D3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09027356" w14:textId="77777777" w:rsidTr="00630A9E">
        <w:trPr>
          <w:trHeight w:val="20"/>
        </w:trPr>
        <w:tc>
          <w:tcPr>
            <w:tcW w:w="4230" w:type="dxa"/>
          </w:tcPr>
          <w:p w14:paraId="27760D67" w14:textId="11E7056D" w:rsidR="00084CFB" w:rsidRPr="00757917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56" w:right="-25" w:hanging="15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ป้อมทิพย์ 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2012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) จำกัด</w:t>
            </w:r>
          </w:p>
        </w:tc>
        <w:tc>
          <w:tcPr>
            <w:tcW w:w="1260" w:type="dxa"/>
          </w:tcPr>
          <w:p w14:paraId="76ECE7E1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9889D2B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731DA956" w14:textId="77777777" w:rsidTr="00630A9E">
        <w:trPr>
          <w:trHeight w:val="20"/>
        </w:trPr>
        <w:tc>
          <w:tcPr>
            <w:tcW w:w="4230" w:type="dxa"/>
          </w:tcPr>
          <w:p w14:paraId="3E0F4F55" w14:textId="77777777" w:rsidR="00084CFB" w:rsidRPr="00757917" w:rsidRDefault="00084CFB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56" w:right="-25" w:hanging="15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นอร์ธปาร์ค กอล์ฟแอนด์สปอร์ตคลับ จำกัด</w:t>
            </w:r>
          </w:p>
        </w:tc>
        <w:tc>
          <w:tcPr>
            <w:tcW w:w="1260" w:type="dxa"/>
          </w:tcPr>
          <w:p w14:paraId="6C634658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78E8F56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3DFDCBA2" w14:textId="77777777" w:rsidTr="00630A9E">
        <w:trPr>
          <w:trHeight w:val="20"/>
        </w:trPr>
        <w:tc>
          <w:tcPr>
            <w:tcW w:w="4230" w:type="dxa"/>
          </w:tcPr>
          <w:p w14:paraId="53F632F0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 ยูนิเวนเจอร์ จำกัด (มหาชน)</w:t>
            </w:r>
          </w:p>
        </w:tc>
        <w:tc>
          <w:tcPr>
            <w:tcW w:w="1260" w:type="dxa"/>
          </w:tcPr>
          <w:p w14:paraId="270D1434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BCCE1C3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084CFB" w:rsidRPr="00757917" w14:paraId="11EC6FFB" w14:textId="77777777" w:rsidTr="00630A9E">
        <w:trPr>
          <w:trHeight w:val="20"/>
        </w:trPr>
        <w:tc>
          <w:tcPr>
            <w:tcW w:w="4230" w:type="dxa"/>
          </w:tcPr>
          <w:p w14:paraId="4C79DEDE" w14:textId="77777777" w:rsidR="00084CFB" w:rsidRPr="00757917" w:rsidRDefault="00084CFB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สโตนเฮ้นจ์ อินเตอร์ จำกัด (มหาชน)</w:t>
            </w:r>
          </w:p>
        </w:tc>
        <w:tc>
          <w:tcPr>
            <w:tcW w:w="1260" w:type="dxa"/>
          </w:tcPr>
          <w:p w14:paraId="7A67BC64" w14:textId="77777777" w:rsidR="00084CFB" w:rsidRPr="00757917" w:rsidRDefault="00084CFB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8B34F0C" w14:textId="77777777" w:rsidR="00084CFB" w:rsidRPr="00757917" w:rsidRDefault="00084CFB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1B4B32" w:rsidRPr="00757917" w14:paraId="71770744" w14:textId="77777777" w:rsidTr="00630A9E">
        <w:trPr>
          <w:trHeight w:val="20"/>
        </w:trPr>
        <w:tc>
          <w:tcPr>
            <w:tcW w:w="4230" w:type="dxa"/>
          </w:tcPr>
          <w:p w14:paraId="7EB5D7EB" w14:textId="77777777" w:rsidR="001B4B32" w:rsidRPr="00757917" w:rsidRDefault="001B4B32" w:rsidP="00C05874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นิคมอุตสาหกรรมเอเซีย จำกัด</w:t>
            </w:r>
          </w:p>
        </w:tc>
        <w:tc>
          <w:tcPr>
            <w:tcW w:w="1260" w:type="dxa"/>
          </w:tcPr>
          <w:p w14:paraId="212957E5" w14:textId="77777777" w:rsidR="001B4B32" w:rsidRPr="00757917" w:rsidRDefault="001B4B32" w:rsidP="00C05874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A1DBA0B" w14:textId="77777777" w:rsidR="001B4B32" w:rsidRPr="00757917" w:rsidRDefault="001B4B32" w:rsidP="00C05874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630A9E" w:rsidRPr="00757917" w14:paraId="4D45001C" w14:textId="77777777" w:rsidTr="00630A9E">
        <w:trPr>
          <w:trHeight w:val="20"/>
        </w:trPr>
        <w:tc>
          <w:tcPr>
            <w:tcW w:w="4230" w:type="dxa"/>
          </w:tcPr>
          <w:p w14:paraId="02939568" w14:textId="51BA1690" w:rsidR="00630A9E" w:rsidRPr="00757917" w:rsidRDefault="00630A9E" w:rsidP="00630A9E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บริษัท แปซิฟิค เลเช่อร์ </w:t>
            </w: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ประเทศไทย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)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จำกัด</w:t>
            </w:r>
          </w:p>
        </w:tc>
        <w:tc>
          <w:tcPr>
            <w:tcW w:w="1260" w:type="dxa"/>
          </w:tcPr>
          <w:p w14:paraId="72D75AE5" w14:textId="6BDB6566" w:rsidR="00630A9E" w:rsidRPr="00757917" w:rsidRDefault="00630A9E" w:rsidP="00630A9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AC6F22A" w14:textId="7254C85F" w:rsidR="00630A9E" w:rsidRPr="00757917" w:rsidRDefault="00630A9E" w:rsidP="00630A9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630A9E" w:rsidRPr="00757917" w14:paraId="34DD1F7E" w14:textId="77777777" w:rsidTr="00630A9E">
        <w:trPr>
          <w:trHeight w:val="20"/>
        </w:trPr>
        <w:tc>
          <w:tcPr>
            <w:tcW w:w="4230" w:type="dxa"/>
          </w:tcPr>
          <w:p w14:paraId="6E896237" w14:textId="6CAC3746" w:rsidR="00630A9E" w:rsidRPr="00757917" w:rsidRDefault="00630A9E" w:rsidP="00630A9E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สวนอุตสาหกรรมโรจนะ จำกัด (มหาชน)</w:t>
            </w:r>
          </w:p>
        </w:tc>
        <w:tc>
          <w:tcPr>
            <w:tcW w:w="1260" w:type="dxa"/>
          </w:tcPr>
          <w:p w14:paraId="2789C454" w14:textId="25D17CD4" w:rsidR="00630A9E" w:rsidRPr="00757917" w:rsidRDefault="00630A9E" w:rsidP="00630A9E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6B3D972A" w14:textId="70AEA95A" w:rsidR="00630A9E" w:rsidRPr="00757917" w:rsidRDefault="00630A9E" w:rsidP="00630A9E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1F96" w:rsidRPr="00757917" w14:paraId="4B3E7B3E" w14:textId="77777777" w:rsidTr="00630A9E">
        <w:trPr>
          <w:trHeight w:val="20"/>
        </w:trPr>
        <w:tc>
          <w:tcPr>
            <w:tcW w:w="4230" w:type="dxa"/>
          </w:tcPr>
          <w:p w14:paraId="05BD87EB" w14:textId="1333C0B6" w:rsidR="00B41F96" w:rsidRPr="00757917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บางกอก คลับ จำกัด</w:t>
            </w:r>
          </w:p>
        </w:tc>
        <w:tc>
          <w:tcPr>
            <w:tcW w:w="1260" w:type="dxa"/>
          </w:tcPr>
          <w:p w14:paraId="5314038F" w14:textId="4374BA1E" w:rsidR="00B41F96" w:rsidRPr="00757917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1D95FD6" w14:textId="7014ECFC" w:rsidR="00B41F96" w:rsidRPr="00757917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080D74F7" w14:textId="77777777" w:rsidTr="00630A9E">
        <w:trPr>
          <w:trHeight w:val="20"/>
        </w:trPr>
        <w:tc>
          <w:tcPr>
            <w:tcW w:w="4230" w:type="dxa"/>
          </w:tcPr>
          <w:p w14:paraId="1A664826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แอสคอทท์ อินเตอร์เนชั่นแนล</w:t>
            </w:r>
          </w:p>
        </w:tc>
        <w:tc>
          <w:tcPr>
            <w:tcW w:w="1260" w:type="dxa"/>
          </w:tcPr>
          <w:p w14:paraId="60EAA016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40C545F" w14:textId="362AA3B8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1F96" w:rsidRPr="00757917" w14:paraId="2945BB0C" w14:textId="77777777" w:rsidTr="00630A9E">
        <w:trPr>
          <w:trHeight w:val="20"/>
        </w:trPr>
        <w:tc>
          <w:tcPr>
            <w:tcW w:w="4230" w:type="dxa"/>
          </w:tcPr>
          <w:p w14:paraId="074CE0E8" w14:textId="77777777" w:rsidR="00B41F96" w:rsidRPr="00757917" w:rsidRDefault="00B41F96" w:rsidP="00B41F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แมนเนจเมนท์ (ประเทศไทย) จำกัด</w:t>
            </w:r>
          </w:p>
        </w:tc>
        <w:tc>
          <w:tcPr>
            <w:tcW w:w="1260" w:type="dxa"/>
          </w:tcPr>
          <w:p w14:paraId="2B5CC819" w14:textId="77777777" w:rsidR="00B41F96" w:rsidRPr="00757917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050" w:type="dxa"/>
          </w:tcPr>
          <w:p w14:paraId="21753A2E" w14:textId="77777777" w:rsidR="00B41F96" w:rsidRPr="00757917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CC6DA7" w:rsidRPr="00757917" w14:paraId="0B1099A8" w14:textId="77777777" w:rsidTr="00630A9E">
        <w:trPr>
          <w:trHeight w:val="20"/>
        </w:trPr>
        <w:tc>
          <w:tcPr>
            <w:tcW w:w="4230" w:type="dxa"/>
          </w:tcPr>
          <w:p w14:paraId="73258802" w14:textId="77777777" w:rsidR="00CC6DA7" w:rsidRPr="00757917" w:rsidRDefault="00CC6DA7" w:rsidP="00CC6DA7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นำยุค จำกัด</w:t>
            </w:r>
          </w:p>
        </w:tc>
        <w:tc>
          <w:tcPr>
            <w:tcW w:w="1260" w:type="dxa"/>
          </w:tcPr>
          <w:p w14:paraId="01DFADF7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D218C4E" w14:textId="2E679A07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17664964" w14:textId="77777777" w:rsidTr="00630A9E">
        <w:trPr>
          <w:trHeight w:val="20"/>
        </w:trPr>
        <w:tc>
          <w:tcPr>
            <w:tcW w:w="4230" w:type="dxa"/>
          </w:tcPr>
          <w:p w14:paraId="16E37C41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บิ๊กซี ซูเปอร์เซ็นเตอร์ จำกัด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มหาชน)</w:t>
            </w:r>
          </w:p>
        </w:tc>
        <w:tc>
          <w:tcPr>
            <w:tcW w:w="1260" w:type="dxa"/>
          </w:tcPr>
          <w:p w14:paraId="30228243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36EC041B" w14:textId="4CC6EDC7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625EBA39" w14:textId="77777777" w:rsidTr="00630A9E">
        <w:trPr>
          <w:trHeight w:val="20"/>
        </w:trPr>
        <w:tc>
          <w:tcPr>
            <w:tcW w:w="4230" w:type="dxa"/>
          </w:tcPr>
          <w:p w14:paraId="4A1A430A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ฟู๊ด ออฟ เอเชีย จำกัด</w:t>
            </w:r>
          </w:p>
        </w:tc>
        <w:tc>
          <w:tcPr>
            <w:tcW w:w="1260" w:type="dxa"/>
          </w:tcPr>
          <w:p w14:paraId="6C8ABBEF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158AFD8" w14:textId="4AB8D331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25A54311" w14:textId="77777777" w:rsidTr="00630A9E">
        <w:trPr>
          <w:trHeight w:val="20"/>
        </w:trPr>
        <w:tc>
          <w:tcPr>
            <w:tcW w:w="4230" w:type="dxa"/>
          </w:tcPr>
          <w:p w14:paraId="671B04DB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โทนิค อินเตอร์เนชั่นแนล จำกัด</w:t>
            </w:r>
          </w:p>
        </w:tc>
        <w:tc>
          <w:tcPr>
            <w:tcW w:w="1260" w:type="dxa"/>
          </w:tcPr>
          <w:p w14:paraId="129631D5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7027DEA" w14:textId="7C1623B7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53ED9F34" w14:textId="77777777" w:rsidTr="00630A9E">
        <w:trPr>
          <w:trHeight w:val="20"/>
        </w:trPr>
        <w:tc>
          <w:tcPr>
            <w:tcW w:w="4230" w:type="dxa"/>
          </w:tcPr>
          <w:p w14:paraId="500A9A79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ป้อมคลัง จำกัด</w:t>
            </w:r>
          </w:p>
        </w:tc>
        <w:tc>
          <w:tcPr>
            <w:tcW w:w="1260" w:type="dxa"/>
          </w:tcPr>
          <w:p w14:paraId="41D4EFBF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20FE396C" w14:textId="5767ECBD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35EB852F" w14:textId="77777777" w:rsidTr="00630A9E">
        <w:trPr>
          <w:trHeight w:val="20"/>
        </w:trPr>
        <w:tc>
          <w:tcPr>
            <w:tcW w:w="4230" w:type="dxa"/>
          </w:tcPr>
          <w:p w14:paraId="5E0165DB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คิว เอส อาร์ ออฟ เอเชีย จำกัด</w:t>
            </w:r>
          </w:p>
        </w:tc>
        <w:tc>
          <w:tcPr>
            <w:tcW w:w="1260" w:type="dxa"/>
          </w:tcPr>
          <w:p w14:paraId="76AD65D6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528B66E" w14:textId="05C72D47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7E54D1DE" w14:textId="77777777" w:rsidTr="00630A9E">
        <w:trPr>
          <w:trHeight w:val="20"/>
        </w:trPr>
        <w:tc>
          <w:tcPr>
            <w:tcW w:w="4230" w:type="dxa"/>
          </w:tcPr>
          <w:p w14:paraId="27613338" w14:textId="77777777" w:rsidR="00CC6DA7" w:rsidRPr="00757917" w:rsidRDefault="00A4528B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hyperlink r:id="rId8" w:history="1">
              <w:r w:rsidR="00CC6DA7" w:rsidRPr="00757917">
                <w:rPr>
                  <w:rFonts w:ascii="Angsana New" w:hAnsi="Angsana New"/>
                  <w:sz w:val="30"/>
                  <w:szCs w:val="30"/>
                  <w:cs/>
                </w:rPr>
                <w:t>บริษัท เบอร์ลี่</w:t>
              </w:r>
              <w:r w:rsidR="00CC6DA7" w:rsidRPr="00757917">
                <w:rPr>
                  <w:rFonts w:ascii="Angsana New" w:hAnsi="Angsana New"/>
                  <w:sz w:val="30"/>
                  <w:szCs w:val="30"/>
                </w:rPr>
                <w:t xml:space="preserve"> </w:t>
              </w:r>
              <w:r w:rsidR="00CC6DA7" w:rsidRPr="00757917">
                <w:rPr>
                  <w:rFonts w:ascii="Angsana New" w:hAnsi="Angsana New"/>
                  <w:sz w:val="30"/>
                  <w:szCs w:val="30"/>
                  <w:cs/>
                </w:rPr>
                <w:t>ไดน่าพลาส จำกัด</w:t>
              </w:r>
            </w:hyperlink>
          </w:p>
        </w:tc>
        <w:tc>
          <w:tcPr>
            <w:tcW w:w="1260" w:type="dxa"/>
          </w:tcPr>
          <w:p w14:paraId="56F6A856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FA4BF89" w14:textId="100BF047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78C9AD0D" w14:textId="77777777" w:rsidTr="00630A9E">
        <w:trPr>
          <w:trHeight w:val="20"/>
        </w:trPr>
        <w:tc>
          <w:tcPr>
            <w:tcW w:w="4230" w:type="dxa"/>
          </w:tcPr>
          <w:p w14:paraId="62411C11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เลิศรัฐการ จำกัด</w:t>
            </w:r>
          </w:p>
        </w:tc>
        <w:tc>
          <w:tcPr>
            <w:tcW w:w="1260" w:type="dxa"/>
          </w:tcPr>
          <w:p w14:paraId="76DEAE2F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7CD447F" w14:textId="6624900B" w:rsidR="00CC6DA7" w:rsidRPr="00757917" w:rsidRDefault="00CC6DA7" w:rsidP="00CC6DA7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CC6DA7" w:rsidRPr="00757917" w14:paraId="5A92272D" w14:textId="77777777" w:rsidTr="00630A9E">
        <w:trPr>
          <w:trHeight w:val="20"/>
        </w:trPr>
        <w:tc>
          <w:tcPr>
            <w:tcW w:w="4230" w:type="dxa"/>
          </w:tcPr>
          <w:p w14:paraId="6C00C1A8" w14:textId="77777777" w:rsidR="00CC6DA7" w:rsidRPr="00757917" w:rsidRDefault="00CC6DA7" w:rsidP="00CC6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3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อะเฮดออล จำกัด</w:t>
            </w:r>
          </w:p>
        </w:tc>
        <w:tc>
          <w:tcPr>
            <w:tcW w:w="1260" w:type="dxa"/>
          </w:tcPr>
          <w:p w14:paraId="741246A2" w14:textId="77777777" w:rsidR="00CC6DA7" w:rsidRPr="00757917" w:rsidRDefault="00CC6DA7" w:rsidP="00CC6DA7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7C2CB7BF" w14:textId="39443FE9" w:rsidR="00CC6DA7" w:rsidRPr="00757917" w:rsidRDefault="00CC6DA7" w:rsidP="00CC6DA7">
            <w:pPr>
              <w:rPr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6B65" w:rsidRPr="00757917" w14:paraId="00861797" w14:textId="77777777" w:rsidTr="00630A9E">
        <w:trPr>
          <w:trHeight w:val="20"/>
        </w:trPr>
        <w:tc>
          <w:tcPr>
            <w:tcW w:w="4230" w:type="dxa"/>
          </w:tcPr>
          <w:p w14:paraId="75871651" w14:textId="77777777" w:rsidR="00B46B65" w:rsidRPr="00757917" w:rsidRDefault="00B46B65" w:rsidP="00B46B65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เฟรเซอร์ ฮอสพิทอลลิตี้ (ประเทศไทย) จำกัด</w:t>
            </w:r>
          </w:p>
        </w:tc>
        <w:tc>
          <w:tcPr>
            <w:tcW w:w="1260" w:type="dxa"/>
          </w:tcPr>
          <w:p w14:paraId="5A7017BC" w14:textId="77777777" w:rsidR="00B46B65" w:rsidRPr="00757917" w:rsidRDefault="00B46B65" w:rsidP="00B46B65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194B804F" w14:textId="20C0033B" w:rsidR="00B46B65" w:rsidRPr="00757917" w:rsidRDefault="00B46B65" w:rsidP="00B46B65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6B65" w:rsidRPr="00757917" w14:paraId="342A8BAC" w14:textId="77777777" w:rsidTr="00630A9E">
        <w:trPr>
          <w:trHeight w:val="20"/>
        </w:trPr>
        <w:tc>
          <w:tcPr>
            <w:tcW w:w="4230" w:type="dxa"/>
          </w:tcPr>
          <w:p w14:paraId="3343BADF" w14:textId="25D6A28A" w:rsidR="00B46B65" w:rsidRPr="00757917" w:rsidRDefault="001F188A" w:rsidP="00B46B65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Frasers Property Corporate Services Pte. Ltd.</w:t>
            </w:r>
          </w:p>
        </w:tc>
        <w:tc>
          <w:tcPr>
            <w:tcW w:w="1260" w:type="dxa"/>
          </w:tcPr>
          <w:p w14:paraId="4864CDA3" w14:textId="77777777" w:rsidR="00B46B65" w:rsidRPr="00757917" w:rsidRDefault="00B46B65" w:rsidP="00B46B65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  <w:shd w:val="clear" w:color="auto" w:fill="auto"/>
          </w:tcPr>
          <w:p w14:paraId="5E31B646" w14:textId="49B383A6" w:rsidR="00B46B65" w:rsidRPr="00757917" w:rsidRDefault="00B46B65" w:rsidP="00B46B65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6B65" w:rsidRPr="00757917" w14:paraId="4D285A5C" w14:textId="77777777" w:rsidTr="00630A9E">
        <w:trPr>
          <w:trHeight w:val="20"/>
        </w:trPr>
        <w:tc>
          <w:tcPr>
            <w:tcW w:w="4230" w:type="dxa"/>
          </w:tcPr>
          <w:p w14:paraId="5F3D2311" w14:textId="37E5FE3C" w:rsidR="00B46B65" w:rsidRPr="00757917" w:rsidRDefault="001F188A" w:rsidP="00B46B65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Fraser Hospitality Pte. Ltd.</w:t>
            </w:r>
          </w:p>
        </w:tc>
        <w:tc>
          <w:tcPr>
            <w:tcW w:w="1260" w:type="dxa"/>
          </w:tcPr>
          <w:p w14:paraId="47773E5C" w14:textId="77777777" w:rsidR="00B46B65" w:rsidRPr="00757917" w:rsidRDefault="00B46B65" w:rsidP="00B46B65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44A01A93" w14:textId="2283FC3C" w:rsidR="00B46B65" w:rsidRPr="00757917" w:rsidRDefault="00B46B65" w:rsidP="00B46B65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6B65" w:rsidRPr="00757917" w14:paraId="3A9541DD" w14:textId="77777777" w:rsidTr="00630A9E">
        <w:trPr>
          <w:trHeight w:val="20"/>
        </w:trPr>
        <w:tc>
          <w:tcPr>
            <w:tcW w:w="4230" w:type="dxa"/>
          </w:tcPr>
          <w:p w14:paraId="201F56E9" w14:textId="4B9A7442" w:rsidR="00B46B65" w:rsidRPr="00757917" w:rsidRDefault="001F188A" w:rsidP="00B46B6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lastRenderedPageBreak/>
              <w:t>Fraser Hospitality Loyalty Service Pte. Ltd.</w:t>
            </w:r>
          </w:p>
        </w:tc>
        <w:tc>
          <w:tcPr>
            <w:tcW w:w="1260" w:type="dxa"/>
          </w:tcPr>
          <w:p w14:paraId="6D55FA2A" w14:textId="77777777" w:rsidR="00B46B65" w:rsidRPr="00757917" w:rsidRDefault="00B46B65" w:rsidP="00B46B65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  <w:shd w:val="clear" w:color="auto" w:fill="auto"/>
          </w:tcPr>
          <w:p w14:paraId="18EC4163" w14:textId="4E1BCA66" w:rsidR="00B46B65" w:rsidRPr="00757917" w:rsidRDefault="00B46B65" w:rsidP="00B46B65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108" w:hanging="16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มีกรรมการร่วมกัน</w:t>
            </w:r>
          </w:p>
        </w:tc>
      </w:tr>
      <w:tr w:rsidR="00B41F96" w:rsidRPr="00757917" w14:paraId="0F241128" w14:textId="77777777" w:rsidTr="00630A9E">
        <w:trPr>
          <w:trHeight w:val="432"/>
        </w:trPr>
        <w:tc>
          <w:tcPr>
            <w:tcW w:w="4230" w:type="dxa"/>
            <w:vAlign w:val="center"/>
          </w:tcPr>
          <w:p w14:paraId="0B0C9F65" w14:textId="77777777" w:rsidR="00B41F96" w:rsidRPr="00757917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 ควอลิตี้ กอล์ฟ (ประเทศไทย) จำกัด</w:t>
            </w:r>
          </w:p>
        </w:tc>
        <w:tc>
          <w:tcPr>
            <w:tcW w:w="1260" w:type="dxa"/>
          </w:tcPr>
          <w:p w14:paraId="7E4B8C93" w14:textId="77777777" w:rsidR="00B41F96" w:rsidRPr="00757917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  <w:vAlign w:val="center"/>
          </w:tcPr>
          <w:p w14:paraId="335CEE05" w14:textId="53B8A6B6" w:rsidR="00B41F96" w:rsidRPr="00757917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เป็นผู้ให้บริการด้านผู้บริหารสำคัญกับบริษัท</w:t>
            </w:r>
            <w:r w:rsidR="006D682A" w:rsidRPr="00757917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B41F96" w:rsidRPr="00757917" w14:paraId="3FB4576D" w14:textId="77777777" w:rsidTr="00630A9E">
        <w:trPr>
          <w:trHeight w:val="20"/>
        </w:trPr>
        <w:tc>
          <w:tcPr>
            <w:tcW w:w="4230" w:type="dxa"/>
          </w:tcPr>
          <w:p w14:paraId="75B2EF1D" w14:textId="77777777" w:rsidR="00B41F96" w:rsidRPr="00757917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บริษัท แมริออท อินเตอร์เนชั่นแนล </w:t>
            </w:r>
          </w:p>
          <w:p w14:paraId="6C8C2597" w14:textId="77777777" w:rsidR="00B41F96" w:rsidRPr="00757917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ประเทศไทย จำกัด</w:t>
            </w:r>
          </w:p>
        </w:tc>
        <w:tc>
          <w:tcPr>
            <w:tcW w:w="1260" w:type="dxa"/>
          </w:tcPr>
          <w:p w14:paraId="578B0E03" w14:textId="77777777" w:rsidR="00B41F96" w:rsidRPr="00757917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0CA5622F" w14:textId="1470F171" w:rsidR="00B41F96" w:rsidRPr="00757917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</w:t>
            </w:r>
            <w:r w:rsidR="006D682A" w:rsidRPr="00757917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="006D682A" w:rsidRPr="00757917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B41F96" w:rsidRPr="00757917" w14:paraId="07318FF2" w14:textId="77777777" w:rsidTr="00630A9E">
        <w:trPr>
          <w:trHeight w:val="20"/>
        </w:trPr>
        <w:tc>
          <w:tcPr>
            <w:tcW w:w="4230" w:type="dxa"/>
          </w:tcPr>
          <w:p w14:paraId="048ACCD7" w14:textId="77777777" w:rsidR="00B41F96" w:rsidRPr="00757917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บริษัท ลักช์ชูรี โฮเต็ลส์ แอนด์ รีสอร์ท </w:t>
            </w:r>
          </w:p>
          <w:p w14:paraId="5BE0F838" w14:textId="77777777" w:rsidR="00B41F96" w:rsidRPr="00757917" w:rsidRDefault="00B41F96" w:rsidP="00B41F96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(ไทยแลนด์) จำกัด</w:t>
            </w:r>
          </w:p>
        </w:tc>
        <w:tc>
          <w:tcPr>
            <w:tcW w:w="1260" w:type="dxa"/>
          </w:tcPr>
          <w:p w14:paraId="609F6B50" w14:textId="77777777" w:rsidR="00B41F96" w:rsidRPr="00757917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5EE4B646" w14:textId="19151983" w:rsidR="00B41F96" w:rsidRPr="00757917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เป็นผู้ให้บริการด้านผู้บริหารสำคัญกับกลุ่ม</w:t>
            </w:r>
            <w:r w:rsidR="006D682A" w:rsidRPr="00757917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="006D682A" w:rsidRPr="00757917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</w:tr>
      <w:tr w:rsidR="000D645B" w:rsidRPr="00757917" w14:paraId="33AD26D0" w14:textId="77777777" w:rsidTr="00630A9E">
        <w:trPr>
          <w:trHeight w:val="20"/>
        </w:trPr>
        <w:tc>
          <w:tcPr>
            <w:tcW w:w="4230" w:type="dxa"/>
          </w:tcPr>
          <w:p w14:paraId="0FEED751" w14:textId="3E79D127" w:rsidR="000D645B" w:rsidRPr="00757917" w:rsidRDefault="000D645B" w:rsidP="000D645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Frasers Property Corporate Services Pte. Ltd.</w:t>
            </w:r>
          </w:p>
        </w:tc>
        <w:tc>
          <w:tcPr>
            <w:tcW w:w="1260" w:type="dxa"/>
          </w:tcPr>
          <w:p w14:paraId="58C6F6FF" w14:textId="6259A347" w:rsidR="000D645B" w:rsidRPr="00757917" w:rsidRDefault="000D645B" w:rsidP="000D645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สิงคโปร์</w:t>
            </w:r>
          </w:p>
        </w:tc>
        <w:tc>
          <w:tcPr>
            <w:tcW w:w="4050" w:type="dxa"/>
          </w:tcPr>
          <w:p w14:paraId="63FE73CB" w14:textId="23D9BA07" w:rsidR="000D645B" w:rsidRPr="00757917" w:rsidRDefault="000D645B" w:rsidP="000D645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0D645B" w:rsidRPr="00757917" w14:paraId="1423D49C" w14:textId="77777777" w:rsidTr="00630A9E">
        <w:trPr>
          <w:trHeight w:val="20"/>
        </w:trPr>
        <w:tc>
          <w:tcPr>
            <w:tcW w:w="4230" w:type="dxa"/>
          </w:tcPr>
          <w:p w14:paraId="72C27336" w14:textId="77777777" w:rsidR="000D645B" w:rsidRPr="00757917" w:rsidRDefault="000D645B" w:rsidP="000D645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Frasers Property Development Services </w:t>
            </w:r>
          </w:p>
          <w:p w14:paraId="496144B6" w14:textId="28CAC233" w:rsidR="000D645B" w:rsidRPr="00757917" w:rsidRDefault="000D645B" w:rsidP="000D645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(VN) Co., Ltd,</w:t>
            </w:r>
          </w:p>
        </w:tc>
        <w:tc>
          <w:tcPr>
            <w:tcW w:w="1260" w:type="dxa"/>
          </w:tcPr>
          <w:p w14:paraId="0588E171" w14:textId="77777777" w:rsidR="000D645B" w:rsidRPr="00757917" w:rsidRDefault="000D645B" w:rsidP="000D645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395CC2A" w14:textId="6F3D6764" w:rsidR="000D645B" w:rsidRPr="00757917" w:rsidRDefault="000D645B" w:rsidP="000D645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050" w:type="dxa"/>
          </w:tcPr>
          <w:p w14:paraId="21B46223" w14:textId="77777777" w:rsidR="000D645B" w:rsidRPr="00757917" w:rsidRDefault="000D645B" w:rsidP="000D645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4C63D21" w14:textId="2025A777" w:rsidR="000D645B" w:rsidRPr="00757917" w:rsidRDefault="000D645B" w:rsidP="000D645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0D645B" w:rsidRPr="00757917" w14:paraId="33A4F6AC" w14:textId="77777777" w:rsidTr="00630A9E">
        <w:trPr>
          <w:trHeight w:val="20"/>
        </w:trPr>
        <w:tc>
          <w:tcPr>
            <w:tcW w:w="4230" w:type="dxa"/>
          </w:tcPr>
          <w:p w14:paraId="0DBA9E07" w14:textId="5F965665" w:rsidR="000D645B" w:rsidRPr="00757917" w:rsidRDefault="000D645B" w:rsidP="000D645B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G Homes JSC</w:t>
            </w:r>
          </w:p>
        </w:tc>
        <w:tc>
          <w:tcPr>
            <w:tcW w:w="1260" w:type="dxa"/>
          </w:tcPr>
          <w:p w14:paraId="4B4D3814" w14:textId="257D5C8D" w:rsidR="000D645B" w:rsidRPr="00757917" w:rsidRDefault="000D645B" w:rsidP="000D645B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050" w:type="dxa"/>
          </w:tcPr>
          <w:p w14:paraId="6C6D2EB0" w14:textId="55544A5D" w:rsidR="000D645B" w:rsidRPr="00757917" w:rsidRDefault="000D645B" w:rsidP="000D645B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7C3698" w:rsidRPr="00757917" w14:paraId="5B58C4F9" w14:textId="77777777" w:rsidTr="00630A9E">
        <w:trPr>
          <w:trHeight w:val="20"/>
        </w:trPr>
        <w:tc>
          <w:tcPr>
            <w:tcW w:w="4230" w:type="dxa"/>
          </w:tcPr>
          <w:p w14:paraId="0FE721B7" w14:textId="2AD8EA2D" w:rsidR="007C3698" w:rsidRPr="00757917" w:rsidRDefault="007C3698" w:rsidP="007C3698">
            <w:pPr>
              <w:tabs>
                <w:tab w:val="clear" w:pos="227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Me Linh Point Limited</w:t>
            </w:r>
          </w:p>
        </w:tc>
        <w:tc>
          <w:tcPr>
            <w:tcW w:w="1260" w:type="dxa"/>
          </w:tcPr>
          <w:p w14:paraId="310524AD" w14:textId="5E9C7FA9" w:rsidR="007C3698" w:rsidRPr="00757917" w:rsidRDefault="007C3698" w:rsidP="007C3698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เวียดนาม</w:t>
            </w:r>
          </w:p>
        </w:tc>
        <w:tc>
          <w:tcPr>
            <w:tcW w:w="4050" w:type="dxa"/>
          </w:tcPr>
          <w:p w14:paraId="2D5CC75B" w14:textId="34DA62E4" w:rsidR="007C3698" w:rsidRPr="00757917" w:rsidRDefault="007C3698" w:rsidP="007C3698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เป็นบริษัทย่อยของบริษัทใหญ่</w:t>
            </w:r>
          </w:p>
        </w:tc>
      </w:tr>
      <w:tr w:rsidR="00B41F96" w:rsidRPr="00757917" w14:paraId="2F490018" w14:textId="77777777" w:rsidTr="00630A9E">
        <w:trPr>
          <w:trHeight w:val="20"/>
        </w:trPr>
        <w:tc>
          <w:tcPr>
            <w:tcW w:w="4230" w:type="dxa"/>
          </w:tcPr>
          <w:p w14:paraId="4744E89D" w14:textId="77777777" w:rsidR="00B41F96" w:rsidRPr="00757917" w:rsidRDefault="00B41F96" w:rsidP="00B41F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spacing w:line="240" w:lineRule="auto"/>
              <w:ind w:right="-2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1260" w:type="dxa"/>
          </w:tcPr>
          <w:p w14:paraId="399CA953" w14:textId="77777777" w:rsidR="00B41F96" w:rsidRPr="00757917" w:rsidRDefault="00B41F96" w:rsidP="00B41F96">
            <w:pPr>
              <w:spacing w:line="240" w:lineRule="auto"/>
              <w:ind w:left="-108" w:right="-2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4050" w:type="dxa"/>
          </w:tcPr>
          <w:p w14:paraId="4A18AA45" w14:textId="77777777" w:rsidR="00B41F96" w:rsidRPr="00757917" w:rsidRDefault="00B41F96" w:rsidP="00B41F96">
            <w:pPr>
              <w:tabs>
                <w:tab w:val="clear" w:pos="227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right="-25" w:hanging="162"/>
              <w:jc w:val="thaiDistribute"/>
              <w:rPr>
                <w:rFonts w:ascii="Angsana New" w:hAnsi="Angsana New"/>
                <w:spacing w:val="1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pacing w:val="1"/>
                <w:sz w:val="30"/>
                <w:szCs w:val="30"/>
                <w:cs/>
              </w:rPr>
              <w:t>บุคคลที่มีอำนาจและความรับผิดชอบกา</w:t>
            </w:r>
            <w:r w:rsidRPr="00757917">
              <w:rPr>
                <w:rFonts w:ascii="Angsana New" w:hAnsi="Angsana New" w:hint="cs"/>
                <w:spacing w:val="1"/>
                <w:sz w:val="30"/>
                <w:szCs w:val="30"/>
                <w:cs/>
              </w:rPr>
              <w:t>ร</w:t>
            </w:r>
            <w:r w:rsidRPr="00757917">
              <w:rPr>
                <w:rFonts w:ascii="Angsana New" w:hAnsi="Angsana New"/>
                <w:spacing w:val="1"/>
                <w:sz w:val="30"/>
                <w:szCs w:val="30"/>
                <w:cs/>
              </w:rPr>
              <w:t>วางแผน</w:t>
            </w:r>
            <w:r w:rsidRPr="00757917">
              <w:rPr>
                <w:rFonts w:ascii="Angsana New" w:hAnsi="Angsana New" w:hint="cs"/>
                <w:spacing w:val="1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spacing w:val="1"/>
                <w:sz w:val="30"/>
                <w:szCs w:val="30"/>
                <w:cs/>
              </w:rPr>
              <w:t>สั่งการและควบคุมกิจกรรมต่าง ๆ ของกิจการไม่ว่าทางตรงหรือทางอ้อม ทั้งนี้ รวมถึงกรรมการของกลุ่มบริษัท (ไม่ว่าจะทำหน้าที่ในระดับบริหารหรือไม่)</w:t>
            </w:r>
          </w:p>
        </w:tc>
      </w:tr>
    </w:tbl>
    <w:p w14:paraId="5101977F" w14:textId="19B9512B" w:rsidR="003F027A" w:rsidRPr="00757917" w:rsidRDefault="003F02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8"/>
          <w:szCs w:val="28"/>
        </w:rPr>
      </w:pPr>
    </w:p>
    <w:p w14:paraId="573C5733" w14:textId="77777777" w:rsidR="000F7B3D" w:rsidRPr="00757917" w:rsidRDefault="000F7B3D" w:rsidP="000F7B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53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นโยบายการกำหนดราคาสำหรับรายการแต่ละประเภท</w:t>
      </w:r>
      <w:r w:rsidRPr="00757917">
        <w:rPr>
          <w:rFonts w:ascii="Angsana New" w:hAnsi="Angsana New" w:hint="cs"/>
          <w:sz w:val="30"/>
          <w:szCs w:val="30"/>
          <w:cs/>
        </w:rPr>
        <w:t>มี</w:t>
      </w:r>
      <w:r w:rsidRPr="00757917">
        <w:rPr>
          <w:rFonts w:ascii="Angsana New" w:hAnsi="Angsana New"/>
          <w:sz w:val="30"/>
          <w:szCs w:val="30"/>
          <w:cs/>
        </w:rPr>
        <w:t>ดังต่อไปนี้</w:t>
      </w:r>
    </w:p>
    <w:p w14:paraId="40EA2FB3" w14:textId="77777777" w:rsidR="000F7B3D" w:rsidRPr="00757917" w:rsidRDefault="000F7B3D" w:rsidP="000F7B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353"/>
        </w:tabs>
        <w:spacing w:line="240" w:lineRule="auto"/>
        <w:rPr>
          <w:rFonts w:ascii="Angsana New" w:hAnsi="Angsana New"/>
          <w:sz w:val="28"/>
          <w:szCs w:val="28"/>
        </w:r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410"/>
        <w:gridCol w:w="4770"/>
      </w:tblGrid>
      <w:tr w:rsidR="000F7B3D" w:rsidRPr="00757917" w14:paraId="64518371" w14:textId="77777777" w:rsidTr="00DB42A1">
        <w:trPr>
          <w:tblHeader/>
        </w:trPr>
        <w:tc>
          <w:tcPr>
            <w:tcW w:w="4410" w:type="dxa"/>
          </w:tcPr>
          <w:p w14:paraId="7334AD48" w14:textId="77777777" w:rsidR="000F7B3D" w:rsidRPr="00757917" w:rsidRDefault="000F7B3D" w:rsidP="00DB42A1">
            <w:pPr>
              <w:spacing w:line="240" w:lineRule="auto"/>
              <w:ind w:right="-115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รายการ</w:t>
            </w:r>
          </w:p>
        </w:tc>
        <w:tc>
          <w:tcPr>
            <w:tcW w:w="4770" w:type="dxa"/>
          </w:tcPr>
          <w:p w14:paraId="46E89965" w14:textId="77777777" w:rsidR="000F7B3D" w:rsidRPr="00757917" w:rsidRDefault="000F7B3D" w:rsidP="00DB42A1">
            <w:pPr>
              <w:spacing w:line="240" w:lineRule="auto"/>
              <w:ind w:right="-11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นโยบายการกำหนดราคา</w:t>
            </w:r>
          </w:p>
        </w:tc>
      </w:tr>
      <w:tr w:rsidR="000F7B3D" w:rsidRPr="00757917" w14:paraId="6C846D22" w14:textId="77777777" w:rsidTr="00DB42A1">
        <w:tc>
          <w:tcPr>
            <w:tcW w:w="4410" w:type="dxa"/>
          </w:tcPr>
          <w:p w14:paraId="262C7865" w14:textId="77777777" w:rsidR="000F7B3D" w:rsidRPr="00757917" w:rsidRDefault="000F7B3D" w:rsidP="00DB42A1">
            <w:pPr>
              <w:spacing w:line="240" w:lineRule="auto"/>
              <w:ind w:right="-11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รายได้ค่าการจัดการ</w:t>
            </w:r>
          </w:p>
        </w:tc>
        <w:tc>
          <w:tcPr>
            <w:tcW w:w="4770" w:type="dxa"/>
          </w:tcPr>
          <w:p w14:paraId="13137537" w14:textId="77777777" w:rsidR="000F7B3D" w:rsidRPr="00757917" w:rsidRDefault="000F7B3D" w:rsidP="00DB42A1">
            <w:pPr>
              <w:spacing w:line="240" w:lineRule="auto"/>
              <w:ind w:right="-115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ต้นทุนบวกด้วยกำไรส่วนเพิ่ม</w:t>
            </w:r>
          </w:p>
        </w:tc>
      </w:tr>
      <w:tr w:rsidR="000F7B3D" w:rsidRPr="00757917" w14:paraId="5676815C" w14:textId="77777777" w:rsidTr="00DB42A1">
        <w:tc>
          <w:tcPr>
            <w:tcW w:w="4410" w:type="dxa"/>
          </w:tcPr>
          <w:p w14:paraId="2F5BAD5C" w14:textId="77777777" w:rsidR="000F7B3D" w:rsidRPr="00757917" w:rsidRDefault="000F7B3D" w:rsidP="00DB42A1">
            <w:pPr>
              <w:spacing w:line="240" w:lineRule="auto"/>
              <w:ind w:right="-11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4770" w:type="dxa"/>
          </w:tcPr>
          <w:p w14:paraId="6B166D93" w14:textId="77777777" w:rsidR="000F7B3D" w:rsidRPr="00757917" w:rsidRDefault="000F7B3D" w:rsidP="00DB42A1">
            <w:pPr>
              <w:spacing w:line="240" w:lineRule="auto"/>
              <w:ind w:left="342" w:right="-115" w:hanging="34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อัตราต้นทุนของการกู้ยืมบวกอัตราคงที่</w:t>
            </w:r>
          </w:p>
        </w:tc>
      </w:tr>
      <w:tr w:rsidR="000F7B3D" w:rsidRPr="00757917" w14:paraId="154599C7" w14:textId="77777777" w:rsidTr="00DB42A1">
        <w:tc>
          <w:tcPr>
            <w:tcW w:w="4410" w:type="dxa"/>
          </w:tcPr>
          <w:p w14:paraId="1B4D8210" w14:textId="77777777" w:rsidR="000F7B3D" w:rsidRPr="00757917" w:rsidRDefault="000F7B3D" w:rsidP="00DB42A1">
            <w:pPr>
              <w:spacing w:line="240" w:lineRule="auto"/>
              <w:ind w:right="-11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4770" w:type="dxa"/>
          </w:tcPr>
          <w:p w14:paraId="078358E9" w14:textId="77777777" w:rsidR="000F7B3D" w:rsidRPr="00757917" w:rsidRDefault="000F7B3D" w:rsidP="00DB42A1">
            <w:pPr>
              <w:spacing w:line="240" w:lineRule="auto"/>
              <w:ind w:left="342" w:right="-115" w:hanging="342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ต้นทุนของการกู้ยืมของผู้ให้กู้บวกอัตราคงที่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หรือ </w:t>
            </w:r>
          </w:p>
          <w:p w14:paraId="54F6A5DB" w14:textId="1A598FD9" w:rsidR="000F7B3D" w:rsidRPr="00757917" w:rsidRDefault="000F7B3D" w:rsidP="00DB42A1">
            <w:pPr>
              <w:spacing w:line="240" w:lineRule="auto"/>
              <w:ind w:left="342" w:right="-115" w:hanging="342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 อัตราดอกเบี้ยเงินฝากประจำ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12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เดือนบวกอัตราคงที่ต่อปี</w:t>
            </w:r>
          </w:p>
        </w:tc>
      </w:tr>
    </w:tbl>
    <w:p w14:paraId="2A292B41" w14:textId="312A7F5E" w:rsidR="000F7B3D" w:rsidRPr="00757917" w:rsidRDefault="000F7B3D" w:rsidP="000F7B3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47"/>
        <w:jc w:val="thaiDistribute"/>
        <w:rPr>
          <w:rFonts w:ascii="Angsana New" w:hAnsi="Angsana New"/>
          <w:b/>
          <w:sz w:val="22"/>
          <w:szCs w:val="22"/>
        </w:rPr>
      </w:pPr>
    </w:p>
    <w:p w14:paraId="4665098C" w14:textId="2D2C15E1" w:rsidR="00BC53AA" w:rsidRPr="00757917" w:rsidRDefault="00BC53AA" w:rsidP="000F7B3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47"/>
        <w:jc w:val="thaiDistribute"/>
        <w:rPr>
          <w:rFonts w:ascii="Angsana New" w:hAnsi="Angsana New"/>
          <w:b/>
          <w:sz w:val="22"/>
          <w:szCs w:val="22"/>
        </w:rPr>
      </w:pPr>
    </w:p>
    <w:p w14:paraId="0F50204C" w14:textId="0FF3C8FF" w:rsidR="00BC53AA" w:rsidRPr="00757917" w:rsidRDefault="00BC53AA" w:rsidP="000F7B3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47"/>
        <w:jc w:val="thaiDistribute"/>
        <w:rPr>
          <w:rFonts w:ascii="Angsana New" w:hAnsi="Angsana New"/>
          <w:b/>
          <w:sz w:val="22"/>
          <w:szCs w:val="22"/>
        </w:rPr>
      </w:pPr>
    </w:p>
    <w:p w14:paraId="167299C2" w14:textId="45816704" w:rsidR="00BC53AA" w:rsidRPr="00757917" w:rsidRDefault="00BC53AA" w:rsidP="000F7B3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47"/>
        <w:jc w:val="thaiDistribute"/>
        <w:rPr>
          <w:rFonts w:ascii="Angsana New" w:hAnsi="Angsana New"/>
          <w:b/>
          <w:sz w:val="22"/>
          <w:szCs w:val="22"/>
        </w:rPr>
      </w:pPr>
    </w:p>
    <w:p w14:paraId="1059DF7F" w14:textId="62DFB2D9" w:rsidR="00BC53AA" w:rsidRPr="00757917" w:rsidRDefault="00BC53AA" w:rsidP="000F7B3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47"/>
        <w:jc w:val="thaiDistribute"/>
        <w:rPr>
          <w:rFonts w:ascii="Angsana New" w:hAnsi="Angsana New"/>
          <w:b/>
          <w:sz w:val="22"/>
          <w:szCs w:val="22"/>
        </w:rPr>
      </w:pPr>
    </w:p>
    <w:p w14:paraId="3ADD1303" w14:textId="4E2F2E4F" w:rsidR="00BC53AA" w:rsidRPr="00757917" w:rsidRDefault="00BC53AA" w:rsidP="000F7B3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47"/>
        <w:jc w:val="thaiDistribute"/>
        <w:rPr>
          <w:rFonts w:ascii="Angsana New" w:hAnsi="Angsana New"/>
          <w:b/>
          <w:sz w:val="22"/>
          <w:szCs w:val="22"/>
        </w:rPr>
      </w:pPr>
    </w:p>
    <w:p w14:paraId="03106CD6" w14:textId="7223E737" w:rsidR="00BC53AA" w:rsidRPr="00757917" w:rsidRDefault="00BC53AA" w:rsidP="000F7B3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47"/>
        <w:jc w:val="thaiDistribute"/>
        <w:rPr>
          <w:rFonts w:ascii="Angsana New" w:hAnsi="Angsana New"/>
          <w:b/>
          <w:sz w:val="22"/>
          <w:szCs w:val="22"/>
        </w:rPr>
      </w:pPr>
    </w:p>
    <w:p w14:paraId="5984F241" w14:textId="4F861A4A" w:rsidR="008F1694" w:rsidRPr="00757917" w:rsidRDefault="008F16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sz w:val="30"/>
          <w:szCs w:val="30"/>
          <w:cs/>
        </w:rPr>
      </w:pPr>
    </w:p>
    <w:p w14:paraId="121122B8" w14:textId="7A2ADD9E" w:rsidR="006D1453" w:rsidRPr="00757917" w:rsidRDefault="00FF089C" w:rsidP="0020705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47"/>
        <w:jc w:val="thaiDistribute"/>
        <w:rPr>
          <w:rFonts w:ascii="Angsana New" w:hAnsi="Angsana New"/>
          <w:b/>
          <w:sz w:val="30"/>
          <w:szCs w:val="30"/>
        </w:rPr>
      </w:pPr>
      <w:r w:rsidRPr="00757917">
        <w:rPr>
          <w:rFonts w:ascii="Angsana New" w:hAnsi="Angsana New" w:hint="cs"/>
          <w:b/>
          <w:sz w:val="30"/>
          <w:szCs w:val="30"/>
          <w:cs/>
        </w:rPr>
        <w:lastRenderedPageBreak/>
        <w:t>รายการที่สำคัญกับบุคคลหรือกิจการที่เกี่ยวข้องกันสำหรับปีสิ้นสุดวันที่</w:t>
      </w:r>
      <w:r w:rsidRPr="00757917">
        <w:rPr>
          <w:rFonts w:ascii="Angsana New" w:hAnsi="Angsana New"/>
          <w:b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bCs/>
          <w:sz w:val="30"/>
          <w:szCs w:val="30"/>
        </w:rPr>
        <w:t>30</w:t>
      </w:r>
      <w:r w:rsidRPr="00757917">
        <w:rPr>
          <w:rFonts w:ascii="Angsana New" w:hAnsi="Angsana New"/>
          <w:b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b/>
          <w:sz w:val="30"/>
          <w:szCs w:val="30"/>
          <w:cs/>
        </w:rPr>
        <w:t>กันยายน</w:t>
      </w:r>
      <w:r w:rsidRPr="00757917">
        <w:rPr>
          <w:rFonts w:ascii="Angsana New" w:hAnsi="Angsana New"/>
          <w:b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b/>
          <w:sz w:val="30"/>
          <w:szCs w:val="30"/>
          <w:cs/>
        </w:rPr>
        <w:t>สรุปได้ดังนี้</w:t>
      </w:r>
    </w:p>
    <w:p w14:paraId="56619E8B" w14:textId="77777777" w:rsidR="007D378E" w:rsidRPr="00757917" w:rsidRDefault="007D378E" w:rsidP="007D378E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47"/>
        <w:jc w:val="thaiDistribute"/>
        <w:rPr>
          <w:rFonts w:ascii="Angsana New" w:hAnsi="Angsana New"/>
          <w:b/>
          <w:sz w:val="24"/>
          <w:szCs w:val="24"/>
        </w:rPr>
      </w:pPr>
    </w:p>
    <w:tbl>
      <w:tblPr>
        <w:tblW w:w="930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779"/>
        <w:gridCol w:w="1170"/>
        <w:gridCol w:w="270"/>
        <w:gridCol w:w="1265"/>
        <w:gridCol w:w="265"/>
        <w:gridCol w:w="1152"/>
        <w:gridCol w:w="236"/>
        <w:gridCol w:w="1164"/>
        <w:gridCol w:w="7"/>
      </w:tblGrid>
      <w:tr w:rsidR="00B73F4C" w:rsidRPr="00757917" w14:paraId="02E6B178" w14:textId="77777777" w:rsidTr="76CD8F1D">
        <w:trPr>
          <w:gridAfter w:val="1"/>
          <w:wAfter w:w="7" w:type="dxa"/>
          <w:tblHeader/>
        </w:trPr>
        <w:tc>
          <w:tcPr>
            <w:tcW w:w="3779" w:type="dxa"/>
            <w:shd w:val="clear" w:color="auto" w:fill="auto"/>
          </w:tcPr>
          <w:p w14:paraId="7A0C2052" w14:textId="098B5B32" w:rsidR="00B73F4C" w:rsidRPr="00757917" w:rsidRDefault="00F27FA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รายการที่สำคัญกับบุคคลหรือกิจการ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br/>
              <w:t xml:space="preserve">  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2705" w:type="dxa"/>
            <w:gridSpan w:val="3"/>
          </w:tcPr>
          <w:p w14:paraId="02B8A673" w14:textId="77777777" w:rsidR="00FF4DB5" w:rsidRPr="00757917" w:rsidRDefault="00FF4DB5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lang w:bidi="th-TH"/>
              </w:rPr>
            </w:pPr>
          </w:p>
          <w:p w14:paraId="3E40E439" w14:textId="6B039003" w:rsidR="00B73F4C" w:rsidRPr="00757917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5" w:type="dxa"/>
          </w:tcPr>
          <w:p w14:paraId="7C565264" w14:textId="77777777" w:rsidR="00B73F4C" w:rsidRPr="00757917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</w:p>
        </w:tc>
        <w:tc>
          <w:tcPr>
            <w:tcW w:w="2552" w:type="dxa"/>
            <w:gridSpan w:val="3"/>
          </w:tcPr>
          <w:p w14:paraId="3529C19A" w14:textId="77777777" w:rsidR="00FF4DB5" w:rsidRPr="00757917" w:rsidRDefault="00FF4DB5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lang w:bidi="th-TH"/>
              </w:rPr>
            </w:pPr>
          </w:p>
          <w:p w14:paraId="5A80310D" w14:textId="00D637DD" w:rsidR="00B73F4C" w:rsidRPr="00757917" w:rsidRDefault="00B73F4C" w:rsidP="00DA3B66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B73F4C" w:rsidRPr="00757917" w14:paraId="2C4F86B4" w14:textId="77777777" w:rsidTr="76CD8F1D">
        <w:trPr>
          <w:tblHeader/>
        </w:trPr>
        <w:tc>
          <w:tcPr>
            <w:tcW w:w="3779" w:type="dxa"/>
            <w:shd w:val="clear" w:color="auto" w:fill="auto"/>
          </w:tcPr>
          <w:p w14:paraId="6732F1BA" w14:textId="6ADE233D" w:rsidR="00B73F4C" w:rsidRPr="00757917" w:rsidRDefault="00B73F4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28706210" w14:textId="7D0274E4" w:rsidR="00B73F4C" w:rsidRPr="00757917" w:rsidRDefault="00460DD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70" w:type="dxa"/>
          </w:tcPr>
          <w:p w14:paraId="203DA5CC" w14:textId="77777777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  <w:vAlign w:val="center"/>
          </w:tcPr>
          <w:p w14:paraId="7A6EC318" w14:textId="7E743407" w:rsidR="00B73F4C" w:rsidRPr="00757917" w:rsidRDefault="00460DD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265" w:type="dxa"/>
          </w:tcPr>
          <w:p w14:paraId="70BB924F" w14:textId="77777777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center"/>
          </w:tcPr>
          <w:p w14:paraId="063F7445" w14:textId="659B3679" w:rsidR="00B73F4C" w:rsidRPr="00757917" w:rsidRDefault="00460DD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36" w:type="dxa"/>
          </w:tcPr>
          <w:p w14:paraId="116D8FF9" w14:textId="77777777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center"/>
          </w:tcPr>
          <w:p w14:paraId="4B5C3AFB" w14:textId="38EAFBF1" w:rsidR="00B73F4C" w:rsidRPr="00757917" w:rsidRDefault="00460DD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  <w:t>2563</w:t>
            </w:r>
          </w:p>
        </w:tc>
      </w:tr>
      <w:tr w:rsidR="00B73F4C" w:rsidRPr="00757917" w14:paraId="31D5BCC1" w14:textId="77777777" w:rsidTr="76CD8F1D">
        <w:trPr>
          <w:tblHeader/>
        </w:trPr>
        <w:tc>
          <w:tcPr>
            <w:tcW w:w="3779" w:type="dxa"/>
            <w:shd w:val="clear" w:color="auto" w:fill="auto"/>
          </w:tcPr>
          <w:p w14:paraId="62EBC28A" w14:textId="77777777" w:rsidR="00B73F4C" w:rsidRPr="00757917" w:rsidRDefault="00B73F4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09930665" w14:textId="77777777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C41F58F" w14:textId="77777777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  <w:vAlign w:val="center"/>
          </w:tcPr>
          <w:p w14:paraId="6869177F" w14:textId="310A1E87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ปรับปรุงใหม่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65" w:type="dxa"/>
          </w:tcPr>
          <w:p w14:paraId="5E64B61A" w14:textId="77777777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center"/>
          </w:tcPr>
          <w:p w14:paraId="22B755EE" w14:textId="190B37B4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02E77A7" w14:textId="77777777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center"/>
          </w:tcPr>
          <w:p w14:paraId="6E68496D" w14:textId="77A56C08" w:rsidR="00B73F4C" w:rsidRPr="00757917" w:rsidRDefault="00B73F4C" w:rsidP="00DA3B66">
            <w:pPr>
              <w:pStyle w:val="acctmergecolhdg"/>
              <w:spacing w:line="240" w:lineRule="auto"/>
              <w:ind w:left="-108" w:right="-103" w:firstLine="5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</w:p>
        </w:tc>
      </w:tr>
      <w:tr w:rsidR="00944CDD" w:rsidRPr="00757917" w14:paraId="287BE270" w14:textId="77777777" w:rsidTr="76CD8F1D">
        <w:trPr>
          <w:gridAfter w:val="1"/>
          <w:wAfter w:w="7" w:type="dxa"/>
          <w:tblHeader/>
        </w:trPr>
        <w:tc>
          <w:tcPr>
            <w:tcW w:w="3779" w:type="dxa"/>
            <w:shd w:val="clear" w:color="auto" w:fill="auto"/>
          </w:tcPr>
          <w:p w14:paraId="01EF60DD" w14:textId="77777777" w:rsidR="00944CDD" w:rsidRPr="00757917" w:rsidRDefault="00944CDD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522" w:type="dxa"/>
            <w:gridSpan w:val="7"/>
          </w:tcPr>
          <w:p w14:paraId="5763BDF9" w14:textId="07E77977" w:rsidR="00944CDD" w:rsidRPr="00757917" w:rsidRDefault="00944CDD" w:rsidP="00DA3B66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B73F4C" w:rsidRPr="00757917" w14:paraId="03164626" w14:textId="77777777" w:rsidTr="76CD8F1D">
        <w:tc>
          <w:tcPr>
            <w:tcW w:w="3779" w:type="dxa"/>
            <w:shd w:val="clear" w:color="auto" w:fill="auto"/>
          </w:tcPr>
          <w:p w14:paraId="33AA9929" w14:textId="77777777" w:rsidR="00B73F4C" w:rsidRPr="00757917" w:rsidRDefault="00B73F4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บริษัทใหญ่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2C295C2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02679146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6DF80179" w14:textId="20193734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0C1C34A2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5E5D8288" w14:textId="5AA1CC01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08C91E48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446573BF" w14:textId="4765004B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B73F4C" w:rsidRPr="00757917" w14:paraId="5BFE2092" w14:textId="77777777" w:rsidTr="76CD8F1D">
        <w:tc>
          <w:tcPr>
            <w:tcW w:w="3779" w:type="dxa"/>
            <w:shd w:val="clear" w:color="auto" w:fill="auto"/>
          </w:tcPr>
          <w:p w14:paraId="09596B2B" w14:textId="104C7E5A" w:rsidR="00B73F4C" w:rsidRPr="00757917" w:rsidRDefault="00B73F4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6710C57" w14:textId="318E79CD" w:rsidR="00B73F4C" w:rsidRPr="00757917" w:rsidRDefault="00460DDC" w:rsidP="00C0587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29420D73" w14:textId="77777777" w:rsidR="00B73F4C" w:rsidRPr="00757917" w:rsidRDefault="00B73F4C" w:rsidP="00356BB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79F33686" w14:textId="4596121F" w:rsidR="00B73F4C" w:rsidRPr="00757917" w:rsidRDefault="00B73F4C" w:rsidP="00356BB0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43F28372" w14:textId="77777777" w:rsidR="00B73F4C" w:rsidRPr="00757917" w:rsidRDefault="00B73F4C" w:rsidP="00C0587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027FB97B" w14:textId="6ACC8AB7" w:rsidR="00B73F4C" w:rsidRPr="00757917" w:rsidRDefault="00B73F4C" w:rsidP="00C0587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6</w:t>
            </w:r>
          </w:p>
        </w:tc>
        <w:tc>
          <w:tcPr>
            <w:tcW w:w="236" w:type="dxa"/>
          </w:tcPr>
          <w:p w14:paraId="2EDAC515" w14:textId="77777777" w:rsidR="00B73F4C" w:rsidRPr="00757917" w:rsidRDefault="00B73F4C" w:rsidP="00C05874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8FB4E77" w14:textId="67E3F27E" w:rsidR="00B73F4C" w:rsidRPr="00757917" w:rsidRDefault="00B73F4C" w:rsidP="005F3918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73F4C" w:rsidRPr="00757917" w14:paraId="197AD680" w14:textId="77777777" w:rsidTr="76CD8F1D">
        <w:tc>
          <w:tcPr>
            <w:tcW w:w="3779" w:type="dxa"/>
            <w:shd w:val="clear" w:color="auto" w:fill="auto"/>
          </w:tcPr>
          <w:p w14:paraId="088DD887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4B879C7" w14:textId="6B630E2B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</w:t>
            </w:r>
          </w:p>
        </w:tc>
        <w:tc>
          <w:tcPr>
            <w:tcW w:w="270" w:type="dxa"/>
          </w:tcPr>
          <w:p w14:paraId="0197FE55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7424A3BE" w14:textId="334BE4DF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</w:t>
            </w:r>
          </w:p>
        </w:tc>
        <w:tc>
          <w:tcPr>
            <w:tcW w:w="265" w:type="dxa"/>
          </w:tcPr>
          <w:p w14:paraId="6731536C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3CAAA67C" w14:textId="772F287E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</w:t>
            </w:r>
          </w:p>
        </w:tc>
        <w:tc>
          <w:tcPr>
            <w:tcW w:w="236" w:type="dxa"/>
          </w:tcPr>
          <w:p w14:paraId="737905D9" w14:textId="77777777" w:rsidR="00B73F4C" w:rsidRPr="00757917" w:rsidRDefault="00B73F4C" w:rsidP="00356BB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9C1C3A0" w14:textId="576FB4D4" w:rsidR="00B73F4C" w:rsidRPr="00757917" w:rsidRDefault="00B73F4C" w:rsidP="000F371B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B73F4C" w:rsidRPr="00757917" w14:paraId="5021841B" w14:textId="77777777" w:rsidTr="76CD8F1D">
        <w:tc>
          <w:tcPr>
            <w:tcW w:w="3779" w:type="dxa"/>
            <w:shd w:val="clear" w:color="auto" w:fill="auto"/>
          </w:tcPr>
          <w:p w14:paraId="1883AC44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0E747649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6F0E4A43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24EA903C" w14:textId="55B72B8B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290AD024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55AC0CBC" w14:textId="01D0243C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4CD43B2E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44717851" w14:textId="4438A9BB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B73F4C" w:rsidRPr="00757917" w14:paraId="6B25F883" w14:textId="77777777" w:rsidTr="76CD8F1D">
        <w:tc>
          <w:tcPr>
            <w:tcW w:w="3779" w:type="dxa"/>
            <w:shd w:val="clear" w:color="auto" w:fill="auto"/>
          </w:tcPr>
          <w:p w14:paraId="30D5E0FE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ย่อย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8253A4E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5062F7AC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673A877E" w14:textId="6C8BF5D6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52C97FC9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4B6CDFB7" w14:textId="4FDFABAA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36" w:type="dxa"/>
          </w:tcPr>
          <w:p w14:paraId="7CA06F1D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2ACF3B62" w14:textId="7D172983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B73F4C" w:rsidRPr="00757917" w14:paraId="795B8695" w14:textId="77777777" w:rsidTr="76CD8F1D">
        <w:tc>
          <w:tcPr>
            <w:tcW w:w="3779" w:type="dxa"/>
            <w:shd w:val="clear" w:color="auto" w:fill="auto"/>
          </w:tcPr>
          <w:p w14:paraId="2ABBB898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170" w:type="dxa"/>
            <w:shd w:val="clear" w:color="auto" w:fill="auto"/>
          </w:tcPr>
          <w:p w14:paraId="7EA5748F" w14:textId="7E5A2768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BB5F9E6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2C758DE2" w14:textId="02240A90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  <w:t>-</w:t>
            </w:r>
          </w:p>
        </w:tc>
        <w:tc>
          <w:tcPr>
            <w:tcW w:w="265" w:type="dxa"/>
          </w:tcPr>
          <w:p w14:paraId="4A1A7D8D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34D0DB5D" w14:textId="6DD1571D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36" w:type="dxa"/>
          </w:tcPr>
          <w:p w14:paraId="7F86E8EA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</w:tcPr>
          <w:p w14:paraId="4B7C4478" w14:textId="32F90D2A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B73F4C" w:rsidRPr="00757917" w14:paraId="451059A8" w14:textId="77777777" w:rsidTr="76CD8F1D">
        <w:tc>
          <w:tcPr>
            <w:tcW w:w="3779" w:type="dxa"/>
            <w:shd w:val="clear" w:color="auto" w:fill="auto"/>
          </w:tcPr>
          <w:p w14:paraId="6808096E" w14:textId="52034D06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75EBF11" w14:textId="63A6BFA2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EAE4F61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28D4BD8D" w14:textId="11687071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265" w:type="dxa"/>
          </w:tcPr>
          <w:p w14:paraId="157ECAF1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0478A3EA" w14:textId="1312F8E9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398</w:t>
            </w:r>
          </w:p>
        </w:tc>
        <w:tc>
          <w:tcPr>
            <w:tcW w:w="236" w:type="dxa"/>
          </w:tcPr>
          <w:p w14:paraId="65C97700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23350BBF" w14:textId="51B96F00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126</w:t>
            </w:r>
          </w:p>
        </w:tc>
      </w:tr>
      <w:tr w:rsidR="00B73F4C" w:rsidRPr="00757917" w14:paraId="6522CBE5" w14:textId="77777777" w:rsidTr="76CD8F1D">
        <w:tc>
          <w:tcPr>
            <w:tcW w:w="3779" w:type="dxa"/>
            <w:shd w:val="clear" w:color="auto" w:fill="auto"/>
          </w:tcPr>
          <w:p w14:paraId="7511659E" w14:textId="69596144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377451DD" w14:textId="0F1297A0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A1428E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047561AE" w14:textId="3D42040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265" w:type="dxa"/>
          </w:tcPr>
          <w:p w14:paraId="6E9CEAA4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2631143F" w14:textId="6EE41B4A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</w:t>
            </w:r>
          </w:p>
        </w:tc>
        <w:tc>
          <w:tcPr>
            <w:tcW w:w="236" w:type="dxa"/>
          </w:tcPr>
          <w:p w14:paraId="2DB414D5" w14:textId="77777777" w:rsidR="00B73F4C" w:rsidRPr="00757917" w:rsidRDefault="00B73F4C" w:rsidP="00356BB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43E28C07" w14:textId="32E59C90" w:rsidR="00B73F4C" w:rsidRPr="00757917" w:rsidRDefault="00B73F4C" w:rsidP="00356BB0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73F4C" w:rsidRPr="00757917" w14:paraId="512DA6E4" w14:textId="77777777" w:rsidTr="76CD8F1D">
        <w:tc>
          <w:tcPr>
            <w:tcW w:w="3779" w:type="dxa"/>
            <w:shd w:val="clear" w:color="auto" w:fill="auto"/>
          </w:tcPr>
          <w:p w14:paraId="1F4C4F82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D930106" w14:textId="574F8C92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8E0FF5E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1B9B1202" w14:textId="2DEAEF09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265" w:type="dxa"/>
          </w:tcPr>
          <w:p w14:paraId="4D0FB1C3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270E8D80" w14:textId="233477E6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36" w:type="dxa"/>
          </w:tcPr>
          <w:p w14:paraId="10AD5E15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45738DF" w14:textId="2112332C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</w:t>
            </w:r>
          </w:p>
        </w:tc>
      </w:tr>
      <w:tr w:rsidR="00B73F4C" w:rsidRPr="00757917" w14:paraId="133D5124" w14:textId="77777777" w:rsidTr="76CD8F1D">
        <w:tc>
          <w:tcPr>
            <w:tcW w:w="3779" w:type="dxa"/>
            <w:shd w:val="clear" w:color="auto" w:fill="auto"/>
          </w:tcPr>
          <w:p w14:paraId="5F68579C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40F5F342" w14:textId="21D0A6C4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673D859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368200EC" w14:textId="1F9807E6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4992CBEA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346A1E53" w14:textId="0173BBFA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B73F4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235</w:t>
            </w:r>
          </w:p>
        </w:tc>
        <w:tc>
          <w:tcPr>
            <w:tcW w:w="236" w:type="dxa"/>
          </w:tcPr>
          <w:p w14:paraId="41F7E91E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661A1FA8" w14:textId="7C18AB10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B73F4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123</w:t>
            </w:r>
          </w:p>
        </w:tc>
      </w:tr>
      <w:tr w:rsidR="00B73F4C" w:rsidRPr="00757917" w14:paraId="7ED2A7E4" w14:textId="77777777" w:rsidTr="76CD8F1D">
        <w:tc>
          <w:tcPr>
            <w:tcW w:w="3779" w:type="dxa"/>
            <w:shd w:val="clear" w:color="auto" w:fill="auto"/>
          </w:tcPr>
          <w:p w14:paraId="325E9524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718C4F5B" w14:textId="5C9A6BFE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CA723A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2ECD48A0" w14:textId="4BC5869F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633719BD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1467F1A0" w14:textId="1124A58C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394</w:t>
            </w:r>
          </w:p>
        </w:tc>
        <w:tc>
          <w:tcPr>
            <w:tcW w:w="236" w:type="dxa"/>
          </w:tcPr>
          <w:p w14:paraId="24979FA1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2AD563F" w14:textId="68FC2487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430</w:t>
            </w:r>
          </w:p>
        </w:tc>
      </w:tr>
      <w:tr w:rsidR="00B73F4C" w:rsidRPr="00757917" w14:paraId="322CECF6" w14:textId="77777777" w:rsidTr="76CD8F1D">
        <w:tc>
          <w:tcPr>
            <w:tcW w:w="3779" w:type="dxa"/>
            <w:shd w:val="clear" w:color="auto" w:fill="auto"/>
          </w:tcPr>
          <w:p w14:paraId="727FE384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ต้นทุนค่าเช่าและบริการที่เกี่ยวข้อง</w:t>
            </w:r>
          </w:p>
        </w:tc>
        <w:tc>
          <w:tcPr>
            <w:tcW w:w="1170" w:type="dxa"/>
            <w:shd w:val="clear" w:color="auto" w:fill="auto"/>
          </w:tcPr>
          <w:p w14:paraId="2F482B60" w14:textId="2B2DD15B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5621EDD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7EB4D56B" w14:textId="4CA5F2D8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1C960337" w14:textId="77777777" w:rsidR="00B73F4C" w:rsidRPr="00757917" w:rsidRDefault="00B73F4C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7A6C5803" w14:textId="077E8A8D" w:rsidR="00B73F4C" w:rsidRPr="00757917" w:rsidRDefault="00B73F4C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1CA15BFF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</w:tcPr>
          <w:p w14:paraId="29796BE5" w14:textId="0C4C3798" w:rsidR="00B73F4C" w:rsidRPr="00757917" w:rsidRDefault="00294C31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</w:tr>
      <w:tr w:rsidR="008254B5" w:rsidRPr="00757917" w14:paraId="4C8EE1E7" w14:textId="77777777" w:rsidTr="001E1770">
        <w:tc>
          <w:tcPr>
            <w:tcW w:w="3779" w:type="dxa"/>
            <w:shd w:val="clear" w:color="auto" w:fill="auto"/>
          </w:tcPr>
          <w:p w14:paraId="6001EA1D" w14:textId="31671E7F" w:rsidR="008254B5" w:rsidRPr="00757917" w:rsidRDefault="008254B5" w:rsidP="008254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170" w:type="dxa"/>
            <w:shd w:val="clear" w:color="auto" w:fill="auto"/>
          </w:tcPr>
          <w:p w14:paraId="447F4934" w14:textId="2E0A0CC0" w:rsidR="008254B5" w:rsidRPr="00757917" w:rsidRDefault="008254B5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283498" w14:textId="534E7BCB" w:rsidR="008254B5" w:rsidRPr="00757917" w:rsidRDefault="008254B5" w:rsidP="008254B5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3B7689DB" w14:textId="53378B93" w:rsidR="008254B5" w:rsidRPr="00757917" w:rsidRDefault="00EC67B5" w:rsidP="00C04FAE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4D9359D8" w14:textId="04EFED65" w:rsidR="008254B5" w:rsidRPr="00757917" w:rsidRDefault="008254B5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28EA91A8" w14:textId="491FD1D1" w:rsidR="008254B5" w:rsidRPr="00757917" w:rsidRDefault="00460DDC" w:rsidP="00EC67B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36" w:type="dxa"/>
          </w:tcPr>
          <w:p w14:paraId="49E299DF" w14:textId="0372FC95" w:rsidR="008254B5" w:rsidRPr="00757917" w:rsidRDefault="008254B5" w:rsidP="008254B5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1535D090" w14:textId="13CF1370" w:rsidR="008254B5" w:rsidRPr="00757917" w:rsidRDefault="00EC67B5" w:rsidP="00EC67B5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-</w:t>
            </w:r>
          </w:p>
        </w:tc>
      </w:tr>
      <w:tr w:rsidR="00B73F4C" w:rsidRPr="00757917" w14:paraId="0B6FFA43" w14:textId="77777777" w:rsidTr="76CD8F1D">
        <w:tc>
          <w:tcPr>
            <w:tcW w:w="3779" w:type="dxa"/>
            <w:shd w:val="clear" w:color="auto" w:fill="auto"/>
          </w:tcPr>
          <w:p w14:paraId="008B58C3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170" w:type="dxa"/>
            <w:shd w:val="clear" w:color="auto" w:fill="auto"/>
          </w:tcPr>
          <w:p w14:paraId="7CD8D793" w14:textId="17C560FC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2BE44C1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25D31F16" w14:textId="1725DDE4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65" w:type="dxa"/>
          </w:tcPr>
          <w:p w14:paraId="17D13A89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2F5C5799" w14:textId="1D99E6C7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236" w:type="dxa"/>
          </w:tcPr>
          <w:p w14:paraId="7038D637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</w:tcPr>
          <w:p w14:paraId="049962CD" w14:textId="60BA3389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B73F4C" w:rsidRPr="00757917" w14:paraId="6DFC994D" w14:textId="77777777" w:rsidTr="76CD8F1D">
        <w:tc>
          <w:tcPr>
            <w:tcW w:w="3779" w:type="dxa"/>
            <w:shd w:val="clear" w:color="auto" w:fill="auto"/>
          </w:tcPr>
          <w:p w14:paraId="43CAEC1C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5AD0C7A3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D132723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5" w:type="dxa"/>
            <w:shd w:val="clear" w:color="auto" w:fill="auto"/>
          </w:tcPr>
          <w:p w14:paraId="16878D69" w14:textId="300A0FF6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65" w:type="dxa"/>
          </w:tcPr>
          <w:p w14:paraId="504402CF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6948BCC6" w14:textId="66AB2F5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61167FD3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</w:tcPr>
          <w:p w14:paraId="267EEAA6" w14:textId="1D08439C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</w:tr>
      <w:tr w:rsidR="00B73F4C" w:rsidRPr="00757917" w14:paraId="156BD7D5" w14:textId="77777777" w:rsidTr="76CD8F1D">
        <w:tc>
          <w:tcPr>
            <w:tcW w:w="3779" w:type="dxa"/>
            <w:shd w:val="clear" w:color="auto" w:fill="auto"/>
          </w:tcPr>
          <w:p w14:paraId="097143AB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บริษัท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ร่วม</w:t>
            </w:r>
          </w:p>
        </w:tc>
        <w:tc>
          <w:tcPr>
            <w:tcW w:w="1170" w:type="dxa"/>
            <w:shd w:val="clear" w:color="auto" w:fill="auto"/>
          </w:tcPr>
          <w:p w14:paraId="593DB2C3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C5298D7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5" w:type="dxa"/>
            <w:shd w:val="clear" w:color="auto" w:fill="auto"/>
          </w:tcPr>
          <w:p w14:paraId="2EFFD329" w14:textId="4EFC9E52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5" w:type="dxa"/>
          </w:tcPr>
          <w:p w14:paraId="7CE32FA6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27548A16" w14:textId="182FCD49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5E64491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1423EB0" w14:textId="65EB7B4E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left="-110" w:right="-43" w:hanging="54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B73F4C" w:rsidRPr="00757917" w14:paraId="48DBAE05" w14:textId="77777777" w:rsidTr="76CD8F1D">
        <w:trPr>
          <w:trHeight w:val="119"/>
        </w:trPr>
        <w:tc>
          <w:tcPr>
            <w:tcW w:w="3779" w:type="dxa"/>
            <w:shd w:val="clear" w:color="auto" w:fill="auto"/>
          </w:tcPr>
          <w:p w14:paraId="6543BD73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170" w:type="dxa"/>
            <w:shd w:val="clear" w:color="auto" w:fill="auto"/>
          </w:tcPr>
          <w:p w14:paraId="72C7D205" w14:textId="38600D1D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18</w:t>
            </w:r>
          </w:p>
        </w:tc>
        <w:tc>
          <w:tcPr>
            <w:tcW w:w="270" w:type="dxa"/>
          </w:tcPr>
          <w:p w14:paraId="03413A20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76D10392" w14:textId="382372EB" w:rsidR="00B73F4C" w:rsidRPr="00757917" w:rsidRDefault="00294C31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378</w:t>
            </w:r>
          </w:p>
        </w:tc>
        <w:tc>
          <w:tcPr>
            <w:tcW w:w="265" w:type="dxa"/>
          </w:tcPr>
          <w:p w14:paraId="5E8178CD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4B82FEAF" w14:textId="32811697" w:rsidR="00B73F4C" w:rsidRPr="00757917" w:rsidRDefault="0E8E3154" w:rsidP="008C092D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Cs w:val="22"/>
                <w:lang w:val="en-US" w:bidi="th-TH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5E9F788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B716925" w14:textId="520B7003" w:rsidR="00B73F4C" w:rsidRPr="00757917" w:rsidRDefault="00294C31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</w:tr>
      <w:tr w:rsidR="00B73F4C" w:rsidRPr="00757917" w14:paraId="36B01307" w14:textId="77777777" w:rsidTr="76CD8F1D">
        <w:tc>
          <w:tcPr>
            <w:tcW w:w="3779" w:type="dxa"/>
            <w:shd w:val="clear" w:color="auto" w:fill="auto"/>
          </w:tcPr>
          <w:p w14:paraId="2EAFE024" w14:textId="21E36683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pacing w:val="-12"/>
                <w:sz w:val="30"/>
                <w:szCs w:val="30"/>
                <w:cs/>
              </w:rPr>
              <w:t xml:space="preserve">กำไรจากการขายอสังหาริมทรัพย์เพื่อการลงทุน </w:t>
            </w:r>
            <w:r w:rsidRPr="00757917">
              <w:rPr>
                <w:rFonts w:asciiTheme="majorBidi" w:hAnsiTheme="majorBidi" w:cstheme="majorBidi"/>
                <w:spacing w:val="-12"/>
                <w:sz w:val="30"/>
                <w:szCs w:val="30"/>
              </w:rPr>
              <w:t>*</w:t>
            </w:r>
          </w:p>
        </w:tc>
        <w:tc>
          <w:tcPr>
            <w:tcW w:w="1170" w:type="dxa"/>
            <w:shd w:val="clear" w:color="auto" w:fill="auto"/>
          </w:tcPr>
          <w:p w14:paraId="2C369541" w14:textId="7EDFCB7F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818</w:t>
            </w:r>
          </w:p>
        </w:tc>
        <w:tc>
          <w:tcPr>
            <w:tcW w:w="270" w:type="dxa"/>
          </w:tcPr>
          <w:p w14:paraId="45C9B34E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45089FBA" w14:textId="3F630539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="00B73F4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311</w:t>
            </w:r>
          </w:p>
        </w:tc>
        <w:tc>
          <w:tcPr>
            <w:tcW w:w="265" w:type="dxa"/>
          </w:tcPr>
          <w:p w14:paraId="49B01B59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76E4767D" w14:textId="7F37EC51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418</w:t>
            </w:r>
          </w:p>
        </w:tc>
        <w:tc>
          <w:tcPr>
            <w:tcW w:w="236" w:type="dxa"/>
          </w:tcPr>
          <w:p w14:paraId="3364513F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</w:tcPr>
          <w:p w14:paraId="35A28409" w14:textId="15EE4A56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966</w:t>
            </w:r>
          </w:p>
        </w:tc>
      </w:tr>
      <w:tr w:rsidR="00B73F4C" w:rsidRPr="00757917" w14:paraId="6AA07095" w14:textId="77777777" w:rsidTr="76CD8F1D">
        <w:tc>
          <w:tcPr>
            <w:tcW w:w="3779" w:type="dxa"/>
            <w:shd w:val="clear" w:color="auto" w:fill="auto"/>
          </w:tcPr>
          <w:p w14:paraId="1BD6D181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รายได้ค่าเช่าที่ดิน</w:t>
            </w:r>
          </w:p>
        </w:tc>
        <w:tc>
          <w:tcPr>
            <w:tcW w:w="1170" w:type="dxa"/>
            <w:shd w:val="clear" w:color="auto" w:fill="auto"/>
          </w:tcPr>
          <w:p w14:paraId="1B30132A" w14:textId="46710796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60</w:t>
            </w:r>
          </w:p>
        </w:tc>
        <w:tc>
          <w:tcPr>
            <w:tcW w:w="270" w:type="dxa"/>
          </w:tcPr>
          <w:p w14:paraId="4B83B633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1E5BE8CF" w14:textId="2F451212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60</w:t>
            </w:r>
          </w:p>
        </w:tc>
        <w:tc>
          <w:tcPr>
            <w:tcW w:w="265" w:type="dxa"/>
          </w:tcPr>
          <w:p w14:paraId="24D93A48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</w:tcPr>
          <w:p w14:paraId="46FF09AB" w14:textId="6D9D20D1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6" w:type="dxa"/>
          </w:tcPr>
          <w:p w14:paraId="0507D2CA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</w:tcPr>
          <w:p w14:paraId="4122AF00" w14:textId="7ED453A0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</w:tr>
      <w:tr w:rsidR="00B73F4C" w:rsidRPr="00757917" w14:paraId="24D7DA9B" w14:textId="77777777" w:rsidTr="76CD8F1D">
        <w:tc>
          <w:tcPr>
            <w:tcW w:w="3779" w:type="dxa"/>
            <w:shd w:val="clear" w:color="auto" w:fill="auto"/>
          </w:tcPr>
          <w:p w14:paraId="280BFF50" w14:textId="487C5BAE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จัดการ</w:t>
            </w:r>
          </w:p>
        </w:tc>
        <w:tc>
          <w:tcPr>
            <w:tcW w:w="1170" w:type="dxa"/>
            <w:shd w:val="clear" w:color="auto" w:fill="auto"/>
          </w:tcPr>
          <w:p w14:paraId="2E73FDF0" w14:textId="0740F862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524</w:t>
            </w:r>
          </w:p>
        </w:tc>
        <w:tc>
          <w:tcPr>
            <w:tcW w:w="270" w:type="dxa"/>
          </w:tcPr>
          <w:p w14:paraId="3A51707A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32E1BBD3" w14:textId="147EB77B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466</w:t>
            </w:r>
          </w:p>
        </w:tc>
        <w:tc>
          <w:tcPr>
            <w:tcW w:w="265" w:type="dxa"/>
          </w:tcPr>
          <w:p w14:paraId="0C81C804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18EF6D1D" w14:textId="37F89B80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36" w:type="dxa"/>
          </w:tcPr>
          <w:p w14:paraId="1DEE95A9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3439B4BF" w14:textId="239B7545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-</w:t>
            </w:r>
          </w:p>
        </w:tc>
      </w:tr>
      <w:tr w:rsidR="00B73F4C" w:rsidRPr="00757917" w14:paraId="1E4B8330" w14:textId="77777777" w:rsidTr="76CD8F1D">
        <w:tc>
          <w:tcPr>
            <w:tcW w:w="3779" w:type="dxa"/>
            <w:shd w:val="clear" w:color="auto" w:fill="auto"/>
          </w:tcPr>
          <w:p w14:paraId="2E36D5DD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1170" w:type="dxa"/>
            <w:shd w:val="clear" w:color="auto" w:fill="auto"/>
          </w:tcPr>
          <w:p w14:paraId="08B74040" w14:textId="5631D16F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270" w:type="dxa"/>
          </w:tcPr>
          <w:p w14:paraId="4DA490A6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79289D3B" w14:textId="40E78C80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62</w:t>
            </w:r>
          </w:p>
        </w:tc>
        <w:tc>
          <w:tcPr>
            <w:tcW w:w="265" w:type="dxa"/>
          </w:tcPr>
          <w:p w14:paraId="38FC5317" w14:textId="77777777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2624D34D" w14:textId="6CF61E7B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7EABB11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6DCAF5FB" w14:textId="0DA9D8B1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B73F4C" w:rsidRPr="00757917" w14:paraId="38E877D9" w14:textId="77777777" w:rsidTr="76CD8F1D">
        <w:tc>
          <w:tcPr>
            <w:tcW w:w="3779" w:type="dxa"/>
            <w:shd w:val="clear" w:color="auto" w:fill="auto"/>
          </w:tcPr>
          <w:p w14:paraId="51F49C95" w14:textId="77777777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รายได้ค่าบริการส่วนกลาง</w:t>
            </w:r>
          </w:p>
        </w:tc>
        <w:tc>
          <w:tcPr>
            <w:tcW w:w="1170" w:type="dxa"/>
            <w:shd w:val="clear" w:color="auto" w:fill="auto"/>
          </w:tcPr>
          <w:p w14:paraId="3027D94B" w14:textId="5A99D232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</w:p>
        </w:tc>
        <w:tc>
          <w:tcPr>
            <w:tcW w:w="270" w:type="dxa"/>
          </w:tcPr>
          <w:p w14:paraId="0BC2DCED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03C7F1EF" w14:textId="56E956B1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</w:p>
        </w:tc>
        <w:tc>
          <w:tcPr>
            <w:tcW w:w="265" w:type="dxa"/>
          </w:tcPr>
          <w:p w14:paraId="6695105E" w14:textId="77777777" w:rsidR="00B73F4C" w:rsidRPr="00757917" w:rsidRDefault="00B73F4C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28990F94" w14:textId="4FA4210F" w:rsidR="00B73F4C" w:rsidRPr="00757917" w:rsidRDefault="00B73F4C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EBED4EC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12F76B9F" w14:textId="0CA205A2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</w:tr>
      <w:tr w:rsidR="00BC53AA" w:rsidRPr="00757917" w14:paraId="49BF1990" w14:textId="77777777" w:rsidTr="76CD8F1D">
        <w:tc>
          <w:tcPr>
            <w:tcW w:w="3779" w:type="dxa"/>
            <w:shd w:val="clear" w:color="auto" w:fill="auto"/>
          </w:tcPr>
          <w:p w14:paraId="6C9996F3" w14:textId="77777777" w:rsidR="00BC53AA" w:rsidRPr="00757917" w:rsidRDefault="00BC53AA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5B40D034" w14:textId="77777777" w:rsidR="00BC53AA" w:rsidRPr="00757917" w:rsidRDefault="00BC53AA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0803255" w14:textId="77777777" w:rsidR="00BC53AA" w:rsidRPr="00757917" w:rsidRDefault="00BC53AA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3117BFBF" w14:textId="77777777" w:rsidR="00BC53AA" w:rsidRPr="00757917" w:rsidRDefault="00BC53AA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7723C632" w14:textId="77777777" w:rsidR="00BC53AA" w:rsidRPr="00757917" w:rsidRDefault="00BC53AA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327754C4" w14:textId="77777777" w:rsidR="00BC53AA" w:rsidRPr="00757917" w:rsidRDefault="00BC53AA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6FBAC8F" w14:textId="77777777" w:rsidR="00BC53AA" w:rsidRPr="00757917" w:rsidRDefault="00BC53AA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2017BD1F" w14:textId="77777777" w:rsidR="00BC53AA" w:rsidRPr="00757917" w:rsidRDefault="00BC53AA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BC53AA" w:rsidRPr="00757917" w14:paraId="761B737D" w14:textId="77777777" w:rsidTr="76CD8F1D">
        <w:tc>
          <w:tcPr>
            <w:tcW w:w="3779" w:type="dxa"/>
            <w:shd w:val="clear" w:color="auto" w:fill="auto"/>
          </w:tcPr>
          <w:p w14:paraId="33D6A733" w14:textId="77777777" w:rsidR="00BC53AA" w:rsidRPr="00757917" w:rsidRDefault="00BC53AA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4CD9119D" w14:textId="77777777" w:rsidR="00BC53AA" w:rsidRPr="00757917" w:rsidRDefault="00BC53AA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E8595D1" w14:textId="77777777" w:rsidR="00BC53AA" w:rsidRPr="00757917" w:rsidRDefault="00BC53AA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25D14E57" w14:textId="77777777" w:rsidR="00BC53AA" w:rsidRPr="00757917" w:rsidRDefault="00BC53AA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69B72A28" w14:textId="77777777" w:rsidR="00BC53AA" w:rsidRPr="00757917" w:rsidRDefault="00BC53AA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32D93678" w14:textId="77777777" w:rsidR="00BC53AA" w:rsidRPr="00757917" w:rsidRDefault="00BC53AA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20B6FB0" w14:textId="77777777" w:rsidR="00BC53AA" w:rsidRPr="00757917" w:rsidRDefault="00BC53AA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1BC88177" w14:textId="77777777" w:rsidR="00BC53AA" w:rsidRPr="00757917" w:rsidRDefault="00BC53AA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BC53AA" w:rsidRPr="00757917" w14:paraId="215D6E7F" w14:textId="77777777" w:rsidTr="76CD8F1D">
        <w:tc>
          <w:tcPr>
            <w:tcW w:w="3779" w:type="dxa"/>
            <w:shd w:val="clear" w:color="auto" w:fill="auto"/>
          </w:tcPr>
          <w:p w14:paraId="43049781" w14:textId="63D68CC5" w:rsidR="00BC53AA" w:rsidRPr="00757917" w:rsidRDefault="00BC53AA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*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ดูสัญญาที่ทำกับ 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FTREIT</w:t>
            </w:r>
          </w:p>
        </w:tc>
        <w:tc>
          <w:tcPr>
            <w:tcW w:w="1170" w:type="dxa"/>
            <w:shd w:val="clear" w:color="auto" w:fill="auto"/>
          </w:tcPr>
          <w:p w14:paraId="223512EC" w14:textId="77777777" w:rsidR="00BC53AA" w:rsidRPr="00757917" w:rsidRDefault="00BC53AA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923A027" w14:textId="77777777" w:rsidR="00BC53AA" w:rsidRPr="00757917" w:rsidRDefault="00BC53AA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16C3EFC2" w14:textId="77777777" w:rsidR="00BC53AA" w:rsidRPr="00757917" w:rsidRDefault="00BC53AA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75D1950E" w14:textId="77777777" w:rsidR="00BC53AA" w:rsidRPr="00757917" w:rsidRDefault="00BC53AA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0450210B" w14:textId="77777777" w:rsidR="00BC53AA" w:rsidRPr="00757917" w:rsidRDefault="00BC53AA" w:rsidP="00356BB0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110464A" w14:textId="77777777" w:rsidR="00BC53AA" w:rsidRPr="00757917" w:rsidRDefault="00BC53AA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38654D90" w14:textId="77777777" w:rsidR="00BC53AA" w:rsidRPr="00757917" w:rsidRDefault="00BC53AA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B73F4C" w:rsidRPr="00757917" w14:paraId="1973CA96" w14:textId="77777777" w:rsidTr="76CD8F1D">
        <w:tc>
          <w:tcPr>
            <w:tcW w:w="3779" w:type="dxa"/>
            <w:shd w:val="clear" w:color="auto" w:fill="auto"/>
          </w:tcPr>
          <w:p w14:paraId="2AF4A98C" w14:textId="295B5B00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lastRenderedPageBreak/>
              <w:t>เงินปันผลรับ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071918F5" w14:textId="482CEBAD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23B9C33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68DF3236" w14:textId="2E9C0369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5" w:type="dxa"/>
          </w:tcPr>
          <w:p w14:paraId="2EA690C7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55963F32" w14:textId="38B1790D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86</w:t>
            </w:r>
          </w:p>
        </w:tc>
        <w:tc>
          <w:tcPr>
            <w:tcW w:w="236" w:type="dxa"/>
          </w:tcPr>
          <w:p w14:paraId="5D930619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00034B7E" w14:textId="35C9C032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</w:t>
            </w:r>
          </w:p>
        </w:tc>
      </w:tr>
      <w:tr w:rsidR="00B73F4C" w:rsidRPr="00757917" w14:paraId="1276C999" w14:textId="77777777" w:rsidTr="76CD8F1D">
        <w:tc>
          <w:tcPr>
            <w:tcW w:w="3779" w:type="dxa"/>
            <w:shd w:val="clear" w:color="auto" w:fill="auto"/>
          </w:tcPr>
          <w:p w14:paraId="50800D6F" w14:textId="200D075A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5B90468C" w14:textId="65D3A295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35</w:t>
            </w:r>
          </w:p>
        </w:tc>
        <w:tc>
          <w:tcPr>
            <w:tcW w:w="270" w:type="dxa"/>
          </w:tcPr>
          <w:p w14:paraId="166979C8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48EF3FED" w14:textId="1CCCB1F5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265" w:type="dxa"/>
          </w:tcPr>
          <w:p w14:paraId="0518AC1F" w14:textId="77777777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1D74437D" w14:textId="2BC3797E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073F369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104DC477" w14:textId="47187602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73F4C" w:rsidRPr="00757917" w14:paraId="4353F880" w14:textId="77777777" w:rsidTr="76CD8F1D">
        <w:tc>
          <w:tcPr>
            <w:tcW w:w="3779" w:type="dxa"/>
            <w:shd w:val="clear" w:color="auto" w:fill="auto"/>
          </w:tcPr>
          <w:p w14:paraId="494A8571" w14:textId="1EB8F80C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170" w:type="dxa"/>
            <w:shd w:val="clear" w:color="auto" w:fill="auto"/>
          </w:tcPr>
          <w:p w14:paraId="4AEE1013" w14:textId="0AC1D82D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9266C66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29EB8271" w14:textId="43D1B7EB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65" w:type="dxa"/>
          </w:tcPr>
          <w:p w14:paraId="44F92FBC" w14:textId="77777777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4AF80536" w14:textId="61278A80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41A1B894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27ECD27E" w14:textId="0500DB90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</w:tr>
      <w:tr w:rsidR="00B73F4C" w:rsidRPr="00757917" w14:paraId="66F8C98C" w14:textId="77777777" w:rsidTr="76CD8F1D">
        <w:tc>
          <w:tcPr>
            <w:tcW w:w="3779" w:type="dxa"/>
            <w:shd w:val="clear" w:color="auto" w:fill="auto"/>
          </w:tcPr>
          <w:p w14:paraId="07712058" w14:textId="0811ABF5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ค่าเช่า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และบริการ</w:t>
            </w:r>
          </w:p>
        </w:tc>
        <w:tc>
          <w:tcPr>
            <w:tcW w:w="1170" w:type="dxa"/>
            <w:shd w:val="clear" w:color="auto" w:fill="auto"/>
          </w:tcPr>
          <w:p w14:paraId="19F27B48" w14:textId="5B209B67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083AD1D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06702C30" w14:textId="441D10B5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35</w:t>
            </w:r>
          </w:p>
        </w:tc>
        <w:tc>
          <w:tcPr>
            <w:tcW w:w="265" w:type="dxa"/>
          </w:tcPr>
          <w:p w14:paraId="2B65734B" w14:textId="77777777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185BD54D" w14:textId="3F4A95E6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7DCA3ACE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1612B6BA" w14:textId="456CE642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B73F4C" w:rsidRPr="00757917" w14:paraId="7AF9EEF6" w14:textId="77777777" w:rsidTr="76CD8F1D">
        <w:tc>
          <w:tcPr>
            <w:tcW w:w="3779" w:type="dxa"/>
            <w:shd w:val="clear" w:color="auto" w:fill="auto"/>
          </w:tcPr>
          <w:p w14:paraId="7158E0BD" w14:textId="7523DED4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ค่าสาธารณูปโภค</w:t>
            </w:r>
          </w:p>
        </w:tc>
        <w:tc>
          <w:tcPr>
            <w:tcW w:w="1170" w:type="dxa"/>
            <w:shd w:val="clear" w:color="auto" w:fill="auto"/>
          </w:tcPr>
          <w:p w14:paraId="79B2AD8A" w14:textId="146BF1A5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F49BB05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56B88323" w14:textId="388E1B2E" w:rsidR="00B73F4C" w:rsidRPr="00757917" w:rsidRDefault="00294C31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65" w:type="dxa"/>
          </w:tcPr>
          <w:p w14:paraId="25DA4E75" w14:textId="77777777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7F8BC73A" w14:textId="1D5A2215" w:rsidR="00B73F4C" w:rsidRPr="00757917" w:rsidRDefault="00B73F4C" w:rsidP="00522E9C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3F44BC75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30670364" w14:textId="52EACF96" w:rsidR="00B73F4C" w:rsidRPr="00757917" w:rsidRDefault="00294C31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B73F4C" w:rsidRPr="00757917" w14:paraId="5178D3E4" w14:textId="77777777" w:rsidTr="76CD8F1D">
        <w:tc>
          <w:tcPr>
            <w:tcW w:w="3779" w:type="dxa"/>
            <w:shd w:val="clear" w:color="auto" w:fill="auto"/>
          </w:tcPr>
          <w:p w14:paraId="61515930" w14:textId="63758BE5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170" w:type="dxa"/>
            <w:shd w:val="clear" w:color="auto" w:fill="auto"/>
          </w:tcPr>
          <w:p w14:paraId="08D7702A" w14:textId="1D9456F4" w:rsidR="00B73F4C" w:rsidRPr="00757917" w:rsidRDefault="00460DD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4571C0CC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4BF6BA0C" w14:textId="4593780F" w:rsidR="00B73F4C" w:rsidRPr="00757917" w:rsidRDefault="00B73F4C" w:rsidP="00D578B1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-</w:t>
            </w:r>
          </w:p>
        </w:tc>
        <w:tc>
          <w:tcPr>
            <w:tcW w:w="265" w:type="dxa"/>
          </w:tcPr>
          <w:p w14:paraId="3E3AF66D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534C4071" w14:textId="226CAD24" w:rsidR="00B73F4C" w:rsidRPr="00757917" w:rsidRDefault="00B73F4C" w:rsidP="00635C4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459AC6EA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2F50FFFA" w14:textId="33EDD1EA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-</w:t>
            </w:r>
          </w:p>
        </w:tc>
      </w:tr>
      <w:tr w:rsidR="00B73F4C" w:rsidRPr="00757917" w14:paraId="52C0E25B" w14:textId="77777777" w:rsidTr="76CD8F1D">
        <w:tc>
          <w:tcPr>
            <w:tcW w:w="3779" w:type="dxa"/>
            <w:shd w:val="clear" w:color="auto" w:fill="auto"/>
          </w:tcPr>
          <w:p w14:paraId="15D8FD7F" w14:textId="37224314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4081ACA1" w14:textId="5B7F92F2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AC8F77F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49C87EDE" w14:textId="469A5C05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265" w:type="dxa"/>
          </w:tcPr>
          <w:p w14:paraId="1D40145B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2BB7F772" w14:textId="307540B4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</w:tcPr>
          <w:p w14:paraId="2638B478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4B9CA05D" w14:textId="55512D03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</w:tr>
      <w:tr w:rsidR="00B73F4C" w:rsidRPr="00757917" w14:paraId="50D0C73E" w14:textId="77777777" w:rsidTr="76CD8F1D">
        <w:tc>
          <w:tcPr>
            <w:tcW w:w="3779" w:type="dxa"/>
            <w:shd w:val="clear" w:color="auto" w:fill="auto"/>
          </w:tcPr>
          <w:p w14:paraId="40F139AE" w14:textId="09CF0151" w:rsidR="00B73F4C" w:rsidRPr="00757917" w:rsidRDefault="00B73F4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170" w:type="dxa"/>
            <w:shd w:val="clear" w:color="auto" w:fill="auto"/>
          </w:tcPr>
          <w:p w14:paraId="013EA367" w14:textId="657246EE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</w:tcPr>
          <w:p w14:paraId="53F98430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265" w:type="dxa"/>
            <w:shd w:val="clear" w:color="auto" w:fill="auto"/>
            <w:vAlign w:val="bottom"/>
          </w:tcPr>
          <w:p w14:paraId="5B0F5C11" w14:textId="52A6618F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265" w:type="dxa"/>
          </w:tcPr>
          <w:p w14:paraId="39AD5D67" w14:textId="77777777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774BD41C" w14:textId="468D66CB" w:rsidR="00B73F4C" w:rsidRPr="00757917" w:rsidRDefault="00B73F4C" w:rsidP="00770F66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36" w:type="dxa"/>
          </w:tcPr>
          <w:p w14:paraId="29F9BD97" w14:textId="77777777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33153CF8" w14:textId="41E93096" w:rsidR="00B73F4C" w:rsidRPr="00757917" w:rsidRDefault="00B73F4C" w:rsidP="00D578B1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73F4C" w:rsidRPr="00757917" w14:paraId="63F7DF27" w14:textId="77777777" w:rsidTr="76CD8F1D">
        <w:tc>
          <w:tcPr>
            <w:tcW w:w="3779" w:type="dxa"/>
            <w:shd w:val="clear" w:color="auto" w:fill="auto"/>
          </w:tcPr>
          <w:p w14:paraId="7A84FD91" w14:textId="637C190D" w:rsidR="00B73F4C" w:rsidRPr="00757917" w:rsidRDefault="00B73F4C" w:rsidP="00635C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รายได้จากการให้เช่าและบริการที่เกี่ยวข้อง</w:t>
            </w:r>
          </w:p>
        </w:tc>
        <w:tc>
          <w:tcPr>
            <w:tcW w:w="1170" w:type="dxa"/>
            <w:shd w:val="clear" w:color="auto" w:fill="auto"/>
          </w:tcPr>
          <w:p w14:paraId="5B008D40" w14:textId="1E856D93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</w:t>
            </w:r>
          </w:p>
        </w:tc>
        <w:tc>
          <w:tcPr>
            <w:tcW w:w="270" w:type="dxa"/>
          </w:tcPr>
          <w:p w14:paraId="4CB042A9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3F37A78B" w14:textId="39E621ED" w:rsidR="00B73F4C" w:rsidRPr="00757917" w:rsidRDefault="00B73F4C" w:rsidP="00635C43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5" w:type="dxa"/>
          </w:tcPr>
          <w:p w14:paraId="25851B80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55234A6C" w14:textId="7C8C1817" w:rsidR="00B73F4C" w:rsidRPr="00757917" w:rsidRDefault="00B73F4C" w:rsidP="00635C43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3BD2F3C1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45EB03A6" w14:textId="6EAB4715" w:rsidR="00B73F4C" w:rsidRPr="00757917" w:rsidRDefault="00B73F4C" w:rsidP="00635C4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  <w:t>-</w:t>
            </w:r>
          </w:p>
        </w:tc>
      </w:tr>
      <w:tr w:rsidR="00B73F4C" w:rsidRPr="00757917" w14:paraId="2BEF207B" w14:textId="77777777" w:rsidTr="76CD8F1D">
        <w:tc>
          <w:tcPr>
            <w:tcW w:w="3779" w:type="dxa"/>
            <w:shd w:val="clear" w:color="auto" w:fill="auto"/>
          </w:tcPr>
          <w:p w14:paraId="3B06F1C1" w14:textId="33AA4305" w:rsidR="00B73F4C" w:rsidRPr="00757917" w:rsidRDefault="00B73F4C" w:rsidP="00635C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170" w:type="dxa"/>
            <w:shd w:val="clear" w:color="auto" w:fill="auto"/>
          </w:tcPr>
          <w:p w14:paraId="14755CD9" w14:textId="47BF2F34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115</w:t>
            </w:r>
          </w:p>
        </w:tc>
        <w:tc>
          <w:tcPr>
            <w:tcW w:w="270" w:type="dxa"/>
          </w:tcPr>
          <w:p w14:paraId="23548915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75779B3D" w14:textId="37406D52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136</w:t>
            </w:r>
          </w:p>
        </w:tc>
        <w:tc>
          <w:tcPr>
            <w:tcW w:w="265" w:type="dxa"/>
          </w:tcPr>
          <w:p w14:paraId="467CE91D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088B6C06" w14:textId="3811A51B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37</w:t>
            </w:r>
          </w:p>
        </w:tc>
        <w:tc>
          <w:tcPr>
            <w:tcW w:w="236" w:type="dxa"/>
          </w:tcPr>
          <w:p w14:paraId="5CAA0F63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67BBD534" w14:textId="262E6374" w:rsidR="00B73F4C" w:rsidRPr="00757917" w:rsidRDefault="00B73F4C" w:rsidP="00635C4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  <w:t>-</w:t>
            </w:r>
          </w:p>
        </w:tc>
      </w:tr>
      <w:tr w:rsidR="00B73F4C" w:rsidRPr="00757917" w14:paraId="4EA28CCE" w14:textId="77777777" w:rsidTr="76CD8F1D">
        <w:tc>
          <w:tcPr>
            <w:tcW w:w="3779" w:type="dxa"/>
            <w:shd w:val="clear" w:color="auto" w:fill="auto"/>
          </w:tcPr>
          <w:p w14:paraId="0FBDDA70" w14:textId="78CDC43A" w:rsidR="00B73F4C" w:rsidRPr="00757917" w:rsidRDefault="00B73F4C" w:rsidP="00635C4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170" w:type="dxa"/>
            <w:shd w:val="clear" w:color="auto" w:fill="auto"/>
          </w:tcPr>
          <w:p w14:paraId="0171C6AB" w14:textId="6F822C75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70" w:type="dxa"/>
          </w:tcPr>
          <w:p w14:paraId="4D8E7EBC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04DF48A5" w14:textId="0DF4B0ED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</w:t>
            </w:r>
          </w:p>
        </w:tc>
        <w:tc>
          <w:tcPr>
            <w:tcW w:w="265" w:type="dxa"/>
          </w:tcPr>
          <w:p w14:paraId="77288C03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04F2901A" w14:textId="6B567674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5A3B6558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688EF038" w14:textId="169416C7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7</w:t>
            </w:r>
          </w:p>
        </w:tc>
      </w:tr>
      <w:tr w:rsidR="00B73F4C" w:rsidRPr="00757917" w14:paraId="37D7E24B" w14:textId="77777777" w:rsidTr="76CD8F1D">
        <w:tc>
          <w:tcPr>
            <w:tcW w:w="3779" w:type="dxa"/>
            <w:shd w:val="clear" w:color="auto" w:fill="auto"/>
          </w:tcPr>
          <w:p w14:paraId="4D0097E5" w14:textId="2B9AE5B3" w:rsidR="00B73F4C" w:rsidRPr="00757917" w:rsidRDefault="00B73F4C" w:rsidP="00635C43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ค่าเช่าและบริการ</w:t>
            </w:r>
          </w:p>
        </w:tc>
        <w:tc>
          <w:tcPr>
            <w:tcW w:w="1170" w:type="dxa"/>
            <w:shd w:val="clear" w:color="auto" w:fill="auto"/>
          </w:tcPr>
          <w:p w14:paraId="2AD01CF6" w14:textId="699DF0AB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79</w:t>
            </w:r>
          </w:p>
        </w:tc>
        <w:tc>
          <w:tcPr>
            <w:tcW w:w="270" w:type="dxa"/>
          </w:tcPr>
          <w:p w14:paraId="31AC7A34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0CF3CB02" w14:textId="417EAE41" w:rsidR="00B73F4C" w:rsidRPr="00757917" w:rsidRDefault="00294C31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97</w:t>
            </w:r>
          </w:p>
        </w:tc>
        <w:tc>
          <w:tcPr>
            <w:tcW w:w="265" w:type="dxa"/>
          </w:tcPr>
          <w:p w14:paraId="25F905DD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7FBFC3B2" w14:textId="6527E16E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32</w:t>
            </w:r>
          </w:p>
        </w:tc>
        <w:tc>
          <w:tcPr>
            <w:tcW w:w="236" w:type="dxa"/>
          </w:tcPr>
          <w:p w14:paraId="2CDF8098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AC377CD" w14:textId="467E0697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29</w:t>
            </w:r>
          </w:p>
        </w:tc>
      </w:tr>
      <w:tr w:rsidR="00B73F4C" w:rsidRPr="00757917" w14:paraId="0D75CD5E" w14:textId="77777777" w:rsidTr="76CD8F1D">
        <w:tc>
          <w:tcPr>
            <w:tcW w:w="3779" w:type="dxa"/>
            <w:shd w:val="clear" w:color="auto" w:fill="auto"/>
          </w:tcPr>
          <w:p w14:paraId="7F20D567" w14:textId="2F4B0F54" w:rsidR="00B73F4C" w:rsidRPr="00757917" w:rsidRDefault="00B73F4C" w:rsidP="00635C4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ดอกเบี้ยจ่าย</w:t>
            </w:r>
          </w:p>
        </w:tc>
        <w:tc>
          <w:tcPr>
            <w:tcW w:w="1170" w:type="dxa"/>
            <w:shd w:val="clear" w:color="auto" w:fill="auto"/>
          </w:tcPr>
          <w:p w14:paraId="29A7BE1D" w14:textId="02EE04C3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4CC15F80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23353561" w14:textId="7C3D0A4E" w:rsidR="00B73F4C" w:rsidRPr="00757917" w:rsidRDefault="00B73F4C" w:rsidP="00635C43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5" w:type="dxa"/>
          </w:tcPr>
          <w:p w14:paraId="7DED5766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4B4D91B8" w14:textId="1D9C228C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19C46F8D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9DC249E" w14:textId="0BE2E052" w:rsidR="00B73F4C" w:rsidRPr="00757917" w:rsidRDefault="00B73F4C" w:rsidP="00635C43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B73F4C" w:rsidRPr="00757917" w14:paraId="4EF8239E" w14:textId="77777777" w:rsidTr="76CD8F1D">
        <w:tc>
          <w:tcPr>
            <w:tcW w:w="3779" w:type="dxa"/>
            <w:shd w:val="clear" w:color="auto" w:fill="auto"/>
          </w:tcPr>
          <w:p w14:paraId="70112398" w14:textId="6BC6A888" w:rsidR="00B73F4C" w:rsidRPr="00757917" w:rsidRDefault="00B73F4C" w:rsidP="00635C4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ค่าใช้จ่ายอื่น</w:t>
            </w:r>
          </w:p>
        </w:tc>
        <w:tc>
          <w:tcPr>
            <w:tcW w:w="1170" w:type="dxa"/>
            <w:shd w:val="clear" w:color="auto" w:fill="auto"/>
          </w:tcPr>
          <w:p w14:paraId="5C8F81F1" w14:textId="0D7641C9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134FC234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0878E0FB" w14:textId="7B785BC8" w:rsidR="00B73F4C" w:rsidRPr="00757917" w:rsidRDefault="00294C31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65" w:type="dxa"/>
          </w:tcPr>
          <w:p w14:paraId="681B4C81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205BBC47" w14:textId="5D1EEBC5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26F81540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A52A105" w14:textId="0A57A256" w:rsidR="00B73F4C" w:rsidRPr="00757917" w:rsidRDefault="00460DD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</w:tr>
      <w:tr w:rsidR="00B73F4C" w:rsidRPr="00757917" w14:paraId="12395FFD" w14:textId="77777777" w:rsidTr="76CD8F1D">
        <w:tc>
          <w:tcPr>
            <w:tcW w:w="3779" w:type="dxa"/>
            <w:shd w:val="clear" w:color="auto" w:fill="auto"/>
          </w:tcPr>
          <w:p w14:paraId="4128616F" w14:textId="5EB631F2" w:rsidR="00B73F4C" w:rsidRPr="00757917" w:rsidRDefault="00B73F4C" w:rsidP="00635C4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170" w:type="dxa"/>
            <w:shd w:val="clear" w:color="auto" w:fill="auto"/>
          </w:tcPr>
          <w:p w14:paraId="452EB92A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00B27FB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2C8251EE" w14:textId="66DC6492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71BF894C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1E8DF0DA" w14:textId="6A0F8DCB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35B62310" w14:textId="77777777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465DA96C" w14:textId="0F0B0B1D" w:rsidR="00B73F4C" w:rsidRPr="00757917" w:rsidRDefault="00B73F4C" w:rsidP="00635C43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8C092D" w:rsidRPr="00757917" w14:paraId="64E8D76E" w14:textId="77777777" w:rsidTr="76CD8F1D">
        <w:tc>
          <w:tcPr>
            <w:tcW w:w="3779" w:type="dxa"/>
            <w:shd w:val="clear" w:color="auto" w:fill="auto"/>
          </w:tcPr>
          <w:p w14:paraId="58DFBCE2" w14:textId="63A8C4FD" w:rsidR="008C092D" w:rsidRPr="00757917" w:rsidRDefault="008C092D" w:rsidP="008C092D">
            <w:pPr>
              <w:pStyle w:val="acctfourfigures"/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70" w:type="dxa"/>
            <w:shd w:val="clear" w:color="auto" w:fill="auto"/>
          </w:tcPr>
          <w:p w14:paraId="1A5E0F1C" w14:textId="5C99F965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D71D000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257652F4" w14:textId="0A5441ED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5" w:type="dxa"/>
          </w:tcPr>
          <w:p w14:paraId="5977B8D1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475933CE" w14:textId="5F159165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/>
              </w:rPr>
            </w:pPr>
          </w:p>
        </w:tc>
        <w:tc>
          <w:tcPr>
            <w:tcW w:w="236" w:type="dxa"/>
          </w:tcPr>
          <w:p w14:paraId="31EF8EAC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44254585" w14:textId="757F5BBE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</w:tr>
      <w:tr w:rsidR="008C092D" w:rsidRPr="00757917" w14:paraId="59EB7999" w14:textId="77777777" w:rsidTr="76CD8F1D">
        <w:tc>
          <w:tcPr>
            <w:tcW w:w="3779" w:type="dxa"/>
            <w:shd w:val="clear" w:color="auto" w:fill="auto"/>
          </w:tcPr>
          <w:p w14:paraId="539D882D" w14:textId="16885492" w:rsidR="008C092D" w:rsidRPr="00757917" w:rsidRDefault="008C092D" w:rsidP="008C092D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รายได้ค่าเช่าและค่าบริการที่เกี่ยวข้อง</w:t>
            </w:r>
          </w:p>
        </w:tc>
        <w:tc>
          <w:tcPr>
            <w:tcW w:w="1170" w:type="dxa"/>
            <w:shd w:val="clear" w:color="auto" w:fill="auto"/>
          </w:tcPr>
          <w:p w14:paraId="5D7E11CB" w14:textId="1245FCE4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270" w:type="dxa"/>
          </w:tcPr>
          <w:p w14:paraId="4656AE47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487D84B8" w14:textId="36CBB719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34</w:t>
            </w:r>
          </w:p>
        </w:tc>
        <w:tc>
          <w:tcPr>
            <w:tcW w:w="265" w:type="dxa"/>
          </w:tcPr>
          <w:p w14:paraId="4D670E01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125956DF" w14:textId="4DDDB49F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164685FD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08665C31" w14:textId="7BFF900F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C092D" w:rsidRPr="00757917" w14:paraId="3B941B44" w14:textId="77777777" w:rsidTr="76CD8F1D">
        <w:tc>
          <w:tcPr>
            <w:tcW w:w="3779" w:type="dxa"/>
            <w:shd w:val="clear" w:color="auto" w:fill="auto"/>
          </w:tcPr>
          <w:p w14:paraId="39A4CC75" w14:textId="365ECEB9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รายได้จากธุรกิจโรงแรม</w:t>
            </w:r>
          </w:p>
        </w:tc>
        <w:tc>
          <w:tcPr>
            <w:tcW w:w="1170" w:type="dxa"/>
            <w:shd w:val="clear" w:color="auto" w:fill="auto"/>
          </w:tcPr>
          <w:p w14:paraId="0244713C" w14:textId="6DB02511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2A969294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16B8BE47" w14:textId="426D2CC1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  <w:tc>
          <w:tcPr>
            <w:tcW w:w="265" w:type="dxa"/>
          </w:tcPr>
          <w:p w14:paraId="7BA641B6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4868551B" w14:textId="7A8FD9DF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53A7E0D8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6595B6D6" w14:textId="5385EB7C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C092D" w:rsidRPr="00757917" w14:paraId="729B2C3F" w14:textId="77777777" w:rsidTr="76CD8F1D">
        <w:tc>
          <w:tcPr>
            <w:tcW w:w="3779" w:type="dxa"/>
            <w:shd w:val="clear" w:color="auto" w:fill="auto"/>
          </w:tcPr>
          <w:p w14:paraId="3BE6CC48" w14:textId="0EDE92C3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1170" w:type="dxa"/>
            <w:shd w:val="clear" w:color="auto" w:fill="auto"/>
          </w:tcPr>
          <w:p w14:paraId="2037B210" w14:textId="59E955E6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41</w:t>
            </w:r>
          </w:p>
        </w:tc>
        <w:tc>
          <w:tcPr>
            <w:tcW w:w="270" w:type="dxa"/>
          </w:tcPr>
          <w:p w14:paraId="7EEDE6F1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13B6C35E" w14:textId="47F0E23E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24</w:t>
            </w:r>
          </w:p>
        </w:tc>
        <w:tc>
          <w:tcPr>
            <w:tcW w:w="265" w:type="dxa"/>
          </w:tcPr>
          <w:p w14:paraId="37686A13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65719F6C" w14:textId="542C027D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72FE9273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52FDEDDD" w14:textId="29D1DC56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C092D" w:rsidRPr="00757917" w14:paraId="4BDC4C28" w14:textId="77777777" w:rsidTr="76CD8F1D">
        <w:tc>
          <w:tcPr>
            <w:tcW w:w="3779" w:type="dxa"/>
            <w:shd w:val="clear" w:color="auto" w:fill="auto"/>
          </w:tcPr>
          <w:p w14:paraId="45FD5B7B" w14:textId="2DBC1BB4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1170" w:type="dxa"/>
            <w:shd w:val="clear" w:color="auto" w:fill="auto"/>
          </w:tcPr>
          <w:p w14:paraId="23AB5B6C" w14:textId="0B80EE7F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BAE73FD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7FDEFA9F" w14:textId="031F6539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65" w:type="dxa"/>
          </w:tcPr>
          <w:p w14:paraId="214CF033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2841B567" w14:textId="5798F070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4BA5BA68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BD8EBD5" w14:textId="7D8753C5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C092D" w:rsidRPr="00757917" w14:paraId="250C240B" w14:textId="77777777" w:rsidTr="76CD8F1D">
        <w:tc>
          <w:tcPr>
            <w:tcW w:w="3779" w:type="dxa"/>
            <w:shd w:val="clear" w:color="auto" w:fill="auto"/>
          </w:tcPr>
          <w:p w14:paraId="5D626515" w14:textId="38AE2904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1170" w:type="dxa"/>
            <w:shd w:val="clear" w:color="auto" w:fill="auto"/>
          </w:tcPr>
          <w:p w14:paraId="22CCCC91" w14:textId="177F123D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19</w:t>
            </w:r>
          </w:p>
        </w:tc>
        <w:tc>
          <w:tcPr>
            <w:tcW w:w="270" w:type="dxa"/>
          </w:tcPr>
          <w:p w14:paraId="33490715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25D0ACC5" w14:textId="2DAFB97E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265" w:type="dxa"/>
          </w:tcPr>
          <w:p w14:paraId="35EDA609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5180D017" w14:textId="7477E088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37DF0BE4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55BBE9FB" w14:textId="38DEC85E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</w:tr>
      <w:tr w:rsidR="008C092D" w:rsidRPr="00757917" w14:paraId="57D75F3F" w14:textId="77777777" w:rsidTr="76CD8F1D">
        <w:tc>
          <w:tcPr>
            <w:tcW w:w="3779" w:type="dxa"/>
            <w:shd w:val="clear" w:color="auto" w:fill="auto"/>
          </w:tcPr>
          <w:p w14:paraId="5DCF7603" w14:textId="1B06C22E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ค่าเช่าและบริการ</w:t>
            </w:r>
          </w:p>
        </w:tc>
        <w:tc>
          <w:tcPr>
            <w:tcW w:w="1170" w:type="dxa"/>
            <w:shd w:val="clear" w:color="auto" w:fill="auto"/>
          </w:tcPr>
          <w:p w14:paraId="7AEF3DE2" w14:textId="734F1948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68</w:t>
            </w:r>
          </w:p>
        </w:tc>
        <w:tc>
          <w:tcPr>
            <w:tcW w:w="270" w:type="dxa"/>
          </w:tcPr>
          <w:p w14:paraId="16547E87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4725FD6A" w14:textId="6EA71B9B" w:rsidR="008C092D" w:rsidRPr="00757917" w:rsidRDefault="00294C31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76</w:t>
            </w:r>
          </w:p>
        </w:tc>
        <w:tc>
          <w:tcPr>
            <w:tcW w:w="265" w:type="dxa"/>
          </w:tcPr>
          <w:p w14:paraId="6DF19B35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17779E28" w14:textId="7BF0E64D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33</w:t>
            </w:r>
          </w:p>
        </w:tc>
        <w:tc>
          <w:tcPr>
            <w:tcW w:w="236" w:type="dxa"/>
          </w:tcPr>
          <w:p w14:paraId="539AC773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62FB256B" w14:textId="0B2041EB" w:rsidR="008C092D" w:rsidRPr="00757917" w:rsidRDefault="00294C31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</w:t>
            </w:r>
          </w:p>
        </w:tc>
      </w:tr>
      <w:tr w:rsidR="008C092D" w:rsidRPr="00757917" w14:paraId="4733FD02" w14:textId="77777777" w:rsidTr="76CD8F1D">
        <w:tc>
          <w:tcPr>
            <w:tcW w:w="3779" w:type="dxa"/>
            <w:shd w:val="clear" w:color="auto" w:fill="auto"/>
          </w:tcPr>
          <w:p w14:paraId="7C6DEADF" w14:textId="2CD3D3F7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ค่าบริการสาธารณูปโภค</w:t>
            </w:r>
          </w:p>
        </w:tc>
        <w:tc>
          <w:tcPr>
            <w:tcW w:w="1170" w:type="dxa"/>
            <w:shd w:val="clear" w:color="auto" w:fill="auto"/>
          </w:tcPr>
          <w:p w14:paraId="1FD857F0" w14:textId="79CAB94C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67DD6CA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49B24D75" w14:textId="105C8B64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65" w:type="dxa"/>
          </w:tcPr>
          <w:p w14:paraId="6BC16E8F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58524EFB" w14:textId="1100EE44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58FB3C11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68ACC5FA" w14:textId="7A9BA6C7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</w:t>
            </w:r>
          </w:p>
        </w:tc>
      </w:tr>
      <w:tr w:rsidR="008C092D" w:rsidRPr="00757917" w14:paraId="1AE6C405" w14:textId="77777777" w:rsidTr="76CD8F1D">
        <w:tc>
          <w:tcPr>
            <w:tcW w:w="3779" w:type="dxa"/>
            <w:shd w:val="clear" w:color="auto" w:fill="auto"/>
          </w:tcPr>
          <w:p w14:paraId="307E12DD" w14:textId="1D1D64B0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ค่าซื้อสินค้า</w:t>
            </w:r>
          </w:p>
        </w:tc>
        <w:tc>
          <w:tcPr>
            <w:tcW w:w="1170" w:type="dxa"/>
            <w:shd w:val="clear" w:color="auto" w:fill="auto"/>
          </w:tcPr>
          <w:p w14:paraId="6FA679A8" w14:textId="60583951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7D44579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609605E9" w14:textId="58D16619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65" w:type="dxa"/>
          </w:tcPr>
          <w:p w14:paraId="78ABF845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766D9A6D" w14:textId="7C6CE577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E5D714B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65CA3F2E" w14:textId="40DE61DF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C092D" w:rsidRPr="00757917" w14:paraId="2325A638" w14:textId="77777777" w:rsidTr="76CD8F1D">
        <w:trPr>
          <w:trHeight w:val="281"/>
        </w:trPr>
        <w:tc>
          <w:tcPr>
            <w:tcW w:w="3779" w:type="dxa"/>
            <w:shd w:val="clear" w:color="auto" w:fill="auto"/>
          </w:tcPr>
          <w:p w14:paraId="21FAB468" w14:textId="60E06EC3" w:rsidR="008C092D" w:rsidRPr="00757917" w:rsidRDefault="008C092D" w:rsidP="008C092D">
            <w:pPr>
              <w:pStyle w:val="acctfourfigures"/>
              <w:tabs>
                <w:tab w:val="clear" w:pos="765"/>
                <w:tab w:val="decimal" w:pos="1088"/>
              </w:tabs>
              <w:spacing w:line="240" w:lineRule="auto"/>
              <w:ind w:right="-79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ค่าธรรมเนียมการจัดการ</w:t>
            </w:r>
          </w:p>
        </w:tc>
        <w:tc>
          <w:tcPr>
            <w:tcW w:w="1170" w:type="dxa"/>
            <w:shd w:val="clear" w:color="auto" w:fill="auto"/>
          </w:tcPr>
          <w:p w14:paraId="29E7C34A" w14:textId="5AF40D06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54</w:t>
            </w:r>
          </w:p>
        </w:tc>
        <w:tc>
          <w:tcPr>
            <w:tcW w:w="270" w:type="dxa"/>
          </w:tcPr>
          <w:p w14:paraId="47607AF5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3B3BA8A1" w14:textId="0FE602A0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68</w:t>
            </w:r>
          </w:p>
        </w:tc>
        <w:tc>
          <w:tcPr>
            <w:tcW w:w="265" w:type="dxa"/>
          </w:tcPr>
          <w:p w14:paraId="0535EFD2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7AC0EB8C" w14:textId="3D10DDAD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16</w:t>
            </w:r>
          </w:p>
        </w:tc>
        <w:tc>
          <w:tcPr>
            <w:tcW w:w="236" w:type="dxa"/>
          </w:tcPr>
          <w:p w14:paraId="706490B8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56194980" w14:textId="0E3DB565" w:rsidR="008C092D" w:rsidRPr="00757917" w:rsidRDefault="008C092D" w:rsidP="008C092D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</w:tr>
      <w:tr w:rsidR="008C092D" w:rsidRPr="00757917" w14:paraId="237269CF" w14:textId="77777777" w:rsidTr="76CD8F1D">
        <w:tc>
          <w:tcPr>
            <w:tcW w:w="3779" w:type="dxa"/>
            <w:shd w:val="clear" w:color="auto" w:fill="auto"/>
          </w:tcPr>
          <w:p w14:paraId="629BEA03" w14:textId="3BAFF222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1170" w:type="dxa"/>
            <w:shd w:val="clear" w:color="auto" w:fill="auto"/>
          </w:tcPr>
          <w:p w14:paraId="126D65A3" w14:textId="442821F6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70" w:type="dxa"/>
          </w:tcPr>
          <w:p w14:paraId="48C6E00C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09E0CAF3" w14:textId="217D77CC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50</w:t>
            </w:r>
          </w:p>
        </w:tc>
        <w:tc>
          <w:tcPr>
            <w:tcW w:w="265" w:type="dxa"/>
          </w:tcPr>
          <w:p w14:paraId="3782FC78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0FD6909D" w14:textId="123C89E6" w:rsidR="008C092D" w:rsidRPr="00757917" w:rsidRDefault="008C092D" w:rsidP="008254B5">
            <w:pPr>
              <w:pStyle w:val="acctfourfigures"/>
              <w:tabs>
                <w:tab w:val="clear" w:pos="765"/>
                <w:tab w:val="decimal" w:pos="615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-</w:t>
            </w:r>
          </w:p>
        </w:tc>
        <w:tc>
          <w:tcPr>
            <w:tcW w:w="236" w:type="dxa"/>
          </w:tcPr>
          <w:p w14:paraId="6D0AB9A6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3576A3B0" w14:textId="7FA64006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36</w:t>
            </w:r>
          </w:p>
        </w:tc>
      </w:tr>
      <w:tr w:rsidR="008C092D" w:rsidRPr="00757917" w14:paraId="127AED51" w14:textId="77777777" w:rsidTr="76CD8F1D">
        <w:tc>
          <w:tcPr>
            <w:tcW w:w="3779" w:type="dxa"/>
            <w:shd w:val="clear" w:color="auto" w:fill="auto"/>
          </w:tcPr>
          <w:p w14:paraId="7751FFFD" w14:textId="2EABAA4C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1170" w:type="dxa"/>
            <w:shd w:val="clear" w:color="auto" w:fill="auto"/>
          </w:tcPr>
          <w:p w14:paraId="1FD68C4A" w14:textId="60558429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</w:t>
            </w:r>
          </w:p>
        </w:tc>
        <w:tc>
          <w:tcPr>
            <w:tcW w:w="270" w:type="dxa"/>
          </w:tcPr>
          <w:p w14:paraId="32B34AF7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04D0C4A2" w14:textId="341CB9FE" w:rsidR="008C092D" w:rsidRPr="00757917" w:rsidRDefault="00294C31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77</w:t>
            </w:r>
          </w:p>
        </w:tc>
        <w:tc>
          <w:tcPr>
            <w:tcW w:w="265" w:type="dxa"/>
          </w:tcPr>
          <w:p w14:paraId="3219247C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581434D8" w14:textId="0D80779D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13</w:t>
            </w:r>
          </w:p>
        </w:tc>
        <w:tc>
          <w:tcPr>
            <w:tcW w:w="236" w:type="dxa"/>
          </w:tcPr>
          <w:p w14:paraId="52D7FEF7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1A3C32F0" w14:textId="30C3814D" w:rsidR="008C092D" w:rsidRPr="00757917" w:rsidRDefault="00460DDC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28</w:t>
            </w:r>
          </w:p>
        </w:tc>
      </w:tr>
      <w:tr w:rsidR="008C092D" w:rsidRPr="00757917" w14:paraId="423F53D5" w14:textId="77777777" w:rsidTr="76CD8F1D">
        <w:tc>
          <w:tcPr>
            <w:tcW w:w="3779" w:type="dxa"/>
            <w:shd w:val="clear" w:color="auto" w:fill="auto"/>
          </w:tcPr>
          <w:p w14:paraId="22682F9F" w14:textId="32F328D1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lastRenderedPageBreak/>
              <w:t>ผู้บริหารสำคัญ</w:t>
            </w:r>
          </w:p>
        </w:tc>
        <w:tc>
          <w:tcPr>
            <w:tcW w:w="1170" w:type="dxa"/>
            <w:shd w:val="clear" w:color="auto" w:fill="auto"/>
          </w:tcPr>
          <w:p w14:paraId="11F79C57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8261FED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63356436" w14:textId="2BD0E6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06129C90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125244B6" w14:textId="5B73D72C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784B3D0E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922AC77" w14:textId="1D58F211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8C092D" w:rsidRPr="00757917" w14:paraId="6C1F901B" w14:textId="77777777" w:rsidTr="76CD8F1D">
        <w:tc>
          <w:tcPr>
            <w:tcW w:w="3779" w:type="dxa"/>
            <w:shd w:val="clear" w:color="auto" w:fill="auto"/>
          </w:tcPr>
          <w:p w14:paraId="6A2D3F84" w14:textId="3571B7BD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ค่าตอบแทนผู้บริหารสำคัญ</w:t>
            </w:r>
          </w:p>
        </w:tc>
        <w:tc>
          <w:tcPr>
            <w:tcW w:w="1170" w:type="dxa"/>
            <w:shd w:val="clear" w:color="auto" w:fill="auto"/>
          </w:tcPr>
          <w:p w14:paraId="64EAAA7B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2F725DA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199B105F" w14:textId="09829E14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65" w:type="dxa"/>
          </w:tcPr>
          <w:p w14:paraId="47F2D799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6CCFBE43" w14:textId="1D119E4E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</w:tcPr>
          <w:p w14:paraId="66D6AF5E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  <w:vAlign w:val="bottom"/>
          </w:tcPr>
          <w:p w14:paraId="78C3018E" w14:textId="670C8852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8C092D" w:rsidRPr="00757917" w14:paraId="0AFDFA2F" w14:textId="77777777" w:rsidTr="76CD8F1D">
        <w:tc>
          <w:tcPr>
            <w:tcW w:w="3779" w:type="dxa"/>
            <w:shd w:val="clear" w:color="auto" w:fill="auto"/>
          </w:tcPr>
          <w:p w14:paraId="6DA26A47" w14:textId="66A29105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hAnsi="Angsana New"/>
                <w:spacing w:val="-4"/>
                <w:sz w:val="30"/>
                <w:szCs w:val="30"/>
                <w:cs/>
              </w:rPr>
              <w:t>ผลประโยชน์ระยะสั้นของพนักงาน</w:t>
            </w:r>
          </w:p>
        </w:tc>
        <w:tc>
          <w:tcPr>
            <w:tcW w:w="1170" w:type="dxa"/>
            <w:shd w:val="clear" w:color="auto" w:fill="auto"/>
          </w:tcPr>
          <w:p w14:paraId="0AD407CE" w14:textId="469D06DD" w:rsidR="008C092D" w:rsidRPr="00757917" w:rsidRDefault="006C40B2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128</w:t>
            </w:r>
          </w:p>
        </w:tc>
        <w:tc>
          <w:tcPr>
            <w:tcW w:w="270" w:type="dxa"/>
          </w:tcPr>
          <w:p w14:paraId="23FD9748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shd w:val="clear" w:color="auto" w:fill="auto"/>
          </w:tcPr>
          <w:p w14:paraId="033C0D6E" w14:textId="17FA31F0" w:rsidR="008C092D" w:rsidRPr="00757917" w:rsidRDefault="006C40B2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148</w:t>
            </w:r>
          </w:p>
        </w:tc>
        <w:tc>
          <w:tcPr>
            <w:tcW w:w="265" w:type="dxa"/>
          </w:tcPr>
          <w:p w14:paraId="72588D67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shd w:val="clear" w:color="auto" w:fill="auto"/>
            <w:vAlign w:val="bottom"/>
          </w:tcPr>
          <w:p w14:paraId="31DBF327" w14:textId="7F5B0257" w:rsidR="008C092D" w:rsidRPr="00757917" w:rsidRDefault="00031408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43</w:t>
            </w:r>
          </w:p>
        </w:tc>
        <w:tc>
          <w:tcPr>
            <w:tcW w:w="236" w:type="dxa"/>
          </w:tcPr>
          <w:p w14:paraId="1DFB5F27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71" w:type="dxa"/>
            <w:gridSpan w:val="2"/>
            <w:shd w:val="clear" w:color="auto" w:fill="auto"/>
          </w:tcPr>
          <w:p w14:paraId="5E0BEFDE" w14:textId="797E9C19" w:rsidR="008C092D" w:rsidRPr="00757917" w:rsidRDefault="00F1452A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</w:t>
            </w:r>
          </w:p>
        </w:tc>
      </w:tr>
      <w:tr w:rsidR="008C092D" w:rsidRPr="00757917" w14:paraId="537C6C8E" w14:textId="77777777" w:rsidTr="76CD8F1D">
        <w:tc>
          <w:tcPr>
            <w:tcW w:w="3779" w:type="dxa"/>
            <w:shd w:val="clear" w:color="auto" w:fill="auto"/>
          </w:tcPr>
          <w:p w14:paraId="3DB76FA5" w14:textId="05A251F9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ผลประโยชน์หลังออกจากงาน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4142DF96" w14:textId="28717299" w:rsidR="008C092D" w:rsidRPr="00757917" w:rsidRDefault="006C40B2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</w:t>
            </w:r>
          </w:p>
        </w:tc>
        <w:tc>
          <w:tcPr>
            <w:tcW w:w="270" w:type="dxa"/>
          </w:tcPr>
          <w:p w14:paraId="76F57AB0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tcBorders>
              <w:bottom w:val="single" w:sz="4" w:space="0" w:color="auto"/>
            </w:tcBorders>
            <w:shd w:val="clear" w:color="auto" w:fill="auto"/>
          </w:tcPr>
          <w:p w14:paraId="3D8864BE" w14:textId="383FF582" w:rsidR="008C092D" w:rsidRPr="00757917" w:rsidRDefault="006C40B2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15</w:t>
            </w:r>
          </w:p>
        </w:tc>
        <w:tc>
          <w:tcPr>
            <w:tcW w:w="265" w:type="dxa"/>
          </w:tcPr>
          <w:p w14:paraId="40A52ED2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48DB267" w14:textId="6175B6D8" w:rsidR="008C092D" w:rsidRPr="00757917" w:rsidRDefault="00031408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</w:t>
            </w:r>
          </w:p>
        </w:tc>
        <w:tc>
          <w:tcPr>
            <w:tcW w:w="236" w:type="dxa"/>
          </w:tcPr>
          <w:p w14:paraId="0FD99A3F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01EA0B" w14:textId="2DD3C493" w:rsidR="008C092D" w:rsidRPr="00757917" w:rsidRDefault="00F1452A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</w:p>
        </w:tc>
      </w:tr>
      <w:tr w:rsidR="008C092D" w:rsidRPr="00757917" w14:paraId="438FEE7E" w14:textId="77777777" w:rsidTr="76CD8F1D">
        <w:tc>
          <w:tcPr>
            <w:tcW w:w="3779" w:type="dxa"/>
            <w:shd w:val="clear" w:color="auto" w:fill="auto"/>
          </w:tcPr>
          <w:p w14:paraId="605B23F5" w14:textId="3F2F792D" w:rsidR="008C092D" w:rsidRPr="00757917" w:rsidRDefault="008C092D" w:rsidP="008C09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37F4B97" w14:textId="1977FE4E" w:rsidR="008C092D" w:rsidRPr="00757917" w:rsidRDefault="006C40B2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142</w:t>
            </w:r>
          </w:p>
        </w:tc>
        <w:tc>
          <w:tcPr>
            <w:tcW w:w="270" w:type="dxa"/>
          </w:tcPr>
          <w:p w14:paraId="599C742D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87"/>
              </w:tabs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83B4AC" w14:textId="44D69A5B" w:rsidR="008C092D" w:rsidRPr="00757917" w:rsidRDefault="006C40B2" w:rsidP="008C092D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163</w:t>
            </w:r>
          </w:p>
        </w:tc>
        <w:tc>
          <w:tcPr>
            <w:tcW w:w="265" w:type="dxa"/>
          </w:tcPr>
          <w:p w14:paraId="4B190E37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</w:p>
        </w:tc>
        <w:tc>
          <w:tcPr>
            <w:tcW w:w="115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8B71C01" w14:textId="69BC4E0E" w:rsidR="008C092D" w:rsidRPr="00757917" w:rsidRDefault="00031408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47</w:t>
            </w:r>
          </w:p>
        </w:tc>
        <w:tc>
          <w:tcPr>
            <w:tcW w:w="236" w:type="dxa"/>
          </w:tcPr>
          <w:p w14:paraId="33039AB8" w14:textId="77777777" w:rsidR="008C092D" w:rsidRPr="00757917" w:rsidRDefault="008C092D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1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3BA0CF4" w14:textId="3940DC7A" w:rsidR="008C092D" w:rsidRPr="00757917" w:rsidRDefault="00F1452A" w:rsidP="008C092D">
            <w:pPr>
              <w:pStyle w:val="acctfourfigures"/>
              <w:tabs>
                <w:tab w:val="clear" w:pos="765"/>
                <w:tab w:val="decimal" w:pos="871"/>
              </w:tabs>
              <w:spacing w:line="240" w:lineRule="auto"/>
              <w:ind w:left="-110" w:righ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30</w:t>
            </w:r>
          </w:p>
        </w:tc>
      </w:tr>
    </w:tbl>
    <w:p w14:paraId="3857DDF9" w14:textId="77777777" w:rsidR="00B414E1" w:rsidRPr="00757917" w:rsidRDefault="00B414E1">
      <w:pPr>
        <w:rPr>
          <w:sz w:val="14"/>
          <w:szCs w:val="14"/>
        </w:rPr>
      </w:pPr>
    </w:p>
    <w:p w14:paraId="2C286D5F" w14:textId="0CAAA7F2" w:rsidR="007D378E" w:rsidRPr="00757917" w:rsidRDefault="007D378E" w:rsidP="007D37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autoSpaceDE w:val="0"/>
        <w:autoSpaceDN w:val="0"/>
        <w:adjustRightInd w:val="0"/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ยอดคงเหลือกับบุคคลหรือกิจการที่เกี่ยวข้องกัน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0B7869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กันยายน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มีดังนี้</w:t>
      </w:r>
    </w:p>
    <w:p w14:paraId="25F89654" w14:textId="77777777" w:rsidR="007D378E" w:rsidRPr="00757917" w:rsidRDefault="007D378E" w:rsidP="007D37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autoSpaceDE w:val="0"/>
        <w:autoSpaceDN w:val="0"/>
        <w:adjustRightInd w:val="0"/>
        <w:spacing w:line="240" w:lineRule="auto"/>
        <w:ind w:left="547"/>
        <w:jc w:val="thaiDistribute"/>
        <w:rPr>
          <w:rFonts w:ascii="Angsana New" w:hAnsi="Angsana New"/>
          <w:sz w:val="20"/>
          <w:szCs w:val="2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40"/>
        <w:gridCol w:w="1080"/>
        <w:gridCol w:w="252"/>
        <w:gridCol w:w="1098"/>
        <w:gridCol w:w="271"/>
        <w:gridCol w:w="989"/>
        <w:gridCol w:w="262"/>
        <w:gridCol w:w="998"/>
      </w:tblGrid>
      <w:tr w:rsidR="007D378E" w:rsidRPr="00757917" w14:paraId="33A30818" w14:textId="77777777" w:rsidTr="76CD8F1D">
        <w:trPr>
          <w:trHeight w:val="60"/>
          <w:tblHeader/>
        </w:trPr>
        <w:tc>
          <w:tcPr>
            <w:tcW w:w="4140" w:type="dxa"/>
            <w:shd w:val="clear" w:color="auto" w:fill="auto"/>
          </w:tcPr>
          <w:p w14:paraId="4051A361" w14:textId="7BBD8E8B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16F591FD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  <w:shd w:val="clear" w:color="auto" w:fill="auto"/>
          </w:tcPr>
          <w:p w14:paraId="65EE50E7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49" w:type="dxa"/>
            <w:gridSpan w:val="3"/>
            <w:shd w:val="clear" w:color="auto" w:fill="auto"/>
          </w:tcPr>
          <w:p w14:paraId="02A29E64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70F66" w:rsidRPr="00757917" w14:paraId="43B97EBB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107A492E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3E5626A1" w14:textId="68276A83" w:rsidR="00770F66" w:rsidRPr="00757917" w:rsidRDefault="00460DD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52" w:type="dxa"/>
            <w:shd w:val="clear" w:color="auto" w:fill="auto"/>
          </w:tcPr>
          <w:p w14:paraId="0A14BBD1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</w:tcPr>
          <w:p w14:paraId="587605C9" w14:textId="4256E8FB" w:rsidR="00770F66" w:rsidRPr="00757917" w:rsidRDefault="00460DD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71" w:type="dxa"/>
            <w:shd w:val="clear" w:color="auto" w:fill="auto"/>
          </w:tcPr>
          <w:p w14:paraId="42C8C716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2B8A7361" w14:textId="51F5B653" w:rsidR="00770F66" w:rsidRPr="00757917" w:rsidRDefault="00460DD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62" w:type="dxa"/>
            <w:shd w:val="clear" w:color="auto" w:fill="auto"/>
          </w:tcPr>
          <w:p w14:paraId="797928A7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38197565" w14:textId="40D29DD0" w:rsidR="00770F66" w:rsidRPr="00757917" w:rsidRDefault="00460DD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0E2A3B" w:rsidRPr="00757917" w14:paraId="0DECA68F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4D5F0F5F" w14:textId="77777777" w:rsidR="000E2A3B" w:rsidRPr="00757917" w:rsidRDefault="000E2A3B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52DD7EDC" w14:textId="77777777" w:rsidR="000E2A3B" w:rsidRPr="00757917" w:rsidRDefault="000E2A3B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1" w:type="dxa"/>
            <w:gridSpan w:val="3"/>
            <w:shd w:val="clear" w:color="auto" w:fill="auto"/>
          </w:tcPr>
          <w:p w14:paraId="27415DF9" w14:textId="2355238F" w:rsidR="000E2A3B" w:rsidRPr="00757917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989" w:type="dxa"/>
            <w:shd w:val="clear" w:color="auto" w:fill="auto"/>
          </w:tcPr>
          <w:p w14:paraId="11BEDF85" w14:textId="77777777" w:rsidR="000E2A3B" w:rsidRPr="00757917" w:rsidRDefault="000E2A3B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2" w:type="dxa"/>
            <w:shd w:val="clear" w:color="auto" w:fill="auto"/>
          </w:tcPr>
          <w:p w14:paraId="62919E6C" w14:textId="77777777" w:rsidR="000E2A3B" w:rsidRPr="00757917" w:rsidRDefault="000E2A3B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07777C6A" w14:textId="77777777" w:rsidR="000E2A3B" w:rsidRPr="00757917" w:rsidRDefault="000E2A3B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D378E" w:rsidRPr="00757917" w14:paraId="1EBBF281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3E3F9A02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7"/>
            <w:shd w:val="clear" w:color="auto" w:fill="auto"/>
          </w:tcPr>
          <w:p w14:paraId="290422E8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2B3C54" w:rsidRPr="00757917" w14:paraId="5BF5060E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10748136" w14:textId="5A2C7E40" w:rsidR="002B3C54" w:rsidRPr="00757917" w:rsidRDefault="002B3C5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ใหญ่</w:t>
            </w:r>
          </w:p>
        </w:tc>
        <w:tc>
          <w:tcPr>
            <w:tcW w:w="1080" w:type="dxa"/>
            <w:shd w:val="clear" w:color="auto" w:fill="auto"/>
          </w:tcPr>
          <w:p w14:paraId="608DA56E" w14:textId="0B885B4A" w:rsidR="002B3C54" w:rsidRPr="00757917" w:rsidRDefault="00460DDC" w:rsidP="00C0587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52" w:type="dxa"/>
            <w:shd w:val="clear" w:color="auto" w:fill="auto"/>
          </w:tcPr>
          <w:p w14:paraId="351066FC" w14:textId="77777777" w:rsidR="002B3C54" w:rsidRPr="00757917" w:rsidRDefault="002B3C5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</w:tcPr>
          <w:p w14:paraId="514B90A3" w14:textId="77777777" w:rsidR="002B3C54" w:rsidRPr="00757917" w:rsidRDefault="002B3C54" w:rsidP="00C05874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5AF894CE" w14:textId="77777777" w:rsidR="002B3C54" w:rsidRPr="00757917" w:rsidRDefault="002B3C5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0D7189A4" w14:textId="368498F7" w:rsidR="002B3C54" w:rsidRPr="00757917" w:rsidRDefault="002B3C54" w:rsidP="00C05874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6</w:t>
            </w:r>
          </w:p>
        </w:tc>
        <w:tc>
          <w:tcPr>
            <w:tcW w:w="262" w:type="dxa"/>
            <w:shd w:val="clear" w:color="auto" w:fill="auto"/>
          </w:tcPr>
          <w:p w14:paraId="57BA1425" w14:textId="77777777" w:rsidR="002B3C54" w:rsidRPr="00757917" w:rsidRDefault="002B3C5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18A3B8CB" w14:textId="5604E55A" w:rsidR="002B3C54" w:rsidRPr="00757917" w:rsidRDefault="002B3C54" w:rsidP="002B3C54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770F66" w:rsidRPr="00757917" w14:paraId="716BDC06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2B52F8A2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29193A6A" w14:textId="14DFA223" w:rsidR="00770F66" w:rsidRPr="00757917" w:rsidRDefault="002B3C54" w:rsidP="002B3C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52" w:type="dxa"/>
            <w:shd w:val="clear" w:color="auto" w:fill="auto"/>
          </w:tcPr>
          <w:p w14:paraId="47E2CCFF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</w:tcPr>
          <w:p w14:paraId="62DF4054" w14:textId="77777777" w:rsidR="00770F66" w:rsidRPr="00757917" w:rsidRDefault="00770F66" w:rsidP="00D578B1">
            <w:pPr>
              <w:pStyle w:val="acctfourfigures"/>
              <w:tabs>
                <w:tab w:val="clear" w:pos="765"/>
                <w:tab w:val="decimal" w:pos="5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29B3D3B9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72CE27B0" w14:textId="152C2143" w:rsidR="00770F66" w:rsidRPr="00757917" w:rsidRDefault="002B3C54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122</w:t>
            </w:r>
          </w:p>
        </w:tc>
        <w:tc>
          <w:tcPr>
            <w:tcW w:w="262" w:type="dxa"/>
            <w:shd w:val="clear" w:color="auto" w:fill="auto"/>
          </w:tcPr>
          <w:p w14:paraId="69D56FB7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3C2BA529" w14:textId="20160245" w:rsidR="00770F66" w:rsidRPr="00757917" w:rsidRDefault="00770F66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13</w:t>
            </w:r>
          </w:p>
        </w:tc>
      </w:tr>
      <w:tr w:rsidR="00770F66" w:rsidRPr="00757917" w14:paraId="7EC50940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51E4D2FB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527ECA50" w14:textId="3F235E18" w:rsidR="00770F66" w:rsidRPr="00757917" w:rsidRDefault="00460DDC" w:rsidP="76CD8F1D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71</w:t>
            </w:r>
          </w:p>
        </w:tc>
        <w:tc>
          <w:tcPr>
            <w:tcW w:w="252" w:type="dxa"/>
            <w:shd w:val="clear" w:color="auto" w:fill="auto"/>
          </w:tcPr>
          <w:p w14:paraId="652444D0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</w:tcPr>
          <w:p w14:paraId="3B70D307" w14:textId="682CD986" w:rsidR="00770F66" w:rsidRPr="00757917" w:rsidRDefault="00294C31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lang w:val="en-US" w:bidi="th-TH"/>
              </w:rPr>
              <w:t>81</w:t>
            </w:r>
          </w:p>
        </w:tc>
        <w:tc>
          <w:tcPr>
            <w:tcW w:w="271" w:type="dxa"/>
            <w:shd w:val="clear" w:color="auto" w:fill="auto"/>
          </w:tcPr>
          <w:p w14:paraId="725C89DC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6321A05A" w14:textId="0600755A" w:rsidR="00770F66" w:rsidRPr="00757917" w:rsidRDefault="002B3C54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</w:t>
            </w:r>
          </w:p>
        </w:tc>
        <w:tc>
          <w:tcPr>
            <w:tcW w:w="262" w:type="dxa"/>
            <w:shd w:val="clear" w:color="auto" w:fill="auto"/>
          </w:tcPr>
          <w:p w14:paraId="1C117809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6536B4DA" w14:textId="4E7B661F" w:rsidR="00770F66" w:rsidRPr="00757917" w:rsidRDefault="00770F66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</w:t>
            </w:r>
          </w:p>
        </w:tc>
      </w:tr>
      <w:tr w:rsidR="00770F66" w:rsidRPr="00757917" w14:paraId="04F5EA80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6800D854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037806EE" w14:textId="21479C2B" w:rsidR="00770F66" w:rsidRPr="00757917" w:rsidRDefault="00460DDC" w:rsidP="76CD8F1D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29</w:t>
            </w:r>
          </w:p>
        </w:tc>
        <w:tc>
          <w:tcPr>
            <w:tcW w:w="252" w:type="dxa"/>
            <w:shd w:val="clear" w:color="auto" w:fill="auto"/>
          </w:tcPr>
          <w:p w14:paraId="2EAE87F8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</w:tcPr>
          <w:p w14:paraId="78A2EEB6" w14:textId="2FA3151C" w:rsidR="00770F66" w:rsidRPr="00757917" w:rsidRDefault="00460DDC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37</w:t>
            </w:r>
          </w:p>
        </w:tc>
        <w:tc>
          <w:tcPr>
            <w:tcW w:w="271" w:type="dxa"/>
            <w:shd w:val="clear" w:color="auto" w:fill="auto"/>
          </w:tcPr>
          <w:p w14:paraId="1DACB01C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04ECDC8C" w14:textId="599A1A5D" w:rsidR="00770F66" w:rsidRPr="00757917" w:rsidRDefault="002B3C54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12</w:t>
            </w:r>
          </w:p>
        </w:tc>
        <w:tc>
          <w:tcPr>
            <w:tcW w:w="262" w:type="dxa"/>
            <w:shd w:val="clear" w:color="auto" w:fill="auto"/>
          </w:tcPr>
          <w:p w14:paraId="0DD58715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53ABE826" w14:textId="5E6839BE" w:rsidR="00770F66" w:rsidRPr="00757917" w:rsidRDefault="00770F66" w:rsidP="00D578B1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770F66" w:rsidRPr="00757917" w14:paraId="3615F4E5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6931EB2B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1080" w:type="dxa"/>
            <w:shd w:val="clear" w:color="auto" w:fill="auto"/>
          </w:tcPr>
          <w:p w14:paraId="3B17B314" w14:textId="72032503" w:rsidR="00770F66" w:rsidRPr="00757917" w:rsidRDefault="002B3C54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14</w:t>
            </w:r>
          </w:p>
        </w:tc>
        <w:tc>
          <w:tcPr>
            <w:tcW w:w="252" w:type="dxa"/>
            <w:shd w:val="clear" w:color="auto" w:fill="auto"/>
          </w:tcPr>
          <w:p w14:paraId="173DD3AB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shd w:val="clear" w:color="auto" w:fill="auto"/>
          </w:tcPr>
          <w:p w14:paraId="39EE12F3" w14:textId="534AE690" w:rsidR="00770F66" w:rsidRPr="00757917" w:rsidRDefault="00770F66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25</w:t>
            </w:r>
          </w:p>
        </w:tc>
        <w:tc>
          <w:tcPr>
            <w:tcW w:w="271" w:type="dxa"/>
            <w:shd w:val="clear" w:color="auto" w:fill="auto"/>
          </w:tcPr>
          <w:p w14:paraId="7D59C738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783CB277" w14:textId="4CF24220" w:rsidR="00770F66" w:rsidRPr="00757917" w:rsidRDefault="002B3C54" w:rsidP="002B3C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2" w:type="dxa"/>
            <w:shd w:val="clear" w:color="auto" w:fill="auto"/>
          </w:tcPr>
          <w:p w14:paraId="4B977AA3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left="54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0D489F5A" w14:textId="369C600F" w:rsidR="00770F66" w:rsidRPr="00757917" w:rsidRDefault="00770F66" w:rsidP="00D578B1">
            <w:pPr>
              <w:pStyle w:val="acctfourfigures"/>
              <w:tabs>
                <w:tab w:val="clear" w:pos="765"/>
                <w:tab w:val="decimal" w:pos="564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770F66" w:rsidRPr="00757917" w14:paraId="77DB903E" w14:textId="77777777" w:rsidTr="76CD8F1D">
        <w:trPr>
          <w:trHeight w:val="50"/>
          <w:tblHeader/>
        </w:trPr>
        <w:tc>
          <w:tcPr>
            <w:tcW w:w="4140" w:type="dxa"/>
            <w:shd w:val="clear" w:color="auto" w:fill="auto"/>
          </w:tcPr>
          <w:p w14:paraId="0360CDB0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3BF79E8" w14:textId="14A29F0D" w:rsidR="00770F66" w:rsidRPr="00757917" w:rsidRDefault="00460DDC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120</w:t>
            </w:r>
          </w:p>
        </w:tc>
        <w:tc>
          <w:tcPr>
            <w:tcW w:w="252" w:type="dxa"/>
            <w:shd w:val="clear" w:color="auto" w:fill="auto"/>
          </w:tcPr>
          <w:p w14:paraId="53B4901F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109E31B" w14:textId="1CFC1644" w:rsidR="00770F66" w:rsidRPr="00757917" w:rsidRDefault="00294C31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lang w:val="en-US" w:bidi="th-TH"/>
              </w:rPr>
              <w:t>143</w:t>
            </w:r>
          </w:p>
        </w:tc>
        <w:tc>
          <w:tcPr>
            <w:tcW w:w="271" w:type="dxa"/>
            <w:shd w:val="clear" w:color="auto" w:fill="auto"/>
          </w:tcPr>
          <w:p w14:paraId="035A6797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44CB18" w14:textId="78681B75" w:rsidR="00770F66" w:rsidRPr="00757917" w:rsidRDefault="002B3C54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141</w:t>
            </w:r>
          </w:p>
        </w:tc>
        <w:tc>
          <w:tcPr>
            <w:tcW w:w="262" w:type="dxa"/>
            <w:shd w:val="clear" w:color="auto" w:fill="auto"/>
          </w:tcPr>
          <w:p w14:paraId="70303D3E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5AA7873" w14:textId="1EE63518" w:rsidR="00770F66" w:rsidRPr="00757917" w:rsidRDefault="00770F66" w:rsidP="00D578B1">
            <w:pPr>
              <w:pStyle w:val="acctfourfigures"/>
              <w:tabs>
                <w:tab w:val="clear" w:pos="765"/>
                <w:tab w:val="decimal" w:pos="820"/>
              </w:tabs>
              <w:spacing w:line="380" w:lineRule="exact"/>
              <w:ind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14</w:t>
            </w:r>
          </w:p>
        </w:tc>
      </w:tr>
    </w:tbl>
    <w:p w14:paraId="3D398AC4" w14:textId="77777777" w:rsidR="007D378E" w:rsidRPr="00757917" w:rsidRDefault="007D378E" w:rsidP="007D378E">
      <w:pPr>
        <w:spacing w:line="240" w:lineRule="auto"/>
        <w:rPr>
          <w:rFonts w:ascii="Angsana New" w:hAnsi="Angsana New"/>
          <w:sz w:val="24"/>
          <w:szCs w:val="24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40"/>
        <w:gridCol w:w="1080"/>
        <w:gridCol w:w="262"/>
        <w:gridCol w:w="1088"/>
        <w:gridCol w:w="270"/>
        <w:gridCol w:w="990"/>
        <w:gridCol w:w="262"/>
        <w:gridCol w:w="998"/>
      </w:tblGrid>
      <w:tr w:rsidR="007D378E" w:rsidRPr="00757917" w14:paraId="0DE8CEDF" w14:textId="77777777" w:rsidTr="76CD8F1D">
        <w:trPr>
          <w:trHeight w:val="60"/>
          <w:tblHeader/>
        </w:trPr>
        <w:tc>
          <w:tcPr>
            <w:tcW w:w="4140" w:type="dxa"/>
            <w:shd w:val="clear" w:color="auto" w:fill="auto"/>
          </w:tcPr>
          <w:p w14:paraId="638D5EF0" w14:textId="1B8A114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98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bookmarkStart w:id="13" w:name="_Toc221518862"/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  <w:bookmarkEnd w:id="13"/>
          </w:p>
        </w:tc>
        <w:tc>
          <w:tcPr>
            <w:tcW w:w="2430" w:type="dxa"/>
            <w:gridSpan w:val="3"/>
            <w:shd w:val="clear" w:color="auto" w:fill="auto"/>
          </w:tcPr>
          <w:p w14:paraId="417FFFF1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668AA9D3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70A1E55B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70F66" w:rsidRPr="00757917" w14:paraId="758224F5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3754E966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</w:tcPr>
          <w:p w14:paraId="4F8AC439" w14:textId="185E3714" w:rsidR="00770F66" w:rsidRPr="00757917" w:rsidRDefault="00460DD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62" w:type="dxa"/>
            <w:shd w:val="clear" w:color="auto" w:fill="auto"/>
          </w:tcPr>
          <w:p w14:paraId="19969434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8" w:type="dxa"/>
            <w:shd w:val="clear" w:color="auto" w:fill="auto"/>
          </w:tcPr>
          <w:p w14:paraId="40C04C08" w14:textId="02666F74" w:rsidR="00770F66" w:rsidRPr="00757917" w:rsidRDefault="00460DD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2C31B124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9656A94" w14:textId="3D3A61F9" w:rsidR="00770F66" w:rsidRPr="00757917" w:rsidRDefault="00460DD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62" w:type="dxa"/>
            <w:shd w:val="clear" w:color="auto" w:fill="auto"/>
          </w:tcPr>
          <w:p w14:paraId="12B66199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79CAD60A" w14:textId="799C04CE" w:rsidR="00770F66" w:rsidRPr="00757917" w:rsidRDefault="00460DDC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7D378E" w:rsidRPr="00757917" w14:paraId="08BAE73A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1CD0B76D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7"/>
            <w:shd w:val="clear" w:color="auto" w:fill="auto"/>
          </w:tcPr>
          <w:p w14:paraId="0E19A425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0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770F66" w:rsidRPr="00757917" w14:paraId="679C2E20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05455000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4F1ABEC1" w14:textId="7935E568" w:rsidR="00770F66" w:rsidRPr="00757917" w:rsidRDefault="002B3C54" w:rsidP="002B3C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2" w:type="dxa"/>
            <w:shd w:val="clear" w:color="auto" w:fill="auto"/>
          </w:tcPr>
          <w:p w14:paraId="5014D924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 w:hanging="54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8" w:type="dxa"/>
            <w:shd w:val="clear" w:color="auto" w:fill="auto"/>
          </w:tcPr>
          <w:p w14:paraId="4ADB0A8D" w14:textId="5E631CDF" w:rsidR="00770F66" w:rsidRPr="00757917" w:rsidRDefault="00770F66" w:rsidP="00D578B1">
            <w:pPr>
              <w:pStyle w:val="acctfourfigures"/>
              <w:tabs>
                <w:tab w:val="clear" w:pos="765"/>
                <w:tab w:val="decimal" w:pos="5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030A035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47EFB0D" w14:textId="47144D93" w:rsidR="00770F66" w:rsidRPr="00757917" w:rsidRDefault="002B3C54" w:rsidP="002B3C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2" w:type="dxa"/>
            <w:shd w:val="clear" w:color="auto" w:fill="auto"/>
          </w:tcPr>
          <w:p w14:paraId="46720DD8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2089F582" w14:textId="64661B30" w:rsidR="00770F66" w:rsidRPr="00757917" w:rsidRDefault="00770F66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</w:tr>
      <w:tr w:rsidR="00770F66" w:rsidRPr="00757917" w14:paraId="7868B994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6DA280C7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0E333580" w14:textId="23AEB5D4" w:rsidR="00770F66" w:rsidRPr="00757917" w:rsidRDefault="1A70381E" w:rsidP="002B3C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2" w:type="dxa"/>
            <w:shd w:val="clear" w:color="auto" w:fill="auto"/>
          </w:tcPr>
          <w:p w14:paraId="5D9835DB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8" w:type="dxa"/>
            <w:shd w:val="clear" w:color="auto" w:fill="auto"/>
          </w:tcPr>
          <w:p w14:paraId="335701E7" w14:textId="6D968029" w:rsidR="00770F66" w:rsidRPr="00757917" w:rsidRDefault="00460DDC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37</w:t>
            </w:r>
          </w:p>
        </w:tc>
        <w:tc>
          <w:tcPr>
            <w:tcW w:w="270" w:type="dxa"/>
            <w:shd w:val="clear" w:color="auto" w:fill="auto"/>
          </w:tcPr>
          <w:p w14:paraId="2BF0D19D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0A62D94" w14:textId="70F0E793" w:rsidR="00770F66" w:rsidRPr="00757917" w:rsidRDefault="002B3C54" w:rsidP="002B3C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62" w:type="dxa"/>
            <w:shd w:val="clear" w:color="auto" w:fill="auto"/>
          </w:tcPr>
          <w:p w14:paraId="122F73CA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4179CAE0" w14:textId="47CAD411" w:rsidR="00770F66" w:rsidRPr="00757917" w:rsidRDefault="00770F66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</w:tr>
      <w:tr w:rsidR="00770F66" w:rsidRPr="00757917" w14:paraId="79CCEBF8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64A46A89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1297E8B5" w14:textId="63F89D69" w:rsidR="00770F66" w:rsidRPr="00757917" w:rsidRDefault="00460DDC" w:rsidP="76CD8F1D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62" w:type="dxa"/>
            <w:shd w:val="clear" w:color="auto" w:fill="auto"/>
          </w:tcPr>
          <w:p w14:paraId="68C7208C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8" w:type="dxa"/>
            <w:shd w:val="clear" w:color="auto" w:fill="auto"/>
          </w:tcPr>
          <w:p w14:paraId="3A388EED" w14:textId="40C4ABB6" w:rsidR="00770F66" w:rsidRPr="00757917" w:rsidRDefault="00770F66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26CFDB70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F221A27" w14:textId="052A11DD" w:rsidR="00770F66" w:rsidRPr="00757917" w:rsidRDefault="002B3C54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</w:t>
            </w:r>
          </w:p>
        </w:tc>
        <w:tc>
          <w:tcPr>
            <w:tcW w:w="262" w:type="dxa"/>
            <w:shd w:val="clear" w:color="auto" w:fill="auto"/>
          </w:tcPr>
          <w:p w14:paraId="2A520211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27260CFC" w14:textId="00D5F568" w:rsidR="00770F66" w:rsidRPr="00757917" w:rsidRDefault="00770F66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2</w:t>
            </w:r>
          </w:p>
        </w:tc>
      </w:tr>
      <w:tr w:rsidR="00770F66" w:rsidRPr="00757917" w14:paraId="602795EA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458593C9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1080" w:type="dxa"/>
            <w:shd w:val="clear" w:color="auto" w:fill="auto"/>
          </w:tcPr>
          <w:p w14:paraId="30836840" w14:textId="1281C8A0" w:rsidR="00770F66" w:rsidRPr="00757917" w:rsidRDefault="1A70381E" w:rsidP="76CD8F1D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</w:t>
            </w:r>
            <w:r w:rsidR="57C2409F" w:rsidRPr="00757917">
              <w:rPr>
                <w:rFonts w:ascii="Angsana New" w:hAnsi="Angsana New"/>
                <w:sz w:val="30"/>
                <w:szCs w:val="30"/>
                <w:lang w:bidi="th-TH"/>
              </w:rPr>
              <w:t>5</w:t>
            </w:r>
          </w:p>
        </w:tc>
        <w:tc>
          <w:tcPr>
            <w:tcW w:w="262" w:type="dxa"/>
            <w:shd w:val="clear" w:color="auto" w:fill="auto"/>
          </w:tcPr>
          <w:p w14:paraId="3C433E1C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8" w:type="dxa"/>
            <w:shd w:val="clear" w:color="auto" w:fill="auto"/>
          </w:tcPr>
          <w:p w14:paraId="7AB2905C" w14:textId="0F52CB51" w:rsidR="00770F66" w:rsidRPr="00757917" w:rsidRDefault="00770F66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2F59119C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7054EA3" w14:textId="39FBF2C6" w:rsidR="00770F66" w:rsidRPr="00757917" w:rsidRDefault="002B3C54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3</w:t>
            </w:r>
          </w:p>
        </w:tc>
        <w:tc>
          <w:tcPr>
            <w:tcW w:w="262" w:type="dxa"/>
            <w:shd w:val="clear" w:color="auto" w:fill="auto"/>
          </w:tcPr>
          <w:p w14:paraId="71A68932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shd w:val="clear" w:color="auto" w:fill="auto"/>
          </w:tcPr>
          <w:p w14:paraId="1CEA3608" w14:textId="0F4860B5" w:rsidR="00770F66" w:rsidRPr="00757917" w:rsidRDefault="00770F66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</w:t>
            </w:r>
          </w:p>
        </w:tc>
      </w:tr>
      <w:tr w:rsidR="00770F66" w:rsidRPr="00757917" w14:paraId="79E0922B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69AF1702" w14:textId="77777777" w:rsidR="00770F66" w:rsidRPr="00757917" w:rsidRDefault="00770F66" w:rsidP="00770F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D12A23B" w14:textId="2DF50048" w:rsidR="00770F66" w:rsidRPr="00757917" w:rsidRDefault="00460DDC" w:rsidP="76CD8F1D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18</w:t>
            </w:r>
          </w:p>
        </w:tc>
        <w:tc>
          <w:tcPr>
            <w:tcW w:w="262" w:type="dxa"/>
            <w:shd w:val="clear" w:color="auto" w:fill="auto"/>
          </w:tcPr>
          <w:p w14:paraId="4EE6B0F6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31FAD34" w14:textId="68CC0BD1" w:rsidR="00770F66" w:rsidRPr="00757917" w:rsidRDefault="00460DDC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53</w:t>
            </w:r>
          </w:p>
        </w:tc>
        <w:tc>
          <w:tcPr>
            <w:tcW w:w="270" w:type="dxa"/>
            <w:shd w:val="clear" w:color="auto" w:fill="auto"/>
          </w:tcPr>
          <w:p w14:paraId="71446394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7AD0DBE" w14:textId="119D6535" w:rsidR="00770F66" w:rsidRPr="00757917" w:rsidRDefault="002B3C54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4</w:t>
            </w:r>
          </w:p>
        </w:tc>
        <w:tc>
          <w:tcPr>
            <w:tcW w:w="262" w:type="dxa"/>
            <w:shd w:val="clear" w:color="auto" w:fill="auto"/>
          </w:tcPr>
          <w:p w14:paraId="74F50EDB" w14:textId="77777777" w:rsidR="00770F66" w:rsidRPr="00757917" w:rsidRDefault="00770F66" w:rsidP="00D578B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847E9C8" w14:textId="6F778CD7" w:rsidR="00770F66" w:rsidRPr="00757917" w:rsidRDefault="00770F66" w:rsidP="00D578B1">
            <w:pPr>
              <w:pStyle w:val="acctfourfigures"/>
              <w:tabs>
                <w:tab w:val="clear" w:pos="765"/>
                <w:tab w:val="decimal" w:pos="810"/>
              </w:tabs>
              <w:spacing w:line="380" w:lineRule="exact"/>
              <w:ind w:left="-130" w:right="-180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7</w:t>
            </w:r>
          </w:p>
        </w:tc>
      </w:tr>
    </w:tbl>
    <w:p w14:paraId="48A7B098" w14:textId="38E34C57" w:rsidR="00161C51" w:rsidRPr="00757917" w:rsidRDefault="00161C5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2E74B5"/>
          <w:sz w:val="36"/>
          <w:szCs w:val="36"/>
        </w:rPr>
      </w:pP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0"/>
        <w:gridCol w:w="1080"/>
        <w:gridCol w:w="270"/>
        <w:gridCol w:w="1080"/>
        <w:gridCol w:w="270"/>
        <w:gridCol w:w="990"/>
        <w:gridCol w:w="270"/>
        <w:gridCol w:w="990"/>
      </w:tblGrid>
      <w:tr w:rsidR="00CE6C56" w:rsidRPr="00757917" w14:paraId="5B97C8CA" w14:textId="77777777" w:rsidTr="76CD8F1D">
        <w:tc>
          <w:tcPr>
            <w:tcW w:w="4140" w:type="dxa"/>
          </w:tcPr>
          <w:p w14:paraId="09338DE5" w14:textId="30C98916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sz w:val="30"/>
                <w:szCs w:val="30"/>
              </w:rPr>
              <w:lastRenderedPageBreak/>
              <w:br w:type="page"/>
            </w:r>
            <w:r w:rsidRPr="00757917">
              <w:rPr>
                <w:sz w:val="30"/>
                <w:szCs w:val="30"/>
              </w:rPr>
              <w:br w:type="page"/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ลูกหนี้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ตาม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สัญญาเช่า</w:t>
            </w:r>
            <w:r w:rsidR="008F1694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เงินทุน</w:t>
            </w:r>
          </w:p>
        </w:tc>
        <w:tc>
          <w:tcPr>
            <w:tcW w:w="2430" w:type="dxa"/>
            <w:gridSpan w:val="3"/>
          </w:tcPr>
          <w:p w14:paraId="19D73221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vAlign w:val="bottom"/>
          </w:tcPr>
          <w:p w14:paraId="6FAAEEB5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vAlign w:val="bottom"/>
          </w:tcPr>
          <w:p w14:paraId="0B9483FA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E6C56" w:rsidRPr="00757917" w14:paraId="3DBB1679" w14:textId="77777777" w:rsidTr="76CD8F1D">
        <w:tc>
          <w:tcPr>
            <w:tcW w:w="4140" w:type="dxa"/>
          </w:tcPr>
          <w:p w14:paraId="68FEC559" w14:textId="1AC58219" w:rsidR="00CE6C56" w:rsidRPr="00757917" w:rsidRDefault="00CE6C56" w:rsidP="00CE6C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67" w:right="-36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10E5CA9D" w14:textId="2218A924" w:rsidR="00CE6C56" w:rsidRPr="00757917" w:rsidRDefault="00460DDC" w:rsidP="00CE6C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7" w:hanging="16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5A9AB65C" w14:textId="77777777" w:rsidR="00CE6C56" w:rsidRPr="00757917" w:rsidRDefault="00CE6C56" w:rsidP="00CE6C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</w:tcPr>
          <w:p w14:paraId="7C52D2A4" w14:textId="329CF44B" w:rsidR="00CE6C56" w:rsidRPr="00757917" w:rsidRDefault="00FC4347" w:rsidP="00FC43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30"/>
                <w:tab w:val="center" w:pos="551"/>
              </w:tabs>
              <w:spacing w:line="240" w:lineRule="auto"/>
              <w:ind w:right="-137" w:hanging="169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ab/>
            </w:r>
            <w:r w:rsidRPr="00757917">
              <w:rPr>
                <w:rFonts w:ascii="Angsana New" w:hAnsi="Angsana New"/>
                <w:sz w:val="30"/>
                <w:szCs w:val="30"/>
              </w:rPr>
              <w:tab/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1067DB03" w14:textId="77777777" w:rsidR="00CE6C56" w:rsidRPr="00757917" w:rsidRDefault="00CE6C56" w:rsidP="00CE6C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7B49B842" w14:textId="2C137546" w:rsidR="00CE6C56" w:rsidRPr="00757917" w:rsidRDefault="00460DDC" w:rsidP="00CE6C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7" w:hanging="16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562EC8B1" w14:textId="77777777" w:rsidR="00CE6C56" w:rsidRPr="00757917" w:rsidRDefault="00CE6C56" w:rsidP="00CE6C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5BD60CEF" w14:textId="2B85B35D" w:rsidR="00CE6C56" w:rsidRPr="00757917" w:rsidRDefault="00460DDC" w:rsidP="00CE6C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5" w:right="-10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CE6C56" w:rsidRPr="00757917" w14:paraId="3D743E50" w14:textId="77777777" w:rsidTr="76CD8F1D">
        <w:tc>
          <w:tcPr>
            <w:tcW w:w="4140" w:type="dxa"/>
          </w:tcPr>
          <w:p w14:paraId="7FEEC0DB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7"/>
          </w:tcPr>
          <w:p w14:paraId="05698DDE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CE6C56" w:rsidRPr="00757917" w14:paraId="6881E4F9" w14:textId="77777777" w:rsidTr="76CD8F1D">
        <w:trPr>
          <w:trHeight w:val="71"/>
        </w:trPr>
        <w:tc>
          <w:tcPr>
            <w:tcW w:w="4140" w:type="dxa"/>
          </w:tcPr>
          <w:p w14:paraId="2F875389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759C8BC1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1AA54EA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885AC4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00EEF29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37F9EF8E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A67F780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518EA5F7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E6C56" w:rsidRPr="00757917" w14:paraId="305160E9" w14:textId="77777777" w:rsidTr="76CD8F1D">
        <w:tc>
          <w:tcPr>
            <w:tcW w:w="4140" w:type="dxa"/>
          </w:tcPr>
          <w:p w14:paraId="5A3A020B" w14:textId="77777777" w:rsidR="00CE6C56" w:rsidRPr="00757917" w:rsidRDefault="00CE6C56" w:rsidP="00566450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ส่วนที่จะรับรู้ภายในหนึ่งปี</w:t>
            </w:r>
          </w:p>
        </w:tc>
        <w:tc>
          <w:tcPr>
            <w:tcW w:w="1080" w:type="dxa"/>
          </w:tcPr>
          <w:p w14:paraId="7E6D34D0" w14:textId="1B91D6D5" w:rsidR="00CE6C56" w:rsidRPr="00757917" w:rsidRDefault="00460DDC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42</w:t>
            </w:r>
          </w:p>
        </w:tc>
        <w:tc>
          <w:tcPr>
            <w:tcW w:w="270" w:type="dxa"/>
          </w:tcPr>
          <w:p w14:paraId="3E900114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5863D4C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9EA6F10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1B3AC94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54F075AB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27DEFB09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E6C56" w:rsidRPr="00757917" w14:paraId="629314BD" w14:textId="77777777" w:rsidTr="76CD8F1D">
        <w:tc>
          <w:tcPr>
            <w:tcW w:w="4140" w:type="dxa"/>
          </w:tcPr>
          <w:p w14:paraId="3CFF9FEA" w14:textId="77777777" w:rsidR="00CE6C56" w:rsidRPr="00757917" w:rsidRDefault="00CE6C56" w:rsidP="00566450">
            <w:pPr>
              <w:pStyle w:val="ListParagraph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176" w:right="-36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ส่วนที่จะรับรู้หลังจากหนึ่งปี</w:t>
            </w: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A6A29C" w14:textId="6DA99ECC" w:rsidR="00CE6C56" w:rsidRPr="00757917" w:rsidRDefault="00460DDC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675</w:t>
            </w:r>
          </w:p>
        </w:tc>
        <w:tc>
          <w:tcPr>
            <w:tcW w:w="270" w:type="dxa"/>
          </w:tcPr>
          <w:p w14:paraId="54B902E7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8B135A7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1642A6D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ABC5A83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46E90EEF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5EEBB44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E6C56" w:rsidRPr="00757917" w14:paraId="67CB292C" w14:textId="77777777" w:rsidTr="76CD8F1D">
        <w:tc>
          <w:tcPr>
            <w:tcW w:w="4140" w:type="dxa"/>
          </w:tcPr>
          <w:p w14:paraId="3F8F8C5F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36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01090011" w14:textId="62AAA388" w:rsidR="00CE6C56" w:rsidRPr="00757917" w:rsidRDefault="00294C31" w:rsidP="76CD8F1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717</w:t>
            </w:r>
          </w:p>
        </w:tc>
        <w:tc>
          <w:tcPr>
            <w:tcW w:w="270" w:type="dxa"/>
          </w:tcPr>
          <w:p w14:paraId="515440B3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2842F988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C6BA7EE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91620EA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20F9877A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803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FCF1E53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3"/>
              </w:tabs>
              <w:spacing w:line="380" w:lineRule="exact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795D3E7F" w14:textId="2769AD09" w:rsidR="00CE6C56" w:rsidRPr="00757917" w:rsidRDefault="00CE6C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0"/>
        <w:gridCol w:w="1080"/>
        <w:gridCol w:w="270"/>
        <w:gridCol w:w="1080"/>
        <w:gridCol w:w="271"/>
        <w:gridCol w:w="989"/>
        <w:gridCol w:w="270"/>
        <w:gridCol w:w="990"/>
      </w:tblGrid>
      <w:tr w:rsidR="00312B93" w:rsidRPr="00757917" w14:paraId="61C7882D" w14:textId="77777777" w:rsidTr="00976CBC">
        <w:trPr>
          <w:tblHeader/>
        </w:trPr>
        <w:tc>
          <w:tcPr>
            <w:tcW w:w="4140" w:type="dxa"/>
          </w:tcPr>
          <w:p w14:paraId="237B65FD" w14:textId="6E15F11A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sz w:val="30"/>
                <w:szCs w:val="30"/>
              </w:rPr>
              <w:br w:type="page"/>
            </w:r>
            <w:r w:rsidRPr="00757917">
              <w:rPr>
                <w:sz w:val="30"/>
                <w:szCs w:val="30"/>
              </w:rPr>
              <w:br w:type="page"/>
            </w:r>
            <w:r w:rsidR="0013284A" w:rsidRPr="00757917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</w:p>
        </w:tc>
        <w:tc>
          <w:tcPr>
            <w:tcW w:w="2430" w:type="dxa"/>
            <w:gridSpan w:val="3"/>
          </w:tcPr>
          <w:p w14:paraId="50046AB5" w14:textId="77777777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1" w:type="dxa"/>
          </w:tcPr>
          <w:p w14:paraId="547E8CC0" w14:textId="77777777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249" w:type="dxa"/>
            <w:gridSpan w:val="3"/>
          </w:tcPr>
          <w:p w14:paraId="15EA8A47" w14:textId="77777777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12B93" w:rsidRPr="00757917" w14:paraId="0B7EB8F5" w14:textId="77777777" w:rsidTr="00976CBC">
        <w:trPr>
          <w:tblHeader/>
        </w:trPr>
        <w:tc>
          <w:tcPr>
            <w:tcW w:w="4140" w:type="dxa"/>
          </w:tcPr>
          <w:p w14:paraId="3EC02401" w14:textId="77777777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C32054A" w14:textId="379C44A3" w:rsidR="00312B93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5601DA4C" w14:textId="77777777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20207D8A" w14:textId="4536EC2E" w:rsidR="00312B93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75" w:firstLine="37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71" w:type="dxa"/>
          </w:tcPr>
          <w:p w14:paraId="197CC823" w14:textId="77777777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</w:tcPr>
          <w:p w14:paraId="6316B89C" w14:textId="563103A1" w:rsidR="00312B93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79B526F7" w14:textId="77777777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5A4B9F5" w14:textId="0C1A636B" w:rsidR="00312B93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0E2A3B" w:rsidRPr="00757917" w14:paraId="52B328DE" w14:textId="77777777" w:rsidTr="00976CBC">
        <w:trPr>
          <w:tblHeader/>
        </w:trPr>
        <w:tc>
          <w:tcPr>
            <w:tcW w:w="4140" w:type="dxa"/>
          </w:tcPr>
          <w:p w14:paraId="1EFD71D2" w14:textId="77777777" w:rsidR="000E2A3B" w:rsidRPr="00757917" w:rsidRDefault="000E2A3B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C04376A" w14:textId="77777777" w:rsidR="000E2A3B" w:rsidRPr="00757917" w:rsidRDefault="000E2A3B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1" w:type="dxa"/>
            <w:gridSpan w:val="3"/>
          </w:tcPr>
          <w:p w14:paraId="4CC9D3C7" w14:textId="5CCED6E8" w:rsidR="000E2A3B" w:rsidRPr="00757917" w:rsidRDefault="000E2A3B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989" w:type="dxa"/>
          </w:tcPr>
          <w:p w14:paraId="75CE5E12" w14:textId="77777777" w:rsidR="000E2A3B" w:rsidRPr="00757917" w:rsidRDefault="000E2A3B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8FBBE25" w14:textId="77777777" w:rsidR="000E2A3B" w:rsidRPr="00757917" w:rsidRDefault="000E2A3B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CBA509B" w14:textId="77777777" w:rsidR="000E2A3B" w:rsidRPr="00757917" w:rsidRDefault="000E2A3B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12B93" w:rsidRPr="00757917" w14:paraId="13F9F5F2" w14:textId="77777777" w:rsidTr="00976CBC">
        <w:trPr>
          <w:tblHeader/>
        </w:trPr>
        <w:tc>
          <w:tcPr>
            <w:tcW w:w="4140" w:type="dxa"/>
          </w:tcPr>
          <w:p w14:paraId="178A5763" w14:textId="77777777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50" w:type="dxa"/>
            <w:gridSpan w:val="7"/>
          </w:tcPr>
          <w:p w14:paraId="31473646" w14:textId="77777777" w:rsidR="00312B93" w:rsidRPr="00757917" w:rsidRDefault="00312B93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E2A3B" w:rsidRPr="00757917" w14:paraId="15D1B2B0" w14:textId="77777777" w:rsidTr="00976CBC">
        <w:tc>
          <w:tcPr>
            <w:tcW w:w="4140" w:type="dxa"/>
          </w:tcPr>
          <w:p w14:paraId="4D7C4EF6" w14:textId="77777777" w:rsidR="000E2A3B" w:rsidRPr="00757917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  <w:shd w:val="clear" w:color="auto" w:fill="auto"/>
          </w:tcPr>
          <w:p w14:paraId="34EE21BD" w14:textId="77777777" w:rsidR="000E2A3B" w:rsidRPr="00757917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E91187E" w14:textId="77777777" w:rsidR="000E2A3B" w:rsidRPr="00757917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F656288" w14:textId="77777777" w:rsidR="000E2A3B" w:rsidRPr="00757917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3F81BD32" w14:textId="77777777" w:rsidR="000E2A3B" w:rsidRPr="00757917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6F43ED12" w14:textId="77777777" w:rsidR="000E2A3B" w:rsidRPr="00757917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BEAB770" w14:textId="77777777" w:rsidR="000E2A3B" w:rsidRPr="00757917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68C0CBF" w14:textId="77777777" w:rsidR="000E2A3B" w:rsidRPr="00757917" w:rsidRDefault="000E2A3B" w:rsidP="000E2A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70235" w:rsidRPr="00757917" w14:paraId="585CAAD5" w14:textId="77777777" w:rsidTr="00976CBC">
        <w:tc>
          <w:tcPr>
            <w:tcW w:w="4140" w:type="dxa"/>
          </w:tcPr>
          <w:p w14:paraId="28C0BF5D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057A19D2" w14:textId="16FA34CD" w:rsidR="00070235" w:rsidRPr="00757917" w:rsidRDefault="00665AC7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83D4842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09E3F2" w14:textId="17C86BAD" w:rsidR="00070235" w:rsidRPr="00757917" w:rsidRDefault="00665AC7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07A77D4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2553F3B5" w14:textId="2F15F928" w:rsidR="00070235" w:rsidRPr="00757917" w:rsidRDefault="00460DDC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="00070235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023</w:t>
            </w:r>
          </w:p>
        </w:tc>
        <w:tc>
          <w:tcPr>
            <w:tcW w:w="270" w:type="dxa"/>
            <w:shd w:val="clear" w:color="auto" w:fill="auto"/>
          </w:tcPr>
          <w:p w14:paraId="20B92B9E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ACAFD19" w14:textId="230239B6" w:rsidR="00070235" w:rsidRPr="00757917" w:rsidRDefault="00460DDC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700</w:t>
            </w:r>
          </w:p>
        </w:tc>
      </w:tr>
      <w:tr w:rsidR="00070235" w:rsidRPr="00757917" w14:paraId="7646E538" w14:textId="77777777" w:rsidTr="00976CBC">
        <w:tc>
          <w:tcPr>
            <w:tcW w:w="4140" w:type="dxa"/>
          </w:tcPr>
          <w:p w14:paraId="761285DE" w14:textId="2770A890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="000E2A02" w:rsidRPr="00757917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3FA68358" w14:textId="40D0B2B2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72099DCF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5F7FC0B" w14:textId="1021BBF1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1" w:type="dxa"/>
            <w:shd w:val="clear" w:color="auto" w:fill="auto"/>
          </w:tcPr>
          <w:p w14:paraId="458D16ED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50B54F59" w14:textId="087EAFC8" w:rsidR="00070235" w:rsidRPr="00757917" w:rsidRDefault="00070235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6B1ED96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2F46EAF" w14:textId="7F2A2E58" w:rsidR="00070235" w:rsidRPr="00757917" w:rsidRDefault="00070235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70235" w:rsidRPr="00757917" w14:paraId="098C7335" w14:textId="77777777" w:rsidTr="00976CBC">
        <w:tc>
          <w:tcPr>
            <w:tcW w:w="4140" w:type="dxa"/>
          </w:tcPr>
          <w:p w14:paraId="18D497A6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เงินให้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  <w:shd w:val="clear" w:color="auto" w:fill="auto"/>
          </w:tcPr>
          <w:p w14:paraId="2ECA80EA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9C06108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4574972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33A97694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0736CF48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CBAA385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F1FFF27" w14:textId="77777777" w:rsidR="00070235" w:rsidRPr="00757917" w:rsidRDefault="00070235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70235" w:rsidRPr="00757917" w14:paraId="5545E2F2" w14:textId="77777777" w:rsidTr="00976CBC">
        <w:tc>
          <w:tcPr>
            <w:tcW w:w="4140" w:type="dxa"/>
          </w:tcPr>
          <w:p w14:paraId="6C2C6B6D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7F22371F" w14:textId="7ED77F18" w:rsidR="00070235" w:rsidRPr="00757917" w:rsidRDefault="00665AC7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EA98A49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92AED42" w14:textId="2C33C537" w:rsidR="00070235" w:rsidRPr="00757917" w:rsidRDefault="00665AC7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6EDCD58A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28F903CC" w14:textId="1A6F2481" w:rsidR="00070235" w:rsidRPr="00757917" w:rsidRDefault="00460DDC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0E2A02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020</w:t>
            </w:r>
          </w:p>
        </w:tc>
        <w:tc>
          <w:tcPr>
            <w:tcW w:w="270" w:type="dxa"/>
            <w:shd w:val="clear" w:color="auto" w:fill="auto"/>
          </w:tcPr>
          <w:p w14:paraId="74137BE7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A85421C" w14:textId="621494F1" w:rsidR="00070235" w:rsidRPr="00757917" w:rsidRDefault="00460DDC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13</w:t>
            </w:r>
            <w:r w:rsidR="000E2A02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848</w:t>
            </w:r>
          </w:p>
        </w:tc>
      </w:tr>
      <w:tr w:rsidR="00070235" w:rsidRPr="00757917" w14:paraId="09EB40B7" w14:textId="77777777" w:rsidTr="00976CBC">
        <w:tc>
          <w:tcPr>
            <w:tcW w:w="4140" w:type="dxa"/>
          </w:tcPr>
          <w:p w14:paraId="75202F49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6EC2E765" w14:textId="64BBA64B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463412D7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6C39367" w14:textId="32BA8279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259</w:t>
            </w:r>
          </w:p>
        </w:tc>
        <w:tc>
          <w:tcPr>
            <w:tcW w:w="271" w:type="dxa"/>
            <w:shd w:val="clear" w:color="auto" w:fill="auto"/>
          </w:tcPr>
          <w:p w14:paraId="27FAB355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57BE8058" w14:textId="77627F7B" w:rsidR="00070235" w:rsidRPr="00757917" w:rsidRDefault="00665AC7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24EA036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D651533" w14:textId="53E15067" w:rsidR="00070235" w:rsidRPr="00757917" w:rsidRDefault="00665AC7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70235" w:rsidRPr="00757917" w14:paraId="4328E522" w14:textId="77777777" w:rsidTr="00976CBC">
        <w:tc>
          <w:tcPr>
            <w:tcW w:w="4140" w:type="dxa"/>
          </w:tcPr>
          <w:p w14:paraId="211E5146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shd w:val="clear" w:color="auto" w:fill="auto"/>
          </w:tcPr>
          <w:p w14:paraId="2320A507" w14:textId="59218E72" w:rsidR="00070235" w:rsidRPr="00757917" w:rsidRDefault="00665AC7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667B2AB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33E1BA5" w14:textId="08455E8A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1" w:type="dxa"/>
            <w:shd w:val="clear" w:color="auto" w:fill="auto"/>
          </w:tcPr>
          <w:p w14:paraId="40B75465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542D7D28" w14:textId="18C18A3F" w:rsidR="00070235" w:rsidRPr="00757917" w:rsidRDefault="00665AC7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02758E5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08A4294" w14:textId="05D65E22" w:rsidR="00070235" w:rsidRPr="00757917" w:rsidRDefault="00665AC7" w:rsidP="00621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70235" w:rsidRPr="00757917" w14:paraId="60BDA0B4" w14:textId="77777777" w:rsidTr="00976CBC">
        <w:tc>
          <w:tcPr>
            <w:tcW w:w="4140" w:type="dxa"/>
          </w:tcPr>
          <w:p w14:paraId="12EB1A21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ดอกเบี้ยค้างรับ</w:t>
            </w:r>
          </w:p>
        </w:tc>
        <w:tc>
          <w:tcPr>
            <w:tcW w:w="1080" w:type="dxa"/>
            <w:shd w:val="clear" w:color="auto" w:fill="auto"/>
          </w:tcPr>
          <w:p w14:paraId="6056101F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0B54E93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944B06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1" w:type="dxa"/>
            <w:shd w:val="clear" w:color="auto" w:fill="auto"/>
          </w:tcPr>
          <w:p w14:paraId="220EF50E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32DBE5B1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9077558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E2D73BA" w14:textId="77777777" w:rsidR="00070235" w:rsidRPr="00757917" w:rsidRDefault="00070235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70235" w:rsidRPr="00757917" w14:paraId="0F7B403A" w14:textId="77777777" w:rsidTr="00976CBC">
        <w:tc>
          <w:tcPr>
            <w:tcW w:w="4140" w:type="dxa"/>
          </w:tcPr>
          <w:p w14:paraId="65CAF63A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3654EAEF" w14:textId="440E5B9D" w:rsidR="00070235" w:rsidRPr="00757917" w:rsidRDefault="008254B5" w:rsidP="008254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7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2C5A0D2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2B79BDE" w14:textId="1EE26597" w:rsidR="00070235" w:rsidRPr="00757917" w:rsidRDefault="008254B5" w:rsidP="008254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1" w:type="dxa"/>
            <w:shd w:val="clear" w:color="auto" w:fill="auto"/>
          </w:tcPr>
          <w:p w14:paraId="78E3459F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41F2EAE2" w14:textId="49C2F7A0" w:rsidR="00070235" w:rsidRPr="00757917" w:rsidRDefault="00460DDC" w:rsidP="008254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32</w:t>
            </w:r>
          </w:p>
        </w:tc>
        <w:tc>
          <w:tcPr>
            <w:tcW w:w="270" w:type="dxa"/>
            <w:shd w:val="clear" w:color="auto" w:fill="auto"/>
          </w:tcPr>
          <w:p w14:paraId="1F29BF56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F9E1AEA" w14:textId="72B4C94C" w:rsidR="00070235" w:rsidRPr="00757917" w:rsidRDefault="008254B5" w:rsidP="008254B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70235" w:rsidRPr="00757917" w14:paraId="59D9CEEA" w14:textId="77777777" w:rsidTr="00976CBC">
        <w:tc>
          <w:tcPr>
            <w:tcW w:w="4140" w:type="dxa"/>
          </w:tcPr>
          <w:p w14:paraId="065BB3E9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-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711A606" w14:textId="7B840BBE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4B1AE662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2050BE6" w14:textId="520D6AD4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42</w:t>
            </w:r>
          </w:p>
        </w:tc>
        <w:tc>
          <w:tcPr>
            <w:tcW w:w="271" w:type="dxa"/>
            <w:shd w:val="clear" w:color="auto" w:fill="auto"/>
          </w:tcPr>
          <w:p w14:paraId="76A66FA3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tcBorders>
              <w:bottom w:val="single" w:sz="4" w:space="0" w:color="auto"/>
            </w:tcBorders>
            <w:shd w:val="clear" w:color="auto" w:fill="auto"/>
          </w:tcPr>
          <w:p w14:paraId="6A15AE6F" w14:textId="0BE5E23F" w:rsidR="00070235" w:rsidRPr="00757917" w:rsidRDefault="00665AC7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CD1B9A8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74CC39FF" w14:textId="0D253E97" w:rsidR="00070235" w:rsidRPr="00757917" w:rsidRDefault="00665AC7" w:rsidP="00621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70235" w:rsidRPr="00757917" w14:paraId="5AFDBAF2" w14:textId="77777777" w:rsidTr="00976CBC">
        <w:tc>
          <w:tcPr>
            <w:tcW w:w="4140" w:type="dxa"/>
          </w:tcPr>
          <w:p w14:paraId="13E3DAC6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274CA9C2" w14:textId="2B434F8C" w:rsidR="00070235" w:rsidRPr="00757917" w:rsidRDefault="00294C31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</w:rPr>
              <w:t>8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43194A6C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3C48EDFF" w14:textId="12FCC030" w:rsidR="00070235" w:rsidRPr="00757917" w:rsidRDefault="00294C31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</w:rPr>
              <w:t>312</w:t>
            </w:r>
          </w:p>
        </w:tc>
        <w:tc>
          <w:tcPr>
            <w:tcW w:w="271" w:type="dxa"/>
            <w:shd w:val="clear" w:color="auto" w:fill="auto"/>
          </w:tcPr>
          <w:p w14:paraId="54DF2488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89" w:type="dxa"/>
            <w:tcBorders>
              <w:top w:val="single" w:sz="4" w:space="0" w:color="auto"/>
            </w:tcBorders>
            <w:shd w:val="clear" w:color="auto" w:fill="auto"/>
          </w:tcPr>
          <w:p w14:paraId="0F894788" w14:textId="12B74943" w:rsidR="00070235" w:rsidRPr="00757917" w:rsidRDefault="00460DDC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  <w:r w:rsidR="00665AC7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075</w:t>
            </w:r>
          </w:p>
        </w:tc>
        <w:tc>
          <w:tcPr>
            <w:tcW w:w="270" w:type="dxa"/>
            <w:shd w:val="clear" w:color="auto" w:fill="auto"/>
          </w:tcPr>
          <w:p w14:paraId="2089E2E2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64D1AD99" w14:textId="04458A54" w:rsidR="00070235" w:rsidRPr="00757917" w:rsidRDefault="00460DDC" w:rsidP="00621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  <w:r w:rsidR="000B2AB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548</w:t>
            </w:r>
          </w:p>
        </w:tc>
      </w:tr>
      <w:tr w:rsidR="00070235" w:rsidRPr="00757917" w14:paraId="0B95DD8F" w14:textId="77777777" w:rsidTr="007D347C">
        <w:tc>
          <w:tcPr>
            <w:tcW w:w="4140" w:type="dxa"/>
          </w:tcPr>
          <w:p w14:paraId="52F9B320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ผล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ขาดทุน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ด้านเครดิตที่คาดว่าจะเกิดขึ้น</w:t>
            </w:r>
          </w:p>
          <w:p w14:paraId="5059AAF7" w14:textId="1AA7E9C4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="00460DDC" w:rsidRPr="00757917">
              <w:rPr>
                <w:rFonts w:ascii="Angsana New" w:hAnsi="Angsana New"/>
                <w:i/>
                <w:iCs/>
                <w:sz w:val="30"/>
                <w:szCs w:val="30"/>
              </w:rPr>
              <w:t>2563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: 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หนี้สูญและหนี้สงสัยจะสูญ)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4E868DD" w14:textId="77777777" w:rsidR="00665AC7" w:rsidRPr="00757917" w:rsidRDefault="00665AC7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  <w:p w14:paraId="1B00A57E" w14:textId="5CB38B04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02D98B80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3638DFC" w14:textId="77777777" w:rsidR="00665AC7" w:rsidRPr="00757917" w:rsidRDefault="00665AC7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EC94DDE" w14:textId="7D754CF2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42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1" w:type="dxa"/>
            <w:shd w:val="clear" w:color="auto" w:fill="auto"/>
          </w:tcPr>
          <w:p w14:paraId="3BBD2979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tcBorders>
              <w:bottom w:val="single" w:sz="4" w:space="0" w:color="auto"/>
            </w:tcBorders>
            <w:shd w:val="clear" w:color="auto" w:fill="auto"/>
          </w:tcPr>
          <w:p w14:paraId="1EE3044F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  <w:p w14:paraId="62ECE00C" w14:textId="744F3CF9" w:rsidR="00070235" w:rsidRPr="00757917" w:rsidRDefault="00665AC7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45C0513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3BD155EE" w14:textId="77777777" w:rsidR="000B2AB6" w:rsidRPr="00757917" w:rsidRDefault="000B2AB6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  <w:p w14:paraId="493B8624" w14:textId="4AAF22A8" w:rsidR="00070235" w:rsidRPr="00757917" w:rsidRDefault="000B2AB6" w:rsidP="00621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70235" w:rsidRPr="00757917" w14:paraId="5554CDF6" w14:textId="77777777" w:rsidTr="007D347C">
        <w:tc>
          <w:tcPr>
            <w:tcW w:w="4140" w:type="dxa"/>
          </w:tcPr>
          <w:p w14:paraId="0F617F8F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A6744CD" w14:textId="5A916E02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fldChar w:fldCharType="begin"/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instrText xml:space="preserve"> =SUM(ABOVE) </w:instrTex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fldChar w:fldCharType="separate"/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85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fldChar w:fldCharType="end"/>
            </w:r>
          </w:p>
        </w:tc>
        <w:tc>
          <w:tcPr>
            <w:tcW w:w="270" w:type="dxa"/>
            <w:shd w:val="clear" w:color="auto" w:fill="auto"/>
          </w:tcPr>
          <w:p w14:paraId="56C73A9F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20D0E9" w14:textId="4ABA8F93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270</w:t>
            </w:r>
          </w:p>
        </w:tc>
        <w:tc>
          <w:tcPr>
            <w:tcW w:w="271" w:type="dxa"/>
            <w:shd w:val="clear" w:color="auto" w:fill="auto"/>
          </w:tcPr>
          <w:p w14:paraId="69FB4ABE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86F3B87" w14:textId="3CBF4580" w:rsidR="00070235" w:rsidRPr="00757917" w:rsidRDefault="00460DDC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  <w:r w:rsidR="00665AC7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075</w:t>
            </w:r>
          </w:p>
        </w:tc>
        <w:tc>
          <w:tcPr>
            <w:tcW w:w="270" w:type="dxa"/>
            <w:shd w:val="clear" w:color="auto" w:fill="auto"/>
          </w:tcPr>
          <w:p w14:paraId="0E4BA873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78A07AB" w14:textId="6E0702F3" w:rsidR="00070235" w:rsidRPr="00757917" w:rsidRDefault="00460DDC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  <w:r w:rsidR="000B2AB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548</w:t>
            </w:r>
          </w:p>
        </w:tc>
      </w:tr>
      <w:tr w:rsidR="00070235" w:rsidRPr="00757917" w14:paraId="314C0208" w14:textId="77777777" w:rsidTr="007D347C">
        <w:tc>
          <w:tcPr>
            <w:tcW w:w="4140" w:type="dxa"/>
          </w:tcPr>
          <w:p w14:paraId="146B055B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8B92D00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3005B01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5FAFEE75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1" w:type="dxa"/>
            <w:shd w:val="clear" w:color="auto" w:fill="auto"/>
          </w:tcPr>
          <w:p w14:paraId="7B5BE813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tcBorders>
              <w:top w:val="double" w:sz="4" w:space="0" w:color="auto"/>
            </w:tcBorders>
            <w:shd w:val="clear" w:color="auto" w:fill="auto"/>
          </w:tcPr>
          <w:p w14:paraId="0FE31E7C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7153F02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251EFFE7" w14:textId="77777777" w:rsidR="00070235" w:rsidRPr="00757917" w:rsidRDefault="00070235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70235" w:rsidRPr="00757917" w14:paraId="60F0ADF2" w14:textId="77777777" w:rsidTr="00976CBC">
        <w:tc>
          <w:tcPr>
            <w:tcW w:w="4140" w:type="dxa"/>
          </w:tcPr>
          <w:p w14:paraId="775D0892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สั้นและดอกเบี้ยค้างรับ</w:t>
            </w:r>
          </w:p>
        </w:tc>
        <w:tc>
          <w:tcPr>
            <w:tcW w:w="1080" w:type="dxa"/>
            <w:shd w:val="clear" w:color="auto" w:fill="auto"/>
          </w:tcPr>
          <w:p w14:paraId="471ECA11" w14:textId="2DDC8A89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033ABFED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FE1A117" w14:textId="7B7597E6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1" w:type="dxa"/>
            <w:shd w:val="clear" w:color="auto" w:fill="auto"/>
          </w:tcPr>
          <w:p w14:paraId="0DEDDFD4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shd w:val="clear" w:color="auto" w:fill="auto"/>
          </w:tcPr>
          <w:p w14:paraId="79B084C7" w14:textId="1BBE84E6" w:rsidR="00070235" w:rsidRPr="00757917" w:rsidRDefault="00460DDC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="00070235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055</w:t>
            </w:r>
          </w:p>
        </w:tc>
        <w:tc>
          <w:tcPr>
            <w:tcW w:w="270" w:type="dxa"/>
            <w:shd w:val="clear" w:color="auto" w:fill="auto"/>
          </w:tcPr>
          <w:p w14:paraId="03E2D26A" w14:textId="6CB8ED30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FAED366" w14:textId="168FD85F" w:rsidR="00070235" w:rsidRPr="00757917" w:rsidRDefault="00460DDC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700</w:t>
            </w:r>
          </w:p>
        </w:tc>
      </w:tr>
      <w:tr w:rsidR="00070235" w:rsidRPr="00757917" w14:paraId="51E6F42A" w14:textId="77777777" w:rsidTr="00976CBC">
        <w:tc>
          <w:tcPr>
            <w:tcW w:w="4140" w:type="dxa"/>
          </w:tcPr>
          <w:p w14:paraId="0C4DF81B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เงินให้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และดอกเบี้ยค้างรับ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633D976" w14:textId="5E9E61E1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2E2A3971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4EA7905" w14:textId="6F50F4B0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264</w:t>
            </w:r>
          </w:p>
        </w:tc>
        <w:tc>
          <w:tcPr>
            <w:tcW w:w="271" w:type="dxa"/>
            <w:shd w:val="clear" w:color="auto" w:fill="auto"/>
          </w:tcPr>
          <w:p w14:paraId="52318DE8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89" w:type="dxa"/>
            <w:tcBorders>
              <w:bottom w:val="single" w:sz="4" w:space="0" w:color="auto"/>
            </w:tcBorders>
            <w:shd w:val="clear" w:color="auto" w:fill="auto"/>
          </w:tcPr>
          <w:p w14:paraId="521DD5FF" w14:textId="1D38B975" w:rsidR="00070235" w:rsidRPr="00757917" w:rsidRDefault="00460DDC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070235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020</w:t>
            </w:r>
          </w:p>
        </w:tc>
        <w:tc>
          <w:tcPr>
            <w:tcW w:w="270" w:type="dxa"/>
            <w:shd w:val="clear" w:color="auto" w:fill="auto"/>
          </w:tcPr>
          <w:p w14:paraId="5DA773DF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7C1522DA" w14:textId="064F97ED" w:rsidR="00070235" w:rsidRPr="00757917" w:rsidRDefault="00460DDC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13</w:t>
            </w:r>
            <w:r w:rsidR="00070235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848</w:t>
            </w:r>
          </w:p>
        </w:tc>
      </w:tr>
      <w:tr w:rsidR="00070235" w:rsidRPr="00757917" w14:paraId="39320836" w14:textId="77777777" w:rsidTr="00976CBC">
        <w:trPr>
          <w:trHeight w:val="442"/>
        </w:trPr>
        <w:tc>
          <w:tcPr>
            <w:tcW w:w="4140" w:type="dxa"/>
          </w:tcPr>
          <w:p w14:paraId="2431C98C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50DD4FB" w14:textId="01BE3A9E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85</w:t>
            </w:r>
          </w:p>
        </w:tc>
        <w:tc>
          <w:tcPr>
            <w:tcW w:w="270" w:type="dxa"/>
            <w:shd w:val="clear" w:color="auto" w:fill="auto"/>
          </w:tcPr>
          <w:p w14:paraId="1EB061D9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FA6924D" w14:textId="06879372" w:rsidR="00070235" w:rsidRPr="00757917" w:rsidRDefault="00460DDC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</w:tabs>
              <w:ind w:left="-90" w:right="72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270</w:t>
            </w:r>
          </w:p>
        </w:tc>
        <w:tc>
          <w:tcPr>
            <w:tcW w:w="271" w:type="dxa"/>
            <w:shd w:val="clear" w:color="auto" w:fill="auto"/>
          </w:tcPr>
          <w:p w14:paraId="64479752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850EAA" w14:textId="462E498D" w:rsidR="00070235" w:rsidRPr="00757917" w:rsidRDefault="00460DDC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  <w:r w:rsidR="00070235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075</w:t>
            </w:r>
          </w:p>
        </w:tc>
        <w:tc>
          <w:tcPr>
            <w:tcW w:w="270" w:type="dxa"/>
            <w:shd w:val="clear" w:color="auto" w:fill="auto"/>
          </w:tcPr>
          <w:p w14:paraId="70905C7B" w14:textId="77777777" w:rsidR="00070235" w:rsidRPr="00757917" w:rsidRDefault="00070235" w:rsidP="0007023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D38DAE2" w14:textId="702C6B91" w:rsidR="00070235" w:rsidRPr="00757917" w:rsidRDefault="00460DDC" w:rsidP="008234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ind w:left="-108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  <w:r w:rsidR="00070235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548</w:t>
            </w:r>
          </w:p>
        </w:tc>
      </w:tr>
    </w:tbl>
    <w:p w14:paraId="1AC7FA92" w14:textId="1E78EF4B" w:rsidR="002F4BA2" w:rsidRPr="00757917" w:rsidRDefault="002F4BA2">
      <w:pPr>
        <w:rPr>
          <w:rFonts w:asciiTheme="majorBidi" w:hAnsiTheme="majorBidi" w:cstheme="majorBidi"/>
          <w:sz w:val="30"/>
          <w:szCs w:val="30"/>
        </w:rPr>
      </w:pPr>
    </w:p>
    <w:p w14:paraId="2080CCCA" w14:textId="77777777" w:rsidR="00BC53AA" w:rsidRPr="00757917" w:rsidRDefault="00BC53AA">
      <w:pPr>
        <w:rPr>
          <w:rFonts w:asciiTheme="majorBidi" w:hAnsiTheme="majorBidi" w:cstheme="majorBidi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0"/>
        <w:gridCol w:w="1080"/>
        <w:gridCol w:w="270"/>
        <w:gridCol w:w="1098"/>
        <w:gridCol w:w="270"/>
        <w:gridCol w:w="990"/>
        <w:gridCol w:w="270"/>
        <w:gridCol w:w="972"/>
      </w:tblGrid>
      <w:tr w:rsidR="007D378E" w:rsidRPr="00757917" w14:paraId="2A5445A3" w14:textId="77777777" w:rsidTr="0029073C">
        <w:tc>
          <w:tcPr>
            <w:tcW w:w="4140" w:type="dxa"/>
          </w:tcPr>
          <w:p w14:paraId="34DE1BD9" w14:textId="17B8D496" w:rsidR="007D378E" w:rsidRPr="00757917" w:rsidRDefault="007D378E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60" w:right="-97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448" w:type="dxa"/>
            <w:gridSpan w:val="3"/>
          </w:tcPr>
          <w:p w14:paraId="47DF2FC5" w14:textId="77777777" w:rsidR="007D378E" w:rsidRPr="00757917" w:rsidRDefault="007D378E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31" w:right="-9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8386D89" w14:textId="77777777" w:rsidR="007D378E" w:rsidRPr="00757917" w:rsidRDefault="007D378E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60" w:right="-97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232" w:type="dxa"/>
            <w:gridSpan w:val="3"/>
          </w:tcPr>
          <w:p w14:paraId="07CEF9DD" w14:textId="77777777" w:rsidR="007D378E" w:rsidRPr="00757917" w:rsidRDefault="007D378E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3" w:right="-97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7D378E" w:rsidRPr="00757917" w14:paraId="0F9871FA" w14:textId="77777777" w:rsidTr="0029073C">
        <w:tc>
          <w:tcPr>
            <w:tcW w:w="4140" w:type="dxa"/>
          </w:tcPr>
          <w:p w14:paraId="7E005A73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6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6E9ADE9E" w14:textId="04B02925" w:rsidR="007D378E" w:rsidRPr="00757917" w:rsidRDefault="00460DDC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1" w:right="-9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</w:rPr>
              <w:t>2564</w:t>
            </w:r>
          </w:p>
        </w:tc>
        <w:tc>
          <w:tcPr>
            <w:tcW w:w="270" w:type="dxa"/>
          </w:tcPr>
          <w:p w14:paraId="465B4284" w14:textId="77777777" w:rsidR="007D378E" w:rsidRPr="00757917" w:rsidRDefault="007D378E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360" w:right="-131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98" w:type="dxa"/>
            <w:shd w:val="clear" w:color="auto" w:fill="auto"/>
            <w:vAlign w:val="center"/>
          </w:tcPr>
          <w:p w14:paraId="3613AA2E" w14:textId="7AEFD0A6" w:rsidR="007D378E" w:rsidRPr="00757917" w:rsidRDefault="00460DD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</w:rPr>
              <w:t>2563</w:t>
            </w:r>
          </w:p>
        </w:tc>
        <w:tc>
          <w:tcPr>
            <w:tcW w:w="270" w:type="dxa"/>
          </w:tcPr>
          <w:p w14:paraId="2B747397" w14:textId="77777777" w:rsidR="007D378E" w:rsidRPr="00757917" w:rsidRDefault="007D378E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360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2D832945" w14:textId="5B2DAF43" w:rsidR="007D378E" w:rsidRPr="00757917" w:rsidRDefault="00460DDC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7" w:right="-9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</w:rPr>
              <w:t>2564</w:t>
            </w:r>
          </w:p>
        </w:tc>
        <w:tc>
          <w:tcPr>
            <w:tcW w:w="270" w:type="dxa"/>
          </w:tcPr>
          <w:p w14:paraId="1BD30580" w14:textId="77777777" w:rsidR="007D378E" w:rsidRPr="00757917" w:rsidRDefault="007D378E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360" w:right="-131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972" w:type="dxa"/>
            <w:vAlign w:val="center"/>
          </w:tcPr>
          <w:p w14:paraId="0986B347" w14:textId="3ECE9D86" w:rsidR="007D378E" w:rsidRPr="00757917" w:rsidRDefault="00460DDC" w:rsidP="00DA3B66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284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20" w:right="-9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</w:rPr>
              <w:t>2563</w:t>
            </w:r>
          </w:p>
        </w:tc>
      </w:tr>
      <w:tr w:rsidR="007D378E" w:rsidRPr="00757917" w14:paraId="00126048" w14:textId="77777777" w:rsidTr="0029073C">
        <w:tc>
          <w:tcPr>
            <w:tcW w:w="4140" w:type="dxa"/>
          </w:tcPr>
          <w:p w14:paraId="66594CB9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36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50" w:type="dxa"/>
            <w:gridSpan w:val="7"/>
          </w:tcPr>
          <w:p w14:paraId="0AE14B4C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left="360" w:right="-131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  <w:cs/>
              </w:rPr>
              <w:t>(ล้านบาท)</w:t>
            </w:r>
          </w:p>
        </w:tc>
      </w:tr>
      <w:tr w:rsidR="002F4BA2" w:rsidRPr="00757917" w14:paraId="003018E3" w14:textId="77777777" w:rsidTr="0029073C">
        <w:trPr>
          <w:trHeight w:val="847"/>
        </w:trPr>
        <w:tc>
          <w:tcPr>
            <w:tcW w:w="4140" w:type="dxa"/>
          </w:tcPr>
          <w:p w14:paraId="6C0AD446" w14:textId="77777777" w:rsidR="009524AE" w:rsidRPr="00757917" w:rsidRDefault="009524AE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กลับรายการ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312B93" w:rsidRPr="00757917">
              <w:rPr>
                <w:rFonts w:ascii="Angsana New" w:hAnsi="Angsana New" w:hint="cs"/>
                <w:sz w:val="30"/>
                <w:szCs w:val="30"/>
                <w:cs/>
              </w:rPr>
              <w:t>ผล</w:t>
            </w:r>
            <w:r w:rsidR="00312B93" w:rsidRPr="00757917">
              <w:rPr>
                <w:rFonts w:ascii="Angsana New" w:hAnsi="Angsana New"/>
                <w:sz w:val="30"/>
                <w:szCs w:val="30"/>
                <w:cs/>
              </w:rPr>
              <w:t>ขาดทุน</w:t>
            </w:r>
            <w:r w:rsidR="00312B93" w:rsidRPr="00757917">
              <w:rPr>
                <w:rFonts w:ascii="Angsana New" w:hAnsi="Angsana New" w:hint="cs"/>
                <w:sz w:val="30"/>
                <w:szCs w:val="30"/>
                <w:cs/>
              </w:rPr>
              <w:t>ด้านเครดิต</w:t>
            </w:r>
          </w:p>
          <w:p w14:paraId="2A19DAEB" w14:textId="083D323C" w:rsidR="009524AE" w:rsidRPr="00757917" w:rsidRDefault="009524AE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="00312B93" w:rsidRPr="00757917">
              <w:rPr>
                <w:rFonts w:ascii="Angsana New" w:hAnsi="Angsana New" w:hint="cs"/>
                <w:sz w:val="30"/>
                <w:szCs w:val="30"/>
                <w:cs/>
              </w:rPr>
              <w:t>ที่คาดว่าจะเกิดขึ้น</w:t>
            </w:r>
            <w:r w:rsidRPr="007579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</w:t>
            </w:r>
            <w:r w:rsidR="00312B93"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="00460DDC" w:rsidRPr="00757917">
              <w:rPr>
                <w:rFonts w:ascii="Angsana New" w:hAnsi="Angsana New"/>
                <w:i/>
                <w:iCs/>
                <w:sz w:val="30"/>
                <w:szCs w:val="30"/>
              </w:rPr>
              <w:t>2563</w:t>
            </w:r>
            <w:r w:rsidR="00312B93" w:rsidRPr="00757917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: </w:t>
            </w:r>
            <w:r w:rsidR="00312B93"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หนี้สูญและหนี้สงสัย</w:t>
            </w:r>
          </w:p>
          <w:p w14:paraId="1EFD722B" w14:textId="77777777" w:rsidR="009524AE" w:rsidRPr="00757917" w:rsidRDefault="009524AE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="00312B93"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จะสูญ)</w:t>
            </w:r>
            <w:r w:rsidR="00312B93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312B93"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สำหรับปี</w:t>
            </w:r>
            <w:r w:rsidR="00312B93" w:rsidRPr="00757917">
              <w:rPr>
                <w:rFonts w:ascii="Angsana New" w:hAnsi="Angsana New" w:hint="cs"/>
                <w:sz w:val="30"/>
                <w:szCs w:val="30"/>
                <w:cs/>
              </w:rPr>
              <w:t>ของเงินให้กู้ยืมและดอกเบี้ย</w:t>
            </w:r>
          </w:p>
          <w:p w14:paraId="5C044A13" w14:textId="377EA25C" w:rsidR="002F4BA2" w:rsidRPr="00757917" w:rsidRDefault="009524AE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pacing w:val="-1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   </w:t>
            </w:r>
            <w:r w:rsidR="00312B93" w:rsidRPr="00757917">
              <w:rPr>
                <w:rFonts w:ascii="Angsana New" w:hAnsi="Angsana New" w:hint="cs"/>
                <w:sz w:val="30"/>
                <w:szCs w:val="30"/>
                <w:cs/>
              </w:rPr>
              <w:t>ค้างรับแก่กิจการที่เกี่ยวข้องกัน</w:t>
            </w:r>
          </w:p>
        </w:tc>
        <w:tc>
          <w:tcPr>
            <w:tcW w:w="1080" w:type="dxa"/>
            <w:tcBorders>
              <w:bottom w:val="double" w:sz="4" w:space="0" w:color="auto"/>
            </w:tcBorders>
          </w:tcPr>
          <w:p w14:paraId="173BC9AE" w14:textId="77777777" w:rsidR="002F4BA2" w:rsidRPr="00757917" w:rsidRDefault="002F4BA2" w:rsidP="002F4B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352C0F7" w14:textId="77777777" w:rsidR="009524AE" w:rsidRPr="00757917" w:rsidRDefault="009524AE" w:rsidP="002F4B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60FB7E71" w14:textId="77777777" w:rsidR="009524AE" w:rsidRPr="00757917" w:rsidRDefault="009524AE" w:rsidP="002F4B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B9AA348" w14:textId="06476FF3" w:rsidR="009524AE" w:rsidRPr="00757917" w:rsidRDefault="009524AE" w:rsidP="000C609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F40B43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38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676C33E" w14:textId="77777777" w:rsidR="002F4BA2" w:rsidRPr="00757917" w:rsidRDefault="002F4BA2" w:rsidP="002F4BA2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360" w:right="-13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double" w:sz="4" w:space="0" w:color="auto"/>
            </w:tcBorders>
          </w:tcPr>
          <w:p w14:paraId="7DDA6371" w14:textId="77777777" w:rsidR="002F4BA2" w:rsidRPr="00757917" w:rsidRDefault="002F4BA2" w:rsidP="002F4BA2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360" w:right="77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478C40A3" w14:textId="77777777" w:rsidR="0061196D" w:rsidRPr="00757917" w:rsidRDefault="0061196D" w:rsidP="002F4B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7A847E9B" w14:textId="77777777" w:rsidR="0061196D" w:rsidRPr="00757917" w:rsidRDefault="0061196D" w:rsidP="002F4BA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5AE4A2BF" w14:textId="61972836" w:rsidR="002F4BA2" w:rsidRPr="00757917" w:rsidRDefault="00460DDC" w:rsidP="000C609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10446A4F" w14:textId="77777777" w:rsidR="002F4BA2" w:rsidRPr="00757917" w:rsidRDefault="002F4BA2" w:rsidP="002F4BA2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360" w:right="-131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53BAB25F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5B90E32B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26" w:right="-43" w:hanging="326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  <w:p w14:paraId="08C40D39" w14:textId="77777777" w:rsidR="0061196D" w:rsidRPr="00757917" w:rsidRDefault="0061196D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26" w:right="-43" w:hanging="326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BAF01E9" w14:textId="0744DD92" w:rsidR="0061196D" w:rsidRPr="00757917" w:rsidRDefault="009524AE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326" w:right="-43" w:hanging="326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3E91DBC" w14:textId="77777777" w:rsidR="002F4BA2" w:rsidRPr="00757917" w:rsidRDefault="002F4BA2" w:rsidP="002F4BA2">
            <w:pPr>
              <w:pStyle w:val="ListBullet"/>
              <w:numPr>
                <w:ilvl w:val="0"/>
                <w:numId w:val="0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  <w:tab w:val="left" w:pos="720"/>
              </w:tabs>
              <w:ind w:left="540" w:right="-43" w:hanging="54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72" w:type="dxa"/>
            <w:tcBorders>
              <w:bottom w:val="double" w:sz="4" w:space="0" w:color="auto"/>
            </w:tcBorders>
          </w:tcPr>
          <w:p w14:paraId="5126AA2F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6B167CCA" w14:textId="77777777" w:rsidR="0061196D" w:rsidRPr="00757917" w:rsidRDefault="0061196D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497" w:right="-43" w:hanging="5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13928FC3" w14:textId="77777777" w:rsidR="0061196D" w:rsidRPr="00757917" w:rsidRDefault="0061196D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497" w:right="-43" w:hanging="5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535BB4B3" w14:textId="58BE320A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497" w:right="-43" w:hanging="54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-</w:t>
            </w:r>
          </w:p>
        </w:tc>
      </w:tr>
    </w:tbl>
    <w:p w14:paraId="5037787B" w14:textId="77777777" w:rsidR="007D378E" w:rsidRPr="00757917" w:rsidRDefault="007D378E" w:rsidP="007D37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right="18"/>
        <w:jc w:val="thaiDistribute"/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40"/>
        <w:gridCol w:w="1080"/>
        <w:gridCol w:w="270"/>
        <w:gridCol w:w="1080"/>
        <w:gridCol w:w="270"/>
        <w:gridCol w:w="990"/>
        <w:gridCol w:w="270"/>
        <w:gridCol w:w="990"/>
      </w:tblGrid>
      <w:tr w:rsidR="007D378E" w:rsidRPr="00757917" w14:paraId="42BDEF46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7B15F37A" w14:textId="38115939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สินทรัพย์ไม่หมุนเวียนอื่น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142A9405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407D51AB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22B2DC66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D378E" w:rsidRPr="00757917" w14:paraId="4E0D419C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0B912F71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BD5C1D0" w14:textId="1DA8DC82" w:rsidR="007D378E" w:rsidRPr="00757917" w:rsidRDefault="00460DD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32793882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6F7994F0" w14:textId="590E4AA0" w:rsidR="007D378E" w:rsidRPr="00757917" w:rsidRDefault="00460DD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2653A07E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7140CB6D" w14:textId="1E489032" w:rsidR="007D378E" w:rsidRPr="00757917" w:rsidRDefault="00460DD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5DC903A4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039D8BEA" w14:textId="3ED2CB28" w:rsidR="007D378E" w:rsidRPr="00757917" w:rsidRDefault="00460DD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7D378E" w:rsidRPr="00757917" w14:paraId="55E897F4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6D9AE0F3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7"/>
            <w:shd w:val="clear" w:color="auto" w:fill="auto"/>
          </w:tcPr>
          <w:p w14:paraId="69B4BDF7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66391" w:rsidRPr="00757917" w14:paraId="5F91F573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645DFF0C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050E6E5E" w14:textId="3F2AB462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27</w:t>
            </w:r>
          </w:p>
        </w:tc>
        <w:tc>
          <w:tcPr>
            <w:tcW w:w="270" w:type="dxa"/>
            <w:shd w:val="clear" w:color="auto" w:fill="auto"/>
          </w:tcPr>
          <w:p w14:paraId="15ACBB0E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E90D6B0" w14:textId="72818085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27</w:t>
            </w:r>
          </w:p>
        </w:tc>
        <w:tc>
          <w:tcPr>
            <w:tcW w:w="270" w:type="dxa"/>
            <w:shd w:val="clear" w:color="auto" w:fill="auto"/>
          </w:tcPr>
          <w:p w14:paraId="3588E62B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FF2DD5B" w14:textId="6C259354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0322CED1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964EAD6" w14:textId="1169687E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</w:p>
        </w:tc>
      </w:tr>
      <w:tr w:rsidR="00E66391" w:rsidRPr="00757917" w14:paraId="7A8650A3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7D822839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54DFEAF" w14:textId="16144CE4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1C302950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EAD9C34" w14:textId="577CC8DC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</w:p>
        </w:tc>
        <w:tc>
          <w:tcPr>
            <w:tcW w:w="270" w:type="dxa"/>
            <w:shd w:val="clear" w:color="auto" w:fill="auto"/>
          </w:tcPr>
          <w:p w14:paraId="654E754B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0DF6A893" w14:textId="52409BF6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4AADB936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05A73419" w14:textId="4B627AD0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</w:tr>
      <w:tr w:rsidR="00E66391" w:rsidRPr="00757917" w14:paraId="79BC13DD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0DD067D7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F2C68DE" w14:textId="348591AE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</w:p>
        </w:tc>
        <w:tc>
          <w:tcPr>
            <w:tcW w:w="270" w:type="dxa"/>
            <w:shd w:val="clear" w:color="auto" w:fill="auto"/>
          </w:tcPr>
          <w:p w14:paraId="35BFC43F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8D87630" w14:textId="51113887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41</w:t>
            </w:r>
          </w:p>
        </w:tc>
        <w:tc>
          <w:tcPr>
            <w:tcW w:w="270" w:type="dxa"/>
            <w:shd w:val="clear" w:color="auto" w:fill="auto"/>
          </w:tcPr>
          <w:p w14:paraId="433AC5FC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0CA3761" w14:textId="71815138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10</w:t>
            </w:r>
          </w:p>
        </w:tc>
        <w:tc>
          <w:tcPr>
            <w:tcW w:w="270" w:type="dxa"/>
            <w:shd w:val="clear" w:color="auto" w:fill="auto"/>
          </w:tcPr>
          <w:p w14:paraId="28BB4E1F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B0B27C" w14:textId="3E2F0FC8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19</w:t>
            </w:r>
          </w:p>
        </w:tc>
      </w:tr>
    </w:tbl>
    <w:p w14:paraId="3F52F6CD" w14:textId="77777777" w:rsidR="007D378E" w:rsidRPr="00757917" w:rsidRDefault="007D378E" w:rsidP="007D378E">
      <w:pPr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40"/>
        <w:gridCol w:w="1080"/>
        <w:gridCol w:w="270"/>
        <w:gridCol w:w="1080"/>
        <w:gridCol w:w="270"/>
        <w:gridCol w:w="990"/>
        <w:gridCol w:w="270"/>
        <w:gridCol w:w="990"/>
      </w:tblGrid>
      <w:tr w:rsidR="007D378E" w:rsidRPr="00757917" w14:paraId="621B2716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6CD2F781" w14:textId="56B4A854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746DF251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38F60157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509E4072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F4BA2" w:rsidRPr="00757917" w14:paraId="1311F4EF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46B75062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01938DD5" w14:textId="26B15A2F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14B4C9C5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6AD568B" w14:textId="593BBFFA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72DDFEE1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4987E105" w14:textId="21222D1A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7CD04A37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5DBC122B" w14:textId="3DB54447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7D378E" w:rsidRPr="00757917" w14:paraId="05C02C12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32EE2B39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7"/>
            <w:shd w:val="clear" w:color="auto" w:fill="auto"/>
          </w:tcPr>
          <w:p w14:paraId="75FCFE99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66391" w:rsidRPr="00757917" w14:paraId="36575DA7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38676503" w14:textId="2BF37001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="0013284A" w:rsidRPr="00757917">
              <w:rPr>
                <w:rFonts w:ascii="Angsana New" w:hAnsi="Angsana New" w:hint="cs"/>
                <w:sz w:val="30"/>
                <w:szCs w:val="30"/>
                <w:cs/>
              </w:rPr>
              <w:t>ย่อย</w:t>
            </w:r>
          </w:p>
        </w:tc>
        <w:tc>
          <w:tcPr>
            <w:tcW w:w="1080" w:type="dxa"/>
            <w:shd w:val="clear" w:color="auto" w:fill="auto"/>
          </w:tcPr>
          <w:p w14:paraId="719AFFF3" w14:textId="1EAC6002" w:rsidR="00E66391" w:rsidRPr="00757917" w:rsidRDefault="0013284A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25A01A4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1FDCDDD" w14:textId="284C4A7F" w:rsidR="00E66391" w:rsidRPr="00757917" w:rsidRDefault="00E66391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0CF7697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20580DB" w14:textId="0373EC60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082D3119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8C12FE6" w14:textId="22EA7EA3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66391" w:rsidRPr="00757917" w14:paraId="1ED84694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50B09400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12AB704" w14:textId="3C9D1B7A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7EBBE752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9A630F3" w14:textId="50F0E25D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47B08D01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B1E3814" w14:textId="55EBFFF9" w:rsidR="00E66391" w:rsidRPr="00757917" w:rsidRDefault="0013284A" w:rsidP="001328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15A3381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6C76A657" w14:textId="74832263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E66391" w:rsidRPr="00757917" w14:paraId="44287422" w14:textId="77777777" w:rsidTr="0029073C">
        <w:trPr>
          <w:tblHeader/>
        </w:trPr>
        <w:tc>
          <w:tcPr>
            <w:tcW w:w="4140" w:type="dxa"/>
            <w:shd w:val="clear" w:color="auto" w:fill="auto"/>
          </w:tcPr>
          <w:p w14:paraId="6A184FB0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1B60E6B" w14:textId="4C75920D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005405E7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731907" w14:textId="71F5E8AC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0493FE89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C98793A" w14:textId="55AF984F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406F8D66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90480A" w14:textId="3C4932B8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</w:tr>
    </w:tbl>
    <w:p w14:paraId="5EFC27A6" w14:textId="77777777" w:rsidR="007D378E" w:rsidRPr="00757917" w:rsidRDefault="007D378E" w:rsidP="007D378E">
      <w:pPr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40"/>
        <w:gridCol w:w="1080"/>
        <w:gridCol w:w="270"/>
        <w:gridCol w:w="1080"/>
        <w:gridCol w:w="270"/>
        <w:gridCol w:w="990"/>
        <w:gridCol w:w="270"/>
        <w:gridCol w:w="990"/>
      </w:tblGrid>
      <w:tr w:rsidR="007D378E" w:rsidRPr="00757917" w14:paraId="58696191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0A89E958" w14:textId="07143E82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sz w:val="30"/>
                <w:szCs w:val="30"/>
                <w:cs/>
              </w:rPr>
              <w:br w:type="page"/>
            </w:r>
            <w:r w:rsidRPr="00757917">
              <w:rPr>
                <w:sz w:val="30"/>
                <w:szCs w:val="30"/>
                <w:cs/>
              </w:rPr>
              <w:br w:type="page"/>
            </w:r>
            <w:r w:rsidRPr="00757917">
              <w:rPr>
                <w:sz w:val="30"/>
                <w:szCs w:val="30"/>
                <w:cs/>
              </w:rPr>
              <w:br w:type="page"/>
            </w:r>
            <w:r w:rsidRPr="00757917">
              <w:rPr>
                <w:sz w:val="30"/>
                <w:szCs w:val="30"/>
                <w:cs/>
              </w:rPr>
              <w:br w:type="page"/>
            </w:r>
            <w:r w:rsidRPr="00757917">
              <w:rPr>
                <w:sz w:val="30"/>
                <w:szCs w:val="30"/>
                <w:cs/>
              </w:rPr>
              <w:br w:type="page"/>
            </w:r>
            <w:r w:rsidRPr="00757917">
              <w:rPr>
                <w:sz w:val="30"/>
                <w:szCs w:val="30"/>
                <w:cs/>
              </w:rPr>
              <w:br w:type="page"/>
            </w:r>
            <w:r w:rsidRPr="00757917">
              <w:rPr>
                <w:sz w:val="30"/>
                <w:szCs w:val="30"/>
                <w:cs/>
              </w:rPr>
              <w:br w:type="page"/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67C986DE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3947F1CD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181428AE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F4BA2" w:rsidRPr="00757917" w14:paraId="3075F24F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5DD0E705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323B8182" w14:textId="73DE4D35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2FE43823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614A5D5F" w14:textId="17B869B4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7CECEA5D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27E7DE5C" w14:textId="7A660CAF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054A2A8B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094ED60A" w14:textId="30F2986C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7D378E" w:rsidRPr="00757917" w14:paraId="2BB1D465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37DD8EC6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7"/>
            <w:shd w:val="clear" w:color="auto" w:fill="auto"/>
          </w:tcPr>
          <w:p w14:paraId="49BB261C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66391" w:rsidRPr="00757917" w14:paraId="2ADAD962" w14:textId="77777777" w:rsidTr="76CD8F1D">
        <w:trPr>
          <w:trHeight w:val="137"/>
          <w:tblHeader/>
        </w:trPr>
        <w:tc>
          <w:tcPr>
            <w:tcW w:w="4140" w:type="dxa"/>
            <w:shd w:val="clear" w:color="auto" w:fill="auto"/>
          </w:tcPr>
          <w:p w14:paraId="723D7021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3A039FDF" w14:textId="375D27D1" w:rsidR="00E66391" w:rsidRPr="00757917" w:rsidRDefault="0013284A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818FE8F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1EA97E8" w14:textId="4DDE61A9" w:rsidR="00E66391" w:rsidRPr="00757917" w:rsidRDefault="00E66391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FD25E99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483D9B8" w14:textId="56E82503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21441BEC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CEFE96D" w14:textId="1003784D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66391" w:rsidRPr="00757917" w14:paraId="2C955235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28D255D3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shd w:val="clear" w:color="auto" w:fill="auto"/>
          </w:tcPr>
          <w:p w14:paraId="28335599" w14:textId="10FE5A79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54678F2B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3EC547E" w14:textId="4FE7558E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270" w:type="dxa"/>
            <w:shd w:val="clear" w:color="auto" w:fill="auto"/>
          </w:tcPr>
          <w:p w14:paraId="3C722085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1565162" w14:textId="37E250B8" w:rsidR="00E66391" w:rsidRPr="00757917" w:rsidRDefault="0013284A" w:rsidP="001328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77CBF84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7CC1D85" w14:textId="2C6D3C70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E66391" w:rsidRPr="00757917" w14:paraId="202EB68D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777F7B64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080" w:type="dxa"/>
            <w:shd w:val="clear" w:color="auto" w:fill="auto"/>
          </w:tcPr>
          <w:p w14:paraId="70AD97BF" w14:textId="53E5F6C2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4EA3744B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6FB14F77" w14:textId="32280428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270" w:type="dxa"/>
            <w:shd w:val="clear" w:color="auto" w:fill="auto"/>
          </w:tcPr>
          <w:p w14:paraId="0042697E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ED5B190" w14:textId="20F65CC9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370989ED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3FD1C2E" w14:textId="3D7C1111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</w:tr>
      <w:tr w:rsidR="00E66391" w:rsidRPr="00757917" w14:paraId="6D430154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3B1E0EA6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B24BE77" w14:textId="4961A37F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44</w:t>
            </w:r>
          </w:p>
        </w:tc>
        <w:tc>
          <w:tcPr>
            <w:tcW w:w="270" w:type="dxa"/>
            <w:shd w:val="clear" w:color="auto" w:fill="auto"/>
          </w:tcPr>
          <w:p w14:paraId="1BAB8BA3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1F18ACBB" w14:textId="58152A0D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73</w:t>
            </w:r>
          </w:p>
        </w:tc>
        <w:tc>
          <w:tcPr>
            <w:tcW w:w="270" w:type="dxa"/>
            <w:shd w:val="clear" w:color="auto" w:fill="auto"/>
          </w:tcPr>
          <w:p w14:paraId="10A74479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7BFA94D2" w14:textId="0B24524D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</w:t>
            </w:r>
          </w:p>
        </w:tc>
        <w:tc>
          <w:tcPr>
            <w:tcW w:w="270" w:type="dxa"/>
            <w:shd w:val="clear" w:color="auto" w:fill="auto"/>
          </w:tcPr>
          <w:p w14:paraId="572C2556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3A1478E" w14:textId="23D31C29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56</w:t>
            </w:r>
          </w:p>
        </w:tc>
      </w:tr>
      <w:tr w:rsidR="00E66391" w:rsidRPr="00757917" w14:paraId="517D6D5A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3E96DF30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CFD0F07" w14:textId="7908D445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54</w:t>
            </w:r>
          </w:p>
        </w:tc>
        <w:tc>
          <w:tcPr>
            <w:tcW w:w="270" w:type="dxa"/>
            <w:shd w:val="clear" w:color="auto" w:fill="auto"/>
          </w:tcPr>
          <w:p w14:paraId="53364A2C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4C85086" w14:textId="14BDC362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91</w:t>
            </w:r>
          </w:p>
        </w:tc>
        <w:tc>
          <w:tcPr>
            <w:tcW w:w="270" w:type="dxa"/>
            <w:shd w:val="clear" w:color="auto" w:fill="auto"/>
          </w:tcPr>
          <w:p w14:paraId="73C61D03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53F15B" w14:textId="4275A472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37</w:t>
            </w:r>
          </w:p>
        </w:tc>
        <w:tc>
          <w:tcPr>
            <w:tcW w:w="270" w:type="dxa"/>
            <w:shd w:val="clear" w:color="auto" w:fill="auto"/>
          </w:tcPr>
          <w:p w14:paraId="395EEDE0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9D87E99" w14:textId="64177C1F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58</w:t>
            </w:r>
          </w:p>
        </w:tc>
      </w:tr>
    </w:tbl>
    <w:p w14:paraId="1061E0F5" w14:textId="5BD4A7CC" w:rsidR="00F836FD" w:rsidRPr="00757917" w:rsidRDefault="00F836FD" w:rsidP="007D378E">
      <w:pPr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40"/>
        <w:gridCol w:w="1080"/>
        <w:gridCol w:w="270"/>
        <w:gridCol w:w="1080"/>
        <w:gridCol w:w="270"/>
        <w:gridCol w:w="990"/>
        <w:gridCol w:w="270"/>
        <w:gridCol w:w="990"/>
      </w:tblGrid>
      <w:tr w:rsidR="007D378E" w:rsidRPr="00757917" w14:paraId="4E75C26B" w14:textId="77777777" w:rsidTr="76CD8F1D">
        <w:trPr>
          <w:tblHeader/>
        </w:trPr>
        <w:tc>
          <w:tcPr>
            <w:tcW w:w="4140" w:type="dxa"/>
            <w:shd w:val="clear" w:color="auto" w:fill="auto"/>
          </w:tcPr>
          <w:p w14:paraId="4BAC002E" w14:textId="3AA39AF1" w:rsidR="007D378E" w:rsidRPr="00757917" w:rsidRDefault="00D37591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ประมาณการหนี้สินหมุนเวียนอื่น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208FBAE1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45011F3B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5717FDF0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F4BA2" w:rsidRPr="00757917" w14:paraId="2D659EB6" w14:textId="77777777" w:rsidTr="76CD8F1D">
        <w:tc>
          <w:tcPr>
            <w:tcW w:w="4140" w:type="dxa"/>
            <w:shd w:val="clear" w:color="auto" w:fill="auto"/>
          </w:tcPr>
          <w:p w14:paraId="16B061BC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07A21B21" w14:textId="22BA6546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70F76C72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5F0838BD" w14:textId="21EAF8D5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59759715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0F31D41A" w14:textId="3E152E17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05A2AA43" w14:textId="77777777" w:rsidR="002F4BA2" w:rsidRPr="00757917" w:rsidRDefault="002F4BA2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4C6A8463" w14:textId="0F6343E4" w:rsidR="002F4BA2" w:rsidRPr="00757917" w:rsidRDefault="00460DDC" w:rsidP="002F4B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7D378E" w:rsidRPr="00757917" w14:paraId="6BA710D5" w14:textId="77777777" w:rsidTr="76CD8F1D">
        <w:tc>
          <w:tcPr>
            <w:tcW w:w="4140" w:type="dxa"/>
            <w:shd w:val="clear" w:color="auto" w:fill="auto"/>
          </w:tcPr>
          <w:p w14:paraId="2E86704E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7"/>
            <w:shd w:val="clear" w:color="auto" w:fill="auto"/>
          </w:tcPr>
          <w:p w14:paraId="768F1F0C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66391" w:rsidRPr="00757917" w14:paraId="1ECF2E2E" w14:textId="77777777" w:rsidTr="76CD8F1D">
        <w:trPr>
          <w:trHeight w:val="343"/>
        </w:trPr>
        <w:tc>
          <w:tcPr>
            <w:tcW w:w="4140" w:type="dxa"/>
            <w:shd w:val="clear" w:color="auto" w:fill="auto"/>
          </w:tcPr>
          <w:p w14:paraId="033DB6CA" w14:textId="77777777" w:rsidR="00E66391" w:rsidRPr="00757917" w:rsidRDefault="3793C22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719A1D26" w14:textId="7EF97FCC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405D3CBC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53EFC180" w14:textId="16889817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80</w:t>
            </w:r>
          </w:p>
        </w:tc>
        <w:tc>
          <w:tcPr>
            <w:tcW w:w="270" w:type="dxa"/>
            <w:shd w:val="clear" w:color="auto" w:fill="auto"/>
          </w:tcPr>
          <w:p w14:paraId="2FDF3719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21518DA1" w14:textId="7E39CF48" w:rsidR="00E66391" w:rsidRPr="00757917" w:rsidRDefault="0013284A" w:rsidP="000457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0B32145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</w:tcPr>
          <w:p w14:paraId="03102E5C" w14:textId="6CE8D7CE" w:rsidR="00E66391" w:rsidRPr="00757917" w:rsidRDefault="00460DDC" w:rsidP="001D220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after="0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</w:p>
        </w:tc>
      </w:tr>
    </w:tbl>
    <w:p w14:paraId="0D2B5B61" w14:textId="70493B54" w:rsidR="007D378E" w:rsidRPr="00757917" w:rsidRDefault="007D378E" w:rsidP="007D378E">
      <w:pPr>
        <w:rPr>
          <w:rFonts w:ascii="Angsana New" w:hAnsi="Angsana New"/>
          <w:sz w:val="30"/>
          <w:szCs w:val="30"/>
        </w:rPr>
      </w:pPr>
    </w:p>
    <w:tbl>
      <w:tblPr>
        <w:tblW w:w="909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3"/>
        <w:gridCol w:w="1169"/>
        <w:gridCol w:w="245"/>
        <w:gridCol w:w="1015"/>
        <w:gridCol w:w="284"/>
        <w:gridCol w:w="976"/>
        <w:gridCol w:w="338"/>
        <w:gridCol w:w="922"/>
      </w:tblGrid>
      <w:tr w:rsidR="00D5384E" w:rsidRPr="00757917" w14:paraId="3350F3BD" w14:textId="77777777" w:rsidTr="00C05874">
        <w:trPr>
          <w:tblHeader/>
        </w:trPr>
        <w:tc>
          <w:tcPr>
            <w:tcW w:w="2278" w:type="pct"/>
          </w:tcPr>
          <w:p w14:paraId="024214A0" w14:textId="5A8C76CE" w:rsidR="00D5384E" w:rsidRPr="00757917" w:rsidRDefault="00D5384E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หนี้สินหมุนเวียนอื่น</w:t>
            </w:r>
          </w:p>
        </w:tc>
        <w:tc>
          <w:tcPr>
            <w:tcW w:w="1336" w:type="pct"/>
            <w:gridSpan w:val="3"/>
          </w:tcPr>
          <w:p w14:paraId="3C1DDCD9" w14:textId="77777777" w:rsidR="00D5384E" w:rsidRPr="00757917" w:rsidRDefault="00D5384E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6" w:type="pct"/>
          </w:tcPr>
          <w:p w14:paraId="60AE3671" w14:textId="77777777" w:rsidR="00D5384E" w:rsidRPr="00757917" w:rsidRDefault="00D5384E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30" w:type="pct"/>
            <w:gridSpan w:val="3"/>
          </w:tcPr>
          <w:p w14:paraId="166B7414" w14:textId="77777777" w:rsidR="00D5384E" w:rsidRPr="00757917" w:rsidRDefault="00D5384E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D5384E" w:rsidRPr="00757917" w14:paraId="506E5E57" w14:textId="77777777" w:rsidTr="00C05874">
        <w:trPr>
          <w:trHeight w:val="344"/>
          <w:tblHeader/>
        </w:trPr>
        <w:tc>
          <w:tcPr>
            <w:tcW w:w="2278" w:type="pct"/>
          </w:tcPr>
          <w:p w14:paraId="43A376A5" w14:textId="77777777" w:rsidR="00D5384E" w:rsidRPr="00757917" w:rsidRDefault="00D5384E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3" w:type="pct"/>
          </w:tcPr>
          <w:p w14:paraId="710B81BD" w14:textId="4ABEBFE7" w:rsidR="00D5384E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35" w:type="pct"/>
          </w:tcPr>
          <w:p w14:paraId="617D1BC8" w14:textId="77777777" w:rsidR="00D5384E" w:rsidRPr="00757917" w:rsidRDefault="00D5384E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58" w:type="pct"/>
          </w:tcPr>
          <w:p w14:paraId="179FA5B2" w14:textId="0D3A7ABC" w:rsidR="00D5384E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  <w:tc>
          <w:tcPr>
            <w:tcW w:w="156" w:type="pct"/>
          </w:tcPr>
          <w:p w14:paraId="62A44F91" w14:textId="77777777" w:rsidR="00D5384E" w:rsidRPr="00757917" w:rsidRDefault="00D5384E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37" w:type="pct"/>
          </w:tcPr>
          <w:p w14:paraId="548D4677" w14:textId="20557C61" w:rsidR="00D5384E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2564</w:t>
            </w:r>
          </w:p>
        </w:tc>
        <w:tc>
          <w:tcPr>
            <w:tcW w:w="186" w:type="pct"/>
          </w:tcPr>
          <w:p w14:paraId="4AD5266F" w14:textId="77777777" w:rsidR="00D5384E" w:rsidRPr="00757917" w:rsidRDefault="00D5384E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07" w:type="pct"/>
          </w:tcPr>
          <w:p w14:paraId="6E305D0B" w14:textId="039C5AC7" w:rsidR="00D5384E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</w:tr>
      <w:tr w:rsidR="00D5384E" w:rsidRPr="00757917" w14:paraId="30B895C2" w14:textId="77777777" w:rsidTr="00C05874">
        <w:trPr>
          <w:tblHeader/>
        </w:trPr>
        <w:tc>
          <w:tcPr>
            <w:tcW w:w="2278" w:type="pct"/>
          </w:tcPr>
          <w:p w14:paraId="35260673" w14:textId="77777777" w:rsidR="00D5384E" w:rsidRPr="00757917" w:rsidRDefault="00D5384E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22" w:type="pct"/>
            <w:gridSpan w:val="7"/>
          </w:tcPr>
          <w:p w14:paraId="0ED23143" w14:textId="77777777" w:rsidR="00D5384E" w:rsidRPr="00757917" w:rsidRDefault="00D5384E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D5384E" w:rsidRPr="00757917" w14:paraId="1ABBD237" w14:textId="77777777" w:rsidTr="00C05874">
        <w:tc>
          <w:tcPr>
            <w:tcW w:w="2278" w:type="pct"/>
          </w:tcPr>
          <w:p w14:paraId="3455F2B8" w14:textId="77777777" w:rsidR="00D5384E" w:rsidRPr="00757917" w:rsidRDefault="00D5384E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643" w:type="pct"/>
            <w:tcBorders>
              <w:bottom w:val="double" w:sz="4" w:space="0" w:color="auto"/>
            </w:tcBorders>
          </w:tcPr>
          <w:p w14:paraId="604D3C02" w14:textId="4EE0EC08" w:rsidR="00D5384E" w:rsidRPr="00757917" w:rsidRDefault="00460DDC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43</w:t>
            </w:r>
          </w:p>
        </w:tc>
        <w:tc>
          <w:tcPr>
            <w:tcW w:w="135" w:type="pct"/>
          </w:tcPr>
          <w:p w14:paraId="0E03F74A" w14:textId="77777777" w:rsidR="00D5384E" w:rsidRPr="00757917" w:rsidRDefault="00D5384E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58" w:type="pct"/>
            <w:tcBorders>
              <w:bottom w:val="double" w:sz="4" w:space="0" w:color="auto"/>
            </w:tcBorders>
            <w:shd w:val="clear" w:color="auto" w:fill="auto"/>
          </w:tcPr>
          <w:p w14:paraId="49328E33" w14:textId="27B97394" w:rsidR="00D5384E" w:rsidRPr="00757917" w:rsidRDefault="00294C31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</w:rPr>
              <w:t>3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56" w:type="pct"/>
            <w:shd w:val="clear" w:color="auto" w:fill="auto"/>
          </w:tcPr>
          <w:p w14:paraId="33861CD6" w14:textId="77777777" w:rsidR="00D5384E" w:rsidRPr="00757917" w:rsidRDefault="00D5384E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7" w:type="pct"/>
            <w:tcBorders>
              <w:bottom w:val="double" w:sz="4" w:space="0" w:color="auto"/>
            </w:tcBorders>
            <w:shd w:val="clear" w:color="auto" w:fill="auto"/>
          </w:tcPr>
          <w:p w14:paraId="3B0CFD35" w14:textId="16C14EF9" w:rsidR="00D5384E" w:rsidRPr="00757917" w:rsidRDefault="00460DDC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86" w:type="pct"/>
            <w:shd w:val="clear" w:color="auto" w:fill="auto"/>
          </w:tcPr>
          <w:p w14:paraId="7C5AAE52" w14:textId="77777777" w:rsidR="00D5384E" w:rsidRPr="00757917" w:rsidRDefault="00D5384E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7" w:type="pct"/>
            <w:tcBorders>
              <w:bottom w:val="double" w:sz="4" w:space="0" w:color="auto"/>
            </w:tcBorders>
            <w:shd w:val="clear" w:color="auto" w:fill="auto"/>
          </w:tcPr>
          <w:p w14:paraId="3DDE7859" w14:textId="30E33105" w:rsidR="00D5384E" w:rsidRPr="00757917" w:rsidRDefault="00460DDC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</w:tr>
    </w:tbl>
    <w:p w14:paraId="27F1CC94" w14:textId="77777777" w:rsidR="00D5384E" w:rsidRPr="00757917" w:rsidRDefault="00D5384E" w:rsidP="007D378E">
      <w:pPr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0"/>
        <w:gridCol w:w="1080"/>
        <w:gridCol w:w="270"/>
        <w:gridCol w:w="1080"/>
        <w:gridCol w:w="270"/>
        <w:gridCol w:w="990"/>
        <w:gridCol w:w="270"/>
        <w:gridCol w:w="990"/>
      </w:tblGrid>
      <w:tr w:rsidR="0013284A" w:rsidRPr="00757917" w14:paraId="18008868" w14:textId="77777777" w:rsidTr="00045722">
        <w:trPr>
          <w:tblHeader/>
        </w:trPr>
        <w:tc>
          <w:tcPr>
            <w:tcW w:w="4140" w:type="dxa"/>
          </w:tcPr>
          <w:p w14:paraId="581A62AD" w14:textId="43747570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sz w:val="30"/>
                <w:szCs w:val="30"/>
              </w:rPr>
              <w:br w:type="page"/>
            </w:r>
            <w:r w:rsidRPr="00757917">
              <w:rPr>
                <w:sz w:val="30"/>
                <w:szCs w:val="30"/>
              </w:rPr>
              <w:br w:type="page"/>
            </w:r>
            <w:r w:rsidRPr="00757917">
              <w:rPr>
                <w:rFonts w:hint="cs"/>
                <w:b/>
                <w:bCs/>
                <w:i/>
                <w:iCs/>
                <w:sz w:val="30"/>
                <w:szCs w:val="30"/>
                <w:cs/>
              </w:rPr>
              <w:t>เงินกู้ยืม</w:t>
            </w:r>
          </w:p>
        </w:tc>
        <w:tc>
          <w:tcPr>
            <w:tcW w:w="2430" w:type="dxa"/>
            <w:gridSpan w:val="3"/>
          </w:tcPr>
          <w:p w14:paraId="07486FFA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00FC773B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250" w:type="dxa"/>
            <w:gridSpan w:val="3"/>
          </w:tcPr>
          <w:p w14:paraId="7076C8C1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13284A" w:rsidRPr="00757917" w14:paraId="46101580" w14:textId="77777777" w:rsidTr="00045722">
        <w:trPr>
          <w:tblHeader/>
        </w:trPr>
        <w:tc>
          <w:tcPr>
            <w:tcW w:w="4140" w:type="dxa"/>
          </w:tcPr>
          <w:p w14:paraId="677DB933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5D36B4F0" w14:textId="1DCBAA31" w:rsidR="0013284A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16C84C1B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1D1C7763" w14:textId="052F0EA8" w:rsidR="0013284A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75" w:firstLine="37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681CC0B1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32193B31" w14:textId="55E6C7DE" w:rsidR="0013284A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0D008811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</w:tcPr>
          <w:p w14:paraId="6870AFAB" w14:textId="1FC22E77" w:rsidR="0013284A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13284A" w:rsidRPr="00757917" w14:paraId="6D5B6398" w14:textId="77777777" w:rsidTr="00045722">
        <w:trPr>
          <w:tblHeader/>
        </w:trPr>
        <w:tc>
          <w:tcPr>
            <w:tcW w:w="4140" w:type="dxa"/>
          </w:tcPr>
          <w:p w14:paraId="7215BC4B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50" w:type="dxa"/>
            <w:gridSpan w:val="7"/>
          </w:tcPr>
          <w:p w14:paraId="46E57F8F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B2AB6" w:rsidRPr="00757917" w14:paraId="10BA2E21" w14:textId="77777777" w:rsidTr="00C05874">
        <w:tc>
          <w:tcPr>
            <w:tcW w:w="4140" w:type="dxa"/>
          </w:tcPr>
          <w:p w14:paraId="3E9AEBAA" w14:textId="0C836EED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</w:t>
            </w:r>
          </w:p>
        </w:tc>
        <w:tc>
          <w:tcPr>
            <w:tcW w:w="1080" w:type="dxa"/>
            <w:shd w:val="clear" w:color="auto" w:fill="auto"/>
          </w:tcPr>
          <w:p w14:paraId="584FA40F" w14:textId="7A5DAE74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255C259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F0D7D37" w14:textId="0AABC2D2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</w:tcPr>
          <w:p w14:paraId="33897941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BFD8E07" w14:textId="7577A96D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93E6D1A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AEC27A8" w14:textId="51885026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B2AB6" w:rsidRPr="00757917" w14:paraId="7A8A5275" w14:textId="77777777" w:rsidTr="00C05874">
        <w:tc>
          <w:tcPr>
            <w:tcW w:w="4140" w:type="dxa"/>
          </w:tcPr>
          <w:p w14:paraId="3FD12B34" w14:textId="1057FC2A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80" w:type="dxa"/>
            <w:shd w:val="clear" w:color="auto" w:fill="auto"/>
          </w:tcPr>
          <w:p w14:paraId="567340F5" w14:textId="2004CA86" w:rsidR="000B2AB6" w:rsidRPr="00757917" w:rsidRDefault="00F52D1C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E8FD365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EAD7BBF" w14:textId="72DA3132" w:rsidR="000B2AB6" w:rsidRPr="00757917" w:rsidRDefault="00F52D1C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0710EC0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C4FB6B6" w14:textId="6156005F" w:rsidR="000B2AB6" w:rsidRPr="00757917" w:rsidRDefault="00460DDC" w:rsidP="00F52D1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550</w:t>
            </w:r>
          </w:p>
        </w:tc>
        <w:tc>
          <w:tcPr>
            <w:tcW w:w="270" w:type="dxa"/>
            <w:shd w:val="clear" w:color="auto" w:fill="auto"/>
          </w:tcPr>
          <w:p w14:paraId="19215197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E43CFDE" w14:textId="379E460C" w:rsidR="000B2AB6" w:rsidRPr="00757917" w:rsidRDefault="00F52D1C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B2AB6" w:rsidRPr="00757917" w14:paraId="69534D0C" w14:textId="77777777" w:rsidTr="00C05874">
        <w:tc>
          <w:tcPr>
            <w:tcW w:w="4140" w:type="dxa"/>
          </w:tcPr>
          <w:p w14:paraId="6049375E" w14:textId="1A7198D3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</w:p>
        </w:tc>
        <w:tc>
          <w:tcPr>
            <w:tcW w:w="1080" w:type="dxa"/>
            <w:shd w:val="clear" w:color="auto" w:fill="auto"/>
          </w:tcPr>
          <w:p w14:paraId="73DDF2C7" w14:textId="77777777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B7B022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5ECDB4C" w14:textId="77777777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</w:tcPr>
          <w:p w14:paraId="5AA5CF5F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26114468" w14:textId="77777777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F7A1BE6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A8D49C2" w14:textId="77777777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B2AB6" w:rsidRPr="00757917" w14:paraId="608B4AE1" w14:textId="77777777" w:rsidTr="00C05874">
        <w:tc>
          <w:tcPr>
            <w:tcW w:w="4140" w:type="dxa"/>
          </w:tcPr>
          <w:p w14:paraId="5D44A9DD" w14:textId="23C6B765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shd w:val="clear" w:color="auto" w:fill="auto"/>
          </w:tcPr>
          <w:p w14:paraId="2E356511" w14:textId="790DC149" w:rsidR="000B2AB6" w:rsidRPr="00757917" w:rsidRDefault="00460DDC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273</w:t>
            </w:r>
          </w:p>
        </w:tc>
        <w:tc>
          <w:tcPr>
            <w:tcW w:w="270" w:type="dxa"/>
            <w:shd w:val="clear" w:color="auto" w:fill="auto"/>
          </w:tcPr>
          <w:p w14:paraId="51731896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7832369" w14:textId="332BBF4D" w:rsidR="000B2AB6" w:rsidRPr="00757917" w:rsidRDefault="00460DDC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273</w:t>
            </w:r>
          </w:p>
        </w:tc>
        <w:tc>
          <w:tcPr>
            <w:tcW w:w="270" w:type="dxa"/>
            <w:shd w:val="clear" w:color="auto" w:fill="auto"/>
          </w:tcPr>
          <w:p w14:paraId="0CF242B9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4F662F0" w14:textId="2F3032C0" w:rsidR="000B2AB6" w:rsidRPr="00757917" w:rsidRDefault="002526B2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B3E5FB7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2EAB0BE" w14:textId="6717CB03" w:rsidR="000B2AB6" w:rsidRPr="00757917" w:rsidRDefault="002526B2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0B2AB6" w:rsidRPr="00757917" w14:paraId="6CED5215" w14:textId="77777777" w:rsidTr="00C05874">
        <w:tc>
          <w:tcPr>
            <w:tcW w:w="4140" w:type="dxa"/>
          </w:tcPr>
          <w:p w14:paraId="413E63C6" w14:textId="19765F8E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080" w:type="dxa"/>
            <w:shd w:val="clear" w:color="auto" w:fill="auto"/>
          </w:tcPr>
          <w:p w14:paraId="118670EF" w14:textId="77777777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DA737AB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30F99D3" w14:textId="77777777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</w:tcPr>
          <w:p w14:paraId="488D137C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7316219" w14:textId="77777777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C8D420E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22BFF49" w14:textId="77777777" w:rsidR="000B2AB6" w:rsidRPr="00757917" w:rsidRDefault="000B2AB6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B2AB6" w:rsidRPr="00757917" w14:paraId="0DEC32CD" w14:textId="77777777" w:rsidTr="0047522B">
        <w:tc>
          <w:tcPr>
            <w:tcW w:w="4140" w:type="dxa"/>
          </w:tcPr>
          <w:p w14:paraId="4BCFE918" w14:textId="28939073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  - 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22E098D" w14:textId="65F4488E" w:rsidR="000B2AB6" w:rsidRPr="00757917" w:rsidRDefault="00460DDC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297</w:t>
            </w:r>
          </w:p>
        </w:tc>
        <w:tc>
          <w:tcPr>
            <w:tcW w:w="270" w:type="dxa"/>
            <w:shd w:val="clear" w:color="auto" w:fill="auto"/>
          </w:tcPr>
          <w:p w14:paraId="3B3112CE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4AB4599" w14:textId="4741A313" w:rsidR="000B2AB6" w:rsidRPr="00757917" w:rsidRDefault="00460DDC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282</w:t>
            </w:r>
          </w:p>
        </w:tc>
        <w:tc>
          <w:tcPr>
            <w:tcW w:w="270" w:type="dxa"/>
            <w:shd w:val="clear" w:color="auto" w:fill="auto"/>
          </w:tcPr>
          <w:p w14:paraId="1999EA7B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0C539BD" w14:textId="61392B5A" w:rsidR="000B2AB6" w:rsidRPr="00757917" w:rsidRDefault="002526B2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944E551" w14:textId="77777777" w:rsidR="000B2AB6" w:rsidRPr="00757917" w:rsidRDefault="000B2AB6" w:rsidP="000B2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131E5694" w14:textId="16D41513" w:rsidR="000B2AB6" w:rsidRPr="00757917" w:rsidRDefault="002526B2" w:rsidP="000B2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83322" w:rsidRPr="00757917" w14:paraId="0DB9262D" w14:textId="77777777" w:rsidTr="0047522B">
        <w:tc>
          <w:tcPr>
            <w:tcW w:w="4140" w:type="dxa"/>
          </w:tcPr>
          <w:p w14:paraId="47A0F0A9" w14:textId="3B172251" w:rsidR="00483322" w:rsidRPr="00757917" w:rsidRDefault="00483322" w:rsidP="004833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43D5E70" w14:textId="1735C547" w:rsidR="00483322" w:rsidRPr="00757917" w:rsidRDefault="00460DDC" w:rsidP="004833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570</w:t>
            </w:r>
          </w:p>
        </w:tc>
        <w:tc>
          <w:tcPr>
            <w:tcW w:w="270" w:type="dxa"/>
            <w:shd w:val="clear" w:color="auto" w:fill="auto"/>
          </w:tcPr>
          <w:p w14:paraId="415C9666" w14:textId="77777777" w:rsidR="00483322" w:rsidRPr="00757917" w:rsidRDefault="00483322" w:rsidP="004833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802AB3D" w14:textId="3CF86038" w:rsidR="00483322" w:rsidRPr="00757917" w:rsidRDefault="00460DDC" w:rsidP="004833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555</w:t>
            </w:r>
          </w:p>
        </w:tc>
        <w:tc>
          <w:tcPr>
            <w:tcW w:w="270" w:type="dxa"/>
            <w:shd w:val="clear" w:color="auto" w:fill="auto"/>
          </w:tcPr>
          <w:p w14:paraId="396FF104" w14:textId="77777777" w:rsidR="00483322" w:rsidRPr="00757917" w:rsidRDefault="00483322" w:rsidP="004833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67E0697" w14:textId="0A79C8EB" w:rsidR="00483322" w:rsidRPr="00757917" w:rsidRDefault="00460DDC" w:rsidP="004833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550</w:t>
            </w:r>
          </w:p>
        </w:tc>
        <w:tc>
          <w:tcPr>
            <w:tcW w:w="270" w:type="dxa"/>
            <w:shd w:val="clear" w:color="auto" w:fill="auto"/>
          </w:tcPr>
          <w:p w14:paraId="7BCF840D" w14:textId="77777777" w:rsidR="00483322" w:rsidRPr="00757917" w:rsidRDefault="00483322" w:rsidP="004833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309E593" w14:textId="17EB4328" w:rsidR="00483322" w:rsidRPr="00757917" w:rsidRDefault="00483322" w:rsidP="004833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0B2AB6" w:rsidRPr="00757917" w14:paraId="21EF302C" w14:textId="77777777" w:rsidTr="0047522B">
        <w:tc>
          <w:tcPr>
            <w:tcW w:w="4140" w:type="dxa"/>
          </w:tcPr>
          <w:p w14:paraId="114DA7E5" w14:textId="77777777" w:rsidR="000B2AB6" w:rsidRPr="00757917" w:rsidRDefault="000B2AB6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B2EB030" w14:textId="77777777" w:rsidR="000B2AB6" w:rsidRPr="00757917" w:rsidRDefault="000B2AB6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92A23E2" w14:textId="77777777" w:rsidR="000B2AB6" w:rsidRPr="00757917" w:rsidRDefault="000B2AB6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60AF9E72" w14:textId="77777777" w:rsidR="000B2AB6" w:rsidRPr="00757917" w:rsidRDefault="000B2AB6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</w:tcPr>
          <w:p w14:paraId="4C5E534E" w14:textId="77777777" w:rsidR="000B2AB6" w:rsidRPr="00757917" w:rsidRDefault="000B2AB6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59AEB3A5" w14:textId="77777777" w:rsidR="000B2AB6" w:rsidRPr="00757917" w:rsidRDefault="000B2AB6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E2EB8C1" w14:textId="77777777" w:rsidR="000B2AB6" w:rsidRPr="00757917" w:rsidRDefault="000B2AB6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</w:tcPr>
          <w:p w14:paraId="0172889A" w14:textId="77777777" w:rsidR="000B2AB6" w:rsidRPr="00757917" w:rsidRDefault="000B2AB6" w:rsidP="00C058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13284A" w:rsidRPr="00757917" w14:paraId="261D0539" w14:textId="77777777" w:rsidTr="00045722">
        <w:tc>
          <w:tcPr>
            <w:tcW w:w="4140" w:type="dxa"/>
          </w:tcPr>
          <w:p w14:paraId="6608A578" w14:textId="727E5D91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สั้นและดอกเบี้ยค้างจ่าย</w:t>
            </w:r>
          </w:p>
        </w:tc>
        <w:tc>
          <w:tcPr>
            <w:tcW w:w="1080" w:type="dxa"/>
            <w:shd w:val="clear" w:color="auto" w:fill="auto"/>
          </w:tcPr>
          <w:p w14:paraId="74C0D21E" w14:textId="087FA342" w:rsidR="0013284A" w:rsidRPr="00757917" w:rsidRDefault="00045722" w:rsidP="000457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449CDD3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E69D41F" w14:textId="23A6D739" w:rsidR="0013284A" w:rsidRPr="00757917" w:rsidRDefault="00045722" w:rsidP="000457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CFB7323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57D09AA" w14:textId="59EEFDBF" w:rsidR="0013284A" w:rsidRPr="00757917" w:rsidRDefault="00460DDC" w:rsidP="004833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550</w:t>
            </w:r>
          </w:p>
        </w:tc>
        <w:tc>
          <w:tcPr>
            <w:tcW w:w="270" w:type="dxa"/>
            <w:shd w:val="clear" w:color="auto" w:fill="auto"/>
          </w:tcPr>
          <w:p w14:paraId="38E893A7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D753FCA" w14:textId="4895F593" w:rsidR="0013284A" w:rsidRPr="00757917" w:rsidRDefault="00045722" w:rsidP="000457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3284A" w:rsidRPr="00757917" w14:paraId="12253587" w14:textId="77777777" w:rsidTr="00045722">
        <w:tc>
          <w:tcPr>
            <w:tcW w:w="4140" w:type="dxa"/>
          </w:tcPr>
          <w:p w14:paraId="425E1135" w14:textId="3F7B2670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กู้ยืมระยะยาว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และดอกเบี้ยค้างจ่าย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DC6EC41" w14:textId="527A55D6" w:rsidR="0013284A" w:rsidRPr="00757917" w:rsidRDefault="00460DDC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570</w:t>
            </w:r>
          </w:p>
        </w:tc>
        <w:tc>
          <w:tcPr>
            <w:tcW w:w="270" w:type="dxa"/>
            <w:shd w:val="clear" w:color="auto" w:fill="auto"/>
          </w:tcPr>
          <w:p w14:paraId="436256D3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2EA9B4FF" w14:textId="2EE67672" w:rsidR="0013284A" w:rsidRPr="00757917" w:rsidRDefault="00460DDC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555</w:t>
            </w:r>
          </w:p>
        </w:tc>
        <w:tc>
          <w:tcPr>
            <w:tcW w:w="270" w:type="dxa"/>
            <w:shd w:val="clear" w:color="auto" w:fill="auto"/>
          </w:tcPr>
          <w:p w14:paraId="3F915408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455195FE" w14:textId="50ED703C" w:rsidR="0013284A" w:rsidRPr="00757917" w:rsidRDefault="00045722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5F3F801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B7E2A2F" w14:textId="3FF79E7D" w:rsidR="0013284A" w:rsidRPr="00757917" w:rsidRDefault="00045722" w:rsidP="000457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3284A" w:rsidRPr="00757917" w14:paraId="5F5805A3" w14:textId="77777777" w:rsidTr="00045722">
        <w:trPr>
          <w:trHeight w:val="442"/>
        </w:trPr>
        <w:tc>
          <w:tcPr>
            <w:tcW w:w="4140" w:type="dxa"/>
          </w:tcPr>
          <w:p w14:paraId="38833776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F38548" w14:textId="26D8D720" w:rsidR="0013284A" w:rsidRPr="00757917" w:rsidRDefault="00460DDC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570</w:t>
            </w:r>
          </w:p>
        </w:tc>
        <w:tc>
          <w:tcPr>
            <w:tcW w:w="270" w:type="dxa"/>
            <w:shd w:val="clear" w:color="auto" w:fill="auto"/>
          </w:tcPr>
          <w:p w14:paraId="454CE5B6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21546B1" w14:textId="655BFA8E" w:rsidR="0013284A" w:rsidRPr="00757917" w:rsidRDefault="00460DDC" w:rsidP="002526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555</w:t>
            </w:r>
          </w:p>
        </w:tc>
        <w:tc>
          <w:tcPr>
            <w:tcW w:w="270" w:type="dxa"/>
            <w:shd w:val="clear" w:color="auto" w:fill="auto"/>
          </w:tcPr>
          <w:p w14:paraId="7545CA64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1725338" w14:textId="06A268DD" w:rsidR="0013284A" w:rsidRPr="00757917" w:rsidRDefault="00460DDC" w:rsidP="0047522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550</w:t>
            </w:r>
          </w:p>
        </w:tc>
        <w:tc>
          <w:tcPr>
            <w:tcW w:w="270" w:type="dxa"/>
            <w:shd w:val="clear" w:color="auto" w:fill="auto"/>
          </w:tcPr>
          <w:p w14:paraId="69EF4C9B" w14:textId="77777777" w:rsidR="0013284A" w:rsidRPr="00757917" w:rsidRDefault="0013284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5AB82B" w14:textId="19880272" w:rsidR="0013284A" w:rsidRPr="00757917" w:rsidRDefault="00045722" w:rsidP="000457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7B1E651F" w14:textId="77777777" w:rsidR="0013284A" w:rsidRPr="00757917" w:rsidRDefault="0013284A" w:rsidP="00045722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642"/>
        </w:tabs>
        <w:spacing w:after="0"/>
        <w:ind w:right="-131"/>
        <w:jc w:val="both"/>
        <w:rPr>
          <w:rFonts w:ascii="Angsana New" w:hAnsi="Angsana New"/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40"/>
        <w:gridCol w:w="1170"/>
        <w:gridCol w:w="270"/>
        <w:gridCol w:w="990"/>
        <w:gridCol w:w="270"/>
        <w:gridCol w:w="990"/>
        <w:gridCol w:w="258"/>
        <w:gridCol w:w="1002"/>
      </w:tblGrid>
      <w:tr w:rsidR="007D378E" w:rsidRPr="00757917" w14:paraId="296684D0" w14:textId="77777777" w:rsidTr="76CD8F1D">
        <w:trPr>
          <w:trHeight w:val="60"/>
          <w:tblHeader/>
        </w:trPr>
        <w:tc>
          <w:tcPr>
            <w:tcW w:w="4140" w:type="dxa"/>
            <w:shd w:val="clear" w:color="auto" w:fill="auto"/>
          </w:tcPr>
          <w:p w14:paraId="66A6B362" w14:textId="77777777" w:rsidR="007D378E" w:rsidRPr="00757917" w:rsidRDefault="007D378E" w:rsidP="001073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lastRenderedPageBreak/>
              <w:t xml:space="preserve">รายได้สิทธิการเช่ารอตัดบัญชี </w:t>
            </w:r>
          </w:p>
        </w:tc>
        <w:tc>
          <w:tcPr>
            <w:tcW w:w="2430" w:type="dxa"/>
            <w:gridSpan w:val="3"/>
            <w:shd w:val="clear" w:color="auto" w:fill="auto"/>
          </w:tcPr>
          <w:p w14:paraId="243C95FD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4352C727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250" w:type="dxa"/>
            <w:gridSpan w:val="3"/>
            <w:shd w:val="clear" w:color="auto" w:fill="auto"/>
          </w:tcPr>
          <w:p w14:paraId="59AEFE81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D378E" w:rsidRPr="00757917" w14:paraId="76C4EAC7" w14:textId="77777777" w:rsidTr="76CD8F1D">
        <w:trPr>
          <w:trHeight w:val="422"/>
          <w:tblHeader/>
        </w:trPr>
        <w:tc>
          <w:tcPr>
            <w:tcW w:w="4140" w:type="dxa"/>
            <w:shd w:val="clear" w:color="auto" w:fill="auto"/>
          </w:tcPr>
          <w:p w14:paraId="5D01F342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2EDE00B2" w14:textId="1ABEB8B9" w:rsidR="007D378E" w:rsidRPr="00757917" w:rsidRDefault="00460DD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15CD7EB7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782E1FD" w14:textId="0ED0BB1C" w:rsidR="007D378E" w:rsidRPr="00757917" w:rsidRDefault="00460DD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43246088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5980F08" w14:textId="36635182" w:rsidR="007D378E" w:rsidRPr="00757917" w:rsidRDefault="00460DD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2564</w:t>
            </w:r>
          </w:p>
        </w:tc>
        <w:tc>
          <w:tcPr>
            <w:tcW w:w="258" w:type="dxa"/>
            <w:shd w:val="clear" w:color="auto" w:fill="auto"/>
          </w:tcPr>
          <w:p w14:paraId="158586A4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02" w:type="dxa"/>
            <w:shd w:val="clear" w:color="auto" w:fill="auto"/>
          </w:tcPr>
          <w:p w14:paraId="3E8B0829" w14:textId="36736C06" w:rsidR="007D378E" w:rsidRPr="00757917" w:rsidRDefault="00460DDC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</w:tr>
      <w:tr w:rsidR="007D378E" w:rsidRPr="00757917" w14:paraId="2B55884C" w14:textId="77777777" w:rsidTr="76CD8F1D">
        <w:trPr>
          <w:trHeight w:val="422"/>
          <w:tblHeader/>
        </w:trPr>
        <w:tc>
          <w:tcPr>
            <w:tcW w:w="4140" w:type="dxa"/>
            <w:shd w:val="clear" w:color="auto" w:fill="auto"/>
          </w:tcPr>
          <w:p w14:paraId="7B6FC4FB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950" w:type="dxa"/>
            <w:gridSpan w:val="7"/>
            <w:shd w:val="clear" w:color="auto" w:fill="auto"/>
          </w:tcPr>
          <w:p w14:paraId="09E4D895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7D378E" w:rsidRPr="00757917" w14:paraId="0D235296" w14:textId="77777777" w:rsidTr="76CD8F1D">
        <w:trPr>
          <w:trHeight w:val="409"/>
          <w:tblHeader/>
        </w:trPr>
        <w:tc>
          <w:tcPr>
            <w:tcW w:w="4140" w:type="dxa"/>
            <w:shd w:val="clear" w:color="auto" w:fill="auto"/>
          </w:tcPr>
          <w:p w14:paraId="0B5A9FFB" w14:textId="77777777" w:rsidR="007D378E" w:rsidRPr="00757917" w:rsidDel="002101E6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170" w:type="dxa"/>
            <w:shd w:val="clear" w:color="auto" w:fill="auto"/>
          </w:tcPr>
          <w:p w14:paraId="2EB827E4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9DF2925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13A700C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9E93CA6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3C8804C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58" w:type="dxa"/>
            <w:shd w:val="clear" w:color="auto" w:fill="auto"/>
          </w:tcPr>
          <w:p w14:paraId="6DEED533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2" w:type="dxa"/>
            <w:shd w:val="clear" w:color="auto" w:fill="auto"/>
          </w:tcPr>
          <w:p w14:paraId="7E75ED73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8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E66391" w:rsidRPr="00757917" w14:paraId="524D059A" w14:textId="77777777" w:rsidTr="76CD8F1D">
        <w:trPr>
          <w:trHeight w:val="409"/>
          <w:tblHeader/>
        </w:trPr>
        <w:tc>
          <w:tcPr>
            <w:tcW w:w="4140" w:type="dxa"/>
            <w:shd w:val="clear" w:color="auto" w:fill="auto"/>
          </w:tcPr>
          <w:p w14:paraId="1F23F712" w14:textId="77777777" w:rsidR="00E66391" w:rsidRPr="00757917" w:rsidDel="002101E6" w:rsidRDefault="3793C22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ส่วนที่จะรับรู้ภายในหนึ่งปี  </w:t>
            </w:r>
          </w:p>
        </w:tc>
        <w:tc>
          <w:tcPr>
            <w:tcW w:w="1170" w:type="dxa"/>
            <w:shd w:val="clear" w:color="auto" w:fill="auto"/>
          </w:tcPr>
          <w:p w14:paraId="41CA3851" w14:textId="05605C07" w:rsidR="00E66391" w:rsidRPr="00757917" w:rsidRDefault="00460DDC" w:rsidP="76CD8F1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6000DC" w:rsidRPr="00757917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05DF5FE9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56F1102" w14:textId="25CAE75B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359</w:t>
            </w:r>
          </w:p>
        </w:tc>
        <w:tc>
          <w:tcPr>
            <w:tcW w:w="270" w:type="dxa"/>
            <w:shd w:val="clear" w:color="auto" w:fill="auto"/>
          </w:tcPr>
          <w:p w14:paraId="70EC6FBC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98782B9" w14:textId="4C22AD6C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</w:t>
            </w:r>
          </w:p>
        </w:tc>
        <w:tc>
          <w:tcPr>
            <w:tcW w:w="258" w:type="dxa"/>
            <w:shd w:val="clear" w:color="auto" w:fill="auto"/>
          </w:tcPr>
          <w:p w14:paraId="1EAEBDC3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2" w:type="dxa"/>
            <w:shd w:val="clear" w:color="auto" w:fill="auto"/>
          </w:tcPr>
          <w:p w14:paraId="30B2B16A" w14:textId="11A0830B" w:rsidR="00E66391" w:rsidRPr="00757917" w:rsidRDefault="00294C3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</w:tr>
      <w:tr w:rsidR="00E66391" w:rsidRPr="00757917" w14:paraId="462344F9" w14:textId="77777777" w:rsidTr="76CD8F1D">
        <w:trPr>
          <w:trHeight w:val="397"/>
          <w:tblHeader/>
        </w:trPr>
        <w:tc>
          <w:tcPr>
            <w:tcW w:w="4140" w:type="dxa"/>
            <w:shd w:val="clear" w:color="auto" w:fill="auto"/>
          </w:tcPr>
          <w:p w14:paraId="6FDCB378" w14:textId="77777777" w:rsidR="00E66391" w:rsidRPr="00757917" w:rsidDel="002101E6" w:rsidRDefault="3793C22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6" w:right="-11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ส่วนที่จะรับรู้หลังจากหนึ่งปี  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00DDEA39" w14:textId="2D88E2E5" w:rsidR="00E66391" w:rsidRPr="00757917" w:rsidRDefault="00460DDC" w:rsidP="76CD8F1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55C87A5F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F40B43" w:rsidRPr="00757917">
              <w:rPr>
                <w:rFonts w:ascii="Angsana New" w:hAnsi="Angsana New"/>
                <w:sz w:val="30"/>
                <w:szCs w:val="30"/>
              </w:rPr>
              <w:t>0</w:t>
            </w:r>
            <w:r w:rsidR="006000DC" w:rsidRPr="00757917">
              <w:rPr>
                <w:rFonts w:ascii="Angsana New" w:hAnsi="Angsana New"/>
                <w:sz w:val="30"/>
                <w:szCs w:val="30"/>
              </w:rPr>
              <w:t>64</w:t>
            </w:r>
          </w:p>
        </w:tc>
        <w:tc>
          <w:tcPr>
            <w:tcW w:w="270" w:type="dxa"/>
            <w:shd w:val="clear" w:color="auto" w:fill="auto"/>
          </w:tcPr>
          <w:p w14:paraId="5C6F4846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34348EC8" w14:textId="670E0612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</w:t>
            </w:r>
            <w:r w:rsidR="00E66391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0" w:type="dxa"/>
            <w:shd w:val="clear" w:color="auto" w:fill="auto"/>
          </w:tcPr>
          <w:p w14:paraId="5F565C6E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0F24D6A2" w14:textId="7EAED940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176</w:t>
            </w:r>
          </w:p>
        </w:tc>
        <w:tc>
          <w:tcPr>
            <w:tcW w:w="258" w:type="dxa"/>
            <w:shd w:val="clear" w:color="auto" w:fill="auto"/>
          </w:tcPr>
          <w:p w14:paraId="134AC332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02" w:type="dxa"/>
            <w:tcBorders>
              <w:bottom w:val="single" w:sz="4" w:space="0" w:color="auto"/>
            </w:tcBorders>
            <w:shd w:val="clear" w:color="auto" w:fill="auto"/>
          </w:tcPr>
          <w:p w14:paraId="362F0D70" w14:textId="28EF599A" w:rsidR="00E66391" w:rsidRPr="00757917" w:rsidRDefault="00294C3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184</w:t>
            </w:r>
          </w:p>
        </w:tc>
      </w:tr>
      <w:tr w:rsidR="00E66391" w:rsidRPr="00757917" w14:paraId="6557C27E" w14:textId="77777777" w:rsidTr="76CD8F1D">
        <w:trPr>
          <w:trHeight w:val="422"/>
          <w:tblHeader/>
        </w:trPr>
        <w:tc>
          <w:tcPr>
            <w:tcW w:w="4140" w:type="dxa"/>
            <w:shd w:val="clear" w:color="auto" w:fill="auto"/>
          </w:tcPr>
          <w:p w14:paraId="5219E2A4" w14:textId="77777777" w:rsidR="00E66391" w:rsidRPr="00757917" w:rsidRDefault="3793C22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61893C8" w14:textId="6FAF5B5E" w:rsidR="00E66391" w:rsidRPr="00757917" w:rsidRDefault="00460DDC" w:rsidP="76CD8F1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55C87A5F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6000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21</w:t>
            </w:r>
          </w:p>
        </w:tc>
        <w:tc>
          <w:tcPr>
            <w:tcW w:w="270" w:type="dxa"/>
            <w:shd w:val="clear" w:color="auto" w:fill="auto"/>
          </w:tcPr>
          <w:p w14:paraId="37EA3034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E481ED9" w14:textId="3386BA6F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</w:t>
            </w:r>
            <w:r w:rsidR="00E66391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359</w:t>
            </w:r>
          </w:p>
        </w:tc>
        <w:tc>
          <w:tcPr>
            <w:tcW w:w="270" w:type="dxa"/>
            <w:shd w:val="clear" w:color="auto" w:fill="auto"/>
          </w:tcPr>
          <w:p w14:paraId="1FD42A26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61B9F0" w14:textId="3AE4420B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184</w:t>
            </w:r>
          </w:p>
        </w:tc>
        <w:tc>
          <w:tcPr>
            <w:tcW w:w="258" w:type="dxa"/>
            <w:shd w:val="clear" w:color="auto" w:fill="auto"/>
          </w:tcPr>
          <w:p w14:paraId="252706A1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0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5360B2E" w14:textId="11BAEC0A" w:rsidR="00E66391" w:rsidRPr="00757917" w:rsidRDefault="00294C3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1"/>
              </w:tabs>
              <w:spacing w:after="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</w:rPr>
              <w:t>192</w:t>
            </w:r>
          </w:p>
        </w:tc>
      </w:tr>
    </w:tbl>
    <w:p w14:paraId="169C82E1" w14:textId="04868D01" w:rsidR="004D2AA8" w:rsidRPr="00757917" w:rsidRDefault="004D2AA8" w:rsidP="007D37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36"/>
        </w:tabs>
        <w:rPr>
          <w:rFonts w:ascii="Angsana New" w:hAnsi="Angsana New"/>
          <w:sz w:val="30"/>
          <w:szCs w:val="30"/>
        </w:rPr>
      </w:pPr>
    </w:p>
    <w:p w14:paraId="6D7B1765" w14:textId="16A0CF1F" w:rsidR="00B04DF3" w:rsidRPr="00757917" w:rsidRDefault="00B04DF3" w:rsidP="00B04D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firstLine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 xml:space="preserve">สัญญาสำคัญที่เกี่ยวข้องกับรายได้สิทธิการเช่า (ดูหมายเหตุข้อ </w:t>
      </w:r>
      <w:r w:rsidRPr="00757917">
        <w:rPr>
          <w:rFonts w:asciiTheme="majorBidi" w:hAnsiTheme="majorBidi" w:cstheme="majorBidi"/>
          <w:sz w:val="30"/>
          <w:szCs w:val="30"/>
        </w:rPr>
        <w:t>18</w:t>
      </w:r>
      <w:r w:rsidRPr="00757917">
        <w:rPr>
          <w:rFonts w:asciiTheme="majorBidi" w:hAnsiTheme="majorBidi" w:cstheme="majorBidi"/>
          <w:sz w:val="30"/>
          <w:szCs w:val="30"/>
          <w:cs/>
        </w:rPr>
        <w:t>)</w:t>
      </w:r>
    </w:p>
    <w:p w14:paraId="38DC10BE" w14:textId="77777777" w:rsidR="00B04DF3" w:rsidRPr="00757917" w:rsidRDefault="00B04DF3" w:rsidP="007D37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36"/>
        </w:tabs>
        <w:rPr>
          <w:rFonts w:ascii="Angsana New" w:hAnsi="Angsana New"/>
          <w:sz w:val="30"/>
          <w:szCs w:val="30"/>
        </w:rPr>
      </w:pPr>
    </w:p>
    <w:tbl>
      <w:tblPr>
        <w:tblW w:w="910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36"/>
        <w:gridCol w:w="1169"/>
        <w:gridCol w:w="270"/>
        <w:gridCol w:w="993"/>
        <w:gridCol w:w="271"/>
        <w:gridCol w:w="1078"/>
        <w:gridCol w:w="270"/>
        <w:gridCol w:w="905"/>
        <w:gridCol w:w="15"/>
      </w:tblGrid>
      <w:tr w:rsidR="00CE6C56" w:rsidRPr="00757917" w14:paraId="05ECEE02" w14:textId="77777777" w:rsidTr="008F1694">
        <w:trPr>
          <w:trHeight w:val="452"/>
          <w:tblHeader/>
        </w:trPr>
        <w:tc>
          <w:tcPr>
            <w:tcW w:w="2271" w:type="pct"/>
          </w:tcPr>
          <w:p w14:paraId="44F87883" w14:textId="0E2109D6" w:rsidR="00CE6C56" w:rsidRPr="00757917" w:rsidRDefault="00CE6C56" w:rsidP="00CE6C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br w:type="page"/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br w:type="page"/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335" w:type="pct"/>
            <w:gridSpan w:val="3"/>
          </w:tcPr>
          <w:p w14:paraId="0B341FB8" w14:textId="77777777" w:rsidR="00CE6C56" w:rsidRPr="00757917" w:rsidRDefault="00CE6C56" w:rsidP="00566450">
            <w:pPr>
              <w:pStyle w:val="BodyText"/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9" w:type="pct"/>
          </w:tcPr>
          <w:p w14:paraId="69B19F6C" w14:textId="77777777" w:rsidR="00CE6C56" w:rsidRPr="00757917" w:rsidRDefault="00CE6C56" w:rsidP="00CE6C56">
            <w:pPr>
              <w:pStyle w:val="BodyText"/>
              <w:spacing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5" w:type="pct"/>
            <w:gridSpan w:val="4"/>
          </w:tcPr>
          <w:p w14:paraId="5E3DDA4F" w14:textId="77777777" w:rsidR="00CE6C56" w:rsidRPr="00757917" w:rsidRDefault="00CE6C56" w:rsidP="00566450">
            <w:pPr>
              <w:pStyle w:val="BodyText"/>
              <w:spacing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E6C56" w:rsidRPr="00757917" w14:paraId="0BAD4375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4FF5CF95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242958BA" w14:textId="3B97F7CC" w:rsidR="00CE6C56" w:rsidRPr="00757917" w:rsidRDefault="00460DDC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48" w:type="pct"/>
          </w:tcPr>
          <w:p w14:paraId="613DA9FD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</w:tcPr>
          <w:p w14:paraId="15AF479F" w14:textId="2F9394D0" w:rsidR="00CE6C56" w:rsidRPr="00757917" w:rsidRDefault="00460DDC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149" w:type="pct"/>
          </w:tcPr>
          <w:p w14:paraId="005B6A25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</w:tcPr>
          <w:p w14:paraId="4E03B694" w14:textId="3E0C8550" w:rsidR="00CE6C56" w:rsidRPr="00757917" w:rsidRDefault="00460DDC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1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48" w:type="pct"/>
          </w:tcPr>
          <w:p w14:paraId="7F801AE3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7" w:type="pct"/>
          </w:tcPr>
          <w:p w14:paraId="70947DDC" w14:textId="55F883D4" w:rsidR="00CE6C56" w:rsidRPr="00757917" w:rsidRDefault="00460DDC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CE6C56" w:rsidRPr="00757917" w14:paraId="660B7AD1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11018D97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21" w:type="pct"/>
            <w:gridSpan w:val="7"/>
          </w:tcPr>
          <w:p w14:paraId="03A1822C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CE6C56" w:rsidRPr="00757917" w14:paraId="08988A1E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6173A3E7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9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ส่วนที่จะรับรู้ภายในหนึ่งปี</w:t>
            </w:r>
          </w:p>
        </w:tc>
        <w:tc>
          <w:tcPr>
            <w:tcW w:w="2721" w:type="pct"/>
            <w:gridSpan w:val="7"/>
          </w:tcPr>
          <w:p w14:paraId="2C63B80D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CE6C56" w:rsidRPr="00757917" w14:paraId="209E6A60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5EF747A3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642" w:type="pct"/>
            <w:shd w:val="clear" w:color="auto" w:fill="auto"/>
          </w:tcPr>
          <w:p w14:paraId="4F840E88" w14:textId="5F02E079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47</w:t>
            </w:r>
          </w:p>
        </w:tc>
        <w:tc>
          <w:tcPr>
            <w:tcW w:w="148" w:type="pct"/>
            <w:shd w:val="clear" w:color="auto" w:fill="auto"/>
          </w:tcPr>
          <w:p w14:paraId="182E5AD7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</w:tcPr>
          <w:p w14:paraId="455F9F01" w14:textId="77777777" w:rsidR="00CE6C56" w:rsidRPr="00757917" w:rsidRDefault="00CE6C56" w:rsidP="00476E78">
            <w:pPr>
              <w:pStyle w:val="acctfourfigures"/>
              <w:tabs>
                <w:tab w:val="clear" w:pos="765"/>
                <w:tab w:val="decimal" w:pos="52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0063CC59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0FA323CA" w14:textId="20F361F4" w:rsidR="00CE6C56" w:rsidRPr="00757917" w:rsidRDefault="00045722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8" w:type="pct"/>
            <w:shd w:val="clear" w:color="auto" w:fill="auto"/>
          </w:tcPr>
          <w:p w14:paraId="00A0AB5E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7" w:type="pct"/>
            <w:shd w:val="clear" w:color="auto" w:fill="auto"/>
          </w:tcPr>
          <w:p w14:paraId="2EDAF2B9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E6C56" w:rsidRPr="00757917" w14:paraId="0C4C9EBD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78639ABF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42" w:type="pct"/>
            <w:shd w:val="clear" w:color="auto" w:fill="auto"/>
          </w:tcPr>
          <w:p w14:paraId="2034823B" w14:textId="6AD9EA0B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37</w:t>
            </w:r>
          </w:p>
        </w:tc>
        <w:tc>
          <w:tcPr>
            <w:tcW w:w="148" w:type="pct"/>
            <w:shd w:val="clear" w:color="auto" w:fill="auto"/>
          </w:tcPr>
          <w:p w14:paraId="1974DA31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</w:tcPr>
          <w:p w14:paraId="32E34B97" w14:textId="77777777" w:rsidR="00CE6C56" w:rsidRPr="00757917" w:rsidRDefault="00CE6C56" w:rsidP="00476E78">
            <w:pPr>
              <w:pStyle w:val="acctfourfigures"/>
              <w:tabs>
                <w:tab w:val="clear" w:pos="765"/>
                <w:tab w:val="decimal" w:pos="52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54D7A5C3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6FFF15BC" w14:textId="1DC4AD29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12</w:t>
            </w:r>
          </w:p>
        </w:tc>
        <w:tc>
          <w:tcPr>
            <w:tcW w:w="148" w:type="pct"/>
            <w:shd w:val="clear" w:color="auto" w:fill="auto"/>
          </w:tcPr>
          <w:p w14:paraId="27F1BCB8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7" w:type="pct"/>
            <w:shd w:val="clear" w:color="auto" w:fill="auto"/>
          </w:tcPr>
          <w:p w14:paraId="7FE19636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E6C56" w:rsidRPr="00757917" w14:paraId="0A0D84D9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72727BB8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42" w:type="pct"/>
            <w:shd w:val="clear" w:color="auto" w:fill="auto"/>
          </w:tcPr>
          <w:p w14:paraId="2D01317D" w14:textId="1800241D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148" w:type="pct"/>
            <w:shd w:val="clear" w:color="auto" w:fill="auto"/>
          </w:tcPr>
          <w:p w14:paraId="21D454C4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</w:tcPr>
          <w:p w14:paraId="69C49A33" w14:textId="77777777" w:rsidR="00CE6C56" w:rsidRPr="00757917" w:rsidRDefault="00CE6C56" w:rsidP="00476E78">
            <w:pPr>
              <w:pStyle w:val="acctfourfigures"/>
              <w:tabs>
                <w:tab w:val="clear" w:pos="765"/>
                <w:tab w:val="decimal" w:pos="52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365C7CCE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152CC25B" w14:textId="75542F4F" w:rsidR="00CE6C56" w:rsidRPr="00757917" w:rsidRDefault="00045722" w:rsidP="000457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8" w:type="pct"/>
            <w:shd w:val="clear" w:color="auto" w:fill="auto"/>
          </w:tcPr>
          <w:p w14:paraId="7128D687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7" w:type="pct"/>
            <w:shd w:val="clear" w:color="auto" w:fill="auto"/>
          </w:tcPr>
          <w:p w14:paraId="46BADF18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E6C56" w:rsidRPr="00757917" w14:paraId="254FFE60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43AE263D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42" w:type="pct"/>
            <w:shd w:val="clear" w:color="auto" w:fill="auto"/>
          </w:tcPr>
          <w:p w14:paraId="0AFDCEDA" w14:textId="77777777" w:rsidR="00CE6C56" w:rsidRPr="00757917" w:rsidRDefault="00CE6C56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48" w:type="pct"/>
            <w:shd w:val="clear" w:color="auto" w:fill="auto"/>
          </w:tcPr>
          <w:p w14:paraId="45F528C2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</w:tcPr>
          <w:p w14:paraId="692970B8" w14:textId="77777777" w:rsidR="00CE6C56" w:rsidRPr="00757917" w:rsidRDefault="00CE6C56" w:rsidP="00476E78">
            <w:pPr>
              <w:pStyle w:val="acctfourfigures"/>
              <w:tabs>
                <w:tab w:val="clear" w:pos="765"/>
                <w:tab w:val="decimal" w:pos="52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9" w:type="pct"/>
            <w:shd w:val="clear" w:color="auto" w:fill="auto"/>
          </w:tcPr>
          <w:p w14:paraId="75D61F4D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327BD2B9" w14:textId="77777777" w:rsidR="00CE6C56" w:rsidRPr="00757917" w:rsidRDefault="00CE6C56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48" w:type="pct"/>
            <w:shd w:val="clear" w:color="auto" w:fill="auto"/>
          </w:tcPr>
          <w:p w14:paraId="534FBF86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97" w:type="pct"/>
            <w:shd w:val="clear" w:color="auto" w:fill="auto"/>
          </w:tcPr>
          <w:p w14:paraId="357359FD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CE6C56" w:rsidRPr="00757917" w14:paraId="78588F26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08DE7CF3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ส่วนที่จะรับรู้หลังจากหนึ่งปี</w:t>
            </w:r>
          </w:p>
        </w:tc>
        <w:tc>
          <w:tcPr>
            <w:tcW w:w="642" w:type="pct"/>
            <w:shd w:val="clear" w:color="auto" w:fill="auto"/>
          </w:tcPr>
          <w:p w14:paraId="5A6C221C" w14:textId="77777777" w:rsidR="00CE6C56" w:rsidRPr="00757917" w:rsidRDefault="00CE6C56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8" w:type="pct"/>
            <w:shd w:val="clear" w:color="auto" w:fill="auto"/>
          </w:tcPr>
          <w:p w14:paraId="01656FFB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</w:tcPr>
          <w:p w14:paraId="2B85A190" w14:textId="77777777" w:rsidR="00CE6C56" w:rsidRPr="00757917" w:rsidRDefault="00CE6C56" w:rsidP="00476E78">
            <w:pPr>
              <w:pStyle w:val="acctfourfigures"/>
              <w:tabs>
                <w:tab w:val="clear" w:pos="765"/>
                <w:tab w:val="decimal" w:pos="524"/>
                <w:tab w:val="decimal" w:pos="79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9" w:type="pct"/>
            <w:shd w:val="clear" w:color="auto" w:fill="auto"/>
          </w:tcPr>
          <w:p w14:paraId="4093DFB0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03F94822" w14:textId="77777777" w:rsidR="00CE6C56" w:rsidRPr="00757917" w:rsidRDefault="00CE6C56" w:rsidP="00566450">
            <w:pPr>
              <w:pStyle w:val="acctfourfigures"/>
              <w:tabs>
                <w:tab w:val="clear" w:pos="765"/>
                <w:tab w:val="decimal" w:pos="775"/>
              </w:tabs>
              <w:spacing w:line="240" w:lineRule="auto"/>
              <w:ind w:left="-103" w:right="-142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</w:p>
        </w:tc>
        <w:tc>
          <w:tcPr>
            <w:tcW w:w="148" w:type="pct"/>
            <w:shd w:val="clear" w:color="auto" w:fill="auto"/>
          </w:tcPr>
          <w:p w14:paraId="0D50EC6A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7" w:type="pct"/>
            <w:shd w:val="clear" w:color="auto" w:fill="auto"/>
          </w:tcPr>
          <w:p w14:paraId="748A4A7D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CE6C56" w:rsidRPr="00757917" w14:paraId="6DA09341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78789AD0" w14:textId="515735CA" w:rsidR="00CE6C56" w:rsidRPr="00757917" w:rsidRDefault="00045722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642" w:type="pct"/>
            <w:shd w:val="clear" w:color="auto" w:fill="auto"/>
          </w:tcPr>
          <w:p w14:paraId="45D82110" w14:textId="5025AA43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26</w:t>
            </w:r>
          </w:p>
        </w:tc>
        <w:tc>
          <w:tcPr>
            <w:tcW w:w="148" w:type="pct"/>
            <w:shd w:val="clear" w:color="auto" w:fill="auto"/>
          </w:tcPr>
          <w:p w14:paraId="0F793443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</w:tcPr>
          <w:p w14:paraId="37D6B2D3" w14:textId="77777777" w:rsidR="00CE6C56" w:rsidRPr="00757917" w:rsidRDefault="00CE6C56" w:rsidP="00476E78">
            <w:pPr>
              <w:pStyle w:val="acctfourfigures"/>
              <w:tabs>
                <w:tab w:val="clear" w:pos="765"/>
                <w:tab w:val="decimal" w:pos="52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4297233E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3B2FCC27" w14:textId="1D8E9F86" w:rsidR="00CE6C56" w:rsidRPr="00757917" w:rsidRDefault="00045722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8" w:type="pct"/>
            <w:shd w:val="clear" w:color="auto" w:fill="auto"/>
          </w:tcPr>
          <w:p w14:paraId="33B7CAB6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7" w:type="pct"/>
            <w:shd w:val="clear" w:color="auto" w:fill="auto"/>
          </w:tcPr>
          <w:p w14:paraId="2CE87A17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E6C56" w:rsidRPr="00757917" w14:paraId="33C4A5AE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443E08B8" w14:textId="19B76F49" w:rsidR="00CE6C56" w:rsidRPr="00757917" w:rsidRDefault="00045722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642" w:type="pct"/>
            <w:shd w:val="clear" w:color="auto" w:fill="auto"/>
          </w:tcPr>
          <w:p w14:paraId="1AE14819" w14:textId="5B0B6FCE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113</w:t>
            </w:r>
          </w:p>
        </w:tc>
        <w:tc>
          <w:tcPr>
            <w:tcW w:w="148" w:type="pct"/>
            <w:shd w:val="clear" w:color="auto" w:fill="auto"/>
          </w:tcPr>
          <w:p w14:paraId="4F97A4F9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shd w:val="clear" w:color="auto" w:fill="auto"/>
          </w:tcPr>
          <w:p w14:paraId="07A0BFA6" w14:textId="77777777" w:rsidR="00CE6C56" w:rsidRPr="00757917" w:rsidRDefault="00CE6C56" w:rsidP="00476E78">
            <w:pPr>
              <w:pStyle w:val="acctfourfigures"/>
              <w:tabs>
                <w:tab w:val="clear" w:pos="765"/>
                <w:tab w:val="decimal" w:pos="52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3CE4F8F4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372F8494" w14:textId="345A0820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32</w:t>
            </w:r>
          </w:p>
        </w:tc>
        <w:tc>
          <w:tcPr>
            <w:tcW w:w="148" w:type="pct"/>
            <w:shd w:val="clear" w:color="auto" w:fill="auto"/>
          </w:tcPr>
          <w:p w14:paraId="34FDF6BC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7" w:type="pct"/>
            <w:shd w:val="clear" w:color="auto" w:fill="auto"/>
          </w:tcPr>
          <w:p w14:paraId="0DEF6364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E6C56" w:rsidRPr="00757917" w14:paraId="41A71C21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1A14E073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642" w:type="pct"/>
            <w:tcBorders>
              <w:bottom w:val="single" w:sz="4" w:space="0" w:color="auto"/>
            </w:tcBorders>
            <w:shd w:val="clear" w:color="auto" w:fill="auto"/>
          </w:tcPr>
          <w:p w14:paraId="2DF36642" w14:textId="476BFC9D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18</w:t>
            </w:r>
          </w:p>
        </w:tc>
        <w:tc>
          <w:tcPr>
            <w:tcW w:w="148" w:type="pct"/>
            <w:shd w:val="clear" w:color="auto" w:fill="auto"/>
          </w:tcPr>
          <w:p w14:paraId="6DA6BA94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tcBorders>
              <w:bottom w:val="single" w:sz="4" w:space="0" w:color="auto"/>
            </w:tcBorders>
            <w:shd w:val="clear" w:color="auto" w:fill="auto"/>
          </w:tcPr>
          <w:p w14:paraId="3050C058" w14:textId="77777777" w:rsidR="00CE6C56" w:rsidRPr="00757917" w:rsidRDefault="00CE6C56" w:rsidP="00476E78">
            <w:pPr>
              <w:pStyle w:val="acctfourfigures"/>
              <w:tabs>
                <w:tab w:val="clear" w:pos="765"/>
                <w:tab w:val="decimal" w:pos="52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val="en-US"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24EFBE1F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</w:tcPr>
          <w:p w14:paraId="1C5D700C" w14:textId="772E5680" w:rsidR="00CE6C56" w:rsidRPr="00757917" w:rsidRDefault="00045722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8" w:type="pct"/>
            <w:shd w:val="clear" w:color="auto" w:fill="auto"/>
          </w:tcPr>
          <w:p w14:paraId="47A04C75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7" w:type="pct"/>
            <w:tcBorders>
              <w:bottom w:val="single" w:sz="4" w:space="0" w:color="auto"/>
            </w:tcBorders>
            <w:shd w:val="clear" w:color="auto" w:fill="auto"/>
          </w:tcPr>
          <w:p w14:paraId="6BA20502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CE6C56" w:rsidRPr="00757917" w14:paraId="6BF8FC46" w14:textId="77777777" w:rsidTr="004D2AA8">
        <w:trPr>
          <w:gridAfter w:val="1"/>
          <w:wAfter w:w="8" w:type="pct"/>
        </w:trPr>
        <w:tc>
          <w:tcPr>
            <w:tcW w:w="2271" w:type="pct"/>
          </w:tcPr>
          <w:p w14:paraId="42EF0850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71EB53C" w14:textId="0825A91B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US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/>
              </w:rPr>
              <w:t>249</w:t>
            </w:r>
          </w:p>
        </w:tc>
        <w:tc>
          <w:tcPr>
            <w:tcW w:w="148" w:type="pct"/>
            <w:shd w:val="clear" w:color="auto" w:fill="auto"/>
          </w:tcPr>
          <w:p w14:paraId="201BA646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4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FC69F59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49" w:type="pct"/>
            <w:shd w:val="clear" w:color="auto" w:fill="auto"/>
          </w:tcPr>
          <w:p w14:paraId="61DC03F4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09093B0" w14:textId="71E5B17A" w:rsidR="00CE6C56" w:rsidRPr="00757917" w:rsidRDefault="00460DDC" w:rsidP="00566450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44</w:t>
            </w:r>
          </w:p>
        </w:tc>
        <w:tc>
          <w:tcPr>
            <w:tcW w:w="148" w:type="pct"/>
            <w:shd w:val="clear" w:color="auto" w:fill="auto"/>
          </w:tcPr>
          <w:p w14:paraId="557E9DEE" w14:textId="77777777" w:rsidR="00CE6C56" w:rsidRPr="00757917" w:rsidRDefault="00CE6C56" w:rsidP="005664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57D88E0" w14:textId="77777777" w:rsidR="00CE6C56" w:rsidRPr="00757917" w:rsidRDefault="00CE6C56" w:rsidP="00476E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-</w:t>
            </w:r>
          </w:p>
        </w:tc>
      </w:tr>
    </w:tbl>
    <w:p w14:paraId="74974869" w14:textId="77777777" w:rsidR="00CE6C56" w:rsidRPr="00757917" w:rsidRDefault="00CE6C56">
      <w:pPr>
        <w:rPr>
          <w:sz w:val="30"/>
          <w:szCs w:val="30"/>
        </w:rPr>
      </w:pPr>
    </w:p>
    <w:tbl>
      <w:tblPr>
        <w:tblW w:w="909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39"/>
        <w:gridCol w:w="1171"/>
        <w:gridCol w:w="269"/>
        <w:gridCol w:w="993"/>
        <w:gridCol w:w="296"/>
        <w:gridCol w:w="964"/>
        <w:gridCol w:w="353"/>
        <w:gridCol w:w="905"/>
      </w:tblGrid>
      <w:tr w:rsidR="007D378E" w:rsidRPr="00757917" w14:paraId="704DF569" w14:textId="77777777" w:rsidTr="00117B8B">
        <w:trPr>
          <w:tblHeader/>
        </w:trPr>
        <w:tc>
          <w:tcPr>
            <w:tcW w:w="2277" w:type="pct"/>
          </w:tcPr>
          <w:p w14:paraId="4A03C65D" w14:textId="248307AC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หนี้สินไม่หมุนเวียนอื่น </w:t>
            </w:r>
          </w:p>
        </w:tc>
        <w:tc>
          <w:tcPr>
            <w:tcW w:w="1338" w:type="pct"/>
            <w:gridSpan w:val="3"/>
          </w:tcPr>
          <w:p w14:paraId="0DDDC4D1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63" w:type="pct"/>
          </w:tcPr>
          <w:p w14:paraId="0FD4300A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2" w:type="pct"/>
            <w:gridSpan w:val="3"/>
          </w:tcPr>
          <w:p w14:paraId="5A43A641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E66391" w:rsidRPr="00757917" w14:paraId="2765CCA9" w14:textId="77777777" w:rsidTr="00117B8B">
        <w:trPr>
          <w:trHeight w:val="344"/>
          <w:tblHeader/>
        </w:trPr>
        <w:tc>
          <w:tcPr>
            <w:tcW w:w="2277" w:type="pct"/>
          </w:tcPr>
          <w:p w14:paraId="79CCA943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4" w:type="pct"/>
          </w:tcPr>
          <w:p w14:paraId="3B8673BD" w14:textId="6BDAD2AA" w:rsidR="00E66391" w:rsidRPr="00757917" w:rsidRDefault="00460DD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0" w:right="-108" w:hanging="8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48" w:type="pct"/>
          </w:tcPr>
          <w:p w14:paraId="3012F200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46" w:type="pct"/>
          </w:tcPr>
          <w:p w14:paraId="61DAC9C2" w14:textId="13CA566E" w:rsidR="00E66391" w:rsidRPr="00757917" w:rsidRDefault="00460DD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  <w:tc>
          <w:tcPr>
            <w:tcW w:w="163" w:type="pct"/>
          </w:tcPr>
          <w:p w14:paraId="217AF690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30" w:type="pct"/>
          </w:tcPr>
          <w:p w14:paraId="0551B90C" w14:textId="6177378D" w:rsidR="00E66391" w:rsidRPr="00757917" w:rsidRDefault="00460DD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2564</w:t>
            </w:r>
          </w:p>
        </w:tc>
        <w:tc>
          <w:tcPr>
            <w:tcW w:w="194" w:type="pct"/>
          </w:tcPr>
          <w:p w14:paraId="2B34C6D2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498" w:type="pct"/>
          </w:tcPr>
          <w:p w14:paraId="22BC2861" w14:textId="1A003A63" w:rsidR="00E66391" w:rsidRPr="00757917" w:rsidRDefault="00460DD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</w:tr>
      <w:tr w:rsidR="007D378E" w:rsidRPr="00757917" w14:paraId="314740AB" w14:textId="77777777" w:rsidTr="00093655">
        <w:trPr>
          <w:tblHeader/>
        </w:trPr>
        <w:tc>
          <w:tcPr>
            <w:tcW w:w="2277" w:type="pct"/>
          </w:tcPr>
          <w:p w14:paraId="07692473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23" w:type="pct"/>
            <w:gridSpan w:val="7"/>
          </w:tcPr>
          <w:p w14:paraId="67A7F3F7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93655" w:rsidRPr="00757917" w14:paraId="04534632" w14:textId="77777777" w:rsidTr="00117B8B">
        <w:tc>
          <w:tcPr>
            <w:tcW w:w="2277" w:type="pct"/>
          </w:tcPr>
          <w:p w14:paraId="1588B637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644" w:type="pct"/>
            <w:tcBorders>
              <w:bottom w:val="double" w:sz="4" w:space="0" w:color="auto"/>
            </w:tcBorders>
          </w:tcPr>
          <w:p w14:paraId="38C32A82" w14:textId="2FBEF06F" w:rsidR="007D378E" w:rsidRPr="00757917" w:rsidRDefault="00460DDC" w:rsidP="00117B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E66391"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48" w:type="pct"/>
          </w:tcPr>
          <w:p w14:paraId="32427E7E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46" w:type="pct"/>
            <w:tcBorders>
              <w:bottom w:val="double" w:sz="4" w:space="0" w:color="auto"/>
            </w:tcBorders>
          </w:tcPr>
          <w:p w14:paraId="3BFB6344" w14:textId="38C7FDEB" w:rsidR="007D378E" w:rsidRPr="00757917" w:rsidRDefault="00460DDC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163" w:type="pct"/>
          </w:tcPr>
          <w:p w14:paraId="361C0A16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0" w:type="pct"/>
            <w:tcBorders>
              <w:bottom w:val="double" w:sz="4" w:space="0" w:color="auto"/>
            </w:tcBorders>
          </w:tcPr>
          <w:p w14:paraId="6CBBB46C" w14:textId="47A8A892" w:rsidR="007D378E" w:rsidRPr="00757917" w:rsidRDefault="00E66391" w:rsidP="00D979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="00A77C78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94" w:type="pct"/>
          </w:tcPr>
          <w:p w14:paraId="7805898B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98" w:type="pct"/>
            <w:tcBorders>
              <w:bottom w:val="double" w:sz="4" w:space="0" w:color="auto"/>
            </w:tcBorders>
          </w:tcPr>
          <w:p w14:paraId="077A9282" w14:textId="047F2A5D" w:rsidR="007D378E" w:rsidRPr="00757917" w:rsidRDefault="003B79E0" w:rsidP="00D979F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09B88BCA" w14:textId="77777777" w:rsidR="007D378E" w:rsidRPr="00757917" w:rsidRDefault="007D378E" w:rsidP="007D37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36"/>
        </w:tabs>
        <w:rPr>
          <w:rFonts w:ascii="Angsana New" w:hAnsi="Angsana New"/>
          <w:sz w:val="30"/>
          <w:szCs w:val="30"/>
        </w:rPr>
      </w:pPr>
    </w:p>
    <w:tbl>
      <w:tblPr>
        <w:tblW w:w="9111" w:type="dxa"/>
        <w:tblInd w:w="450" w:type="dxa"/>
        <w:tblLook w:val="0000" w:firstRow="0" w:lastRow="0" w:firstColumn="0" w:lastColumn="0" w:noHBand="0" w:noVBand="0"/>
      </w:tblPr>
      <w:tblGrid>
        <w:gridCol w:w="4130"/>
        <w:gridCol w:w="1196"/>
        <w:gridCol w:w="256"/>
        <w:gridCol w:w="12"/>
        <w:gridCol w:w="958"/>
        <w:gridCol w:w="233"/>
        <w:gridCol w:w="1097"/>
        <w:gridCol w:w="353"/>
        <w:gridCol w:w="876"/>
      </w:tblGrid>
      <w:tr w:rsidR="007D378E" w:rsidRPr="00757917" w14:paraId="2623CD80" w14:textId="77777777" w:rsidTr="00E66391">
        <w:trPr>
          <w:tblHeader/>
        </w:trPr>
        <w:tc>
          <w:tcPr>
            <w:tcW w:w="2269" w:type="pct"/>
          </w:tcPr>
          <w:p w14:paraId="07D76A86" w14:textId="77777777" w:rsidR="007D378E" w:rsidRPr="00757917" w:rsidRDefault="007D378E" w:rsidP="00DA3B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ภาระผูกพันกับกิจการที่เกี่ยวข้องกัน</w:t>
            </w:r>
          </w:p>
        </w:tc>
        <w:tc>
          <w:tcPr>
            <w:tcW w:w="1319" w:type="pct"/>
            <w:gridSpan w:val="4"/>
          </w:tcPr>
          <w:p w14:paraId="6E1E5B9C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1" w:type="pct"/>
          </w:tcPr>
          <w:p w14:paraId="1DAD7413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1" w:type="pct"/>
            <w:gridSpan w:val="3"/>
          </w:tcPr>
          <w:p w14:paraId="224AAEE2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E66391" w:rsidRPr="00757917" w14:paraId="6088703C" w14:textId="77777777" w:rsidTr="00E66391">
        <w:trPr>
          <w:trHeight w:val="344"/>
          <w:tblHeader/>
        </w:trPr>
        <w:tc>
          <w:tcPr>
            <w:tcW w:w="2269" w:type="pct"/>
          </w:tcPr>
          <w:p w14:paraId="468F6038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42" w:type="pct"/>
          </w:tcPr>
          <w:p w14:paraId="056B3171" w14:textId="64DBB693" w:rsidR="00E66391" w:rsidRPr="00757917" w:rsidRDefault="00460DD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49" w:type="pct"/>
            <w:gridSpan w:val="2"/>
          </w:tcPr>
          <w:p w14:paraId="7C548182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528" w:type="pct"/>
          </w:tcPr>
          <w:p w14:paraId="50F940AD" w14:textId="57F2F20F" w:rsidR="00E66391" w:rsidRPr="00757917" w:rsidRDefault="00460DD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  <w:tc>
          <w:tcPr>
            <w:tcW w:w="131" w:type="pct"/>
          </w:tcPr>
          <w:p w14:paraId="05330EC8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04" w:type="pct"/>
          </w:tcPr>
          <w:p w14:paraId="12CAD1A5" w14:textId="2890FE94" w:rsidR="00E66391" w:rsidRPr="00757917" w:rsidRDefault="00460DD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2564</w:t>
            </w:r>
          </w:p>
        </w:tc>
        <w:tc>
          <w:tcPr>
            <w:tcW w:w="196" w:type="pct"/>
          </w:tcPr>
          <w:p w14:paraId="09D96942" w14:textId="77777777" w:rsidR="00E66391" w:rsidRPr="00757917" w:rsidRDefault="00E66391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481" w:type="pct"/>
          </w:tcPr>
          <w:p w14:paraId="74A7B2EF" w14:textId="0EF1FFC1" w:rsidR="00E66391" w:rsidRPr="00757917" w:rsidRDefault="00460DDC" w:rsidP="00E663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0" w:right="-108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</w:tr>
      <w:tr w:rsidR="007D378E" w:rsidRPr="00757917" w14:paraId="27136795" w14:textId="77777777" w:rsidTr="00E66391">
        <w:trPr>
          <w:tblHeader/>
        </w:trPr>
        <w:tc>
          <w:tcPr>
            <w:tcW w:w="2269" w:type="pct"/>
          </w:tcPr>
          <w:p w14:paraId="6D469FE9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31" w:type="pct"/>
            <w:gridSpan w:val="8"/>
          </w:tcPr>
          <w:p w14:paraId="49719FFC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7D378E" w:rsidRPr="00757917" w14:paraId="2FBCDAA8" w14:textId="77777777" w:rsidTr="00E66391">
        <w:tc>
          <w:tcPr>
            <w:tcW w:w="2269" w:type="pct"/>
          </w:tcPr>
          <w:p w14:paraId="2E797B39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642" w:type="pct"/>
          </w:tcPr>
          <w:p w14:paraId="0579071D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3" w:type="pct"/>
          </w:tcPr>
          <w:p w14:paraId="0F128901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gridSpan w:val="2"/>
          </w:tcPr>
          <w:p w14:paraId="551E97F2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11B7FBAE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5A3EF0BD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6" w:type="pct"/>
          </w:tcPr>
          <w:p w14:paraId="3BA67B25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1" w:type="pct"/>
          </w:tcPr>
          <w:p w14:paraId="7CCF1746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D378E" w:rsidRPr="00757917" w14:paraId="677F0863" w14:textId="77777777" w:rsidTr="00B04DF3">
        <w:tc>
          <w:tcPr>
            <w:tcW w:w="2269" w:type="pct"/>
          </w:tcPr>
          <w:p w14:paraId="7B1D2D2E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สัญญาที่ยังไม่ได้รับรู้</w:t>
            </w:r>
          </w:p>
        </w:tc>
        <w:tc>
          <w:tcPr>
            <w:tcW w:w="642" w:type="pct"/>
          </w:tcPr>
          <w:p w14:paraId="295B28DC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3" w:type="pct"/>
          </w:tcPr>
          <w:p w14:paraId="293B502C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gridSpan w:val="2"/>
          </w:tcPr>
          <w:p w14:paraId="637F7010" w14:textId="13377654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2AFB0BFA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7C073A74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6" w:type="pct"/>
          </w:tcPr>
          <w:p w14:paraId="3C5A5CAB" w14:textId="77777777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1" w:type="pct"/>
          </w:tcPr>
          <w:p w14:paraId="71A1CE94" w14:textId="6EA035A9" w:rsidR="007D378E" w:rsidRPr="00757917" w:rsidRDefault="007D378E" w:rsidP="00DA3B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66391" w:rsidRPr="00757917" w14:paraId="31F96CDA" w14:textId="77777777" w:rsidTr="00B04DF3">
        <w:tc>
          <w:tcPr>
            <w:tcW w:w="2269" w:type="pct"/>
          </w:tcPr>
          <w:p w14:paraId="0F71AB4A" w14:textId="6BA4E879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สัญญาบริการที่ปรึกษา</w:t>
            </w:r>
          </w:p>
        </w:tc>
        <w:tc>
          <w:tcPr>
            <w:tcW w:w="642" w:type="pct"/>
            <w:tcBorders>
              <w:bottom w:val="double" w:sz="4" w:space="0" w:color="auto"/>
            </w:tcBorders>
          </w:tcPr>
          <w:p w14:paraId="16C4E9E3" w14:textId="35DB21D5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43" w:type="pct"/>
          </w:tcPr>
          <w:p w14:paraId="1B4D5F31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gridSpan w:val="2"/>
            <w:tcBorders>
              <w:bottom w:val="double" w:sz="4" w:space="0" w:color="auto"/>
            </w:tcBorders>
          </w:tcPr>
          <w:p w14:paraId="02499759" w14:textId="53E22B2E" w:rsidR="00E66391" w:rsidRPr="00757917" w:rsidRDefault="00294C3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</w:rPr>
              <w:t>1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131" w:type="pct"/>
          </w:tcPr>
          <w:p w14:paraId="5C3FDBD1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bottom w:val="double" w:sz="4" w:space="0" w:color="auto"/>
            </w:tcBorders>
          </w:tcPr>
          <w:p w14:paraId="18E0BA65" w14:textId="1790FA0E" w:rsidR="00E66391" w:rsidRPr="00757917" w:rsidRDefault="00360F76" w:rsidP="00360F7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96" w:type="pct"/>
          </w:tcPr>
          <w:p w14:paraId="005B7A87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81" w:type="pct"/>
            <w:tcBorders>
              <w:bottom w:val="double" w:sz="4" w:space="0" w:color="auto"/>
            </w:tcBorders>
          </w:tcPr>
          <w:p w14:paraId="50784B9B" w14:textId="49D7C746" w:rsidR="00E66391" w:rsidRPr="00757917" w:rsidRDefault="00294C3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</w:rPr>
              <w:t>10</w:t>
            </w:r>
          </w:p>
        </w:tc>
      </w:tr>
      <w:tr w:rsidR="00E66391" w:rsidRPr="00757917" w14:paraId="5487CEA1" w14:textId="77777777" w:rsidTr="00B04DF3">
        <w:tc>
          <w:tcPr>
            <w:tcW w:w="2269" w:type="pct"/>
          </w:tcPr>
          <w:p w14:paraId="48D1AC81" w14:textId="03B4EAE9" w:rsidR="004D2AA8" w:rsidRPr="00757917" w:rsidRDefault="004D2AA8" w:rsidP="00DC73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2" w:type="pct"/>
            <w:tcBorders>
              <w:top w:val="double" w:sz="4" w:space="0" w:color="auto"/>
            </w:tcBorders>
          </w:tcPr>
          <w:p w14:paraId="2ED3AB61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3" w:type="pct"/>
          </w:tcPr>
          <w:p w14:paraId="09626BE7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gridSpan w:val="2"/>
            <w:tcBorders>
              <w:top w:val="double" w:sz="4" w:space="0" w:color="auto"/>
            </w:tcBorders>
          </w:tcPr>
          <w:p w14:paraId="1FD23138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5DB702F0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double" w:sz="4" w:space="0" w:color="auto"/>
            </w:tcBorders>
          </w:tcPr>
          <w:p w14:paraId="50F8A9F9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6" w:type="pct"/>
          </w:tcPr>
          <w:p w14:paraId="6E9D87CD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1" w:type="pct"/>
            <w:tcBorders>
              <w:top w:val="double" w:sz="4" w:space="0" w:color="auto"/>
            </w:tcBorders>
          </w:tcPr>
          <w:p w14:paraId="2C6FB537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66391" w:rsidRPr="00757917" w14:paraId="78B6F273" w14:textId="77777777" w:rsidTr="00E66391">
        <w:tc>
          <w:tcPr>
            <w:tcW w:w="2269" w:type="pct"/>
          </w:tcPr>
          <w:p w14:paraId="5443CA6D" w14:textId="1BC5B7FE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จำนวนเงินขั้นต่ำที่ต้องจ่ายในอนาคตทั้งสิ้น</w:t>
            </w:r>
          </w:p>
        </w:tc>
        <w:tc>
          <w:tcPr>
            <w:tcW w:w="642" w:type="pct"/>
          </w:tcPr>
          <w:p w14:paraId="47B99542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3" w:type="pct"/>
          </w:tcPr>
          <w:p w14:paraId="359FE0C4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gridSpan w:val="2"/>
          </w:tcPr>
          <w:p w14:paraId="517E863C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7DF08D20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106302F5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6" w:type="pct"/>
          </w:tcPr>
          <w:p w14:paraId="41752E12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1" w:type="pct"/>
          </w:tcPr>
          <w:p w14:paraId="477543CD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66391" w:rsidRPr="00757917" w14:paraId="232532D1" w14:textId="77777777" w:rsidTr="00E66391">
        <w:tc>
          <w:tcPr>
            <w:tcW w:w="2269" w:type="pct"/>
          </w:tcPr>
          <w:p w14:paraId="1D8023F6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  ภายใต้สัญญาเช่าดำเนินงาน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และบริการ</w:t>
            </w:r>
          </w:p>
        </w:tc>
        <w:tc>
          <w:tcPr>
            <w:tcW w:w="642" w:type="pct"/>
          </w:tcPr>
          <w:p w14:paraId="57F04359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3" w:type="pct"/>
          </w:tcPr>
          <w:p w14:paraId="375482E7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gridSpan w:val="2"/>
          </w:tcPr>
          <w:p w14:paraId="402E9C07" w14:textId="0B303982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572496A7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31B463E7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6" w:type="pct"/>
          </w:tcPr>
          <w:p w14:paraId="70696996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1" w:type="pct"/>
          </w:tcPr>
          <w:p w14:paraId="17048313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66391" w:rsidRPr="00757917" w14:paraId="66117CB7" w14:textId="77777777" w:rsidTr="00E66391">
        <w:tc>
          <w:tcPr>
            <w:tcW w:w="2269" w:type="pct"/>
          </w:tcPr>
          <w:p w14:paraId="651B3744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ที่บอกเลิกไม่ได้</w:t>
            </w:r>
          </w:p>
        </w:tc>
        <w:tc>
          <w:tcPr>
            <w:tcW w:w="642" w:type="pct"/>
          </w:tcPr>
          <w:p w14:paraId="60242682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3" w:type="pct"/>
          </w:tcPr>
          <w:p w14:paraId="65E63E43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gridSpan w:val="2"/>
          </w:tcPr>
          <w:p w14:paraId="4CEF85E7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1" w:type="pct"/>
          </w:tcPr>
          <w:p w14:paraId="1BF0C889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7F49EC88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6" w:type="pct"/>
          </w:tcPr>
          <w:p w14:paraId="52042985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1" w:type="pct"/>
          </w:tcPr>
          <w:p w14:paraId="04B9C6EF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66391" w:rsidRPr="00757917" w14:paraId="20E7E25C" w14:textId="77777777" w:rsidTr="00E66391">
        <w:tc>
          <w:tcPr>
            <w:tcW w:w="2269" w:type="pct"/>
          </w:tcPr>
          <w:p w14:paraId="47EA53AB" w14:textId="6BC4546B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ภายใน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642" w:type="pct"/>
            <w:shd w:val="clear" w:color="auto" w:fill="auto"/>
          </w:tcPr>
          <w:p w14:paraId="0398A323" w14:textId="4E6AFDA7" w:rsidR="00E66391" w:rsidRPr="00757917" w:rsidRDefault="00460DDC" w:rsidP="00F54E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143" w:type="pct"/>
          </w:tcPr>
          <w:p w14:paraId="11B72B4B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gridSpan w:val="2"/>
          </w:tcPr>
          <w:p w14:paraId="3B048ADA" w14:textId="4D06C6C7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159</w:t>
            </w:r>
          </w:p>
        </w:tc>
        <w:tc>
          <w:tcPr>
            <w:tcW w:w="131" w:type="pct"/>
          </w:tcPr>
          <w:p w14:paraId="384FA649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62AB173C" w14:textId="4BFE9F49" w:rsidR="00E66391" w:rsidRPr="00757917" w:rsidRDefault="00460DDC" w:rsidP="00F54E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08" w:right="-15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96" w:type="pct"/>
          </w:tcPr>
          <w:p w14:paraId="58A73508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1" w:type="pct"/>
          </w:tcPr>
          <w:p w14:paraId="21AA64C0" w14:textId="74031674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37</w:t>
            </w:r>
          </w:p>
        </w:tc>
      </w:tr>
      <w:tr w:rsidR="00E66391" w:rsidRPr="00757917" w14:paraId="0359F838" w14:textId="77777777" w:rsidTr="00E66391">
        <w:tc>
          <w:tcPr>
            <w:tcW w:w="2269" w:type="pct"/>
          </w:tcPr>
          <w:p w14:paraId="7AE39745" w14:textId="437E8348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8276A9" w:rsidRPr="00757917">
              <w:rPr>
                <w:rFonts w:ascii="Angsana New" w:hAnsi="Angsana New"/>
                <w:sz w:val="30"/>
                <w:szCs w:val="30"/>
              </w:rPr>
              <w:t>–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8276A9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E66391"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642" w:type="pct"/>
            <w:shd w:val="clear" w:color="auto" w:fill="auto"/>
          </w:tcPr>
          <w:p w14:paraId="082F2695" w14:textId="5DF3DF67" w:rsidR="00E66391" w:rsidRPr="00757917" w:rsidRDefault="00460DDC" w:rsidP="00F54E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after="0" w:line="240" w:lineRule="auto"/>
              <w:ind w:left="-108" w:right="-11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143" w:type="pct"/>
          </w:tcPr>
          <w:p w14:paraId="13E7E6FE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gridSpan w:val="2"/>
          </w:tcPr>
          <w:p w14:paraId="42954EFA" w14:textId="02FEA303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392</w:t>
            </w:r>
          </w:p>
        </w:tc>
        <w:tc>
          <w:tcPr>
            <w:tcW w:w="131" w:type="pct"/>
          </w:tcPr>
          <w:p w14:paraId="7503A934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287F2EAC" w14:textId="3416247E" w:rsidR="00E66391" w:rsidRPr="00757917" w:rsidRDefault="00460DDC" w:rsidP="00F54E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08" w:right="-15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96" w:type="pct"/>
          </w:tcPr>
          <w:p w14:paraId="322E3CD9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1" w:type="pct"/>
          </w:tcPr>
          <w:p w14:paraId="32E12BCC" w14:textId="569BE351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139</w:t>
            </w:r>
          </w:p>
        </w:tc>
      </w:tr>
      <w:tr w:rsidR="00E66391" w:rsidRPr="00757917" w14:paraId="0A539BFD" w14:textId="77777777" w:rsidTr="00E66391">
        <w:tc>
          <w:tcPr>
            <w:tcW w:w="2269" w:type="pct"/>
          </w:tcPr>
          <w:p w14:paraId="30516569" w14:textId="1729AFC3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หลังจาก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642" w:type="pct"/>
            <w:shd w:val="clear" w:color="auto" w:fill="auto"/>
          </w:tcPr>
          <w:p w14:paraId="3DAC4A35" w14:textId="19D58FEE" w:rsidR="00E66391" w:rsidRPr="00757917" w:rsidRDefault="007B03DE" w:rsidP="00F54E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15A79DA9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gridSpan w:val="2"/>
          </w:tcPr>
          <w:p w14:paraId="5A581E08" w14:textId="43B45F1B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</w:p>
        </w:tc>
        <w:tc>
          <w:tcPr>
            <w:tcW w:w="131" w:type="pct"/>
          </w:tcPr>
          <w:p w14:paraId="0184F73F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4" w:type="pct"/>
          </w:tcPr>
          <w:p w14:paraId="650DD34C" w14:textId="30FF4E77" w:rsidR="00E66391" w:rsidRPr="00757917" w:rsidRDefault="007B03DE" w:rsidP="00F54E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0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96" w:type="pct"/>
          </w:tcPr>
          <w:p w14:paraId="5E6FF947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  <w:tab w:val="decimal" w:pos="771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81" w:type="pct"/>
          </w:tcPr>
          <w:p w14:paraId="08BB08F7" w14:textId="3DB9148B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after="0" w:line="240" w:lineRule="auto"/>
              <w:ind w:left="-108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</w:t>
            </w:r>
          </w:p>
        </w:tc>
      </w:tr>
      <w:tr w:rsidR="00E66391" w:rsidRPr="00757917" w14:paraId="13421DFF" w14:textId="77777777" w:rsidTr="00E66391">
        <w:tc>
          <w:tcPr>
            <w:tcW w:w="2269" w:type="pct"/>
          </w:tcPr>
          <w:p w14:paraId="2D943E48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64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B262401" w14:textId="7BD443B2" w:rsidR="00E66391" w:rsidRPr="00757917" w:rsidRDefault="00460DDC" w:rsidP="00F54E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80"/>
              </w:tabs>
              <w:spacing w:after="0" w:line="240" w:lineRule="auto"/>
              <w:ind w:left="-108" w:right="-11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27</w:t>
            </w:r>
          </w:p>
        </w:tc>
        <w:tc>
          <w:tcPr>
            <w:tcW w:w="143" w:type="pct"/>
          </w:tcPr>
          <w:p w14:paraId="713FF7A7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3E0CB1D6" w14:textId="6C9567BC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565</w:t>
            </w:r>
          </w:p>
        </w:tc>
        <w:tc>
          <w:tcPr>
            <w:tcW w:w="131" w:type="pct"/>
          </w:tcPr>
          <w:p w14:paraId="080F3570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04" w:type="pct"/>
            <w:tcBorders>
              <w:top w:val="single" w:sz="4" w:space="0" w:color="auto"/>
              <w:bottom w:val="double" w:sz="4" w:space="0" w:color="auto"/>
            </w:tcBorders>
          </w:tcPr>
          <w:p w14:paraId="4A81C33B" w14:textId="1DCED9B4" w:rsidR="00E66391" w:rsidRPr="00757917" w:rsidRDefault="00460DDC" w:rsidP="00F54EC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08" w:right="-15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</w:p>
        </w:tc>
        <w:tc>
          <w:tcPr>
            <w:tcW w:w="196" w:type="pct"/>
          </w:tcPr>
          <w:p w14:paraId="6F2B9B74" w14:textId="77777777" w:rsidR="00E66391" w:rsidRPr="00757917" w:rsidRDefault="00E66391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  <w:tab w:val="decimal" w:pos="873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81" w:type="pct"/>
            <w:tcBorders>
              <w:top w:val="single" w:sz="4" w:space="0" w:color="auto"/>
              <w:bottom w:val="double" w:sz="4" w:space="0" w:color="auto"/>
            </w:tcBorders>
          </w:tcPr>
          <w:p w14:paraId="76F795FE" w14:textId="586E42E3" w:rsidR="00E66391" w:rsidRPr="00757917" w:rsidRDefault="00460DDC" w:rsidP="00E6639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after="0"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183</w:t>
            </w:r>
          </w:p>
        </w:tc>
      </w:tr>
    </w:tbl>
    <w:p w14:paraId="456B2AFC" w14:textId="77777777" w:rsidR="00BA4DF8" w:rsidRPr="00757917" w:rsidRDefault="00BA4DF8" w:rsidP="005001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2E71C4F7" w14:textId="5332DF87" w:rsidR="00C8500E" w:rsidRPr="00757917" w:rsidRDefault="00383EDC" w:rsidP="005001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  <w:cs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สัญญาสำคัญที่ทำกับกิจการที่เกี่ยวข้องก</w:t>
      </w:r>
      <w:r w:rsidR="002C37E3"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 xml:space="preserve">ัน </w:t>
      </w:r>
    </w:p>
    <w:p w14:paraId="4FE35F02" w14:textId="5328FFCA" w:rsidR="00444D02" w:rsidRPr="00757917" w:rsidRDefault="00444D02" w:rsidP="00106C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CA101F2" w14:textId="196A6FFB" w:rsidR="001401D4" w:rsidRPr="00757917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เงินกู้ยืมระยะยาวจากกิจการที่เกี่ยวข้องกัน</w:t>
      </w:r>
    </w:p>
    <w:p w14:paraId="2356AAC8" w14:textId="30C49787" w:rsidR="0074224D" w:rsidRPr="00757917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7ADCBC78" w14:textId="3294AD8B" w:rsidR="0074224D" w:rsidRPr="00757917" w:rsidRDefault="0074224D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เงินกู้ยืมระยะยาวจาก</w:t>
      </w:r>
      <w:r w:rsidR="008A604E" w:rsidRPr="00757917">
        <w:rPr>
          <w:rFonts w:ascii="Angsana New" w:hAnsi="Angsana New" w:hint="cs"/>
          <w:sz w:val="30"/>
          <w:szCs w:val="30"/>
          <w:cs/>
        </w:rPr>
        <w:t>บริษัทย่อยและ</w:t>
      </w:r>
      <w:r w:rsidR="008B409C" w:rsidRPr="00757917">
        <w:rPr>
          <w:rFonts w:ascii="Angsana New" w:hAnsi="Angsana New" w:hint="cs"/>
          <w:sz w:val="30"/>
          <w:szCs w:val="30"/>
          <w:cs/>
        </w:rPr>
        <w:t>ผู้</w:t>
      </w:r>
      <w:r w:rsidRPr="00757917">
        <w:rPr>
          <w:rFonts w:ascii="Angsana New" w:hAnsi="Angsana New"/>
          <w:sz w:val="30"/>
          <w:szCs w:val="30"/>
          <w:cs/>
        </w:rPr>
        <w:t>ถือหุ้นของบริษัทย่อย</w:t>
      </w:r>
      <w:r w:rsidR="008C2AC5"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มีเงื่อนไขการเรียกชำระคืนเงินกู้เมื่อทวงถาม เงินกู้ยืมระยะยาวจากบริษัทย่อย</w:t>
      </w:r>
      <w:r w:rsidR="00934A31"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และผู้ถือหุ้นของบริษัทย่อยถูกจัด</w:t>
      </w:r>
      <w:r w:rsidRPr="00757917">
        <w:rPr>
          <w:rFonts w:ascii="Angsana New" w:hAnsi="Angsana New"/>
          <w:spacing w:val="-4"/>
          <w:sz w:val="30"/>
          <w:szCs w:val="30"/>
          <w:cs/>
        </w:rPr>
        <w:t>ประเภทเป็นหนี้สินระยะยาว เนื่องจากผู้ให้กู้ตกลงที่จะไม่เรียกชำระคืนเงินกู้ภายในสิบสองเดือนนับจากวันสิ้น</w:t>
      </w:r>
      <w:r w:rsidR="00AD611A" w:rsidRPr="00757917">
        <w:rPr>
          <w:rFonts w:ascii="Angsana New" w:hAnsi="Angsana New" w:hint="cs"/>
          <w:spacing w:val="-4"/>
          <w:sz w:val="30"/>
          <w:szCs w:val="30"/>
          <w:cs/>
        </w:rPr>
        <w:t>ปี</w:t>
      </w:r>
    </w:p>
    <w:p w14:paraId="3051648C" w14:textId="77777777" w:rsidR="00161C51" w:rsidRPr="00757917" w:rsidRDefault="00161C51" w:rsidP="0074224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1F9B64C4" w14:textId="78EC28ED" w:rsidR="002B0127" w:rsidRPr="00757917" w:rsidRDefault="002B0127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  <w:bookmarkStart w:id="14" w:name="OLE_LINK3"/>
      <w:r w:rsidRPr="00757917">
        <w:rPr>
          <w:rFonts w:ascii="Angsana New" w:hAnsi="Angsana New" w:hint="cs"/>
          <w:i/>
          <w:iCs/>
          <w:sz w:val="30"/>
          <w:szCs w:val="30"/>
          <w:cs/>
        </w:rPr>
        <w:t>หนี้สินที่อาจจะเกิดขึ้นกับกิจการที่เกี่ยวข้องกัน</w:t>
      </w:r>
      <w:r w:rsidR="006D3D63" w:rsidRPr="00757917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71BE8BB" w14:textId="77777777" w:rsidR="00117B8B" w:rsidRPr="00757917" w:rsidRDefault="00117B8B" w:rsidP="002B012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-27" w:firstLine="540"/>
        <w:jc w:val="thaiDistribute"/>
        <w:rPr>
          <w:rFonts w:ascii="Angsana New" w:hAnsi="Angsana New"/>
          <w:i/>
          <w:iCs/>
          <w:sz w:val="30"/>
          <w:szCs w:val="30"/>
        </w:rPr>
      </w:pPr>
    </w:p>
    <w:bookmarkEnd w:id="14"/>
    <w:p w14:paraId="5A19C5C7" w14:textId="6413E99C" w:rsidR="00A77C78" w:rsidRPr="00757917" w:rsidRDefault="002B0127" w:rsidP="00A77C78">
      <w:pPr>
        <w:tabs>
          <w:tab w:val="clear" w:pos="227"/>
          <w:tab w:val="clear" w:pos="454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pacing w:val="-4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15692E" w:rsidRPr="0075791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sz w:val="30"/>
          <w:szCs w:val="30"/>
          <w:cs/>
        </w:rPr>
        <w:t>มี</w:t>
      </w:r>
      <w:r w:rsidRPr="00757917">
        <w:rPr>
          <w:rFonts w:ascii="Angsana New" w:hAnsi="Angsana New" w:hint="cs"/>
          <w:sz w:val="30"/>
          <w:szCs w:val="30"/>
          <w:cs/>
        </w:rPr>
        <w:t>หนี้สินที่อาจจะเกิดขึ้นกับกิจการที่เกี่ยวข้องกัน</w:t>
      </w:r>
      <w:r w:rsidRPr="00757917">
        <w:rPr>
          <w:rFonts w:ascii="Angsana New" w:hAnsi="Angsana New"/>
          <w:sz w:val="30"/>
          <w:szCs w:val="30"/>
          <w:cs/>
        </w:rPr>
        <w:t>จากการค้ำประกันหนี้สินที่มีภาระดอกเบี้ยและหนังสือค้ำประกันของบริษัทย่อย</w:t>
      </w:r>
      <w:r w:rsidRPr="00757917">
        <w:rPr>
          <w:rFonts w:ascii="Angsana New" w:hAnsi="Angsana New" w:hint="cs"/>
          <w:sz w:val="30"/>
          <w:szCs w:val="30"/>
          <w:cs/>
        </w:rPr>
        <w:t>ที่มีต่อสถาบันการเงิน</w:t>
      </w:r>
      <w:r w:rsidR="00A77C78" w:rsidRPr="00757917">
        <w:rPr>
          <w:rFonts w:ascii="Angsana New" w:hAnsi="Angsana New"/>
          <w:spacing w:val="-4"/>
          <w:sz w:val="30"/>
          <w:szCs w:val="30"/>
          <w:cs/>
        </w:rPr>
        <w:t xml:space="preserve">ที่เบิกใช้แล้วจำนวนเงิน </w:t>
      </w:r>
      <w:r w:rsidR="00460DDC" w:rsidRPr="00757917">
        <w:rPr>
          <w:rFonts w:ascii="Angsana New" w:hAnsi="Angsana New"/>
          <w:spacing w:val="-4"/>
          <w:sz w:val="30"/>
          <w:szCs w:val="30"/>
        </w:rPr>
        <w:t>674</w:t>
      </w:r>
      <w:r w:rsidR="00A77C78" w:rsidRPr="00757917">
        <w:rPr>
          <w:rFonts w:ascii="Angsana New" w:hAnsi="Angsana New"/>
          <w:spacing w:val="-4"/>
          <w:sz w:val="30"/>
          <w:szCs w:val="30"/>
        </w:rPr>
        <w:t>.</w:t>
      </w:r>
      <w:r w:rsidR="00460DDC" w:rsidRPr="00757917">
        <w:rPr>
          <w:rFonts w:ascii="Angsana New" w:hAnsi="Angsana New"/>
          <w:spacing w:val="-4"/>
          <w:sz w:val="30"/>
          <w:szCs w:val="30"/>
        </w:rPr>
        <w:t>48</w:t>
      </w:r>
      <w:r w:rsidR="00A77C78" w:rsidRPr="00757917">
        <w:rPr>
          <w:rFonts w:ascii="Angsana New" w:hAnsi="Angsana New"/>
          <w:spacing w:val="-4"/>
          <w:sz w:val="30"/>
          <w:szCs w:val="30"/>
        </w:rPr>
        <w:t xml:space="preserve"> </w:t>
      </w:r>
      <w:r w:rsidR="00A77C78" w:rsidRPr="00757917">
        <w:rPr>
          <w:rFonts w:ascii="Angsana New" w:hAnsi="Angsana New" w:hint="cs"/>
          <w:spacing w:val="-4"/>
          <w:sz w:val="30"/>
          <w:szCs w:val="30"/>
          <w:cs/>
        </w:rPr>
        <w:t xml:space="preserve">ล้านบาท </w:t>
      </w:r>
      <w:r w:rsidR="00A77C78" w:rsidRPr="00757917">
        <w:rPr>
          <w:rFonts w:ascii="Angsana New" w:hAnsi="Angsana New" w:hint="cs"/>
          <w:i/>
          <w:iCs/>
          <w:spacing w:val="-4"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pacing w:val="-4"/>
          <w:sz w:val="30"/>
          <w:szCs w:val="30"/>
        </w:rPr>
        <w:t>256</w:t>
      </w:r>
      <w:r w:rsidR="00DC7378" w:rsidRPr="00757917">
        <w:rPr>
          <w:rFonts w:ascii="Angsana New" w:hAnsi="Angsana New"/>
          <w:i/>
          <w:iCs/>
          <w:spacing w:val="-4"/>
          <w:sz w:val="30"/>
          <w:szCs w:val="30"/>
        </w:rPr>
        <w:t>3</w:t>
      </w:r>
      <w:r w:rsidR="00F40B43" w:rsidRPr="00757917">
        <w:rPr>
          <w:rFonts w:ascii="Angsana New" w:hAnsi="Angsana New"/>
          <w:i/>
          <w:iCs/>
          <w:spacing w:val="-4"/>
          <w:sz w:val="30"/>
          <w:szCs w:val="30"/>
        </w:rPr>
        <w:t>:</w:t>
      </w:r>
      <w:r w:rsidR="00A77C78" w:rsidRPr="00757917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i/>
          <w:iCs/>
          <w:spacing w:val="-4"/>
          <w:sz w:val="30"/>
          <w:szCs w:val="30"/>
        </w:rPr>
        <w:t>179</w:t>
      </w:r>
      <w:r w:rsidR="00A77C78" w:rsidRPr="00757917">
        <w:rPr>
          <w:rFonts w:ascii="Angsana New" w:hAnsi="Angsana New" w:hint="cs"/>
          <w:i/>
          <w:iCs/>
          <w:spacing w:val="-4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i/>
          <w:iCs/>
          <w:spacing w:val="-4"/>
          <w:sz w:val="30"/>
          <w:szCs w:val="30"/>
        </w:rPr>
        <w:t>58</w:t>
      </w:r>
      <w:r w:rsidR="00A77C78" w:rsidRPr="00757917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ล้านบาท)</w:t>
      </w:r>
      <w:r w:rsidR="00A77C78" w:rsidRPr="00757917">
        <w:rPr>
          <w:rFonts w:ascii="Angsana New" w:hAnsi="Angsana New" w:hint="cs"/>
          <w:spacing w:val="-4"/>
          <w:sz w:val="30"/>
          <w:szCs w:val="30"/>
          <w:cs/>
        </w:rPr>
        <w:t xml:space="preserve"> และที่</w:t>
      </w:r>
      <w:r w:rsidR="00F40B43" w:rsidRPr="00757917">
        <w:rPr>
          <w:rFonts w:ascii="Angsana New" w:hAnsi="Angsana New" w:hint="cs"/>
          <w:spacing w:val="-4"/>
          <w:sz w:val="30"/>
          <w:szCs w:val="30"/>
          <w:cs/>
        </w:rPr>
        <w:t>ยัง</w:t>
      </w:r>
      <w:r w:rsidR="00A77C78" w:rsidRPr="00757917">
        <w:rPr>
          <w:rFonts w:ascii="Angsana New" w:hAnsi="Angsana New" w:hint="cs"/>
          <w:spacing w:val="-4"/>
          <w:sz w:val="30"/>
          <w:szCs w:val="30"/>
          <w:cs/>
        </w:rPr>
        <w:t>ไม่</w:t>
      </w:r>
      <w:r w:rsidR="00F40B43" w:rsidRPr="00757917">
        <w:rPr>
          <w:rFonts w:ascii="Angsana New" w:hAnsi="Angsana New" w:hint="cs"/>
          <w:spacing w:val="-4"/>
          <w:sz w:val="30"/>
          <w:szCs w:val="30"/>
          <w:cs/>
        </w:rPr>
        <w:t>ได้</w:t>
      </w:r>
      <w:r w:rsidR="00A77C78" w:rsidRPr="00757917">
        <w:rPr>
          <w:rFonts w:ascii="Angsana New" w:hAnsi="Angsana New" w:hint="cs"/>
          <w:spacing w:val="-4"/>
          <w:sz w:val="30"/>
          <w:szCs w:val="30"/>
          <w:cs/>
        </w:rPr>
        <w:t xml:space="preserve">เบิกใช้จำนวนเงิน </w:t>
      </w:r>
      <w:r w:rsidR="00460DDC" w:rsidRPr="00757917">
        <w:rPr>
          <w:rFonts w:ascii="Angsana New" w:hAnsi="Angsana New"/>
          <w:spacing w:val="-4"/>
          <w:sz w:val="30"/>
          <w:szCs w:val="30"/>
        </w:rPr>
        <w:t>2</w:t>
      </w:r>
      <w:r w:rsidR="00A77C78" w:rsidRPr="00757917">
        <w:rPr>
          <w:rFonts w:ascii="Angsana New" w:hAnsi="Angsana New"/>
          <w:spacing w:val="-4"/>
          <w:sz w:val="30"/>
          <w:szCs w:val="30"/>
        </w:rPr>
        <w:t>,</w:t>
      </w:r>
      <w:r w:rsidR="00460DDC" w:rsidRPr="00757917">
        <w:rPr>
          <w:rFonts w:ascii="Angsana New" w:hAnsi="Angsana New"/>
          <w:spacing w:val="-4"/>
          <w:sz w:val="30"/>
          <w:szCs w:val="30"/>
        </w:rPr>
        <w:t>501</w:t>
      </w:r>
      <w:r w:rsidR="00A77C78" w:rsidRPr="00757917">
        <w:rPr>
          <w:rFonts w:ascii="Angsana New" w:hAnsi="Angsana New"/>
          <w:spacing w:val="-4"/>
          <w:sz w:val="30"/>
          <w:szCs w:val="30"/>
        </w:rPr>
        <w:t>.</w:t>
      </w:r>
      <w:r w:rsidR="00460DDC" w:rsidRPr="00757917">
        <w:rPr>
          <w:rFonts w:ascii="Angsana New" w:hAnsi="Angsana New"/>
          <w:spacing w:val="-4"/>
          <w:sz w:val="30"/>
          <w:szCs w:val="30"/>
        </w:rPr>
        <w:t>00</w:t>
      </w:r>
      <w:r w:rsidR="00A77C78" w:rsidRPr="00757917">
        <w:rPr>
          <w:rFonts w:ascii="Angsana New" w:hAnsi="Angsana New"/>
          <w:spacing w:val="-4"/>
          <w:sz w:val="30"/>
          <w:szCs w:val="30"/>
        </w:rPr>
        <w:t xml:space="preserve"> </w:t>
      </w:r>
      <w:r w:rsidR="00A77C78" w:rsidRPr="00757917">
        <w:rPr>
          <w:rFonts w:ascii="Angsana New" w:hAnsi="Angsana New" w:hint="cs"/>
          <w:spacing w:val="-4"/>
          <w:sz w:val="30"/>
          <w:szCs w:val="30"/>
          <w:cs/>
        </w:rPr>
        <w:t>ล้านบาท</w:t>
      </w:r>
      <w:r w:rsidR="00A77C78" w:rsidRPr="00757917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 (</w:t>
      </w:r>
      <w:r w:rsidR="00460DDC" w:rsidRPr="00757917">
        <w:rPr>
          <w:rFonts w:ascii="Angsana New" w:hAnsi="Angsana New"/>
          <w:i/>
          <w:iCs/>
          <w:spacing w:val="-4"/>
          <w:sz w:val="30"/>
          <w:szCs w:val="30"/>
        </w:rPr>
        <w:t>2563</w:t>
      </w:r>
      <w:r w:rsidR="00F40B43" w:rsidRPr="00757917">
        <w:rPr>
          <w:rFonts w:ascii="Angsana New" w:hAnsi="Angsana New"/>
          <w:i/>
          <w:iCs/>
          <w:spacing w:val="-4"/>
          <w:sz w:val="30"/>
          <w:szCs w:val="30"/>
        </w:rPr>
        <w:t xml:space="preserve">: </w:t>
      </w:r>
      <w:r w:rsidR="00460DDC" w:rsidRPr="00757917">
        <w:rPr>
          <w:rFonts w:ascii="Angsana New" w:hAnsi="Angsana New"/>
          <w:i/>
          <w:iCs/>
          <w:spacing w:val="-4"/>
          <w:sz w:val="30"/>
          <w:szCs w:val="30"/>
        </w:rPr>
        <w:t>2</w:t>
      </w:r>
      <w:r w:rsidR="008276A9" w:rsidRPr="00757917">
        <w:rPr>
          <w:rFonts w:ascii="Angsana New" w:hAnsi="Angsana New"/>
          <w:i/>
          <w:iCs/>
          <w:spacing w:val="-4"/>
          <w:sz w:val="30"/>
          <w:szCs w:val="30"/>
        </w:rPr>
        <w:t>,</w:t>
      </w:r>
      <w:r w:rsidR="00460DDC" w:rsidRPr="00757917">
        <w:rPr>
          <w:rFonts w:ascii="Angsana New" w:hAnsi="Angsana New"/>
          <w:i/>
          <w:iCs/>
          <w:spacing w:val="-4"/>
          <w:sz w:val="30"/>
          <w:szCs w:val="30"/>
        </w:rPr>
        <w:t>001</w:t>
      </w:r>
      <w:r w:rsidR="00A77C78" w:rsidRPr="00757917">
        <w:rPr>
          <w:rFonts w:ascii="Angsana New" w:hAnsi="Angsana New" w:hint="cs"/>
          <w:i/>
          <w:iCs/>
          <w:spacing w:val="-4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i/>
          <w:iCs/>
          <w:spacing w:val="-4"/>
          <w:sz w:val="30"/>
          <w:szCs w:val="30"/>
        </w:rPr>
        <w:t>00</w:t>
      </w:r>
      <w:r w:rsidR="00A77C78" w:rsidRPr="00757917">
        <w:rPr>
          <w:rFonts w:ascii="Angsana New" w:hAnsi="Angsana New" w:hint="cs"/>
          <w:spacing w:val="-4"/>
          <w:sz w:val="30"/>
          <w:szCs w:val="30"/>
          <w:cs/>
        </w:rPr>
        <w:t xml:space="preserve">  </w:t>
      </w:r>
      <w:r w:rsidR="00A77C78" w:rsidRPr="00757917">
        <w:rPr>
          <w:rFonts w:ascii="Angsana New" w:hAnsi="Angsana New" w:hint="cs"/>
          <w:i/>
          <w:iCs/>
          <w:spacing w:val="-4"/>
          <w:sz w:val="30"/>
          <w:szCs w:val="30"/>
          <w:cs/>
        </w:rPr>
        <w:t xml:space="preserve">ล้านบาท) </w:t>
      </w:r>
      <w:r w:rsidR="00A77C78" w:rsidRPr="00757917">
        <w:rPr>
          <w:rFonts w:ascii="Angsana New" w:hAnsi="Angsana New" w:hint="cs"/>
          <w:spacing w:val="-4"/>
          <w:sz w:val="30"/>
          <w:szCs w:val="30"/>
          <w:cs/>
        </w:rPr>
        <w:t>โดยทั่วไปการค้ำประกันนี้มีผลผูกพันต่อบริษัทนานเท่าที่ภาระหนี้สินยังไม่ได้ชำระ</w:t>
      </w:r>
    </w:p>
    <w:p w14:paraId="6A1E1869" w14:textId="67E7534D" w:rsidR="002B0127" w:rsidRPr="00757917" w:rsidRDefault="002B0127" w:rsidP="00A77C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pacing w:val="-4"/>
          <w:sz w:val="24"/>
          <w:szCs w:val="24"/>
        </w:rPr>
      </w:pPr>
    </w:p>
    <w:p w14:paraId="3073B29A" w14:textId="61977A90" w:rsidR="00DC7378" w:rsidRPr="00757917" w:rsidRDefault="00DC7378" w:rsidP="00A77C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pacing w:val="-4"/>
          <w:sz w:val="24"/>
          <w:szCs w:val="24"/>
        </w:rPr>
      </w:pPr>
    </w:p>
    <w:p w14:paraId="0B45BE22" w14:textId="77777777" w:rsidR="00DC7378" w:rsidRPr="00757917" w:rsidRDefault="00DC7378" w:rsidP="00A77C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27"/>
        <w:jc w:val="thaiDistribute"/>
        <w:rPr>
          <w:rFonts w:ascii="Angsana New" w:hAnsi="Angsana New"/>
          <w:spacing w:val="-4"/>
          <w:sz w:val="24"/>
          <w:szCs w:val="24"/>
          <w:cs/>
        </w:rPr>
      </w:pPr>
    </w:p>
    <w:p w14:paraId="0FB40330" w14:textId="0D184F3E" w:rsidR="0094437D" w:rsidRPr="00757917" w:rsidRDefault="00383EDC" w:rsidP="00BD1F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lastRenderedPageBreak/>
        <w:t>สัญญาเงินกู้ยืม</w:t>
      </w:r>
      <w:r w:rsidR="00E142E8" w:rsidRPr="00757917">
        <w:rPr>
          <w:rFonts w:ascii="Angsana New" w:hAnsi="Angsana New" w:hint="cs"/>
          <w:i/>
          <w:iCs/>
          <w:sz w:val="30"/>
          <w:szCs w:val="30"/>
          <w:cs/>
        </w:rPr>
        <w:t>ระหว่างกัน</w:t>
      </w:r>
    </w:p>
    <w:p w14:paraId="07EB14B8" w14:textId="77777777" w:rsidR="0094437D" w:rsidRPr="00757917" w:rsidRDefault="0094437D" w:rsidP="00BD1F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24"/>
          <w:szCs w:val="24"/>
        </w:rPr>
      </w:pPr>
    </w:p>
    <w:p w14:paraId="608686DF" w14:textId="3A7F29E1" w:rsidR="002472CF" w:rsidRPr="00757917" w:rsidRDefault="00383EDC" w:rsidP="008F61E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บริษัทได้ทำสัญญาเงินให้กู้ยืมระยะยาวประเภทไม่มีหลักประกันกับบริษัทย่อย</w:t>
      </w:r>
      <w:r w:rsidR="00C40A81" w:rsidRPr="00757917">
        <w:rPr>
          <w:rFonts w:ascii="Angsana New" w:hAnsi="Angsana New"/>
          <w:sz w:val="30"/>
          <w:szCs w:val="30"/>
          <w:cs/>
        </w:rPr>
        <w:t>หลาย</w:t>
      </w:r>
      <w:r w:rsidR="001C2174" w:rsidRPr="00757917">
        <w:rPr>
          <w:rFonts w:ascii="Angsana New" w:hAnsi="Angsana New"/>
          <w:sz w:val="30"/>
          <w:szCs w:val="30"/>
          <w:cs/>
        </w:rPr>
        <w:t xml:space="preserve">แห่ง โดยมีอัตราดอกเบี้ยร้อยละ </w:t>
      </w:r>
      <w:r w:rsidR="00822827" w:rsidRPr="00757917">
        <w:rPr>
          <w:rFonts w:ascii="Angsana New" w:hAnsi="Angsana New"/>
          <w:sz w:val="30"/>
          <w:szCs w:val="30"/>
        </w:rPr>
        <w:t>0.5</w:t>
      </w:r>
      <w:r w:rsidR="00EA6517" w:rsidRPr="00757917">
        <w:rPr>
          <w:rFonts w:ascii="Angsana New" w:hAnsi="Angsana New"/>
          <w:sz w:val="30"/>
          <w:szCs w:val="30"/>
        </w:rPr>
        <w:t>8</w:t>
      </w:r>
      <w:r w:rsidR="001C2174" w:rsidRPr="00757917">
        <w:rPr>
          <w:rFonts w:ascii="Angsana New" w:hAnsi="Angsana New"/>
          <w:sz w:val="30"/>
          <w:szCs w:val="30"/>
          <w:cs/>
        </w:rPr>
        <w:t xml:space="preserve"> ถึง</w:t>
      </w:r>
      <w:r w:rsidR="006F6F91" w:rsidRPr="00757917">
        <w:rPr>
          <w:rFonts w:ascii="Angsana New" w:hAnsi="Angsana New"/>
          <w:sz w:val="30"/>
          <w:szCs w:val="30"/>
          <w:cs/>
        </w:rPr>
        <w:t>ร้อยละ</w:t>
      </w:r>
      <w:r w:rsidR="001C2174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4</w:t>
      </w:r>
      <w:r w:rsidR="00BC4F8E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0</w:t>
      </w:r>
      <w:r w:rsidR="00822827" w:rsidRPr="00757917">
        <w:rPr>
          <w:rFonts w:ascii="Angsana New" w:hAnsi="Angsana New"/>
          <w:sz w:val="30"/>
          <w:szCs w:val="30"/>
        </w:rPr>
        <w:t>2</w:t>
      </w:r>
      <w:r w:rsidRPr="00757917">
        <w:rPr>
          <w:rFonts w:ascii="Angsana New" w:hAnsi="Angsana New"/>
          <w:sz w:val="30"/>
          <w:szCs w:val="30"/>
          <w:cs/>
        </w:rPr>
        <w:t xml:space="preserve"> ต่อปี </w:t>
      </w:r>
      <w:r w:rsidR="00C94E09"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="00C94E09" w:rsidRPr="00757917">
        <w:rPr>
          <w:rFonts w:ascii="Angsana New" w:hAnsi="Angsana New"/>
          <w:i/>
          <w:iCs/>
          <w:sz w:val="30"/>
          <w:szCs w:val="30"/>
          <w:cs/>
        </w:rPr>
        <w:t>: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 ร้อยละ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3</w:t>
      </w:r>
      <w:r w:rsidR="008C607D"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</w:t>
      </w:r>
      <w:r w:rsidR="0083715E" w:rsidRPr="00757917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ถึงร้อยละ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4</w:t>
      </w:r>
      <w:r w:rsidR="00C94E09" w:rsidRPr="00757917">
        <w:rPr>
          <w:rFonts w:ascii="Angsana New" w:hAnsi="Angsana New"/>
          <w:i/>
          <w:iCs/>
          <w:sz w:val="30"/>
          <w:szCs w:val="30"/>
          <w:cs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0</w:t>
      </w:r>
      <w:r w:rsidR="00822827" w:rsidRPr="00757917">
        <w:rPr>
          <w:rFonts w:ascii="Angsana New" w:hAnsi="Angsana New"/>
          <w:i/>
          <w:iCs/>
          <w:sz w:val="30"/>
          <w:szCs w:val="30"/>
        </w:rPr>
        <w:t>1</w:t>
      </w:r>
      <w:r w:rsidR="0083715E" w:rsidRPr="00757917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ต่อปี)</w:t>
      </w:r>
      <w:r w:rsidR="006F6F91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และมีกำหนดชำระคืน</w:t>
      </w:r>
      <w:r w:rsidR="0023367B" w:rsidRPr="00757917">
        <w:rPr>
          <w:rFonts w:ascii="Angsana New" w:hAnsi="Angsana New"/>
          <w:sz w:val="30"/>
          <w:szCs w:val="30"/>
          <w:cs/>
        </w:rPr>
        <w:t>เงิน</w:t>
      </w:r>
      <w:r w:rsidRPr="00757917">
        <w:rPr>
          <w:rFonts w:ascii="Angsana New" w:hAnsi="Angsana New"/>
          <w:sz w:val="30"/>
          <w:szCs w:val="30"/>
          <w:cs/>
        </w:rPr>
        <w:t>ต้นทั้งจำนวน</w:t>
      </w:r>
      <w:r w:rsidR="00804408" w:rsidRPr="00757917">
        <w:rPr>
          <w:rFonts w:ascii="Angsana New" w:hAnsi="Angsana New"/>
          <w:sz w:val="30"/>
          <w:szCs w:val="30"/>
          <w:cs/>
        </w:rPr>
        <w:t>ภาย</w:t>
      </w:r>
      <w:r w:rsidR="00B229D7" w:rsidRPr="00757917">
        <w:rPr>
          <w:rFonts w:ascii="Angsana New" w:hAnsi="Angsana New"/>
          <w:sz w:val="30"/>
          <w:szCs w:val="30"/>
          <w:cs/>
        </w:rPr>
        <w:t>ในเดือน</w:t>
      </w:r>
      <w:r w:rsidR="00276CB1" w:rsidRPr="00757917">
        <w:rPr>
          <w:rFonts w:ascii="Angsana New" w:hAnsi="Angsana New" w:hint="cs"/>
          <w:sz w:val="30"/>
          <w:szCs w:val="30"/>
          <w:cs/>
        </w:rPr>
        <w:t>กรกฎาคม</w:t>
      </w:r>
      <w:r w:rsidR="0009789D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2567</w:t>
      </w:r>
      <w:r w:rsidR="00E84E36" w:rsidRPr="00757917">
        <w:rPr>
          <w:rFonts w:ascii="Angsana New" w:hAnsi="Angsana New"/>
          <w:sz w:val="30"/>
          <w:szCs w:val="30"/>
          <w:cs/>
        </w:rPr>
        <w:t xml:space="preserve"> </w:t>
      </w:r>
    </w:p>
    <w:p w14:paraId="7CDBA726" w14:textId="31A3595E" w:rsidR="00107341" w:rsidRPr="00757917" w:rsidRDefault="00107341" w:rsidP="00444D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4"/>
          <w:szCs w:val="24"/>
        </w:rPr>
      </w:pPr>
    </w:p>
    <w:p w14:paraId="701CAA49" w14:textId="1DC2A243" w:rsidR="00671D69" w:rsidRPr="00757917" w:rsidRDefault="00104D13" w:rsidP="00B85AA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สัญญาเช่า</w:t>
      </w:r>
      <w:r w:rsidR="00A55577" w:rsidRPr="00757917">
        <w:rPr>
          <w:rFonts w:ascii="Angsana New" w:hAnsi="Angsana New"/>
          <w:i/>
          <w:iCs/>
          <w:sz w:val="30"/>
          <w:szCs w:val="30"/>
          <w:cs/>
        </w:rPr>
        <w:t>และบริการพื้นที่สำนักงาน</w:t>
      </w:r>
    </w:p>
    <w:p w14:paraId="16BD95E1" w14:textId="77777777" w:rsidR="00BF300E" w:rsidRPr="00757917" w:rsidRDefault="00BF300E" w:rsidP="00671D6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5CC576EE" w14:textId="798A3FC5" w:rsidR="00F74C76" w:rsidRPr="00757917" w:rsidRDefault="0074224D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กลุ่มบริษัท</w:t>
      </w:r>
      <w:r w:rsidR="00F74C76" w:rsidRPr="00757917">
        <w:rPr>
          <w:rFonts w:ascii="Angsana New" w:hAnsi="Angsana New"/>
          <w:sz w:val="30"/>
          <w:szCs w:val="30"/>
          <w:cs/>
        </w:rPr>
        <w:t>ได้ทำสัญญา</w:t>
      </w:r>
      <w:r w:rsidR="000157D6" w:rsidRPr="00757917">
        <w:rPr>
          <w:rFonts w:ascii="Angsana New" w:hAnsi="Angsana New"/>
          <w:sz w:val="30"/>
          <w:szCs w:val="30"/>
          <w:cs/>
        </w:rPr>
        <w:t>บริการ</w:t>
      </w:r>
      <w:r w:rsidR="00630AA9" w:rsidRPr="00757917">
        <w:rPr>
          <w:rFonts w:ascii="Angsana New" w:hAnsi="Angsana New"/>
          <w:sz w:val="30"/>
          <w:szCs w:val="30"/>
          <w:cs/>
        </w:rPr>
        <w:t>สมาชิกเพื่อใช้พื้นที่สำนักงาน และบริการที่เกี่ยวข้อง</w:t>
      </w:r>
      <w:r w:rsidR="00F74C76" w:rsidRPr="00757917">
        <w:rPr>
          <w:rFonts w:ascii="Angsana New" w:hAnsi="Angsana New"/>
          <w:sz w:val="30"/>
          <w:szCs w:val="30"/>
          <w:cs/>
        </w:rPr>
        <w:t>กับ</w:t>
      </w:r>
      <w:r w:rsidR="00B6325D" w:rsidRPr="00757917">
        <w:rPr>
          <w:rFonts w:ascii="Angsana New" w:hAnsi="Angsana New"/>
          <w:sz w:val="30"/>
          <w:szCs w:val="30"/>
          <w:cs/>
        </w:rPr>
        <w:t>การร่วมค้า</w:t>
      </w:r>
      <w:r w:rsidR="00F74C76" w:rsidRPr="00757917">
        <w:rPr>
          <w:rFonts w:ascii="Angsana New" w:hAnsi="Angsana New"/>
          <w:sz w:val="30"/>
          <w:szCs w:val="30"/>
          <w:cs/>
        </w:rPr>
        <w:t>แห่งหนึ่ง โดยมี</w:t>
      </w:r>
      <w:r w:rsidR="00630AA9" w:rsidRPr="00757917">
        <w:rPr>
          <w:rFonts w:ascii="Angsana New" w:hAnsi="Angsana New"/>
          <w:sz w:val="30"/>
          <w:szCs w:val="30"/>
          <w:cs/>
        </w:rPr>
        <w:t>อัตรา</w:t>
      </w:r>
      <w:r w:rsidR="00F74C76" w:rsidRPr="00757917">
        <w:rPr>
          <w:rFonts w:ascii="Angsana New" w:hAnsi="Angsana New"/>
          <w:sz w:val="30"/>
          <w:szCs w:val="30"/>
          <w:cs/>
        </w:rPr>
        <w:t xml:space="preserve">ค่าบริการคิดเป็นจำนวนเงินรวม </w:t>
      </w:r>
      <w:r w:rsidR="00460DDC" w:rsidRPr="00757917">
        <w:rPr>
          <w:rFonts w:ascii="Angsana New" w:hAnsi="Angsana New"/>
          <w:sz w:val="30"/>
          <w:szCs w:val="30"/>
        </w:rPr>
        <w:t>63</w:t>
      </w:r>
      <w:r w:rsidR="00F74C76" w:rsidRPr="00757917">
        <w:rPr>
          <w:rFonts w:ascii="Angsana New" w:hAnsi="Angsana New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z w:val="30"/>
          <w:szCs w:val="30"/>
        </w:rPr>
        <w:t>12</w:t>
      </w:r>
      <w:r w:rsidR="00F74C76" w:rsidRPr="00757917">
        <w:rPr>
          <w:rFonts w:ascii="Angsana New" w:hAnsi="Angsana New"/>
          <w:sz w:val="30"/>
          <w:szCs w:val="30"/>
          <w:cs/>
        </w:rPr>
        <w:t xml:space="preserve"> ล้านบาทต่อปี</w:t>
      </w:r>
      <w:r w:rsidR="00934A31" w:rsidRPr="00757917">
        <w:rPr>
          <w:rFonts w:ascii="Angsana New" w:hAnsi="Angsana New"/>
          <w:sz w:val="30"/>
          <w:szCs w:val="30"/>
        </w:rPr>
        <w:t xml:space="preserve"> </w:t>
      </w:r>
      <w:r w:rsidR="00F74C76" w:rsidRPr="00757917">
        <w:rPr>
          <w:rFonts w:ascii="Angsana New" w:hAnsi="Angsana New"/>
          <w:sz w:val="30"/>
          <w:szCs w:val="30"/>
          <w:cs/>
        </w:rPr>
        <w:t xml:space="preserve">สัญญาดังกล่าวมีกำหนดระยะเวลา </w:t>
      </w:r>
      <w:r w:rsidR="00460DDC" w:rsidRPr="00757917">
        <w:rPr>
          <w:rFonts w:ascii="Angsana New" w:hAnsi="Angsana New"/>
          <w:sz w:val="30"/>
          <w:szCs w:val="30"/>
        </w:rPr>
        <w:t>6</w:t>
      </w:r>
      <w:r w:rsidR="00F74C76" w:rsidRPr="00757917">
        <w:rPr>
          <w:rFonts w:ascii="Angsana New" w:hAnsi="Angsana New"/>
          <w:color w:val="FF0000"/>
          <w:sz w:val="30"/>
          <w:szCs w:val="30"/>
          <w:cs/>
        </w:rPr>
        <w:t xml:space="preserve"> </w:t>
      </w:r>
      <w:r w:rsidR="00F74C76" w:rsidRPr="00757917">
        <w:rPr>
          <w:rFonts w:ascii="Angsana New" w:hAnsi="Angsana New"/>
          <w:sz w:val="30"/>
          <w:szCs w:val="30"/>
          <w:cs/>
        </w:rPr>
        <w:t xml:space="preserve">ปี โดยเริ่มตั้งแต่เดือนพฤศจิกายน </w:t>
      </w:r>
      <w:r w:rsidR="00460DDC" w:rsidRPr="00757917">
        <w:rPr>
          <w:rFonts w:ascii="Angsana New" w:hAnsi="Angsana New"/>
          <w:sz w:val="30"/>
          <w:szCs w:val="30"/>
        </w:rPr>
        <w:t>2562</w:t>
      </w:r>
      <w:r w:rsidR="00F74C76" w:rsidRPr="00757917">
        <w:rPr>
          <w:rFonts w:ascii="Angsana New" w:hAnsi="Angsana New"/>
          <w:sz w:val="30"/>
          <w:szCs w:val="30"/>
          <w:cs/>
        </w:rPr>
        <w:t xml:space="preserve"> ถึงเดือนตุลาคม </w:t>
      </w:r>
      <w:r w:rsidR="00460DDC" w:rsidRPr="00757917">
        <w:rPr>
          <w:rFonts w:ascii="Angsana New" w:hAnsi="Angsana New"/>
          <w:sz w:val="30"/>
          <w:szCs w:val="30"/>
        </w:rPr>
        <w:t>2568</w:t>
      </w:r>
      <w:r w:rsidR="00630AA9" w:rsidRPr="00757917">
        <w:rPr>
          <w:rFonts w:ascii="Angsana New" w:hAnsi="Angsana New"/>
          <w:sz w:val="30"/>
          <w:szCs w:val="30"/>
          <w:cs/>
        </w:rPr>
        <w:t xml:space="preserve"> ทั้งนี้สามารถต่ออายุสัญญาได้อีกคราวละ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="00630AA9" w:rsidRPr="00757917">
        <w:rPr>
          <w:rFonts w:ascii="Angsana New" w:hAnsi="Angsana New"/>
          <w:sz w:val="30"/>
          <w:szCs w:val="30"/>
          <w:cs/>
        </w:rPr>
        <w:t xml:space="preserve"> ปี โดยมีเงื่อนไขตามที่ระบุในสัญญา</w:t>
      </w:r>
    </w:p>
    <w:p w14:paraId="1ACE18EE" w14:textId="6F9F31CF" w:rsidR="00161C51" w:rsidRPr="00757917" w:rsidRDefault="00161C51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946B9C0" w14:textId="733B20E6" w:rsidR="00161C51" w:rsidRPr="00757917" w:rsidRDefault="00F554DF" w:rsidP="00F74C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t>บริษัทย่อยหลายแห่ง</w:t>
      </w:r>
      <w:r w:rsidR="00161C51" w:rsidRPr="00757917">
        <w:rPr>
          <w:rFonts w:ascii="Angsana New" w:hAnsi="Angsana New"/>
          <w:sz w:val="30"/>
          <w:szCs w:val="30"/>
        </w:rPr>
        <w:t xml:space="preserve"> </w:t>
      </w:r>
      <w:r w:rsidR="00161C51" w:rsidRPr="00757917">
        <w:rPr>
          <w:rFonts w:ascii="Angsana New" w:hAnsi="Angsana New" w:hint="cs"/>
          <w:sz w:val="30"/>
          <w:szCs w:val="30"/>
          <w:cs/>
        </w:rPr>
        <w:t>ได้เข้าทำสัญญาเช่าอาคารสำนักงานกับบริษัทร่วมค้าแห่งหนึ่ง</w:t>
      </w:r>
      <w:r w:rsidR="00161C51" w:rsidRPr="00757917">
        <w:rPr>
          <w:rFonts w:ascii="Angsana New" w:hAnsi="Angsana New"/>
          <w:sz w:val="30"/>
          <w:szCs w:val="30"/>
          <w:cs/>
        </w:rPr>
        <w:t xml:space="preserve"> </w:t>
      </w:r>
      <w:r w:rsidR="00161C51" w:rsidRPr="00757917">
        <w:rPr>
          <w:rFonts w:ascii="Angsana New" w:hAnsi="Angsana New" w:hint="cs"/>
          <w:sz w:val="30"/>
          <w:szCs w:val="30"/>
          <w:cs/>
        </w:rPr>
        <w:t>สัญญามีกำหนด</w:t>
      </w:r>
      <w:r w:rsidR="00161C51" w:rsidRPr="00757917">
        <w:rPr>
          <w:rFonts w:ascii="Angsana New" w:hAnsi="Angsana New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z w:val="30"/>
          <w:szCs w:val="30"/>
        </w:rPr>
        <w:t>3</w:t>
      </w:r>
      <w:r w:rsidR="00161C51" w:rsidRPr="00757917">
        <w:rPr>
          <w:rFonts w:ascii="Angsana New" w:hAnsi="Angsana New"/>
          <w:sz w:val="30"/>
          <w:szCs w:val="30"/>
          <w:cs/>
        </w:rPr>
        <w:t xml:space="preserve"> </w:t>
      </w:r>
      <w:r w:rsidR="00161C51" w:rsidRPr="00757917">
        <w:rPr>
          <w:rFonts w:ascii="Angsana New" w:hAnsi="Angsana New" w:hint="cs"/>
          <w:sz w:val="30"/>
          <w:szCs w:val="30"/>
          <w:cs/>
        </w:rPr>
        <w:t>ปี</w:t>
      </w:r>
      <w:r w:rsidR="00161C51" w:rsidRPr="00757917">
        <w:rPr>
          <w:rFonts w:ascii="Angsana New" w:hAnsi="Angsana New"/>
          <w:sz w:val="30"/>
          <w:szCs w:val="30"/>
          <w:cs/>
        </w:rPr>
        <w:t xml:space="preserve"> </w:t>
      </w:r>
      <w:r w:rsidR="00161C51" w:rsidRPr="00757917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="00161C51" w:rsidRPr="00757917">
        <w:rPr>
          <w:rFonts w:ascii="Angsana New" w:hAnsi="Angsana New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z w:val="30"/>
          <w:szCs w:val="30"/>
        </w:rPr>
        <w:t>25</w:t>
      </w:r>
      <w:r w:rsidR="00161C51" w:rsidRPr="00757917">
        <w:rPr>
          <w:rFonts w:ascii="Angsana New" w:hAnsi="Angsana New"/>
          <w:sz w:val="30"/>
          <w:szCs w:val="30"/>
          <w:cs/>
        </w:rPr>
        <w:t xml:space="preserve"> </w:t>
      </w:r>
      <w:r w:rsidR="00161C51" w:rsidRPr="00757917">
        <w:rPr>
          <w:rFonts w:ascii="Angsana New" w:hAnsi="Angsana New" w:hint="cs"/>
          <w:sz w:val="30"/>
          <w:szCs w:val="30"/>
          <w:cs/>
        </w:rPr>
        <w:t>สิงหาคม</w:t>
      </w:r>
      <w:r w:rsidR="00161C51" w:rsidRPr="00757917">
        <w:rPr>
          <w:rFonts w:ascii="Angsana New" w:hAnsi="Angsana New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z w:val="30"/>
          <w:szCs w:val="30"/>
        </w:rPr>
        <w:t>2565</w:t>
      </w:r>
      <w:r w:rsidR="00161C51" w:rsidRPr="00757917">
        <w:rPr>
          <w:rFonts w:ascii="Angsana New" w:hAnsi="Angsana New"/>
          <w:sz w:val="30"/>
          <w:szCs w:val="30"/>
          <w:cs/>
        </w:rPr>
        <w:t xml:space="preserve"> </w:t>
      </w:r>
      <w:r w:rsidR="00161C51" w:rsidRPr="00757917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  <w:r w:rsidR="00DC7378" w:rsidRPr="00757917">
        <w:rPr>
          <w:rFonts w:ascii="Angsana New" w:hAnsi="Angsana New" w:hint="cs"/>
          <w:sz w:val="30"/>
          <w:szCs w:val="30"/>
          <w:cs/>
        </w:rPr>
        <w:t xml:space="preserve"> ทั้งนี้สามารถต่ออายุสัญญาได้อีกคราวละ </w:t>
      </w:r>
      <w:r w:rsidR="00DC7378" w:rsidRPr="00757917">
        <w:rPr>
          <w:rFonts w:ascii="Angsana New" w:hAnsi="Angsana New"/>
          <w:sz w:val="30"/>
          <w:szCs w:val="30"/>
        </w:rPr>
        <w:t>3</w:t>
      </w:r>
      <w:r w:rsidR="00DC7378" w:rsidRPr="00757917">
        <w:rPr>
          <w:rFonts w:ascii="Angsana New" w:hAnsi="Angsana New" w:hint="cs"/>
          <w:sz w:val="30"/>
          <w:szCs w:val="30"/>
          <w:cs/>
        </w:rPr>
        <w:t xml:space="preserve"> ปี โดยมีเงื่อนไขตามที่ระบุในสัญญา</w:t>
      </w:r>
    </w:p>
    <w:p w14:paraId="517C2913" w14:textId="77777777" w:rsidR="00107341" w:rsidRPr="00757917" w:rsidRDefault="00107341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4"/>
          <w:szCs w:val="24"/>
        </w:rPr>
      </w:pPr>
    </w:p>
    <w:p w14:paraId="6A5D014F" w14:textId="40E953DA" w:rsidR="00480F53" w:rsidRPr="00757917" w:rsidRDefault="00480F53" w:rsidP="0010734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สัญญาบริหารจัดการ</w:t>
      </w:r>
      <w:r w:rsidR="006D3D63" w:rsidRPr="00757917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4C5B606A" w14:textId="77777777" w:rsidR="00480F53" w:rsidRPr="00757917" w:rsidRDefault="00480F5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27"/>
        <w:jc w:val="thaiDistribute"/>
        <w:rPr>
          <w:rFonts w:ascii="Angsana New" w:hAnsi="Angsana New"/>
          <w:sz w:val="24"/>
          <w:szCs w:val="24"/>
        </w:rPr>
      </w:pPr>
    </w:p>
    <w:p w14:paraId="4060D87A" w14:textId="77777777" w:rsidR="00BD2A73" w:rsidRPr="00757917" w:rsidRDefault="00BD2A73" w:rsidP="00BD2A73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บริษัทได้ทำสัญญาบริหาจัดการกับบริษัทย่อยหลายแห่ง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และการร่วมค้ารวมถึงบริษัทย่อยของการร่วมค้าสำหรับการให้บริการบริหารจัดการทั่วไป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โดยคิดค่าบริการเป็นรายเดือนในอัตราที่ตกลงกันตามสัญญา</w:t>
      </w:r>
    </w:p>
    <w:p w14:paraId="61B28E82" w14:textId="77777777" w:rsidR="00480F53" w:rsidRPr="00757917" w:rsidRDefault="00480F53" w:rsidP="00480F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3F30B69C" w14:textId="794092BF" w:rsidR="003F41CC" w:rsidRPr="00757917" w:rsidRDefault="003F41CC" w:rsidP="003F41CC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2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บริษัท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ย่อยได้เข้าทำสัญญากับบริษัทที่เกี่ยวข้องกันแห่งหนึ่ง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และอนุญาตให้บริษัทย่อยใช้เครื่องหมายการค้า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สำหรับระยะเวลา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pacing w:val="-2"/>
          <w:sz w:val="30"/>
          <w:szCs w:val="30"/>
        </w:rPr>
        <w:t>10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ปี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โดยเริ่มตั้งแต่เดือนกรกฎาคม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pacing w:val="-2"/>
          <w:sz w:val="30"/>
          <w:szCs w:val="30"/>
        </w:rPr>
        <w:t>2546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และสิ้นสุดในเดือนเมษายน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pacing w:val="-2"/>
          <w:sz w:val="30"/>
          <w:szCs w:val="30"/>
        </w:rPr>
        <w:t>2557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ภายหลังสิ้นสุดสัญญา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บริษัทย่อยได้ต่ออายุสัญญาทุกๆ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pacing w:val="-2"/>
          <w:sz w:val="30"/>
          <w:szCs w:val="30"/>
        </w:rPr>
        <w:t>3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เดือน</w:t>
      </w:r>
    </w:p>
    <w:p w14:paraId="1A11F808" w14:textId="1974E6B5" w:rsidR="00480F53" w:rsidRPr="00757917" w:rsidRDefault="00480F53" w:rsidP="00276CB1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</w:p>
    <w:p w14:paraId="5E7DCF43" w14:textId="0CC4C016" w:rsidR="009F6334" w:rsidRPr="00757917" w:rsidRDefault="009F6334" w:rsidP="009F6334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757917">
        <w:rPr>
          <w:rFonts w:ascii="Angsana New" w:hAnsi="Angsana New" w:hint="cs"/>
          <w:spacing w:val="-4"/>
          <w:sz w:val="30"/>
          <w:szCs w:val="30"/>
          <w:cs/>
        </w:rPr>
        <w:t>บริษัทย่อยได้เข้าทำสัญญากับบริษัทที่เกี่ยวข้องกันสองแห่งมีกำหนด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pacing w:val="-4"/>
          <w:sz w:val="30"/>
          <w:szCs w:val="30"/>
        </w:rPr>
        <w:t>10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4"/>
          <w:sz w:val="30"/>
          <w:szCs w:val="30"/>
          <w:cs/>
        </w:rPr>
        <w:t>เริ่มตั้งแต่กุมภาพันธ์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pacing w:val="-4"/>
          <w:sz w:val="30"/>
          <w:szCs w:val="30"/>
        </w:rPr>
        <w:t>2559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4"/>
          <w:sz w:val="30"/>
          <w:szCs w:val="30"/>
          <w:cs/>
        </w:rPr>
        <w:t>และสามารถต่ออายุสัญญาได้อีกเป็นเวลา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pacing w:val="-4"/>
          <w:sz w:val="30"/>
          <w:szCs w:val="30"/>
        </w:rPr>
        <w:t>10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4"/>
          <w:sz w:val="30"/>
          <w:szCs w:val="30"/>
          <w:cs/>
        </w:rPr>
        <w:t>ปี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4"/>
          <w:sz w:val="30"/>
          <w:szCs w:val="30"/>
          <w:cs/>
        </w:rPr>
        <w:t>บริษัทดังกล่าวจะให้บริการในด้านการบริหารงานโรงแรมของบริษัทย่อยและอนุญาตให้บริษัทย่อยใช้เครื่องหมายการค้าโดยจะต้องจ่ายค่าธรรมเนียม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pacing w:val="-4"/>
          <w:sz w:val="30"/>
          <w:szCs w:val="30"/>
          <w:cs/>
        </w:rPr>
        <w:t>ตามที่ระบุไว้ในสัญญา</w:t>
      </w:r>
    </w:p>
    <w:p w14:paraId="60E3030E" w14:textId="3E6A1E0D" w:rsidR="00224FA4" w:rsidRPr="00757917" w:rsidRDefault="00224FA4" w:rsidP="00DE4EB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080FB45D" w14:textId="77777777" w:rsidR="00DC7378" w:rsidRPr="00757917" w:rsidRDefault="00DC7378" w:rsidP="00DE4EB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4"/>
          <w:sz w:val="30"/>
          <w:szCs w:val="30"/>
        </w:rPr>
      </w:pPr>
    </w:p>
    <w:p w14:paraId="4F64BFE1" w14:textId="06B847DE" w:rsidR="00F7306E" w:rsidRPr="00757917" w:rsidRDefault="00F7306E" w:rsidP="00F7306E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บริษัทย่อยได้เข้าทำสัญญาบริหารโครงการกับบริษัทที่เกี่ยวข้องกันแห่งหนึ่ง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สัญญามีกำหนด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z w:val="30"/>
          <w:szCs w:val="30"/>
        </w:rPr>
        <w:t>20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z w:val="30"/>
          <w:szCs w:val="30"/>
        </w:rPr>
        <w:t>28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กรกฎาคม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z w:val="30"/>
          <w:szCs w:val="30"/>
        </w:rPr>
        <w:t>2566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และสามารถต่ออายุสัญญาได้อีกเป็นเวลา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z w:val="30"/>
          <w:szCs w:val="30"/>
        </w:rPr>
        <w:t>10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บริษัทดังกล่าวจะให้บริการในด้านการบริหารโครงการอาคารพักอาศัยให้เช่าของบริษัทย่อย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และอนุญาตให้บริษัทย่อย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ใช้เครื่องหมายการค้าโดยบริษัทย่อย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จะต้องจ่ายค่าธรรมเนียม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ตามที่ระบุไว้ในสัญญา</w:t>
      </w:r>
    </w:p>
    <w:p w14:paraId="2EE29417" w14:textId="77777777" w:rsidR="000C5A7F" w:rsidRPr="00757917" w:rsidRDefault="000C5A7F" w:rsidP="000C5A7F">
      <w:pPr>
        <w:pStyle w:val="ListParagraph"/>
        <w:rPr>
          <w:rFonts w:ascii="Angsana New" w:hAnsi="Angsana New"/>
          <w:sz w:val="30"/>
          <w:szCs w:val="30"/>
          <w:cs/>
        </w:rPr>
      </w:pPr>
    </w:p>
    <w:p w14:paraId="64799DBE" w14:textId="77777777" w:rsidR="008B6278" w:rsidRPr="00757917" w:rsidRDefault="00480F53" w:rsidP="008B6278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3" w:right="-27" w:hanging="453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0C5A7F" w:rsidRPr="00757917">
        <w:rPr>
          <w:rFonts w:ascii="Angsana New" w:hAnsi="Angsana New"/>
          <w:sz w:val="30"/>
          <w:szCs w:val="30"/>
          <w:cs/>
        </w:rPr>
        <w:t>บริษัทย่อย</w:t>
      </w:r>
      <w:r w:rsidR="000C5A7F" w:rsidRPr="00757917">
        <w:rPr>
          <w:rFonts w:ascii="Angsana New" w:hAnsi="Angsana New" w:hint="cs"/>
          <w:sz w:val="30"/>
          <w:szCs w:val="30"/>
          <w:cs/>
        </w:rPr>
        <w:t>แห่งหนึ่ง</w:t>
      </w:r>
      <w:r w:rsidR="000C5A7F" w:rsidRPr="00757917">
        <w:rPr>
          <w:rFonts w:ascii="Angsana New" w:hAnsi="Angsana New"/>
          <w:sz w:val="30"/>
          <w:szCs w:val="30"/>
          <w:cs/>
        </w:rPr>
        <w:t>ได้เข้าทำสัญญาจ้างบริหาร</w:t>
      </w:r>
      <w:r w:rsidR="000C5A7F" w:rsidRPr="00757917">
        <w:rPr>
          <w:rFonts w:ascii="Angsana New" w:hAnsi="Angsana New" w:hint="cs"/>
          <w:sz w:val="30"/>
          <w:szCs w:val="30"/>
          <w:cs/>
        </w:rPr>
        <w:t>ทรัพย์</w:t>
      </w:r>
      <w:r w:rsidR="000C5A7F" w:rsidRPr="00757917">
        <w:rPr>
          <w:rFonts w:ascii="Angsana New" w:hAnsi="Angsana New"/>
          <w:sz w:val="30"/>
          <w:szCs w:val="30"/>
          <w:cs/>
        </w:rPr>
        <w:t>กับ</w:t>
      </w:r>
      <w:r w:rsidR="000C5A7F" w:rsidRPr="00757917">
        <w:rPr>
          <w:rFonts w:ascii="Angsana New" w:hAnsi="Angsana New" w:hint="cs"/>
          <w:sz w:val="30"/>
          <w:szCs w:val="30"/>
          <w:cs/>
        </w:rPr>
        <w:t>กลุ่ม</w:t>
      </w:r>
      <w:r w:rsidR="000C5A7F" w:rsidRPr="00757917">
        <w:rPr>
          <w:rFonts w:ascii="Angsana New" w:hAnsi="Angsana New"/>
          <w:sz w:val="30"/>
          <w:szCs w:val="30"/>
          <w:cs/>
        </w:rPr>
        <w:t>บริษัท</w:t>
      </w:r>
      <w:r w:rsidR="000C5A7F" w:rsidRPr="00757917">
        <w:rPr>
          <w:rFonts w:ascii="Angsana New" w:hAnsi="Angsana New" w:hint="cs"/>
          <w:sz w:val="30"/>
          <w:szCs w:val="30"/>
          <w:cs/>
        </w:rPr>
        <w:t xml:space="preserve"> และการร่วมค้า</w:t>
      </w:r>
      <w:r w:rsidR="000C5A7F" w:rsidRPr="00757917">
        <w:rPr>
          <w:rFonts w:ascii="Angsana New" w:hAnsi="Angsana New"/>
          <w:sz w:val="30"/>
          <w:szCs w:val="30"/>
          <w:cs/>
        </w:rPr>
        <w:t xml:space="preserve"> </w:t>
      </w:r>
      <w:r w:rsidR="000C5A7F" w:rsidRPr="00757917">
        <w:rPr>
          <w:rFonts w:ascii="Angsana New" w:hAnsi="Angsana New" w:hint="cs"/>
          <w:sz w:val="30"/>
          <w:szCs w:val="30"/>
          <w:cs/>
        </w:rPr>
        <w:t xml:space="preserve">เพื่อบริหารอสังหาริมทรัพย์เพื่อการลงทุนเพื่ออุตสาหกรรม </w:t>
      </w:r>
      <w:r w:rsidR="000C5A7F" w:rsidRPr="00757917">
        <w:rPr>
          <w:rFonts w:ascii="Angsana New" w:hAnsi="Angsana New"/>
          <w:sz w:val="30"/>
          <w:szCs w:val="30"/>
          <w:cs/>
        </w:rPr>
        <w:t>ของกลุ่มบริษัท โดย</w:t>
      </w:r>
      <w:r w:rsidR="000C5A7F" w:rsidRPr="00757917">
        <w:rPr>
          <w:rFonts w:ascii="Angsana New" w:hAnsi="Angsana New" w:hint="cs"/>
          <w:sz w:val="30"/>
          <w:szCs w:val="30"/>
          <w:cs/>
        </w:rPr>
        <w:t>มีระยะเวลาให้บริการและ</w:t>
      </w:r>
      <w:r w:rsidR="000C5A7F" w:rsidRPr="00757917">
        <w:rPr>
          <w:rFonts w:ascii="Angsana New" w:hAnsi="Angsana New"/>
          <w:sz w:val="30"/>
          <w:szCs w:val="30"/>
          <w:cs/>
        </w:rPr>
        <w:t>ค่าธรรมเนียมต่างๆ ตามที่ระบุไว้ในสัญญา</w:t>
      </w:r>
    </w:p>
    <w:p w14:paraId="28A56E26" w14:textId="77777777" w:rsidR="008B6278" w:rsidRPr="00757917" w:rsidRDefault="008B6278" w:rsidP="008B6278">
      <w:pPr>
        <w:pStyle w:val="ListParagraph"/>
        <w:rPr>
          <w:rFonts w:ascii="Angsana New" w:hAnsi="Angsana New"/>
          <w:sz w:val="30"/>
          <w:szCs w:val="30"/>
          <w:cs/>
        </w:rPr>
      </w:pPr>
    </w:p>
    <w:p w14:paraId="4983716C" w14:textId="3FDEC923" w:rsidR="004D2AA8" w:rsidRPr="00757917" w:rsidRDefault="008B6278" w:rsidP="0084056C">
      <w:pPr>
        <w:pStyle w:val="ListParagraph"/>
        <w:numPr>
          <w:ilvl w:val="0"/>
          <w:numId w:val="23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7" w:hanging="450"/>
        <w:contextualSpacing w:val="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บริษัทย่อย</w:t>
      </w:r>
      <w:r w:rsidRPr="00757917">
        <w:rPr>
          <w:rFonts w:ascii="Angsana New" w:hAnsi="Angsana New"/>
          <w:sz w:val="30"/>
          <w:szCs w:val="30"/>
          <w:cs/>
        </w:rPr>
        <w:t>เข้าทำสัญญาจ้างบริหาร</w:t>
      </w:r>
      <w:r w:rsidRPr="00757917">
        <w:rPr>
          <w:rFonts w:ascii="Angsana New" w:hAnsi="Angsana New" w:hint="cs"/>
          <w:sz w:val="30"/>
          <w:szCs w:val="30"/>
          <w:cs/>
        </w:rPr>
        <w:t>ทรัพย์</w:t>
      </w:r>
      <w:r w:rsidRPr="00757917">
        <w:rPr>
          <w:rFonts w:ascii="Angsana New" w:hAnsi="Angsana New"/>
          <w:sz w:val="30"/>
          <w:szCs w:val="30"/>
          <w:cs/>
        </w:rPr>
        <w:t xml:space="preserve">กับบริษัทที่เกี่ยวข้องกันแห่งหนึ่ง สัญญามีกำหนด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ปี เพื่อบริหารโครงการโรงแรมของกลุ่มบริษัท โดยจะต้องจ่ายค่าธรรมเนียมต่างๆ ตามที่ระบุไว้ในสัญญา</w:t>
      </w:r>
    </w:p>
    <w:p w14:paraId="1E01BBF8" w14:textId="77777777" w:rsidR="00312486" w:rsidRPr="00757917" w:rsidRDefault="00312486" w:rsidP="00AE04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7"/>
        <w:jc w:val="thaiDistribute"/>
        <w:rPr>
          <w:rFonts w:ascii="Angsana New" w:hAnsi="Angsana New"/>
          <w:i/>
          <w:iCs/>
          <w:sz w:val="30"/>
          <w:szCs w:val="30"/>
          <w:cs/>
        </w:rPr>
      </w:pPr>
    </w:p>
    <w:p w14:paraId="482A3236" w14:textId="40C465D5" w:rsidR="00C23BEE" w:rsidRPr="00757917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  <w:cs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สัญญาแต่งตั้งผู้บริหารอสังหาริมทรัพย์และบริหารจัดการกองทรัสต์</w:t>
      </w:r>
    </w:p>
    <w:p w14:paraId="15D51C0F" w14:textId="77777777" w:rsidR="00C23BEE" w:rsidRPr="00757917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</w:p>
    <w:p w14:paraId="2BA22825" w14:textId="12476EB7" w:rsidR="00C23BEE" w:rsidRPr="00757917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ในเดือนธันวาคม </w:t>
      </w:r>
      <w:r w:rsidR="00460DDC" w:rsidRPr="00757917">
        <w:rPr>
          <w:rFonts w:ascii="Angsana New" w:hAnsi="Angsana New"/>
          <w:sz w:val="30"/>
          <w:szCs w:val="30"/>
        </w:rPr>
        <w:t>2560</w:t>
      </w:r>
      <w:r w:rsidRPr="00757917">
        <w:rPr>
          <w:rFonts w:ascii="Angsana New" w:hAnsi="Angsana New"/>
          <w:sz w:val="30"/>
          <w:szCs w:val="30"/>
          <w:cs/>
        </w:rPr>
        <w:t xml:space="preserve"> บริษัท เฟรเซอร์ส พร็อพเพอร์ตี้ อินดัสเทรียล รีท แมนเนจเม้นท์ (ประเทศไทย)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จำกัด </w:t>
      </w:r>
      <w:r w:rsidRPr="00757917">
        <w:rPr>
          <w:rFonts w:ascii="Angsana New" w:hAnsi="Angsana New"/>
          <w:sz w:val="30"/>
          <w:szCs w:val="30"/>
        </w:rPr>
        <w:t xml:space="preserve">(“FIRM”) </w:t>
      </w:r>
      <w:r w:rsidRPr="00757917">
        <w:rPr>
          <w:rFonts w:ascii="Angsana New" w:hAnsi="Angsana New"/>
          <w:sz w:val="30"/>
          <w:szCs w:val="30"/>
          <w:cs/>
        </w:rPr>
        <w:t>ซึ่งเป็นบริษัทย่อยได้รับแต่งตั้งจากทรัสต์เพื่อการลงทุนในอสังหาริมทรัพย์และสิทธิการเช่าอสังหาริมทรัพย์เพื่ออุตสาหกรรม เฟรเซอร์ส พร็อพเพอร์ตี้ (</w:t>
      </w:r>
      <w:r w:rsidRPr="00757917">
        <w:rPr>
          <w:rFonts w:ascii="Angsana New" w:hAnsi="Angsana New"/>
          <w:sz w:val="30"/>
          <w:szCs w:val="30"/>
        </w:rPr>
        <w:t>“FTREIT”</w:t>
      </w:r>
      <w:r w:rsidRPr="00757917">
        <w:rPr>
          <w:rFonts w:ascii="Angsana New" w:hAnsi="Angsana New"/>
          <w:sz w:val="30"/>
          <w:szCs w:val="30"/>
          <w:cs/>
        </w:rPr>
        <w:t>) ซึ่งเป็นบริษัทร่วมให้เป็นผู้บริหารอสังหาริมทรัพย์ โดยเรียกเก็บค่าธรรมเนียมดังนี้</w:t>
      </w:r>
    </w:p>
    <w:p w14:paraId="06EACBDE" w14:textId="77777777" w:rsidR="00C23BEE" w:rsidRPr="00757917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43083B51" w14:textId="10F93ED9" w:rsidR="002103E6" w:rsidRPr="00757917" w:rsidRDefault="00C23BEE" w:rsidP="002103E6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ค่าธรรมเนียมบริหารจัดการทรัพย์สินหลักของ</w:t>
      </w:r>
      <w:r w:rsidRPr="00757917">
        <w:rPr>
          <w:rFonts w:ascii="Angsana New" w:hAnsi="Angsana New"/>
          <w:sz w:val="30"/>
          <w:szCs w:val="30"/>
        </w:rPr>
        <w:t xml:space="preserve"> FTREIT </w:t>
      </w:r>
      <w:r w:rsidRPr="00757917">
        <w:rPr>
          <w:rFonts w:ascii="Angsana New" w:hAnsi="Angsana New"/>
          <w:sz w:val="30"/>
          <w:szCs w:val="30"/>
          <w:cs/>
        </w:rPr>
        <w:t xml:space="preserve">ร้อยละ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7953DF" w:rsidRPr="00757917">
        <w:rPr>
          <w:rFonts w:ascii="Angsana New" w:hAnsi="Angsana New" w:hint="cs"/>
          <w:sz w:val="30"/>
          <w:szCs w:val="30"/>
          <w:cs/>
        </w:rPr>
        <w:t>ต่อปี</w:t>
      </w:r>
      <w:r w:rsidRPr="00757917">
        <w:rPr>
          <w:rFonts w:ascii="Angsana New" w:hAnsi="Angsana New"/>
          <w:sz w:val="30"/>
          <w:szCs w:val="30"/>
          <w:cs/>
        </w:rPr>
        <w:t>ของรายได้สุทธิจากสัญญาเช่าและสัญญาบริการของกองทรัสต์</w:t>
      </w:r>
    </w:p>
    <w:p w14:paraId="0782872C" w14:textId="09CF7406" w:rsidR="00C23BEE" w:rsidRPr="00757917" w:rsidRDefault="00C23BEE" w:rsidP="00936843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ค่าตอบแทนส่วนเพิ่มอัตราร้อยละ </w:t>
      </w:r>
      <w:r w:rsidR="00460DDC" w:rsidRPr="00757917">
        <w:rPr>
          <w:rFonts w:ascii="Angsana New" w:hAnsi="Angsana New"/>
          <w:sz w:val="30"/>
          <w:szCs w:val="30"/>
        </w:rPr>
        <w:t>5</w:t>
      </w:r>
      <w:r w:rsidRPr="00757917">
        <w:rPr>
          <w:rFonts w:ascii="Angsana New" w:hAnsi="Angsana New"/>
          <w:sz w:val="30"/>
          <w:szCs w:val="30"/>
          <w:cs/>
        </w:rPr>
        <w:t xml:space="preserve"> ต่อปีของกำไรจากการดำเนินงานของ</w:t>
      </w:r>
      <w:r w:rsidRPr="00757917">
        <w:rPr>
          <w:rFonts w:ascii="Angsana New" w:hAnsi="Angsana New"/>
          <w:sz w:val="30"/>
          <w:szCs w:val="30"/>
        </w:rPr>
        <w:t xml:space="preserve"> FTREIT</w:t>
      </w:r>
    </w:p>
    <w:p w14:paraId="358863A6" w14:textId="4895B6A6" w:rsidR="00C23BEE" w:rsidRPr="00757917" w:rsidRDefault="00C23BEE" w:rsidP="00936843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ค่านายหน้าคิดตามสัดส่วนตามระยะเวลาทำสัญญาเช่าและสัญญาบริการของผู้เช่ารายย่อยใหม่ แต่ไม่เกิน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  <w:cs/>
        </w:rPr>
        <w:t xml:space="preserve"> เดือนของอัตราค่าเช่าและค่าบริการ</w:t>
      </w:r>
    </w:p>
    <w:p w14:paraId="4C63A7C7" w14:textId="5F839E2A" w:rsidR="00C23BEE" w:rsidRPr="00757917" w:rsidRDefault="00C23BEE" w:rsidP="00936843">
      <w:pPr>
        <w:pStyle w:val="ListParagraph"/>
        <w:numPr>
          <w:ilvl w:val="0"/>
          <w:numId w:val="19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ค่านายหน้าจากการซื้อ ขาย โอนสิทธิการเช่าและ/หรือรับโอนสิทธิการเช่าอสังหาริมทรัพย์ในอัตรา</w:t>
      </w:r>
      <w:r w:rsidR="00276CB1" w:rsidRPr="00757917">
        <w:rPr>
          <w:rFonts w:ascii="Angsana New" w:hAnsi="Angsana New" w:hint="cs"/>
          <w:sz w:val="30"/>
          <w:szCs w:val="30"/>
          <w:cs/>
        </w:rPr>
        <w:t>ไม่เกิน</w:t>
      </w:r>
      <w:r w:rsidRPr="00757917">
        <w:rPr>
          <w:rFonts w:ascii="Angsana New" w:hAnsi="Angsana New"/>
          <w:sz w:val="30"/>
          <w:szCs w:val="30"/>
          <w:cs/>
        </w:rPr>
        <w:t xml:space="preserve">ร้อยละ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  <w:cs/>
        </w:rPr>
        <w:t xml:space="preserve"> ของมูลค่าดังกล่าว</w:t>
      </w:r>
    </w:p>
    <w:p w14:paraId="26285A48" w14:textId="77777777" w:rsidR="00C23BEE" w:rsidRPr="00757917" w:rsidRDefault="00C23BEE" w:rsidP="00C23BE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51C3F97" w14:textId="5D275E22" w:rsidR="00C23BEE" w:rsidRPr="00757917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นอกจากนี้บริษัทย่อยดังกล่าวได้ทำสัญญาการบริหารจัดการกับ</w:t>
      </w:r>
      <w:r w:rsidRPr="00757917">
        <w:rPr>
          <w:rFonts w:ascii="Angsana New" w:hAnsi="Angsana New"/>
          <w:sz w:val="30"/>
          <w:szCs w:val="30"/>
        </w:rPr>
        <w:t xml:space="preserve"> FTREIT</w:t>
      </w:r>
      <w:r w:rsidRPr="00757917">
        <w:rPr>
          <w:rFonts w:ascii="Angsana New" w:hAnsi="Angsana New"/>
          <w:sz w:val="30"/>
          <w:szCs w:val="30"/>
          <w:cs/>
        </w:rPr>
        <w:t xml:space="preserve"> สำหรับการให้บริการบริหารจัดการทั่วไปโดยคิดค่าบริการเป็นรายเดือนในอัตราร้อยละ </w:t>
      </w:r>
      <w:r w:rsidR="00460DDC" w:rsidRPr="00757917">
        <w:rPr>
          <w:rFonts w:ascii="Angsana New" w:hAnsi="Angsana New"/>
          <w:sz w:val="30"/>
          <w:szCs w:val="30"/>
        </w:rPr>
        <w:t>0</w:t>
      </w:r>
      <w:r w:rsidRPr="00757917">
        <w:rPr>
          <w:rFonts w:ascii="Angsana New" w:hAnsi="Angsana New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z w:val="30"/>
          <w:szCs w:val="30"/>
        </w:rPr>
        <w:t>25</w:t>
      </w:r>
      <w:r w:rsidRPr="00757917">
        <w:rPr>
          <w:rFonts w:ascii="Angsana New" w:hAnsi="Angsana New"/>
          <w:sz w:val="30"/>
          <w:szCs w:val="30"/>
          <w:cs/>
        </w:rPr>
        <w:t xml:space="preserve"> ต่อปี ของมูลค่าสินทรัพย์รวมของ</w:t>
      </w:r>
      <w:r w:rsidRPr="00757917">
        <w:rPr>
          <w:rFonts w:ascii="Angsana New" w:hAnsi="Angsana New"/>
          <w:sz w:val="30"/>
          <w:szCs w:val="30"/>
        </w:rPr>
        <w:t xml:space="preserve"> FTREIT</w:t>
      </w:r>
      <w:r w:rsidRPr="00757917">
        <w:rPr>
          <w:rFonts w:ascii="Angsana New" w:hAnsi="Angsana New"/>
          <w:sz w:val="30"/>
          <w:szCs w:val="30"/>
          <w:cs/>
        </w:rPr>
        <w:t xml:space="preserve"> (รายละเอียด</w:t>
      </w:r>
      <w:r w:rsidRPr="00757917">
        <w:rPr>
          <w:rFonts w:ascii="Angsana New" w:hAnsi="Angsana New"/>
          <w:sz w:val="30"/>
          <w:szCs w:val="30"/>
        </w:rPr>
        <w:t xml:space="preserve"> FTREIT </w:t>
      </w:r>
      <w:r w:rsidRPr="00757917">
        <w:rPr>
          <w:rFonts w:ascii="Angsana New" w:hAnsi="Angsana New"/>
          <w:sz w:val="30"/>
          <w:szCs w:val="30"/>
          <w:cs/>
        </w:rPr>
        <w:t xml:space="preserve">แสดงไว้ในหมายเหตุข้อ </w:t>
      </w:r>
      <w:r w:rsidR="00460DDC" w:rsidRPr="00757917">
        <w:rPr>
          <w:rFonts w:ascii="Angsana New" w:hAnsi="Angsana New"/>
          <w:sz w:val="30"/>
          <w:szCs w:val="30"/>
        </w:rPr>
        <w:t>11</w:t>
      </w:r>
      <w:r w:rsidRPr="00757917">
        <w:rPr>
          <w:rFonts w:ascii="Angsana New" w:hAnsi="Angsana New"/>
          <w:sz w:val="30"/>
          <w:szCs w:val="30"/>
          <w:cs/>
        </w:rPr>
        <w:t>)</w:t>
      </w:r>
    </w:p>
    <w:p w14:paraId="46CB93BD" w14:textId="2105FD51" w:rsidR="000A2AC4" w:rsidRPr="00757917" w:rsidRDefault="000A2AC4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7DD3BD47" w14:textId="77777777" w:rsidR="00DC7378" w:rsidRPr="00757917" w:rsidRDefault="00DC7378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0C94A7DC" w14:textId="6D285D09" w:rsidR="00C23BEE" w:rsidRPr="00757917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lastRenderedPageBreak/>
        <w:t>สัญญาแต่งตั้งผู้บริหารอสังหาริมทรัพย์</w:t>
      </w:r>
    </w:p>
    <w:p w14:paraId="3DF854D3" w14:textId="77777777" w:rsidR="00C23BEE" w:rsidRPr="00757917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</w:p>
    <w:p w14:paraId="7ADAFB70" w14:textId="798324C9" w:rsidR="00C23BEE" w:rsidRPr="00757917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3960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ในเดือนมีนาคม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2559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บริษัทนอร์ท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สาธร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เรียลตี้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จำกัด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ซึ่งเป็นบริษัทย่อย</w:t>
      </w:r>
      <w:r w:rsidR="00695540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ได้รับแต่งตั้งจากทรัสต์</w:t>
      </w:r>
      <w:r w:rsidRPr="00757917">
        <w:rPr>
          <w:rFonts w:ascii="Angsana New" w:hAnsi="Angsana New"/>
          <w:sz w:val="30"/>
          <w:szCs w:val="30"/>
          <w:cs/>
        </w:rPr>
        <w:t xml:space="preserve">เพื่อการลงทุนในสิทธิการเช่าอสังหาริมทรัพย์โกลเด้นเวนเจอร์ </w:t>
      </w:r>
      <w:r w:rsidRPr="00757917">
        <w:rPr>
          <w:rFonts w:ascii="Angsana New" w:hAnsi="Angsana New"/>
          <w:sz w:val="30"/>
          <w:szCs w:val="30"/>
        </w:rPr>
        <w:t xml:space="preserve">“GVREIT” </w:t>
      </w:r>
      <w:r w:rsidRPr="00757917">
        <w:rPr>
          <w:rFonts w:ascii="Angsana New" w:hAnsi="Angsana New" w:hint="cs"/>
          <w:sz w:val="30"/>
          <w:szCs w:val="30"/>
          <w:cs/>
        </w:rPr>
        <w:t>ซึ่งเป็นบริษัทร่วมทางอ้อมให้เป็นผู้บริหารอสังหาริมทรัพย์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โดยเรียกเก็บค่าธรรมเนียมดังนี้</w:t>
      </w:r>
    </w:p>
    <w:p w14:paraId="3DED0142" w14:textId="77777777" w:rsidR="00C23BEE" w:rsidRPr="00757917" w:rsidRDefault="00C23BEE" w:rsidP="00C23BE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48560756" w14:textId="75B6E585" w:rsidR="00C23BEE" w:rsidRPr="00757917" w:rsidRDefault="00C23BEE" w:rsidP="00074552">
      <w:pPr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overflowPunct w:val="0"/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ค่าธรรมเนียมพื้นฐานในการจัดการทรัพย์สิน ประมาณ </w:t>
      </w:r>
      <w:r w:rsidR="00460DDC" w:rsidRPr="00757917">
        <w:rPr>
          <w:rFonts w:ascii="Angsana New" w:hAnsi="Angsana New"/>
          <w:sz w:val="30"/>
          <w:szCs w:val="30"/>
        </w:rPr>
        <w:t>15</w:t>
      </w:r>
      <w:r w:rsidRPr="00757917">
        <w:rPr>
          <w:rFonts w:ascii="Angsana New" w:hAnsi="Angsana New"/>
          <w:sz w:val="30"/>
          <w:szCs w:val="30"/>
          <w:cs/>
        </w:rPr>
        <w:t xml:space="preserve"> - </w:t>
      </w:r>
      <w:r w:rsidR="00460DDC" w:rsidRPr="00757917">
        <w:rPr>
          <w:rFonts w:ascii="Angsana New" w:hAnsi="Angsana New"/>
          <w:sz w:val="30"/>
          <w:szCs w:val="30"/>
        </w:rPr>
        <w:t>33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ล้านบาทต่อปี สำหรับโครงการ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ปาร์คเวนเชอร์ อีโคเพล็กซ์ และประมาณ </w:t>
      </w:r>
      <w:r w:rsidR="00460DDC" w:rsidRPr="00757917">
        <w:rPr>
          <w:rFonts w:ascii="Angsana New" w:hAnsi="Angsana New"/>
          <w:sz w:val="30"/>
          <w:szCs w:val="30"/>
        </w:rPr>
        <w:t>19</w:t>
      </w:r>
      <w:r w:rsidRPr="00757917">
        <w:rPr>
          <w:rFonts w:ascii="Angsana New" w:hAnsi="Angsana New"/>
          <w:sz w:val="30"/>
          <w:szCs w:val="30"/>
          <w:cs/>
        </w:rPr>
        <w:t xml:space="preserve"> - </w:t>
      </w:r>
      <w:r w:rsidR="00460DDC" w:rsidRPr="00757917">
        <w:rPr>
          <w:rFonts w:ascii="Angsana New" w:hAnsi="Angsana New"/>
          <w:sz w:val="30"/>
          <w:szCs w:val="30"/>
        </w:rPr>
        <w:t>45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ล้านบาทต่อปี สำหรับ</w:t>
      </w:r>
      <w:r w:rsidRPr="00757917">
        <w:rPr>
          <w:rFonts w:hint="cs"/>
          <w:sz w:val="30"/>
          <w:szCs w:val="30"/>
          <w:cs/>
        </w:rPr>
        <w:t>โครงการสาทร</w:t>
      </w:r>
      <w:r w:rsidRPr="00757917">
        <w:rPr>
          <w:sz w:val="30"/>
          <w:szCs w:val="30"/>
          <w:cs/>
        </w:rPr>
        <w:t xml:space="preserve"> </w:t>
      </w:r>
      <w:r w:rsidRPr="00757917">
        <w:rPr>
          <w:rFonts w:hint="cs"/>
          <w:sz w:val="30"/>
          <w:szCs w:val="30"/>
          <w:cs/>
        </w:rPr>
        <w:t>สแควร์</w:t>
      </w:r>
      <w:r w:rsidRPr="00757917">
        <w:rPr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โดยคิดในอัตราคงที่ที่แตกต่างกันในแต่ละปีตามที่กำหนดในสัญญาแต่งตั้งผู้บริหารอสังหาริมทรัพย์ โดยชำระเป็นรายเดือน</w:t>
      </w:r>
    </w:p>
    <w:p w14:paraId="31DEB670" w14:textId="5D870CE1" w:rsidR="004D2AA8" w:rsidRPr="00757917" w:rsidRDefault="004D2A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4AA75C66" w14:textId="50F648E2" w:rsidR="00C23BEE" w:rsidRPr="00757917" w:rsidRDefault="00C23BEE" w:rsidP="00074552">
      <w:pPr>
        <w:pStyle w:val="ListParagraph"/>
        <w:numPr>
          <w:ilvl w:val="0"/>
          <w:numId w:val="24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right="-27"/>
        <w:contextualSpacing w:val="0"/>
        <w:jc w:val="thaiDistribute"/>
        <w:rPr>
          <w:rFonts w:ascii="Angsana New" w:hAnsi="Angsana New"/>
          <w:spacing w:val="-4"/>
          <w:sz w:val="30"/>
          <w:szCs w:val="30"/>
        </w:rPr>
      </w:pPr>
      <w:r w:rsidRPr="00757917">
        <w:rPr>
          <w:rFonts w:ascii="Angsana New" w:hAnsi="Angsana New"/>
          <w:spacing w:val="-4"/>
          <w:sz w:val="30"/>
          <w:szCs w:val="30"/>
          <w:cs/>
        </w:rPr>
        <w:t>ค่าธรรมเนียมผันแปรในการจัดการทรัพย์สินสำหรับโครงการปาร์คเวนเชอร์ อีโคเพล็กซ์ในปีที่</w:t>
      </w:r>
      <w:r w:rsidRPr="00757917">
        <w:rPr>
          <w:rFonts w:ascii="Angsana New" w:hAnsi="Angsana New"/>
          <w:spacing w:val="-4"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spacing w:val="-4"/>
          <w:sz w:val="30"/>
          <w:szCs w:val="30"/>
        </w:rPr>
        <w:t>1</w:t>
      </w:r>
      <w:r w:rsidRPr="00757917">
        <w:rPr>
          <w:rFonts w:ascii="Angsana New" w:hAnsi="Angsana New"/>
          <w:spacing w:val="-4"/>
          <w:sz w:val="30"/>
          <w:szCs w:val="30"/>
          <w:cs/>
        </w:rPr>
        <w:t>-</w:t>
      </w:r>
      <w:r w:rsidR="00460DDC" w:rsidRPr="00757917">
        <w:rPr>
          <w:rFonts w:ascii="Angsana New" w:hAnsi="Angsana New"/>
          <w:spacing w:val="-4"/>
          <w:sz w:val="30"/>
          <w:szCs w:val="30"/>
        </w:rPr>
        <w:t>3</w:t>
      </w:r>
      <w:r w:rsidRPr="00757917">
        <w:rPr>
          <w:rFonts w:ascii="Angsana New" w:hAnsi="Angsana New"/>
          <w:spacing w:val="-4"/>
          <w:sz w:val="30"/>
          <w:szCs w:val="30"/>
        </w:rPr>
        <w:t xml:space="preserve"> </w:t>
      </w:r>
      <w:r w:rsidRPr="00757917">
        <w:rPr>
          <w:rFonts w:ascii="Angsana New" w:hAnsi="Angsana New"/>
          <w:spacing w:val="-4"/>
          <w:sz w:val="30"/>
          <w:szCs w:val="30"/>
          <w:cs/>
        </w:rPr>
        <w:t>คิดในอัตราร้อย</w:t>
      </w:r>
      <w:r w:rsidRPr="00757917">
        <w:rPr>
          <w:rFonts w:ascii="Angsana New" w:hAnsi="Angsana New"/>
          <w:spacing w:val="-4"/>
          <w:sz w:val="30"/>
          <w:szCs w:val="30"/>
          <w:cs/>
        </w:rPr>
        <w:br/>
        <w:t>ละ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3</w:t>
      </w:r>
      <w:r w:rsidRPr="00757917">
        <w:rPr>
          <w:rFonts w:ascii="Angsana New" w:hAnsi="Angsana New"/>
          <w:spacing w:val="-4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pacing w:val="-4"/>
          <w:sz w:val="30"/>
          <w:szCs w:val="30"/>
        </w:rPr>
        <w:t>50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>-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4</w:t>
      </w:r>
      <w:r w:rsidRPr="00757917">
        <w:rPr>
          <w:rFonts w:ascii="Angsana New" w:hAnsi="Angsana New"/>
          <w:spacing w:val="-4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pacing w:val="-4"/>
          <w:sz w:val="30"/>
          <w:szCs w:val="30"/>
        </w:rPr>
        <w:t>75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4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คิดในอัตราร้อยละ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6</w:t>
      </w:r>
      <w:r w:rsidRPr="00757917">
        <w:rPr>
          <w:rFonts w:ascii="Angsana New" w:hAnsi="Angsana New"/>
          <w:spacing w:val="-4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pacing w:val="-4"/>
          <w:sz w:val="30"/>
          <w:szCs w:val="30"/>
        </w:rPr>
        <w:t>20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ต่อปี </w:t>
      </w:r>
      <w:r w:rsidRPr="00757917">
        <w:rPr>
          <w:rFonts w:ascii="Angsana New" w:hAnsi="Angsana New" w:hint="cs"/>
          <w:spacing w:val="-4"/>
          <w:sz w:val="30"/>
          <w:szCs w:val="30"/>
          <w:cs/>
        </w:rPr>
        <w:t>และสำหรับโครงการสารทรสแควร์</w:t>
      </w:r>
      <w:r w:rsidRPr="00757917">
        <w:rPr>
          <w:rFonts w:ascii="Angsana New" w:hAnsi="Angsana New"/>
          <w:spacing w:val="-4"/>
          <w:sz w:val="30"/>
          <w:szCs w:val="30"/>
          <w:cs/>
        </w:rPr>
        <w:br/>
        <w:t>ในปีที่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1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>-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3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>คิดในอัตราร้อยละ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1</w:t>
      </w:r>
      <w:r w:rsidRPr="00757917">
        <w:rPr>
          <w:rFonts w:ascii="Angsana New" w:hAnsi="Angsana New"/>
          <w:spacing w:val="-4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pacing w:val="-4"/>
          <w:sz w:val="30"/>
          <w:szCs w:val="30"/>
        </w:rPr>
        <w:t>55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>-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3</w:t>
      </w:r>
      <w:r w:rsidRPr="00757917">
        <w:rPr>
          <w:rFonts w:ascii="Angsana New" w:hAnsi="Angsana New"/>
          <w:spacing w:val="-4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pacing w:val="-4"/>
          <w:sz w:val="30"/>
          <w:szCs w:val="30"/>
        </w:rPr>
        <w:t>45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>ต่อปี และตั้งแต่ปีที่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4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>เป็นต้นไป คิดในอัตราร้อยละ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="00460DDC" w:rsidRPr="00757917">
        <w:rPr>
          <w:rFonts w:ascii="Angsana New" w:hAnsi="Angsana New"/>
          <w:spacing w:val="-4"/>
          <w:sz w:val="30"/>
          <w:szCs w:val="30"/>
        </w:rPr>
        <w:t>4</w:t>
      </w:r>
      <w:r w:rsidRPr="00757917">
        <w:rPr>
          <w:rFonts w:ascii="Angsana New" w:hAnsi="Angsana New"/>
          <w:spacing w:val="-4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pacing w:val="-4"/>
          <w:sz w:val="30"/>
          <w:szCs w:val="30"/>
        </w:rPr>
        <w:t>65</w:t>
      </w:r>
      <w:r w:rsidRPr="00757917">
        <w:rPr>
          <w:rFonts w:ascii="Angsana New" w:hAnsi="Angsana New"/>
          <w:spacing w:val="-4"/>
          <w:sz w:val="30"/>
          <w:szCs w:val="30"/>
        </w:rPr>
        <w:t> 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ต่อปี </w:t>
      </w:r>
      <w:r w:rsidRPr="00757917">
        <w:rPr>
          <w:rFonts w:ascii="Angsana New" w:hAnsi="Angsana New"/>
          <w:spacing w:val="-4"/>
          <w:sz w:val="30"/>
          <w:szCs w:val="30"/>
          <w:cs/>
        </w:rPr>
        <w:br/>
        <w:t>โดยค่าธรรมเนียมผันแปรคิดในอัตราร้อยละต่อปีของรายได้จากการให้เช่าพื้นที่และบริการพื้นที่เช่าอาคารซึ่ง</w:t>
      </w:r>
      <w:r w:rsidRPr="00757917">
        <w:rPr>
          <w:rFonts w:ascii="Angsana New" w:hAnsi="Angsana New"/>
          <w:spacing w:val="-4"/>
          <w:sz w:val="30"/>
          <w:szCs w:val="30"/>
          <w:cs/>
        </w:rPr>
        <w:br/>
        <w:t>ประกอบด้วยพื้นที่สำนักงานให้เช่า พื้นที่พาณิชยกรรม (ไม่รวมรายได้จากลานจัดกิจกรรม) และพื้นที่ห้องเก็บของ</w:t>
      </w:r>
      <w:r w:rsidRPr="00757917">
        <w:rPr>
          <w:rFonts w:ascii="Angsana New" w:hAnsi="Angsana New"/>
          <w:spacing w:val="-4"/>
          <w:sz w:val="30"/>
          <w:szCs w:val="30"/>
          <w:cs/>
        </w:rPr>
        <w:br/>
        <w:t xml:space="preserve">โดยชำระเป็นรายไตรมาส </w:t>
      </w:r>
    </w:p>
    <w:p w14:paraId="0BBB1323" w14:textId="1BBC56DC" w:rsidR="00220079" w:rsidRPr="00757917" w:rsidRDefault="00220079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</w:p>
    <w:p w14:paraId="27EEB7C3" w14:textId="4031F399" w:rsidR="00AE7611" w:rsidRPr="00757917" w:rsidRDefault="00AE7611" w:rsidP="00AE761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  <w:cs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สัญญาเช่า</w:t>
      </w:r>
      <w:r w:rsidR="005119F6" w:rsidRPr="00757917">
        <w:rPr>
          <w:rFonts w:ascii="Angsana New" w:hAnsi="Angsana New" w:hint="cs"/>
          <w:i/>
          <w:iCs/>
          <w:sz w:val="30"/>
          <w:szCs w:val="30"/>
          <w:cs/>
        </w:rPr>
        <w:t>ที่ทำกับกองทุนรวม</w:t>
      </w:r>
      <w:r w:rsidR="005119F6" w:rsidRPr="00757917">
        <w:rPr>
          <w:rFonts w:ascii="Angsana New" w:hAnsi="Angsana New"/>
          <w:i/>
          <w:iCs/>
          <w:sz w:val="30"/>
          <w:szCs w:val="30"/>
          <w:cs/>
        </w:rPr>
        <w:t>สิทธิการเช่าอสังหาริมทรัพย์โกลด์</w:t>
      </w:r>
    </w:p>
    <w:p w14:paraId="2DE4004F" w14:textId="1EEC92DE" w:rsidR="00635197" w:rsidRPr="00757917" w:rsidRDefault="00635197" w:rsidP="005119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482E78A6" w14:textId="294D45A6" w:rsidR="00C85796" w:rsidRPr="00757917" w:rsidRDefault="009A1C25" w:rsidP="00444D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ในระหว่างปี </w:t>
      </w:r>
      <w:r w:rsidR="00460DDC" w:rsidRPr="00757917">
        <w:rPr>
          <w:rFonts w:ascii="Angsana New" w:hAnsi="Angsana New"/>
          <w:sz w:val="30"/>
          <w:szCs w:val="30"/>
        </w:rPr>
        <w:t>2550</w:t>
      </w:r>
      <w:r w:rsidRPr="00757917">
        <w:rPr>
          <w:rFonts w:ascii="Angsana New" w:hAnsi="Angsana New"/>
          <w:sz w:val="30"/>
          <w:szCs w:val="30"/>
          <w:cs/>
        </w:rPr>
        <w:t xml:space="preserve"> บริษัท โกลเด้น แลนด์ (เมย์แฟร์) จำกัด ซึ่งเป็นบริษัทย่อย</w:t>
      </w:r>
      <w:r w:rsidR="009223EF" w:rsidRPr="00757917">
        <w:rPr>
          <w:rFonts w:ascii="Angsana New" w:hAnsi="Angsana New"/>
          <w:sz w:val="30"/>
          <w:szCs w:val="30"/>
          <w:cs/>
        </w:rPr>
        <w:t>ทางอ้อม</w:t>
      </w:r>
      <w:r w:rsidRPr="00757917">
        <w:rPr>
          <w:rFonts w:ascii="Angsana New" w:hAnsi="Angsana New"/>
          <w:sz w:val="30"/>
          <w:szCs w:val="30"/>
          <w:cs/>
        </w:rPr>
        <w:t>ของบริษัทได้เข้าทำสัญญาเช่ากับกองทุนรวมสิทธิการเช่าอสังหาริมทรัพย์โกลด์ (</w:t>
      </w:r>
      <w:r w:rsidRPr="00757917">
        <w:rPr>
          <w:rFonts w:ascii="Angsana New" w:hAnsi="Angsana New"/>
          <w:sz w:val="30"/>
          <w:szCs w:val="30"/>
        </w:rPr>
        <w:t>“</w:t>
      </w:r>
      <w:r w:rsidR="005A45BD" w:rsidRPr="00757917">
        <w:rPr>
          <w:rFonts w:ascii="Angsana New" w:hAnsi="Angsana New"/>
          <w:sz w:val="30"/>
          <w:szCs w:val="30"/>
        </w:rPr>
        <w:t>GOLDFUND</w:t>
      </w:r>
      <w:r w:rsidRPr="00757917">
        <w:rPr>
          <w:rFonts w:ascii="Angsana New" w:hAnsi="Angsana New"/>
          <w:sz w:val="30"/>
          <w:szCs w:val="30"/>
        </w:rPr>
        <w:t>”</w:t>
      </w:r>
      <w:r w:rsidRPr="00757917">
        <w:rPr>
          <w:rFonts w:ascii="Angsana New" w:hAnsi="Angsana New"/>
          <w:sz w:val="30"/>
          <w:szCs w:val="30"/>
          <w:cs/>
        </w:rPr>
        <w:t>) ซึ่งเป็นบริษัทร่วม</w:t>
      </w:r>
      <w:r w:rsidR="00590738" w:rsidRPr="00757917">
        <w:rPr>
          <w:rFonts w:ascii="Angsana New" w:hAnsi="Angsana New"/>
          <w:sz w:val="30"/>
          <w:szCs w:val="30"/>
          <w:cs/>
        </w:rPr>
        <w:t>ทางอ้อม</w:t>
      </w:r>
      <w:r w:rsidRPr="00757917">
        <w:rPr>
          <w:rFonts w:ascii="Angsana New" w:hAnsi="Angsana New"/>
          <w:sz w:val="30"/>
          <w:szCs w:val="30"/>
          <w:cs/>
        </w:rPr>
        <w:t xml:space="preserve"> โดย</w:t>
      </w:r>
      <w:r w:rsidR="00695540" w:rsidRPr="00757917">
        <w:rPr>
          <w:rFonts w:ascii="Angsana New" w:hAnsi="Angsana New" w:hint="cs"/>
          <w:sz w:val="30"/>
          <w:szCs w:val="30"/>
          <w:cs/>
        </w:rPr>
        <w:t>บริษัทย่อย</w:t>
      </w:r>
      <w:r w:rsidRPr="00757917">
        <w:rPr>
          <w:rFonts w:ascii="Angsana New" w:hAnsi="Angsana New"/>
          <w:sz w:val="30"/>
          <w:szCs w:val="30"/>
          <w:cs/>
        </w:rPr>
        <w:t xml:space="preserve">ได้เข้าถือหน่วยลงทุนในกองทุนรวมคิดเป็นสัดส่วนร้อยละ </w:t>
      </w:r>
      <w:r w:rsidR="00460DDC" w:rsidRPr="00757917">
        <w:rPr>
          <w:rFonts w:ascii="Angsana New" w:hAnsi="Angsana New"/>
          <w:sz w:val="30"/>
          <w:szCs w:val="30"/>
        </w:rPr>
        <w:t>33</w:t>
      </w:r>
      <w:r w:rsidRPr="00757917">
        <w:rPr>
          <w:rFonts w:ascii="Angsana New" w:hAnsi="Angsana New"/>
          <w:sz w:val="30"/>
          <w:szCs w:val="30"/>
          <w:cs/>
        </w:rPr>
        <w:t xml:space="preserve"> ของหน่วยลงทุน ตามสัญญากองทุนรวมได้ตกลงเช่าที่ดินและอาคารในโครงการเมย์แฟร์แมริออท (</w:t>
      </w:r>
      <w:r w:rsidRPr="00757917">
        <w:rPr>
          <w:rFonts w:ascii="Angsana New" w:hAnsi="Angsana New"/>
          <w:sz w:val="30"/>
          <w:szCs w:val="30"/>
        </w:rPr>
        <w:t>“</w:t>
      </w:r>
      <w:r w:rsidRPr="00757917">
        <w:rPr>
          <w:rFonts w:ascii="Angsana New" w:hAnsi="Angsana New"/>
          <w:sz w:val="30"/>
          <w:szCs w:val="30"/>
          <w:cs/>
        </w:rPr>
        <w:t>โครงการ</w:t>
      </w:r>
      <w:r w:rsidRPr="00757917">
        <w:rPr>
          <w:rFonts w:ascii="Angsana New" w:hAnsi="Angsana New"/>
          <w:sz w:val="30"/>
          <w:szCs w:val="30"/>
        </w:rPr>
        <w:t>”</w:t>
      </w:r>
      <w:r w:rsidRPr="00757917">
        <w:rPr>
          <w:rFonts w:ascii="Angsana New" w:hAnsi="Angsana New"/>
          <w:sz w:val="30"/>
          <w:szCs w:val="30"/>
          <w:cs/>
        </w:rPr>
        <w:t>) ซึ่งเป็นโครงการที่พักและธุรกิจที่เกี่ยวข้องจากบริษัทย่อย</w:t>
      </w:r>
      <w:r w:rsidR="004A63A2" w:rsidRPr="00757917">
        <w:rPr>
          <w:rFonts w:ascii="Angsana New" w:hAnsi="Angsana New"/>
          <w:sz w:val="30"/>
          <w:szCs w:val="30"/>
          <w:cs/>
        </w:rPr>
        <w:t>ทางอ้อม</w:t>
      </w:r>
      <w:r w:rsidRPr="00757917">
        <w:rPr>
          <w:rFonts w:ascii="Angsana New" w:hAnsi="Angsana New"/>
          <w:sz w:val="30"/>
          <w:szCs w:val="30"/>
          <w:cs/>
        </w:rPr>
        <w:t xml:space="preserve"> เป็นระยะเวลา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ปี ตั้งแต่วันที่ </w:t>
      </w:r>
      <w:r w:rsidR="00460DDC" w:rsidRPr="00757917">
        <w:rPr>
          <w:rFonts w:ascii="Angsana New" w:hAnsi="Angsana New"/>
          <w:sz w:val="30"/>
          <w:szCs w:val="30"/>
        </w:rPr>
        <w:t>8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พฤษภาคม </w:t>
      </w:r>
      <w:r w:rsidR="00460DDC" w:rsidRPr="00757917">
        <w:rPr>
          <w:rFonts w:ascii="Angsana New" w:hAnsi="Angsana New"/>
          <w:sz w:val="30"/>
          <w:szCs w:val="30"/>
        </w:rPr>
        <w:t>2550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ถึงวันที่ </w:t>
      </w:r>
      <w:r w:rsidR="00460DDC" w:rsidRPr="00757917">
        <w:rPr>
          <w:rFonts w:ascii="Angsana New" w:hAnsi="Angsana New"/>
          <w:sz w:val="30"/>
          <w:szCs w:val="30"/>
        </w:rPr>
        <w:t>7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พฤษภาคม </w:t>
      </w:r>
      <w:r w:rsidR="00460DDC" w:rsidRPr="00757917">
        <w:rPr>
          <w:rFonts w:ascii="Angsana New" w:hAnsi="Angsana New"/>
          <w:sz w:val="30"/>
          <w:szCs w:val="30"/>
        </w:rPr>
        <w:t>2580</w:t>
      </w:r>
      <w:r w:rsidRPr="00757917">
        <w:rPr>
          <w:rFonts w:ascii="Angsana New" w:hAnsi="Angsana New"/>
          <w:sz w:val="30"/>
          <w:szCs w:val="30"/>
          <w:cs/>
        </w:rPr>
        <w:t xml:space="preserve"> เป็นจำนวนรวม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700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ล้านบาท ซึ่งชำระในวันเริ่มสัญญาเช่าและชำระเพิ่มอีกจำนวน </w:t>
      </w:r>
      <w:r w:rsidR="00460DDC" w:rsidRPr="00757917">
        <w:rPr>
          <w:rFonts w:ascii="Angsana New" w:hAnsi="Angsana New"/>
          <w:sz w:val="30"/>
          <w:szCs w:val="30"/>
        </w:rPr>
        <w:t>258</w:t>
      </w:r>
      <w:r w:rsidRPr="00757917">
        <w:rPr>
          <w:rFonts w:ascii="Angsana New" w:hAnsi="Angsana New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z w:val="30"/>
          <w:szCs w:val="30"/>
        </w:rPr>
        <w:t>80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ล้านบาท ซึ่งชำระในวันเริ่มสัญญาเช่า เพื่อเป็นคำมั่นในการต่อสัญญาเช่าอีกเป็นระยะเวลา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ปี ภายใต้สัญญาเช่ากองทุนรวมสามารถใช้สิทธิที่จะซื้อสินทรัพย์ที่เช่าในราคา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405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ล้านบาท เมื่อครบกำหนดสัญญาเช่า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ปีแรกหรือจำนวน </w:t>
      </w:r>
      <w:r w:rsidR="00460DDC" w:rsidRPr="00757917">
        <w:rPr>
          <w:rFonts w:ascii="Angsana New" w:hAnsi="Angsana New"/>
          <w:sz w:val="30"/>
          <w:szCs w:val="30"/>
        </w:rPr>
        <w:t>984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ล้านบาท เมื่อครบกำหนดสัญญาเช่าในอีก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ปีถัดไป บริษัทย่อยได้จำนองสินทรัพย์ที่ให้เช่าและจำนำหุ้นของบริษัท แกรนด์ เมย์แฟร์ จำกัด ที่ถือไว้ทั้งจำนวนให้แก่กองทุนรวม รวมทั้ง</w:t>
      </w:r>
      <w:r w:rsidR="00695540" w:rsidRPr="00757917">
        <w:rPr>
          <w:rFonts w:ascii="Angsana New" w:hAnsi="Angsana New" w:hint="cs"/>
          <w:sz w:val="30"/>
          <w:szCs w:val="30"/>
          <w:cs/>
        </w:rPr>
        <w:t>บริษัทย่อย</w:t>
      </w:r>
      <w:r w:rsidRPr="00757917">
        <w:rPr>
          <w:rFonts w:ascii="Angsana New" w:hAnsi="Angsana New"/>
          <w:sz w:val="30"/>
          <w:szCs w:val="30"/>
          <w:cs/>
        </w:rPr>
        <w:t>ค้ำประกันการปฏิบัติตามสัญญาดังกล่าวให้แก่กองทุนรวม</w:t>
      </w:r>
    </w:p>
    <w:p w14:paraId="1475A95B" w14:textId="77777777" w:rsidR="0065249F" w:rsidRPr="00757917" w:rsidRDefault="0065249F" w:rsidP="00444D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60D9D13C" w14:textId="77777777" w:rsidR="0065249F" w:rsidRPr="00757917" w:rsidRDefault="006524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br w:type="page"/>
      </w:r>
    </w:p>
    <w:p w14:paraId="1EF5D578" w14:textId="00EEB672" w:rsidR="00107341" w:rsidRPr="00757917" w:rsidRDefault="009A1C25" w:rsidP="00BD1C2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ในระหว่างป</w:t>
      </w:r>
      <w:r w:rsidR="00BD1C22" w:rsidRPr="00757917">
        <w:rPr>
          <w:rFonts w:ascii="Angsana New" w:hAnsi="Angsana New" w:hint="cs"/>
          <w:sz w:val="30"/>
          <w:szCs w:val="30"/>
          <w:cs/>
        </w:rPr>
        <w:t xml:space="preserve">ี </w:t>
      </w:r>
      <w:r w:rsidR="00460DDC" w:rsidRPr="00757917">
        <w:rPr>
          <w:rFonts w:ascii="Angsana New" w:hAnsi="Angsana New"/>
          <w:sz w:val="30"/>
          <w:szCs w:val="30"/>
        </w:rPr>
        <w:t>2550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แกรนด์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เมย์แฟร</w:t>
      </w:r>
      <w:r w:rsidR="00BD1C22" w:rsidRPr="00757917">
        <w:rPr>
          <w:rFonts w:ascii="Angsana New" w:hAnsi="Angsana New" w:hint="cs"/>
          <w:sz w:val="30"/>
          <w:szCs w:val="30"/>
          <w:cs/>
        </w:rPr>
        <w:t xml:space="preserve">์ </w:t>
      </w:r>
      <w:r w:rsidRPr="00757917">
        <w:rPr>
          <w:rFonts w:ascii="Angsana New" w:hAnsi="Angsana New" w:hint="cs"/>
          <w:sz w:val="30"/>
          <w:szCs w:val="30"/>
          <w:cs/>
        </w:rPr>
        <w:t>จำกัดซึ่งเป็นบริษัทย่อย</w:t>
      </w:r>
      <w:r w:rsidR="00C83A90" w:rsidRPr="00757917">
        <w:rPr>
          <w:rFonts w:ascii="Angsana New" w:hAnsi="Angsana New" w:hint="cs"/>
          <w:sz w:val="30"/>
          <w:szCs w:val="30"/>
          <w:cs/>
        </w:rPr>
        <w:t>ของบริษัท</w:t>
      </w:r>
      <w:r w:rsidR="00C83A90" w:rsidRPr="00757917">
        <w:rPr>
          <w:rFonts w:ascii="Angsana New" w:hAnsi="Angsana New"/>
          <w:sz w:val="30"/>
          <w:szCs w:val="30"/>
          <w:cs/>
        </w:rPr>
        <w:t xml:space="preserve"> </w:t>
      </w:r>
      <w:r w:rsidR="00C83A90" w:rsidRPr="00757917">
        <w:rPr>
          <w:rFonts w:ascii="Angsana New" w:hAnsi="Angsana New" w:hint="cs"/>
          <w:sz w:val="30"/>
          <w:szCs w:val="30"/>
          <w:cs/>
        </w:rPr>
        <w:t>โกลเด้น</w:t>
      </w:r>
      <w:r w:rsidR="00C83A90" w:rsidRPr="00757917">
        <w:rPr>
          <w:rFonts w:ascii="Angsana New" w:hAnsi="Angsana New"/>
          <w:sz w:val="30"/>
          <w:szCs w:val="30"/>
          <w:cs/>
        </w:rPr>
        <w:t xml:space="preserve"> </w:t>
      </w:r>
      <w:r w:rsidR="00C83A90" w:rsidRPr="00757917">
        <w:rPr>
          <w:rFonts w:ascii="Angsana New" w:hAnsi="Angsana New" w:hint="cs"/>
          <w:sz w:val="30"/>
          <w:szCs w:val="30"/>
          <w:cs/>
        </w:rPr>
        <w:t>แลนด์</w:t>
      </w:r>
      <w:r w:rsidRPr="00757917">
        <w:rPr>
          <w:rFonts w:ascii="Angsana New" w:hAnsi="Angsana New"/>
          <w:sz w:val="30"/>
          <w:szCs w:val="30"/>
          <w:cs/>
        </w:rPr>
        <w:t xml:space="preserve"> (</w:t>
      </w:r>
      <w:r w:rsidRPr="00757917">
        <w:rPr>
          <w:rFonts w:ascii="Angsana New" w:hAnsi="Angsana New" w:hint="cs"/>
          <w:sz w:val="30"/>
          <w:szCs w:val="30"/>
          <w:cs/>
        </w:rPr>
        <w:t>เมย์แฟร์</w:t>
      </w:r>
      <w:r w:rsidRPr="00757917">
        <w:rPr>
          <w:rFonts w:ascii="Angsana New" w:hAnsi="Angsana New"/>
          <w:sz w:val="30"/>
          <w:szCs w:val="30"/>
          <w:cs/>
        </w:rPr>
        <w:t xml:space="preserve">) </w:t>
      </w:r>
      <w:r w:rsidRPr="00757917">
        <w:rPr>
          <w:rFonts w:ascii="Angsana New" w:hAnsi="Angsana New" w:hint="cs"/>
          <w:sz w:val="30"/>
          <w:szCs w:val="30"/>
          <w:cs/>
        </w:rPr>
        <w:t>จำกัด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BD1C22" w:rsidRPr="00757917">
        <w:rPr>
          <w:rFonts w:ascii="Angsana New" w:hAnsi="Angsana New"/>
          <w:sz w:val="30"/>
          <w:szCs w:val="30"/>
          <w:cs/>
        </w:rPr>
        <w:br/>
      </w:r>
      <w:r w:rsidR="002F7B98" w:rsidRPr="00757917">
        <w:rPr>
          <w:rFonts w:ascii="Angsana New" w:hAnsi="Angsana New"/>
          <w:sz w:val="30"/>
          <w:szCs w:val="30"/>
          <w:cs/>
        </w:rPr>
        <w:t>ซึ่งเป็นบริษัทย่อย</w:t>
      </w:r>
      <w:r w:rsidRPr="00757917">
        <w:rPr>
          <w:rFonts w:ascii="Angsana New" w:hAnsi="Angsana New" w:hint="cs"/>
          <w:sz w:val="30"/>
          <w:szCs w:val="30"/>
          <w:cs/>
        </w:rPr>
        <w:t>ได้ทำสัญญากับกองทุนรวมสิทธิการเช่าอสังหาริมทรัพย์โกลด์เพื่อเช่าช่วงที่ดินและอาคาร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และเช่าเฟอร์นิเจอร์และอุปกรณ์ของโครงการเมย์แฟร์แมริออท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เป็น</w:t>
      </w:r>
      <w:r w:rsidR="00C83A90" w:rsidRPr="00757917">
        <w:rPr>
          <w:rFonts w:ascii="Angsana New" w:hAnsi="Angsana New" w:hint="cs"/>
          <w:sz w:val="30"/>
          <w:szCs w:val="30"/>
          <w:cs/>
        </w:rPr>
        <w:t>ระยะเวลา</w:t>
      </w:r>
      <w:r w:rsidR="00C83A90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16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ตั้งแต่วันที่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8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พฤษภาคม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2550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ถึงวันที่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15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มีนาคม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2566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ทั้งนี้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กองทุนรวมสามารถใช้สิทธิต่ออายุสัญญาฉบับดังกล่าวได้อีกเป็นระยะเวลา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ค่าเช่าจ่ายให้กองทุนรวมภายใต้สัญญาประกอบด้วยอัตราค่าเช่าคงที่เดือนละ</w:t>
      </w:r>
      <w:r w:rsidR="0044799E" w:rsidRPr="00757917">
        <w:rPr>
          <w:rFonts w:ascii="Angsana New" w:hAnsi="Angsana New"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และค่าเช่าแปรผันรายเดือนตามผลการดำเนินงานของบริษัท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แกรนด์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เมย์แฟร์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จำกัด</w:t>
      </w:r>
      <w:r w:rsidR="00FA44D6" w:rsidRPr="00757917">
        <w:rPr>
          <w:rFonts w:ascii="Angsana New" w:hAnsi="Angsana New"/>
          <w:sz w:val="30"/>
          <w:szCs w:val="30"/>
          <w:cs/>
        </w:rPr>
        <w:t xml:space="preserve"> </w:t>
      </w:r>
    </w:p>
    <w:p w14:paraId="2E31E093" w14:textId="77777777" w:rsidR="00BA4DF8" w:rsidRPr="00757917" w:rsidRDefault="00BA4DF8" w:rsidP="00BA4D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720" w:right="-27"/>
        <w:jc w:val="thaiDistribute"/>
        <w:rPr>
          <w:rFonts w:ascii="Angsana New" w:eastAsia="Times New Roman" w:hAnsi="Angsana New"/>
          <w:sz w:val="28"/>
          <w:szCs w:val="28"/>
        </w:rPr>
      </w:pPr>
    </w:p>
    <w:p w14:paraId="6FAA8915" w14:textId="5A38025A" w:rsidR="00BA4DF8" w:rsidRPr="00757917" w:rsidRDefault="00BA4DF8" w:rsidP="00B244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ในระหว่างปี </w:t>
      </w:r>
      <w:r w:rsidR="00460DDC" w:rsidRPr="00757917">
        <w:rPr>
          <w:rFonts w:ascii="Angsana New" w:hAnsi="Angsana New"/>
          <w:sz w:val="30"/>
          <w:szCs w:val="30"/>
        </w:rPr>
        <w:t>2554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บริษัท</w:t>
      </w:r>
      <w:r w:rsidR="005119F6" w:rsidRPr="00757917">
        <w:rPr>
          <w:rFonts w:ascii="Angsana New" w:hAnsi="Angsana New" w:hint="cs"/>
          <w:sz w:val="30"/>
          <w:szCs w:val="30"/>
          <w:cs/>
        </w:rPr>
        <w:t>ย่อย</w:t>
      </w:r>
      <w:r w:rsidRPr="00757917">
        <w:rPr>
          <w:rFonts w:ascii="Angsana New" w:hAnsi="Angsana New"/>
          <w:sz w:val="30"/>
          <w:szCs w:val="30"/>
          <w:cs/>
        </w:rPr>
        <w:t xml:space="preserve">ได้สิทธิตามสัญญาเพื่อให้บริษัทย่อยแห่งหนึ่งเช่าที่ดินสำหรับโครงการอาคารพักอาศัยเพื่อให้เช่า สำหรับระยะเวลา </w:t>
      </w:r>
      <w:r w:rsidR="00460DDC" w:rsidRPr="00757917">
        <w:rPr>
          <w:rFonts w:ascii="Angsana New" w:hAnsi="Angsana New"/>
          <w:sz w:val="30"/>
          <w:szCs w:val="30"/>
        </w:rPr>
        <w:t>41</w:t>
      </w:r>
      <w:r w:rsidRPr="00757917">
        <w:rPr>
          <w:rFonts w:ascii="Angsana New" w:hAnsi="Angsana New"/>
          <w:sz w:val="30"/>
          <w:szCs w:val="30"/>
          <w:cs/>
        </w:rPr>
        <w:t xml:space="preserve"> ปี เริ่มวันที่ </w:t>
      </w:r>
      <w:r w:rsidR="00460DDC" w:rsidRPr="00757917">
        <w:rPr>
          <w:rFonts w:ascii="Angsana New" w:hAnsi="Angsana New"/>
          <w:sz w:val="30"/>
          <w:szCs w:val="30"/>
        </w:rPr>
        <w:t>23</w:t>
      </w:r>
      <w:r w:rsidRPr="00757917">
        <w:rPr>
          <w:rFonts w:ascii="Angsana New" w:hAnsi="Angsana New"/>
          <w:sz w:val="30"/>
          <w:szCs w:val="30"/>
          <w:cs/>
        </w:rPr>
        <w:t xml:space="preserve"> ธันวาคม </w:t>
      </w:r>
      <w:r w:rsidR="00460DDC" w:rsidRPr="00757917">
        <w:rPr>
          <w:rFonts w:ascii="Angsana New" w:hAnsi="Angsana New"/>
          <w:sz w:val="30"/>
          <w:szCs w:val="30"/>
        </w:rPr>
        <w:t>2554</w:t>
      </w:r>
      <w:r w:rsidRPr="00757917">
        <w:rPr>
          <w:rFonts w:ascii="Angsana New" w:hAnsi="Angsana New"/>
          <w:sz w:val="30"/>
          <w:szCs w:val="30"/>
          <w:cs/>
        </w:rPr>
        <w:t xml:space="preserve"> รวมค่าเช่าตลอดอายุสัญญาเป็นจำนวนเงิน </w:t>
      </w:r>
      <w:r w:rsidR="00460DDC" w:rsidRPr="00757917">
        <w:rPr>
          <w:rFonts w:ascii="Angsana New" w:hAnsi="Angsana New"/>
          <w:sz w:val="30"/>
          <w:szCs w:val="30"/>
        </w:rPr>
        <w:t>234</w:t>
      </w:r>
      <w:r w:rsidR="00661ADF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17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 เมื่อครบกำหนดอายุการเช่าตามสัญญาดังกล่าวแล้ว บริษัทสัญญาว่าจะต่อสัญญาเช่าออกไปอีก </w:t>
      </w:r>
      <w:r w:rsidR="00460DDC" w:rsidRPr="00757917">
        <w:rPr>
          <w:rFonts w:ascii="Angsana New" w:hAnsi="Angsana New"/>
          <w:sz w:val="30"/>
          <w:szCs w:val="30"/>
        </w:rPr>
        <w:t>10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ปีโดยมีค่าเช่าที่จะต้องจ่ายในอนาคตทั้งหมด </w:t>
      </w:r>
      <w:r w:rsidR="00460DDC" w:rsidRPr="00757917">
        <w:rPr>
          <w:rFonts w:ascii="Angsana New" w:hAnsi="Angsana New"/>
          <w:sz w:val="30"/>
          <w:szCs w:val="30"/>
        </w:rPr>
        <w:t>85</w:t>
      </w:r>
      <w:r w:rsidR="00661ADF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16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</w:t>
      </w:r>
    </w:p>
    <w:p w14:paraId="096A7BFF" w14:textId="55238E52" w:rsidR="00CA3532" w:rsidRPr="00757917" w:rsidRDefault="00CA3532" w:rsidP="00B244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017D1D4" w14:textId="35B321F7" w:rsidR="00CA3532" w:rsidRPr="00757917" w:rsidRDefault="00CA3532" w:rsidP="00B244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757917">
        <w:rPr>
          <w:rFonts w:ascii="Angsana New" w:hAnsi="Angsana New"/>
          <w:sz w:val="30"/>
          <w:szCs w:val="30"/>
        </w:rPr>
        <w:t xml:space="preserve">6 </w:t>
      </w:r>
      <w:r w:rsidRPr="00757917">
        <w:rPr>
          <w:rFonts w:ascii="Angsana New" w:hAnsi="Angsana New" w:hint="cs"/>
          <w:sz w:val="30"/>
          <w:szCs w:val="30"/>
          <w:cs/>
        </w:rPr>
        <w:t xml:space="preserve">ตุลาคม </w:t>
      </w:r>
      <w:r w:rsidRPr="00757917">
        <w:rPr>
          <w:rFonts w:ascii="Angsana New" w:hAnsi="Angsana New"/>
          <w:sz w:val="30"/>
          <w:szCs w:val="30"/>
        </w:rPr>
        <w:t>2564</w:t>
      </w:r>
      <w:r w:rsidR="00CA66CA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0F6F35" w:rsidRPr="00757917">
        <w:rPr>
          <w:rFonts w:ascii="Angsana New" w:hAnsi="Angsana New" w:hint="cs"/>
          <w:sz w:val="30"/>
          <w:szCs w:val="30"/>
          <w:cs/>
        </w:rPr>
        <w:t>บริษัทย่อย</w:t>
      </w:r>
      <w:r w:rsidR="00CA66CA" w:rsidRPr="00757917">
        <w:rPr>
          <w:rFonts w:ascii="Angsana New" w:hAnsi="Angsana New" w:hint="cs"/>
          <w:sz w:val="30"/>
          <w:szCs w:val="30"/>
          <w:cs/>
        </w:rPr>
        <w:t xml:space="preserve">และกองทุนรวมสิทธิการเช่าอสังหาริมทรัพย์โกลด์ </w:t>
      </w:r>
      <w:r w:rsidR="000F6F35" w:rsidRPr="00757917">
        <w:rPr>
          <w:rFonts w:ascii="Angsana New" w:hAnsi="Angsana New" w:hint="cs"/>
          <w:sz w:val="30"/>
          <w:szCs w:val="30"/>
          <w:cs/>
        </w:rPr>
        <w:t>ได้เข้าทำสัญญายกเลิกสิทธิการเช่าคงเหลือและซื้อขายเฟอร์นิเจอร์และอุปกรณ์ โดย</w:t>
      </w:r>
      <w:r w:rsidR="00CA66CA" w:rsidRPr="00757917">
        <w:rPr>
          <w:rFonts w:ascii="Angsana New" w:hAnsi="Angsana New" w:hint="cs"/>
          <w:sz w:val="30"/>
          <w:szCs w:val="30"/>
          <w:cs/>
        </w:rPr>
        <w:t xml:space="preserve">กองทุนรวมฯ และบริษัทย่อยตกลงร่วมกันให้มีการยกเลิกสัญญาต่างๆ ระหว่างกองทุนรวมฯ และบริษัทย่อย เมื่อมีการจดทะเบียนยกเลิกสิทธิการเช่าตามสัญญาเช่า </w:t>
      </w:r>
      <w:r w:rsidR="0065249F" w:rsidRPr="00757917">
        <w:rPr>
          <w:rFonts w:ascii="Angsana New" w:hAnsi="Angsana New" w:hint="cs"/>
          <w:sz w:val="30"/>
          <w:szCs w:val="30"/>
          <w:cs/>
        </w:rPr>
        <w:t xml:space="preserve">(ดูหมายเหตุ </w:t>
      </w:r>
      <w:r w:rsidR="0065249F" w:rsidRPr="00757917">
        <w:rPr>
          <w:rFonts w:ascii="Angsana New" w:hAnsi="Angsana New"/>
          <w:sz w:val="30"/>
          <w:szCs w:val="30"/>
        </w:rPr>
        <w:t>33)</w:t>
      </w:r>
    </w:p>
    <w:p w14:paraId="13FD933F" w14:textId="77777777" w:rsidR="009C02B2" w:rsidRPr="00757917" w:rsidRDefault="009C02B2" w:rsidP="0023677E">
      <w:pPr>
        <w:ind w:left="540" w:right="-223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62076AE4" w14:textId="6B1EB473" w:rsidR="0023677E" w:rsidRPr="00757917" w:rsidRDefault="0023677E" w:rsidP="0023677E">
      <w:pPr>
        <w:ind w:left="540" w:right="-223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สัญญา</w:t>
      </w:r>
      <w:r w:rsidR="00E84E36" w:rsidRPr="00757917">
        <w:rPr>
          <w:rFonts w:ascii="Angsana New" w:hAnsi="Angsana New"/>
          <w:i/>
          <w:iCs/>
          <w:sz w:val="30"/>
          <w:szCs w:val="30"/>
          <w:cs/>
        </w:rPr>
        <w:t>ที่ทำกับ</w:t>
      </w:r>
      <w:r w:rsidR="00575B50" w:rsidRPr="00757917">
        <w:rPr>
          <w:rFonts w:ascii="Angsana New" w:hAnsi="Angsana New"/>
          <w:i/>
          <w:iCs/>
          <w:sz w:val="30"/>
          <w:szCs w:val="30"/>
        </w:rPr>
        <w:t xml:space="preserve"> </w:t>
      </w:r>
      <w:r w:rsidR="0087458E" w:rsidRPr="00757917">
        <w:rPr>
          <w:rFonts w:ascii="Angsana New" w:hAnsi="Angsana New"/>
          <w:i/>
          <w:iCs/>
          <w:sz w:val="30"/>
          <w:szCs w:val="30"/>
        </w:rPr>
        <w:t xml:space="preserve"> FTREIT</w:t>
      </w:r>
    </w:p>
    <w:p w14:paraId="79695063" w14:textId="78FDD133" w:rsidR="00F554DF" w:rsidRPr="00757917" w:rsidRDefault="00F554DF" w:rsidP="0023677E">
      <w:pPr>
        <w:ind w:left="540" w:right="-223"/>
        <w:jc w:val="thaiDistribute"/>
        <w:rPr>
          <w:rFonts w:ascii="Angsana New" w:hAnsi="Angsana New"/>
          <w:i/>
          <w:iCs/>
          <w:sz w:val="28"/>
          <w:szCs w:val="28"/>
        </w:rPr>
      </w:pPr>
    </w:p>
    <w:p w14:paraId="5180B652" w14:textId="77777777" w:rsidR="005119F6" w:rsidRPr="00757917" w:rsidRDefault="005119F6" w:rsidP="005119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บริษัทและบริษัทย่อยได้ทำสัญญาให้เช่าที่ดินและสิ่งปลูกสร้างหลายฉบับกับ</w:t>
      </w:r>
      <w:r w:rsidRPr="00757917">
        <w:rPr>
          <w:rFonts w:ascii="Angsana New" w:hAnsi="Angsana New"/>
          <w:sz w:val="30"/>
          <w:szCs w:val="30"/>
        </w:rPr>
        <w:t xml:space="preserve"> FTREIT </w:t>
      </w:r>
      <w:r w:rsidRPr="00757917">
        <w:rPr>
          <w:rFonts w:ascii="Angsana New" w:hAnsi="Angsana New" w:hint="cs"/>
          <w:sz w:val="30"/>
          <w:szCs w:val="30"/>
          <w:cs/>
        </w:rPr>
        <w:t>โดย</w:t>
      </w:r>
      <w:r w:rsidRPr="00757917">
        <w:rPr>
          <w:rFonts w:ascii="Angsana New" w:hAnsi="Angsana New"/>
          <w:sz w:val="30"/>
          <w:szCs w:val="30"/>
        </w:rPr>
        <w:t xml:space="preserve"> FTREIT </w:t>
      </w:r>
      <w:r w:rsidRPr="00757917">
        <w:rPr>
          <w:rFonts w:ascii="Angsana New" w:hAnsi="Angsana New" w:hint="cs"/>
          <w:sz w:val="30"/>
          <w:szCs w:val="30"/>
          <w:cs/>
        </w:rPr>
        <w:t>ตกลงที่จะจ่ายค่าเช่าในอัตราที่ตกลงกันตามสัญญา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โดยสัญญามีอายุตั้งแต่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28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ถึง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โดยจะสิ้นสุดในเดือน</w:t>
      </w:r>
      <w:r w:rsidRPr="00757917">
        <w:rPr>
          <w:rFonts w:ascii="Angsana New" w:hAnsi="Angsana New"/>
          <w:sz w:val="30"/>
          <w:szCs w:val="30"/>
          <w:cs/>
        </w:rPr>
        <w:t xml:space="preserve">สิงหาคม </w:t>
      </w:r>
      <w:r w:rsidRPr="00757917">
        <w:rPr>
          <w:rFonts w:ascii="Angsana New" w:hAnsi="Angsana New"/>
          <w:sz w:val="30"/>
          <w:szCs w:val="30"/>
        </w:rPr>
        <w:t>2591</w:t>
      </w:r>
    </w:p>
    <w:p w14:paraId="2AF69A0D" w14:textId="77777777" w:rsidR="005119F6" w:rsidRPr="00757917" w:rsidRDefault="005119F6" w:rsidP="0023677E">
      <w:pPr>
        <w:ind w:left="540" w:right="-223"/>
        <w:jc w:val="thaiDistribute"/>
        <w:rPr>
          <w:rFonts w:ascii="Angsana New" w:hAnsi="Angsana New"/>
          <w:i/>
          <w:iCs/>
          <w:sz w:val="28"/>
          <w:szCs w:val="28"/>
        </w:rPr>
      </w:pPr>
    </w:p>
    <w:p w14:paraId="7DF9F0BA" w14:textId="0DD19835" w:rsidR="00F76C54" w:rsidRPr="00757917" w:rsidRDefault="00F76C5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="00460DDC" w:rsidRPr="00757917">
        <w:rPr>
          <w:rFonts w:ascii="Angsana New" w:hAnsi="Angsana New"/>
          <w:sz w:val="30"/>
          <w:szCs w:val="30"/>
        </w:rPr>
        <w:t>18</w:t>
      </w:r>
      <w:r w:rsidR="002D6883" w:rsidRPr="00757917">
        <w:rPr>
          <w:rFonts w:ascii="Angsana New" w:hAnsi="Angsana New"/>
          <w:sz w:val="30"/>
          <w:szCs w:val="30"/>
        </w:rPr>
        <w:t xml:space="preserve"> </w:t>
      </w:r>
      <w:r w:rsidR="002D6883" w:rsidRPr="00757917">
        <w:rPr>
          <w:rFonts w:ascii="Angsana New" w:hAnsi="Angsana New" w:hint="cs"/>
          <w:sz w:val="30"/>
          <w:szCs w:val="30"/>
          <w:cs/>
        </w:rPr>
        <w:t xml:space="preserve">มิถุนายน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 w:hint="cs"/>
          <w:sz w:val="30"/>
          <w:szCs w:val="30"/>
          <w:cs/>
        </w:rPr>
        <w:t xml:space="preserve"> ที่ประชุมคณะกรรมการของบริษัทและบริษัทย่อยแห่งหนึ่งมีมติอนุมัติ</w:t>
      </w:r>
      <w:r w:rsidR="002D6883" w:rsidRPr="00757917">
        <w:rPr>
          <w:rFonts w:ascii="Angsana New" w:hAnsi="Angsana New" w:hint="cs"/>
          <w:sz w:val="30"/>
          <w:szCs w:val="30"/>
          <w:cs/>
        </w:rPr>
        <w:t>การ</w:t>
      </w:r>
      <w:r w:rsidRPr="00757917">
        <w:rPr>
          <w:rFonts w:ascii="Angsana New" w:hAnsi="Angsana New" w:hint="cs"/>
          <w:sz w:val="30"/>
          <w:szCs w:val="30"/>
          <w:cs/>
        </w:rPr>
        <w:t xml:space="preserve">เสนอขายที่ดินและสิ่งปลูกสร้างในนิคมอุตสาหกรรมหลายแห่งกับ </w:t>
      </w:r>
      <w:r w:rsidRPr="00757917">
        <w:rPr>
          <w:rFonts w:ascii="Angsana New" w:hAnsi="Angsana New"/>
          <w:sz w:val="30"/>
          <w:szCs w:val="30"/>
        </w:rPr>
        <w:t>FTREIT</w:t>
      </w:r>
      <w:r w:rsidR="00FB4DBC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233289" w:rsidRPr="00757917">
        <w:rPr>
          <w:rFonts w:ascii="Angsana New" w:hAnsi="Angsana New" w:hint="cs"/>
          <w:sz w:val="30"/>
          <w:szCs w:val="30"/>
          <w:cs/>
        </w:rPr>
        <w:t xml:space="preserve">มูลค่ารวมทั้งสิ้นประมาณ </w:t>
      </w:r>
      <w:r w:rsidR="00460DDC" w:rsidRPr="00757917">
        <w:rPr>
          <w:rFonts w:ascii="Angsana New" w:hAnsi="Angsana New"/>
          <w:sz w:val="30"/>
          <w:szCs w:val="30"/>
        </w:rPr>
        <w:t>5</w:t>
      </w:r>
      <w:r w:rsidR="00233289"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941</w:t>
      </w:r>
      <w:r w:rsidR="00233289" w:rsidRPr="00757917">
        <w:rPr>
          <w:rFonts w:ascii="Angsana New" w:hAnsi="Angsana New"/>
          <w:sz w:val="30"/>
          <w:szCs w:val="30"/>
        </w:rPr>
        <w:t xml:space="preserve"> </w:t>
      </w:r>
      <w:r w:rsidR="00233289" w:rsidRPr="00757917">
        <w:rPr>
          <w:rFonts w:ascii="Angsana New" w:hAnsi="Angsana New" w:hint="cs"/>
          <w:sz w:val="30"/>
          <w:szCs w:val="30"/>
          <w:cs/>
        </w:rPr>
        <w:t xml:space="preserve">ล้านบาท </w:t>
      </w:r>
    </w:p>
    <w:p w14:paraId="07298C19" w14:textId="77777777" w:rsidR="00F76C54" w:rsidRPr="00757917" w:rsidRDefault="00F76C5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41B87CFC" w14:textId="02A8CE03" w:rsidR="00C75B54" w:rsidRPr="00757917" w:rsidRDefault="00A80BA2" w:rsidP="00080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ในเดือนกันยายน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="00AD1964" w:rsidRPr="00757917">
        <w:rPr>
          <w:rFonts w:ascii="Angsana New" w:hAnsi="Angsana New"/>
          <w:sz w:val="30"/>
          <w:szCs w:val="30"/>
        </w:rPr>
        <w:t xml:space="preserve"> </w:t>
      </w:r>
      <w:r w:rsidR="00AD1964" w:rsidRPr="00757917">
        <w:rPr>
          <w:rFonts w:ascii="Angsana New" w:hAnsi="Angsana New" w:hint="cs"/>
          <w:sz w:val="30"/>
          <w:szCs w:val="30"/>
          <w:cs/>
        </w:rPr>
        <w:t xml:space="preserve">บริษัทและบริษัทย่อยแห่งหนึ่งได้ทำสัญญาจะซื้อจะขายที่ดินและสิ่งปลูกสร้างในนิคมอุตสาหกรรมหลายแห่งกับ </w:t>
      </w:r>
      <w:r w:rsidR="00AD1964" w:rsidRPr="00757917">
        <w:rPr>
          <w:rFonts w:ascii="Angsana New" w:hAnsi="Angsana New"/>
          <w:sz w:val="30"/>
          <w:szCs w:val="30"/>
        </w:rPr>
        <w:t xml:space="preserve">FTREIT </w:t>
      </w:r>
      <w:r w:rsidR="00AD1964" w:rsidRPr="00757917">
        <w:rPr>
          <w:rFonts w:ascii="Angsana New" w:hAnsi="Angsana New" w:hint="cs"/>
          <w:sz w:val="30"/>
          <w:szCs w:val="30"/>
          <w:cs/>
        </w:rPr>
        <w:t xml:space="preserve">โดยคู่สัญญาตกลงราคาทรัพย์สินตามสัญญาในราคา </w:t>
      </w:r>
      <w:r w:rsidR="00460DDC" w:rsidRPr="00757917">
        <w:rPr>
          <w:rFonts w:ascii="Angsana New" w:hAnsi="Angsana New"/>
          <w:sz w:val="30"/>
          <w:szCs w:val="30"/>
        </w:rPr>
        <w:t>2</w:t>
      </w:r>
      <w:r w:rsidR="00AD1964"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858</w:t>
      </w:r>
      <w:r w:rsidR="00AD1964" w:rsidRPr="00757917">
        <w:rPr>
          <w:rFonts w:ascii="Angsana New" w:hAnsi="Angsana New"/>
          <w:sz w:val="30"/>
          <w:szCs w:val="30"/>
        </w:rPr>
        <w:t xml:space="preserve"> </w:t>
      </w:r>
      <w:r w:rsidR="00AD1964"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="000804FA" w:rsidRPr="00757917">
        <w:rPr>
          <w:rFonts w:ascii="Angsana New" w:hAnsi="Angsana New"/>
          <w:sz w:val="30"/>
          <w:szCs w:val="30"/>
        </w:rPr>
        <w:t xml:space="preserve"> </w:t>
      </w:r>
      <w:r w:rsidR="000804FA" w:rsidRPr="00757917">
        <w:rPr>
          <w:rFonts w:ascii="Angsana New" w:hAnsi="Angsana New"/>
          <w:sz w:val="30"/>
          <w:szCs w:val="30"/>
          <w:cs/>
        </w:rPr>
        <w:br/>
      </w:r>
      <w:r w:rsidR="000804FA" w:rsidRPr="00757917">
        <w:rPr>
          <w:rFonts w:ascii="Angsana New" w:hAnsi="Angsana New" w:hint="cs"/>
          <w:sz w:val="30"/>
          <w:szCs w:val="30"/>
          <w:cs/>
        </w:rPr>
        <w:t>ทำให้มีกำไรจากการ</w:t>
      </w:r>
      <w:r w:rsidR="006B7F6C" w:rsidRPr="00757917">
        <w:rPr>
          <w:rFonts w:ascii="Angsana New" w:hAnsi="Angsana New" w:hint="cs"/>
          <w:sz w:val="30"/>
          <w:szCs w:val="30"/>
          <w:cs/>
        </w:rPr>
        <w:t xml:space="preserve">จำหน่ายเงินอสังหาริมทรัพย์เพื่อการลงทุน </w:t>
      </w:r>
      <w:r w:rsidR="000804FA" w:rsidRPr="00757917">
        <w:rPr>
          <w:rFonts w:ascii="Angsana New" w:hAnsi="Angsana New" w:hint="cs"/>
          <w:sz w:val="30"/>
          <w:szCs w:val="30"/>
          <w:cs/>
        </w:rPr>
        <w:t>เป็นจำนวนเงิน</w:t>
      </w:r>
      <w:r w:rsidR="000804FA" w:rsidRPr="00757917">
        <w:rPr>
          <w:rFonts w:ascii="Angsana New" w:hAnsi="Angsana New"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="000804FA"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311</w:t>
      </w:r>
      <w:r w:rsidR="000804FA" w:rsidRPr="00757917">
        <w:rPr>
          <w:rFonts w:ascii="Angsana New" w:hAnsi="Angsana New"/>
          <w:sz w:val="30"/>
          <w:szCs w:val="30"/>
        </w:rPr>
        <w:t xml:space="preserve"> </w:t>
      </w:r>
      <w:r w:rsidR="000804FA"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="006B7F6C" w:rsidRPr="00757917">
        <w:rPr>
          <w:rFonts w:ascii="Angsana New" w:hAnsi="Angsana New" w:hint="cs"/>
          <w:sz w:val="30"/>
          <w:szCs w:val="30"/>
          <w:cs/>
        </w:rPr>
        <w:t xml:space="preserve"> ในงบการเงินรวมและ </w:t>
      </w:r>
      <w:r w:rsidR="00460DDC" w:rsidRPr="00757917">
        <w:rPr>
          <w:rFonts w:ascii="Angsana New" w:hAnsi="Angsana New"/>
          <w:sz w:val="30"/>
          <w:szCs w:val="30"/>
        </w:rPr>
        <w:t>966</w:t>
      </w:r>
      <w:r w:rsidR="006B7F6C" w:rsidRPr="00757917">
        <w:rPr>
          <w:rFonts w:ascii="Angsana New" w:hAnsi="Angsana New" w:hint="cs"/>
          <w:sz w:val="30"/>
          <w:szCs w:val="30"/>
          <w:cs/>
        </w:rPr>
        <w:t xml:space="preserve"> ล้านบาทในงบการเงินเฉพาะกิจการ</w:t>
      </w:r>
    </w:p>
    <w:p w14:paraId="73C3F7F0" w14:textId="1828E5DE" w:rsidR="000804FA" w:rsidRPr="00757917" w:rsidRDefault="000804FA" w:rsidP="00080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37BC4914" w14:textId="132A4C5E" w:rsidR="00A01140" w:rsidRPr="00757917" w:rsidRDefault="0006432D" w:rsidP="006524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ตุลาคม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ย่อยแห่งหนึ่งขายที่ดินและสิ่งปลูกสร้างในนิคมอุตสาหกรรมให้กับทรัสต์เพื่อการลงทุนในอสังหาริมทรัพย์และสิทธิการเช่าอสังหาริมทรัพย์เพื่ออุตสาหกรร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เฟรเซอร์ส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Pr="00757917">
        <w:rPr>
          <w:rFonts w:ascii="Angsana New" w:hAnsi="Angsana New"/>
          <w:sz w:val="30"/>
          <w:szCs w:val="30"/>
          <w:cs/>
        </w:rPr>
        <w:t xml:space="preserve"> (“</w:t>
      </w:r>
      <w:r w:rsidRPr="00757917">
        <w:rPr>
          <w:rFonts w:ascii="Angsana New" w:hAnsi="Angsana New"/>
          <w:sz w:val="30"/>
          <w:szCs w:val="30"/>
        </w:rPr>
        <w:t xml:space="preserve">FTREIT”) </w:t>
      </w:r>
      <w:r w:rsidRPr="00757917">
        <w:rPr>
          <w:rFonts w:ascii="Angsana New" w:hAnsi="Angsana New" w:hint="cs"/>
          <w:sz w:val="30"/>
          <w:szCs w:val="30"/>
          <w:cs/>
        </w:rPr>
        <w:lastRenderedPageBreak/>
        <w:t>มูลค่ารวมทั้งสิ้นประมาณ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343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13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92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71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</w:p>
    <w:p w14:paraId="58C071C3" w14:textId="77777777" w:rsidR="00980AF6" w:rsidRPr="00757917" w:rsidRDefault="00980AF6" w:rsidP="0065249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2E69B3F7" w14:textId="0A4FF024" w:rsidR="0006432D" w:rsidRPr="00757917" w:rsidRDefault="0006432D" w:rsidP="0006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ธันวาคม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บริษัทย่อยแห่งหนึ่งตกลงยกเลิกสัญญาเช่าช่วงที่ดินกับผู้ให้เช่าช่วงแห่งหนึ่ง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เพื่อให้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 xml:space="preserve">FTREIT </w:t>
      </w:r>
      <w:r w:rsidRPr="00757917">
        <w:rPr>
          <w:rFonts w:ascii="Angsana New" w:hAnsi="Angsana New" w:hint="cs"/>
          <w:sz w:val="30"/>
          <w:szCs w:val="30"/>
          <w:cs/>
        </w:rPr>
        <w:t>สามารถเข้าลงทุนในสิทธิการเช่าช่วงจากผู้ให้เช่าช่วงได้โดยตรง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โดยบริษัทย่อยจะได้รับเงินจากการยกเลิกสัญญาจำนวน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</w:t>
      </w:r>
      <w:r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001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88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ล้านบาทเมื่อจดทะเบียนยกเลิกสิทธิการเช่าแล้วเสร็จ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ตามข้อกำหนดและเงื่อนไขที่ระบุในสัญญา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ซึ่งจดทะเบียนแล้วเสร็จในวันที่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29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มกราคม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บริษัทย่อยได้รับเงินชดเชยงวดแรกแล้วจำนวน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958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79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ส่วนที่เหลือจะได้รับชำระภายในสามปี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และเกิดกำไรจากการขายอสังหาริมทรัพย์เพื่อการลงทุนจำนวน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173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96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</w:p>
    <w:p w14:paraId="742A52C6" w14:textId="77777777" w:rsidR="005678E6" w:rsidRPr="00757917" w:rsidRDefault="005678E6" w:rsidP="0006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4073509" w14:textId="4F708FD4" w:rsidR="0006432D" w:rsidRPr="00757917" w:rsidRDefault="0006432D" w:rsidP="0006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กุมภาพันธ์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ขายที่ดินและสิ่งปลูกสร้างในนิคมอุตสาหกรรมให้กับทรัสต์เพื่อการลงทุนในอสังหาริมทรัพย์และสิทธิการเช่าอสังหาริมทรัพย์เพื่ออุตสาหกรร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เฟรเซอร์ส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Pr="00757917">
        <w:rPr>
          <w:rFonts w:ascii="Angsana New" w:hAnsi="Angsana New"/>
          <w:sz w:val="30"/>
          <w:szCs w:val="30"/>
          <w:cs/>
        </w:rPr>
        <w:t xml:space="preserve"> (“</w:t>
      </w:r>
      <w:r w:rsidRPr="00757917">
        <w:rPr>
          <w:rFonts w:ascii="Angsana New" w:hAnsi="Angsana New"/>
          <w:sz w:val="30"/>
          <w:szCs w:val="30"/>
        </w:rPr>
        <w:t xml:space="preserve">FTREIT”) </w:t>
      </w:r>
      <w:r w:rsidRPr="00757917">
        <w:rPr>
          <w:rFonts w:ascii="Angsana New" w:hAnsi="Angsana New" w:hint="cs"/>
          <w:sz w:val="30"/>
          <w:szCs w:val="30"/>
          <w:cs/>
        </w:rPr>
        <w:t>มูลค่ารวมทั้งสิ้นประมาณ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380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89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226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91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</w:p>
    <w:p w14:paraId="3C66322A" w14:textId="11E820F5" w:rsidR="0006432D" w:rsidRPr="00757917" w:rsidRDefault="0006432D" w:rsidP="00080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sz w:val="28"/>
          <w:szCs w:val="28"/>
        </w:rPr>
      </w:pPr>
    </w:p>
    <w:p w14:paraId="4A9A8C13" w14:textId="4821D680" w:rsidR="009F2153" w:rsidRPr="00757917" w:rsidRDefault="009F2153" w:rsidP="009F21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กันยายน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</w:t>
      </w:r>
      <w:r w:rsidR="00822827" w:rsidRPr="00757917">
        <w:rPr>
          <w:rFonts w:ascii="Angsana New" w:hAnsi="Angsana New" w:hint="cs"/>
          <w:sz w:val="30"/>
          <w:szCs w:val="30"/>
          <w:cs/>
        </w:rPr>
        <w:t>ย่อย</w:t>
      </w:r>
      <w:r w:rsidRPr="00757917">
        <w:rPr>
          <w:rFonts w:ascii="Angsana New" w:hAnsi="Angsana New" w:hint="cs"/>
          <w:sz w:val="30"/>
          <w:szCs w:val="30"/>
          <w:cs/>
        </w:rPr>
        <w:t>ขายที่ดินและสิ่งปลูกสร้างในนิคมอุตสาหกรรมให้กับทรัสต์เพื่อการลงทุนในอสังหาริมทรัพย์และสิทธิการเช่าอสังหาริมทรัพย์เพื่ออุตสาหกรร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เฟรเซอร์ส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Pr="00757917">
        <w:rPr>
          <w:rFonts w:ascii="Angsana New" w:hAnsi="Angsana New"/>
          <w:sz w:val="30"/>
          <w:szCs w:val="30"/>
          <w:cs/>
        </w:rPr>
        <w:t xml:space="preserve"> (“</w:t>
      </w:r>
      <w:r w:rsidRPr="00757917">
        <w:rPr>
          <w:rFonts w:ascii="Angsana New" w:hAnsi="Angsana New"/>
          <w:sz w:val="30"/>
          <w:szCs w:val="30"/>
        </w:rPr>
        <w:t xml:space="preserve">FTREIT”) </w:t>
      </w:r>
      <w:r w:rsidRPr="00757917">
        <w:rPr>
          <w:rFonts w:ascii="Angsana New" w:hAnsi="Angsana New" w:hint="cs"/>
          <w:sz w:val="30"/>
          <w:szCs w:val="30"/>
          <w:cs/>
        </w:rPr>
        <w:t>มูลค่ารวมทั้งสิ้นประมาณ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822827" w:rsidRPr="00757917">
        <w:rPr>
          <w:rFonts w:ascii="Angsana New" w:hAnsi="Angsana New"/>
          <w:sz w:val="30"/>
          <w:szCs w:val="30"/>
        </w:rPr>
        <w:t>360.03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190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89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</w:p>
    <w:p w14:paraId="114511E7" w14:textId="21CC758E" w:rsidR="009F2153" w:rsidRPr="00757917" w:rsidRDefault="009F2153" w:rsidP="00080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sz w:val="28"/>
          <w:szCs w:val="28"/>
        </w:rPr>
      </w:pPr>
    </w:p>
    <w:p w14:paraId="54BA39F8" w14:textId="268AAE06" w:rsidR="009F2153" w:rsidRPr="00757917" w:rsidRDefault="009F2153" w:rsidP="009F21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822827" w:rsidRPr="00757917">
        <w:rPr>
          <w:rFonts w:ascii="Angsana New" w:hAnsi="Angsana New"/>
          <w:sz w:val="30"/>
          <w:szCs w:val="30"/>
        </w:rPr>
        <w:t>23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กันยายน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ย่อยขายที่ดินและสิ่งปลูกสร้างในนิคมอุตสาหกรรมให้กับทรัสต์เพื่อการลงทุนในอสังหาริมทรัพย์และสิทธิการเช่าอสังหาริมทรัพย์เพื่ออุตสาหกรร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เฟรเซอร์ส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พร็อพเพอร์ตี้</w:t>
      </w:r>
      <w:r w:rsidRPr="00757917">
        <w:rPr>
          <w:rFonts w:ascii="Angsana New" w:hAnsi="Angsana New"/>
          <w:sz w:val="30"/>
          <w:szCs w:val="30"/>
          <w:cs/>
        </w:rPr>
        <w:t xml:space="preserve"> (“</w:t>
      </w:r>
      <w:r w:rsidRPr="00757917">
        <w:rPr>
          <w:rFonts w:ascii="Angsana New" w:hAnsi="Angsana New"/>
          <w:sz w:val="30"/>
          <w:szCs w:val="30"/>
        </w:rPr>
        <w:t xml:space="preserve">FTREIT”) </w:t>
      </w:r>
      <w:r w:rsidRPr="00757917">
        <w:rPr>
          <w:rFonts w:ascii="Angsana New" w:hAnsi="Angsana New" w:hint="cs"/>
          <w:sz w:val="30"/>
          <w:szCs w:val="30"/>
          <w:cs/>
        </w:rPr>
        <w:t>มูลค่ารวมทั้งสิ้นประมาณ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439</w:t>
      </w:r>
      <w:r w:rsidR="00121F95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97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โดยมีการโอนกรรมสิทธิ์ในวันเดียวกันและเกิดกำไรจากการขายอสังหาริมทรัพย์เพื่อการลงทุนจำนวน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132</w:t>
      </w:r>
      <w:r w:rsidR="00121F95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03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</w:p>
    <w:p w14:paraId="3BC689A0" w14:textId="77777777" w:rsidR="009F2153" w:rsidRPr="00757917" w:rsidRDefault="009F2153" w:rsidP="000804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sz w:val="28"/>
          <w:szCs w:val="28"/>
        </w:rPr>
      </w:pPr>
    </w:p>
    <w:p w14:paraId="03B586AA" w14:textId="18706291" w:rsidR="001F3E02" w:rsidRPr="00757917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</w:rPr>
        <w:t>การประกันรายได้ค่าเช่าและบริการ</w:t>
      </w:r>
    </w:p>
    <w:p w14:paraId="5C4B51A3" w14:textId="77777777" w:rsidR="001F3E02" w:rsidRPr="00757917" w:rsidRDefault="001F3E02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8"/>
          <w:szCs w:val="28"/>
        </w:rPr>
      </w:pPr>
    </w:p>
    <w:p w14:paraId="29534F26" w14:textId="168D7AF3" w:rsidR="0044799E" w:rsidRPr="00757917" w:rsidRDefault="00FE03A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4"/>
          <w:sz w:val="30"/>
          <w:szCs w:val="30"/>
        </w:rPr>
      </w:pPr>
      <w:r w:rsidRPr="00757917">
        <w:rPr>
          <w:rFonts w:ascii="Angsana New" w:hAnsi="Angsana New"/>
          <w:spacing w:val="-4"/>
          <w:sz w:val="30"/>
          <w:szCs w:val="30"/>
          <w:cs/>
        </w:rPr>
        <w:t>บริษัทและบริษัทย่อยตกลงที่จะรับประกันรายได้กับ</w:t>
      </w:r>
      <w:r w:rsidR="00A174DD" w:rsidRPr="00757917">
        <w:rPr>
          <w:rFonts w:ascii="Angsana New" w:hAnsi="Angsana New"/>
          <w:spacing w:val="-4"/>
          <w:sz w:val="30"/>
          <w:szCs w:val="30"/>
        </w:rPr>
        <w:t xml:space="preserve"> FTREIT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โดยบริษัทและบริษัทย่อย ตกลงชดเชยค่าเช่าและค่าบริการของพื้นที่เช่าที่ว่าง พื้นที่เช่าส่วนที่เหลือที่ว่าง หรือพื้นที่เช่าที่มีอัตราค่าเช่าและค่าบริการรวมทั้งค่าบริการส่วนกลางน้อยกว่าอัตราค่าเช่าที่รับประกันสำหรับทรัพย์สินที่ขายและให้เช่าแก่</w:t>
      </w:r>
      <w:r w:rsidR="00A80BA2" w:rsidRPr="00757917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เป็นระยะเวลา </w:t>
      </w:r>
      <w:r w:rsidR="00460DDC" w:rsidRPr="00757917">
        <w:rPr>
          <w:rFonts w:ascii="Angsana New" w:hAnsi="Angsana New"/>
          <w:spacing w:val="-4"/>
          <w:sz w:val="30"/>
          <w:szCs w:val="30"/>
        </w:rPr>
        <w:t>12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 เดือนนับตั้งแต่วันจดทะเบียนการเช่า วันโอนกรรมสิทธิ์ หรือนับตั้งแต่วันจดทะเบียนการเช่าหรือวันโอนกรรมสิทธิ์ จนถึงวันที่</w:t>
      </w:r>
      <w:r w:rsidR="00A174DD" w:rsidRPr="00757917">
        <w:rPr>
          <w:rFonts w:ascii="Angsana New" w:hAnsi="Angsana New"/>
          <w:spacing w:val="-4"/>
          <w:sz w:val="30"/>
          <w:szCs w:val="30"/>
        </w:rPr>
        <w:t xml:space="preserve"> FTREIT </w:t>
      </w:r>
      <w:r w:rsidRPr="00757917">
        <w:rPr>
          <w:rFonts w:ascii="Angsana New" w:hAnsi="Angsana New"/>
          <w:spacing w:val="-4"/>
          <w:sz w:val="30"/>
          <w:szCs w:val="30"/>
          <w:cs/>
        </w:rPr>
        <w:t>ทำสัญญากับผู้เช่ารายย่อยรายใหม่ โดยอัตราค่าเช่าและค่าบริการที่รับประกันเป็นอัตราที่ตกลงตามสัญญา</w:t>
      </w:r>
    </w:p>
    <w:p w14:paraId="363F7C16" w14:textId="69D927D8" w:rsidR="00A01140" w:rsidRPr="00757917" w:rsidRDefault="00A011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</w:p>
    <w:p w14:paraId="30B4B28F" w14:textId="0B7C2FB9" w:rsidR="00F25BBE" w:rsidRPr="00757917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lastRenderedPageBreak/>
        <w:t>การรับประกัน</w:t>
      </w:r>
    </w:p>
    <w:p w14:paraId="1F32F7B6" w14:textId="77777777" w:rsidR="00F25BBE" w:rsidRPr="00757917" w:rsidRDefault="00F25BBE" w:rsidP="00F25BB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14"/>
          <w:szCs w:val="14"/>
        </w:rPr>
      </w:pPr>
    </w:p>
    <w:p w14:paraId="08B29EF4" w14:textId="5B9CB334" w:rsidR="0040381A" w:rsidRPr="00757917" w:rsidRDefault="00F25BBE" w:rsidP="004038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บริษัทได้ออกจดหมายการรับประกัน (</w:t>
      </w:r>
      <w:r w:rsidRPr="00757917">
        <w:rPr>
          <w:rFonts w:ascii="Angsana New" w:hAnsi="Angsana New"/>
          <w:sz w:val="30"/>
          <w:szCs w:val="30"/>
        </w:rPr>
        <w:t>Letter of Undertaking</w:t>
      </w:r>
      <w:r w:rsidRPr="00757917">
        <w:rPr>
          <w:rFonts w:ascii="Angsana New" w:hAnsi="Angsana New"/>
          <w:sz w:val="30"/>
          <w:szCs w:val="30"/>
          <w:cs/>
        </w:rPr>
        <w:t>) ให้แก่สถาบันการเงินแห่งหนึ่งเกี่ยวกับภาระหนี้ของบริษัทย่อยของ</w:t>
      </w:r>
      <w:r w:rsidRPr="00757917">
        <w:rPr>
          <w:rFonts w:ascii="Angsana New" w:hAnsi="Angsana New"/>
          <w:sz w:val="30"/>
          <w:szCs w:val="30"/>
        </w:rPr>
        <w:t xml:space="preserve"> PT SLP Surya TICON </w:t>
      </w:r>
      <w:proofErr w:type="spellStart"/>
      <w:r w:rsidRPr="00757917">
        <w:rPr>
          <w:rFonts w:ascii="Angsana New" w:hAnsi="Angsana New"/>
          <w:sz w:val="30"/>
          <w:szCs w:val="30"/>
        </w:rPr>
        <w:t>Internusa</w:t>
      </w:r>
      <w:proofErr w:type="spellEnd"/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โดยจะรับประกันในอัตราร้อยละ </w:t>
      </w:r>
      <w:r w:rsidR="00460DDC" w:rsidRPr="00757917">
        <w:rPr>
          <w:rFonts w:ascii="Angsana New" w:hAnsi="Angsana New"/>
          <w:sz w:val="30"/>
          <w:szCs w:val="30"/>
        </w:rPr>
        <w:t>25</w:t>
      </w:r>
      <w:r w:rsidRPr="00757917">
        <w:rPr>
          <w:rFonts w:ascii="Angsana New" w:hAnsi="Angsana New"/>
          <w:sz w:val="30"/>
          <w:szCs w:val="30"/>
          <w:cs/>
        </w:rPr>
        <w:t xml:space="preserve"> ซึ่งเป็นสัดส่วนที่บริษัทถือหุ้นในบริษัทย่อยทางอ้อมดังกล่าว การรับประกันนี้มีผลตั้งแต่ </w:t>
      </w:r>
      <w:r w:rsidR="00460DDC" w:rsidRPr="00757917">
        <w:rPr>
          <w:rFonts w:ascii="Angsana New" w:hAnsi="Angsana New"/>
          <w:sz w:val="30"/>
          <w:szCs w:val="30"/>
        </w:rPr>
        <w:t>29</w:t>
      </w:r>
      <w:r w:rsidRPr="00757917">
        <w:rPr>
          <w:rFonts w:ascii="Angsana New" w:hAnsi="Angsana New"/>
          <w:sz w:val="30"/>
          <w:szCs w:val="30"/>
          <w:cs/>
        </w:rPr>
        <w:t xml:space="preserve"> ตุลาคม </w:t>
      </w:r>
      <w:r w:rsidR="00EA6517" w:rsidRPr="00757917">
        <w:rPr>
          <w:rFonts w:ascii="Angsana New" w:hAnsi="Angsana New"/>
          <w:sz w:val="30"/>
          <w:szCs w:val="30"/>
        </w:rPr>
        <w:t>25</w:t>
      </w:r>
      <w:r w:rsidR="00460DDC" w:rsidRPr="00757917">
        <w:rPr>
          <w:rFonts w:ascii="Angsana New" w:hAnsi="Angsana New"/>
          <w:sz w:val="30"/>
          <w:szCs w:val="30"/>
        </w:rPr>
        <w:t>58</w:t>
      </w:r>
      <w:r w:rsidRPr="00757917">
        <w:rPr>
          <w:rFonts w:ascii="Angsana New" w:hAnsi="Angsana New"/>
          <w:sz w:val="30"/>
          <w:szCs w:val="30"/>
          <w:cs/>
        </w:rPr>
        <w:t xml:space="preserve"> ถึง </w:t>
      </w:r>
      <w:r w:rsidR="00460DDC" w:rsidRPr="00757917">
        <w:rPr>
          <w:rFonts w:ascii="Angsana New" w:hAnsi="Angsana New"/>
          <w:sz w:val="30"/>
          <w:szCs w:val="30"/>
        </w:rPr>
        <w:t>29</w:t>
      </w:r>
      <w:r w:rsidRPr="00757917">
        <w:rPr>
          <w:rFonts w:ascii="Angsana New" w:hAnsi="Angsana New"/>
          <w:sz w:val="30"/>
          <w:szCs w:val="30"/>
          <w:cs/>
        </w:rPr>
        <w:t xml:space="preserve"> ตุลาคม </w:t>
      </w:r>
      <w:r w:rsidR="00460DDC" w:rsidRPr="00757917">
        <w:rPr>
          <w:rFonts w:ascii="Angsana New" w:hAnsi="Angsana New"/>
          <w:sz w:val="30"/>
          <w:szCs w:val="30"/>
        </w:rPr>
        <w:t>2564</w:t>
      </w:r>
    </w:p>
    <w:p w14:paraId="0518D353" w14:textId="77777777" w:rsidR="00DC7378" w:rsidRPr="00757917" w:rsidRDefault="00DC7378" w:rsidP="00A011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0"/>
          <w:szCs w:val="20"/>
        </w:rPr>
      </w:pPr>
    </w:p>
    <w:p w14:paraId="29EA1061" w14:textId="5E794114" w:rsidR="0040381A" w:rsidRPr="00757917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</w:t>
      </w:r>
    </w:p>
    <w:p w14:paraId="138326B8" w14:textId="77777777" w:rsidR="0040381A" w:rsidRPr="00757917" w:rsidRDefault="0040381A" w:rsidP="0040381A">
      <w:pPr>
        <w:rPr>
          <w:rFonts w:ascii="Angsana New" w:hAnsi="Angsana New"/>
          <w:b/>
          <w:bCs/>
          <w:sz w:val="20"/>
          <w:szCs w:val="20"/>
          <w:lang w:eastAsia="x-none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510"/>
        <w:gridCol w:w="702"/>
        <w:gridCol w:w="990"/>
        <w:gridCol w:w="236"/>
        <w:gridCol w:w="1222"/>
        <w:gridCol w:w="270"/>
        <w:gridCol w:w="990"/>
        <w:gridCol w:w="238"/>
        <w:gridCol w:w="1112"/>
      </w:tblGrid>
      <w:tr w:rsidR="0040381A" w:rsidRPr="00757917" w14:paraId="406DD59B" w14:textId="77777777" w:rsidTr="00822827">
        <w:trPr>
          <w:tblHeader/>
        </w:trPr>
        <w:tc>
          <w:tcPr>
            <w:tcW w:w="3510" w:type="dxa"/>
          </w:tcPr>
          <w:p w14:paraId="29710D47" w14:textId="77777777" w:rsidR="0040381A" w:rsidRPr="00757917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71172B9D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448" w:type="dxa"/>
            <w:gridSpan w:val="3"/>
          </w:tcPr>
          <w:p w14:paraId="20F12989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ED33E37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6906AED3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0381A" w:rsidRPr="00757917" w14:paraId="01C7D399" w14:textId="77777777" w:rsidTr="00822827">
        <w:trPr>
          <w:tblHeader/>
        </w:trPr>
        <w:tc>
          <w:tcPr>
            <w:tcW w:w="3510" w:type="dxa"/>
          </w:tcPr>
          <w:p w14:paraId="50A865F0" w14:textId="77777777" w:rsidR="0040381A" w:rsidRPr="00757917" w:rsidRDefault="0040381A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675B7EBA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C199DE8" w14:textId="3DBF6A2C" w:rsidR="0040381A" w:rsidRPr="00757917" w:rsidRDefault="00460DD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3DCB9C2E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22" w:type="dxa"/>
            <w:shd w:val="clear" w:color="auto" w:fill="auto"/>
          </w:tcPr>
          <w:p w14:paraId="473374D1" w14:textId="37C5295C" w:rsidR="0040381A" w:rsidRPr="00757917" w:rsidRDefault="00460DD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1C15432E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6BEF999" w14:textId="54876C5C" w:rsidR="0040381A" w:rsidRPr="00757917" w:rsidRDefault="00460DD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8" w:type="dxa"/>
            <w:shd w:val="clear" w:color="auto" w:fill="auto"/>
          </w:tcPr>
          <w:p w14:paraId="177A6423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shd w:val="clear" w:color="auto" w:fill="auto"/>
          </w:tcPr>
          <w:p w14:paraId="4D604870" w14:textId="57EB7DA5" w:rsidR="0040381A" w:rsidRPr="00757917" w:rsidRDefault="00460DDC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822827" w:rsidRPr="00757917" w14:paraId="6E0938CE" w14:textId="77777777" w:rsidTr="00822827">
        <w:trPr>
          <w:tblHeader/>
        </w:trPr>
        <w:tc>
          <w:tcPr>
            <w:tcW w:w="3510" w:type="dxa"/>
          </w:tcPr>
          <w:p w14:paraId="4A7BC387" w14:textId="77777777" w:rsidR="00822827" w:rsidRPr="00757917" w:rsidRDefault="00822827" w:rsidP="0040381A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02" w:type="dxa"/>
          </w:tcPr>
          <w:p w14:paraId="0908F806" w14:textId="77777777" w:rsidR="00822827" w:rsidRPr="00757917" w:rsidRDefault="00822827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81FB9D3" w14:textId="77777777" w:rsidR="00822827" w:rsidRPr="00757917" w:rsidRDefault="00822827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58" w:type="dxa"/>
            <w:gridSpan w:val="2"/>
            <w:shd w:val="clear" w:color="auto" w:fill="auto"/>
          </w:tcPr>
          <w:p w14:paraId="153327DE" w14:textId="2A2BD040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29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668D19FB" w14:textId="77777777" w:rsidR="00822827" w:rsidRPr="00757917" w:rsidRDefault="00822827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4E2AA413" w14:textId="77777777" w:rsidR="00822827" w:rsidRPr="00757917" w:rsidRDefault="00822827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</w:tcPr>
          <w:p w14:paraId="54E54A56" w14:textId="77777777" w:rsidR="00822827" w:rsidRPr="00757917" w:rsidRDefault="00822827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shd w:val="clear" w:color="auto" w:fill="auto"/>
          </w:tcPr>
          <w:p w14:paraId="7B61B27C" w14:textId="77777777" w:rsidR="00822827" w:rsidRPr="00757917" w:rsidRDefault="00822827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40381A" w:rsidRPr="00757917" w14:paraId="58C53BDB" w14:textId="77777777" w:rsidTr="00822827">
        <w:trPr>
          <w:tblHeader/>
        </w:trPr>
        <w:tc>
          <w:tcPr>
            <w:tcW w:w="3510" w:type="dxa"/>
          </w:tcPr>
          <w:p w14:paraId="6A0D3F10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02" w:type="dxa"/>
          </w:tcPr>
          <w:p w14:paraId="193948A5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055" w:type="dxa"/>
            <w:gridSpan w:val="7"/>
          </w:tcPr>
          <w:p w14:paraId="45A4A7C6" w14:textId="77777777" w:rsidR="0040381A" w:rsidRPr="00757917" w:rsidRDefault="0040381A" w:rsidP="004038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5667F" w:rsidRPr="00757917" w14:paraId="2CDD0274" w14:textId="77777777" w:rsidTr="00822827">
        <w:tc>
          <w:tcPr>
            <w:tcW w:w="3510" w:type="dxa"/>
          </w:tcPr>
          <w:p w14:paraId="2196341A" w14:textId="77777777" w:rsidR="0065667F" w:rsidRPr="00757917" w:rsidRDefault="0065667F" w:rsidP="0065667F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เงินสดในมือ</w:t>
            </w:r>
          </w:p>
        </w:tc>
        <w:tc>
          <w:tcPr>
            <w:tcW w:w="702" w:type="dxa"/>
          </w:tcPr>
          <w:p w14:paraId="1A59805F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769E7574" w14:textId="370639B5" w:rsidR="0065667F" w:rsidRPr="00757917" w:rsidRDefault="00460DDC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36" w:type="dxa"/>
          </w:tcPr>
          <w:p w14:paraId="380CE524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61BF759C" w14:textId="0824552E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090FD238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3F005B14" w14:textId="08957882" w:rsidR="0065667F" w:rsidRPr="00757917" w:rsidRDefault="00720217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2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0BB2D29B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66462A98" w14:textId="77777777" w:rsidR="0065667F" w:rsidRPr="00757917" w:rsidRDefault="0065667F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65667F" w:rsidRPr="00757917" w14:paraId="21BC164E" w14:textId="77777777" w:rsidTr="00822827">
        <w:tc>
          <w:tcPr>
            <w:tcW w:w="3510" w:type="dxa"/>
          </w:tcPr>
          <w:p w14:paraId="35B3F1EF" w14:textId="77777777" w:rsidR="0065667F" w:rsidRPr="00757917" w:rsidRDefault="0065667F" w:rsidP="0065667F">
            <w:pPr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เงินฝากธนาคารประเภทกระแสรายวัน</w:t>
            </w:r>
          </w:p>
        </w:tc>
        <w:tc>
          <w:tcPr>
            <w:tcW w:w="702" w:type="dxa"/>
          </w:tcPr>
          <w:p w14:paraId="535536D7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725A7DB" w14:textId="65854002" w:rsidR="0065667F" w:rsidRPr="00757917" w:rsidRDefault="00460DDC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579</w:t>
            </w:r>
          </w:p>
        </w:tc>
        <w:tc>
          <w:tcPr>
            <w:tcW w:w="236" w:type="dxa"/>
          </w:tcPr>
          <w:p w14:paraId="4AA5368E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F2AAFB1" w14:textId="27E41FB0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44</w:t>
            </w:r>
          </w:p>
        </w:tc>
        <w:tc>
          <w:tcPr>
            <w:tcW w:w="270" w:type="dxa"/>
          </w:tcPr>
          <w:p w14:paraId="63A2E56D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7B48756A" w14:textId="693CC6DA" w:rsidR="0065667F" w:rsidRPr="00757917" w:rsidRDefault="00720217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25CD5626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1"/>
              </w:tabs>
              <w:spacing w:line="240" w:lineRule="auto"/>
              <w:ind w:left="-109" w:right="-13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16EC659" w14:textId="77777777" w:rsidR="0065667F" w:rsidRPr="00757917" w:rsidRDefault="0065667F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65667F" w:rsidRPr="00757917" w14:paraId="0D7FED3E" w14:textId="77777777" w:rsidTr="00822827">
        <w:tc>
          <w:tcPr>
            <w:tcW w:w="3510" w:type="dxa"/>
          </w:tcPr>
          <w:p w14:paraId="47B07D3C" w14:textId="77777777" w:rsidR="0065667F" w:rsidRPr="00757917" w:rsidRDefault="0065667F" w:rsidP="0065667F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เงินฝากธนาคารประเภทออมทรัพย์</w:t>
            </w:r>
          </w:p>
        </w:tc>
        <w:tc>
          <w:tcPr>
            <w:tcW w:w="702" w:type="dxa"/>
          </w:tcPr>
          <w:p w14:paraId="58C14AE6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0A634D2C" w14:textId="60E62371" w:rsidR="0065667F" w:rsidRPr="00757917" w:rsidRDefault="00460DDC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318</w:t>
            </w:r>
          </w:p>
        </w:tc>
        <w:tc>
          <w:tcPr>
            <w:tcW w:w="236" w:type="dxa"/>
          </w:tcPr>
          <w:p w14:paraId="1E944EE1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</w:tcPr>
          <w:p w14:paraId="3AA2C290" w14:textId="2CD51306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5667F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110</w:t>
            </w:r>
          </w:p>
        </w:tc>
        <w:tc>
          <w:tcPr>
            <w:tcW w:w="270" w:type="dxa"/>
          </w:tcPr>
          <w:p w14:paraId="110EEA54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04404E18" w14:textId="189E8520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125</w:t>
            </w:r>
          </w:p>
        </w:tc>
        <w:tc>
          <w:tcPr>
            <w:tcW w:w="238" w:type="dxa"/>
          </w:tcPr>
          <w:p w14:paraId="32009D53" w14:textId="77777777" w:rsidR="0065667F" w:rsidRPr="00757917" w:rsidRDefault="0065667F" w:rsidP="0065667F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</w:tcPr>
          <w:p w14:paraId="5CA0523E" w14:textId="284A36B1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34</w:t>
            </w:r>
          </w:p>
        </w:tc>
      </w:tr>
      <w:tr w:rsidR="0065667F" w:rsidRPr="00757917" w14:paraId="0D9F0F89" w14:textId="77777777" w:rsidTr="00822827">
        <w:tc>
          <w:tcPr>
            <w:tcW w:w="3510" w:type="dxa"/>
          </w:tcPr>
          <w:p w14:paraId="4591E889" w14:textId="77777777" w:rsidR="0065667F" w:rsidRPr="00757917" w:rsidRDefault="0065667F" w:rsidP="0065667F">
            <w:pPr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เงินลงทุนระยะสั้นที่มีสภาพคล่องสูง</w:t>
            </w:r>
          </w:p>
        </w:tc>
        <w:tc>
          <w:tcPr>
            <w:tcW w:w="702" w:type="dxa"/>
          </w:tcPr>
          <w:p w14:paraId="0992A99D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5A819758" w14:textId="7C5B46ED" w:rsidR="0065667F" w:rsidRPr="00757917" w:rsidRDefault="00460DDC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236" w:type="dxa"/>
          </w:tcPr>
          <w:p w14:paraId="3897E45C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22" w:type="dxa"/>
            <w:tcBorders>
              <w:bottom w:val="single" w:sz="4" w:space="0" w:color="auto"/>
            </w:tcBorders>
          </w:tcPr>
          <w:p w14:paraId="36206BA6" w14:textId="67EE7B0D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407</w:t>
            </w:r>
          </w:p>
        </w:tc>
        <w:tc>
          <w:tcPr>
            <w:tcW w:w="270" w:type="dxa"/>
          </w:tcPr>
          <w:p w14:paraId="14CE8B0F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2B98A6D" w14:textId="72282161" w:rsidR="0065667F" w:rsidRPr="00757917" w:rsidRDefault="00720217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</w:tcPr>
          <w:p w14:paraId="3300587B" w14:textId="77777777" w:rsidR="0065667F" w:rsidRPr="00757917" w:rsidRDefault="0065667F" w:rsidP="0065667F">
            <w:pPr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2" w:type="dxa"/>
            <w:tcBorders>
              <w:bottom w:val="single" w:sz="4" w:space="0" w:color="auto"/>
            </w:tcBorders>
          </w:tcPr>
          <w:p w14:paraId="2F4F3B34" w14:textId="5439B1A9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313</w:t>
            </w:r>
          </w:p>
        </w:tc>
      </w:tr>
      <w:tr w:rsidR="0065667F" w:rsidRPr="00757917" w14:paraId="436C4B10" w14:textId="77777777" w:rsidTr="00822827">
        <w:tc>
          <w:tcPr>
            <w:tcW w:w="3510" w:type="dxa"/>
          </w:tcPr>
          <w:p w14:paraId="2A23C5D9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02" w:type="dxa"/>
          </w:tcPr>
          <w:p w14:paraId="3969EFD2" w14:textId="77777777" w:rsidR="0065667F" w:rsidRPr="00757917" w:rsidRDefault="0065667F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0222AE6" w14:textId="3AAB807C" w:rsidR="0065667F" w:rsidRPr="00757917" w:rsidRDefault="00460DDC" w:rsidP="00656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4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966</w:t>
            </w:r>
          </w:p>
        </w:tc>
        <w:tc>
          <w:tcPr>
            <w:tcW w:w="236" w:type="dxa"/>
            <w:vAlign w:val="bottom"/>
          </w:tcPr>
          <w:p w14:paraId="29D48AB4" w14:textId="77777777" w:rsidR="0065667F" w:rsidRPr="00757917" w:rsidRDefault="0065667F" w:rsidP="0065667F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9D9EA5D" w14:textId="1780D3CF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65667F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572</w:t>
            </w:r>
          </w:p>
        </w:tc>
        <w:tc>
          <w:tcPr>
            <w:tcW w:w="270" w:type="dxa"/>
            <w:vAlign w:val="bottom"/>
          </w:tcPr>
          <w:p w14:paraId="1800DCDC" w14:textId="77777777" w:rsidR="0065667F" w:rsidRPr="00757917" w:rsidRDefault="0065667F" w:rsidP="0065667F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425AD0D" w14:textId="77BBFE0F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125</w:t>
            </w:r>
          </w:p>
        </w:tc>
        <w:tc>
          <w:tcPr>
            <w:tcW w:w="238" w:type="dxa"/>
            <w:vAlign w:val="bottom"/>
          </w:tcPr>
          <w:p w14:paraId="646CB059" w14:textId="77777777" w:rsidR="0065667F" w:rsidRPr="00757917" w:rsidRDefault="0065667F" w:rsidP="0065667F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1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B64470" w14:textId="73650B9B" w:rsidR="0065667F" w:rsidRPr="00757917" w:rsidRDefault="00460DDC" w:rsidP="008D6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347</w:t>
            </w:r>
          </w:p>
        </w:tc>
      </w:tr>
    </w:tbl>
    <w:p w14:paraId="27362081" w14:textId="77777777" w:rsidR="00DC7378" w:rsidRPr="00757917" w:rsidRDefault="00DC7378" w:rsidP="00DC7378">
      <w:pPr>
        <w:rPr>
          <w:sz w:val="14"/>
          <w:szCs w:val="14"/>
          <w:lang w:val="x-none" w:eastAsia="x-none"/>
        </w:rPr>
      </w:pPr>
    </w:p>
    <w:p w14:paraId="211B8C4E" w14:textId="246FBE91" w:rsidR="0040381A" w:rsidRPr="00757917" w:rsidRDefault="0040381A" w:rsidP="0040381A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>ลูกหนี้การค้า</w:t>
      </w:r>
    </w:p>
    <w:p w14:paraId="57A9F3F9" w14:textId="77777777" w:rsidR="006D3D63" w:rsidRPr="00757917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450"/>
        <w:jc w:val="thaiDistribute"/>
        <w:rPr>
          <w:rFonts w:ascii="Angsana New" w:hAnsi="Angsana New"/>
          <w:b/>
          <w:bCs/>
          <w:sz w:val="16"/>
          <w:szCs w:val="16"/>
        </w:rPr>
      </w:pPr>
    </w:p>
    <w:tbl>
      <w:tblPr>
        <w:tblW w:w="9446" w:type="dxa"/>
        <w:tblInd w:w="360" w:type="dxa"/>
        <w:tblLayout w:type="fixed"/>
        <w:tblLook w:val="0000" w:firstRow="0" w:lastRow="0" w:firstColumn="0" w:lastColumn="0" w:noHBand="0" w:noVBand="0"/>
      </w:tblPr>
      <w:tblGrid>
        <w:gridCol w:w="3599"/>
        <w:gridCol w:w="901"/>
        <w:gridCol w:w="996"/>
        <w:gridCol w:w="255"/>
        <w:gridCol w:w="1090"/>
        <w:gridCol w:w="266"/>
        <w:gridCol w:w="994"/>
        <w:gridCol w:w="266"/>
        <w:gridCol w:w="1056"/>
        <w:gridCol w:w="6"/>
        <w:gridCol w:w="17"/>
      </w:tblGrid>
      <w:tr w:rsidR="006D3D63" w:rsidRPr="00757917" w14:paraId="0626E190" w14:textId="77777777" w:rsidTr="00822827">
        <w:trPr>
          <w:gridAfter w:val="2"/>
          <w:wAfter w:w="13" w:type="pct"/>
          <w:tblHeader/>
        </w:trPr>
        <w:tc>
          <w:tcPr>
            <w:tcW w:w="1905" w:type="pct"/>
          </w:tcPr>
          <w:p w14:paraId="2E018D2C" w14:textId="77777777" w:rsidR="006D3D63" w:rsidRPr="00757917" w:rsidRDefault="006D3D63" w:rsidP="0062672E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77" w:type="pct"/>
          </w:tcPr>
          <w:p w14:paraId="0C91922D" w14:textId="77777777" w:rsidR="006D3D63" w:rsidRPr="00757917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39" w:type="pct"/>
            <w:gridSpan w:val="3"/>
          </w:tcPr>
          <w:p w14:paraId="47A17CDF" w14:textId="77777777" w:rsidR="006D3D63" w:rsidRPr="00757917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1" w:type="pct"/>
          </w:tcPr>
          <w:p w14:paraId="19405D84" w14:textId="77777777" w:rsidR="006D3D63" w:rsidRPr="00757917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26" w:type="pct"/>
            <w:gridSpan w:val="3"/>
          </w:tcPr>
          <w:p w14:paraId="55505703" w14:textId="77777777" w:rsidR="006D3D63" w:rsidRPr="00757917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D3D63" w:rsidRPr="00757917" w14:paraId="1F178817" w14:textId="77777777" w:rsidTr="00822827">
        <w:trPr>
          <w:gridAfter w:val="2"/>
          <w:wAfter w:w="13" w:type="pct"/>
          <w:tblHeader/>
        </w:trPr>
        <w:tc>
          <w:tcPr>
            <w:tcW w:w="1905" w:type="pct"/>
          </w:tcPr>
          <w:p w14:paraId="1CA81221" w14:textId="77777777" w:rsidR="006D3D63" w:rsidRPr="00757917" w:rsidRDefault="006D3D63" w:rsidP="0062672E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77" w:type="pct"/>
          </w:tcPr>
          <w:p w14:paraId="76CC3408" w14:textId="77777777" w:rsidR="006D3D63" w:rsidRPr="00757917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27" w:type="pct"/>
          </w:tcPr>
          <w:p w14:paraId="12F51204" w14:textId="7AE7DC11" w:rsidR="006D3D63" w:rsidRPr="00757917" w:rsidRDefault="00460DD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35" w:type="pct"/>
          </w:tcPr>
          <w:p w14:paraId="5EC0E7B6" w14:textId="77777777" w:rsidR="006D3D63" w:rsidRPr="00757917" w:rsidRDefault="006D3D63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6" w:type="pct"/>
          </w:tcPr>
          <w:p w14:paraId="29861D2A" w14:textId="0F6B79B7" w:rsidR="006D3D63" w:rsidRPr="00757917" w:rsidRDefault="00460DD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141" w:type="pct"/>
          </w:tcPr>
          <w:p w14:paraId="1919AB41" w14:textId="77777777" w:rsidR="006D3D63" w:rsidRPr="00757917" w:rsidRDefault="006D3D63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6" w:type="pct"/>
          </w:tcPr>
          <w:p w14:paraId="08CB8BAC" w14:textId="26AE7CD8" w:rsidR="006D3D63" w:rsidRPr="00757917" w:rsidRDefault="00460DD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2"/>
              </w:tabs>
              <w:spacing w:line="240" w:lineRule="auto"/>
              <w:ind w:right="-7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41" w:type="pct"/>
          </w:tcPr>
          <w:p w14:paraId="03B9FBA9" w14:textId="77777777" w:rsidR="006D3D63" w:rsidRPr="00757917" w:rsidRDefault="006D3D63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24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59" w:type="pct"/>
          </w:tcPr>
          <w:p w14:paraId="10F84263" w14:textId="6205E30A" w:rsidR="006D3D63" w:rsidRPr="00757917" w:rsidRDefault="00460DD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822827" w:rsidRPr="00757917" w14:paraId="3CC3176C" w14:textId="77777777" w:rsidTr="00822827">
        <w:trPr>
          <w:gridAfter w:val="2"/>
          <w:wAfter w:w="13" w:type="pct"/>
          <w:tblHeader/>
        </w:trPr>
        <w:tc>
          <w:tcPr>
            <w:tcW w:w="1905" w:type="pct"/>
          </w:tcPr>
          <w:p w14:paraId="7542EBB5" w14:textId="77777777" w:rsidR="00822827" w:rsidRPr="00757917" w:rsidRDefault="00822827" w:rsidP="00822827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77" w:type="pct"/>
          </w:tcPr>
          <w:p w14:paraId="23596269" w14:textId="77777777" w:rsidR="00822827" w:rsidRPr="00757917" w:rsidRDefault="00822827" w:rsidP="00822827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7" w:type="pct"/>
          </w:tcPr>
          <w:p w14:paraId="3721201A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11" w:type="pct"/>
            <w:gridSpan w:val="2"/>
          </w:tcPr>
          <w:p w14:paraId="060494EB" w14:textId="31B78F30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8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41" w:type="pct"/>
          </w:tcPr>
          <w:p w14:paraId="78D1A088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6" w:type="pct"/>
          </w:tcPr>
          <w:p w14:paraId="1D088535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12"/>
              </w:tabs>
              <w:spacing w:line="240" w:lineRule="auto"/>
              <w:ind w:right="-7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" w:type="pct"/>
          </w:tcPr>
          <w:p w14:paraId="6AEB0935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24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59" w:type="pct"/>
          </w:tcPr>
          <w:p w14:paraId="55CD36FB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22827" w:rsidRPr="00757917" w14:paraId="51FD3DD4" w14:textId="77777777" w:rsidTr="00822827">
        <w:trPr>
          <w:gridAfter w:val="1"/>
          <w:wAfter w:w="9" w:type="pct"/>
          <w:trHeight w:val="335"/>
          <w:tblHeader/>
        </w:trPr>
        <w:tc>
          <w:tcPr>
            <w:tcW w:w="1905" w:type="pct"/>
          </w:tcPr>
          <w:p w14:paraId="64CC8FB4" w14:textId="77777777" w:rsidR="00822827" w:rsidRPr="00757917" w:rsidRDefault="00822827" w:rsidP="00822827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477" w:type="pct"/>
          </w:tcPr>
          <w:p w14:paraId="16B1D2D2" w14:textId="77777777" w:rsidR="00822827" w:rsidRPr="00757917" w:rsidRDefault="00822827" w:rsidP="00822827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609" w:type="pct"/>
            <w:gridSpan w:val="8"/>
          </w:tcPr>
          <w:p w14:paraId="3EF18161" w14:textId="77777777" w:rsidR="00822827" w:rsidRPr="00757917" w:rsidRDefault="00822827" w:rsidP="00822827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22827" w:rsidRPr="00757917" w14:paraId="67558DEE" w14:textId="77777777" w:rsidTr="00822827">
        <w:trPr>
          <w:trHeight w:val="155"/>
        </w:trPr>
        <w:tc>
          <w:tcPr>
            <w:tcW w:w="1905" w:type="pct"/>
          </w:tcPr>
          <w:p w14:paraId="7B39D4D0" w14:textId="77777777" w:rsidR="00822827" w:rsidRPr="00757917" w:rsidRDefault="00822827" w:rsidP="00822827">
            <w:pPr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477" w:type="pct"/>
          </w:tcPr>
          <w:p w14:paraId="74A637DB" w14:textId="3CB6D23D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left="-90" w:right="-104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527" w:type="pct"/>
          </w:tcPr>
          <w:p w14:paraId="27B9B5FC" w14:textId="4B3B2CFC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109</w:t>
            </w:r>
          </w:p>
        </w:tc>
        <w:tc>
          <w:tcPr>
            <w:tcW w:w="135" w:type="pct"/>
          </w:tcPr>
          <w:p w14:paraId="1A874DE7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53C46A16" w14:textId="3D5F9C84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126</w:t>
            </w:r>
          </w:p>
        </w:tc>
        <w:tc>
          <w:tcPr>
            <w:tcW w:w="141" w:type="pct"/>
          </w:tcPr>
          <w:p w14:paraId="3126BFA9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6" w:type="pct"/>
          </w:tcPr>
          <w:p w14:paraId="36937EED" w14:textId="16A8422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141</w:t>
            </w:r>
          </w:p>
        </w:tc>
        <w:tc>
          <w:tcPr>
            <w:tcW w:w="141" w:type="pct"/>
          </w:tcPr>
          <w:p w14:paraId="53791D58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2" w:type="pct"/>
            <w:gridSpan w:val="3"/>
          </w:tcPr>
          <w:p w14:paraId="68678B3D" w14:textId="72BE7816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</w:p>
        </w:tc>
      </w:tr>
      <w:tr w:rsidR="00822827" w:rsidRPr="00757917" w14:paraId="37B20319" w14:textId="77777777" w:rsidTr="00822827">
        <w:trPr>
          <w:trHeight w:val="155"/>
        </w:trPr>
        <w:tc>
          <w:tcPr>
            <w:tcW w:w="1905" w:type="pct"/>
          </w:tcPr>
          <w:p w14:paraId="5832DD71" w14:textId="77777777" w:rsidR="00822827" w:rsidRPr="00757917" w:rsidRDefault="00822827" w:rsidP="00822827">
            <w:pPr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บุคคลหรือกิจการอื่น</w:t>
            </w:r>
          </w:p>
        </w:tc>
        <w:tc>
          <w:tcPr>
            <w:tcW w:w="477" w:type="pct"/>
          </w:tcPr>
          <w:p w14:paraId="32662D2A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left="-90" w:right="-104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27" w:type="pct"/>
            <w:tcBorders>
              <w:bottom w:val="single" w:sz="4" w:space="0" w:color="auto"/>
            </w:tcBorders>
          </w:tcPr>
          <w:p w14:paraId="14DF7A6E" w14:textId="6D3B61A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283</w:t>
            </w:r>
          </w:p>
        </w:tc>
        <w:tc>
          <w:tcPr>
            <w:tcW w:w="135" w:type="pct"/>
          </w:tcPr>
          <w:p w14:paraId="5C687D17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bottom w:val="single" w:sz="4" w:space="0" w:color="auto"/>
            </w:tcBorders>
          </w:tcPr>
          <w:p w14:paraId="2F93BEDD" w14:textId="1283DD5A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382</w:t>
            </w:r>
          </w:p>
        </w:tc>
        <w:tc>
          <w:tcPr>
            <w:tcW w:w="141" w:type="pct"/>
          </w:tcPr>
          <w:p w14:paraId="520DE027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6" w:type="pct"/>
            <w:tcBorders>
              <w:bottom w:val="single" w:sz="4" w:space="0" w:color="auto"/>
            </w:tcBorders>
          </w:tcPr>
          <w:p w14:paraId="795D1706" w14:textId="1F1417EA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45</w:t>
            </w:r>
          </w:p>
        </w:tc>
        <w:tc>
          <w:tcPr>
            <w:tcW w:w="141" w:type="pct"/>
          </w:tcPr>
          <w:p w14:paraId="03493FBD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2" w:type="pct"/>
            <w:gridSpan w:val="3"/>
            <w:tcBorders>
              <w:bottom w:val="single" w:sz="4" w:space="0" w:color="auto"/>
            </w:tcBorders>
          </w:tcPr>
          <w:p w14:paraId="2C1EE132" w14:textId="789F111D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65</w:t>
            </w:r>
          </w:p>
        </w:tc>
      </w:tr>
      <w:tr w:rsidR="00822827" w:rsidRPr="00757917" w14:paraId="55DBF8BB" w14:textId="77777777" w:rsidTr="00822827">
        <w:trPr>
          <w:trHeight w:val="155"/>
        </w:trPr>
        <w:tc>
          <w:tcPr>
            <w:tcW w:w="1905" w:type="pct"/>
          </w:tcPr>
          <w:p w14:paraId="432DAEF2" w14:textId="77777777" w:rsidR="00822827" w:rsidRPr="00757917" w:rsidRDefault="00822827" w:rsidP="00822827">
            <w:pPr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477" w:type="pct"/>
          </w:tcPr>
          <w:p w14:paraId="4A9D6416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left="-90" w:right="-10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27" w:type="pct"/>
            <w:tcBorders>
              <w:top w:val="single" w:sz="4" w:space="0" w:color="auto"/>
            </w:tcBorders>
          </w:tcPr>
          <w:p w14:paraId="13158898" w14:textId="1650AA89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392</w:t>
            </w:r>
          </w:p>
        </w:tc>
        <w:tc>
          <w:tcPr>
            <w:tcW w:w="135" w:type="pct"/>
          </w:tcPr>
          <w:p w14:paraId="3C25F893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</w:tcBorders>
          </w:tcPr>
          <w:p w14:paraId="17BDF293" w14:textId="1C7409A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508</w:t>
            </w:r>
          </w:p>
        </w:tc>
        <w:tc>
          <w:tcPr>
            <w:tcW w:w="141" w:type="pct"/>
          </w:tcPr>
          <w:p w14:paraId="6D0FBCB4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26" w:type="pct"/>
            <w:tcBorders>
              <w:top w:val="single" w:sz="4" w:space="0" w:color="auto"/>
            </w:tcBorders>
          </w:tcPr>
          <w:p w14:paraId="0FC7344A" w14:textId="4AD25839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186</w:t>
            </w:r>
          </w:p>
        </w:tc>
        <w:tc>
          <w:tcPr>
            <w:tcW w:w="141" w:type="pct"/>
          </w:tcPr>
          <w:p w14:paraId="682DA7C3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2" w:type="pct"/>
            <w:gridSpan w:val="3"/>
            <w:tcBorders>
              <w:top w:val="single" w:sz="4" w:space="0" w:color="auto"/>
            </w:tcBorders>
          </w:tcPr>
          <w:p w14:paraId="3A89DC7A" w14:textId="4D776EEC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79</w:t>
            </w:r>
          </w:p>
        </w:tc>
      </w:tr>
      <w:tr w:rsidR="00822827" w:rsidRPr="00757917" w14:paraId="2C6041D2" w14:textId="77777777" w:rsidTr="00822827">
        <w:trPr>
          <w:trHeight w:val="155"/>
        </w:trPr>
        <w:tc>
          <w:tcPr>
            <w:tcW w:w="1905" w:type="pct"/>
          </w:tcPr>
          <w:p w14:paraId="72E1F18D" w14:textId="226098E3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5" w:right="-108" w:hanging="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ด้านเครดิตที่คาดว่าจะเกิดขึ้น 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2563: 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ค่าเผื่อหนี้สงสัยจะสูญ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477" w:type="pct"/>
          </w:tcPr>
          <w:p w14:paraId="60FCA355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left="-90" w:right="-104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27" w:type="pct"/>
            <w:tcBorders>
              <w:bottom w:val="single" w:sz="4" w:space="0" w:color="auto"/>
            </w:tcBorders>
          </w:tcPr>
          <w:p w14:paraId="5712F07C" w14:textId="66C641BD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br/>
              <w:t>(25)</w:t>
            </w:r>
          </w:p>
        </w:tc>
        <w:tc>
          <w:tcPr>
            <w:tcW w:w="135" w:type="pct"/>
          </w:tcPr>
          <w:p w14:paraId="0CA0A183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  <w:tcBorders>
              <w:bottom w:val="single" w:sz="4" w:space="0" w:color="auto"/>
            </w:tcBorders>
          </w:tcPr>
          <w:p w14:paraId="0960D79D" w14:textId="7744007B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br/>
              <w:t>(24)</w:t>
            </w:r>
          </w:p>
        </w:tc>
        <w:tc>
          <w:tcPr>
            <w:tcW w:w="141" w:type="pct"/>
          </w:tcPr>
          <w:p w14:paraId="633C5E47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26" w:type="pct"/>
            <w:tcBorders>
              <w:bottom w:val="single" w:sz="4" w:space="0" w:color="auto"/>
            </w:tcBorders>
          </w:tcPr>
          <w:p w14:paraId="1DF9A522" w14:textId="6040CA9F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br/>
              <w:t>(13)</w:t>
            </w:r>
          </w:p>
        </w:tc>
        <w:tc>
          <w:tcPr>
            <w:tcW w:w="141" w:type="pct"/>
          </w:tcPr>
          <w:p w14:paraId="0D40CCF1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2" w:type="pct"/>
            <w:gridSpan w:val="3"/>
            <w:tcBorders>
              <w:bottom w:val="single" w:sz="4" w:space="0" w:color="auto"/>
            </w:tcBorders>
          </w:tcPr>
          <w:p w14:paraId="0A02E6E3" w14:textId="088CA875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br/>
              <w:t>(13)</w:t>
            </w:r>
          </w:p>
        </w:tc>
      </w:tr>
      <w:tr w:rsidR="00822827" w:rsidRPr="00757917" w14:paraId="4FA85E80" w14:textId="77777777" w:rsidTr="00822827">
        <w:trPr>
          <w:trHeight w:val="155"/>
        </w:trPr>
        <w:tc>
          <w:tcPr>
            <w:tcW w:w="1905" w:type="pct"/>
          </w:tcPr>
          <w:p w14:paraId="03C9E757" w14:textId="77777777" w:rsidR="00822827" w:rsidRPr="00757917" w:rsidRDefault="00822827" w:rsidP="00822827">
            <w:pPr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477" w:type="pct"/>
          </w:tcPr>
          <w:p w14:paraId="73BCA41B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left="-90" w:right="-10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27" w:type="pct"/>
            <w:tcBorders>
              <w:top w:val="single" w:sz="4" w:space="0" w:color="auto"/>
              <w:bottom w:val="double" w:sz="4" w:space="0" w:color="auto"/>
            </w:tcBorders>
          </w:tcPr>
          <w:p w14:paraId="26F0A628" w14:textId="1AEA90F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367</w:t>
            </w:r>
          </w:p>
        </w:tc>
        <w:tc>
          <w:tcPr>
            <w:tcW w:w="135" w:type="pct"/>
          </w:tcPr>
          <w:p w14:paraId="79231A3B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52B23122" w14:textId="535F3BB1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484</w:t>
            </w:r>
          </w:p>
        </w:tc>
        <w:tc>
          <w:tcPr>
            <w:tcW w:w="141" w:type="pct"/>
          </w:tcPr>
          <w:p w14:paraId="1913CE2E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26" w:type="pct"/>
            <w:tcBorders>
              <w:top w:val="single" w:sz="4" w:space="0" w:color="auto"/>
              <w:bottom w:val="double" w:sz="4" w:space="0" w:color="auto"/>
            </w:tcBorders>
          </w:tcPr>
          <w:p w14:paraId="27D9729C" w14:textId="20893739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173</w:t>
            </w:r>
          </w:p>
        </w:tc>
        <w:tc>
          <w:tcPr>
            <w:tcW w:w="141" w:type="pct"/>
          </w:tcPr>
          <w:p w14:paraId="5C0E917A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2" w:type="pct"/>
            <w:gridSpan w:val="3"/>
            <w:tcBorders>
              <w:top w:val="single" w:sz="4" w:space="0" w:color="auto"/>
              <w:bottom w:val="double" w:sz="4" w:space="0" w:color="auto"/>
            </w:tcBorders>
          </w:tcPr>
          <w:p w14:paraId="35EFE81D" w14:textId="11ABD480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66</w:t>
            </w:r>
          </w:p>
        </w:tc>
      </w:tr>
      <w:tr w:rsidR="00822827" w:rsidRPr="00757917" w14:paraId="47494614" w14:textId="77777777" w:rsidTr="00822827">
        <w:trPr>
          <w:trHeight w:val="155"/>
        </w:trPr>
        <w:tc>
          <w:tcPr>
            <w:tcW w:w="1905" w:type="pct"/>
          </w:tcPr>
          <w:p w14:paraId="093E36A9" w14:textId="77777777" w:rsidR="00822827" w:rsidRPr="00757917" w:rsidRDefault="00822827" w:rsidP="00822827">
            <w:pPr>
              <w:ind w:left="72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477" w:type="pct"/>
          </w:tcPr>
          <w:p w14:paraId="32C3A2EC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left="-90" w:right="-104"/>
              <w:rPr>
                <w:rFonts w:ascii="Angsana New" w:hAnsi="Angsana New"/>
                <w:i/>
                <w:iCs/>
                <w:sz w:val="22"/>
                <w:szCs w:val="22"/>
              </w:rPr>
            </w:pPr>
          </w:p>
        </w:tc>
        <w:tc>
          <w:tcPr>
            <w:tcW w:w="527" w:type="pct"/>
            <w:tcBorders>
              <w:top w:val="single" w:sz="4" w:space="0" w:color="auto"/>
            </w:tcBorders>
            <w:shd w:val="clear" w:color="auto" w:fill="auto"/>
          </w:tcPr>
          <w:p w14:paraId="164E140D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  <w:tab w:val="decimal" w:pos="790"/>
              </w:tabs>
              <w:ind w:left="-90" w:right="-104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35" w:type="pct"/>
            <w:shd w:val="clear" w:color="auto" w:fill="auto"/>
          </w:tcPr>
          <w:p w14:paraId="4C63E1CE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576" w:type="pct"/>
            <w:tcBorders>
              <w:top w:val="single" w:sz="4" w:space="0" w:color="auto"/>
            </w:tcBorders>
            <w:shd w:val="clear" w:color="auto" w:fill="auto"/>
          </w:tcPr>
          <w:p w14:paraId="2EDA86AF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  <w:tab w:val="decimal" w:pos="790"/>
              </w:tabs>
              <w:ind w:left="-90" w:right="-104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41" w:type="pct"/>
            <w:shd w:val="clear" w:color="auto" w:fill="auto"/>
          </w:tcPr>
          <w:p w14:paraId="106DC22A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526" w:type="pct"/>
            <w:tcBorders>
              <w:top w:val="single" w:sz="4" w:space="0" w:color="auto"/>
            </w:tcBorders>
            <w:shd w:val="clear" w:color="auto" w:fill="auto"/>
          </w:tcPr>
          <w:p w14:paraId="5DBE8FE3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90" w:right="-104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41" w:type="pct"/>
          </w:tcPr>
          <w:p w14:paraId="72A2CE01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572" w:type="pct"/>
            <w:gridSpan w:val="3"/>
            <w:tcBorders>
              <w:top w:val="single" w:sz="4" w:space="0" w:color="auto"/>
            </w:tcBorders>
          </w:tcPr>
          <w:p w14:paraId="6AC5F4B2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8"/>
              </w:tabs>
              <w:ind w:left="-90" w:right="-104"/>
              <w:rPr>
                <w:rFonts w:ascii="Angsana New" w:hAnsi="Angsana New"/>
                <w:sz w:val="22"/>
                <w:szCs w:val="22"/>
              </w:rPr>
            </w:pPr>
          </w:p>
        </w:tc>
      </w:tr>
      <w:tr w:rsidR="00822827" w:rsidRPr="00757917" w14:paraId="04E2C2DB" w14:textId="77777777" w:rsidTr="00822827">
        <w:trPr>
          <w:trHeight w:val="155"/>
        </w:trPr>
        <w:tc>
          <w:tcPr>
            <w:tcW w:w="1905" w:type="pct"/>
          </w:tcPr>
          <w:p w14:paraId="700A2564" w14:textId="77777777" w:rsidR="00822827" w:rsidRPr="00757917" w:rsidRDefault="00822827" w:rsidP="00822827">
            <w:pPr>
              <w:ind w:left="72" w:right="-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bookmarkStart w:id="15" w:name="OLE_LINK1"/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ผล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ขาดทุน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ด้านเครดิตที่คาดว่าจะเกิดขึ้น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(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2563: </w:t>
            </w: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หนี้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สูญ</w:t>
            </w: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และหนี้สงสัยจะสูญ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)</w:t>
            </w:r>
          </w:p>
          <w:p w14:paraId="61123904" w14:textId="3C53B9CA" w:rsidR="00822827" w:rsidRPr="00757917" w:rsidRDefault="00822827" w:rsidP="00822827">
            <w:pPr>
              <w:ind w:left="72" w:right="-72" w:firstLine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สำหรับ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ปี</w:t>
            </w:r>
            <w:bookmarkEnd w:id="15"/>
          </w:p>
        </w:tc>
        <w:tc>
          <w:tcPr>
            <w:tcW w:w="477" w:type="pct"/>
          </w:tcPr>
          <w:p w14:paraId="132240CC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left="-90" w:right="-10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27" w:type="pct"/>
            <w:tcBorders>
              <w:bottom w:val="double" w:sz="4" w:space="0" w:color="auto"/>
            </w:tcBorders>
            <w:shd w:val="clear" w:color="auto" w:fill="auto"/>
          </w:tcPr>
          <w:p w14:paraId="0C5A1383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</w:p>
          <w:p w14:paraId="241C8CA1" w14:textId="5A586651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35" w:type="pct"/>
            <w:shd w:val="clear" w:color="auto" w:fill="auto"/>
          </w:tcPr>
          <w:p w14:paraId="764BD101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bottom w:val="double" w:sz="4" w:space="0" w:color="auto"/>
            </w:tcBorders>
            <w:shd w:val="clear" w:color="auto" w:fill="auto"/>
          </w:tcPr>
          <w:p w14:paraId="20D6193D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</w:p>
          <w:p w14:paraId="559E0F5E" w14:textId="76AB3325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41" w:type="pct"/>
            <w:shd w:val="clear" w:color="auto" w:fill="auto"/>
          </w:tcPr>
          <w:p w14:paraId="2BC07AAB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26" w:type="pct"/>
            <w:tcBorders>
              <w:bottom w:val="double" w:sz="4" w:space="0" w:color="auto"/>
            </w:tcBorders>
            <w:shd w:val="clear" w:color="auto" w:fill="auto"/>
          </w:tcPr>
          <w:p w14:paraId="33FF47AD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9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</w:p>
          <w:p w14:paraId="122EACB8" w14:textId="50930A4F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ind w:left="-90" w:right="41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1" w:type="pct"/>
          </w:tcPr>
          <w:p w14:paraId="23A4C3F8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2" w:type="pct"/>
            <w:gridSpan w:val="3"/>
            <w:tcBorders>
              <w:bottom w:val="double" w:sz="4" w:space="0" w:color="auto"/>
            </w:tcBorders>
          </w:tcPr>
          <w:p w14:paraId="7A504313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br/>
            </w:r>
          </w:p>
          <w:p w14:paraId="02FED29F" w14:textId="636D7C8E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0A59FBAB" w14:textId="77777777" w:rsidR="006D3D63" w:rsidRPr="00757917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2"/>
          <w:szCs w:val="2"/>
        </w:rPr>
      </w:pPr>
    </w:p>
    <w:p w14:paraId="39188AC1" w14:textId="0A1C6952" w:rsidR="006D3D63" w:rsidRPr="00757917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การวิเคราะห์อายุของลูกหนี้การค้า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มีดังนี้</w:t>
      </w:r>
    </w:p>
    <w:p w14:paraId="7D8FEF2C" w14:textId="77777777" w:rsidR="006D3D63" w:rsidRPr="00757917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="Angsana New" w:hAnsi="Angsana New"/>
          <w:sz w:val="12"/>
          <w:szCs w:val="12"/>
        </w:rPr>
      </w:pPr>
    </w:p>
    <w:tbl>
      <w:tblPr>
        <w:tblW w:w="9467" w:type="dxa"/>
        <w:tblInd w:w="360" w:type="dxa"/>
        <w:tblLayout w:type="fixed"/>
        <w:tblLook w:val="0000" w:firstRow="0" w:lastRow="0" w:firstColumn="0" w:lastColumn="0" w:noHBand="0" w:noVBand="0"/>
      </w:tblPr>
      <w:tblGrid>
        <w:gridCol w:w="4141"/>
        <w:gridCol w:w="1121"/>
        <w:gridCol w:w="244"/>
        <w:gridCol w:w="1246"/>
        <w:gridCol w:w="244"/>
        <w:gridCol w:w="1108"/>
        <w:gridCol w:w="244"/>
        <w:gridCol w:w="1119"/>
      </w:tblGrid>
      <w:tr w:rsidR="006D3D63" w:rsidRPr="00757917" w14:paraId="6B64C8A0" w14:textId="77777777" w:rsidTr="00A01140">
        <w:trPr>
          <w:tblHeader/>
        </w:trPr>
        <w:tc>
          <w:tcPr>
            <w:tcW w:w="2187" w:type="pct"/>
          </w:tcPr>
          <w:p w14:paraId="15D754DC" w14:textId="77777777" w:rsidR="006D3D63" w:rsidRPr="00757917" w:rsidRDefault="006D3D63" w:rsidP="0062672E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79" w:type="pct"/>
            <w:gridSpan w:val="3"/>
          </w:tcPr>
          <w:p w14:paraId="00DF48BA" w14:textId="77777777" w:rsidR="006D3D63" w:rsidRPr="00757917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9" w:type="pct"/>
          </w:tcPr>
          <w:p w14:paraId="10F5C205" w14:textId="77777777" w:rsidR="006D3D63" w:rsidRPr="00757917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05" w:type="pct"/>
            <w:gridSpan w:val="3"/>
          </w:tcPr>
          <w:p w14:paraId="3F20E101" w14:textId="77777777" w:rsidR="006D3D63" w:rsidRPr="00757917" w:rsidRDefault="006D3D63" w:rsidP="0062672E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D3D63" w:rsidRPr="00757917" w14:paraId="1B283269" w14:textId="77777777" w:rsidTr="00A01140">
        <w:trPr>
          <w:tblHeader/>
        </w:trPr>
        <w:tc>
          <w:tcPr>
            <w:tcW w:w="2187" w:type="pct"/>
          </w:tcPr>
          <w:p w14:paraId="1471A1CE" w14:textId="77777777" w:rsidR="006D3D63" w:rsidRPr="00757917" w:rsidRDefault="006D3D63" w:rsidP="0062672E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66592317" w14:textId="1415D84E" w:rsidR="006D3D63" w:rsidRPr="00757917" w:rsidRDefault="00460DD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29" w:type="pct"/>
          </w:tcPr>
          <w:p w14:paraId="04A41F99" w14:textId="77777777" w:rsidR="006D3D63" w:rsidRPr="00757917" w:rsidRDefault="006D3D63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58" w:type="pct"/>
          </w:tcPr>
          <w:p w14:paraId="275CD5D3" w14:textId="1FF984FF" w:rsidR="006D3D63" w:rsidRPr="00757917" w:rsidRDefault="00460DD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129" w:type="pct"/>
          </w:tcPr>
          <w:p w14:paraId="2F83BDB2" w14:textId="77777777" w:rsidR="006D3D63" w:rsidRPr="00757917" w:rsidRDefault="006D3D63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</w:tcPr>
          <w:p w14:paraId="6C11186C" w14:textId="58809204" w:rsidR="006D3D63" w:rsidRPr="00757917" w:rsidRDefault="00460DD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29" w:type="pct"/>
          </w:tcPr>
          <w:p w14:paraId="66E2E15E" w14:textId="77777777" w:rsidR="006D3D63" w:rsidRPr="00757917" w:rsidRDefault="006D3D63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1" w:type="pct"/>
          </w:tcPr>
          <w:p w14:paraId="28ECAFFC" w14:textId="479DD754" w:rsidR="006D3D63" w:rsidRPr="00757917" w:rsidRDefault="00460DD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822827" w:rsidRPr="00757917" w14:paraId="75176627" w14:textId="77777777" w:rsidTr="00A01140">
        <w:trPr>
          <w:tblHeader/>
        </w:trPr>
        <w:tc>
          <w:tcPr>
            <w:tcW w:w="2187" w:type="pct"/>
          </w:tcPr>
          <w:p w14:paraId="78D048AC" w14:textId="77777777" w:rsidR="00822827" w:rsidRPr="00757917" w:rsidRDefault="00822827" w:rsidP="00822827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</w:tcPr>
          <w:p w14:paraId="6980F727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787" w:type="pct"/>
            <w:gridSpan w:val="2"/>
          </w:tcPr>
          <w:p w14:paraId="0EACA2B6" w14:textId="22782009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3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29" w:type="pct"/>
          </w:tcPr>
          <w:p w14:paraId="0FEACBF4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</w:tcPr>
          <w:p w14:paraId="3D9F0D15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19C5B65F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1" w:type="pct"/>
          </w:tcPr>
          <w:p w14:paraId="50F228E3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22827" w:rsidRPr="00757917" w14:paraId="2268FB03" w14:textId="77777777" w:rsidTr="00822827">
        <w:trPr>
          <w:tblHeader/>
        </w:trPr>
        <w:tc>
          <w:tcPr>
            <w:tcW w:w="2187" w:type="pct"/>
          </w:tcPr>
          <w:p w14:paraId="7022B424" w14:textId="77777777" w:rsidR="00822827" w:rsidRPr="00757917" w:rsidRDefault="00822827" w:rsidP="00822827">
            <w:pPr>
              <w:pStyle w:val="BodyText"/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813" w:type="pct"/>
            <w:gridSpan w:val="7"/>
          </w:tcPr>
          <w:p w14:paraId="7E65CCA6" w14:textId="77777777" w:rsidR="00822827" w:rsidRPr="00757917" w:rsidRDefault="00822827" w:rsidP="00822827">
            <w:pPr>
              <w:pStyle w:val="BodyText"/>
              <w:spacing w:after="0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22827" w:rsidRPr="00757917" w14:paraId="4CE20CA5" w14:textId="77777777" w:rsidTr="00A01140">
        <w:trPr>
          <w:trHeight w:val="80"/>
        </w:trPr>
        <w:tc>
          <w:tcPr>
            <w:tcW w:w="2187" w:type="pct"/>
          </w:tcPr>
          <w:p w14:paraId="30725B90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592" w:type="pct"/>
          </w:tcPr>
          <w:p w14:paraId="2E2F6301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6AF5DFF9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8" w:type="pct"/>
          </w:tcPr>
          <w:p w14:paraId="759E3FA7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52FCCE98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</w:tcPr>
          <w:p w14:paraId="478E90D5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43571FA2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</w:tcPr>
          <w:p w14:paraId="0065650B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822827" w:rsidRPr="00757917" w14:paraId="095024C9" w14:textId="77777777" w:rsidTr="00A01140">
        <w:trPr>
          <w:trHeight w:val="80"/>
        </w:trPr>
        <w:tc>
          <w:tcPr>
            <w:tcW w:w="2187" w:type="pct"/>
          </w:tcPr>
          <w:p w14:paraId="170BF1E2" w14:textId="77777777" w:rsidR="00822827" w:rsidRPr="00757917" w:rsidRDefault="00822827" w:rsidP="00822827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92" w:type="pct"/>
          </w:tcPr>
          <w:p w14:paraId="404B2818" w14:textId="7DDBD984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104</w:t>
            </w:r>
          </w:p>
        </w:tc>
        <w:tc>
          <w:tcPr>
            <w:tcW w:w="129" w:type="pct"/>
          </w:tcPr>
          <w:p w14:paraId="1E4DF504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8" w:type="pct"/>
          </w:tcPr>
          <w:p w14:paraId="2FBD5B31" w14:textId="7B079CAA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121</w:t>
            </w:r>
          </w:p>
        </w:tc>
        <w:tc>
          <w:tcPr>
            <w:tcW w:w="129" w:type="pct"/>
          </w:tcPr>
          <w:p w14:paraId="0E603E3F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</w:tcPr>
          <w:p w14:paraId="1D40A964" w14:textId="338A408F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139</w:t>
            </w:r>
          </w:p>
        </w:tc>
        <w:tc>
          <w:tcPr>
            <w:tcW w:w="129" w:type="pct"/>
          </w:tcPr>
          <w:p w14:paraId="54AF2523" w14:textId="777777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</w:tcPr>
          <w:p w14:paraId="5E309850" w14:textId="5CF38877" w:rsidR="00822827" w:rsidRPr="00757917" w:rsidRDefault="00822827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</w:p>
        </w:tc>
      </w:tr>
      <w:tr w:rsidR="00A01140" w:rsidRPr="00757917" w14:paraId="0543033D" w14:textId="77777777" w:rsidTr="002A32F9">
        <w:trPr>
          <w:trHeight w:val="80"/>
        </w:trPr>
        <w:tc>
          <w:tcPr>
            <w:tcW w:w="2187" w:type="pct"/>
          </w:tcPr>
          <w:p w14:paraId="6775DBBE" w14:textId="033976FA" w:rsidR="00A01140" w:rsidRPr="00757917" w:rsidRDefault="00A01140" w:rsidP="00822827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757917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92" w:type="pct"/>
          </w:tcPr>
          <w:p w14:paraId="2F7BF69E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41B0E922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8" w:type="pct"/>
          </w:tcPr>
          <w:p w14:paraId="3AECA01C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22C71516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</w:tcPr>
          <w:p w14:paraId="4A80A856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44C6BFB0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</w:tcPr>
          <w:p w14:paraId="17B4919D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01140" w:rsidRPr="00757917" w14:paraId="73DE25DC" w14:textId="77777777" w:rsidTr="002A32F9">
        <w:trPr>
          <w:trHeight w:val="80"/>
        </w:trPr>
        <w:tc>
          <w:tcPr>
            <w:tcW w:w="2187" w:type="pct"/>
          </w:tcPr>
          <w:p w14:paraId="629FDFD3" w14:textId="6C11258F" w:rsidR="00A01140" w:rsidRPr="00757917" w:rsidRDefault="00A01140" w:rsidP="00822827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Pr="00757917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92" w:type="pct"/>
          </w:tcPr>
          <w:p w14:paraId="2A5A9352" w14:textId="68DACA8B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29" w:type="pct"/>
          </w:tcPr>
          <w:p w14:paraId="6FD27951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8" w:type="pct"/>
          </w:tcPr>
          <w:p w14:paraId="78851208" w14:textId="2C993068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129" w:type="pct"/>
          </w:tcPr>
          <w:p w14:paraId="2411B59E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</w:tcPr>
          <w:p w14:paraId="567139DA" w14:textId="0BE2CD91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29" w:type="pct"/>
          </w:tcPr>
          <w:p w14:paraId="50C536A9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</w:tcPr>
          <w:p w14:paraId="38CEE2C3" w14:textId="16F4E79B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01140" w:rsidRPr="00757917" w14:paraId="6DF69ADE" w14:textId="77777777" w:rsidTr="002A32F9">
        <w:trPr>
          <w:trHeight w:val="80"/>
        </w:trPr>
        <w:tc>
          <w:tcPr>
            <w:tcW w:w="2187" w:type="pct"/>
          </w:tcPr>
          <w:p w14:paraId="2C5F4CA7" w14:textId="798550D6" w:rsidR="00A01140" w:rsidRPr="00757917" w:rsidRDefault="00A01140" w:rsidP="00822827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eastAsia="Batang" w:hAnsi="Angsana New"/>
                <w:sz w:val="30"/>
                <w:szCs w:val="30"/>
              </w:rPr>
              <w:t>6</w:t>
            </w: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Pr="00757917">
              <w:rPr>
                <w:rFonts w:ascii="Angsana New" w:eastAsia="Batang" w:hAnsi="Angsana New"/>
                <w:sz w:val="30"/>
                <w:szCs w:val="30"/>
              </w:rPr>
              <w:t xml:space="preserve">12 </w:t>
            </w: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92" w:type="pct"/>
          </w:tcPr>
          <w:p w14:paraId="5F0C7384" w14:textId="2F6AC2E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29" w:type="pct"/>
          </w:tcPr>
          <w:p w14:paraId="7BB8686A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8" w:type="pct"/>
          </w:tcPr>
          <w:p w14:paraId="6C8AA610" w14:textId="4FD99FC3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9" w:type="pct"/>
          </w:tcPr>
          <w:p w14:paraId="1E11A1E2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</w:tcPr>
          <w:p w14:paraId="257C2E80" w14:textId="36171D7A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9" w:type="pct"/>
          </w:tcPr>
          <w:p w14:paraId="28109E59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</w:tcPr>
          <w:p w14:paraId="20977880" w14:textId="4008950D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A01140" w:rsidRPr="00757917" w14:paraId="1DFD0796" w14:textId="77777777" w:rsidTr="002A32F9">
        <w:trPr>
          <w:trHeight w:val="80"/>
        </w:trPr>
        <w:tc>
          <w:tcPr>
            <w:tcW w:w="2187" w:type="pct"/>
          </w:tcPr>
          <w:p w14:paraId="074BD9CE" w14:textId="244ADCA1" w:rsidR="00A01140" w:rsidRPr="00757917" w:rsidRDefault="00A01140" w:rsidP="00822827">
            <w:pPr>
              <w:tabs>
                <w:tab w:val="decimal" w:pos="72"/>
              </w:tabs>
              <w:ind w:left="72"/>
              <w:rPr>
                <w:rFonts w:ascii="Angsana New" w:eastAsia="Batang" w:hAnsi="Angsana New"/>
                <w:sz w:val="30"/>
                <w:szCs w:val="30"/>
                <w:cs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single" w:sz="4" w:space="0" w:color="auto"/>
            </w:tcBorders>
          </w:tcPr>
          <w:p w14:paraId="03EF61D9" w14:textId="5A52E7A5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109</w:t>
            </w:r>
          </w:p>
        </w:tc>
        <w:tc>
          <w:tcPr>
            <w:tcW w:w="129" w:type="pct"/>
          </w:tcPr>
          <w:p w14:paraId="1189632E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8" w:type="pct"/>
            <w:tcBorders>
              <w:top w:val="single" w:sz="4" w:space="0" w:color="auto"/>
              <w:bottom w:val="single" w:sz="4" w:space="0" w:color="auto"/>
            </w:tcBorders>
          </w:tcPr>
          <w:p w14:paraId="5EAE88AB" w14:textId="07170FDF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126</w:t>
            </w:r>
          </w:p>
        </w:tc>
        <w:tc>
          <w:tcPr>
            <w:tcW w:w="129" w:type="pct"/>
          </w:tcPr>
          <w:p w14:paraId="68BDE15C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  <w:tcBorders>
              <w:top w:val="single" w:sz="4" w:space="0" w:color="auto"/>
              <w:bottom w:val="single" w:sz="4" w:space="0" w:color="auto"/>
            </w:tcBorders>
          </w:tcPr>
          <w:p w14:paraId="577B6D13" w14:textId="1BA79867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141</w:t>
            </w:r>
          </w:p>
        </w:tc>
        <w:tc>
          <w:tcPr>
            <w:tcW w:w="129" w:type="pct"/>
          </w:tcPr>
          <w:p w14:paraId="351445E6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</w:tcPr>
          <w:p w14:paraId="65CA53C8" w14:textId="7EA8CDAD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</w:p>
        </w:tc>
      </w:tr>
      <w:tr w:rsidR="00A01140" w:rsidRPr="00757917" w14:paraId="7D7AF880" w14:textId="77777777" w:rsidTr="002A32F9">
        <w:trPr>
          <w:trHeight w:val="80"/>
        </w:trPr>
        <w:tc>
          <w:tcPr>
            <w:tcW w:w="2187" w:type="pct"/>
          </w:tcPr>
          <w:p w14:paraId="28C46AC7" w14:textId="2CE7508C" w:rsidR="00A01140" w:rsidRPr="00757917" w:rsidRDefault="00A01140" w:rsidP="00822827">
            <w:pPr>
              <w:tabs>
                <w:tab w:val="decimal" w:pos="72"/>
              </w:tabs>
              <w:ind w:left="72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กิจการอื่นๆ</w:t>
            </w:r>
          </w:p>
        </w:tc>
        <w:tc>
          <w:tcPr>
            <w:tcW w:w="592" w:type="pct"/>
          </w:tcPr>
          <w:p w14:paraId="12412CDC" w14:textId="4109D783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" w:type="pct"/>
          </w:tcPr>
          <w:p w14:paraId="6962C238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8" w:type="pct"/>
          </w:tcPr>
          <w:p w14:paraId="0CC1D76E" w14:textId="319D8F76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" w:type="pct"/>
          </w:tcPr>
          <w:p w14:paraId="03725ED2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</w:tcPr>
          <w:p w14:paraId="55AC592F" w14:textId="049577AA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9" w:type="pct"/>
          </w:tcPr>
          <w:p w14:paraId="4FE63112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</w:tcPr>
          <w:p w14:paraId="4CF566F1" w14:textId="751C6768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A01140" w:rsidRPr="00757917" w14:paraId="1229967C" w14:textId="77777777" w:rsidTr="002A32F9">
        <w:trPr>
          <w:trHeight w:val="80"/>
        </w:trPr>
        <w:tc>
          <w:tcPr>
            <w:tcW w:w="2187" w:type="pct"/>
          </w:tcPr>
          <w:p w14:paraId="6EE5D80E" w14:textId="75D42342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12"/>
                <w:szCs w:val="12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ยังไม่ครบกำหนดชำระ</w:t>
            </w:r>
          </w:p>
        </w:tc>
        <w:tc>
          <w:tcPr>
            <w:tcW w:w="592" w:type="pct"/>
          </w:tcPr>
          <w:p w14:paraId="029E8244" w14:textId="66599269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29</w:t>
            </w:r>
          </w:p>
        </w:tc>
        <w:tc>
          <w:tcPr>
            <w:tcW w:w="129" w:type="pct"/>
          </w:tcPr>
          <w:p w14:paraId="15F82886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58" w:type="pct"/>
          </w:tcPr>
          <w:p w14:paraId="6C374A89" w14:textId="1552B4AB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17</w:t>
            </w:r>
          </w:p>
        </w:tc>
        <w:tc>
          <w:tcPr>
            <w:tcW w:w="129" w:type="pct"/>
          </w:tcPr>
          <w:p w14:paraId="203360E8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85" w:type="pct"/>
          </w:tcPr>
          <w:p w14:paraId="6E1976ED" w14:textId="20E9B48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129" w:type="pct"/>
          </w:tcPr>
          <w:p w14:paraId="61F44959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1" w:type="pct"/>
          </w:tcPr>
          <w:p w14:paraId="73AEC0DB" w14:textId="40BF5F8E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166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A01140" w:rsidRPr="00757917" w14:paraId="07CEA959" w14:textId="77777777" w:rsidTr="002A32F9">
        <w:trPr>
          <w:trHeight w:val="80"/>
        </w:trPr>
        <w:tc>
          <w:tcPr>
            <w:tcW w:w="2187" w:type="pct"/>
          </w:tcPr>
          <w:p w14:paraId="607ECF83" w14:textId="0A0F814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เกินกำหนดชำระ</w:t>
            </w:r>
            <w:r w:rsidRPr="00757917">
              <w:rPr>
                <w:rFonts w:ascii="Angsana New" w:hAnsi="Angsana New"/>
                <w:sz w:val="30"/>
                <w:szCs w:val="30"/>
              </w:rPr>
              <w:t>:</w:t>
            </w:r>
          </w:p>
        </w:tc>
        <w:tc>
          <w:tcPr>
            <w:tcW w:w="592" w:type="pct"/>
          </w:tcPr>
          <w:p w14:paraId="7BEBC4D4" w14:textId="0FDF437B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1EEAFCF7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58" w:type="pct"/>
          </w:tcPr>
          <w:p w14:paraId="37F764A0" w14:textId="032C927D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28DC2040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85" w:type="pct"/>
          </w:tcPr>
          <w:p w14:paraId="1FCDEDBA" w14:textId="5FFC7FDA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" w:type="pct"/>
          </w:tcPr>
          <w:p w14:paraId="3A25AE12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1" w:type="pct"/>
          </w:tcPr>
          <w:p w14:paraId="5293B68A" w14:textId="74C1C21C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A01140" w:rsidRPr="00757917" w14:paraId="0BA728A8" w14:textId="77777777" w:rsidTr="002A32F9">
        <w:trPr>
          <w:trHeight w:val="80"/>
        </w:trPr>
        <w:tc>
          <w:tcPr>
            <w:tcW w:w="2187" w:type="pct"/>
          </w:tcPr>
          <w:p w14:paraId="1E436D50" w14:textId="71D18B43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น้อยกว่า </w:t>
            </w:r>
            <w:r w:rsidRPr="00757917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592" w:type="pct"/>
          </w:tcPr>
          <w:p w14:paraId="1BC54F76" w14:textId="0ED86EA5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129" w:type="pct"/>
          </w:tcPr>
          <w:p w14:paraId="7B861A96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58" w:type="pct"/>
          </w:tcPr>
          <w:p w14:paraId="62B6D996" w14:textId="20197999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62</w:t>
            </w:r>
          </w:p>
        </w:tc>
        <w:tc>
          <w:tcPr>
            <w:tcW w:w="129" w:type="pct"/>
          </w:tcPr>
          <w:p w14:paraId="1BC63B51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85" w:type="pct"/>
          </w:tcPr>
          <w:p w14:paraId="1EDE5484" w14:textId="0C5AAB44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29" w:type="pct"/>
          </w:tcPr>
          <w:p w14:paraId="525D075F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1" w:type="pct"/>
          </w:tcPr>
          <w:p w14:paraId="55F0A2EC" w14:textId="0D690A86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12</w:t>
            </w:r>
          </w:p>
        </w:tc>
      </w:tr>
      <w:tr w:rsidR="00A01140" w:rsidRPr="00757917" w14:paraId="66C50B3F" w14:textId="77777777" w:rsidTr="002A32F9">
        <w:trPr>
          <w:trHeight w:val="80"/>
        </w:trPr>
        <w:tc>
          <w:tcPr>
            <w:tcW w:w="2187" w:type="pct"/>
          </w:tcPr>
          <w:p w14:paraId="26CF5E3E" w14:textId="60E78B46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eastAsia="Batang" w:hAnsi="Angsana New"/>
                <w:sz w:val="30"/>
                <w:szCs w:val="30"/>
              </w:rPr>
              <w:t>3</w:t>
            </w: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Pr="00757917">
              <w:rPr>
                <w:rFonts w:ascii="Angsana New" w:eastAsia="Batang" w:hAnsi="Angsana New"/>
                <w:sz w:val="30"/>
                <w:szCs w:val="30"/>
              </w:rPr>
              <w:t xml:space="preserve">6 </w:t>
            </w: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92" w:type="pct"/>
          </w:tcPr>
          <w:p w14:paraId="7C5F469D" w14:textId="29A9DB6A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29" w:type="pct"/>
          </w:tcPr>
          <w:p w14:paraId="6E24E9EC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58" w:type="pct"/>
          </w:tcPr>
          <w:p w14:paraId="192EEA5D" w14:textId="3A8146E0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11</w:t>
            </w:r>
          </w:p>
        </w:tc>
        <w:tc>
          <w:tcPr>
            <w:tcW w:w="129" w:type="pct"/>
          </w:tcPr>
          <w:p w14:paraId="37E1AD5B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85" w:type="pct"/>
          </w:tcPr>
          <w:p w14:paraId="67C43F0B" w14:textId="78556C69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9" w:type="pct"/>
          </w:tcPr>
          <w:p w14:paraId="6EB371AB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1" w:type="pct"/>
          </w:tcPr>
          <w:p w14:paraId="751CA3CE" w14:textId="54FEA595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</w:tr>
      <w:tr w:rsidR="00A01140" w:rsidRPr="00757917" w14:paraId="0217E8E7" w14:textId="77777777" w:rsidTr="002A32F9">
        <w:trPr>
          <w:trHeight w:val="80"/>
        </w:trPr>
        <w:tc>
          <w:tcPr>
            <w:tcW w:w="2187" w:type="pct"/>
          </w:tcPr>
          <w:p w14:paraId="304D6201" w14:textId="08423AD1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eastAsia="Batang" w:hAnsi="Angsana New"/>
                <w:sz w:val="30"/>
                <w:szCs w:val="30"/>
              </w:rPr>
              <w:t>6</w:t>
            </w: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- </w:t>
            </w:r>
            <w:r w:rsidRPr="00757917">
              <w:rPr>
                <w:rFonts w:ascii="Angsana New" w:eastAsia="Batang" w:hAnsi="Angsana New"/>
                <w:sz w:val="30"/>
                <w:szCs w:val="30"/>
              </w:rPr>
              <w:t xml:space="preserve">12 </w:t>
            </w: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92" w:type="pct"/>
          </w:tcPr>
          <w:p w14:paraId="23B58C58" w14:textId="2A75B2E9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29" w:type="pct"/>
          </w:tcPr>
          <w:p w14:paraId="06D5C67E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58" w:type="pct"/>
          </w:tcPr>
          <w:p w14:paraId="522C7DEE" w14:textId="17BB46E2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29" w:type="pct"/>
          </w:tcPr>
          <w:p w14:paraId="0FE7E91B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85" w:type="pct"/>
          </w:tcPr>
          <w:p w14:paraId="4EE67BE3" w14:textId="0357304B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9" w:type="pct"/>
          </w:tcPr>
          <w:p w14:paraId="7B2B8D73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1" w:type="pct"/>
          </w:tcPr>
          <w:p w14:paraId="50DE7AC0" w14:textId="4C4AEAD6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A01140" w:rsidRPr="00757917" w14:paraId="7747BBAD" w14:textId="77777777" w:rsidTr="002A32F9">
        <w:trPr>
          <w:trHeight w:val="80"/>
        </w:trPr>
        <w:tc>
          <w:tcPr>
            <w:tcW w:w="2187" w:type="pct"/>
          </w:tcPr>
          <w:p w14:paraId="6A4E8E87" w14:textId="71B6559E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 xml:space="preserve">   มากกว่า </w:t>
            </w:r>
            <w:r w:rsidRPr="00757917">
              <w:rPr>
                <w:rFonts w:ascii="Angsana New" w:eastAsia="Batang" w:hAnsi="Angsana New"/>
                <w:sz w:val="30"/>
                <w:szCs w:val="30"/>
              </w:rPr>
              <w:t xml:space="preserve">12  </w:t>
            </w:r>
            <w:r w:rsidRPr="00757917">
              <w:rPr>
                <w:rFonts w:ascii="Angsana New" w:eastAsia="Batang" w:hAnsi="Angsana New"/>
                <w:sz w:val="30"/>
                <w:szCs w:val="30"/>
                <w:cs/>
              </w:rPr>
              <w:t>เดือน</w:t>
            </w:r>
          </w:p>
        </w:tc>
        <w:tc>
          <w:tcPr>
            <w:tcW w:w="592" w:type="pct"/>
            <w:tcBorders>
              <w:bottom w:val="single" w:sz="4" w:space="0" w:color="auto"/>
            </w:tcBorders>
          </w:tcPr>
          <w:p w14:paraId="62BEBC1E" w14:textId="356565DA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129" w:type="pct"/>
          </w:tcPr>
          <w:p w14:paraId="4A43AB08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658" w:type="pct"/>
            <w:tcBorders>
              <w:bottom w:val="single" w:sz="4" w:space="0" w:color="auto"/>
            </w:tcBorders>
          </w:tcPr>
          <w:p w14:paraId="21052D79" w14:textId="609C7C44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</w:t>
            </w:r>
          </w:p>
        </w:tc>
        <w:tc>
          <w:tcPr>
            <w:tcW w:w="129" w:type="pct"/>
          </w:tcPr>
          <w:p w14:paraId="5EAE2D15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85" w:type="pct"/>
            <w:tcBorders>
              <w:bottom w:val="single" w:sz="4" w:space="0" w:color="auto"/>
            </w:tcBorders>
          </w:tcPr>
          <w:p w14:paraId="5B046C53" w14:textId="470C05A6" w:rsidR="00A01140" w:rsidRPr="00757917" w:rsidRDefault="00A01140" w:rsidP="00A011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13</w:t>
            </w:r>
          </w:p>
        </w:tc>
        <w:tc>
          <w:tcPr>
            <w:tcW w:w="129" w:type="pct"/>
          </w:tcPr>
          <w:p w14:paraId="53BC82FE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12"/>
                <w:szCs w:val="12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01FA381F" w14:textId="7272F3E8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13</w:t>
            </w:r>
          </w:p>
        </w:tc>
      </w:tr>
      <w:tr w:rsidR="00A01140" w:rsidRPr="00757917" w14:paraId="7A2582AF" w14:textId="77777777" w:rsidTr="002A32F9">
        <w:trPr>
          <w:trHeight w:val="80"/>
        </w:trPr>
        <w:tc>
          <w:tcPr>
            <w:tcW w:w="2187" w:type="pct"/>
          </w:tcPr>
          <w:p w14:paraId="15F7C175" w14:textId="3F04020B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"/>
              </w:tabs>
              <w:ind w:left="72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CC55562" w14:textId="035ADEE2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129" w:type="pct"/>
            <w:shd w:val="clear" w:color="auto" w:fill="auto"/>
          </w:tcPr>
          <w:p w14:paraId="19696D11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C89DE31" w14:textId="40E2E2A4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121</w:t>
            </w:r>
          </w:p>
        </w:tc>
        <w:tc>
          <w:tcPr>
            <w:tcW w:w="129" w:type="pct"/>
            <w:shd w:val="clear" w:color="auto" w:fill="auto"/>
          </w:tcPr>
          <w:p w14:paraId="501E06C5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AF68EE8" w14:textId="182896CD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25</w:t>
            </w:r>
          </w:p>
        </w:tc>
        <w:tc>
          <w:tcPr>
            <w:tcW w:w="129" w:type="pct"/>
            <w:shd w:val="clear" w:color="auto" w:fill="auto"/>
          </w:tcPr>
          <w:p w14:paraId="4FD51DDE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E7A158" w14:textId="48B92FCE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43</w:t>
            </w:r>
          </w:p>
        </w:tc>
      </w:tr>
      <w:tr w:rsidR="00A01140" w:rsidRPr="00757917" w14:paraId="2E77CE87" w14:textId="77777777" w:rsidTr="002A32F9">
        <w:trPr>
          <w:trHeight w:val="80"/>
        </w:trPr>
        <w:tc>
          <w:tcPr>
            <w:tcW w:w="2187" w:type="pct"/>
          </w:tcPr>
          <w:p w14:paraId="0C136BFD" w14:textId="036BD21F" w:rsidR="00A01140" w:rsidRPr="00757917" w:rsidRDefault="00A01140" w:rsidP="00822827">
            <w:pPr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pacing w:val="-6"/>
                <w:sz w:val="30"/>
                <w:szCs w:val="30"/>
                <w:cs/>
              </w:rPr>
              <w:t>ลูกหนี้ตามสัญญาเช่าดำเนินงานที่ยังไม่เรียกชำระ</w:t>
            </w: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</w:tcPr>
          <w:p w14:paraId="6022787D" w14:textId="7D90C34D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202</w:t>
            </w:r>
          </w:p>
        </w:tc>
        <w:tc>
          <w:tcPr>
            <w:tcW w:w="129" w:type="pct"/>
            <w:shd w:val="clear" w:color="auto" w:fill="auto"/>
          </w:tcPr>
          <w:p w14:paraId="25753A5D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8" w:type="pct"/>
            <w:tcBorders>
              <w:bottom w:val="single" w:sz="4" w:space="0" w:color="auto"/>
            </w:tcBorders>
            <w:shd w:val="clear" w:color="auto" w:fill="auto"/>
          </w:tcPr>
          <w:p w14:paraId="1D4CCB4B" w14:textId="08708BD3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261</w:t>
            </w:r>
          </w:p>
        </w:tc>
        <w:tc>
          <w:tcPr>
            <w:tcW w:w="129" w:type="pct"/>
            <w:shd w:val="clear" w:color="auto" w:fill="auto"/>
          </w:tcPr>
          <w:p w14:paraId="261FB6FE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tcBorders>
              <w:bottom w:val="single" w:sz="4" w:space="0" w:color="auto"/>
            </w:tcBorders>
            <w:shd w:val="clear" w:color="auto" w:fill="auto"/>
          </w:tcPr>
          <w:p w14:paraId="29BBF156" w14:textId="793CDD34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20</w:t>
            </w:r>
          </w:p>
        </w:tc>
        <w:tc>
          <w:tcPr>
            <w:tcW w:w="129" w:type="pct"/>
          </w:tcPr>
          <w:p w14:paraId="2A263986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177995E2" w14:textId="074BB595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22</w:t>
            </w:r>
          </w:p>
        </w:tc>
      </w:tr>
      <w:tr w:rsidR="00A01140" w:rsidRPr="00757917" w14:paraId="07A156FF" w14:textId="77777777" w:rsidTr="002A32F9">
        <w:trPr>
          <w:trHeight w:val="82"/>
        </w:trPr>
        <w:tc>
          <w:tcPr>
            <w:tcW w:w="2187" w:type="pct"/>
          </w:tcPr>
          <w:p w14:paraId="453AD933" w14:textId="515072A1" w:rsidR="00A01140" w:rsidRPr="00757917" w:rsidRDefault="00A01140" w:rsidP="00822827">
            <w:pPr>
              <w:ind w:left="7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92" w:type="pct"/>
            <w:tcBorders>
              <w:top w:val="single" w:sz="4" w:space="0" w:color="auto"/>
            </w:tcBorders>
            <w:shd w:val="clear" w:color="auto" w:fill="auto"/>
          </w:tcPr>
          <w:p w14:paraId="7DAB504A" w14:textId="418CDE71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392</w:t>
            </w:r>
          </w:p>
        </w:tc>
        <w:tc>
          <w:tcPr>
            <w:tcW w:w="129" w:type="pct"/>
            <w:shd w:val="clear" w:color="auto" w:fill="auto"/>
          </w:tcPr>
          <w:p w14:paraId="30343420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8" w:type="pct"/>
            <w:tcBorders>
              <w:top w:val="single" w:sz="4" w:space="0" w:color="auto"/>
            </w:tcBorders>
            <w:shd w:val="clear" w:color="auto" w:fill="auto"/>
          </w:tcPr>
          <w:p w14:paraId="5DC0723C" w14:textId="7BCEDFE0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508</w:t>
            </w:r>
          </w:p>
        </w:tc>
        <w:tc>
          <w:tcPr>
            <w:tcW w:w="129" w:type="pct"/>
            <w:shd w:val="clear" w:color="auto" w:fill="auto"/>
          </w:tcPr>
          <w:p w14:paraId="3AEB53FE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tcBorders>
              <w:top w:val="single" w:sz="4" w:space="0" w:color="auto"/>
            </w:tcBorders>
            <w:shd w:val="clear" w:color="auto" w:fill="auto"/>
          </w:tcPr>
          <w:p w14:paraId="71021C33" w14:textId="32E0A354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186</w:t>
            </w:r>
          </w:p>
        </w:tc>
        <w:tc>
          <w:tcPr>
            <w:tcW w:w="129" w:type="pct"/>
          </w:tcPr>
          <w:p w14:paraId="7900C410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single" w:sz="4" w:space="0" w:color="auto"/>
            </w:tcBorders>
          </w:tcPr>
          <w:p w14:paraId="2D6E9D9D" w14:textId="1F5C1A81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79</w:t>
            </w:r>
          </w:p>
        </w:tc>
      </w:tr>
      <w:tr w:rsidR="00A01140" w:rsidRPr="00757917" w14:paraId="4DA75FA7" w14:textId="77777777" w:rsidTr="002A32F9">
        <w:trPr>
          <w:trHeight w:val="82"/>
        </w:trPr>
        <w:tc>
          <w:tcPr>
            <w:tcW w:w="2187" w:type="pct"/>
          </w:tcPr>
          <w:p w14:paraId="539328A3" w14:textId="3CBC9E47" w:rsidR="00A01140" w:rsidRPr="00757917" w:rsidRDefault="00A01140" w:rsidP="00822827">
            <w:pPr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ด้านเครดิตที่คาดว่าจะเกิดขึ้น 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2563: 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ค่าเผื่อหนี้สงสัยจะสูญ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</w:tcPr>
          <w:p w14:paraId="4F8AD14D" w14:textId="3F41EED2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/>
                <w:sz w:val="30"/>
                <w:szCs w:val="30"/>
              </w:rPr>
              <w:t>(25)</w:t>
            </w:r>
          </w:p>
        </w:tc>
        <w:tc>
          <w:tcPr>
            <w:tcW w:w="129" w:type="pct"/>
            <w:shd w:val="clear" w:color="auto" w:fill="auto"/>
          </w:tcPr>
          <w:p w14:paraId="1B8C59E1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8" w:type="pct"/>
            <w:tcBorders>
              <w:bottom w:val="single" w:sz="4" w:space="0" w:color="auto"/>
            </w:tcBorders>
            <w:shd w:val="clear" w:color="auto" w:fill="auto"/>
          </w:tcPr>
          <w:p w14:paraId="7260DD95" w14:textId="77BA6CB1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/>
                <w:sz w:val="30"/>
                <w:szCs w:val="30"/>
              </w:rPr>
              <w:t>(24)</w:t>
            </w:r>
          </w:p>
        </w:tc>
        <w:tc>
          <w:tcPr>
            <w:tcW w:w="129" w:type="pct"/>
            <w:shd w:val="clear" w:color="auto" w:fill="auto"/>
          </w:tcPr>
          <w:p w14:paraId="09219CF6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tcBorders>
              <w:bottom w:val="single" w:sz="4" w:space="0" w:color="auto"/>
            </w:tcBorders>
            <w:shd w:val="clear" w:color="auto" w:fill="auto"/>
          </w:tcPr>
          <w:p w14:paraId="698F3858" w14:textId="0C9A6AB3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/>
                <w:sz w:val="30"/>
                <w:szCs w:val="30"/>
              </w:rPr>
              <w:t>(13)</w:t>
            </w:r>
          </w:p>
        </w:tc>
        <w:tc>
          <w:tcPr>
            <w:tcW w:w="129" w:type="pct"/>
          </w:tcPr>
          <w:p w14:paraId="367183E7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3BDDF907" w14:textId="5506CA32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/>
                <w:sz w:val="30"/>
                <w:szCs w:val="30"/>
              </w:rPr>
              <w:t>(13)</w:t>
            </w:r>
          </w:p>
        </w:tc>
      </w:tr>
      <w:tr w:rsidR="00A01140" w:rsidRPr="00757917" w14:paraId="2EA0F0E9" w14:textId="77777777" w:rsidTr="002A32F9">
        <w:trPr>
          <w:trHeight w:val="82"/>
        </w:trPr>
        <w:tc>
          <w:tcPr>
            <w:tcW w:w="2187" w:type="pct"/>
          </w:tcPr>
          <w:p w14:paraId="290D68E7" w14:textId="70D53718" w:rsidR="00A01140" w:rsidRPr="00757917" w:rsidRDefault="00A01140" w:rsidP="00822827">
            <w:pPr>
              <w:ind w:left="255" w:hanging="18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27E3A97" w14:textId="6FDC0CAD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6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367</w:t>
            </w:r>
          </w:p>
        </w:tc>
        <w:tc>
          <w:tcPr>
            <w:tcW w:w="129" w:type="pct"/>
            <w:shd w:val="clear" w:color="auto" w:fill="auto"/>
          </w:tcPr>
          <w:p w14:paraId="3F9A7012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2CA4BBE" w14:textId="7B4D318A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484</w:t>
            </w:r>
          </w:p>
        </w:tc>
        <w:tc>
          <w:tcPr>
            <w:tcW w:w="129" w:type="pct"/>
            <w:shd w:val="clear" w:color="auto" w:fill="auto"/>
          </w:tcPr>
          <w:p w14:paraId="45C88367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865D5EB" w14:textId="508B143B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2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173</w:t>
            </w:r>
          </w:p>
        </w:tc>
        <w:tc>
          <w:tcPr>
            <w:tcW w:w="129" w:type="pct"/>
          </w:tcPr>
          <w:p w14:paraId="35CC677F" w14:textId="77777777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7DAB45C7" w14:textId="7FF07EB6" w:rsidR="00A01140" w:rsidRPr="00757917" w:rsidRDefault="00A01140" w:rsidP="008228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4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66</w:t>
            </w:r>
          </w:p>
        </w:tc>
      </w:tr>
    </w:tbl>
    <w:p w14:paraId="0C90BBC7" w14:textId="77777777" w:rsidR="00680C5F" w:rsidRPr="00757917" w:rsidRDefault="00680C5F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</w:rPr>
      </w:pPr>
    </w:p>
    <w:p w14:paraId="590D9B4F" w14:textId="752E4EC4" w:rsidR="007A26B3" w:rsidRPr="00757917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โดยปกติระยะเวลาการให้สินเชื่อแก่ลูกค้าค่าเช่าและบริการของกลุ่มบริษัท มีระยะเวลาตั้งแต่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วันถึง </w:t>
      </w:r>
      <w:r w:rsidR="00460DDC" w:rsidRPr="00757917">
        <w:rPr>
          <w:rFonts w:ascii="Angsana New" w:hAnsi="Angsana New"/>
          <w:sz w:val="30"/>
          <w:szCs w:val="30"/>
        </w:rPr>
        <w:t>60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วัน</w:t>
      </w:r>
    </w:p>
    <w:p w14:paraId="2B19763A" w14:textId="0E8EB567" w:rsidR="007A26B3" w:rsidRPr="00757917" w:rsidRDefault="007A26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</w:rPr>
      </w:pPr>
    </w:p>
    <w:p w14:paraId="13D1E026" w14:textId="7590E054" w:rsidR="00D55554" w:rsidRPr="00757917" w:rsidRDefault="00D555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</w:rPr>
      </w:pPr>
    </w:p>
    <w:p w14:paraId="51FADE24" w14:textId="2028ED03" w:rsidR="00D55554" w:rsidRPr="00757917" w:rsidRDefault="00D555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</w:rPr>
      </w:pPr>
    </w:p>
    <w:p w14:paraId="5D194F13" w14:textId="2EFB7494" w:rsidR="00D55554" w:rsidRPr="00757917" w:rsidRDefault="00D555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</w:rPr>
      </w:pPr>
    </w:p>
    <w:p w14:paraId="7FB42216" w14:textId="3C8C9B68" w:rsidR="00D55554" w:rsidRPr="00757917" w:rsidRDefault="00D555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</w:rPr>
      </w:pPr>
    </w:p>
    <w:p w14:paraId="7932B088" w14:textId="28AB43C0" w:rsidR="00D55554" w:rsidRPr="00757917" w:rsidRDefault="00D555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</w:rPr>
      </w:pPr>
    </w:p>
    <w:p w14:paraId="4D52D76B" w14:textId="7E1F0653" w:rsidR="00D55554" w:rsidRPr="00757917" w:rsidRDefault="00D555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</w:rPr>
      </w:pPr>
    </w:p>
    <w:p w14:paraId="074291EC" w14:textId="1FE4B047" w:rsidR="00D55554" w:rsidRPr="00757917" w:rsidRDefault="00D555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</w:rPr>
      </w:pPr>
    </w:p>
    <w:p w14:paraId="234B4759" w14:textId="19FCD39D" w:rsidR="00D55554" w:rsidRPr="00757917" w:rsidRDefault="00D555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</w:rPr>
      </w:pPr>
    </w:p>
    <w:p w14:paraId="134EDCF1" w14:textId="77777777" w:rsidR="00D55554" w:rsidRPr="00757917" w:rsidRDefault="00D555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  <w:cs/>
        </w:rPr>
      </w:pPr>
    </w:p>
    <w:p w14:paraId="6BF7B49A" w14:textId="6A9335CB" w:rsidR="00006DA1" w:rsidRPr="00757917" w:rsidRDefault="00006DA1" w:rsidP="008B54C1">
      <w:pPr>
        <w:pStyle w:val="Heading6"/>
        <w:numPr>
          <w:ilvl w:val="0"/>
          <w:numId w:val="16"/>
        </w:numPr>
        <w:tabs>
          <w:tab w:val="left" w:pos="540"/>
        </w:tabs>
        <w:spacing w:line="358" w:lineRule="exact"/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อสังหาริมทรัพย์พัฒนา</w:t>
      </w:r>
      <w:r w:rsidR="007201A1" w:rsidRPr="00757917">
        <w:rPr>
          <w:rFonts w:ascii="Angsana New" w:hAnsi="Angsana New" w:hint="cs"/>
          <w:sz w:val="30"/>
          <w:szCs w:val="30"/>
          <w:cs/>
        </w:rPr>
        <w:t>เพื่อ</w:t>
      </w:r>
      <w:r w:rsidR="00C34409" w:rsidRPr="00757917">
        <w:rPr>
          <w:rFonts w:ascii="Angsana New" w:hAnsi="Angsana New" w:hint="cs"/>
          <w:sz w:val="30"/>
          <w:szCs w:val="30"/>
          <w:cs/>
        </w:rPr>
        <w:t>ขาย</w:t>
      </w:r>
    </w:p>
    <w:p w14:paraId="2C83A0F6" w14:textId="50C2CCA4" w:rsidR="006C41CB" w:rsidRPr="00757917" w:rsidRDefault="006C41CB" w:rsidP="006C41CB">
      <w:pPr>
        <w:rPr>
          <w:sz w:val="20"/>
          <w:szCs w:val="20"/>
          <w:lang w:val="x-none" w:eastAsia="x-none"/>
        </w:rPr>
      </w:pPr>
    </w:p>
    <w:tbl>
      <w:tblPr>
        <w:tblW w:w="5000" w:type="pct"/>
        <w:tblInd w:w="423" w:type="dxa"/>
        <w:tblLayout w:type="fixed"/>
        <w:tblLook w:val="01E0" w:firstRow="1" w:lastRow="1" w:firstColumn="1" w:lastColumn="1" w:noHBand="0" w:noVBand="0"/>
      </w:tblPr>
      <w:tblGrid>
        <w:gridCol w:w="3537"/>
        <w:gridCol w:w="805"/>
        <w:gridCol w:w="1252"/>
        <w:gridCol w:w="238"/>
        <w:gridCol w:w="1287"/>
        <w:gridCol w:w="238"/>
        <w:gridCol w:w="1026"/>
        <w:gridCol w:w="238"/>
        <w:gridCol w:w="984"/>
      </w:tblGrid>
      <w:tr w:rsidR="006C41CB" w:rsidRPr="00757917" w14:paraId="4966856E" w14:textId="77777777" w:rsidTr="007A7E66">
        <w:trPr>
          <w:tblHeader/>
        </w:trPr>
        <w:tc>
          <w:tcPr>
            <w:tcW w:w="1841" w:type="pct"/>
          </w:tcPr>
          <w:p w14:paraId="4685B504" w14:textId="77777777" w:rsidR="006C41CB" w:rsidRPr="00757917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419" w:type="pct"/>
          </w:tcPr>
          <w:p w14:paraId="127E2323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1446" w:type="pct"/>
            <w:gridSpan w:val="3"/>
          </w:tcPr>
          <w:p w14:paraId="0C16B089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4" w:type="pct"/>
          </w:tcPr>
          <w:p w14:paraId="5D7F41CC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70" w:type="pct"/>
            <w:gridSpan w:val="3"/>
          </w:tcPr>
          <w:p w14:paraId="760C1AA1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C41CB" w:rsidRPr="00757917" w14:paraId="26A84B09" w14:textId="77777777" w:rsidTr="007A7E66">
        <w:trPr>
          <w:tblHeader/>
        </w:trPr>
        <w:tc>
          <w:tcPr>
            <w:tcW w:w="1841" w:type="pct"/>
          </w:tcPr>
          <w:p w14:paraId="7D199902" w14:textId="77777777" w:rsidR="006C41CB" w:rsidRPr="00757917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419" w:type="pct"/>
          </w:tcPr>
          <w:p w14:paraId="5A0FEFF0" w14:textId="1A322DF5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3" w:right="-126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52" w:type="pct"/>
          </w:tcPr>
          <w:p w14:paraId="3074C11A" w14:textId="521B8320" w:rsidR="006C41CB" w:rsidRPr="00757917" w:rsidRDefault="00460DDC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24" w:type="pct"/>
          </w:tcPr>
          <w:p w14:paraId="0A20C00A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670" w:type="pct"/>
          </w:tcPr>
          <w:p w14:paraId="2573FEF3" w14:textId="15F434C6" w:rsidR="006C41CB" w:rsidRPr="00757917" w:rsidRDefault="00460DDC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124" w:type="pct"/>
          </w:tcPr>
          <w:p w14:paraId="6E087668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</w:tcPr>
          <w:p w14:paraId="55B37495" w14:textId="167F612C" w:rsidR="006C41CB" w:rsidRPr="00757917" w:rsidRDefault="00460DDC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24" w:type="pct"/>
          </w:tcPr>
          <w:p w14:paraId="608C5B42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12" w:type="pct"/>
          </w:tcPr>
          <w:p w14:paraId="0395D8BC" w14:textId="634A385F" w:rsidR="006C41CB" w:rsidRPr="00757917" w:rsidRDefault="00460DDC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6C41CB" w:rsidRPr="00757917" w14:paraId="70059C9D" w14:textId="77777777" w:rsidTr="007A7E66">
        <w:trPr>
          <w:tblHeader/>
        </w:trPr>
        <w:tc>
          <w:tcPr>
            <w:tcW w:w="1841" w:type="pct"/>
          </w:tcPr>
          <w:p w14:paraId="21536E97" w14:textId="77777777" w:rsidR="006C41CB" w:rsidRPr="00757917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419" w:type="pct"/>
          </w:tcPr>
          <w:p w14:paraId="18C653ED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40" w:type="pct"/>
            <w:gridSpan w:val="7"/>
          </w:tcPr>
          <w:p w14:paraId="0B8E6000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C41CB" w:rsidRPr="00757917" w14:paraId="181E6E52" w14:textId="77777777" w:rsidTr="007A7E66">
        <w:tc>
          <w:tcPr>
            <w:tcW w:w="1841" w:type="pct"/>
          </w:tcPr>
          <w:p w14:paraId="22563137" w14:textId="77777777" w:rsidR="006C41CB" w:rsidRPr="00757917" w:rsidRDefault="006C41CB" w:rsidP="00222A6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อสังหาริมทรัพย์ระหว่างพัฒนา</w:t>
            </w:r>
          </w:p>
        </w:tc>
        <w:tc>
          <w:tcPr>
            <w:tcW w:w="419" w:type="pct"/>
          </w:tcPr>
          <w:p w14:paraId="5FAAE052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40" w:type="pct"/>
            <w:gridSpan w:val="7"/>
          </w:tcPr>
          <w:p w14:paraId="396CA5B9" w14:textId="77777777" w:rsidR="006C41CB" w:rsidRPr="00757917" w:rsidRDefault="006C41CB" w:rsidP="00222A6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</w:tr>
      <w:tr w:rsidR="007A7E66" w:rsidRPr="00757917" w14:paraId="4B7403FA" w14:textId="77777777" w:rsidTr="007A7E66">
        <w:tc>
          <w:tcPr>
            <w:tcW w:w="1841" w:type="pct"/>
          </w:tcPr>
          <w:p w14:paraId="627AF78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419" w:type="pct"/>
          </w:tcPr>
          <w:p w14:paraId="22772201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</w:tcPr>
          <w:p w14:paraId="4F605508" w14:textId="651FCAFD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7C5650" w:rsidRPr="00757917">
              <w:rPr>
                <w:rFonts w:ascii="Angsana New" w:hAnsi="Angsana New"/>
                <w:sz w:val="30"/>
                <w:szCs w:val="30"/>
              </w:rPr>
              <w:t>1,239</w:t>
            </w:r>
          </w:p>
        </w:tc>
        <w:tc>
          <w:tcPr>
            <w:tcW w:w="124" w:type="pct"/>
          </w:tcPr>
          <w:p w14:paraId="3DAAF77D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70" w:type="pct"/>
          </w:tcPr>
          <w:p w14:paraId="62E5393F" w14:textId="56499A33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7C5650" w:rsidRPr="00757917">
              <w:rPr>
                <w:rFonts w:ascii="Angsana New" w:hAnsi="Angsana New"/>
                <w:sz w:val="30"/>
                <w:szCs w:val="30"/>
              </w:rPr>
              <w:t>2,016</w:t>
            </w:r>
          </w:p>
        </w:tc>
        <w:tc>
          <w:tcPr>
            <w:tcW w:w="124" w:type="pct"/>
          </w:tcPr>
          <w:p w14:paraId="0ED200A1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</w:tcPr>
          <w:p w14:paraId="296ED2B1" w14:textId="34205BA6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1B959E9A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2" w:type="pct"/>
          </w:tcPr>
          <w:p w14:paraId="55F24CAA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A7E66" w:rsidRPr="00757917" w14:paraId="18898B97" w14:textId="77777777" w:rsidTr="007A7E66">
        <w:tc>
          <w:tcPr>
            <w:tcW w:w="1841" w:type="pct"/>
          </w:tcPr>
          <w:p w14:paraId="3CC96F14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419" w:type="pct"/>
          </w:tcPr>
          <w:p w14:paraId="16B72344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</w:tcPr>
          <w:p w14:paraId="0AD0A8BF" w14:textId="126A7938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7A7E6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7C5650" w:rsidRPr="00757917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124" w:type="pct"/>
          </w:tcPr>
          <w:p w14:paraId="01E64DFB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70" w:type="pct"/>
          </w:tcPr>
          <w:p w14:paraId="7B4A3833" w14:textId="1D35A71E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7A7E6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7C5650" w:rsidRPr="00757917">
              <w:rPr>
                <w:rFonts w:ascii="Angsana New" w:hAnsi="Angsana New"/>
                <w:sz w:val="30"/>
                <w:szCs w:val="30"/>
              </w:rPr>
              <w:t>503</w:t>
            </w:r>
          </w:p>
        </w:tc>
        <w:tc>
          <w:tcPr>
            <w:tcW w:w="124" w:type="pct"/>
          </w:tcPr>
          <w:p w14:paraId="695AE833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</w:tcPr>
          <w:p w14:paraId="5F8ADE0B" w14:textId="5868AD92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6D752CF3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2" w:type="pct"/>
          </w:tcPr>
          <w:p w14:paraId="434A6821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A7E66" w:rsidRPr="00757917" w14:paraId="4FE64E47" w14:textId="77777777" w:rsidTr="007A7E66">
        <w:tc>
          <w:tcPr>
            <w:tcW w:w="1841" w:type="pct"/>
          </w:tcPr>
          <w:p w14:paraId="6FBCCBE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ค่าก่อสร้าง</w:t>
            </w:r>
          </w:p>
        </w:tc>
        <w:tc>
          <w:tcPr>
            <w:tcW w:w="419" w:type="pct"/>
          </w:tcPr>
          <w:p w14:paraId="38E7A25B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</w:tcPr>
          <w:p w14:paraId="294C4883" w14:textId="6E1BE434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7A7E6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29</w:t>
            </w:r>
            <w:r w:rsidR="007C5650" w:rsidRPr="00757917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24" w:type="pct"/>
          </w:tcPr>
          <w:p w14:paraId="6E86A00E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70" w:type="pct"/>
          </w:tcPr>
          <w:p w14:paraId="3DB72A74" w14:textId="7CAB3EB4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7A7E6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B218D8" w:rsidRPr="00757917">
              <w:rPr>
                <w:rFonts w:ascii="Angsana New" w:hAnsi="Angsana New"/>
                <w:sz w:val="30"/>
                <w:szCs w:val="30"/>
              </w:rPr>
              <w:t>492</w:t>
            </w:r>
          </w:p>
        </w:tc>
        <w:tc>
          <w:tcPr>
            <w:tcW w:w="124" w:type="pct"/>
          </w:tcPr>
          <w:p w14:paraId="36E4773D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</w:tcPr>
          <w:p w14:paraId="75BF237E" w14:textId="42D791B5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40C18BCA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2" w:type="pct"/>
          </w:tcPr>
          <w:p w14:paraId="5C1C9754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A7E66" w:rsidRPr="00757917" w14:paraId="01335FAA" w14:textId="77777777" w:rsidTr="007A7E66">
        <w:tc>
          <w:tcPr>
            <w:tcW w:w="1841" w:type="pct"/>
          </w:tcPr>
          <w:p w14:paraId="5155CEB0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9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ดอกเบี้ยจ่ายที่ถือเป็นต้นทุน</w:t>
            </w:r>
          </w:p>
        </w:tc>
        <w:tc>
          <w:tcPr>
            <w:tcW w:w="419" w:type="pct"/>
          </w:tcPr>
          <w:p w14:paraId="63E7080F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  <w:tcBorders>
              <w:bottom w:val="single" w:sz="4" w:space="0" w:color="auto"/>
            </w:tcBorders>
          </w:tcPr>
          <w:p w14:paraId="312D0449" w14:textId="0AB09300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="007C5650" w:rsidRPr="00757917">
              <w:rPr>
                <w:rFonts w:ascii="Angsana New" w:hAnsi="Angsana New"/>
                <w:sz w:val="30"/>
                <w:szCs w:val="30"/>
              </w:rPr>
              <w:t>44</w:t>
            </w:r>
          </w:p>
        </w:tc>
        <w:tc>
          <w:tcPr>
            <w:tcW w:w="124" w:type="pct"/>
          </w:tcPr>
          <w:p w14:paraId="270A4062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70" w:type="pct"/>
            <w:tcBorders>
              <w:bottom w:val="single" w:sz="4" w:space="0" w:color="auto"/>
            </w:tcBorders>
          </w:tcPr>
          <w:p w14:paraId="4F54BD9A" w14:textId="7500DE8E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</w:t>
            </w:r>
            <w:r w:rsidR="00B218D8" w:rsidRPr="00757917">
              <w:rPr>
                <w:rFonts w:ascii="Angsana New" w:hAnsi="Angsana New"/>
                <w:sz w:val="30"/>
                <w:szCs w:val="30"/>
              </w:rPr>
              <w:t>30</w:t>
            </w:r>
          </w:p>
        </w:tc>
        <w:tc>
          <w:tcPr>
            <w:tcW w:w="124" w:type="pct"/>
          </w:tcPr>
          <w:p w14:paraId="00FA9A2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tcBorders>
              <w:bottom w:val="single" w:sz="4" w:space="0" w:color="auto"/>
            </w:tcBorders>
          </w:tcPr>
          <w:p w14:paraId="28F8C8E0" w14:textId="62FD9429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6B3EF2C5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2" w:type="pct"/>
            <w:tcBorders>
              <w:bottom w:val="single" w:sz="4" w:space="0" w:color="auto"/>
            </w:tcBorders>
          </w:tcPr>
          <w:p w14:paraId="68F45A26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A7E66" w:rsidRPr="00757917" w14:paraId="1E7C027E" w14:textId="77777777" w:rsidTr="007A7E66">
        <w:tc>
          <w:tcPr>
            <w:tcW w:w="1841" w:type="pct"/>
          </w:tcPr>
          <w:p w14:paraId="2AE9B9E7" w14:textId="77777777" w:rsidR="007A7E66" w:rsidRPr="00757917" w:rsidRDefault="007A7E66" w:rsidP="007A7E66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419" w:type="pct"/>
          </w:tcPr>
          <w:p w14:paraId="638D8EC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2" w:type="pct"/>
            <w:tcBorders>
              <w:top w:val="single" w:sz="4" w:space="0" w:color="auto"/>
            </w:tcBorders>
          </w:tcPr>
          <w:p w14:paraId="48AB9F61" w14:textId="28E9291C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28</w:t>
            </w:r>
            <w:r w:rsidR="007A7E6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7C5650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737</w:t>
            </w:r>
          </w:p>
        </w:tc>
        <w:tc>
          <w:tcPr>
            <w:tcW w:w="124" w:type="pct"/>
          </w:tcPr>
          <w:p w14:paraId="7B0E330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top w:val="single" w:sz="4" w:space="0" w:color="auto"/>
            </w:tcBorders>
          </w:tcPr>
          <w:p w14:paraId="6AC8E890" w14:textId="3AFAE004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28</w:t>
            </w:r>
            <w:r w:rsidR="007A7E6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7C5650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747</w:t>
            </w:r>
          </w:p>
        </w:tc>
        <w:tc>
          <w:tcPr>
            <w:tcW w:w="124" w:type="pct"/>
          </w:tcPr>
          <w:p w14:paraId="388EC5BD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top w:val="single" w:sz="4" w:space="0" w:color="auto"/>
            </w:tcBorders>
          </w:tcPr>
          <w:p w14:paraId="5844AD04" w14:textId="3529C6B5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5DAE459F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  <w:tcBorders>
              <w:top w:val="single" w:sz="4" w:space="0" w:color="auto"/>
            </w:tcBorders>
          </w:tcPr>
          <w:p w14:paraId="01B1D66F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7A7E66" w:rsidRPr="00757917" w14:paraId="4920244E" w14:textId="77777777" w:rsidTr="007A7E66">
        <w:tc>
          <w:tcPr>
            <w:tcW w:w="1841" w:type="pct"/>
          </w:tcPr>
          <w:p w14:paraId="16786F06" w14:textId="77777777" w:rsidR="007A7E66" w:rsidRPr="00757917" w:rsidRDefault="007A7E66" w:rsidP="007A7E66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ที่พัฒนาเสร็จแล้ว</w:t>
            </w:r>
          </w:p>
        </w:tc>
        <w:tc>
          <w:tcPr>
            <w:tcW w:w="419" w:type="pct"/>
          </w:tcPr>
          <w:p w14:paraId="2547FC18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2" w:type="pct"/>
            <w:tcBorders>
              <w:bottom w:val="single" w:sz="4" w:space="0" w:color="auto"/>
            </w:tcBorders>
          </w:tcPr>
          <w:p w14:paraId="559EE010" w14:textId="6711F400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7A7E6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7C5650" w:rsidRPr="00757917">
              <w:rPr>
                <w:rFonts w:ascii="Angsana New" w:hAnsi="Angsana New"/>
                <w:sz w:val="30"/>
                <w:szCs w:val="30"/>
              </w:rPr>
              <w:t>678</w:t>
            </w:r>
          </w:p>
        </w:tc>
        <w:tc>
          <w:tcPr>
            <w:tcW w:w="124" w:type="pct"/>
          </w:tcPr>
          <w:p w14:paraId="4B069A42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bottom w:val="single" w:sz="4" w:space="0" w:color="auto"/>
            </w:tcBorders>
          </w:tcPr>
          <w:p w14:paraId="5758A4A6" w14:textId="579A2B7C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7A7E6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7C5650" w:rsidRPr="00757917">
              <w:rPr>
                <w:rFonts w:ascii="Angsana New" w:hAnsi="Angsana New"/>
                <w:sz w:val="30"/>
                <w:szCs w:val="30"/>
              </w:rPr>
              <w:t>178</w:t>
            </w:r>
          </w:p>
        </w:tc>
        <w:tc>
          <w:tcPr>
            <w:tcW w:w="124" w:type="pct"/>
          </w:tcPr>
          <w:p w14:paraId="7EB169DD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bottom w:val="single" w:sz="4" w:space="0" w:color="auto"/>
            </w:tcBorders>
          </w:tcPr>
          <w:p w14:paraId="77374342" w14:textId="1EB8D11E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1E1C447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2" w:type="pct"/>
            <w:tcBorders>
              <w:bottom w:val="single" w:sz="4" w:space="0" w:color="auto"/>
            </w:tcBorders>
          </w:tcPr>
          <w:p w14:paraId="3D7B956C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A7E66" w:rsidRPr="00757917" w14:paraId="27ADBFDD" w14:textId="77777777" w:rsidTr="007A7E66">
        <w:tc>
          <w:tcPr>
            <w:tcW w:w="1841" w:type="pct"/>
          </w:tcPr>
          <w:p w14:paraId="711D9688" w14:textId="77777777" w:rsidR="007A7E66" w:rsidRPr="00757917" w:rsidRDefault="007A7E66" w:rsidP="007A7E66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รวมอสังหาริมทรัพย์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พัฒนาเพื่อขาย</w:t>
            </w:r>
          </w:p>
        </w:tc>
        <w:tc>
          <w:tcPr>
            <w:tcW w:w="419" w:type="pct"/>
          </w:tcPr>
          <w:p w14:paraId="1724C337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2" w:type="pct"/>
            <w:tcBorders>
              <w:top w:val="single" w:sz="4" w:space="0" w:color="auto"/>
            </w:tcBorders>
          </w:tcPr>
          <w:p w14:paraId="7861C65B" w14:textId="17BA91F5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  <w:r w:rsidR="007A7E6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415</w:t>
            </w:r>
          </w:p>
        </w:tc>
        <w:tc>
          <w:tcPr>
            <w:tcW w:w="124" w:type="pct"/>
          </w:tcPr>
          <w:p w14:paraId="5A0385CC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top w:val="single" w:sz="4" w:space="0" w:color="auto"/>
            </w:tcBorders>
          </w:tcPr>
          <w:p w14:paraId="5430BCF3" w14:textId="7714734A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  <w:r w:rsidR="007A7E6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925</w:t>
            </w:r>
          </w:p>
        </w:tc>
        <w:tc>
          <w:tcPr>
            <w:tcW w:w="124" w:type="pct"/>
          </w:tcPr>
          <w:p w14:paraId="6CCD87F2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top w:val="single" w:sz="4" w:space="0" w:color="auto"/>
            </w:tcBorders>
          </w:tcPr>
          <w:p w14:paraId="23E54EAB" w14:textId="333B2AB1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2F07C46C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  <w:tcBorders>
              <w:top w:val="single" w:sz="4" w:space="0" w:color="auto"/>
            </w:tcBorders>
          </w:tcPr>
          <w:p w14:paraId="580735F4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4D2AA8" w:rsidRPr="00757917" w14:paraId="7FED6DE8" w14:textId="77777777" w:rsidTr="007A7E66">
        <w:tc>
          <w:tcPr>
            <w:tcW w:w="1841" w:type="pct"/>
          </w:tcPr>
          <w:p w14:paraId="6D2245AE" w14:textId="77777777" w:rsidR="004D2AA8" w:rsidRPr="00757917" w:rsidRDefault="004D2AA8" w:rsidP="007A7E66">
            <w:pPr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19" w:type="pct"/>
          </w:tcPr>
          <w:p w14:paraId="56D80458" w14:textId="77777777" w:rsidR="004D2AA8" w:rsidRPr="00757917" w:rsidRDefault="004D2AA8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2" w:type="pct"/>
            <w:tcBorders>
              <w:top w:val="single" w:sz="4" w:space="0" w:color="auto"/>
            </w:tcBorders>
          </w:tcPr>
          <w:p w14:paraId="382B7F9B" w14:textId="77777777" w:rsidR="004D2AA8" w:rsidRPr="00757917" w:rsidRDefault="004D2AA8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" w:type="pct"/>
          </w:tcPr>
          <w:p w14:paraId="77CB3CC4" w14:textId="77777777" w:rsidR="004D2AA8" w:rsidRPr="00757917" w:rsidRDefault="004D2AA8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top w:val="single" w:sz="4" w:space="0" w:color="auto"/>
            </w:tcBorders>
          </w:tcPr>
          <w:p w14:paraId="4AE714C7" w14:textId="77777777" w:rsidR="004D2AA8" w:rsidRPr="00757917" w:rsidRDefault="004D2AA8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" w:type="pct"/>
          </w:tcPr>
          <w:p w14:paraId="1E14ED96" w14:textId="77777777" w:rsidR="004D2AA8" w:rsidRPr="00757917" w:rsidRDefault="004D2AA8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top w:val="single" w:sz="4" w:space="0" w:color="auto"/>
            </w:tcBorders>
          </w:tcPr>
          <w:p w14:paraId="23EB5E6C" w14:textId="77777777" w:rsidR="004D2AA8" w:rsidRPr="00757917" w:rsidRDefault="004D2AA8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" w:type="pct"/>
          </w:tcPr>
          <w:p w14:paraId="1792214A" w14:textId="77777777" w:rsidR="004D2AA8" w:rsidRPr="00757917" w:rsidRDefault="004D2AA8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  <w:tcBorders>
              <w:top w:val="single" w:sz="4" w:space="0" w:color="auto"/>
            </w:tcBorders>
          </w:tcPr>
          <w:p w14:paraId="5C13D55E" w14:textId="77777777" w:rsidR="004D2AA8" w:rsidRPr="00757917" w:rsidRDefault="004D2AA8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7A7E66" w:rsidRPr="00757917" w14:paraId="613AF2F4" w14:textId="77777777" w:rsidTr="007A7E66">
        <w:tc>
          <w:tcPr>
            <w:tcW w:w="1841" w:type="pct"/>
          </w:tcPr>
          <w:p w14:paraId="4FA63C2E" w14:textId="77777777" w:rsidR="007A7E66" w:rsidRPr="00757917" w:rsidRDefault="007A7E66" w:rsidP="007A7E66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ค่าเผื่อการลดมูลค่า</w:t>
            </w:r>
          </w:p>
        </w:tc>
        <w:tc>
          <w:tcPr>
            <w:tcW w:w="419" w:type="pct"/>
          </w:tcPr>
          <w:p w14:paraId="375F81B6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  <w:tcBorders>
              <w:bottom w:val="single" w:sz="4" w:space="0" w:color="auto"/>
            </w:tcBorders>
          </w:tcPr>
          <w:p w14:paraId="65FFE427" w14:textId="686CA38D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59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24" w:type="pct"/>
          </w:tcPr>
          <w:p w14:paraId="24E09F7C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70" w:type="pct"/>
            <w:tcBorders>
              <w:bottom w:val="single" w:sz="4" w:space="0" w:color="auto"/>
            </w:tcBorders>
          </w:tcPr>
          <w:p w14:paraId="5853206D" w14:textId="6F84A7B4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47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24" w:type="pct"/>
          </w:tcPr>
          <w:p w14:paraId="080FE146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4" w:type="pct"/>
            <w:tcBorders>
              <w:bottom w:val="single" w:sz="4" w:space="0" w:color="auto"/>
            </w:tcBorders>
          </w:tcPr>
          <w:p w14:paraId="6441EE94" w14:textId="7FE18404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506A8DCA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2" w:type="pct"/>
            <w:tcBorders>
              <w:bottom w:val="single" w:sz="4" w:space="0" w:color="auto"/>
            </w:tcBorders>
          </w:tcPr>
          <w:p w14:paraId="22CE590C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A7E66" w:rsidRPr="00757917" w14:paraId="7D7D7D13" w14:textId="77777777" w:rsidTr="007A7E66">
        <w:tc>
          <w:tcPr>
            <w:tcW w:w="1841" w:type="pct"/>
          </w:tcPr>
          <w:p w14:paraId="2D87736D" w14:textId="77777777" w:rsidR="007A7E66" w:rsidRPr="00757917" w:rsidRDefault="007A7E66" w:rsidP="007A7E66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419" w:type="pct"/>
          </w:tcPr>
          <w:p w14:paraId="4063EEF2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2" w:type="pct"/>
            <w:tcBorders>
              <w:top w:val="single" w:sz="4" w:space="0" w:color="auto"/>
              <w:bottom w:val="double" w:sz="4" w:space="0" w:color="auto"/>
            </w:tcBorders>
          </w:tcPr>
          <w:p w14:paraId="54D2854A" w14:textId="050C3F41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  <w:r w:rsidR="007A7E6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356</w:t>
            </w:r>
          </w:p>
        </w:tc>
        <w:tc>
          <w:tcPr>
            <w:tcW w:w="124" w:type="pct"/>
          </w:tcPr>
          <w:p w14:paraId="2B505DBF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top w:val="single" w:sz="4" w:space="0" w:color="auto"/>
              <w:bottom w:val="double" w:sz="4" w:space="0" w:color="auto"/>
            </w:tcBorders>
          </w:tcPr>
          <w:p w14:paraId="45293783" w14:textId="74DE1944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  <w:r w:rsidR="007A7E6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878</w:t>
            </w:r>
          </w:p>
        </w:tc>
        <w:tc>
          <w:tcPr>
            <w:tcW w:w="124" w:type="pct"/>
          </w:tcPr>
          <w:p w14:paraId="59436F3C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top w:val="single" w:sz="4" w:space="0" w:color="auto"/>
              <w:bottom w:val="double" w:sz="4" w:space="0" w:color="auto"/>
            </w:tcBorders>
          </w:tcPr>
          <w:p w14:paraId="0B0F380D" w14:textId="099284BE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61E609BC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  <w:tcBorders>
              <w:top w:val="single" w:sz="4" w:space="0" w:color="auto"/>
              <w:bottom w:val="double" w:sz="4" w:space="0" w:color="auto"/>
            </w:tcBorders>
          </w:tcPr>
          <w:p w14:paraId="51106848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893714" w:rsidRPr="00757917" w14:paraId="483C2ED9" w14:textId="77777777" w:rsidTr="00440F8D">
        <w:trPr>
          <w:trHeight w:val="279"/>
        </w:trPr>
        <w:tc>
          <w:tcPr>
            <w:tcW w:w="1841" w:type="pct"/>
            <w:shd w:val="clear" w:color="auto" w:fill="auto"/>
          </w:tcPr>
          <w:p w14:paraId="4EF391CD" w14:textId="77777777" w:rsidR="00893714" w:rsidRPr="00757917" w:rsidRDefault="00893714" w:rsidP="00440F8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19" w:type="pct"/>
            <w:shd w:val="clear" w:color="auto" w:fill="auto"/>
          </w:tcPr>
          <w:p w14:paraId="712D3A37" w14:textId="77777777" w:rsidR="00893714" w:rsidRPr="00757917" w:rsidRDefault="0089371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  <w:shd w:val="clear" w:color="auto" w:fill="auto"/>
          </w:tcPr>
          <w:p w14:paraId="6F1F3A87" w14:textId="77777777" w:rsidR="00893714" w:rsidRPr="00757917" w:rsidRDefault="0089371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" w:type="pct"/>
            <w:shd w:val="clear" w:color="auto" w:fill="auto"/>
          </w:tcPr>
          <w:p w14:paraId="1C153246" w14:textId="77777777" w:rsidR="00893714" w:rsidRPr="00757917" w:rsidRDefault="0089371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shd w:val="clear" w:color="auto" w:fill="auto"/>
          </w:tcPr>
          <w:p w14:paraId="74366A30" w14:textId="77777777" w:rsidR="00893714" w:rsidRPr="00757917" w:rsidRDefault="0089371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" w:type="pct"/>
            <w:shd w:val="clear" w:color="auto" w:fill="auto"/>
          </w:tcPr>
          <w:p w14:paraId="6694AD92" w14:textId="77777777" w:rsidR="00893714" w:rsidRPr="00757917" w:rsidRDefault="0089371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shd w:val="clear" w:color="auto" w:fill="auto"/>
          </w:tcPr>
          <w:p w14:paraId="70D396DF" w14:textId="77777777" w:rsidR="00893714" w:rsidRPr="00757917" w:rsidRDefault="0089371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" w:type="pct"/>
            <w:shd w:val="clear" w:color="auto" w:fill="auto"/>
          </w:tcPr>
          <w:p w14:paraId="004FEB3E" w14:textId="77777777" w:rsidR="00893714" w:rsidRPr="00757917" w:rsidRDefault="0089371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  <w:shd w:val="clear" w:color="auto" w:fill="auto"/>
          </w:tcPr>
          <w:p w14:paraId="15005150" w14:textId="77777777" w:rsidR="00893714" w:rsidRPr="00757917" w:rsidRDefault="00893714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7A7E66" w:rsidRPr="00757917" w14:paraId="718E822E" w14:textId="77777777" w:rsidTr="007A7E66">
        <w:tc>
          <w:tcPr>
            <w:tcW w:w="1841" w:type="pct"/>
            <w:shd w:val="clear" w:color="auto" w:fill="auto"/>
          </w:tcPr>
          <w:p w14:paraId="493A717E" w14:textId="77777777" w:rsidR="007A7E66" w:rsidRPr="00757917" w:rsidRDefault="007A7E66" w:rsidP="007A7E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</w:rPr>
            </w:pPr>
            <w:bookmarkStart w:id="16" w:name="OLE_LINK2"/>
            <w:r w:rsidRPr="00757917">
              <w:rPr>
                <w:rFonts w:ascii="Angsana New" w:hAnsi="Angsana New"/>
                <w:sz w:val="30"/>
                <w:szCs w:val="30"/>
                <w:cs/>
              </w:rPr>
              <w:t>ต้นทุนการกู้ยืมที่รวมเป็นส่วนหนึ่ง</w:t>
            </w:r>
          </w:p>
          <w:p w14:paraId="6220DBF1" w14:textId="77777777" w:rsidR="007A7E66" w:rsidRPr="00757917" w:rsidRDefault="007A7E66" w:rsidP="007A7E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งอสังหาริมทรัพย์พัฒนาเพื่อขายใน</w:t>
            </w:r>
          </w:p>
          <w:p w14:paraId="21A29F58" w14:textId="77777777" w:rsidR="007A7E66" w:rsidRPr="00757917" w:rsidRDefault="007A7E66" w:rsidP="007A7E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ระหว่าง</w:t>
            </w:r>
            <w:bookmarkEnd w:id="16"/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419" w:type="pct"/>
            <w:shd w:val="clear" w:color="auto" w:fill="auto"/>
          </w:tcPr>
          <w:p w14:paraId="76C7B0EE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5DBA2FA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6"/>
              </w:tabs>
              <w:ind w:left="-90" w:right="-104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  <w:p w14:paraId="36084F3A" w14:textId="12DDDF49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652" w:type="pct"/>
            <w:tcBorders>
              <w:bottom w:val="double" w:sz="4" w:space="0" w:color="auto"/>
            </w:tcBorders>
            <w:shd w:val="clear" w:color="auto" w:fill="auto"/>
          </w:tcPr>
          <w:p w14:paraId="30693575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  <w:p w14:paraId="2CF32C1D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  <w:p w14:paraId="246DFBEE" w14:textId="4A069D8D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363</w:t>
            </w:r>
          </w:p>
        </w:tc>
        <w:tc>
          <w:tcPr>
            <w:tcW w:w="124" w:type="pct"/>
            <w:shd w:val="clear" w:color="auto" w:fill="auto"/>
          </w:tcPr>
          <w:p w14:paraId="2A668D9D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bottom w:val="double" w:sz="4" w:space="0" w:color="auto"/>
            </w:tcBorders>
            <w:shd w:val="clear" w:color="auto" w:fill="auto"/>
          </w:tcPr>
          <w:p w14:paraId="6F70116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  <w:p w14:paraId="3958E4B4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9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  <w:p w14:paraId="4FC84E1D" w14:textId="276A387A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560</w:t>
            </w:r>
          </w:p>
        </w:tc>
        <w:tc>
          <w:tcPr>
            <w:tcW w:w="124" w:type="pct"/>
            <w:shd w:val="clear" w:color="auto" w:fill="auto"/>
          </w:tcPr>
          <w:p w14:paraId="526980F5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bottom w:val="double" w:sz="4" w:space="0" w:color="auto"/>
            </w:tcBorders>
            <w:shd w:val="clear" w:color="auto" w:fill="auto"/>
          </w:tcPr>
          <w:p w14:paraId="54FB2718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  <w:p w14:paraId="421794CB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  <w:p w14:paraId="0564E168" w14:textId="1DB3F7C1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  <w:shd w:val="clear" w:color="auto" w:fill="auto"/>
          </w:tcPr>
          <w:p w14:paraId="0A27FB9F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2" w:type="pct"/>
            <w:tcBorders>
              <w:bottom w:val="double" w:sz="4" w:space="0" w:color="auto"/>
            </w:tcBorders>
            <w:shd w:val="clear" w:color="auto" w:fill="auto"/>
          </w:tcPr>
          <w:p w14:paraId="3AECB603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  <w:p w14:paraId="260F743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  <w:p w14:paraId="39EA6E1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C1C75" w:rsidRPr="00757917" w14:paraId="63AF4201" w14:textId="77777777" w:rsidTr="007A7E66">
        <w:trPr>
          <w:trHeight w:val="279"/>
        </w:trPr>
        <w:tc>
          <w:tcPr>
            <w:tcW w:w="1841" w:type="pct"/>
            <w:shd w:val="clear" w:color="auto" w:fill="auto"/>
          </w:tcPr>
          <w:p w14:paraId="03251B65" w14:textId="77777777" w:rsidR="00CC1C75" w:rsidRPr="00757917" w:rsidRDefault="00CC1C75" w:rsidP="00CC1C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112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19" w:type="pct"/>
            <w:shd w:val="clear" w:color="auto" w:fill="auto"/>
          </w:tcPr>
          <w:p w14:paraId="4198AEC2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  <w:tcBorders>
              <w:top w:val="double" w:sz="4" w:space="0" w:color="auto"/>
            </w:tcBorders>
            <w:shd w:val="clear" w:color="auto" w:fill="auto"/>
          </w:tcPr>
          <w:p w14:paraId="197523BF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" w:type="pct"/>
            <w:shd w:val="clear" w:color="auto" w:fill="auto"/>
          </w:tcPr>
          <w:p w14:paraId="3DE903A5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top w:val="double" w:sz="4" w:space="0" w:color="auto"/>
            </w:tcBorders>
            <w:shd w:val="clear" w:color="auto" w:fill="auto"/>
          </w:tcPr>
          <w:p w14:paraId="2F3D9FB1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" w:type="pct"/>
            <w:shd w:val="clear" w:color="auto" w:fill="auto"/>
          </w:tcPr>
          <w:p w14:paraId="6A241F77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top w:val="double" w:sz="4" w:space="0" w:color="auto"/>
            </w:tcBorders>
            <w:shd w:val="clear" w:color="auto" w:fill="auto"/>
          </w:tcPr>
          <w:p w14:paraId="06D81417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" w:type="pct"/>
            <w:shd w:val="clear" w:color="auto" w:fill="auto"/>
          </w:tcPr>
          <w:p w14:paraId="2A877380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  <w:tcBorders>
              <w:top w:val="double" w:sz="4" w:space="0" w:color="auto"/>
            </w:tcBorders>
            <w:shd w:val="clear" w:color="auto" w:fill="auto"/>
          </w:tcPr>
          <w:p w14:paraId="2966B15F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C1C75" w:rsidRPr="00757917" w14:paraId="6A0FC104" w14:textId="77777777" w:rsidTr="007A7E66">
        <w:tc>
          <w:tcPr>
            <w:tcW w:w="1841" w:type="pct"/>
          </w:tcPr>
          <w:p w14:paraId="55841EEB" w14:textId="77777777" w:rsidR="00CC1C75" w:rsidRPr="00757917" w:rsidRDefault="00CC1C75" w:rsidP="00CC1C75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อัตราดอกเบี้ยของต้นทุนเงินกู้ยืม</w:t>
            </w:r>
          </w:p>
        </w:tc>
        <w:tc>
          <w:tcPr>
            <w:tcW w:w="419" w:type="pct"/>
          </w:tcPr>
          <w:p w14:paraId="48A2EF31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</w:tcPr>
          <w:p w14:paraId="2DBF1221" w14:textId="3C65B35D" w:rsidR="00CC1C75" w:rsidRPr="00757917" w:rsidRDefault="00460DDC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16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893714"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  <w:r w:rsidR="00893714" w:rsidRPr="00757917">
              <w:rPr>
                <w:rFonts w:ascii="Angsana New" w:hAnsi="Angsana New"/>
                <w:sz w:val="30"/>
                <w:szCs w:val="30"/>
              </w:rPr>
              <w:t xml:space="preserve"> - </w:t>
            </w:r>
          </w:p>
        </w:tc>
        <w:tc>
          <w:tcPr>
            <w:tcW w:w="124" w:type="pct"/>
          </w:tcPr>
          <w:p w14:paraId="162741F9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</w:tcPr>
          <w:p w14:paraId="7B1AB9F5" w14:textId="3591BD97" w:rsidR="00CC1C75" w:rsidRPr="00757917" w:rsidRDefault="00460DDC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CC1C75"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650</w:t>
            </w:r>
            <w:r w:rsidR="00CC1C75" w:rsidRPr="00757917">
              <w:rPr>
                <w:rFonts w:ascii="Angsana New" w:hAnsi="Angsana New"/>
                <w:sz w:val="30"/>
                <w:szCs w:val="30"/>
              </w:rPr>
              <w:t xml:space="preserve"> - </w:t>
            </w:r>
          </w:p>
        </w:tc>
        <w:tc>
          <w:tcPr>
            <w:tcW w:w="124" w:type="pct"/>
          </w:tcPr>
          <w:p w14:paraId="4B5CD74D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</w:tcPr>
          <w:p w14:paraId="43BC8302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" w:type="pct"/>
          </w:tcPr>
          <w:p w14:paraId="31FABBFE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</w:tcPr>
          <w:p w14:paraId="7B0AD80F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C1C75" w:rsidRPr="00757917" w14:paraId="7F8F78D5" w14:textId="77777777" w:rsidTr="007A7E66">
        <w:tc>
          <w:tcPr>
            <w:tcW w:w="1841" w:type="pct"/>
          </w:tcPr>
          <w:p w14:paraId="796CA32C" w14:textId="77777777" w:rsidR="00CC1C75" w:rsidRPr="00757917" w:rsidRDefault="00CC1C75" w:rsidP="00CC1C75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  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419" w:type="pct"/>
          </w:tcPr>
          <w:p w14:paraId="57BCBE54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  <w:tcBorders>
              <w:bottom w:val="double" w:sz="4" w:space="0" w:color="auto"/>
            </w:tcBorders>
          </w:tcPr>
          <w:p w14:paraId="7EDE735B" w14:textId="664B3344" w:rsidR="00CC1C75" w:rsidRPr="00757917" w:rsidRDefault="00460DDC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893714"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625</w:t>
            </w:r>
          </w:p>
        </w:tc>
        <w:tc>
          <w:tcPr>
            <w:tcW w:w="124" w:type="pct"/>
          </w:tcPr>
          <w:p w14:paraId="36FC57E8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bottom w:val="double" w:sz="4" w:space="0" w:color="auto"/>
            </w:tcBorders>
          </w:tcPr>
          <w:p w14:paraId="09C51DDA" w14:textId="069610AC" w:rsidR="00CC1C75" w:rsidRPr="00757917" w:rsidRDefault="00460DDC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CC1C75"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525</w:t>
            </w:r>
          </w:p>
        </w:tc>
        <w:tc>
          <w:tcPr>
            <w:tcW w:w="124" w:type="pct"/>
          </w:tcPr>
          <w:p w14:paraId="6A16DB02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bottom w:val="double" w:sz="4" w:space="0" w:color="auto"/>
            </w:tcBorders>
          </w:tcPr>
          <w:p w14:paraId="09DCB904" w14:textId="07F0247D" w:rsidR="00CC1C75" w:rsidRPr="00757917" w:rsidRDefault="007A7E66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73B28765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12" w:type="pct"/>
            <w:tcBorders>
              <w:bottom w:val="double" w:sz="4" w:space="0" w:color="auto"/>
            </w:tcBorders>
          </w:tcPr>
          <w:p w14:paraId="23012FB2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CC1C75" w:rsidRPr="00757917" w14:paraId="0E832B93" w14:textId="77777777" w:rsidTr="007A7E66">
        <w:tc>
          <w:tcPr>
            <w:tcW w:w="1841" w:type="pct"/>
          </w:tcPr>
          <w:p w14:paraId="3E1B73EC" w14:textId="77777777" w:rsidR="00CC1C75" w:rsidRPr="00757917" w:rsidRDefault="00CC1C75" w:rsidP="00CC1C75">
            <w:pPr>
              <w:ind w:left="-18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19" w:type="pct"/>
          </w:tcPr>
          <w:p w14:paraId="3E3AF7FB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52" w:type="pct"/>
            <w:tcBorders>
              <w:top w:val="double" w:sz="4" w:space="0" w:color="auto"/>
            </w:tcBorders>
          </w:tcPr>
          <w:p w14:paraId="77482A74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4" w:type="pct"/>
          </w:tcPr>
          <w:p w14:paraId="26918EEA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70" w:type="pct"/>
            <w:tcBorders>
              <w:top w:val="double" w:sz="4" w:space="0" w:color="auto"/>
            </w:tcBorders>
          </w:tcPr>
          <w:p w14:paraId="39247AB4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 w:hanging="2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4" w:type="pct"/>
          </w:tcPr>
          <w:p w14:paraId="4784211C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34" w:type="pct"/>
            <w:tcBorders>
              <w:top w:val="double" w:sz="4" w:space="0" w:color="auto"/>
            </w:tcBorders>
          </w:tcPr>
          <w:p w14:paraId="32F70138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24" w:type="pct"/>
          </w:tcPr>
          <w:p w14:paraId="48F69736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12" w:type="pct"/>
            <w:tcBorders>
              <w:top w:val="double" w:sz="4" w:space="0" w:color="auto"/>
            </w:tcBorders>
          </w:tcPr>
          <w:p w14:paraId="3713D29A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CC1C75" w:rsidRPr="00757917" w14:paraId="68D0B83A" w14:textId="77777777" w:rsidTr="007A7E66">
        <w:tc>
          <w:tcPr>
            <w:tcW w:w="1841" w:type="pct"/>
          </w:tcPr>
          <w:p w14:paraId="592B60C5" w14:textId="77777777" w:rsidR="00CC1C75" w:rsidRPr="00757917" w:rsidRDefault="00CC1C75" w:rsidP="00CC1C75">
            <w:pPr>
              <w:ind w:left="-18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ต้นทุนของ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พัฒนาเพื่อขาย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ที่บันทึกได้รวมในบัญชีต้นทุนขาย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อสังหาริมทรัพย์</w:t>
            </w:r>
          </w:p>
        </w:tc>
        <w:tc>
          <w:tcPr>
            <w:tcW w:w="419" w:type="pct"/>
          </w:tcPr>
          <w:p w14:paraId="702C5282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</w:tcPr>
          <w:p w14:paraId="6F664979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6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" w:type="pct"/>
          </w:tcPr>
          <w:p w14:paraId="421D97B9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</w:tcPr>
          <w:p w14:paraId="04527C49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4" w:type="pct"/>
          </w:tcPr>
          <w:p w14:paraId="6B76BB75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</w:tcPr>
          <w:p w14:paraId="45026786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4" w:type="pct"/>
          </w:tcPr>
          <w:p w14:paraId="084A4870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</w:tcPr>
          <w:p w14:paraId="24C9B27A" w14:textId="77777777" w:rsidR="00CC1C75" w:rsidRPr="00757917" w:rsidRDefault="00CC1C75" w:rsidP="00CC1C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7A7E66" w:rsidRPr="00757917" w14:paraId="580F7705" w14:textId="77777777" w:rsidTr="007A7E66">
        <w:tc>
          <w:tcPr>
            <w:tcW w:w="1841" w:type="pct"/>
          </w:tcPr>
          <w:p w14:paraId="2A3874F8" w14:textId="77777777" w:rsidR="007A7E66" w:rsidRPr="00757917" w:rsidRDefault="007A7E66" w:rsidP="007A7E66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ต้นทุนขาย</w:t>
            </w:r>
          </w:p>
        </w:tc>
        <w:tc>
          <w:tcPr>
            <w:tcW w:w="419" w:type="pct"/>
          </w:tcPr>
          <w:p w14:paraId="52EC1726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</w:tcPr>
          <w:p w14:paraId="4640EA77" w14:textId="53B91A0A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</w:t>
            </w:r>
            <w:r w:rsidR="007A7E6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579</w:t>
            </w:r>
          </w:p>
        </w:tc>
        <w:tc>
          <w:tcPr>
            <w:tcW w:w="124" w:type="pct"/>
          </w:tcPr>
          <w:p w14:paraId="436FB305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</w:tcPr>
          <w:p w14:paraId="2F338DDA" w14:textId="65960407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  <w:r w:rsidR="007A7E6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241</w:t>
            </w:r>
          </w:p>
        </w:tc>
        <w:tc>
          <w:tcPr>
            <w:tcW w:w="124" w:type="pct"/>
          </w:tcPr>
          <w:p w14:paraId="67D59F2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</w:tcPr>
          <w:p w14:paraId="0947E63A" w14:textId="2E4C6E82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2657FBFD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</w:tcPr>
          <w:p w14:paraId="186AE63D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A7E66" w:rsidRPr="00757917" w14:paraId="4524A019" w14:textId="77777777" w:rsidTr="007A7E66">
        <w:tc>
          <w:tcPr>
            <w:tcW w:w="1841" w:type="pct"/>
          </w:tcPr>
          <w:p w14:paraId="6455D1E2" w14:textId="4B5ACC15" w:rsidR="007A7E66" w:rsidRPr="00757917" w:rsidRDefault="00260526" w:rsidP="007A7E66">
            <w:pPr>
              <w:pStyle w:val="ListParagraph"/>
              <w:numPr>
                <w:ilvl w:val="0"/>
                <w:numId w:val="37"/>
              </w:numPr>
              <w:tabs>
                <w:tab w:val="clear" w:pos="227"/>
                <w:tab w:val="left" w:pos="162"/>
              </w:tabs>
              <w:contextualSpacing w:val="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(</w:t>
            </w:r>
            <w:r w:rsidR="007A7E66" w:rsidRPr="00757917">
              <w:rPr>
                <w:rFonts w:ascii="Angsana New" w:hAnsi="Angsana New" w:hint="cs"/>
                <w:sz w:val="30"/>
                <w:szCs w:val="30"/>
                <w:cs/>
              </w:rPr>
              <w:t>กลับรายการ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) </w:t>
            </w:r>
            <w:r w:rsidR="007A7E66" w:rsidRPr="00757917">
              <w:rPr>
                <w:rFonts w:ascii="Angsana New" w:hAnsi="Angsana New" w:hint="cs"/>
                <w:sz w:val="30"/>
                <w:szCs w:val="30"/>
                <w:cs/>
              </w:rPr>
              <w:t>การปรับลดมูลค่า</w:t>
            </w:r>
          </w:p>
        </w:tc>
        <w:tc>
          <w:tcPr>
            <w:tcW w:w="419" w:type="pct"/>
          </w:tcPr>
          <w:p w14:paraId="4B61A77D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52" w:type="pct"/>
            <w:tcBorders>
              <w:bottom w:val="single" w:sz="4" w:space="0" w:color="auto"/>
            </w:tcBorders>
            <w:shd w:val="clear" w:color="auto" w:fill="auto"/>
          </w:tcPr>
          <w:p w14:paraId="7C633ED2" w14:textId="28E08764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12</w:t>
            </w:r>
          </w:p>
        </w:tc>
        <w:tc>
          <w:tcPr>
            <w:tcW w:w="124" w:type="pct"/>
          </w:tcPr>
          <w:p w14:paraId="066E0B62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bottom w:val="single" w:sz="4" w:space="0" w:color="auto"/>
            </w:tcBorders>
          </w:tcPr>
          <w:p w14:paraId="46B76347" w14:textId="024ACDC6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ind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24" w:type="pct"/>
          </w:tcPr>
          <w:p w14:paraId="046868DF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bottom w:val="single" w:sz="4" w:space="0" w:color="auto"/>
            </w:tcBorders>
          </w:tcPr>
          <w:p w14:paraId="348BF0D4" w14:textId="453838A2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77A2C93B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  <w:tcBorders>
              <w:bottom w:val="single" w:sz="4" w:space="0" w:color="auto"/>
            </w:tcBorders>
          </w:tcPr>
          <w:p w14:paraId="3B0EE2EE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7A7E66" w:rsidRPr="00757917" w14:paraId="3073A7B8" w14:textId="77777777" w:rsidTr="007A7E66">
        <w:tc>
          <w:tcPr>
            <w:tcW w:w="1841" w:type="pct"/>
          </w:tcPr>
          <w:p w14:paraId="291EBE8B" w14:textId="77777777" w:rsidR="007A7E66" w:rsidRPr="00757917" w:rsidRDefault="007A7E66" w:rsidP="007A7E66">
            <w:pPr>
              <w:ind w:left="-1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419" w:type="pct"/>
          </w:tcPr>
          <w:p w14:paraId="1B809DB6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4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52" w:type="pct"/>
            <w:tcBorders>
              <w:top w:val="single" w:sz="4" w:space="0" w:color="auto"/>
              <w:bottom w:val="double" w:sz="4" w:space="0" w:color="auto"/>
            </w:tcBorders>
          </w:tcPr>
          <w:p w14:paraId="302EFFF9" w14:textId="5C5D43C1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7A7E6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591</w:t>
            </w:r>
          </w:p>
        </w:tc>
        <w:tc>
          <w:tcPr>
            <w:tcW w:w="124" w:type="pct"/>
          </w:tcPr>
          <w:p w14:paraId="161EB76B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70" w:type="pct"/>
            <w:tcBorders>
              <w:top w:val="single" w:sz="4" w:space="0" w:color="auto"/>
              <w:bottom w:val="double" w:sz="4" w:space="0" w:color="auto"/>
            </w:tcBorders>
          </w:tcPr>
          <w:p w14:paraId="336F540C" w14:textId="76993379" w:rsidR="007A7E66" w:rsidRPr="00757917" w:rsidRDefault="00460DDC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ind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10</w:t>
            </w:r>
            <w:r w:rsidR="007A7E6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237</w:t>
            </w:r>
          </w:p>
        </w:tc>
        <w:tc>
          <w:tcPr>
            <w:tcW w:w="124" w:type="pct"/>
          </w:tcPr>
          <w:p w14:paraId="50F81179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34" w:type="pct"/>
            <w:tcBorders>
              <w:top w:val="single" w:sz="4" w:space="0" w:color="auto"/>
              <w:bottom w:val="double" w:sz="4" w:space="0" w:color="auto"/>
            </w:tcBorders>
          </w:tcPr>
          <w:p w14:paraId="57C322E0" w14:textId="18E17CAA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4" w:type="pct"/>
          </w:tcPr>
          <w:p w14:paraId="741DD5FF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12" w:type="pct"/>
            <w:tcBorders>
              <w:top w:val="single" w:sz="4" w:space="0" w:color="auto"/>
              <w:bottom w:val="double" w:sz="4" w:space="0" w:color="auto"/>
            </w:tcBorders>
          </w:tcPr>
          <w:p w14:paraId="37A783AF" w14:textId="77777777" w:rsidR="007A7E66" w:rsidRPr="00757917" w:rsidRDefault="007A7E66" w:rsidP="007A7E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</w:tbl>
    <w:p w14:paraId="5FF97C2C" w14:textId="77777777" w:rsidR="00D55554" w:rsidRPr="00757917" w:rsidRDefault="00D55554" w:rsidP="00100D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both"/>
        <w:rPr>
          <w:rFonts w:ascii="Angsana New" w:eastAsia="Times New Roman" w:hAnsi="Angsana New"/>
          <w:sz w:val="30"/>
          <w:szCs w:val="30"/>
        </w:rPr>
      </w:pPr>
    </w:p>
    <w:p w14:paraId="421493A5" w14:textId="382A3AFF" w:rsidR="00EB45C9" w:rsidRPr="00757917" w:rsidRDefault="00D55554" w:rsidP="00100D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both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lastRenderedPageBreak/>
        <w:t>ในระหว่างปีสิ้นสุดวันที่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7566E9" w:rsidRPr="007566E9">
        <w:rPr>
          <w:rFonts w:ascii="Angsana New" w:eastAsia="Times New Roman" w:hAnsi="Angsana New"/>
          <w:sz w:val="30"/>
          <w:szCs w:val="30"/>
        </w:rPr>
        <w:t>30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กันยายน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7566E9" w:rsidRPr="007566E9">
        <w:rPr>
          <w:rFonts w:ascii="Angsana New" w:eastAsia="Times New Roman" w:hAnsi="Angsana New"/>
          <w:sz w:val="30"/>
          <w:szCs w:val="30"/>
        </w:rPr>
        <w:t>2564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กลุ่มบริษัทได้เริ่มรับรู้ต้นทุนค่าพนักงานที่เกี่ยวข้องกับการก่อสร้างเป็นส่วนหนึ่งของต้นทุนของอสังหาริมทรัพย์พัฒนาเพื่อขายเป็นจำนวน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7566E9" w:rsidRPr="007566E9">
        <w:rPr>
          <w:rFonts w:ascii="Angsana New" w:eastAsia="Times New Roman" w:hAnsi="Angsana New"/>
          <w:sz w:val="30"/>
          <w:szCs w:val="30"/>
        </w:rPr>
        <w:t>94</w:t>
      </w:r>
      <w:r w:rsidRPr="00757917">
        <w:rPr>
          <w:rFonts w:ascii="Angsana New" w:eastAsia="Times New Roman" w:hAnsi="Angsana New"/>
          <w:sz w:val="30"/>
          <w:szCs w:val="30"/>
          <w:cs/>
        </w:rPr>
        <w:t>.</w:t>
      </w:r>
      <w:r w:rsidR="007566E9" w:rsidRPr="007566E9">
        <w:rPr>
          <w:rFonts w:ascii="Angsana New" w:eastAsia="Times New Roman" w:hAnsi="Angsana New"/>
          <w:sz w:val="30"/>
          <w:szCs w:val="30"/>
        </w:rPr>
        <w:t>84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4A4DDC70" w14:textId="77777777" w:rsidR="00D55554" w:rsidRPr="00757917" w:rsidRDefault="00D55554" w:rsidP="00100D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both"/>
        <w:rPr>
          <w:rFonts w:ascii="Angsana New" w:eastAsia="Times New Roman" w:hAnsi="Angsana New"/>
          <w:sz w:val="30"/>
          <w:szCs w:val="30"/>
        </w:rPr>
      </w:pPr>
    </w:p>
    <w:p w14:paraId="2BD721BE" w14:textId="31D13EEA" w:rsidR="00006DA1" w:rsidRPr="00757917" w:rsidRDefault="00642E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both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/>
          <w:sz w:val="30"/>
          <w:szCs w:val="30"/>
          <w:cs/>
        </w:rPr>
        <w:t>อสังหาริมทรัพย์พัฒนา</w:t>
      </w:r>
      <w:r w:rsidR="00764F0D" w:rsidRPr="00757917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757917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="003D05CE" w:rsidRPr="00757917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ประกอบด้วย บ้านเดี่ยว บ้านแฝด ทาวน์เฮ้าส์ </w:t>
      </w:r>
      <w:r w:rsidR="00294C31" w:rsidRPr="00757917">
        <w:rPr>
          <w:rFonts w:ascii="Angsana New" w:eastAsia="Times New Roman" w:hAnsi="Angsana New"/>
          <w:sz w:val="30"/>
          <w:szCs w:val="30"/>
        </w:rPr>
        <w:t>2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ชั้น</w:t>
      </w:r>
      <w:r w:rsidR="00F81176"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006DA1" w:rsidRPr="00757917">
        <w:rPr>
          <w:rFonts w:ascii="Angsana New" w:eastAsia="Times New Roman" w:hAnsi="Angsana New"/>
          <w:sz w:val="30"/>
          <w:szCs w:val="30"/>
          <w:cs/>
        </w:rPr>
        <w:t xml:space="preserve">ทาวน์เฮ้าส์ </w:t>
      </w:r>
      <w:r w:rsidR="00294C31" w:rsidRPr="00757917">
        <w:rPr>
          <w:rFonts w:ascii="Angsana New" w:eastAsia="Times New Roman" w:hAnsi="Angsana New"/>
          <w:sz w:val="30"/>
          <w:szCs w:val="30"/>
        </w:rPr>
        <w:t>3</w:t>
      </w:r>
      <w:r w:rsidR="00006DA1" w:rsidRPr="00757917">
        <w:rPr>
          <w:rFonts w:ascii="Angsana New" w:eastAsia="Times New Roman" w:hAnsi="Angsana New"/>
          <w:sz w:val="30"/>
          <w:szCs w:val="30"/>
          <w:cs/>
        </w:rPr>
        <w:t xml:space="preserve"> ชั้น อาคารพาณิชย์ และห้องชุดซึ่งเป็นโครงการบ้านที่ดำเนินการและเริ่มขายแล้วรวม </w:t>
      </w:r>
      <w:r w:rsidR="00294C31" w:rsidRPr="00757917">
        <w:rPr>
          <w:rFonts w:ascii="Angsana New" w:eastAsia="Times New Roman" w:hAnsi="Angsana New"/>
          <w:sz w:val="30"/>
          <w:szCs w:val="30"/>
        </w:rPr>
        <w:t>63</w:t>
      </w:r>
      <w:r w:rsidR="003D05CE" w:rsidRPr="00757917">
        <w:rPr>
          <w:rFonts w:ascii="Angsana New" w:eastAsia="Times New Roman" w:hAnsi="Angsana New" w:hint="cs"/>
          <w:sz w:val="30"/>
          <w:szCs w:val="30"/>
          <w:cs/>
        </w:rPr>
        <w:t xml:space="preserve"> </w:t>
      </w:r>
      <w:r w:rsidR="00006DA1" w:rsidRPr="00757917">
        <w:rPr>
          <w:rFonts w:ascii="Angsana New" w:eastAsia="Times New Roman" w:hAnsi="Angsana New"/>
          <w:sz w:val="30"/>
          <w:szCs w:val="30"/>
          <w:cs/>
        </w:rPr>
        <w:t>โครงการ และส่วนหนึ่งเป็น</w:t>
      </w:r>
      <w:r w:rsidR="00322FAD" w:rsidRPr="00757917">
        <w:rPr>
          <w:rFonts w:ascii="Angsana New" w:eastAsia="Times New Roman" w:hAnsi="Angsana New" w:hint="cs"/>
          <w:sz w:val="30"/>
          <w:szCs w:val="30"/>
          <w:cs/>
        </w:rPr>
        <w:t>อสังหาริมทรัพย์</w:t>
      </w:r>
      <w:r w:rsidR="00006DA1" w:rsidRPr="00757917">
        <w:rPr>
          <w:rFonts w:ascii="Angsana New" w:eastAsia="Times New Roman" w:hAnsi="Angsana New"/>
          <w:sz w:val="30"/>
          <w:szCs w:val="30"/>
          <w:cs/>
        </w:rPr>
        <w:t>ระหว่างพัฒนา</w:t>
      </w:r>
    </w:p>
    <w:p w14:paraId="77362DEB" w14:textId="51CD6E21" w:rsidR="00220079" w:rsidRPr="00757917" w:rsidRDefault="0022007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lang w:val="en-GB"/>
        </w:rPr>
      </w:pPr>
    </w:p>
    <w:p w14:paraId="748C7D8A" w14:textId="529E59A9" w:rsidR="00006DA1" w:rsidRPr="00757917" w:rsidRDefault="00006DA1" w:rsidP="00006DA1">
      <w:pPr>
        <w:autoSpaceDE w:val="0"/>
        <w:autoSpaceDN w:val="0"/>
        <w:spacing w:line="240" w:lineRule="auto"/>
        <w:ind w:left="720" w:hanging="180"/>
        <w:rPr>
          <w:rFonts w:ascii="Calibri" w:eastAsia="Times New Roman" w:hAnsi="Calibri"/>
          <w:sz w:val="30"/>
          <w:szCs w:val="30"/>
        </w:rPr>
      </w:pPr>
      <w:r w:rsidRPr="00757917">
        <w:rPr>
          <w:rFonts w:ascii="Angsana New" w:eastAsia="Times New Roman" w:hAnsi="Angsana New"/>
          <w:i/>
          <w:iCs/>
          <w:sz w:val="30"/>
          <w:szCs w:val="30"/>
          <w:cs/>
        </w:rPr>
        <w:t>การพิจารณาค่าเผื่อการลดมูลค่าอสังหาริมทรัพย์</w:t>
      </w:r>
      <w:r w:rsidR="007201A1" w:rsidRPr="00757917">
        <w:rPr>
          <w:rFonts w:ascii="Angsana New" w:eastAsia="Times New Roman" w:hAnsi="Angsana New" w:hint="cs"/>
          <w:i/>
          <w:iCs/>
          <w:sz w:val="30"/>
          <w:szCs w:val="30"/>
          <w:cs/>
        </w:rPr>
        <w:t>พัฒนาเพื่อ</w:t>
      </w:r>
      <w:r w:rsidR="00C34409" w:rsidRPr="00757917">
        <w:rPr>
          <w:rFonts w:ascii="Angsana New" w:eastAsia="Times New Roman" w:hAnsi="Angsana New" w:hint="cs"/>
          <w:i/>
          <w:iCs/>
          <w:sz w:val="30"/>
          <w:szCs w:val="30"/>
          <w:cs/>
        </w:rPr>
        <w:t>ขาย</w:t>
      </w:r>
    </w:p>
    <w:p w14:paraId="4CB909FF" w14:textId="77777777" w:rsidR="00006DA1" w:rsidRPr="00757917" w:rsidRDefault="00006DA1" w:rsidP="00006DA1">
      <w:pPr>
        <w:autoSpaceDE w:val="0"/>
        <w:autoSpaceDN w:val="0"/>
        <w:spacing w:line="240" w:lineRule="auto"/>
        <w:ind w:left="720" w:hanging="180"/>
        <w:rPr>
          <w:rFonts w:asciiTheme="majorBidi" w:eastAsia="Times New Roman" w:hAnsiTheme="majorBidi" w:cstheme="majorBidi"/>
          <w:sz w:val="30"/>
          <w:szCs w:val="30"/>
        </w:rPr>
      </w:pPr>
    </w:p>
    <w:p w14:paraId="71C16702" w14:textId="1ECFB884" w:rsidR="00006DA1" w:rsidRPr="00757917" w:rsidRDefault="00006DA1" w:rsidP="00006DA1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Calibri" w:eastAsia="Times New Roman" w:hAnsi="Calibri"/>
          <w:sz w:val="30"/>
          <w:szCs w:val="30"/>
        </w:rPr>
      </w:pPr>
      <w:r w:rsidRPr="00757917">
        <w:rPr>
          <w:rFonts w:ascii="Angsana New" w:eastAsia="Times New Roman" w:hAnsi="Angsana New"/>
          <w:sz w:val="30"/>
          <w:szCs w:val="30"/>
          <w:cs/>
        </w:rPr>
        <w:t>กลุ่มบริษัทมีการประเมินมูลค่าสุทธิที่จะได้รับของอสังหาริมทรัพย์พัฒนา</w:t>
      </w:r>
      <w:r w:rsidR="007201A1" w:rsidRPr="00757917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757917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ณ ทุกรอบระยะเวลาที่รายงานโดยพิจารณาจากประสบการณ์ที่ผ่านมาของกลุ่มบริษัทในการประมาณการราคา</w:t>
      </w:r>
      <w:r w:rsidR="00D55554" w:rsidRPr="00757917">
        <w:rPr>
          <w:rFonts w:ascii="Angsana New" w:eastAsia="Times New Roman" w:hAnsi="Angsana New" w:hint="cs"/>
          <w:sz w:val="30"/>
          <w:szCs w:val="30"/>
          <w:cs/>
        </w:rPr>
        <w:t>ที่คาดว่าจะขายได้</w:t>
      </w:r>
      <w:r w:rsidRPr="00757917">
        <w:rPr>
          <w:rFonts w:ascii="Angsana New" w:eastAsia="Times New Roman" w:hAnsi="Angsana New"/>
          <w:sz w:val="30"/>
          <w:szCs w:val="30"/>
          <w:cs/>
        </w:rPr>
        <w:t>และต้นทุนการก่อสร้างที่จะเกิดขึ้นในอนาคตซึ่งเกี่ยวข้องกับการใช้ดุลยพินิจของผู้บริหารและขึ้นอยู่กับหลายตัวแปรรวมถึงเงื่อนไขสภาพการตลาดที่เกี่ยวข้องกับวัสดุก่อสร้าง ต้นทุนการจ้างผู้รับเหมาและประเด็นในด้านการก่อสร้าง โดยเฉพาะอย่างยิ่งแผนในการดำเนินงานในโครงการที่อยู่ในระหว่างการก่อสร้างให้แล้วเสร็จ ซึ่งจะส่งผลต่อการพิจารณาต่อมูลค่าตามบัญชีของอสังหาริมทรัพย์พัฒนา</w:t>
      </w:r>
      <w:r w:rsidR="007201A1" w:rsidRPr="00757917">
        <w:rPr>
          <w:rFonts w:ascii="Angsana New" w:eastAsia="Times New Roman" w:hAnsi="Angsana New" w:hint="cs"/>
          <w:sz w:val="30"/>
          <w:szCs w:val="30"/>
          <w:cs/>
        </w:rPr>
        <w:t>เพื่อ</w:t>
      </w:r>
      <w:r w:rsidR="00C34409" w:rsidRPr="00757917">
        <w:rPr>
          <w:rFonts w:ascii="Angsana New" w:eastAsia="Times New Roman" w:hAnsi="Angsana New" w:hint="cs"/>
          <w:sz w:val="30"/>
          <w:szCs w:val="30"/>
          <w:cs/>
        </w:rPr>
        <w:t>ขาย</w:t>
      </w:r>
      <w:r w:rsidRPr="00757917">
        <w:rPr>
          <w:rFonts w:ascii="Angsana New" w:eastAsia="Times New Roman" w:hAnsi="Angsana New"/>
          <w:sz w:val="30"/>
          <w:szCs w:val="30"/>
          <w:cs/>
        </w:rPr>
        <w:t>ในอนาคต</w:t>
      </w:r>
    </w:p>
    <w:p w14:paraId="06F8E886" w14:textId="77777777" w:rsidR="00253BB7" w:rsidRPr="00757917" w:rsidRDefault="00253BB7" w:rsidP="004673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63"/>
        <w:jc w:val="thaiDistribute"/>
        <w:rPr>
          <w:rFonts w:ascii="Angsana New" w:eastAsia="Times New Roman" w:hAnsi="Angsana New"/>
          <w:sz w:val="30"/>
          <w:szCs w:val="30"/>
        </w:rPr>
      </w:pPr>
    </w:p>
    <w:p w14:paraId="490A866E" w14:textId="06590E29" w:rsidR="00006DA1" w:rsidRPr="00757917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i/>
          <w:iCs/>
          <w:sz w:val="30"/>
          <w:szCs w:val="30"/>
        </w:rPr>
      </w:pPr>
      <w:r w:rsidRPr="00757917">
        <w:rPr>
          <w:rFonts w:ascii="Angsana New" w:eastAsia="Times New Roman" w:hAnsi="Angsana New" w:hint="cs"/>
          <w:i/>
          <w:iCs/>
          <w:sz w:val="30"/>
          <w:szCs w:val="30"/>
          <w:cs/>
        </w:rPr>
        <w:t>สินทรัพย์ที่ใช้เป็นหลักประกัน</w:t>
      </w:r>
    </w:p>
    <w:p w14:paraId="2180F21E" w14:textId="77777777" w:rsidR="00400B7B" w:rsidRPr="00757917" w:rsidRDefault="00400B7B" w:rsidP="00006D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  <w:cs/>
          <w:lang w:val="en-GB"/>
        </w:rPr>
      </w:pPr>
    </w:p>
    <w:p w14:paraId="226BFF96" w14:textId="1960BADC" w:rsidR="00A017EF" w:rsidRPr="00757917" w:rsidRDefault="00E97B59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>บริษัทย่อยของบริษัทได้นำที่ดินพร้อมสิ่งปลูกสร้างส่วนใหญ่และสิ่งปลูกสร้างที่มีในภายหน้าไปจดจำนองเพื่อใช้เป็นหลักประกันเงินเบิกเกินบัญชีธนาคาร</w:t>
      </w:r>
      <w:r w:rsidR="009D0D51" w:rsidRPr="00757917">
        <w:rPr>
          <w:rFonts w:ascii="Angsana New" w:eastAsia="Times New Roman" w:hAnsi="Angsana New" w:hint="cs"/>
          <w:sz w:val="30"/>
          <w:szCs w:val="30"/>
          <w:cs/>
        </w:rPr>
        <w:t>และ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เงินกู้ยืมจากสถาบันการเงิน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ดูหมายเหตุข้อ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16</w:t>
      </w:r>
      <w:r w:rsidRPr="00757917">
        <w:rPr>
          <w:rFonts w:ascii="Angsana New" w:eastAsia="Times New Roman" w:hAnsi="Angsana New"/>
          <w:sz w:val="30"/>
          <w:szCs w:val="30"/>
          <w:cs/>
        </w:rPr>
        <w:t>)</w:t>
      </w:r>
    </w:p>
    <w:p w14:paraId="1BAA947D" w14:textId="7A0F5340" w:rsidR="00AB6386" w:rsidRPr="00757917" w:rsidRDefault="00AB6386" w:rsidP="004859A0">
      <w:pPr>
        <w:autoSpaceDE w:val="0"/>
        <w:autoSpaceDN w:val="0"/>
        <w:spacing w:line="240" w:lineRule="auto"/>
        <w:ind w:left="547" w:right="58"/>
        <w:jc w:val="thaiDistribute"/>
        <w:rPr>
          <w:rFonts w:ascii="Angsana New" w:eastAsia="Times New Roman" w:hAnsi="Angsana New"/>
          <w:sz w:val="30"/>
          <w:szCs w:val="30"/>
        </w:rPr>
      </w:pPr>
    </w:p>
    <w:p w14:paraId="13D522B0" w14:textId="1CAEFCA3" w:rsidR="00285F63" w:rsidRPr="00757917" w:rsidRDefault="00355AC3" w:rsidP="00355AC3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="00285F63" w:rsidRPr="00757917">
        <w:rPr>
          <w:rFonts w:ascii="Angsana New" w:hAnsi="Angsana New" w:hint="cs"/>
          <w:sz w:val="30"/>
          <w:szCs w:val="30"/>
          <w:cs/>
        </w:rPr>
        <w:t xml:space="preserve">ที่ดินพัฒนาเพื่อขายของกลุ่มบริษัทจำนวน </w:t>
      </w:r>
      <w:r w:rsidR="007C5650" w:rsidRPr="00757917">
        <w:rPr>
          <w:rFonts w:ascii="Angsana New" w:hAnsi="Angsana New"/>
          <w:sz w:val="30"/>
          <w:szCs w:val="30"/>
        </w:rPr>
        <w:t>2,975.31</w:t>
      </w:r>
      <w:r w:rsidR="00285F63" w:rsidRPr="00757917">
        <w:rPr>
          <w:rFonts w:ascii="Angsana New" w:hAnsi="Angsana New"/>
          <w:sz w:val="30"/>
          <w:szCs w:val="30"/>
        </w:rPr>
        <w:t xml:space="preserve"> </w:t>
      </w:r>
      <w:r w:rsidR="00285F63" w:rsidRPr="00757917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285F63" w:rsidRPr="00757917">
        <w:rPr>
          <w:rFonts w:ascii="Angsana New" w:hAnsi="Angsana New"/>
          <w:i/>
          <w:iCs/>
          <w:sz w:val="30"/>
          <w:szCs w:val="30"/>
        </w:rPr>
        <w:t xml:space="preserve">(2563: </w:t>
      </w:r>
      <w:r w:rsidR="00D93F27" w:rsidRPr="00757917">
        <w:rPr>
          <w:rFonts w:ascii="Angsana New" w:hAnsi="Angsana New"/>
          <w:i/>
          <w:iCs/>
          <w:sz w:val="30"/>
          <w:szCs w:val="30"/>
        </w:rPr>
        <w:t>3,900.55</w:t>
      </w:r>
      <w:r w:rsidR="00285F63" w:rsidRPr="00757917">
        <w:rPr>
          <w:rFonts w:ascii="Angsana New" w:hAnsi="Angsana New"/>
          <w:i/>
          <w:iCs/>
          <w:sz w:val="30"/>
          <w:szCs w:val="30"/>
        </w:rPr>
        <w:t xml:space="preserve"> </w:t>
      </w:r>
      <w:r w:rsidR="00285F63" w:rsidRPr="00757917">
        <w:rPr>
          <w:rFonts w:ascii="Angsana New" w:hAnsi="Angsana New" w:hint="cs"/>
          <w:i/>
          <w:iCs/>
          <w:sz w:val="30"/>
          <w:szCs w:val="30"/>
          <w:cs/>
        </w:rPr>
        <w:t>ล้านบาท)</w:t>
      </w:r>
      <w:r w:rsidR="00285F63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คาด</w:t>
      </w:r>
      <w:r w:rsidR="00285F63" w:rsidRPr="00757917">
        <w:rPr>
          <w:rFonts w:ascii="Angsana New" w:hAnsi="Angsana New" w:hint="cs"/>
          <w:sz w:val="30"/>
          <w:szCs w:val="30"/>
          <w:cs/>
        </w:rPr>
        <w:t xml:space="preserve">ว่าจะมีแผนพัฒนาในระยะเวลาเกินกว่า </w:t>
      </w:r>
      <w:r w:rsidR="00285F63" w:rsidRPr="00757917">
        <w:rPr>
          <w:rFonts w:ascii="Angsana New" w:hAnsi="Angsana New"/>
          <w:sz w:val="30"/>
          <w:szCs w:val="30"/>
        </w:rPr>
        <w:t xml:space="preserve">1 </w:t>
      </w:r>
      <w:r w:rsidR="00285F63" w:rsidRPr="00757917">
        <w:rPr>
          <w:rFonts w:ascii="Angsana New" w:hAnsi="Angsana New" w:hint="cs"/>
          <w:sz w:val="30"/>
          <w:szCs w:val="30"/>
          <w:cs/>
        </w:rPr>
        <w:t>ปีนับจากรอบระยะเวลารายงาน</w:t>
      </w:r>
    </w:p>
    <w:p w14:paraId="101C46FA" w14:textId="77777777" w:rsidR="00285F63" w:rsidRPr="00757917" w:rsidRDefault="00285F63" w:rsidP="00355AC3">
      <w:pPr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hAnsi="Angsana New"/>
          <w:sz w:val="30"/>
          <w:szCs w:val="30"/>
        </w:rPr>
      </w:pPr>
    </w:p>
    <w:p w14:paraId="59BFBC20" w14:textId="48F0CE1C" w:rsidR="002A0040" w:rsidRPr="00757917" w:rsidRDefault="002A00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</w:rPr>
      </w:pPr>
    </w:p>
    <w:p w14:paraId="591FE169" w14:textId="03F7BCAB" w:rsidR="00CF0CBC" w:rsidRDefault="00CF0C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</w:rPr>
      </w:pPr>
    </w:p>
    <w:p w14:paraId="520DB061" w14:textId="72346548" w:rsidR="00757917" w:rsidRDefault="007579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</w:rPr>
      </w:pPr>
    </w:p>
    <w:p w14:paraId="5F1E7882" w14:textId="2F020F16" w:rsidR="00757917" w:rsidRDefault="007579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</w:rPr>
      </w:pPr>
    </w:p>
    <w:p w14:paraId="7D097C21" w14:textId="77777777" w:rsidR="00757917" w:rsidRPr="00757917" w:rsidRDefault="007579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</w:rPr>
      </w:pPr>
    </w:p>
    <w:p w14:paraId="4D1272D8" w14:textId="77777777" w:rsidR="00594C6A" w:rsidRPr="00757917" w:rsidRDefault="00594C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</w:rPr>
      </w:pPr>
    </w:p>
    <w:p w14:paraId="16C2E91B" w14:textId="4E757C09" w:rsidR="00CF0CBC" w:rsidRPr="00757917" w:rsidRDefault="00CF0CB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</w:rPr>
      </w:pPr>
    </w:p>
    <w:p w14:paraId="3EF999C9" w14:textId="288CB3CD" w:rsidR="00EF0F6D" w:rsidRPr="00757917" w:rsidRDefault="00EF0F6D" w:rsidP="00EF0F6D">
      <w:pPr>
        <w:pStyle w:val="Heading6"/>
        <w:numPr>
          <w:ilvl w:val="0"/>
          <w:numId w:val="16"/>
        </w:numPr>
        <w:tabs>
          <w:tab w:val="clear" w:pos="900"/>
          <w:tab w:val="left" w:pos="540"/>
          <w:tab w:val="num" w:pos="567"/>
        </w:tabs>
        <w:ind w:left="567" w:hanging="567"/>
        <w:jc w:val="both"/>
        <w:rPr>
          <w:rFonts w:ascii="Angsana New" w:hAnsi="Angsana New"/>
          <w:sz w:val="30"/>
          <w:szCs w:val="30"/>
          <w:lang w:val="en-US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เงินลงทุนในบริษัทร่วมและการร่วมค้</w:t>
      </w:r>
      <w:r w:rsidRPr="00757917">
        <w:rPr>
          <w:rFonts w:ascii="Angsana New" w:hAnsi="Angsana New" w:hint="cs"/>
          <w:sz w:val="30"/>
          <w:szCs w:val="30"/>
          <w:cs/>
          <w:lang w:val="en-US"/>
        </w:rPr>
        <w:t xml:space="preserve">า </w:t>
      </w:r>
    </w:p>
    <w:p w14:paraId="3762FB4C" w14:textId="6B4F597D" w:rsidR="00EF0F6D" w:rsidRPr="00757917" w:rsidRDefault="00EF0F6D" w:rsidP="00EF0F6D">
      <w:pPr>
        <w:rPr>
          <w:lang w:eastAsia="x-none"/>
        </w:rPr>
      </w:pPr>
    </w:p>
    <w:tbl>
      <w:tblPr>
        <w:tblW w:w="9288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050"/>
        <w:gridCol w:w="828"/>
        <w:gridCol w:w="270"/>
        <w:gridCol w:w="810"/>
        <w:gridCol w:w="270"/>
        <w:gridCol w:w="810"/>
        <w:gridCol w:w="270"/>
        <w:gridCol w:w="810"/>
        <w:gridCol w:w="360"/>
        <w:gridCol w:w="810"/>
      </w:tblGrid>
      <w:tr w:rsidR="00EF0F6D" w:rsidRPr="00757917" w14:paraId="3AD64CC6" w14:textId="77777777" w:rsidTr="008D650B">
        <w:trPr>
          <w:trHeight w:val="307"/>
          <w:tblHeader/>
        </w:trPr>
        <w:tc>
          <w:tcPr>
            <w:tcW w:w="4050" w:type="dxa"/>
          </w:tcPr>
          <w:p w14:paraId="4B10C7FC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5DD4E516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B657554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</w:pPr>
          </w:p>
        </w:tc>
        <w:tc>
          <w:tcPr>
            <w:tcW w:w="1890" w:type="dxa"/>
            <w:gridSpan w:val="3"/>
            <w:shd w:val="clear" w:color="auto" w:fill="auto"/>
            <w:vAlign w:val="bottom"/>
          </w:tcPr>
          <w:p w14:paraId="0E52E66B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pacing w:val="-4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5E549D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980" w:type="dxa"/>
            <w:gridSpan w:val="3"/>
            <w:shd w:val="clear" w:color="auto" w:fill="auto"/>
            <w:vAlign w:val="bottom"/>
          </w:tcPr>
          <w:p w14:paraId="46E0D84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b/>
                <w:bCs/>
                <w:spacing w:val="-8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pacing w:val="-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F0F6D" w:rsidRPr="00757917" w14:paraId="180C3988" w14:textId="77777777" w:rsidTr="008D650B">
        <w:trPr>
          <w:trHeight w:val="307"/>
          <w:tblHeader/>
        </w:trPr>
        <w:tc>
          <w:tcPr>
            <w:tcW w:w="4050" w:type="dxa"/>
          </w:tcPr>
          <w:p w14:paraId="4A4C231E" w14:textId="2EED426B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 w:after="0" w:line="0" w:lineRule="atLeast"/>
              <w:ind w:right="-25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65EC11E9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</w:tcPr>
          <w:p w14:paraId="2C77F395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10C8701A" w14:textId="251BDB33" w:rsidR="00EF0F6D" w:rsidRPr="00757917" w:rsidRDefault="00460DDC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481482B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1EBA98B4" w14:textId="147E2472" w:rsidR="00EF0F6D" w:rsidRPr="00757917" w:rsidRDefault="00460DDC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780E743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2734E62F" w14:textId="744928C1" w:rsidR="00EF0F6D" w:rsidRPr="00757917" w:rsidRDefault="00460DDC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36F61D5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810" w:type="dxa"/>
            <w:shd w:val="clear" w:color="auto" w:fill="auto"/>
            <w:vAlign w:val="bottom"/>
          </w:tcPr>
          <w:p w14:paraId="5308EA2A" w14:textId="5B7F0BB9" w:rsidR="00EF0F6D" w:rsidRPr="00757917" w:rsidRDefault="00460DDC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EF0F6D" w:rsidRPr="00757917" w14:paraId="0B94CE23" w14:textId="77777777" w:rsidTr="008D650B">
        <w:trPr>
          <w:trHeight w:val="307"/>
          <w:tblHeader/>
        </w:trPr>
        <w:tc>
          <w:tcPr>
            <w:tcW w:w="4050" w:type="dxa"/>
          </w:tcPr>
          <w:p w14:paraId="2807DBF1" w14:textId="77777777" w:rsidR="00EF0F6D" w:rsidRPr="00757917" w:rsidRDefault="00EF0F6D" w:rsidP="003B0627">
            <w:pPr>
              <w:tabs>
                <w:tab w:val="left" w:pos="342"/>
              </w:tabs>
              <w:spacing w:before="4" w:line="0" w:lineRule="atLeast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508D759B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5DE598F8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4140" w:type="dxa"/>
            <w:gridSpan w:val="7"/>
            <w:shd w:val="clear" w:color="auto" w:fill="auto"/>
            <w:vAlign w:val="bottom"/>
          </w:tcPr>
          <w:p w14:paraId="4C2A3DE1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</w:rPr>
              <w:t>ล้า</w:t>
            </w:r>
            <w:r w:rsidRPr="00757917"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</w:rPr>
              <w:t>นบาท)</w:t>
            </w:r>
          </w:p>
        </w:tc>
      </w:tr>
      <w:tr w:rsidR="00EF0F6D" w:rsidRPr="00757917" w14:paraId="4E42FEC0" w14:textId="77777777" w:rsidTr="008D650B">
        <w:trPr>
          <w:trHeight w:val="71"/>
        </w:trPr>
        <w:tc>
          <w:tcPr>
            <w:tcW w:w="4050" w:type="dxa"/>
          </w:tcPr>
          <w:p w14:paraId="66B4CFAE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828" w:type="dxa"/>
          </w:tcPr>
          <w:p w14:paraId="4190448A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6A24569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2A4DC0D6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EB969B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FFD6902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B2747A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42B44CF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1AFBA6E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433E7609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before="4"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F0F6D" w:rsidRPr="00757917" w14:paraId="0E31D094" w14:textId="77777777" w:rsidTr="008D650B">
        <w:trPr>
          <w:trHeight w:val="307"/>
        </w:trPr>
        <w:tc>
          <w:tcPr>
            <w:tcW w:w="4050" w:type="dxa"/>
          </w:tcPr>
          <w:p w14:paraId="7B33F086" w14:textId="009625A3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2563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828" w:type="dxa"/>
          </w:tcPr>
          <w:p w14:paraId="129F50A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4E5AF7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A896D26" w14:textId="13541B84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  <w:r w:rsidR="00EF0F6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723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2D53DA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6F68E37" w14:textId="756BF14C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="00DC7378" w:rsidRPr="00757917">
              <w:rPr>
                <w:rFonts w:ascii="Angsana New" w:hAnsi="Angsana New"/>
                <w:sz w:val="30"/>
                <w:szCs w:val="30"/>
              </w:rPr>
              <w:t>,785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BA9A6A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0C2A475" w14:textId="10D5AA8D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EF0F6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141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62BEF13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4E7F8C2F" w14:textId="5715AE5E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EF0F6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344</w:t>
            </w:r>
          </w:p>
        </w:tc>
      </w:tr>
      <w:tr w:rsidR="00EF0F6D" w:rsidRPr="00757917" w14:paraId="5186167B" w14:textId="77777777" w:rsidTr="008D650B">
        <w:trPr>
          <w:trHeight w:val="307"/>
        </w:trPr>
        <w:tc>
          <w:tcPr>
            <w:tcW w:w="4050" w:type="dxa"/>
          </w:tcPr>
          <w:p w14:paraId="281B67A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ผลกระทบจากการเปลี่ยนแปลงนโยบายการบัญชี</w:t>
            </w:r>
          </w:p>
        </w:tc>
        <w:tc>
          <w:tcPr>
            <w:tcW w:w="828" w:type="dxa"/>
          </w:tcPr>
          <w:p w14:paraId="3E6439C0" w14:textId="63524926" w:rsidR="00EF0F6D" w:rsidRPr="00757917" w:rsidRDefault="00460DDC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3" w:right="-103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3</w:t>
            </w:r>
            <w:r w:rsidR="00EF0F6D" w:rsidRPr="00757917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="00EF0F6D" w:rsidRPr="007579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ข</w:t>
            </w:r>
            <w:r w:rsidR="00EF0F6D" w:rsidRPr="00757917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26084A8D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2720C7DC" w14:textId="7F48450E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437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A00516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28EFDF61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596388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214C235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0F4664C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B05331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155E2355" w14:textId="77777777" w:rsidTr="008D650B">
        <w:trPr>
          <w:trHeight w:val="307"/>
        </w:trPr>
        <w:tc>
          <w:tcPr>
            <w:tcW w:w="4050" w:type="dxa"/>
          </w:tcPr>
          <w:p w14:paraId="20194E2B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828" w:type="dxa"/>
          </w:tcPr>
          <w:p w14:paraId="05D8872A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EC60AEE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6E9E40E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82C9BBC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25F4F97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D7D3AF5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84BA072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68570E4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6ECBA3F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F0F6D" w:rsidRPr="00757917" w14:paraId="1F8AE563" w14:textId="77777777" w:rsidTr="008D650B">
        <w:trPr>
          <w:trHeight w:val="307"/>
        </w:trPr>
        <w:tc>
          <w:tcPr>
            <w:tcW w:w="4050" w:type="dxa"/>
          </w:tcPr>
          <w:p w14:paraId="577E3D3C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สุทธิจากกำไรที่ยังไม่เกิดขึ้นจากการขาย</w:t>
            </w:r>
          </w:p>
        </w:tc>
        <w:tc>
          <w:tcPr>
            <w:tcW w:w="828" w:type="dxa"/>
          </w:tcPr>
          <w:p w14:paraId="20FFF9F8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7256A6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7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16F939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07DB4BE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18B88EE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10FD3D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3CFC608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64ECF593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195EBFB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F0F6D" w:rsidRPr="00757917" w14:paraId="4DE8E0FF" w14:textId="77777777" w:rsidTr="008D650B">
        <w:trPr>
          <w:trHeight w:val="307"/>
        </w:trPr>
        <w:tc>
          <w:tcPr>
            <w:tcW w:w="4050" w:type="dxa"/>
          </w:tcPr>
          <w:p w14:paraId="2E8EBB5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161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อสังหาริมทรัพย์ให้บริษัทร่วม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828" w:type="dxa"/>
          </w:tcPr>
          <w:p w14:paraId="34B5D12C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E26534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F55EA3D" w14:textId="0F06D10F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199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081460" w14:textId="77777777" w:rsidR="00EF0F6D" w:rsidRPr="00757917" w:rsidRDefault="00EF0F6D" w:rsidP="003B062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702AE7F" w14:textId="47BB27DF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150</w:t>
            </w:r>
          </w:p>
        </w:tc>
        <w:tc>
          <w:tcPr>
            <w:tcW w:w="270" w:type="dxa"/>
            <w:shd w:val="clear" w:color="auto" w:fill="auto"/>
          </w:tcPr>
          <w:p w14:paraId="5CED0F48" w14:textId="77777777" w:rsidR="00EF0F6D" w:rsidRPr="00757917" w:rsidRDefault="00EF0F6D" w:rsidP="003B062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0D70327F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44DF6D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  <w:tab w:val="decimal" w:pos="864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E03ABF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1729B84C" w14:textId="77777777" w:rsidTr="008D650B">
        <w:trPr>
          <w:trHeight w:val="307"/>
        </w:trPr>
        <w:tc>
          <w:tcPr>
            <w:tcW w:w="4050" w:type="dxa"/>
          </w:tcPr>
          <w:p w14:paraId="7A0C6E4D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เพิ่ม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เงินลงทุน</w:t>
            </w:r>
          </w:p>
        </w:tc>
        <w:tc>
          <w:tcPr>
            <w:tcW w:w="828" w:type="dxa"/>
          </w:tcPr>
          <w:p w14:paraId="49F06DBE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7AEEFE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D3687F8" w14:textId="7CC3EEC9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EF0F6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0B3C7E" w14:textId="77777777" w:rsidR="00EF0F6D" w:rsidRPr="00757917" w:rsidRDefault="00EF0F6D" w:rsidP="003B062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A1C69F1" w14:textId="6D61DF8C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EF0F6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914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1916EB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0912371" w14:textId="0DBD6AB4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EF0F6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585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B097972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4584EA9F" w14:textId="0660DAC6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797</w:t>
            </w:r>
          </w:p>
        </w:tc>
      </w:tr>
      <w:tr w:rsidR="00EF0F6D" w:rsidRPr="00757917" w14:paraId="57AB6242" w14:textId="77777777" w:rsidTr="008D650B">
        <w:trPr>
          <w:trHeight w:val="307"/>
        </w:trPr>
        <w:tc>
          <w:tcPr>
            <w:tcW w:w="4050" w:type="dxa"/>
          </w:tcPr>
          <w:p w14:paraId="368FE99E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ลดมูลค่าหน่วยของเงินลงทุน</w:t>
            </w:r>
          </w:p>
        </w:tc>
        <w:tc>
          <w:tcPr>
            <w:tcW w:w="828" w:type="dxa"/>
          </w:tcPr>
          <w:p w14:paraId="4A021A1B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DB05121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0025383B" w14:textId="08C97EE3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7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EAEFB9" w14:textId="77777777" w:rsidR="00EF0F6D" w:rsidRPr="00757917" w:rsidRDefault="00EF0F6D" w:rsidP="003B062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05FB6035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7A68482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6A362BFE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B42950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045BFAA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15D43359" w14:textId="77777777" w:rsidTr="008D650B">
        <w:trPr>
          <w:trHeight w:val="307"/>
        </w:trPr>
        <w:tc>
          <w:tcPr>
            <w:tcW w:w="4050" w:type="dxa"/>
          </w:tcPr>
          <w:p w14:paraId="64E56168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ขายเงินลงทุน</w:t>
            </w:r>
          </w:p>
        </w:tc>
        <w:tc>
          <w:tcPr>
            <w:tcW w:w="828" w:type="dxa"/>
          </w:tcPr>
          <w:p w14:paraId="4ED6AE0B" w14:textId="77777777" w:rsidR="00EF0F6D" w:rsidRPr="00757917" w:rsidRDefault="00EF0F6D" w:rsidP="003B0627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CDFBEFB" w14:textId="77777777" w:rsidR="00EF0F6D" w:rsidRPr="00757917" w:rsidRDefault="00EF0F6D" w:rsidP="003B0627">
            <w:pPr>
              <w:pStyle w:val="acctfourfigures"/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4EAE54A3" w14:textId="1539D0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47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0F1C690" w14:textId="77777777" w:rsidR="00EF0F6D" w:rsidRPr="00757917" w:rsidRDefault="00EF0F6D" w:rsidP="003B062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265B3185" w14:textId="6B0E462B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559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3877F6E" w14:textId="77777777" w:rsidR="00EF0F6D" w:rsidRPr="00757917" w:rsidRDefault="00EF0F6D" w:rsidP="003B062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03056B5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97B3CFC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7DF8A94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7BEB72FF" w14:textId="77777777" w:rsidTr="008D650B">
        <w:trPr>
          <w:trHeight w:val="307"/>
        </w:trPr>
        <w:tc>
          <w:tcPr>
            <w:tcW w:w="4050" w:type="dxa"/>
          </w:tcPr>
          <w:p w14:paraId="08C2A02C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รายได้เงินปันผล</w:t>
            </w:r>
          </w:p>
        </w:tc>
        <w:tc>
          <w:tcPr>
            <w:tcW w:w="828" w:type="dxa"/>
          </w:tcPr>
          <w:p w14:paraId="2D876C5C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F54DDFD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5D50136" w14:textId="0982C57A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674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79C4756" w14:textId="77777777" w:rsidR="00EF0F6D" w:rsidRPr="00757917" w:rsidRDefault="00EF0F6D" w:rsidP="003B062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1699C76" w14:textId="243366DB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590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BA43C1F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1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46A3689F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5F1832B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D41AF3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009EE0D1" w14:textId="77777777" w:rsidTr="008D650B">
        <w:trPr>
          <w:trHeight w:val="307"/>
        </w:trPr>
        <w:tc>
          <w:tcPr>
            <w:tcW w:w="4050" w:type="dxa"/>
          </w:tcPr>
          <w:p w14:paraId="12A78C50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before="4"/>
              <w:ind w:left="-18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ผลต่างจากการแปลงค่างบการเงิน</w:t>
            </w:r>
          </w:p>
        </w:tc>
        <w:tc>
          <w:tcPr>
            <w:tcW w:w="828" w:type="dxa"/>
          </w:tcPr>
          <w:p w14:paraId="40BE8D4A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93F1A82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</w:tcPr>
          <w:p w14:paraId="34E8EA22" w14:textId="71359FC5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66AEC52" w14:textId="77777777" w:rsidR="00EF0F6D" w:rsidRPr="00757917" w:rsidRDefault="00EF0F6D" w:rsidP="003B062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</w:tcPr>
          <w:p w14:paraId="2EF8FB0E" w14:textId="1F270F3B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0C405D4" w14:textId="77777777" w:rsidR="00EF0F6D" w:rsidRPr="00757917" w:rsidRDefault="00EF0F6D" w:rsidP="003B062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</w:tcPr>
          <w:p w14:paraId="1B206345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48D0BF5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</w:tcPr>
          <w:p w14:paraId="72109130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458AE062" w14:textId="77777777" w:rsidTr="008D650B">
        <w:trPr>
          <w:trHeight w:val="307"/>
        </w:trPr>
        <w:tc>
          <w:tcPr>
            <w:tcW w:w="4050" w:type="dxa"/>
          </w:tcPr>
          <w:p w14:paraId="6A23677F" w14:textId="24BD7CF8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  <w:tab w:val="decimal" w:pos="918"/>
              </w:tabs>
              <w:spacing w:before="4"/>
              <w:ind w:left="-18" w:right="-10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828" w:type="dxa"/>
          </w:tcPr>
          <w:p w14:paraId="6B466E78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808D62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60C40A7" w14:textId="136768D5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12</w:t>
            </w:r>
            <w:r w:rsidR="00EF0F6D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358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F192022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1F28D8B" w14:textId="0D843782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10</w:t>
            </w:r>
            <w:r w:rsidR="00EF0F6D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723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2CFB7F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5B8DD20" w14:textId="7FC3284D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  <w:r w:rsidR="00EF0F6D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726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1007F1FD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BDB424A" w14:textId="7843A46E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  <w:r w:rsidR="00EF0F6D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141</w:t>
            </w:r>
          </w:p>
        </w:tc>
      </w:tr>
      <w:tr w:rsidR="00EF0F6D" w:rsidRPr="00757917" w14:paraId="2E8ED9A7" w14:textId="77777777" w:rsidTr="008D650B">
        <w:trPr>
          <w:trHeight w:val="307"/>
        </w:trPr>
        <w:tc>
          <w:tcPr>
            <w:tcW w:w="4050" w:type="dxa"/>
          </w:tcPr>
          <w:p w14:paraId="2E59E6E1" w14:textId="030E1777" w:rsidR="00EF0F6D" w:rsidRPr="00757917" w:rsidRDefault="00EF0F6D" w:rsidP="003B0627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28" w:type="dxa"/>
          </w:tcPr>
          <w:p w14:paraId="49FB16A9" w14:textId="77777777" w:rsidR="00EF0F6D" w:rsidRPr="00757917" w:rsidRDefault="00EF0F6D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40A131D4" w14:textId="77777777" w:rsidR="00EF0F6D" w:rsidRPr="00757917" w:rsidRDefault="00EF0F6D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10" w:type="dxa"/>
            <w:shd w:val="clear" w:color="auto" w:fill="auto"/>
          </w:tcPr>
          <w:p w14:paraId="03016318" w14:textId="77777777" w:rsidR="00EF0F6D" w:rsidRPr="00757917" w:rsidRDefault="00EF0F6D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743315C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7C9859F" w14:textId="77777777" w:rsidR="00EF0F6D" w:rsidRPr="00757917" w:rsidRDefault="00EF0F6D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17DE29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3B2839E" w14:textId="77777777" w:rsidR="00EF0F6D" w:rsidRPr="00757917" w:rsidRDefault="00EF0F6D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42700B22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F67DCCF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243959" w:rsidRPr="00757917" w14:paraId="21C653D7" w14:textId="77777777" w:rsidTr="008D650B">
        <w:trPr>
          <w:trHeight w:val="307"/>
        </w:trPr>
        <w:tc>
          <w:tcPr>
            <w:tcW w:w="4050" w:type="dxa"/>
          </w:tcPr>
          <w:p w14:paraId="43B88895" w14:textId="4EA6D2D9" w:rsidR="00243959" w:rsidRPr="00757917" w:rsidRDefault="00243959" w:rsidP="003B0627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828" w:type="dxa"/>
          </w:tcPr>
          <w:p w14:paraId="195CA688" w14:textId="77777777" w:rsidR="00243959" w:rsidRPr="00757917" w:rsidRDefault="00243959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</w:tcPr>
          <w:p w14:paraId="126D6030" w14:textId="77777777" w:rsidR="00243959" w:rsidRPr="00757917" w:rsidRDefault="00243959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10" w:type="dxa"/>
            <w:shd w:val="clear" w:color="auto" w:fill="auto"/>
          </w:tcPr>
          <w:p w14:paraId="090FCE6F" w14:textId="77777777" w:rsidR="00243959" w:rsidRPr="00757917" w:rsidRDefault="00243959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6F2641" w14:textId="77777777" w:rsidR="00243959" w:rsidRPr="00757917" w:rsidRDefault="00243959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491B72B7" w14:textId="77777777" w:rsidR="00243959" w:rsidRPr="00757917" w:rsidRDefault="00243959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D0CADEC" w14:textId="77777777" w:rsidR="00243959" w:rsidRPr="00757917" w:rsidRDefault="00243959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2A790F9A" w14:textId="77777777" w:rsidR="00243959" w:rsidRPr="00757917" w:rsidRDefault="00243959" w:rsidP="003B0627">
            <w:pPr>
              <w:pStyle w:val="acctfourfigures"/>
              <w:tabs>
                <w:tab w:val="clear" w:pos="765"/>
                <w:tab w:val="decimal" w:pos="972"/>
              </w:tabs>
              <w:spacing w:before="4" w:line="240" w:lineRule="atLeast"/>
              <w:ind w:left="-79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01584AC2" w14:textId="77777777" w:rsidR="00243959" w:rsidRPr="00757917" w:rsidRDefault="00243959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338B6B7" w14:textId="77777777" w:rsidR="00243959" w:rsidRPr="00757917" w:rsidRDefault="00243959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EF0F6D" w:rsidRPr="00757917" w14:paraId="28152D67" w14:textId="77777777" w:rsidTr="008D650B">
        <w:trPr>
          <w:trHeight w:val="307"/>
        </w:trPr>
        <w:tc>
          <w:tcPr>
            <w:tcW w:w="4050" w:type="dxa"/>
          </w:tcPr>
          <w:p w14:paraId="39409716" w14:textId="5FD04680" w:rsidR="00EF0F6D" w:rsidRPr="00757917" w:rsidRDefault="00EF0F6D" w:rsidP="003B0627">
            <w:pPr>
              <w:spacing w:before="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ตุลาคม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2563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828" w:type="dxa"/>
          </w:tcPr>
          <w:p w14:paraId="7DF1026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1F61A5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95D24E3" w14:textId="3632241B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EF0F6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934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5D1BE5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6003C461" w14:textId="4B05BAB2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EF0F6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DC7378" w:rsidRPr="00757917">
              <w:rPr>
                <w:rFonts w:ascii="Angsana New" w:hAnsi="Angsana New"/>
                <w:sz w:val="30"/>
                <w:szCs w:val="30"/>
              </w:rPr>
              <w:t>715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B91B32E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6F939B70" w14:textId="702FED1E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262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CBF0C94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8524B08" w14:textId="533EF66F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262</w:t>
            </w:r>
          </w:p>
        </w:tc>
      </w:tr>
      <w:tr w:rsidR="00EF0F6D" w:rsidRPr="00757917" w14:paraId="5AE29DC5" w14:textId="77777777" w:rsidTr="008D650B">
        <w:trPr>
          <w:trHeight w:val="307"/>
        </w:trPr>
        <w:tc>
          <w:tcPr>
            <w:tcW w:w="4050" w:type="dxa"/>
          </w:tcPr>
          <w:p w14:paraId="4F7B846F" w14:textId="77777777" w:rsidR="00EF0F6D" w:rsidRPr="00757917" w:rsidRDefault="00EF0F6D" w:rsidP="003B0627">
            <w:pPr>
              <w:tabs>
                <w:tab w:val="clear" w:pos="3515"/>
                <w:tab w:val="clear" w:pos="3742"/>
              </w:tabs>
              <w:spacing w:before="4"/>
              <w:ind w:right="-12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ผลกระทบจากการเปลี่ยนแปลงนโยบายการบัญชี</w:t>
            </w:r>
          </w:p>
        </w:tc>
        <w:tc>
          <w:tcPr>
            <w:tcW w:w="828" w:type="dxa"/>
          </w:tcPr>
          <w:p w14:paraId="5094831F" w14:textId="39FF5C04" w:rsidR="00EF0F6D" w:rsidRPr="00757917" w:rsidRDefault="00460DDC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3" w:right="-103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3</w:t>
            </w:r>
            <w:r w:rsidR="00EF0F6D" w:rsidRPr="00757917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="00EF0F6D" w:rsidRPr="007579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ข</w:t>
            </w:r>
            <w:r w:rsidR="00EF0F6D" w:rsidRPr="00757917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C770C35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2E1C4631" w14:textId="46510B69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228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DBD7FE0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39DF5F1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94F96FF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0D60A3D5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F79EB22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33E5F81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018909DE" w14:textId="77777777" w:rsidTr="008D650B">
        <w:trPr>
          <w:trHeight w:val="307"/>
        </w:trPr>
        <w:tc>
          <w:tcPr>
            <w:tcW w:w="4050" w:type="dxa"/>
          </w:tcPr>
          <w:p w14:paraId="42CB7A77" w14:textId="77777777" w:rsidR="00EF0F6D" w:rsidRPr="00757917" w:rsidRDefault="00EF0F6D" w:rsidP="003B0627">
            <w:pPr>
              <w:tabs>
                <w:tab w:val="clear" w:pos="3515"/>
                <w:tab w:val="clear" w:pos="3742"/>
              </w:tabs>
              <w:spacing w:before="4"/>
              <w:ind w:right="-12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ส่วนแบ่ง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ขาดทุนจากเงินลงทุนในการร่วมค้า</w:t>
            </w:r>
          </w:p>
        </w:tc>
        <w:tc>
          <w:tcPr>
            <w:tcW w:w="828" w:type="dxa"/>
          </w:tcPr>
          <w:p w14:paraId="1325F04A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17FFE2E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6470680" w14:textId="3CD1A53E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240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D12388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B4CF9BE" w14:textId="73567A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338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159FA0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F99A068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63AB832E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45D46DE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677BDD70" w14:textId="77777777" w:rsidTr="008D650B">
        <w:trPr>
          <w:trHeight w:val="307"/>
        </w:trPr>
        <w:tc>
          <w:tcPr>
            <w:tcW w:w="4050" w:type="dxa"/>
          </w:tcPr>
          <w:p w14:paraId="014C400D" w14:textId="77777777" w:rsidR="00EF0F6D" w:rsidRPr="00757917" w:rsidRDefault="00EF0F6D" w:rsidP="003B0627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เพิ่ม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เงินลงทุน</w:t>
            </w:r>
          </w:p>
        </w:tc>
        <w:tc>
          <w:tcPr>
            <w:tcW w:w="828" w:type="dxa"/>
          </w:tcPr>
          <w:p w14:paraId="6541E141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B6B583C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5024CA51" w14:textId="46A5B8CB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673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725B12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41C8C9D" w14:textId="7F25D420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570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4B6364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530ACA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75C346D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753DE1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57189CFC" w14:textId="77777777" w:rsidTr="008D650B">
        <w:trPr>
          <w:trHeight w:val="307"/>
        </w:trPr>
        <w:tc>
          <w:tcPr>
            <w:tcW w:w="4050" w:type="dxa"/>
          </w:tcPr>
          <w:p w14:paraId="15EAFDD0" w14:textId="77777777" w:rsidR="00EF0F6D" w:rsidRPr="00757917" w:rsidRDefault="00EF0F6D" w:rsidP="003B0627">
            <w:pPr>
              <w:spacing w:before="4"/>
              <w:ind w:left="166" w:hanging="166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โอนเปลี่ยนประเภทเงินลงทุนในการร่วมค้า</w:t>
            </w:r>
          </w:p>
        </w:tc>
        <w:tc>
          <w:tcPr>
            <w:tcW w:w="828" w:type="dxa"/>
          </w:tcPr>
          <w:p w14:paraId="7317CC28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3001230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64C6BEC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920EE5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95233EA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19E9835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1C42215E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" w:type="dxa"/>
            <w:shd w:val="clear" w:color="auto" w:fill="auto"/>
            <w:vAlign w:val="bottom"/>
          </w:tcPr>
          <w:p w14:paraId="3006CD25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0FF8CE8C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F0F6D" w:rsidRPr="00757917" w14:paraId="400D6E62" w14:textId="77777777" w:rsidTr="008D650B">
        <w:trPr>
          <w:trHeight w:val="307"/>
        </w:trPr>
        <w:tc>
          <w:tcPr>
            <w:tcW w:w="4050" w:type="dxa"/>
          </w:tcPr>
          <w:p w14:paraId="664B5E5D" w14:textId="77777777" w:rsidR="00EF0F6D" w:rsidRPr="00757917" w:rsidRDefault="00EF0F6D" w:rsidP="003B0627">
            <w:pPr>
              <w:spacing w:before="4"/>
              <w:ind w:left="166" w:hanging="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ไปเป็นเงินลงทุนในบริษัทย่อย</w:t>
            </w:r>
          </w:p>
        </w:tc>
        <w:tc>
          <w:tcPr>
            <w:tcW w:w="828" w:type="dxa"/>
          </w:tcPr>
          <w:p w14:paraId="7470086C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90013FE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630BBB62" w14:textId="5D50A878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94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207CB6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D5D315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3B1E5C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2608B984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37C1CDCD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21010AF0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2C0F2DDA" w14:textId="77777777" w:rsidTr="008D650B">
        <w:trPr>
          <w:trHeight w:val="307"/>
        </w:trPr>
        <w:tc>
          <w:tcPr>
            <w:tcW w:w="4050" w:type="dxa"/>
          </w:tcPr>
          <w:p w14:paraId="5E506D3B" w14:textId="77777777" w:rsidR="00EF0F6D" w:rsidRPr="00757917" w:rsidRDefault="00EF0F6D" w:rsidP="003B0627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รายได้เงินปันผล</w:t>
            </w:r>
          </w:p>
        </w:tc>
        <w:tc>
          <w:tcPr>
            <w:tcW w:w="828" w:type="dxa"/>
          </w:tcPr>
          <w:p w14:paraId="4E7B6326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E97862A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4602DF89" w14:textId="326853F0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52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746625C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62384A3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4844EA4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02C9AC91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0DEDF8FE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shd w:val="clear" w:color="auto" w:fill="auto"/>
          </w:tcPr>
          <w:p w14:paraId="7D75D23B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4FE2B182" w14:textId="77777777" w:rsidTr="008D650B">
        <w:trPr>
          <w:trHeight w:val="307"/>
        </w:trPr>
        <w:tc>
          <w:tcPr>
            <w:tcW w:w="4050" w:type="dxa"/>
          </w:tcPr>
          <w:p w14:paraId="5D5EC6F4" w14:textId="77777777" w:rsidR="00EF0F6D" w:rsidRPr="00757917" w:rsidRDefault="00EF0F6D" w:rsidP="003B0627">
            <w:pPr>
              <w:spacing w:before="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ผลต่างจากการแปลงค่าเงินลงทุน</w:t>
            </w:r>
          </w:p>
        </w:tc>
        <w:tc>
          <w:tcPr>
            <w:tcW w:w="828" w:type="dxa"/>
          </w:tcPr>
          <w:p w14:paraId="180378C7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83D209D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</w:tcPr>
          <w:p w14:paraId="3C191B53" w14:textId="03BA813B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3A1565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</w:tcPr>
          <w:p w14:paraId="1153A028" w14:textId="2CD4A617" w:rsidR="00EF0F6D" w:rsidRPr="00757917" w:rsidRDefault="00E1621B" w:rsidP="00E162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13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33D78D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</w:tcPr>
          <w:p w14:paraId="6FE11ED3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2A68865B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</w:tcPr>
          <w:p w14:paraId="06F714B9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7"/>
              </w:tabs>
              <w:ind w:right="-10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EF0F6D" w:rsidRPr="00757917" w14:paraId="47EED72E" w14:textId="77777777" w:rsidTr="008D650B">
        <w:trPr>
          <w:trHeight w:val="307"/>
        </w:trPr>
        <w:tc>
          <w:tcPr>
            <w:tcW w:w="4050" w:type="dxa"/>
          </w:tcPr>
          <w:p w14:paraId="46C099D3" w14:textId="668A24CF" w:rsidR="00EF0F6D" w:rsidRPr="00757917" w:rsidRDefault="00EF0F6D" w:rsidP="003B0627">
            <w:pPr>
              <w:spacing w:before="4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828" w:type="dxa"/>
          </w:tcPr>
          <w:p w14:paraId="65DA0612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827D93F" w14:textId="77777777" w:rsidR="00EF0F6D" w:rsidRPr="00757917" w:rsidRDefault="00EF0F6D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3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BC637A1" w14:textId="7D5E61E2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EF0F6D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456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50EB22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1597AC7" w14:textId="35F3A754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EF0F6D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C7EED9" w14:textId="77777777" w:rsidR="00EF0F6D" w:rsidRPr="00757917" w:rsidRDefault="00EF0F6D" w:rsidP="003B0627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122CA68" w14:textId="6AC1DCFA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262</w:t>
            </w:r>
          </w:p>
        </w:tc>
        <w:tc>
          <w:tcPr>
            <w:tcW w:w="360" w:type="dxa"/>
            <w:shd w:val="clear" w:color="auto" w:fill="auto"/>
            <w:vAlign w:val="bottom"/>
          </w:tcPr>
          <w:p w14:paraId="4EBBCDE0" w14:textId="77777777" w:rsidR="00EF0F6D" w:rsidRPr="00757917" w:rsidRDefault="00EF0F6D" w:rsidP="003B06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spacing w:after="0"/>
              <w:ind w:right="-131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5D5D8E7" w14:textId="0FFC4B5D" w:rsidR="00EF0F6D" w:rsidRPr="00757917" w:rsidRDefault="00460DD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4"/>
              </w:tabs>
              <w:ind w:right="-105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262</w:t>
            </w:r>
          </w:p>
        </w:tc>
      </w:tr>
    </w:tbl>
    <w:p w14:paraId="3FEAB1F0" w14:textId="70F3A586" w:rsidR="00A0028B" w:rsidRPr="00757917" w:rsidRDefault="00A0028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</w:p>
    <w:p w14:paraId="4E21FC97" w14:textId="08E410E3" w:rsidR="00243959" w:rsidRPr="00757917" w:rsidRDefault="00243959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</w:p>
    <w:p w14:paraId="30689AC0" w14:textId="380579C3" w:rsidR="00243959" w:rsidRPr="00757917" w:rsidRDefault="00243959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</w:p>
    <w:p w14:paraId="451D08A7" w14:textId="77777777" w:rsidR="00243959" w:rsidRPr="00757917" w:rsidRDefault="00243959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  <w:cs/>
        </w:rPr>
      </w:pPr>
    </w:p>
    <w:p w14:paraId="6ED2819A" w14:textId="29B91350" w:rsidR="008D650B" w:rsidRPr="00757917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i/>
          <w:iCs/>
          <w:spacing w:val="-4"/>
          <w:sz w:val="30"/>
          <w:szCs w:val="30"/>
        </w:rPr>
      </w:pPr>
      <w:r w:rsidRPr="00757917">
        <w:rPr>
          <w:rFonts w:ascii="Angsana New" w:hAnsi="Angsana New" w:hint="cs"/>
          <w:i/>
          <w:iCs/>
          <w:spacing w:val="-4"/>
          <w:sz w:val="30"/>
          <w:szCs w:val="30"/>
          <w:cs/>
        </w:rPr>
        <w:lastRenderedPageBreak/>
        <w:t>บริษัทร่วม</w:t>
      </w:r>
    </w:p>
    <w:p w14:paraId="1CC2D8A6" w14:textId="77777777" w:rsidR="008D650B" w:rsidRPr="00757917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pacing w:val="-4"/>
          <w:sz w:val="24"/>
          <w:szCs w:val="24"/>
        </w:rPr>
      </w:pPr>
    </w:p>
    <w:p w14:paraId="79FE1AC3" w14:textId="0E2D2ACA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>ในเดือนมกราคม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2563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บริษัทและบริษัทย่อยแห่งหนึ่งได้ซื้อหน่วยทรัสต์ของ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</w:rPr>
        <w:t xml:space="preserve">FTREIT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79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86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ล้านหน่วย</w:t>
      </w:r>
      <w:r w:rsidRPr="00757917">
        <w:rPr>
          <w:rFonts w:ascii="Angsana New" w:eastAsia="Times New Roman" w:hAnsi="Angsana New"/>
          <w:sz w:val="30"/>
          <w:szCs w:val="30"/>
          <w:cs/>
        </w:rPr>
        <w:br/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เป็นจำนวนเงินทั้งสิ้น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1</w:t>
      </w:r>
      <w:r w:rsidRPr="00757917">
        <w:rPr>
          <w:rFonts w:ascii="Angsana New" w:eastAsia="Times New Roman" w:hAnsi="Angsana New"/>
          <w:sz w:val="30"/>
          <w:szCs w:val="30"/>
        </w:rPr>
        <w:t>,</w:t>
      </w:r>
      <w:r w:rsidR="00460DDC" w:rsidRPr="00757917">
        <w:rPr>
          <w:rFonts w:ascii="Angsana New" w:eastAsia="Times New Roman" w:hAnsi="Angsana New"/>
          <w:sz w:val="30"/>
          <w:szCs w:val="30"/>
        </w:rPr>
        <w:t>142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03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2455AF77" w14:textId="77777777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24"/>
          <w:szCs w:val="24"/>
        </w:rPr>
      </w:pPr>
    </w:p>
    <w:p w14:paraId="06392F31" w14:textId="2C8A3F25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>ในเดือนกุมภาพันธ์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2563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บริษัทย่อยแห่งหนึ่งได้ขายหน่วยทรัสต์ของ </w:t>
      </w:r>
      <w:r w:rsidRPr="00757917">
        <w:rPr>
          <w:rFonts w:ascii="Angsana New" w:eastAsia="Times New Roman" w:hAnsi="Angsana New"/>
          <w:sz w:val="30"/>
          <w:szCs w:val="30"/>
        </w:rPr>
        <w:t xml:space="preserve">FTREIT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ออกไปจำนวน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61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20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ล้านหน่วย</w:t>
      </w:r>
      <w:r w:rsidRPr="00757917">
        <w:rPr>
          <w:rFonts w:ascii="Angsana New" w:eastAsia="Times New Roman" w:hAnsi="Angsana New"/>
          <w:sz w:val="30"/>
          <w:szCs w:val="30"/>
          <w:cs/>
        </w:rPr>
        <w:br/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เป็นจำนวนเงินทั้งสิ้น</w:t>
      </w:r>
      <w:r w:rsidRPr="00757917"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942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81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 ล้านบาท กลุ่มบริษัทรับรู้กำไรจากการขายจำนวน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384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06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5AD41ECD" w14:textId="414762EA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 w:firstLine="9"/>
        <w:jc w:val="thaiDistribute"/>
        <w:rPr>
          <w:rFonts w:ascii="Angsana New" w:hAnsi="Angsana New"/>
          <w:sz w:val="30"/>
          <w:szCs w:val="30"/>
        </w:rPr>
      </w:pPr>
    </w:p>
    <w:p w14:paraId="53A9C517" w14:textId="335F0659" w:rsidR="00F70722" w:rsidRPr="00757917" w:rsidRDefault="00F70722" w:rsidP="00F7072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 w:firstLine="9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ในเดือนพฤษภาคม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ทีอาร์เอ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แลนด์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ดีเวลลอปเม้นต์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จำกัด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ซึ่งเป็นบริษัทร่วมของบริษัทได้จดทะเบียนเพิ่มทุนและเรียกชำระค่าหุ้นเพิ่มจำนวน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1</w:t>
      </w:r>
      <w:r w:rsidRPr="00757917">
        <w:rPr>
          <w:rFonts w:ascii="Angsana New" w:eastAsia="Times New Roman" w:hAnsi="Angsana New"/>
          <w:sz w:val="30"/>
          <w:szCs w:val="30"/>
        </w:rPr>
        <w:t>,</w:t>
      </w:r>
      <w:r w:rsidR="00460DDC" w:rsidRPr="00757917">
        <w:rPr>
          <w:rFonts w:ascii="Angsana New" w:eastAsia="Times New Roman" w:hAnsi="Angsana New"/>
          <w:sz w:val="30"/>
          <w:szCs w:val="30"/>
        </w:rPr>
        <w:t>398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ล้านบาท โดยบริษัทได้ชำระค่าหุ้นตามสัดส่วนการถือหุ้นร้อยละ </w:t>
      </w:r>
      <w:r w:rsidR="00460DDC" w:rsidRPr="00757917">
        <w:rPr>
          <w:rFonts w:ascii="Angsana New" w:eastAsia="Times New Roman" w:hAnsi="Angsana New"/>
          <w:sz w:val="30"/>
          <w:szCs w:val="30"/>
        </w:rPr>
        <w:t>50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เป็นจำนวน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699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066E61C7" w14:textId="77777777" w:rsidR="00F70722" w:rsidRPr="00757917" w:rsidRDefault="00F70722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 w:firstLine="9"/>
        <w:jc w:val="thaiDistribute"/>
        <w:rPr>
          <w:rFonts w:ascii="Angsana New" w:hAnsi="Angsana New"/>
          <w:sz w:val="30"/>
          <w:szCs w:val="30"/>
        </w:rPr>
      </w:pPr>
    </w:p>
    <w:p w14:paraId="16AE7A90" w14:textId="5C56B3CF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 w:firstLine="9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ใน</w:t>
      </w:r>
      <w:r w:rsidR="00AF5506" w:rsidRPr="00757917">
        <w:rPr>
          <w:rFonts w:ascii="Angsana New" w:hAnsi="Angsana New" w:hint="cs"/>
          <w:sz w:val="30"/>
          <w:szCs w:val="30"/>
          <w:cs/>
        </w:rPr>
        <w:t>ระหว่างปี</w:t>
      </w:r>
      <w:r w:rsidR="00A0028B" w:rsidRPr="00757917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="00A0028B" w:rsidRPr="00757917">
        <w:rPr>
          <w:rFonts w:ascii="Angsana New" w:hAnsi="Angsana New"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="00A0028B" w:rsidRPr="00757917">
        <w:rPr>
          <w:rFonts w:ascii="Angsana New" w:hAnsi="Angsana New"/>
          <w:sz w:val="30"/>
          <w:szCs w:val="30"/>
        </w:rPr>
        <w:t xml:space="preserve"> </w:t>
      </w:r>
      <w:r w:rsidR="00A0028B" w:rsidRPr="00757917">
        <w:rPr>
          <w:rFonts w:ascii="Angsana New" w:hAnsi="Angsana New" w:hint="cs"/>
          <w:sz w:val="30"/>
          <w:szCs w:val="30"/>
          <w:cs/>
        </w:rPr>
        <w:t>กันยายน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</w:t>
      </w:r>
      <w:r w:rsidRPr="00757917">
        <w:rPr>
          <w:rFonts w:ascii="Angsana New" w:hAnsi="Angsana New"/>
          <w:sz w:val="30"/>
          <w:szCs w:val="30"/>
          <w:cs/>
        </w:rPr>
        <w:t xml:space="preserve">บริษัทได้ซื้อหน่วยทรัสต์ของทรัสต์เพื่อการลงทุนในสิทธิการเช่าอสังหาริมทรัพย์โกลเด้นเวนเจอร์ จำนวน </w:t>
      </w:r>
      <w:r w:rsidR="002756A8" w:rsidRPr="00757917">
        <w:rPr>
          <w:rFonts w:ascii="Angsana New" w:hAnsi="Angsana New"/>
          <w:sz w:val="30"/>
          <w:szCs w:val="30"/>
        </w:rPr>
        <w:t>6</w:t>
      </w:r>
      <w:r w:rsidRPr="00757917">
        <w:rPr>
          <w:rFonts w:ascii="Angsana New" w:hAnsi="Angsana New"/>
          <w:sz w:val="30"/>
          <w:szCs w:val="30"/>
        </w:rPr>
        <w:t>.</w:t>
      </w:r>
      <w:r w:rsidR="002756A8" w:rsidRPr="00757917">
        <w:rPr>
          <w:rFonts w:ascii="Angsana New" w:hAnsi="Angsana New"/>
          <w:sz w:val="30"/>
          <w:szCs w:val="30"/>
        </w:rPr>
        <w:t>8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ล้านหน่วย เป็นจำนวนเงินทั้งสิ้น </w:t>
      </w:r>
      <w:r w:rsidR="002756A8" w:rsidRPr="00757917">
        <w:rPr>
          <w:rFonts w:ascii="Angsana New" w:hAnsi="Angsana New"/>
          <w:sz w:val="30"/>
          <w:szCs w:val="30"/>
        </w:rPr>
        <w:t>73</w:t>
      </w:r>
      <w:r w:rsidRPr="00757917">
        <w:rPr>
          <w:rFonts w:ascii="Angsana New" w:hAnsi="Angsana New"/>
          <w:sz w:val="30"/>
          <w:szCs w:val="30"/>
        </w:rPr>
        <w:t>.</w:t>
      </w:r>
      <w:r w:rsidR="002756A8" w:rsidRPr="00757917">
        <w:rPr>
          <w:rFonts w:ascii="Angsana New" w:hAnsi="Angsana New"/>
          <w:sz w:val="30"/>
          <w:szCs w:val="30"/>
        </w:rPr>
        <w:t>46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 ทำให้สัดส่วนของการถือหุ้นของบริษัทเพิ่มขึ้นจากร้อยละ </w:t>
      </w:r>
      <w:r w:rsidR="00460DDC" w:rsidRPr="00757917">
        <w:rPr>
          <w:rFonts w:ascii="Angsana New" w:hAnsi="Angsana New"/>
          <w:sz w:val="30"/>
          <w:szCs w:val="30"/>
        </w:rPr>
        <w:t>22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64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เป็นร้อยละ </w:t>
      </w:r>
      <w:r w:rsidR="00460DDC" w:rsidRPr="00757917">
        <w:rPr>
          <w:rFonts w:ascii="Angsana New" w:hAnsi="Angsana New"/>
          <w:sz w:val="30"/>
          <w:szCs w:val="30"/>
        </w:rPr>
        <w:t>23</w:t>
      </w:r>
      <w:r w:rsidRPr="00757917">
        <w:rPr>
          <w:rFonts w:ascii="Angsana New" w:hAnsi="Angsana New"/>
          <w:sz w:val="30"/>
          <w:szCs w:val="30"/>
        </w:rPr>
        <w:t>.</w:t>
      </w:r>
      <w:r w:rsidR="002062E3" w:rsidRPr="00757917">
        <w:rPr>
          <w:rFonts w:ascii="Angsana New" w:hAnsi="Angsana New"/>
          <w:sz w:val="30"/>
          <w:szCs w:val="30"/>
        </w:rPr>
        <w:t>48</w:t>
      </w:r>
    </w:p>
    <w:p w14:paraId="63704D45" w14:textId="77777777" w:rsidR="00557D82" w:rsidRPr="00757917" w:rsidRDefault="00557D82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63" w:firstLine="9"/>
        <w:jc w:val="thaiDistribute"/>
        <w:rPr>
          <w:rFonts w:ascii="Angsana New" w:hAnsi="Angsana New"/>
          <w:sz w:val="30"/>
          <w:szCs w:val="30"/>
        </w:rPr>
      </w:pPr>
    </w:p>
    <w:p w14:paraId="33947C68" w14:textId="4EB7C489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ในเดือนมกราคม </w:t>
      </w:r>
      <w:r w:rsidR="00460DDC" w:rsidRPr="00757917">
        <w:rPr>
          <w:rFonts w:ascii="Angsana New" w:eastAsia="Times New Roman" w:hAnsi="Angsana New"/>
          <w:sz w:val="30"/>
          <w:szCs w:val="30"/>
        </w:rPr>
        <w:t>2564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บริษัทและบริษัทย่อยแห่งหนึ่งได้ซื้อหน่วยทรัสต์ของ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</w:rPr>
        <w:t xml:space="preserve">FTREIT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192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ล้านหน่วย</w:t>
      </w:r>
      <w:r w:rsidRPr="00757917">
        <w:rPr>
          <w:rFonts w:ascii="Angsana New" w:eastAsia="Times New Roman" w:hAnsi="Angsana New"/>
          <w:sz w:val="30"/>
          <w:szCs w:val="30"/>
          <w:cs/>
        </w:rPr>
        <w:br/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เป็นจำนวนเงินทั้งสิ้น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2</w:t>
      </w:r>
      <w:r w:rsidRPr="00757917">
        <w:rPr>
          <w:rFonts w:ascii="Angsana New" w:eastAsia="Times New Roman" w:hAnsi="Angsana New"/>
          <w:sz w:val="30"/>
          <w:szCs w:val="30"/>
        </w:rPr>
        <w:t>,</w:t>
      </w:r>
      <w:r w:rsidR="00460DDC" w:rsidRPr="00757917">
        <w:rPr>
          <w:rFonts w:ascii="Angsana New" w:eastAsia="Times New Roman" w:hAnsi="Angsana New"/>
          <w:sz w:val="30"/>
          <w:szCs w:val="30"/>
        </w:rPr>
        <w:t>247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67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62757B3E" w14:textId="77777777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24"/>
          <w:szCs w:val="24"/>
        </w:rPr>
      </w:pPr>
    </w:p>
    <w:p w14:paraId="5005F514" w14:textId="6856FE0B" w:rsidR="008D650B" w:rsidRPr="00757917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ในเดือนมีนาคม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กองทุนรวมสิทธิการเช่าอสังหาริมทรัพย์โกลด์ลดมูลค่าหน่วยลงทุนหน่วยละ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0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10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ทำให้มูลค่าหน่วยลงทุนที่ตราไว้ลดลงจาก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9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6</w:t>
      </w:r>
      <w:r w:rsidR="000002D5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บาทต่อหน่วย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เป็น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9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5</w:t>
      </w:r>
      <w:r w:rsidR="000002D5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บาทต่อหน่วย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โดยกลุ่มบริษัทได้รับคืนเงินจากการลดมูลค่าหน่วยลงทุนจำนวน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6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80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</w:p>
    <w:p w14:paraId="71BF75EA" w14:textId="77777777" w:rsidR="001B465F" w:rsidRPr="00757917" w:rsidRDefault="001B465F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529C4CB1" w14:textId="0A485D43" w:rsidR="008D650B" w:rsidRPr="00757917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47"/>
        <w:jc w:val="thaiDistribute"/>
        <w:rPr>
          <w:rFonts w:ascii="Angsana New" w:hAnsi="Angsana New"/>
          <w:sz w:val="30"/>
          <w:szCs w:val="30"/>
        </w:rPr>
      </w:pPr>
      <w:bookmarkStart w:id="17" w:name="_Hlk77618399"/>
      <w:r w:rsidRPr="00757917">
        <w:rPr>
          <w:rFonts w:ascii="Angsana New" w:hAnsi="Angsana New" w:hint="cs"/>
          <w:sz w:val="30"/>
          <w:szCs w:val="30"/>
          <w:cs/>
        </w:rPr>
        <w:t>ในเดือน</w:t>
      </w:r>
      <w:r w:rsidRPr="00757917">
        <w:rPr>
          <w:rFonts w:ascii="Angsana New" w:hAnsi="Angsana New"/>
          <w:sz w:val="30"/>
          <w:szCs w:val="30"/>
          <w:cs/>
        </w:rPr>
        <w:t xml:space="preserve">เมษายน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บริษัท</w:t>
      </w:r>
      <w:r w:rsidRPr="00757917">
        <w:rPr>
          <w:rFonts w:ascii="Angsana New" w:hAnsi="Angsana New" w:hint="cs"/>
          <w:sz w:val="30"/>
          <w:szCs w:val="30"/>
          <w:cs/>
        </w:rPr>
        <w:t>ย่อยของบริษัท</w:t>
      </w:r>
      <w:r w:rsidRPr="00757917">
        <w:rPr>
          <w:rFonts w:ascii="Angsana New" w:hAnsi="Angsana New"/>
          <w:sz w:val="30"/>
          <w:szCs w:val="30"/>
          <w:cs/>
        </w:rPr>
        <w:t>ได้เพิ่มทุนในบริษัท นอร์ท สาธร โฮเต็ล จำกัด ซึ่งเป็นบริษัทร่วม ตามสัดส่วนการถือหุ้นร้อ</w:t>
      </w:r>
      <w:r w:rsidRPr="00757917">
        <w:rPr>
          <w:rFonts w:ascii="Angsana New" w:hAnsi="Angsana New" w:hint="cs"/>
          <w:sz w:val="30"/>
          <w:szCs w:val="30"/>
          <w:cs/>
        </w:rPr>
        <w:t>ย</w:t>
      </w:r>
      <w:r w:rsidRPr="00757917">
        <w:rPr>
          <w:rFonts w:ascii="Angsana New" w:hAnsi="Angsana New"/>
          <w:sz w:val="30"/>
          <w:szCs w:val="30"/>
          <w:cs/>
        </w:rPr>
        <w:t>ละ</w:t>
      </w:r>
      <w:r w:rsidRPr="00757917">
        <w:rPr>
          <w:rFonts w:ascii="Angsana New" w:hAnsi="Angsana New"/>
          <w:sz w:val="30"/>
          <w:szCs w:val="30"/>
        </w:rPr>
        <w:t> </w:t>
      </w:r>
      <w:r w:rsidR="00460DDC" w:rsidRPr="00757917">
        <w:rPr>
          <w:rFonts w:ascii="Angsana New" w:hAnsi="Angsana New"/>
          <w:sz w:val="30"/>
          <w:szCs w:val="30"/>
        </w:rPr>
        <w:t>20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00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เป็นจำนวนเงินทั้งสิ้น </w:t>
      </w:r>
      <w:r w:rsidR="00460DDC" w:rsidRPr="00757917">
        <w:rPr>
          <w:rFonts w:ascii="Angsana New" w:hAnsi="Angsana New"/>
          <w:sz w:val="30"/>
          <w:szCs w:val="30"/>
        </w:rPr>
        <w:t>260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00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ล้านบาท</w:t>
      </w:r>
    </w:p>
    <w:bookmarkEnd w:id="17"/>
    <w:p w14:paraId="5136FFA9" w14:textId="77777777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</w:p>
    <w:p w14:paraId="45FADCAC" w14:textId="12A6E5C6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>ในเดือนมิถุนายน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2564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บริษัทย่อยแห่งหนึ่งได้ขายหน่วยทรัสต์ของ </w:t>
      </w:r>
      <w:r w:rsidRPr="00757917">
        <w:rPr>
          <w:rFonts w:ascii="Angsana New" w:eastAsia="Times New Roman" w:hAnsi="Angsana New"/>
          <w:sz w:val="30"/>
          <w:szCs w:val="30"/>
        </w:rPr>
        <w:t xml:space="preserve">FTREIT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ออกไปจำนวน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1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ล้านหน่วย</w:t>
      </w:r>
      <w:r w:rsidRPr="00757917">
        <w:rPr>
          <w:rFonts w:ascii="Angsana New" w:eastAsia="Times New Roman" w:hAnsi="Angsana New"/>
          <w:sz w:val="30"/>
          <w:szCs w:val="30"/>
          <w:cs/>
        </w:rPr>
        <w:br/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เป็นจำนวนเงินทั้งสิ้น</w:t>
      </w:r>
      <w:r w:rsidRPr="00757917"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13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50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 ล้านบาท กลุ่มบริษัทรับรู้กำไรจากการขายจำนวน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4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08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79B742BD" w14:textId="06884047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</w:p>
    <w:p w14:paraId="261A62EE" w14:textId="49D7D348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>ในเดือนกันยายน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2564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บริษัทย่อยแห่งหนึ่งได้ขายหน่วยทรัสต์ของ </w:t>
      </w:r>
      <w:r w:rsidRPr="00757917">
        <w:rPr>
          <w:rFonts w:ascii="Angsana New" w:eastAsia="Times New Roman" w:hAnsi="Angsana New"/>
          <w:sz w:val="30"/>
          <w:szCs w:val="30"/>
        </w:rPr>
        <w:t xml:space="preserve">FTREIT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ออกไปจำนวน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4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ล้านหน่วย</w:t>
      </w:r>
      <w:r w:rsidRPr="00757917">
        <w:rPr>
          <w:rFonts w:ascii="Angsana New" w:eastAsia="Times New Roman" w:hAnsi="Angsana New"/>
          <w:sz w:val="30"/>
          <w:szCs w:val="30"/>
          <w:cs/>
        </w:rPr>
        <w:br/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เป็นจำนวนเงินทั้งสิ้น</w:t>
      </w:r>
      <w:r w:rsidRPr="00757917">
        <w:t xml:space="preserve"> </w:t>
      </w:r>
      <w:r w:rsidR="00460DDC" w:rsidRPr="00757917">
        <w:rPr>
          <w:rFonts w:asciiTheme="majorBidi" w:hAnsiTheme="majorBidi" w:cstheme="majorBidi"/>
          <w:sz w:val="30"/>
          <w:szCs w:val="30"/>
        </w:rPr>
        <w:t>54</w:t>
      </w:r>
      <w:r w:rsidR="00516FBC" w:rsidRPr="00757917">
        <w:rPr>
          <w:rFonts w:asciiTheme="majorBidi" w:hAnsiTheme="majorBidi" w:cstheme="majorBidi"/>
          <w:sz w:val="30"/>
          <w:szCs w:val="30"/>
        </w:rPr>
        <w:t>.</w:t>
      </w:r>
      <w:r w:rsidR="00460DDC" w:rsidRPr="00757917">
        <w:rPr>
          <w:rFonts w:asciiTheme="majorBidi" w:hAnsiTheme="majorBidi" w:cstheme="majorBidi"/>
          <w:sz w:val="30"/>
          <w:szCs w:val="30"/>
        </w:rPr>
        <w:t>00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 ล้านบาท กลุ่มบริษัทรับรู้กำไรจากการขายจำนวน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16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25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43F08A00" w14:textId="3814D22D" w:rsidR="008D650B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</w:p>
    <w:p w14:paraId="7DEB01D4" w14:textId="343C2502" w:rsidR="008D650B" w:rsidRPr="00757917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</w:rPr>
        <w:lastRenderedPageBreak/>
        <w:t>การร่วมค้า</w:t>
      </w:r>
    </w:p>
    <w:p w14:paraId="3BB22E6F" w14:textId="17D8A40C" w:rsidR="008D650B" w:rsidRPr="00757917" w:rsidRDefault="008D650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6D1A0CF0" w14:textId="430BF53D" w:rsidR="00591061" w:rsidRPr="00757917" w:rsidRDefault="00591061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ในระหว่างปี </w:t>
      </w:r>
      <w:r w:rsidR="00460DDC" w:rsidRPr="00757917">
        <w:rPr>
          <w:rFonts w:ascii="Angsana New" w:eastAsia="Times New Roman" w:hAnsi="Angsana New"/>
          <w:sz w:val="30"/>
          <w:szCs w:val="30"/>
        </w:rPr>
        <w:t>2563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บริษัท</w:t>
      </w:r>
      <w:r w:rsidR="002F64D1"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เอสทีที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จีดีซี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จำกัด ซึ่งเป็นการร่วมค้าของบริษัทย่อยแห่งหนึ่งได้เรียกชำระค่าหุ้นเพิ่มจำนวน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450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 โดย</w:t>
      </w:r>
      <w:r w:rsidR="009D0D51" w:rsidRPr="00757917">
        <w:rPr>
          <w:rFonts w:ascii="Angsana New" w:eastAsia="Times New Roman" w:hAnsi="Angsana New" w:hint="cs"/>
          <w:sz w:val="30"/>
          <w:szCs w:val="30"/>
          <w:cs/>
        </w:rPr>
        <w:t>การร่วมค้า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ดังกล่าวได้ชำระค่าหุ้นตามสัดส่วนการถือหุ้นร้อยละ </w:t>
      </w:r>
      <w:r w:rsidR="00460DDC" w:rsidRPr="00757917">
        <w:rPr>
          <w:rFonts w:ascii="Angsana New" w:eastAsia="Times New Roman" w:hAnsi="Angsana New"/>
          <w:sz w:val="30"/>
          <w:szCs w:val="30"/>
        </w:rPr>
        <w:t>51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เป็นจำนวน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229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50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1777B015" w14:textId="65AAC548" w:rsidR="00DA4FFB" w:rsidRPr="00757917" w:rsidRDefault="00DA4FFB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eastAsia="Times New Roman" w:hAnsi="Angsana New"/>
          <w:sz w:val="30"/>
          <w:szCs w:val="30"/>
        </w:rPr>
      </w:pPr>
    </w:p>
    <w:p w14:paraId="598349A6" w14:textId="12083F67" w:rsidR="00DA4FFB" w:rsidRPr="00757917" w:rsidRDefault="00DA4FFB" w:rsidP="00DA4FF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ในระหว่างปี </w:t>
      </w:r>
      <w:r w:rsidR="00460DDC" w:rsidRPr="00757917">
        <w:rPr>
          <w:rFonts w:ascii="Angsana New" w:eastAsia="Times New Roman" w:hAnsi="Angsana New"/>
          <w:sz w:val="30"/>
          <w:szCs w:val="30"/>
        </w:rPr>
        <w:t>2564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บริษัท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เอสทีที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จีดีซี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(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ประเทศไทย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)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จำกัด ซึ่งเป็นการร่วมค้าของบริษัทย่อยแห่งหนึ่งได้เรียกชำระค่าหุ้นเพิ่มจำนวน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850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 โดย</w:t>
      </w:r>
      <w:r w:rsidR="009D0D51" w:rsidRPr="00757917">
        <w:rPr>
          <w:rFonts w:ascii="Angsana New" w:eastAsia="Times New Roman" w:hAnsi="Angsana New" w:hint="cs"/>
          <w:sz w:val="30"/>
          <w:szCs w:val="30"/>
          <w:cs/>
        </w:rPr>
        <w:t>การร่วมค้า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ดังกล่าวได้ชำระค่าหุ้นตามสัดส่วนการถือหุ้นร้อยละ </w:t>
      </w:r>
      <w:r w:rsidR="00460DDC" w:rsidRPr="00757917">
        <w:rPr>
          <w:rFonts w:ascii="Angsana New" w:eastAsia="Times New Roman" w:hAnsi="Angsana New"/>
          <w:sz w:val="30"/>
          <w:szCs w:val="30"/>
        </w:rPr>
        <w:t>51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 xml:space="preserve">เป็นจำนวน </w:t>
      </w:r>
      <w:r w:rsidR="00460DDC" w:rsidRPr="00757917">
        <w:rPr>
          <w:rFonts w:ascii="Angsana New" w:eastAsia="Times New Roman" w:hAnsi="Angsana New"/>
          <w:sz w:val="30"/>
          <w:szCs w:val="30"/>
        </w:rPr>
        <w:t>433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50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</w:p>
    <w:p w14:paraId="2119083F" w14:textId="77777777" w:rsidR="00591061" w:rsidRPr="00757917" w:rsidRDefault="00591061" w:rsidP="008D650B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="Angsana New" w:hAnsi="Angsana New"/>
          <w:sz w:val="30"/>
          <w:szCs w:val="30"/>
        </w:rPr>
      </w:pPr>
    </w:p>
    <w:p w14:paraId="70E0E5DA" w14:textId="6C703567" w:rsidR="001C7FE6" w:rsidRPr="00757917" w:rsidRDefault="008D650B" w:rsidP="008D65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before="40" w:after="40" w:line="240" w:lineRule="auto"/>
        <w:ind w:left="540" w:right="63"/>
        <w:jc w:val="thaiDistribute"/>
        <w:rPr>
          <w:cs/>
          <w:lang w:eastAsia="x-none"/>
        </w:rPr>
        <w:sectPr w:rsidR="001C7FE6" w:rsidRPr="00757917" w:rsidSect="00DA0BE2">
          <w:headerReference w:type="default" r:id="rId9"/>
          <w:footerReference w:type="default" r:id="rId10"/>
          <w:pgSz w:w="11909" w:h="16834" w:code="9"/>
          <w:pgMar w:top="691" w:right="1152" w:bottom="720" w:left="1152" w:header="720" w:footer="720" w:gutter="0"/>
          <w:paperSrc w:first="7" w:other="7"/>
          <w:pgNumType w:start="20"/>
          <w:cols w:space="720"/>
          <w:docGrid w:linePitch="245"/>
        </w:sectPr>
      </w:pPr>
      <w:r w:rsidRPr="00757917">
        <w:rPr>
          <w:rFonts w:ascii="Angsana New" w:eastAsia="Times New Roman" w:hAnsi="Angsana New"/>
          <w:sz w:val="30"/>
          <w:szCs w:val="30"/>
          <w:cs/>
        </w:rPr>
        <w:t xml:space="preserve">เมื่อวันที่ </w:t>
      </w:r>
      <w:r w:rsidR="00294C31" w:rsidRPr="00757917">
        <w:rPr>
          <w:rFonts w:ascii="Angsana New" w:eastAsia="Times New Roman" w:hAnsi="Angsana New"/>
          <w:sz w:val="30"/>
          <w:szCs w:val="30"/>
        </w:rPr>
        <w:t>16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มีนาคม </w:t>
      </w:r>
      <w:r w:rsidR="00294C31" w:rsidRPr="00757917">
        <w:rPr>
          <w:rFonts w:ascii="Angsana New" w:eastAsia="Times New Roman" w:hAnsi="Angsana New"/>
          <w:sz w:val="30"/>
          <w:szCs w:val="30"/>
        </w:rPr>
        <w:t>2564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บริษัท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เฟรเซอร์ส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พร็อพเพอร์ตี้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โฮม (ประเทศไทย) จำกัด (เดิมชื่อ “บริษัท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โกลเด้น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แลนด์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เรสซิเด้นซ์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จำกัด”) ซึ่งเป็นบริษัทย่อยของบริษัทและบริษัทแห่งหนึ่งได้จดทะเบียนจัดตั้งบริษัท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บ้านแม่พิมพ์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จำกัด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เพื่อพัฒนาโครงการอสังหาริมทรัพย์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ด้วยทุนจดทะเบียนและเรียกชำระแล้วจำนวน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280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ล้านบาท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โดยมีสัดส่วนการลงทุนร้อยละ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65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และ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="00460DDC" w:rsidRPr="00757917">
        <w:rPr>
          <w:rFonts w:ascii="Angsana New" w:eastAsia="Times New Roman" w:hAnsi="Angsana New"/>
          <w:sz w:val="30"/>
          <w:szCs w:val="30"/>
        </w:rPr>
        <w:t>35</w:t>
      </w:r>
      <w:r w:rsidRPr="00757917">
        <w:rPr>
          <w:rFonts w:ascii="Angsana New" w:eastAsia="Times New Roman" w:hAnsi="Angsana New"/>
          <w:sz w:val="30"/>
          <w:szCs w:val="30"/>
        </w:rPr>
        <w:t>.</w:t>
      </w:r>
      <w:r w:rsidR="00460DDC" w:rsidRPr="00757917">
        <w:rPr>
          <w:rFonts w:ascii="Angsana New" w:eastAsia="Times New Roman" w:hAnsi="Angsana New"/>
          <w:sz w:val="30"/>
          <w:szCs w:val="30"/>
        </w:rPr>
        <w:t>00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ตามลำดับ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เงื่อนไขในการลงนามผูกพันบริษัท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บ้านแม่พิมพ์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จำกัด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ต้องได้รับอนุมัติจากกรรมการผู้มีอำนาจจากผู้ถือหุ้นทั้งสองฝ่าย</w:t>
      </w:r>
      <w:r w:rsidRPr="00757917">
        <w:rPr>
          <w:rFonts w:ascii="Angsana New" w:eastAsia="Times New Roman" w:hAnsi="Angsana New"/>
          <w:sz w:val="30"/>
          <w:szCs w:val="30"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  <w:cs/>
        </w:rPr>
        <w:t>จึงถูกจัดประเภทเป็นเงินลงทุนในการร่วมค้า</w:t>
      </w:r>
    </w:p>
    <w:p w14:paraId="3254F1A3" w14:textId="0C6F49A0" w:rsidR="0083694D" w:rsidRPr="00757917" w:rsidRDefault="001C7FE6" w:rsidP="007477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เงินลงทุนในบริษัทร่วมและการร่วมค้า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วันที่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CE4C91" w:rsidRPr="00757917">
        <w:rPr>
          <w:rFonts w:ascii="Angsana New" w:hAnsi="Angsana New" w:hint="cs"/>
          <w:sz w:val="30"/>
          <w:szCs w:val="30"/>
          <w:cs/>
        </w:rPr>
        <w:t>กันยายน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และเงินปันผลรับจากเงินลงทุน</w:t>
      </w:r>
      <w:r w:rsidRPr="00757917">
        <w:rPr>
          <w:rFonts w:ascii="Angsana New" w:hAnsi="Angsana New"/>
          <w:sz w:val="30"/>
          <w:szCs w:val="30"/>
          <w:cs/>
        </w:rPr>
        <w:t>สำหรับ</w:t>
      </w:r>
      <w:r w:rsidR="00CE4C91"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 w:hint="cs"/>
          <w:sz w:val="30"/>
          <w:szCs w:val="30"/>
          <w:cs/>
        </w:rPr>
        <w:t xml:space="preserve">สิ้นสุด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CE4C91" w:rsidRPr="00757917">
        <w:rPr>
          <w:rFonts w:ascii="Angsana New" w:hAnsi="Angsana New" w:hint="cs"/>
          <w:sz w:val="30"/>
          <w:szCs w:val="30"/>
          <w:cs/>
        </w:rPr>
        <w:t>กันย</w:t>
      </w:r>
      <w:r w:rsidRPr="00757917">
        <w:rPr>
          <w:rFonts w:ascii="Angsana New" w:hAnsi="Angsana New" w:hint="cs"/>
          <w:sz w:val="30"/>
          <w:szCs w:val="30"/>
          <w:cs/>
        </w:rPr>
        <w:t>ายน มีดังนี้</w:t>
      </w:r>
    </w:p>
    <w:p w14:paraId="221A3E8B" w14:textId="77777777" w:rsidR="001C7FE6" w:rsidRPr="00757917" w:rsidRDefault="001C7FE6" w:rsidP="007477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jc w:val="thaiDistribute"/>
        <w:rPr>
          <w:rFonts w:ascii="Angsana New" w:hAnsi="Angsana New"/>
          <w:sz w:val="20"/>
          <w:szCs w:val="20"/>
          <w:cs/>
        </w:rPr>
      </w:pPr>
    </w:p>
    <w:tbl>
      <w:tblPr>
        <w:tblW w:w="15300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3870"/>
        <w:gridCol w:w="1710"/>
        <w:gridCol w:w="808"/>
        <w:gridCol w:w="722"/>
        <w:gridCol w:w="720"/>
        <w:gridCol w:w="720"/>
        <w:gridCol w:w="720"/>
        <w:gridCol w:w="250"/>
        <w:gridCol w:w="74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810"/>
      </w:tblGrid>
      <w:tr w:rsidR="008365B3" w:rsidRPr="00757917" w14:paraId="20E112D1" w14:textId="77777777" w:rsidTr="003C6F7B">
        <w:trPr>
          <w:tblHeader/>
        </w:trPr>
        <w:tc>
          <w:tcPr>
            <w:tcW w:w="558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9F9E02A" w14:textId="77777777" w:rsidR="008365B3" w:rsidRPr="00757917" w:rsidRDefault="008365B3" w:rsidP="001817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42197F67" w14:textId="77777777" w:rsidR="008365B3" w:rsidRPr="00757917" w:rsidRDefault="008365B3" w:rsidP="001817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pacing w:val="-4"/>
                <w:szCs w:val="22"/>
                <w:cs/>
                <w:lang w:bidi="th-TH"/>
              </w:rPr>
            </w:pPr>
          </w:p>
        </w:tc>
        <w:tc>
          <w:tcPr>
            <w:tcW w:w="8912" w:type="dxa"/>
            <w:gridSpan w:val="16"/>
            <w:shd w:val="clear" w:color="auto" w:fill="auto"/>
            <w:tcMar>
              <w:left w:w="115" w:type="dxa"/>
              <w:right w:w="115" w:type="dxa"/>
            </w:tcMar>
          </w:tcPr>
          <w:p w14:paraId="67396B95" w14:textId="77777777" w:rsidR="008365B3" w:rsidRPr="00757917" w:rsidRDefault="008365B3" w:rsidP="0018176D">
            <w:pPr>
              <w:pStyle w:val="acctfourfigures"/>
              <w:tabs>
                <w:tab w:val="clear" w:pos="765"/>
              </w:tabs>
              <w:spacing w:line="240" w:lineRule="auto"/>
              <w:ind w:left="-39" w:right="-18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cs/>
                <w:lang w:bidi="th-TH"/>
              </w:rPr>
              <w:t>งบการเงินรวม</w:t>
            </w:r>
          </w:p>
        </w:tc>
      </w:tr>
      <w:tr w:rsidR="001E68B2" w:rsidRPr="00757917" w14:paraId="03F03008" w14:textId="77777777" w:rsidTr="003C6F7B">
        <w:trPr>
          <w:trHeight w:val="60"/>
          <w:tblHeader/>
        </w:trPr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14DCC7AE" w14:textId="77777777" w:rsidR="001E68B2" w:rsidRPr="00757917" w:rsidRDefault="001E68B2" w:rsidP="002A38B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E513B5" w14:textId="6D473750" w:rsidR="001E68B2" w:rsidRPr="00757917" w:rsidRDefault="001E68B2" w:rsidP="00EF62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spacing w:line="240" w:lineRule="auto"/>
              <w:ind w:left="-120" w:right="-116"/>
              <w:jc w:val="center"/>
              <w:rPr>
                <w:rFonts w:ascii="Angsana New" w:hAnsi="Angsana New"/>
                <w:color w:val="5B9BD5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ลักษณะธุรกิจ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31FB1F" w14:textId="65DE4DC6" w:rsidR="001E68B2" w:rsidRPr="00757917" w:rsidRDefault="001E68B2" w:rsidP="002A38B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Cs w:val="22"/>
                <w:lang w:bidi="th-TH"/>
              </w:rPr>
            </w:pPr>
            <w:r w:rsidRPr="00757917">
              <w:rPr>
                <w:rFonts w:ascii="Angsana New" w:hAnsi="Angsana New"/>
                <w:spacing w:val="-4"/>
                <w:szCs w:val="22"/>
                <w:cs/>
                <w:lang w:val="en-US" w:bidi="th-TH"/>
              </w:rPr>
              <w:t>ประเทศที่</w:t>
            </w:r>
            <w:r w:rsidRPr="00757917">
              <w:rPr>
                <w:rFonts w:ascii="Angsana New" w:hAnsi="Angsana New" w:hint="cs"/>
                <w:spacing w:val="-4"/>
                <w:szCs w:val="22"/>
                <w:cs/>
                <w:lang w:val="en-US" w:bidi="th-TH"/>
              </w:rPr>
              <w:t>ดำเนินธุรกิจ</w:t>
            </w:r>
          </w:p>
        </w:tc>
        <w:tc>
          <w:tcPr>
            <w:tcW w:w="1442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2E5EDB" w14:textId="77777777" w:rsidR="001E68B2" w:rsidRPr="00757917" w:rsidRDefault="001E68B2" w:rsidP="002A38B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สัดส่วน</w:t>
            </w:r>
          </w:p>
          <w:p w14:paraId="41976962" w14:textId="15F9C124" w:rsidR="001E68B2" w:rsidRPr="00757917" w:rsidRDefault="001E68B2" w:rsidP="002A38B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8" w:right="-123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ความเป็นเจ้าของ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1FF39F" w14:textId="3A7CED53" w:rsidR="001E68B2" w:rsidRPr="00757917" w:rsidRDefault="001E68B2" w:rsidP="002A38B9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ทุนชำระแล้ว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D1DDF9" w14:textId="77777777" w:rsidR="001E68B2" w:rsidRPr="00757917" w:rsidRDefault="001E68B2" w:rsidP="002A38B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1730" w:type="dxa"/>
            <w:gridSpan w:val="3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C2DDF4" w14:textId="77777777" w:rsidR="001E68B2" w:rsidRPr="00757917" w:rsidRDefault="001E68B2" w:rsidP="002A38B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  <w:p w14:paraId="0E46B560" w14:textId="4DC983E6" w:rsidR="001E68B2" w:rsidRPr="00757917" w:rsidRDefault="001E68B2" w:rsidP="002A38B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ราคาทุน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A8E4FD" w14:textId="77777777" w:rsidR="001E68B2" w:rsidRPr="00757917" w:rsidRDefault="001E68B2" w:rsidP="002A38B9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1710" w:type="dxa"/>
            <w:gridSpan w:val="3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041F1A" w14:textId="77777777" w:rsidR="001E68B2" w:rsidRPr="00757917" w:rsidRDefault="001E68B2" w:rsidP="002A38B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มูลค่าตามวิธี</w:t>
            </w:r>
          </w:p>
          <w:p w14:paraId="3E26C556" w14:textId="5729F775" w:rsidR="001E68B2" w:rsidRPr="00757917" w:rsidRDefault="001E68B2" w:rsidP="002A38B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ส่วนได้เสีย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6D5233" w14:textId="77777777" w:rsidR="001E68B2" w:rsidRPr="00757917" w:rsidRDefault="001E68B2" w:rsidP="002A38B9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1800" w:type="dxa"/>
            <w:gridSpan w:val="3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074508" w14:textId="5201824F" w:rsidR="001E68B2" w:rsidRPr="00757917" w:rsidRDefault="001E68B2" w:rsidP="002A38B9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เงินปันผลรับ</w:t>
            </w:r>
            <w:r w:rsidRPr="00757917">
              <w:rPr>
                <w:rFonts w:ascii="Angsana New" w:hAnsi="Angsana New" w:hint="cs"/>
                <w:szCs w:val="22"/>
                <w:cs/>
                <w:lang w:bidi="th-TH"/>
              </w:rPr>
              <w:t>สำหรับปี</w:t>
            </w:r>
          </w:p>
        </w:tc>
      </w:tr>
      <w:tr w:rsidR="00F06657" w:rsidRPr="00757917" w14:paraId="76780AF1" w14:textId="77777777" w:rsidTr="003C6F7B">
        <w:trPr>
          <w:trHeight w:val="60"/>
          <w:tblHeader/>
        </w:trPr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2CFDA2E8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95F6996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jc w:val="center"/>
              <w:rPr>
                <w:rFonts w:ascii="Angsana New" w:hAnsi="Angsana New"/>
                <w:color w:val="5B9BD5"/>
                <w:sz w:val="22"/>
                <w:szCs w:val="22"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7C626805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Cs w:val="22"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3D816C" w14:textId="4DF0FE07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218" w:right="-204" w:firstLine="10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9B04F1" w14:textId="1F60D101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1" w:right="-124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19834B" w14:textId="21372430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7" w:right="-115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CEA3C0" w14:textId="77AE51D6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1" w:right="-10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16CA58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6653D" w14:textId="0BFB70DB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7" w:right="-118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636960C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272FBD" w14:textId="5A6F65B9" w:rsidR="00890332" w:rsidRPr="00757917" w:rsidRDefault="00890332" w:rsidP="00890332">
            <w:pPr>
              <w:pStyle w:val="acctfourfigures"/>
              <w:tabs>
                <w:tab w:val="clear" w:pos="765"/>
                <w:tab w:val="left" w:pos="607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55F364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B25314" w14:textId="556DB794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0" w:right="-10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42A07E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7DD008" w14:textId="2EB23E3E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112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4A295B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55E937" w14:textId="49ED1A87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6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6E0C01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371045" w14:textId="5560CFEE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117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</w:tr>
      <w:tr w:rsidR="00757C92" w:rsidRPr="00757917" w14:paraId="5B374284" w14:textId="77777777" w:rsidTr="003C6F7B">
        <w:trPr>
          <w:trHeight w:val="65"/>
          <w:tblHeader/>
        </w:trPr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35F6553D" w14:textId="647B89D7" w:rsidR="00757C92" w:rsidRPr="00757917" w:rsidRDefault="00757C92" w:rsidP="001E68B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4630C8D2" w14:textId="77777777" w:rsidR="00757C92" w:rsidRPr="00757917" w:rsidRDefault="00757C92" w:rsidP="001E68B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color w:val="5B9BD5"/>
                <w:sz w:val="22"/>
                <w:szCs w:val="22"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5894FAF3" w14:textId="77777777" w:rsidR="00757C92" w:rsidRPr="00757917" w:rsidRDefault="00757C92" w:rsidP="001E68B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Cs w:val="22"/>
                <w:lang w:bidi="th-TH"/>
              </w:rPr>
            </w:pPr>
          </w:p>
        </w:tc>
        <w:tc>
          <w:tcPr>
            <w:tcW w:w="1442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01CDA94" w14:textId="70DFA7BA" w:rsidR="00757C92" w:rsidRPr="00757917" w:rsidRDefault="00757C92" w:rsidP="00757C9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7470" w:type="dxa"/>
            <w:gridSpan w:val="14"/>
            <w:shd w:val="clear" w:color="auto" w:fill="auto"/>
            <w:tcMar>
              <w:left w:w="115" w:type="dxa"/>
              <w:right w:w="115" w:type="dxa"/>
            </w:tcMar>
          </w:tcPr>
          <w:p w14:paraId="7FB4EEBA" w14:textId="201A8BE9" w:rsidR="00757C92" w:rsidRPr="00757917" w:rsidRDefault="00757C92" w:rsidP="00757C9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i/>
                <w:iCs/>
                <w:szCs w:val="22"/>
                <w:cs/>
                <w:lang w:bidi="th-TH"/>
              </w:rPr>
              <w:t>(ล้านบาท)</w:t>
            </w:r>
          </w:p>
        </w:tc>
      </w:tr>
      <w:tr w:rsidR="00757C92" w:rsidRPr="00757917" w14:paraId="5561D3EA" w14:textId="77777777" w:rsidTr="000447B7">
        <w:trPr>
          <w:trHeight w:val="65"/>
        </w:trPr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3C88423A" w14:textId="7263E361" w:rsidR="00757C92" w:rsidRPr="00757917" w:rsidRDefault="00757C92" w:rsidP="001E68B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52618A74" w14:textId="77777777" w:rsidR="00757C92" w:rsidRPr="00757917" w:rsidRDefault="00757C92" w:rsidP="001E68B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color w:val="5B9BD5"/>
                <w:sz w:val="22"/>
                <w:szCs w:val="22"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030966C0" w14:textId="77777777" w:rsidR="00757C92" w:rsidRPr="00757917" w:rsidRDefault="00757C92" w:rsidP="001E68B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Cs w:val="22"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1AB788BA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050B29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89E83A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9EEC16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7ED3DAEF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</w:tcPr>
          <w:p w14:paraId="208305F3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D881052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E6F9D9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30BCE6E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FB0835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776C694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ACE6C5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E1DE695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23EC38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92A178D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0ED67C0E" w14:textId="77777777" w:rsidR="00757C92" w:rsidRPr="00757917" w:rsidRDefault="00757C92" w:rsidP="001E68B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</w:tr>
      <w:tr w:rsidR="00890332" w:rsidRPr="00757917" w14:paraId="29FA4F1A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93E478" w14:textId="77777777" w:rsidR="00AF06A6" w:rsidRPr="00757917" w:rsidRDefault="00AF06A6" w:rsidP="00AF06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ทรัสต์เพื่อการลงทุนในอสังหาริมทรัพย์และสิทธิการเช่า</w:t>
            </w:r>
          </w:p>
          <w:p w14:paraId="22B3B88F" w14:textId="4F887575" w:rsidR="00890332" w:rsidRPr="00757917" w:rsidRDefault="00AF06A6" w:rsidP="00AF06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 xml:space="preserve">   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>อสังหาริมทรัพย์เพื่ออุตสาหกรรม เฟรเซอร์ส พร็อพเพอร์ตี้</w:t>
            </w:r>
            <w:r w:rsidR="00890332" w:rsidRPr="00757917">
              <w:rPr>
                <w:rFonts w:ascii="Angsana New" w:hAnsi="Angsana New" w:hint="cs"/>
                <w:sz w:val="22"/>
                <w:szCs w:val="22"/>
                <w:cs/>
              </w:rPr>
              <w:t xml:space="preserve"> </w:t>
            </w:r>
            <w:r w:rsidR="00890332" w:rsidRPr="00757917">
              <w:rPr>
                <w:rFonts w:ascii="Angsana New" w:hAnsi="Angsana New"/>
                <w:sz w:val="22"/>
                <w:szCs w:val="22"/>
              </w:rPr>
              <w:t>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EC2A4B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spacing w:line="240" w:lineRule="auto"/>
              <w:ind w:left="-29" w:right="-120"/>
              <w:rPr>
                <w:rFonts w:ascii="Angsana New" w:hAnsi="Angsana New"/>
                <w:spacing w:val="-4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pacing w:val="-4"/>
                <w:sz w:val="22"/>
                <w:szCs w:val="22"/>
                <w:cs/>
              </w:rPr>
              <w:t>ลงทุนในอสังหาริมทรัพย์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FCCEEA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2A3EE9" w14:textId="58F12378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26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62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572AA8" w14:textId="554AAECC" w:rsidR="00890332" w:rsidRPr="00757917" w:rsidRDefault="00294C31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22</w:t>
            </w:r>
            <w:r w:rsidR="00890332" w:rsidRPr="00757917">
              <w:rPr>
                <w:rFonts w:ascii="Angsana New" w:hAnsi="Angsana New" w:hint="cs"/>
                <w:szCs w:val="22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26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C6DD22" w14:textId="66B4A6DB" w:rsidR="00890332" w:rsidRPr="00757917" w:rsidRDefault="00460DDC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29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213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886C85" w14:textId="16D4B47F" w:rsidR="00890332" w:rsidRPr="00757917" w:rsidRDefault="00294C31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28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="00460DDC" w:rsidRPr="00757917">
              <w:rPr>
                <w:rFonts w:ascii="Angsana New" w:hAnsi="Angsana New"/>
                <w:szCs w:val="22"/>
                <w:lang w:val="en-US" w:bidi="th-TH"/>
              </w:rPr>
              <w:t>313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B7FA5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31289B" w14:textId="3DB026E6" w:rsidR="00890332" w:rsidRPr="00757917" w:rsidRDefault="00E1621B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8,729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EF85D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A0F14B" w14:textId="25DEAA15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6,539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559BE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A58A11" w14:textId="04F22AFB" w:rsidR="00890332" w:rsidRPr="00757917" w:rsidRDefault="00E1621B" w:rsidP="00890332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5,565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AE79E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8E88B8" w14:textId="44649872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3,654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1FDD4E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0A4EB4" w14:textId="1CA4DD39" w:rsidR="00890332" w:rsidRPr="00757917" w:rsidRDefault="00E1621B" w:rsidP="00890332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520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7A225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E66D42" w14:textId="7E1056C9" w:rsidR="00890332" w:rsidRPr="00757917" w:rsidRDefault="00890332" w:rsidP="00890332">
            <w:pPr>
              <w:pStyle w:val="acctfourfigures"/>
              <w:tabs>
                <w:tab w:val="clear" w:pos="765"/>
                <w:tab w:val="decimal" w:pos="96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426</w:t>
            </w:r>
          </w:p>
        </w:tc>
      </w:tr>
      <w:tr w:rsidR="00890332" w:rsidRPr="00757917" w14:paraId="0228840D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02B94EEC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 xml:space="preserve">PT SLP Surya TICON </w:t>
            </w:r>
            <w:proofErr w:type="spellStart"/>
            <w:r w:rsidRPr="00757917">
              <w:rPr>
                <w:rFonts w:ascii="Angsana New" w:hAnsi="Angsana New"/>
                <w:sz w:val="22"/>
                <w:szCs w:val="22"/>
              </w:rPr>
              <w:t>Internusa</w:t>
            </w:r>
            <w:proofErr w:type="spellEnd"/>
            <w:r w:rsidRPr="00757917">
              <w:rPr>
                <w:rFonts w:ascii="Angsana New" w:hAnsi="Angsana New"/>
                <w:sz w:val="22"/>
                <w:szCs w:val="22"/>
              </w:rPr>
              <w:t xml:space="preserve"> 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>**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A15693C" w14:textId="49A0177D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23"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พัฒนาอสังหาริมทรัพย์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4272F0CD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jc w:val="center"/>
              <w:rPr>
                <w:rFonts w:ascii="Angsana New" w:hAnsi="Angsana New"/>
                <w:spacing w:val="-6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pacing w:val="-6"/>
                <w:szCs w:val="22"/>
                <w:cs/>
                <w:lang w:bidi="th-TH"/>
              </w:rPr>
              <w:t>อินโดนีเซีย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4E8CB653" w14:textId="72CC4322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</w:t>
            </w:r>
            <w:r w:rsidR="0033279F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3B5D6E" w14:textId="0AA128FE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7BFF2F" w14:textId="4047EE2B" w:rsidR="00890332" w:rsidRPr="00757917" w:rsidRDefault="00E1621B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1,657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E686F9" w14:textId="20F915B4" w:rsidR="00890332" w:rsidRPr="00757917" w:rsidRDefault="00890332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1,657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6D4C80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</w:tcPr>
          <w:p w14:paraId="7C0AE957" w14:textId="00A1CCB7" w:rsidR="00890332" w:rsidRPr="00757917" w:rsidRDefault="00E1621B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387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9A6BA4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44D916" w14:textId="42C2456D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367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848E9A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394CAB" w14:textId="580916A0" w:rsidR="00890332" w:rsidRPr="00757917" w:rsidRDefault="00E1621B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416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13F062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DBCB54" w14:textId="44816759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393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014222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6F9E7E" w14:textId="7BC788AE" w:rsidR="00890332" w:rsidRPr="00757917" w:rsidRDefault="00E1621B" w:rsidP="0089033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8201D9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431B1CB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0B761BD0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675EA0B7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บริษัท ทีอาร์เอ แลนด์ ดีเวลลอปเม้นต์ จำกัด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34487CF4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23"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พัฒนาอสังหาริมทรัพย์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5BEE5968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jc w:val="center"/>
              <w:rPr>
                <w:rFonts w:ascii="Angsana New" w:hAnsi="Angsana New"/>
                <w:spacing w:val="-6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pacing w:val="-6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61E8D088" w14:textId="3123F058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50</w:t>
            </w:r>
            <w:r w:rsidR="0033279F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94E4DF" w14:textId="7E056FE0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50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1D1554" w14:textId="22B81ED8" w:rsidR="00890332" w:rsidRPr="00757917" w:rsidRDefault="00460DDC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9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822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BE912E" w14:textId="3FFF373D" w:rsidR="00890332" w:rsidRPr="00757917" w:rsidRDefault="00460DDC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9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822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CD44E53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  <w:lang w:val="en-US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</w:tcPr>
          <w:p w14:paraId="27CDC455" w14:textId="1DA8C045" w:rsidR="00890332" w:rsidRPr="00757917" w:rsidRDefault="00E1621B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4,911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BF1C63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4E4E47" w14:textId="198FF85E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4,911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81DBDE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0B2507" w14:textId="123509E7" w:rsidR="00890332" w:rsidRPr="00757917" w:rsidRDefault="00E1621B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4,900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E985CC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2C12F6" w14:textId="016D2365" w:rsidR="00890332" w:rsidRPr="00757917" w:rsidRDefault="00890332" w:rsidP="00890332">
            <w:pPr>
              <w:pStyle w:val="acctfourfigures"/>
              <w:tabs>
                <w:tab w:val="clear" w:pos="765"/>
                <w:tab w:val="decimal" w:pos="569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4,903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3E04AF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A80F1C" w14:textId="30D36529" w:rsidR="00890332" w:rsidRPr="00757917" w:rsidRDefault="00E1621B" w:rsidP="0089033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058A64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33EFA41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4B73F4F3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4D15A2CC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</w:rPr>
              <w:t>บริษัท นอร์ท สาธร โฮเต็ล จำกัด ***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52135AB4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23"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ธุรกิจโรงแรม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4B8B8920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43187361" w14:textId="50701184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20</w:t>
            </w:r>
            <w:r w:rsidR="0033279F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0F3984" w14:textId="76609E00" w:rsidR="00890332" w:rsidRPr="00757917" w:rsidRDefault="00294C31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20</w:t>
            </w:r>
            <w:r w:rsidR="00890332" w:rsidRPr="00757917">
              <w:rPr>
                <w:rFonts w:ascii="Angsana New" w:hAnsi="Angsana New" w:hint="cs"/>
                <w:szCs w:val="22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1E384D" w14:textId="063C7A9F" w:rsidR="00890332" w:rsidRPr="00757917" w:rsidRDefault="00460DDC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750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3D37C4" w14:textId="30E68609" w:rsidR="00890332" w:rsidRPr="00757917" w:rsidRDefault="00294C31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1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="00460DDC" w:rsidRPr="00757917">
              <w:rPr>
                <w:rFonts w:ascii="Angsana New" w:hAnsi="Angsana New"/>
                <w:szCs w:val="22"/>
                <w:lang w:val="en-US" w:bidi="th-TH"/>
              </w:rPr>
              <w:t>450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491030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</w:tcPr>
          <w:p w14:paraId="6A2E703F" w14:textId="237C6E6B" w:rsidR="00890332" w:rsidRPr="00757917" w:rsidRDefault="00E1621B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550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2950F85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812F63" w14:textId="51534EBF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290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603F38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A19686" w14:textId="0115D984" w:rsidR="00890332" w:rsidRPr="00757917" w:rsidRDefault="00E1621B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120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218536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450751" w14:textId="63EEA2A1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5366C65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E91A7B" w14:textId="38DCA9BD" w:rsidR="00890332" w:rsidRPr="00757917" w:rsidRDefault="00E1621B" w:rsidP="0089033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0A9DEF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0FDA798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034E4799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2FC3998A" w14:textId="2AE5CA2B" w:rsidR="00890332" w:rsidRPr="00757917" w:rsidRDefault="00AF06A6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ทรัสต์เพื่อการลงทุนในสิทธิการเช่าอสังหาริมทรัพย์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22D6A4" w14:textId="77A19274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23"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ลงทุนในสิทธิการเช่</w:t>
            </w:r>
            <w:r w:rsidRPr="00757917">
              <w:rPr>
                <w:rFonts w:ascii="Angsana New" w:hAnsi="Angsana New" w:hint="cs"/>
                <w:sz w:val="22"/>
                <w:szCs w:val="22"/>
                <w:cs/>
              </w:rPr>
              <w:t>า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911ED5" w14:textId="7EFF2139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rPr>
                <w:rFonts w:ascii="Angsana New" w:hAnsi="Angsana New"/>
                <w:spacing w:val="-6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588F45" w14:textId="258E9485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7D2542" w14:textId="550D6C43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0B0A9F" w14:textId="7CFC0D91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41D2DA" w14:textId="1B06202F" w:rsidR="00890332" w:rsidRPr="00757917" w:rsidRDefault="00890332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42FB9E" w14:textId="4E973CD9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BBB125" w14:textId="07326425" w:rsidR="00890332" w:rsidRPr="00757917" w:rsidRDefault="00890332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879CA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908B33" w14:textId="33974DFA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39250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4D6C69" w14:textId="3338A61A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44B1D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6759B4" w14:textId="6A5E029E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E904A3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63CE89" w14:textId="1F48F1F0" w:rsidR="00890332" w:rsidRPr="00757917" w:rsidRDefault="00890332" w:rsidP="00890332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F73823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314C70" w14:textId="277C65E6" w:rsidR="00890332" w:rsidRPr="00757917" w:rsidRDefault="00890332" w:rsidP="00890332">
            <w:pPr>
              <w:pStyle w:val="acctfourfigures"/>
              <w:tabs>
                <w:tab w:val="clear" w:pos="765"/>
                <w:tab w:val="decimal" w:pos="960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Cs w:val="22"/>
                <w:cs/>
                <w:lang w:val="en-US" w:bidi="th-TH"/>
              </w:rPr>
            </w:pPr>
          </w:p>
        </w:tc>
      </w:tr>
      <w:tr w:rsidR="00890332" w:rsidRPr="00757917" w14:paraId="41755914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45A63E42" w14:textId="4C89AE82" w:rsidR="00890332" w:rsidRPr="00757917" w:rsidRDefault="00B564D3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 xml:space="preserve">   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>โกลเด้นเวนเจอร์</w:t>
            </w:r>
            <w:r w:rsidRPr="00757917">
              <w:rPr>
                <w:rFonts w:ascii="Angsana New" w:hAnsi="Angsana New"/>
                <w:sz w:val="22"/>
                <w:szCs w:val="22"/>
              </w:rPr>
              <w:t xml:space="preserve"> 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>***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AF4CF6" w14:textId="1E7B09EB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60" w:right="-79"/>
              <w:jc w:val="thaiDistribute"/>
              <w:rPr>
                <w:rFonts w:ascii="Angsana New" w:hAnsi="Angsana New"/>
                <w:szCs w:val="22"/>
                <w:cs/>
              </w:rPr>
            </w:pPr>
            <w:r w:rsidRPr="00757917">
              <w:rPr>
                <w:rFonts w:ascii="Angsana New" w:hAnsi="Angsana New"/>
                <w:szCs w:val="22"/>
                <w:cs/>
              </w:rPr>
              <w:t>อสังหาริมทรัพย์และ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282AD3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FF8FA1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360F6B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FA71E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EFC83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E19D9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682E2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BF8F45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E822A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856F2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05FDE3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E9DBB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9DA9D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89216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D2475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81B9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1840A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96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</w:tr>
      <w:tr w:rsidR="00890332" w:rsidRPr="00757917" w14:paraId="306CA1F2" w14:textId="77777777" w:rsidTr="0042758D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1AD8F3F9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44C49" w14:textId="514D9F8B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60" w:right="-79"/>
              <w:jc w:val="thaiDistribute"/>
              <w:rPr>
                <w:rFonts w:ascii="Angsana New" w:hAnsi="Angsana New"/>
                <w:szCs w:val="22"/>
                <w:cs/>
              </w:rPr>
            </w:pPr>
            <w:r w:rsidRPr="00757917">
              <w:rPr>
                <w:rFonts w:ascii="Angsana New" w:hAnsi="Angsana New"/>
                <w:szCs w:val="22"/>
                <w:cs/>
              </w:rPr>
              <w:t>อุปกรณ์ที่เกี่ยวข้อง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BF422A" w14:textId="69A63249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5A478F" w14:textId="17ECE95D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23</w:t>
            </w:r>
            <w:r w:rsidR="0033279F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48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780DFE" w14:textId="0470351A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22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64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BDA955" w14:textId="71DE0E69" w:rsidR="00890332" w:rsidRPr="00757917" w:rsidRDefault="00460DDC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8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046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15F679" w14:textId="6D837982" w:rsidR="00890332" w:rsidRPr="00757917" w:rsidRDefault="00294C31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8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="00460DDC" w:rsidRPr="00757917">
              <w:rPr>
                <w:rFonts w:ascii="Angsana New" w:hAnsi="Angsana New"/>
                <w:szCs w:val="22"/>
                <w:lang w:val="en-US" w:bidi="th-TH"/>
              </w:rPr>
              <w:t>046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9D5C91" w14:textId="7B802C4A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 xml:space="preserve"> </w:t>
            </w: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F513FE" w14:textId="0F05D22D" w:rsidR="00890332" w:rsidRPr="00757917" w:rsidRDefault="00E1621B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1,895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0CF80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92F43D" w14:textId="2DB33A66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1,822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B092A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F6662F" w14:textId="78F5DD81" w:rsidR="00890332" w:rsidRPr="00757917" w:rsidRDefault="00E1621B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1,161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BAF34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142C09" w14:textId="79C607B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9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1,541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EA1A0E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F65B2F" w14:textId="208BCD9D" w:rsidR="00890332" w:rsidRPr="00757917" w:rsidRDefault="00E1621B" w:rsidP="00890332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148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E14FA94" w14:textId="1A2187E6" w:rsidR="00890332" w:rsidRPr="00757917" w:rsidRDefault="00890332" w:rsidP="00890332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05DDFE2C" w14:textId="22399FB5" w:rsidR="00890332" w:rsidRPr="00757917" w:rsidRDefault="00890332" w:rsidP="00890332">
            <w:pPr>
              <w:pStyle w:val="acctfourfigures"/>
              <w:tabs>
                <w:tab w:val="clear" w:pos="765"/>
                <w:tab w:val="decimal" w:pos="96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151</w:t>
            </w:r>
          </w:p>
        </w:tc>
      </w:tr>
      <w:tr w:rsidR="00890332" w:rsidRPr="00757917" w14:paraId="1DF7DB85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1D6310" w14:textId="1FB77403" w:rsidR="00890332" w:rsidRPr="00757917" w:rsidRDefault="00890332" w:rsidP="002F64D1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</w:rPr>
              <w:t>กองทุนรวมสิทธิการเช่าอสังหาริมทรัพย์โกลด์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22"/>
                <w:szCs w:val="22"/>
                <w:cs/>
              </w:rPr>
              <w:t>***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6E5CA5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23"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ลงทุนในสิทธิการเช่า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E4EBD9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38CFBB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8601FE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07249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E21C0C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right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5AD9B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5E334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E19B2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0942B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5043E3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492F2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A30D9E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4E121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48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18857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C6394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8FE7A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B5E3F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3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</w:tr>
      <w:tr w:rsidR="00890332" w:rsidRPr="00757917" w14:paraId="0A4CEC44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AD2DCB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C2B298" w14:textId="7C49CC59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60" w:right="-79"/>
              <w:jc w:val="thaiDistribute"/>
              <w:rPr>
                <w:rFonts w:ascii="Angsana New" w:hAnsi="Angsana New"/>
                <w:szCs w:val="22"/>
                <w:cs/>
              </w:rPr>
            </w:pPr>
            <w:r w:rsidRPr="00757917">
              <w:rPr>
                <w:rFonts w:ascii="Angsana New" w:hAnsi="Angsana New"/>
                <w:szCs w:val="22"/>
                <w:cs/>
              </w:rPr>
              <w:t>อสังหาริมทรัพย์และ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4A2FA2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123F74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192AAC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86C0AE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40CE2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right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30D42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48BCD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81F6B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E3025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DE2D29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773809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ADAFA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3943C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48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EB2C6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121FFC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6200D5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C6AFA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3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</w:tr>
      <w:tr w:rsidR="007D347C" w:rsidRPr="00757917" w14:paraId="192C07CF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109D55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709B4C" w14:textId="68123679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60" w:right="-79"/>
              <w:jc w:val="thaiDistribute"/>
              <w:rPr>
                <w:rFonts w:ascii="Angsana New" w:hAnsi="Angsana New"/>
                <w:szCs w:val="22"/>
                <w:cs/>
              </w:rPr>
            </w:pPr>
            <w:r w:rsidRPr="00757917">
              <w:rPr>
                <w:rFonts w:ascii="Angsana New" w:hAnsi="Angsana New"/>
                <w:szCs w:val="22"/>
                <w:cs/>
              </w:rPr>
              <w:t>อุปกรณ์ที่เกี่ยวข้อง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028F26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5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pacing w:val="-6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3A64CB" w14:textId="206CCB6E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33</w:t>
            </w:r>
            <w:r w:rsidR="0033279F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399E3B" w14:textId="7766DFD2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33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781925" w14:textId="69598B11" w:rsidR="00890332" w:rsidRPr="00757917" w:rsidRDefault="00460DDC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962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67D81A" w14:textId="446571B5" w:rsidR="00890332" w:rsidRPr="00757917" w:rsidRDefault="00460DDC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983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DA352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3740D0" w14:textId="06B99CD6" w:rsidR="00890332" w:rsidRPr="00757917" w:rsidRDefault="00E1621B" w:rsidP="00890332">
            <w:pPr>
              <w:pStyle w:val="acctfourfigures"/>
              <w:tabs>
                <w:tab w:val="clear" w:pos="765"/>
                <w:tab w:val="decimal" w:pos="62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648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BE454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739258" w14:textId="1A295070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654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C241F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96E47" w14:textId="79EBAC5E" w:rsidR="00890332" w:rsidRPr="00757917" w:rsidRDefault="00E1621B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196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B899E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F5BD96" w14:textId="7FC45A7E" w:rsidR="00890332" w:rsidRPr="00757917" w:rsidRDefault="00890332" w:rsidP="00890332">
            <w:pPr>
              <w:pStyle w:val="acctfourfigures"/>
              <w:tabs>
                <w:tab w:val="clear" w:pos="765"/>
                <w:tab w:val="decimal" w:pos="564"/>
              </w:tabs>
              <w:spacing w:line="240" w:lineRule="auto"/>
              <w:ind w:left="-79" w:right="-79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199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770EF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84F92A" w14:textId="2E5BC51F" w:rsidR="00890332" w:rsidRPr="00757917" w:rsidRDefault="00E1621B" w:rsidP="00890332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6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5769EC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8735E8" w14:textId="6D046127" w:rsidR="00890332" w:rsidRPr="00757917" w:rsidRDefault="00890332" w:rsidP="00890332">
            <w:pPr>
              <w:pStyle w:val="acctfourfigures"/>
              <w:tabs>
                <w:tab w:val="clear" w:pos="765"/>
                <w:tab w:val="decimal" w:pos="96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13</w:t>
            </w:r>
          </w:p>
        </w:tc>
      </w:tr>
      <w:tr w:rsidR="007D347C" w:rsidRPr="00757917" w14:paraId="1CB8B234" w14:textId="77777777" w:rsidTr="000447B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493453DC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7781F995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5050C117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205" w:right="-205"/>
              <w:jc w:val="center"/>
              <w:rPr>
                <w:rFonts w:ascii="Angsana New" w:hAnsi="Angsana New"/>
                <w:spacing w:val="-6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450C61DA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12C183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9685D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6DC8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 w:hanging="68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1F6333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 w:hanging="95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3D1732C6" w14:textId="72A86536" w:rsidR="00890332" w:rsidRPr="00757917" w:rsidRDefault="00460DDC" w:rsidP="00890332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17</w:t>
            </w:r>
            <w:r w:rsidR="00E1621B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120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E03AA73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2DAED36C" w14:textId="5B50954E" w:rsidR="00890332" w:rsidRPr="00757917" w:rsidRDefault="00294C31" w:rsidP="00890332">
            <w:pPr>
              <w:pStyle w:val="acctfourfigures"/>
              <w:tabs>
                <w:tab w:val="clear" w:pos="765"/>
                <w:tab w:val="decimal" w:pos="537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b/>
                <w:bCs/>
                <w:szCs w:val="22"/>
                <w:lang w:val="en-US" w:bidi="th-TH"/>
              </w:rPr>
              <w:t>14</w:t>
            </w:r>
            <w:r w:rsidR="00890332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="00460DDC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583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6F1A15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1EC6540E" w14:textId="66971CD9" w:rsidR="00890332" w:rsidRPr="00757917" w:rsidRDefault="00460DDC" w:rsidP="00890332">
            <w:pPr>
              <w:pStyle w:val="acctfourfigures"/>
              <w:tabs>
                <w:tab w:val="clear" w:pos="765"/>
                <w:tab w:val="decimal" w:pos="60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12</w:t>
            </w:r>
            <w:r w:rsidR="00E1621B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358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9935655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6463CC06" w14:textId="2613369B" w:rsidR="00890332" w:rsidRPr="00757917" w:rsidRDefault="00294C31" w:rsidP="00890332">
            <w:pPr>
              <w:pStyle w:val="acctfourfigures"/>
              <w:tabs>
                <w:tab w:val="clear" w:pos="765"/>
                <w:tab w:val="decimal" w:pos="56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b/>
                <w:bCs/>
                <w:szCs w:val="22"/>
                <w:lang w:val="en-US" w:bidi="th-TH"/>
              </w:rPr>
              <w:t>10</w:t>
            </w:r>
            <w:r w:rsidR="00890332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="00460DDC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723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396F78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31A26E07" w14:textId="023CB4D0" w:rsidR="00890332" w:rsidRPr="00757917" w:rsidRDefault="00E1621B" w:rsidP="00890332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bidi="th-TH"/>
              </w:rPr>
              <w:t>674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F63CBAC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72896A1C" w14:textId="7055AC27" w:rsidR="00890332" w:rsidRPr="00757917" w:rsidRDefault="00890332" w:rsidP="00890332">
            <w:pPr>
              <w:pStyle w:val="acctfourfigures"/>
              <w:tabs>
                <w:tab w:val="clear" w:pos="765"/>
                <w:tab w:val="decimal" w:pos="96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bidi="th-TH"/>
              </w:rPr>
              <w:t>590</w:t>
            </w:r>
          </w:p>
        </w:tc>
      </w:tr>
    </w:tbl>
    <w:p w14:paraId="5DBFDE50" w14:textId="5D9EA980" w:rsidR="0099072A" w:rsidRPr="00757917" w:rsidRDefault="0099072A"/>
    <w:p w14:paraId="2AD9785B" w14:textId="73EB0143" w:rsidR="0099072A" w:rsidRPr="00757917" w:rsidRDefault="0099072A"/>
    <w:p w14:paraId="199C6F1D" w14:textId="215F641C" w:rsidR="0099072A" w:rsidRPr="00757917" w:rsidRDefault="0099072A"/>
    <w:p w14:paraId="63903EF7" w14:textId="2FCC7DCC" w:rsidR="0099072A" w:rsidRPr="00757917" w:rsidRDefault="0099072A"/>
    <w:p w14:paraId="5302BC72" w14:textId="77777777" w:rsidR="0099072A" w:rsidRPr="00757917" w:rsidRDefault="0099072A"/>
    <w:tbl>
      <w:tblPr>
        <w:tblW w:w="15307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3870"/>
        <w:gridCol w:w="1710"/>
        <w:gridCol w:w="808"/>
        <w:gridCol w:w="722"/>
        <w:gridCol w:w="720"/>
        <w:gridCol w:w="630"/>
        <w:gridCol w:w="250"/>
        <w:gridCol w:w="668"/>
        <w:gridCol w:w="819"/>
        <w:gridCol w:w="250"/>
        <w:gridCol w:w="803"/>
        <w:gridCol w:w="7"/>
        <w:gridCol w:w="34"/>
        <w:gridCol w:w="229"/>
        <w:gridCol w:w="7"/>
        <w:gridCol w:w="34"/>
        <w:gridCol w:w="686"/>
        <w:gridCol w:w="34"/>
        <w:gridCol w:w="236"/>
        <w:gridCol w:w="34"/>
        <w:gridCol w:w="679"/>
        <w:gridCol w:w="7"/>
        <w:gridCol w:w="34"/>
        <w:gridCol w:w="229"/>
        <w:gridCol w:w="7"/>
        <w:gridCol w:w="34"/>
        <w:gridCol w:w="686"/>
        <w:gridCol w:w="34"/>
        <w:gridCol w:w="236"/>
        <w:gridCol w:w="34"/>
        <w:gridCol w:w="769"/>
        <w:gridCol w:w="7"/>
      </w:tblGrid>
      <w:tr w:rsidR="0099072A" w:rsidRPr="00757917" w14:paraId="7AA4136A" w14:textId="77777777" w:rsidTr="00890332">
        <w:trPr>
          <w:gridAfter w:val="1"/>
          <w:wAfter w:w="7" w:type="dxa"/>
          <w:tblHeader/>
        </w:trPr>
        <w:tc>
          <w:tcPr>
            <w:tcW w:w="558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2D131F1" w14:textId="77777777" w:rsidR="0099072A" w:rsidRPr="00757917" w:rsidRDefault="0099072A" w:rsidP="00E62F4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4E75BC26" w14:textId="77777777" w:rsidR="0099072A" w:rsidRPr="00757917" w:rsidRDefault="0099072A" w:rsidP="00E62F4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pacing w:val="-4"/>
                <w:szCs w:val="22"/>
                <w:cs/>
                <w:lang w:bidi="th-TH"/>
              </w:rPr>
            </w:pPr>
          </w:p>
        </w:tc>
        <w:tc>
          <w:tcPr>
            <w:tcW w:w="8912" w:type="dxa"/>
            <w:gridSpan w:val="28"/>
            <w:shd w:val="clear" w:color="auto" w:fill="auto"/>
            <w:tcMar>
              <w:left w:w="115" w:type="dxa"/>
              <w:right w:w="115" w:type="dxa"/>
            </w:tcMar>
          </w:tcPr>
          <w:p w14:paraId="15BFD03B" w14:textId="77777777" w:rsidR="0099072A" w:rsidRPr="00757917" w:rsidRDefault="0099072A" w:rsidP="00E62F4D">
            <w:pPr>
              <w:pStyle w:val="acctfourfigures"/>
              <w:tabs>
                <w:tab w:val="clear" w:pos="765"/>
              </w:tabs>
              <w:spacing w:line="240" w:lineRule="auto"/>
              <w:ind w:left="-39" w:right="-18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cs/>
                <w:lang w:bidi="th-TH"/>
              </w:rPr>
              <w:t>งบการเงินรวม</w:t>
            </w:r>
          </w:p>
        </w:tc>
      </w:tr>
      <w:tr w:rsidR="00890332" w:rsidRPr="00757917" w14:paraId="1DB18BD0" w14:textId="77777777" w:rsidTr="00890332">
        <w:trPr>
          <w:gridAfter w:val="1"/>
          <w:wAfter w:w="7" w:type="dxa"/>
          <w:trHeight w:val="60"/>
          <w:tblHeader/>
        </w:trPr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0389BB41" w14:textId="77777777" w:rsidR="00890332" w:rsidRPr="00757917" w:rsidRDefault="00890332" w:rsidP="00E62F4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E155E6" w14:textId="77777777" w:rsidR="00890332" w:rsidRPr="00757917" w:rsidRDefault="00890332" w:rsidP="00E62F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spacing w:line="240" w:lineRule="auto"/>
              <w:ind w:left="-120" w:right="-116"/>
              <w:jc w:val="center"/>
              <w:rPr>
                <w:rFonts w:ascii="Angsana New" w:hAnsi="Angsana New"/>
                <w:color w:val="5B9BD5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ลักษณะธุรกิจ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A9359E" w14:textId="77777777" w:rsidR="00890332" w:rsidRPr="00757917" w:rsidRDefault="00890332" w:rsidP="00E62F4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Cs w:val="22"/>
                <w:lang w:bidi="th-TH"/>
              </w:rPr>
            </w:pPr>
            <w:r w:rsidRPr="00757917">
              <w:rPr>
                <w:rFonts w:ascii="Angsana New" w:hAnsi="Angsana New"/>
                <w:spacing w:val="-4"/>
                <w:szCs w:val="22"/>
                <w:cs/>
                <w:lang w:val="en-US" w:bidi="th-TH"/>
              </w:rPr>
              <w:t>ประเทศที่</w:t>
            </w:r>
            <w:r w:rsidRPr="00757917">
              <w:rPr>
                <w:rFonts w:ascii="Angsana New" w:hAnsi="Angsana New" w:hint="cs"/>
                <w:spacing w:val="-4"/>
                <w:szCs w:val="22"/>
                <w:cs/>
                <w:lang w:val="en-US" w:bidi="th-TH"/>
              </w:rPr>
              <w:t>ดำเนินธุรกิจ</w:t>
            </w:r>
          </w:p>
        </w:tc>
        <w:tc>
          <w:tcPr>
            <w:tcW w:w="1442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7AB8CE" w14:textId="77777777" w:rsidR="00890332" w:rsidRPr="00757917" w:rsidRDefault="00890332" w:rsidP="00E62F4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สัดส่วน</w:t>
            </w:r>
          </w:p>
          <w:p w14:paraId="1D10787A" w14:textId="77777777" w:rsidR="00890332" w:rsidRPr="00757917" w:rsidRDefault="00890332" w:rsidP="00E62F4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8" w:right="-123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ความเป็นเจ้าของ</w:t>
            </w:r>
          </w:p>
        </w:tc>
        <w:tc>
          <w:tcPr>
            <w:tcW w:w="1548" w:type="dxa"/>
            <w:gridSpan w:val="3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EA984B" w14:textId="77777777" w:rsidR="00890332" w:rsidRPr="00757917" w:rsidRDefault="00890332" w:rsidP="00E62F4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ทุนชำระแล้ว</w:t>
            </w:r>
          </w:p>
        </w:tc>
        <w:tc>
          <w:tcPr>
            <w:tcW w:w="1872" w:type="dxa"/>
            <w:gridSpan w:val="3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D5057D" w14:textId="77777777" w:rsidR="00890332" w:rsidRPr="00757917" w:rsidRDefault="00890332" w:rsidP="00E62F4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  <w:p w14:paraId="4C404AC0" w14:textId="77777777" w:rsidR="00890332" w:rsidRPr="00757917" w:rsidRDefault="00890332" w:rsidP="00E62F4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ราคาทุน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808662" w14:textId="77777777" w:rsidR="00890332" w:rsidRPr="00757917" w:rsidRDefault="00890332" w:rsidP="00E62F4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1710" w:type="dxa"/>
            <w:gridSpan w:val="7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B04740" w14:textId="77777777" w:rsidR="00890332" w:rsidRPr="00757917" w:rsidRDefault="00890332" w:rsidP="00E62F4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มูลค่าตามวิธี</w:t>
            </w:r>
          </w:p>
          <w:p w14:paraId="2FAA4070" w14:textId="77777777" w:rsidR="00890332" w:rsidRPr="00757917" w:rsidRDefault="00890332" w:rsidP="00E62F4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ส่วนได้เสีย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76C887" w14:textId="77777777" w:rsidR="00890332" w:rsidRPr="00757917" w:rsidRDefault="00890332" w:rsidP="00E62F4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1800" w:type="dxa"/>
            <w:gridSpan w:val="7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F7B398" w14:textId="77777777" w:rsidR="00890332" w:rsidRPr="00757917" w:rsidRDefault="00890332" w:rsidP="00E62F4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เงินปันผลรับ</w:t>
            </w:r>
            <w:r w:rsidRPr="00757917">
              <w:rPr>
                <w:rFonts w:ascii="Angsana New" w:hAnsi="Angsana New" w:hint="cs"/>
                <w:szCs w:val="22"/>
                <w:cs/>
                <w:lang w:bidi="th-TH"/>
              </w:rPr>
              <w:t>สำหรับปี</w:t>
            </w:r>
          </w:p>
        </w:tc>
      </w:tr>
      <w:tr w:rsidR="00A9795C" w:rsidRPr="00757917" w14:paraId="2F9137B8" w14:textId="77777777" w:rsidTr="00890332">
        <w:trPr>
          <w:trHeight w:val="60"/>
          <w:tblHeader/>
        </w:trPr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3F4D69E1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jc w:val="center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7E3A2E0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jc w:val="center"/>
              <w:rPr>
                <w:rFonts w:ascii="Angsana New" w:hAnsi="Angsana New"/>
                <w:color w:val="5B9BD5"/>
                <w:sz w:val="22"/>
                <w:szCs w:val="22"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12EC1F74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Cs w:val="22"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7F61D6" w14:textId="68EB3B85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218" w:right="-204" w:firstLine="10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D9072A" w14:textId="2333C040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1" w:right="-124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F4A77A" w14:textId="6727A5F5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7" w:right="-115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918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C9EFA1" w14:textId="61D2F38E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1" w:right="-10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75DE0CA4" w14:textId="35CAC9C7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7" w:right="-118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297D80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476679" w14:textId="333BB372" w:rsidR="00890332" w:rsidRPr="00757917" w:rsidRDefault="00890332" w:rsidP="00890332">
            <w:pPr>
              <w:pStyle w:val="acctfourfigures"/>
              <w:tabs>
                <w:tab w:val="clear" w:pos="765"/>
                <w:tab w:val="left" w:pos="607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C33194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5EAE29" w14:textId="39D6AA17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0" w:right="-10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E4C392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397A57" w14:textId="4EA4050B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112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117280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679F3C" w14:textId="17BF958B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240" w:lineRule="auto"/>
              <w:ind w:left="-116" w:right="-116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2564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254A2F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0" w:type="dxa"/>
            <w:gridSpan w:val="3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FC4287" w14:textId="6876C71D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240" w:lineRule="auto"/>
              <w:ind w:left="-79" w:right="-117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2563</w:t>
            </w:r>
          </w:p>
        </w:tc>
      </w:tr>
      <w:tr w:rsidR="0099072A" w:rsidRPr="00757917" w14:paraId="0E4A90B8" w14:textId="77777777" w:rsidTr="00890332">
        <w:trPr>
          <w:gridAfter w:val="1"/>
          <w:wAfter w:w="7" w:type="dxa"/>
          <w:trHeight w:val="65"/>
          <w:tblHeader/>
        </w:trPr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71135F4A" w14:textId="77777777" w:rsidR="0099072A" w:rsidRPr="00757917" w:rsidRDefault="0099072A" w:rsidP="00E62F4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0F3B84BC" w14:textId="77777777" w:rsidR="0099072A" w:rsidRPr="00757917" w:rsidRDefault="0099072A" w:rsidP="00E62F4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color w:val="5B9BD5"/>
                <w:sz w:val="22"/>
                <w:szCs w:val="22"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795FD4AB" w14:textId="77777777" w:rsidR="0099072A" w:rsidRPr="00757917" w:rsidRDefault="0099072A" w:rsidP="00E62F4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Cs w:val="22"/>
                <w:lang w:bidi="th-TH"/>
              </w:rPr>
            </w:pPr>
          </w:p>
        </w:tc>
        <w:tc>
          <w:tcPr>
            <w:tcW w:w="1442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C6EA30C" w14:textId="77777777" w:rsidR="0099072A" w:rsidRPr="00757917" w:rsidRDefault="0099072A" w:rsidP="00E62F4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Cs w:val="22"/>
                <w:cs/>
                <w:lang w:bidi="th-TH"/>
              </w:rPr>
              <w:t>(ร้อยละ)</w:t>
            </w:r>
          </w:p>
        </w:tc>
        <w:tc>
          <w:tcPr>
            <w:tcW w:w="7470" w:type="dxa"/>
            <w:gridSpan w:val="26"/>
            <w:shd w:val="clear" w:color="auto" w:fill="auto"/>
            <w:tcMar>
              <w:left w:w="115" w:type="dxa"/>
              <w:right w:w="115" w:type="dxa"/>
            </w:tcMar>
          </w:tcPr>
          <w:p w14:paraId="6B71F82C" w14:textId="77777777" w:rsidR="0099072A" w:rsidRPr="00757917" w:rsidRDefault="0099072A" w:rsidP="00E62F4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i/>
                <w:iCs/>
                <w:szCs w:val="22"/>
                <w:cs/>
                <w:lang w:bidi="th-TH"/>
              </w:rPr>
              <w:t>(ล้านบาท)</w:t>
            </w:r>
          </w:p>
        </w:tc>
      </w:tr>
      <w:tr w:rsidR="005E215B" w:rsidRPr="00757917" w14:paraId="7B6B9DDC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5E8489AB" w14:textId="77777777" w:rsidR="005E215B" w:rsidRPr="00757917" w:rsidRDefault="005E215B" w:rsidP="005E215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2"/>
                <w:szCs w:val="22"/>
                <w:cs/>
              </w:rPr>
              <w:t>การร่วมค้า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DA243D5" w14:textId="77777777" w:rsidR="005E215B" w:rsidRPr="00757917" w:rsidRDefault="005E215B" w:rsidP="005E215B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color w:val="5B9BD5"/>
                <w:sz w:val="22"/>
                <w:szCs w:val="22"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75110CA1" w14:textId="77777777" w:rsidR="005E215B" w:rsidRPr="00757917" w:rsidRDefault="005E215B" w:rsidP="005E215B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color w:val="5B9BD5"/>
                <w:szCs w:val="22"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2A1E7CEB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37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AB03BB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37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31BB1E43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37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8843874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37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3376AC42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6ABB2BF4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9921086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right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390B932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421DAF2C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7D5F611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64D9DCD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5AABA114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375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54F73C8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4196844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DC1E3C6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24C126C" w14:textId="77777777" w:rsidR="005E215B" w:rsidRPr="00757917" w:rsidRDefault="005E215B" w:rsidP="005E215B">
            <w:pPr>
              <w:pStyle w:val="acctfourfigures"/>
              <w:tabs>
                <w:tab w:val="clear" w:pos="765"/>
                <w:tab w:val="decimal" w:pos="375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</w:tr>
      <w:tr w:rsidR="00890332" w:rsidRPr="00757917" w14:paraId="0E6A9444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6A93FEF3" w14:textId="592B0ADA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4"/>
                <w:sz w:val="22"/>
                <w:szCs w:val="22"/>
                <w:cs/>
              </w:rPr>
              <w:t xml:space="preserve">บริษัท เฟรเซอร์ส พร็อพเพอร์ตี้ เด็มโก้ เพาเวอร์ </w:t>
            </w:r>
            <w:r w:rsidR="00294C31" w:rsidRPr="00757917">
              <w:rPr>
                <w:rFonts w:ascii="Angsana New" w:hAnsi="Angsana New"/>
                <w:spacing w:val="-4"/>
                <w:sz w:val="22"/>
                <w:szCs w:val="22"/>
              </w:rPr>
              <w:t>6</w:t>
            </w:r>
            <w:r w:rsidRPr="00757917">
              <w:rPr>
                <w:rFonts w:ascii="Angsana New" w:hAnsi="Angsana New"/>
                <w:spacing w:val="-4"/>
                <w:sz w:val="22"/>
                <w:szCs w:val="22"/>
                <w:cs/>
              </w:rPr>
              <w:t xml:space="preserve"> จำกัด ***</w:t>
            </w:r>
            <w:r w:rsidRPr="00757917">
              <w:rPr>
                <w:rFonts w:ascii="Angsana New" w:hAnsi="Angsana New"/>
                <w:spacing w:val="-4"/>
                <w:sz w:val="22"/>
                <w:szCs w:val="22"/>
              </w:rPr>
              <w:t>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41C9CFE9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ผลิตและจำหน่ายไฟฟ้า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29FD5487" w14:textId="6C9714F5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0A43E5B5" w14:textId="3D2D82F9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51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D18AFF" w14:textId="396FFC2C" w:rsidR="00890332" w:rsidRPr="00757917" w:rsidRDefault="00294C31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51</w:t>
            </w:r>
            <w:r w:rsidR="00890332" w:rsidRPr="00757917">
              <w:rPr>
                <w:rFonts w:ascii="Angsana New" w:hAnsi="Angsana New" w:hint="cs"/>
                <w:szCs w:val="22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78E84536" w14:textId="7DFB00C3" w:rsidR="00890332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5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0DDFC7D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5</w:t>
            </w: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5D023AED" w14:textId="1E9C5216" w:rsidR="00890332" w:rsidRPr="00757917" w:rsidRDefault="00294C31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5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1CFC6686" w14:textId="37D9DD50" w:rsidR="00890332" w:rsidRPr="00757917" w:rsidRDefault="008828A3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9F5E04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DEF1184" w14:textId="012DDA3C" w:rsidR="00890332" w:rsidRPr="00757917" w:rsidRDefault="00294C31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2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77FF5C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458C046" w14:textId="52D7B4F4" w:rsidR="00890332" w:rsidRPr="00757917" w:rsidRDefault="00FD4087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BD530E4" w14:textId="5FDA3140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59DE39A8" w14:textId="177862ED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right="-12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D56BD5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B82F7C7" w14:textId="05C8CF8C" w:rsidR="00890332" w:rsidRPr="00757917" w:rsidRDefault="00FD4087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A68630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12EE095" w14:textId="5326B29D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</w:tr>
      <w:tr w:rsidR="00890332" w:rsidRPr="00757917" w14:paraId="3784A969" w14:textId="77777777" w:rsidTr="00890332">
        <w:trPr>
          <w:trHeight w:val="65"/>
        </w:trPr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29C6A9E7" w14:textId="3CB356A0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pacing w:val="-8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pacing w:val="-8"/>
                <w:sz w:val="22"/>
                <w:szCs w:val="22"/>
                <w:cs/>
              </w:rPr>
              <w:t xml:space="preserve">บริษัท เฟรเซอร์ส พร็อพเพอร์ตี้ เด็มโก้ เพาเวอร์ </w:t>
            </w:r>
            <w:r w:rsidR="00294C31" w:rsidRPr="00757917">
              <w:rPr>
                <w:rFonts w:ascii="Angsana New" w:hAnsi="Angsana New"/>
                <w:spacing w:val="-8"/>
                <w:sz w:val="22"/>
                <w:szCs w:val="22"/>
              </w:rPr>
              <w:t>11</w:t>
            </w:r>
            <w:r w:rsidRPr="00757917">
              <w:rPr>
                <w:rFonts w:ascii="Angsana New" w:hAnsi="Angsana New"/>
                <w:spacing w:val="-8"/>
                <w:sz w:val="22"/>
                <w:szCs w:val="22"/>
                <w:cs/>
              </w:rPr>
              <w:t xml:space="preserve"> จำกัด ***</w:t>
            </w:r>
            <w:r w:rsidRPr="00757917">
              <w:rPr>
                <w:rFonts w:ascii="Angsana New" w:hAnsi="Angsana New"/>
                <w:spacing w:val="-8"/>
                <w:sz w:val="22"/>
                <w:szCs w:val="22"/>
              </w:rPr>
              <w:t>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59E127B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ผลิตและจำหน่ายไฟฟ้า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2E6177BE" w14:textId="7E7214CD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cs/>
                <w:lang w:bidi="th-TH"/>
              </w:rPr>
              <w:t>ไ</w:t>
            </w: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3FA7D808" w14:textId="0C73BE1B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51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D65EDB" w14:textId="6EE69413" w:rsidR="00890332" w:rsidRPr="00757917" w:rsidRDefault="00294C31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51</w:t>
            </w:r>
            <w:r w:rsidR="00890332" w:rsidRPr="00757917">
              <w:rPr>
                <w:rFonts w:ascii="Angsana New" w:hAnsi="Angsana New" w:hint="cs"/>
                <w:szCs w:val="22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6B141510" w14:textId="215921D1" w:rsidR="00890332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61C1642" w14:textId="7994F10F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1E8EB825" w14:textId="73DF2216" w:rsidR="00890332" w:rsidRPr="00757917" w:rsidRDefault="00294C31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4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4F040C54" w14:textId="3C0C1377" w:rsidR="00890332" w:rsidRPr="00757917" w:rsidRDefault="008828A3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959D4B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56E88314" w14:textId="157BD9C3" w:rsidR="00890332" w:rsidRPr="00757917" w:rsidRDefault="00294C31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2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0F9681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283EC7" w14:textId="3845D1A1" w:rsidR="00890332" w:rsidRPr="00757917" w:rsidRDefault="00FD4087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3FCFE94" w14:textId="50A03F10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9C56EF2" w14:textId="0F314BC5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right="-12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63DFA8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8752754" w14:textId="03CEE7B5" w:rsidR="00890332" w:rsidRPr="00757917" w:rsidRDefault="00FD4087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172B1E9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E32376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1591F30D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7763FB0E" w14:textId="1E67C16F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pacing w:val="-8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บริษัท เฟรเซอร์ส พร็อพเพอร์ตี้ บีเอฟทีแซด จำกัด ***</w:t>
            </w:r>
            <w:r w:rsidRPr="00757917">
              <w:rPr>
                <w:rFonts w:ascii="Angsana New" w:hAnsi="Angsana New"/>
                <w:sz w:val="22"/>
                <w:szCs w:val="22"/>
              </w:rPr>
              <w:t>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7FEB12B2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พัฒนาอสังหาริมทรัพย์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4556DBD7" w14:textId="1D03AD05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23B49608" w14:textId="04CDBDF3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59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4BE1CD" w14:textId="10654907" w:rsidR="00890332" w:rsidRPr="00757917" w:rsidRDefault="00294C31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59</w:t>
            </w:r>
            <w:r w:rsidR="00890332" w:rsidRPr="00757917">
              <w:rPr>
                <w:rFonts w:ascii="Angsana New" w:hAnsi="Angsana New" w:hint="cs"/>
                <w:szCs w:val="22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99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63A27237" w14:textId="296A3BDA" w:rsidR="00890332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787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43320712" w14:textId="50308CEE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71461F3E" w14:textId="153A1689" w:rsidR="00890332" w:rsidRPr="00757917" w:rsidRDefault="00294C31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691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165FF3A2" w14:textId="2C0EBC76" w:rsidR="00890332" w:rsidRPr="00757917" w:rsidRDefault="008828A3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472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7A123DA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E969742" w14:textId="534A0633" w:rsidR="00890332" w:rsidRPr="00757917" w:rsidRDefault="00294C31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414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235A82E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B0DA18F" w14:textId="76C08484" w:rsidR="00890332" w:rsidRPr="00757917" w:rsidRDefault="00FD4087" w:rsidP="00FD4087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547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4FBB96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AB25219" w14:textId="034A6E0E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right="-12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436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60444B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D89C23C" w14:textId="738FA9B7" w:rsidR="00890332" w:rsidRPr="00757917" w:rsidRDefault="00460DDC" w:rsidP="00FD4087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39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8ED487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77D863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154240AF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1B25E6C2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บริษัท จัสโค (ประเทศไทย) จำกัด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8125A53" w14:textId="5C2BF5CD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pacing w:val="-4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pacing w:val="-4"/>
                <w:sz w:val="22"/>
                <w:szCs w:val="22"/>
              </w:rPr>
              <w:t>Co</w:t>
            </w:r>
            <w:r w:rsidRPr="00757917">
              <w:rPr>
                <w:rFonts w:ascii="Angsana New" w:hAnsi="Angsana New"/>
                <w:spacing w:val="-4"/>
                <w:sz w:val="22"/>
                <w:szCs w:val="22"/>
                <w:cs/>
              </w:rPr>
              <w:t>-</w:t>
            </w:r>
            <w:r w:rsidRPr="00757917">
              <w:rPr>
                <w:rFonts w:ascii="Angsana New" w:hAnsi="Angsana New"/>
                <w:spacing w:val="-4"/>
                <w:sz w:val="22"/>
                <w:szCs w:val="22"/>
              </w:rPr>
              <w:t>office</w:t>
            </w:r>
            <w:r w:rsidRPr="00757917">
              <w:rPr>
                <w:rFonts w:ascii="Angsana New" w:hAnsi="Angsana New"/>
                <w:spacing w:val="-4"/>
                <w:sz w:val="22"/>
                <w:szCs w:val="22"/>
                <w:cs/>
              </w:rPr>
              <w:t xml:space="preserve">/ </w:t>
            </w:r>
            <w:r w:rsidRPr="00757917">
              <w:rPr>
                <w:rFonts w:ascii="Angsana New" w:hAnsi="Angsana New"/>
                <w:spacing w:val="-4"/>
                <w:sz w:val="22"/>
                <w:szCs w:val="22"/>
              </w:rPr>
              <w:t>working space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131FDE53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48A0C428" w14:textId="62468B6D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51</w:t>
            </w:r>
            <w:r w:rsidR="00E1621B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92209A" w14:textId="58EA5A4D" w:rsidR="00890332" w:rsidRPr="00757917" w:rsidRDefault="00294C31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51</w:t>
            </w:r>
            <w:r w:rsidR="00890332" w:rsidRPr="00757917">
              <w:rPr>
                <w:rFonts w:ascii="Angsana New" w:hAnsi="Angsana New" w:hint="cs"/>
                <w:szCs w:val="22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32F98744" w14:textId="0FDF1D6C" w:rsidR="00890332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514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557B4834" w14:textId="719B6372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758DC6E2" w14:textId="0B145ACF" w:rsidR="00890332" w:rsidRPr="00757917" w:rsidRDefault="00294C31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514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5B13BDB1" w14:textId="072E6A34" w:rsidR="00890332" w:rsidRPr="00757917" w:rsidRDefault="008828A3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262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F61173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AC4E36F" w14:textId="41108AC1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262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E56119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6ED6F7F" w14:textId="2D7B0F35" w:rsidR="00890332" w:rsidRPr="00757917" w:rsidRDefault="00FD4087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20</w:t>
            </w:r>
            <w:r w:rsidR="0012386C" w:rsidRPr="00757917">
              <w:rPr>
                <w:rFonts w:ascii="Angsana New" w:hAnsi="Angsana New"/>
                <w:szCs w:val="22"/>
                <w:lang w:bidi="th-TH"/>
              </w:rPr>
              <w:t>3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DDB4A55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0BF67A3" w14:textId="3CC15C5E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221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9F79A0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ADBDE45" w14:textId="637B7383" w:rsidR="00890332" w:rsidRPr="00757917" w:rsidRDefault="00FD4087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FEAE8F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1F814C9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334C37C2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19EFDA09" w14:textId="0D74743A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บริษัท เอสทีที จีดีซี (ประเทศไทย) จำกัด ****</w:t>
            </w:r>
            <w:r w:rsidRPr="00757917">
              <w:rPr>
                <w:rFonts w:ascii="Angsana New" w:hAnsi="Angsana New"/>
                <w:sz w:val="22"/>
                <w:szCs w:val="22"/>
              </w:rPr>
              <w:t>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D6F6A21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ศูนย์ข้อมูล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042C019C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570A7279" w14:textId="3E8E1B05" w:rsidR="00890332" w:rsidRPr="00757917" w:rsidRDefault="00460DDC" w:rsidP="00890332">
            <w:pPr>
              <w:spacing w:line="320" w:lineRule="exact"/>
              <w:ind w:left="-115" w:right="-115"/>
              <w:jc w:val="center"/>
              <w:rPr>
                <w:rFonts w:ascii="Angsana New" w:hAnsi="Angsana New"/>
                <w:spacing w:val="-3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3"/>
                <w:sz w:val="22"/>
                <w:szCs w:val="22"/>
              </w:rPr>
              <w:t>51</w:t>
            </w:r>
            <w:r w:rsidR="00E1621B" w:rsidRPr="00757917">
              <w:rPr>
                <w:rFonts w:ascii="Angsana New" w:hAnsi="Angsana New"/>
                <w:spacing w:val="-3"/>
                <w:sz w:val="22"/>
                <w:szCs w:val="22"/>
              </w:rPr>
              <w:t>.</w:t>
            </w:r>
            <w:r w:rsidRPr="00757917">
              <w:rPr>
                <w:rFonts w:ascii="Angsana New" w:hAnsi="Angsana New"/>
                <w:spacing w:val="-3"/>
                <w:sz w:val="22"/>
                <w:szCs w:val="22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6DD063" w14:textId="2FEEF9C5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pacing w:val="-3"/>
                <w:szCs w:val="22"/>
                <w:cs/>
              </w:rPr>
              <w:t>51.00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1F2B3F7B" w14:textId="17C4F775" w:rsidR="00890332" w:rsidRPr="00757917" w:rsidRDefault="00460DDC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2</w:t>
            </w:r>
            <w:r w:rsidR="00CF32A6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273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5363E6C" w14:textId="7142F636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5D057299" w14:textId="0E54701B" w:rsidR="00890332" w:rsidRPr="00757917" w:rsidRDefault="00294C31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1</w:t>
            </w:r>
            <w:r w:rsidR="00890332" w:rsidRPr="00757917">
              <w:rPr>
                <w:rFonts w:ascii="Angsana New" w:hAnsi="Angsana New"/>
                <w:szCs w:val="22"/>
                <w:lang w:bidi="th-TH"/>
              </w:rPr>
              <w:t>,423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677ABB56" w14:textId="390FAB53" w:rsidR="00890332" w:rsidRPr="00757917" w:rsidRDefault="008828A3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1,160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A71D1E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AB20D26" w14:textId="6FDEBD46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727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BAF3669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FF7AC32" w14:textId="45AFCB78" w:rsidR="00890332" w:rsidRPr="00757917" w:rsidRDefault="00FD4087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1,00</w:t>
            </w:r>
            <w:r w:rsidR="0012386C" w:rsidRPr="00757917">
              <w:rPr>
                <w:rFonts w:ascii="Angsana New" w:hAnsi="Angsana New"/>
                <w:szCs w:val="22"/>
                <w:lang w:bidi="th-TH"/>
              </w:rPr>
              <w:t>2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B95F44C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64DC547" w14:textId="09C8C664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683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09602C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9DC4957" w14:textId="120B625A" w:rsidR="00890332" w:rsidRPr="00757917" w:rsidRDefault="00FD4087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2F694CE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E4E778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3B7F48EE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0E03CC6B" w14:textId="479B91B0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บริษัท วังน้อย โลจิสติกส์ พาร์ค จำกัด ***</w:t>
            </w:r>
            <w:r w:rsidRPr="00757917">
              <w:rPr>
                <w:rFonts w:ascii="Angsana New" w:hAnsi="Angsana New"/>
                <w:sz w:val="22"/>
                <w:szCs w:val="22"/>
              </w:rPr>
              <w:t>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42C5EE87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พัฒนาอสังหาริมทรัพย์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3E5C79B9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7CB68F63" w14:textId="50987427" w:rsidR="00890332" w:rsidRPr="00757917" w:rsidRDefault="00547E37" w:rsidP="00890332">
            <w:pPr>
              <w:spacing w:line="320" w:lineRule="exact"/>
              <w:ind w:left="-115" w:right="-115"/>
              <w:jc w:val="center"/>
              <w:rPr>
                <w:rFonts w:ascii="Angsana New" w:hAnsi="Angsana New"/>
                <w:spacing w:val="-3"/>
                <w:sz w:val="22"/>
                <w:szCs w:val="22"/>
              </w:rPr>
            </w:pPr>
            <w:r w:rsidRPr="00757917">
              <w:rPr>
                <w:rFonts w:ascii="Angsana New" w:hAnsi="Angsana New"/>
                <w:szCs w:val="22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7B95D" w14:textId="1B7606EE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pacing w:val="-3"/>
                <w:szCs w:val="22"/>
                <w:cs/>
              </w:rPr>
              <w:t>51.00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777EC394" w14:textId="1F97B222" w:rsidR="00890332" w:rsidRPr="00757917" w:rsidRDefault="008828A3" w:rsidP="008828A3">
            <w:pPr>
              <w:pStyle w:val="acctfourfigures"/>
              <w:tabs>
                <w:tab w:val="clear" w:pos="765"/>
                <w:tab w:val="decimal" w:pos="240"/>
              </w:tabs>
              <w:spacing w:line="320" w:lineRule="exact"/>
              <w:ind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328BDBD" w14:textId="30EC61BD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1D03AD1E" w14:textId="1A62FFA4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397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311506E1" w14:textId="3D39533A" w:rsidR="00890332" w:rsidRPr="00757917" w:rsidRDefault="008828A3" w:rsidP="00FD4087">
            <w:pPr>
              <w:pStyle w:val="acctfourfigures"/>
              <w:tabs>
                <w:tab w:val="clear" w:pos="765"/>
                <w:tab w:val="decimal" w:pos="405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0EB5BB4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CDF89CE" w14:textId="37BE3C96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202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56B6A84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863BDEF" w14:textId="7C84319F" w:rsidR="00890332" w:rsidRPr="00757917" w:rsidRDefault="00FD4087" w:rsidP="0033279F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57A4E7E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0221B5B" w14:textId="338153F3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94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578034E5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C7A0FED" w14:textId="59C8D08A" w:rsidR="00890332" w:rsidRPr="00757917" w:rsidRDefault="00FD4087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1C1F60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90838FF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36756F7A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1D1DB871" w14:textId="3630E4C1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บริษัท บางปะกง โลจิสติกส์ พาร์ค จำกัด ***</w:t>
            </w:r>
            <w:r w:rsidRPr="00757917">
              <w:rPr>
                <w:rFonts w:ascii="Angsana New" w:hAnsi="Angsana New"/>
                <w:sz w:val="22"/>
                <w:szCs w:val="22"/>
              </w:rPr>
              <w:t>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83982B2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พัฒนาอสังหาริมทรัพย์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7157B09E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4C1F81F4" w14:textId="5F16B220" w:rsidR="00890332" w:rsidRPr="00757917" w:rsidRDefault="00460DDC" w:rsidP="00890332">
            <w:pPr>
              <w:spacing w:line="320" w:lineRule="exact"/>
              <w:ind w:left="-115" w:right="-115"/>
              <w:jc w:val="center"/>
              <w:rPr>
                <w:rFonts w:ascii="Angsana New" w:hAnsi="Angsana New"/>
                <w:spacing w:val="-3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3"/>
                <w:sz w:val="22"/>
                <w:szCs w:val="22"/>
              </w:rPr>
              <w:t>51</w:t>
            </w:r>
            <w:r w:rsidR="00E1621B" w:rsidRPr="00757917">
              <w:rPr>
                <w:rFonts w:ascii="Angsana New" w:hAnsi="Angsana New"/>
                <w:spacing w:val="-3"/>
                <w:sz w:val="22"/>
                <w:szCs w:val="22"/>
              </w:rPr>
              <w:t>.</w:t>
            </w:r>
            <w:r w:rsidRPr="00757917">
              <w:rPr>
                <w:rFonts w:ascii="Angsana New" w:hAnsi="Angsana New"/>
                <w:spacing w:val="-3"/>
                <w:sz w:val="22"/>
                <w:szCs w:val="22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FC93E7C" w14:textId="56FC7899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pacing w:val="-3"/>
                <w:szCs w:val="22"/>
                <w:cs/>
              </w:rPr>
              <w:t>51.00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166F1AE1" w14:textId="0CB37697" w:rsidR="00890332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840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794E069" w14:textId="776E6DB1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5572069E" w14:textId="125CC784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840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1274B983" w14:textId="4B853E5B" w:rsidR="00890332" w:rsidRPr="00757917" w:rsidRDefault="008828A3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449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2FD8F7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4757689" w14:textId="2CCBB430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449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59514959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E77C49C" w14:textId="7FBD2FFC" w:rsidR="00890332" w:rsidRPr="00757917" w:rsidRDefault="00FD4087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348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3BE5003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7107DE5" w14:textId="2042993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349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EBAAF4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AE41981" w14:textId="07F520AB" w:rsidR="00890332" w:rsidRPr="00757917" w:rsidRDefault="00FD4087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BB33F8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698294E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18B3BE3A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52426280" w14:textId="0CC49576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pacing w:val="-6"/>
                <w:sz w:val="22"/>
                <w:szCs w:val="22"/>
                <w:cs/>
              </w:rPr>
              <w:t>บริษัท พีบีเอ โรบอทิคส์ (ประเทศไทย) จำกัด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 xml:space="preserve"> *****</w:t>
            </w:r>
            <w:r w:rsidRPr="00757917">
              <w:rPr>
                <w:rFonts w:ascii="Angsana New" w:hAnsi="Angsana New"/>
                <w:sz w:val="22"/>
                <w:szCs w:val="22"/>
              </w:rPr>
              <w:t>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57C9B7C4" w14:textId="130D2735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บริการระบบปฏิบัติการ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24928AEA" w14:textId="02EDC951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72565420" w14:textId="31ADD71A" w:rsidR="00890332" w:rsidRPr="00757917" w:rsidRDefault="00890332" w:rsidP="00890332">
            <w:pPr>
              <w:spacing w:line="320" w:lineRule="exact"/>
              <w:ind w:left="-115" w:right="-115"/>
              <w:jc w:val="center"/>
              <w:rPr>
                <w:rFonts w:ascii="Angsana New" w:hAnsi="Angsana New"/>
                <w:spacing w:val="-3"/>
                <w:sz w:val="22"/>
                <w:szCs w:val="22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188F32" w14:textId="25A9ECCA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2C8A8BFD" w14:textId="73AA38CE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3DF0A7BD" w14:textId="62731DEE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545FCA29" w14:textId="56F59034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72B89FD5" w14:textId="7C951704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FD8AD15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C873AEB" w14:textId="135FA2CF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AEC3259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6177E0F" w14:textId="7F110D2F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E4BCE8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FD9D89D" w14:textId="45421655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357FA7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B4763A3" w14:textId="14837662" w:rsidR="00890332" w:rsidRPr="00757917" w:rsidRDefault="00890332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CC63CB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ACA29D5" w14:textId="2A922FD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</w:tr>
      <w:tr w:rsidR="00890332" w:rsidRPr="00757917" w14:paraId="248D8B4E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48EA9175" w14:textId="77777777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pacing w:val="-6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69DB0CDE" w14:textId="7C0A79BF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left="60"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อัตโนมัติ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138998E9" w14:textId="4FBACA7E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20BBEA94" w14:textId="4804D11C" w:rsidR="00890332" w:rsidRPr="00757917" w:rsidRDefault="00460DDC" w:rsidP="00890332">
            <w:pPr>
              <w:spacing w:line="320" w:lineRule="exact"/>
              <w:ind w:left="-115" w:right="-115"/>
              <w:jc w:val="center"/>
              <w:rPr>
                <w:rFonts w:ascii="Angsana New" w:hAnsi="Angsana New"/>
                <w:spacing w:val="-3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3"/>
                <w:sz w:val="22"/>
                <w:szCs w:val="22"/>
              </w:rPr>
              <w:t>51</w:t>
            </w:r>
            <w:r w:rsidR="00E1621B" w:rsidRPr="00757917">
              <w:rPr>
                <w:rFonts w:ascii="Angsana New" w:hAnsi="Angsana New"/>
                <w:spacing w:val="-3"/>
                <w:sz w:val="22"/>
                <w:szCs w:val="22"/>
              </w:rPr>
              <w:t>.</w:t>
            </w:r>
            <w:r w:rsidRPr="00757917">
              <w:rPr>
                <w:rFonts w:ascii="Angsana New" w:hAnsi="Angsana New"/>
                <w:spacing w:val="-3"/>
                <w:sz w:val="22"/>
                <w:szCs w:val="22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22F1A0" w14:textId="01446F38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pacing w:val="-3"/>
                <w:szCs w:val="22"/>
                <w:cs/>
              </w:rPr>
              <w:t>51.00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2B9C7A5E" w14:textId="38584270" w:rsidR="00890332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47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D0F299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39BA42BE" w14:textId="2B39F846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47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399F4D2A" w14:textId="2D3E1609" w:rsidR="00890332" w:rsidRPr="00757917" w:rsidRDefault="00FD4087" w:rsidP="00FD4087">
            <w:pPr>
              <w:pStyle w:val="acctfourfigures"/>
              <w:tabs>
                <w:tab w:val="clear" w:pos="765"/>
                <w:tab w:val="decimal" w:pos="405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F600B7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2A3B6F6" w14:textId="42831A41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25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DAEA4B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FF2579A" w14:textId="17E6D913" w:rsidR="00890332" w:rsidRPr="00757917" w:rsidRDefault="00FD4087" w:rsidP="0033279F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F17753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1F91A72" w14:textId="3711E1E5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13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C78623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15D2A9A" w14:textId="61F2EE20" w:rsidR="00890332" w:rsidRPr="00757917" w:rsidRDefault="00FD4087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E38467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FF4FCA7" w14:textId="3BC25DB8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6E38D243" w14:textId="77777777" w:rsidTr="008828A3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7F83214D" w14:textId="0A94C1EE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 xml:space="preserve">PT Surya </w:t>
            </w:r>
            <w:proofErr w:type="spellStart"/>
            <w:r w:rsidRPr="00757917">
              <w:rPr>
                <w:rFonts w:ascii="Angsana New" w:hAnsi="Angsana New"/>
                <w:sz w:val="22"/>
                <w:szCs w:val="22"/>
              </w:rPr>
              <w:t>Internusa</w:t>
            </w:r>
            <w:proofErr w:type="spellEnd"/>
            <w:r w:rsidRPr="00757917">
              <w:rPr>
                <w:rFonts w:ascii="Angsana New" w:hAnsi="Angsana New"/>
                <w:sz w:val="22"/>
                <w:szCs w:val="22"/>
              </w:rPr>
              <w:t xml:space="preserve"> Timur **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64A1708B" w14:textId="4E412A1A" w:rsidR="00890332" w:rsidRPr="00757917" w:rsidRDefault="00890332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พัฒนาอสังหาริมทรัพย์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20678227" w14:textId="10BB98BE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122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cs/>
                <w:lang w:bidi="th-TH"/>
              </w:rPr>
              <w:t>อินโดนีเซีย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3DF8DD19" w14:textId="27604D68" w:rsidR="00890332" w:rsidRPr="00757917" w:rsidRDefault="00460DDC" w:rsidP="00890332">
            <w:pPr>
              <w:spacing w:line="320" w:lineRule="exact"/>
              <w:ind w:left="-115" w:right="-115"/>
              <w:jc w:val="center"/>
              <w:rPr>
                <w:rFonts w:ascii="Angsana New" w:hAnsi="Angsana New"/>
                <w:spacing w:val="-3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3"/>
                <w:sz w:val="22"/>
                <w:szCs w:val="22"/>
              </w:rPr>
              <w:t>33</w:t>
            </w:r>
            <w:r w:rsidR="00E1621B" w:rsidRPr="00757917">
              <w:rPr>
                <w:rFonts w:ascii="Angsana New" w:hAnsi="Angsana New"/>
                <w:spacing w:val="-3"/>
                <w:sz w:val="22"/>
                <w:szCs w:val="22"/>
              </w:rPr>
              <w:t>.</w:t>
            </w:r>
            <w:r w:rsidRPr="00757917">
              <w:rPr>
                <w:rFonts w:ascii="Angsana New" w:hAnsi="Angsana New"/>
                <w:spacing w:val="-3"/>
                <w:sz w:val="22"/>
                <w:szCs w:val="22"/>
              </w:rPr>
              <w:t>31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46D423" w14:textId="67C8992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pacing w:val="-3"/>
                <w:szCs w:val="22"/>
              </w:rPr>
              <w:t>33.31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2B450434" w14:textId="35F91CB3" w:rsidR="00890332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398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1BF0F4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69BA5FE6" w14:textId="29773106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398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2DFDE87A" w14:textId="30A0DE0C" w:rsidR="00890332" w:rsidRPr="00757917" w:rsidRDefault="00FD4087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13</w:t>
            </w:r>
            <w:r w:rsidR="00F52534" w:rsidRPr="00757917">
              <w:rPr>
                <w:rFonts w:ascii="Angsana New" w:hAnsi="Angsana New"/>
                <w:szCs w:val="22"/>
                <w:lang w:val="en-US" w:bidi="th-TH"/>
              </w:rPr>
              <w:t>9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00CC55B5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A00BBDF" w14:textId="37DB41EC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132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49343FE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484DA82" w14:textId="687FF76A" w:rsidR="00890332" w:rsidRPr="00757917" w:rsidRDefault="00FD4087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135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7BF99A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C7648D9" w14:textId="4BD2FFE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134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0D59AF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DA74341" w14:textId="21E17F06" w:rsidR="00890332" w:rsidRPr="00757917" w:rsidRDefault="00460DDC" w:rsidP="00FD4087">
            <w:pPr>
              <w:pStyle w:val="acctfourfigures"/>
              <w:tabs>
                <w:tab w:val="clear" w:pos="765"/>
                <w:tab w:val="decimal" w:pos="69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13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4CC1E09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5A8F7D6" w14:textId="09DAB83F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890332" w:rsidRPr="00757917" w14:paraId="475A865B" w14:textId="77777777" w:rsidTr="008828A3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4295757C" w14:textId="3C841146" w:rsidR="00890332" w:rsidRPr="00757917" w:rsidRDefault="00890332" w:rsidP="00890332">
            <w:pPr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บริษัท เกษมทรัพย์ภักดี จำกัด ***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29DEC40" w14:textId="77777777" w:rsidR="008828A3" w:rsidRPr="00757917" w:rsidRDefault="008828A3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 w:hint="cs"/>
                <w:sz w:val="22"/>
                <w:szCs w:val="22"/>
                <w:cs/>
              </w:rPr>
              <w:t>พัฒนาอสังหาริมทรัพย์</w:t>
            </w:r>
          </w:p>
          <w:p w14:paraId="7AC8FBA5" w14:textId="3526968D" w:rsidR="00890332" w:rsidRPr="00757917" w:rsidRDefault="008828A3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 xml:space="preserve">   </w:t>
            </w:r>
            <w:r w:rsidRPr="00757917">
              <w:rPr>
                <w:rFonts w:ascii="Angsana New" w:hAnsi="Angsana New" w:hint="cs"/>
                <w:sz w:val="22"/>
                <w:szCs w:val="22"/>
                <w:cs/>
              </w:rPr>
              <w:t>เพื่อให้เช่าและเพื่อขาย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2154A7C6" w14:textId="77777777" w:rsidR="008828A3" w:rsidRPr="00757917" w:rsidRDefault="008828A3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  <w:p w14:paraId="0B6AF4D6" w14:textId="246A6941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0B1FFE22" w14:textId="77777777" w:rsidR="008828A3" w:rsidRPr="00757917" w:rsidRDefault="008828A3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  <w:p w14:paraId="213F6E04" w14:textId="573BE8B0" w:rsidR="00890332" w:rsidRPr="00757917" w:rsidRDefault="00460DDC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49</w:t>
            </w:r>
            <w:r w:rsidR="008828A3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16CA38E" w14:textId="77777777" w:rsidR="008828A3" w:rsidRPr="00757917" w:rsidRDefault="008828A3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  <w:p w14:paraId="196C52BE" w14:textId="5F6FED44" w:rsidR="00890332" w:rsidRPr="00757917" w:rsidRDefault="00294C31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49</w:t>
            </w:r>
            <w:r w:rsidR="00890332" w:rsidRPr="00757917">
              <w:rPr>
                <w:rFonts w:ascii="Angsana New" w:hAnsi="Angsana New" w:hint="cs"/>
                <w:szCs w:val="22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 w:hint="cs"/>
                <w:szCs w:val="22"/>
                <w:lang w:val="en-US" w:bidi="th-TH"/>
              </w:rPr>
              <w:t>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6BBF6DC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</w:p>
          <w:p w14:paraId="6BAEFAD8" w14:textId="2CB9AA33" w:rsidR="008828A3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3,000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73A49508" w14:textId="75500C66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6C1C8517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</w:p>
          <w:p w14:paraId="0BF637DD" w14:textId="6FCB7A3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3,000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0C131CE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</w:p>
          <w:p w14:paraId="7FC9D8BF" w14:textId="5046DD77" w:rsidR="008828A3" w:rsidRPr="00757917" w:rsidRDefault="00460DDC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</w:t>
            </w:r>
            <w:r w:rsidR="00FD4087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470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7D8D11D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39F258E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</w:p>
          <w:p w14:paraId="27F177A3" w14:textId="402C4E81" w:rsidR="00890332" w:rsidRPr="00757917" w:rsidRDefault="00460DDC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</w:t>
            </w:r>
            <w:r w:rsidR="00890332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470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58773A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EB40C61" w14:textId="77777777" w:rsidR="00FD4087" w:rsidRPr="00757917" w:rsidRDefault="00FD4087" w:rsidP="00FD4087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  <w:p w14:paraId="686D3D96" w14:textId="375E08EE" w:rsidR="008828A3" w:rsidRPr="00757917" w:rsidRDefault="00460DDC" w:rsidP="00FD4087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</w:t>
            </w:r>
            <w:r w:rsidR="00FD4087" w:rsidRPr="00757917">
              <w:rPr>
                <w:rFonts w:ascii="Angsana New" w:hAnsi="Angsana New"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033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1E0950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76FAD23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lang w:val="en-US" w:bidi="th-TH"/>
              </w:rPr>
            </w:pPr>
          </w:p>
          <w:p w14:paraId="5FC14EAF" w14:textId="101DB061" w:rsidR="00890332" w:rsidRPr="00757917" w:rsidRDefault="00460DDC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998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5F46B11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5351C4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  <w:p w14:paraId="5CBC1655" w14:textId="1093A6CA" w:rsidR="008828A3" w:rsidRPr="00757917" w:rsidRDefault="00FD4087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6B1ACB2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54B8C88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  <w:p w14:paraId="593AFF21" w14:textId="1189FA14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7D347C" w:rsidRPr="00757917" w14:paraId="579B58BE" w14:textId="77777777" w:rsidTr="008828A3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7E6CA20A" w14:textId="0DEFB1EC" w:rsidR="008828A3" w:rsidRPr="00757917" w:rsidRDefault="008828A3" w:rsidP="00890332">
            <w:pPr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 w:hint="cs"/>
                <w:sz w:val="22"/>
                <w:szCs w:val="22"/>
                <w:cs/>
              </w:rPr>
              <w:t>บริษัท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2"/>
                <w:szCs w:val="22"/>
                <w:cs/>
              </w:rPr>
              <w:t>บ้านแม่พิมพ์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2"/>
                <w:szCs w:val="22"/>
                <w:cs/>
              </w:rPr>
              <w:t>จำกัด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 xml:space="preserve"> ***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28914BC0" w14:textId="3F21ACF5" w:rsidR="008828A3" w:rsidRPr="00757917" w:rsidRDefault="00B72AD9" w:rsidP="0089033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พัฒนาอสังหาริมทรัพย์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6913D0CD" w14:textId="53186AC3" w:rsidR="008828A3" w:rsidRPr="00757917" w:rsidRDefault="00B72AD9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6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383E3053" w14:textId="34720C20" w:rsidR="008828A3" w:rsidRPr="00757917" w:rsidRDefault="00460DDC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65</w:t>
            </w:r>
            <w:r w:rsidR="00B72AD9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D0B08D" w14:textId="13773E97" w:rsidR="008828A3" w:rsidRPr="00757917" w:rsidRDefault="00B72AD9" w:rsidP="00890332">
            <w:pPr>
              <w:pStyle w:val="acctfourfigures"/>
              <w:tabs>
                <w:tab w:val="clear" w:pos="765"/>
              </w:tabs>
              <w:spacing w:line="320" w:lineRule="exact"/>
              <w:ind w:left="-112" w:right="-221"/>
              <w:jc w:val="center"/>
              <w:rPr>
                <w:rFonts w:ascii="Angsana New" w:hAnsi="Angsana New"/>
                <w:szCs w:val="22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1511E73E" w14:textId="48A750A8" w:rsidR="008828A3" w:rsidRPr="00757917" w:rsidRDefault="00B72AD9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280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AE0FD14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jc w:val="right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5459D403" w14:textId="55CE26C1" w:rsidR="008828A3" w:rsidRPr="00757917" w:rsidRDefault="00B72AD9" w:rsidP="00B72AD9">
            <w:pPr>
              <w:pStyle w:val="acctfourfigures"/>
              <w:tabs>
                <w:tab w:val="clear" w:pos="765"/>
                <w:tab w:val="decimal" w:pos="265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819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152758B9" w14:textId="5041F895" w:rsidR="008828A3" w:rsidRPr="00757917" w:rsidRDefault="00460DDC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182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1837EAF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844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4C9FD25F" w14:textId="271E043C" w:rsidR="008828A3" w:rsidRPr="00757917" w:rsidRDefault="00FD4087" w:rsidP="00FD4087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A565557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</w:rPr>
            </w:pPr>
          </w:p>
        </w:tc>
        <w:tc>
          <w:tcPr>
            <w:tcW w:w="720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4D14A161" w14:textId="6ED8D4C8" w:rsidR="008828A3" w:rsidRPr="00757917" w:rsidRDefault="00460DDC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182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B7FD79D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0" w:type="dxa"/>
            <w:gridSpan w:val="3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627F5F8D" w14:textId="0B7253AD" w:rsidR="008828A3" w:rsidRPr="00757917" w:rsidRDefault="00FD4087" w:rsidP="00FD4087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4B8182EE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4288D514" w14:textId="5BA6634D" w:rsidR="008828A3" w:rsidRPr="00757917" w:rsidRDefault="00FD4087" w:rsidP="00890332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6633A55" w14:textId="77777777" w:rsidR="008828A3" w:rsidRPr="00757917" w:rsidRDefault="008828A3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77C18F17" w14:textId="64E681B7" w:rsidR="008828A3" w:rsidRPr="00757917" w:rsidRDefault="0033279F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</w:tr>
      <w:tr w:rsidR="007D347C" w:rsidRPr="00757917" w14:paraId="3E1DC288" w14:textId="77777777" w:rsidTr="00D602C8">
        <w:trPr>
          <w:trHeight w:val="262"/>
        </w:trPr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76E12413" w14:textId="77777777" w:rsidR="00890332" w:rsidRPr="00757917" w:rsidRDefault="00890332" w:rsidP="00890332">
            <w:pPr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3631F6FF" w14:textId="77777777" w:rsidR="00890332" w:rsidRPr="00757917" w:rsidRDefault="00890332" w:rsidP="00890332">
            <w:pPr>
              <w:spacing w:line="320" w:lineRule="exact"/>
              <w:ind w:left="-115" w:right="-115"/>
              <w:rPr>
                <w:rFonts w:ascii="Angsana New" w:hAnsi="Angsana New"/>
                <w:spacing w:val="-3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35DD657C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098B1F84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44B9C9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1C981BA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7979772D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67"/>
              </w:tabs>
              <w:spacing w:line="320" w:lineRule="exact"/>
              <w:ind w:right="-79"/>
              <w:jc w:val="right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43DDDFA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31D8D4B8" w14:textId="2156ECF3" w:rsidR="00890332" w:rsidRPr="00757917" w:rsidRDefault="00460DDC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4</w:t>
            </w:r>
            <w:r w:rsidR="00FD4087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138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665574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58D24716" w14:textId="36B3114A" w:rsidR="00890332" w:rsidRPr="00757917" w:rsidRDefault="00460DDC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3</w:t>
            </w:r>
            <w:r w:rsidR="00890332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685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5FE005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cs/>
                <w:lang w:bidi="th-TH"/>
              </w:rPr>
            </w:pPr>
          </w:p>
        </w:tc>
        <w:tc>
          <w:tcPr>
            <w:tcW w:w="72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4C5FF248" w14:textId="3FF1E1D2" w:rsidR="00890332" w:rsidRPr="00757917" w:rsidRDefault="00460DDC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3</w:t>
            </w:r>
            <w:r w:rsidR="00FD4087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456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7DE847B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4E8D31BB" w14:textId="636A80AC" w:rsidR="00890332" w:rsidRPr="00757917" w:rsidRDefault="00460DDC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2</w:t>
            </w:r>
            <w:r w:rsidR="00890332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934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9B9C4FA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C66FD5" w14:textId="392FA522" w:rsidR="00890332" w:rsidRPr="00757917" w:rsidRDefault="00460DDC" w:rsidP="006D3281">
            <w:pPr>
              <w:pStyle w:val="acctfourfigures"/>
              <w:tabs>
                <w:tab w:val="clear" w:pos="765"/>
                <w:tab w:val="decimal" w:pos="569"/>
              </w:tabs>
              <w:spacing w:line="320" w:lineRule="exact"/>
              <w:ind w:left="-79" w:right="-12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52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BCFD0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3E437CF6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-</w:t>
            </w:r>
          </w:p>
        </w:tc>
      </w:tr>
      <w:tr w:rsidR="007D347C" w:rsidRPr="00757917" w14:paraId="61098FAB" w14:textId="77777777" w:rsidTr="00890332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16BCBB18" w14:textId="77777777" w:rsidR="00890332" w:rsidRPr="00757917" w:rsidRDefault="00890332" w:rsidP="00890332">
            <w:pPr>
              <w:spacing w:line="320" w:lineRule="exact"/>
              <w:ind w:right="-46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61623978" w14:textId="77777777" w:rsidR="00890332" w:rsidRPr="00757917" w:rsidRDefault="00890332" w:rsidP="00890332">
            <w:pPr>
              <w:spacing w:line="320" w:lineRule="exact"/>
              <w:ind w:left="-115" w:right="-115"/>
              <w:rPr>
                <w:rFonts w:ascii="Angsana New" w:hAnsi="Angsana New"/>
                <w:spacing w:val="-3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1043A1D0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0DA36DA6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B23EEA" w14:textId="77777777" w:rsidR="00890332" w:rsidRPr="00757917" w:rsidRDefault="00890332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3E24670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27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08A02C9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03DAED48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00CD8986" w14:textId="569468E3" w:rsidR="00890332" w:rsidRPr="00757917" w:rsidRDefault="00460DDC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21</w:t>
            </w:r>
            <w:r w:rsidR="00FD4087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258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8218D27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6A310934" w14:textId="524C8C52" w:rsidR="00890332" w:rsidRPr="00757917" w:rsidRDefault="00460DDC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18</w:t>
            </w:r>
            <w:r w:rsidR="00890332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268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63AF4BE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4ECC0998" w14:textId="45DA1F0C" w:rsidR="00890332" w:rsidRPr="00757917" w:rsidRDefault="00460DDC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15</w:t>
            </w:r>
            <w:r w:rsidR="00FD4087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814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498EDB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79E3D1ED" w14:textId="04C15973" w:rsidR="00890332" w:rsidRPr="00757917" w:rsidRDefault="00460DDC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13</w:t>
            </w:r>
            <w:r w:rsidR="00890332"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657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3F97280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03AA66A7" w14:textId="476A497E" w:rsidR="00890332" w:rsidRPr="00757917" w:rsidRDefault="00460DDC" w:rsidP="00890332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726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B30D974" w14:textId="77777777" w:rsidR="00890332" w:rsidRPr="00757917" w:rsidRDefault="00890332" w:rsidP="00890332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5C13073D" w14:textId="67BFCB1E" w:rsidR="00890332" w:rsidRPr="00757917" w:rsidRDefault="00460DDC" w:rsidP="00890332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Cs w:val="22"/>
                <w:lang w:val="en-US" w:bidi="th-TH"/>
              </w:rPr>
              <w:t>590</w:t>
            </w:r>
          </w:p>
        </w:tc>
      </w:tr>
      <w:tr w:rsidR="007D347C" w:rsidRPr="00757917" w14:paraId="150EA365" w14:textId="77777777" w:rsidTr="00EF0F6D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</w:tcPr>
          <w:p w14:paraId="2EE9C20F" w14:textId="77777777" w:rsidR="00EF0F6D" w:rsidRPr="00757917" w:rsidRDefault="00EF0F6D" w:rsidP="00890332">
            <w:pPr>
              <w:spacing w:line="320" w:lineRule="exact"/>
              <w:ind w:right="-46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58C69828" w14:textId="77777777" w:rsidR="00EF0F6D" w:rsidRPr="00757917" w:rsidRDefault="00EF0F6D" w:rsidP="00890332">
            <w:pPr>
              <w:spacing w:line="320" w:lineRule="exact"/>
              <w:ind w:left="-115" w:right="-115"/>
              <w:rPr>
                <w:rFonts w:ascii="Angsana New" w:hAnsi="Angsana New"/>
                <w:spacing w:val="-3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55C82726" w14:textId="77777777" w:rsidR="00EF0F6D" w:rsidRPr="00757917" w:rsidRDefault="00EF0F6D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7A92B6DE" w14:textId="77777777" w:rsidR="00EF0F6D" w:rsidRPr="00757917" w:rsidRDefault="00EF0F6D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7E4939" w14:textId="77777777" w:rsidR="00EF0F6D" w:rsidRPr="00757917" w:rsidRDefault="00EF0F6D" w:rsidP="00890332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2CCC032C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627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9A2854E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5AE0BE67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7AF550AD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30250631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176B5DB2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CF62B9E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5AF3F77B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C6A1488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6CA27FFE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1152444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131D1B40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EAB11DB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63D8F3D2" w14:textId="77777777" w:rsidR="00EF0F6D" w:rsidRPr="00757917" w:rsidRDefault="00EF0F6D" w:rsidP="00890332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</w:tr>
      <w:tr w:rsidR="00EF0F6D" w:rsidRPr="00757917" w14:paraId="7093A5D1" w14:textId="77777777" w:rsidTr="003B062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7B8736" w14:textId="775E8819" w:rsidR="00EF0F6D" w:rsidRPr="00757917" w:rsidRDefault="00EF0F6D" w:rsidP="00EF0F6D">
            <w:pPr>
              <w:spacing w:line="320" w:lineRule="exact"/>
              <w:ind w:right="-46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1EFF231F" w14:textId="77777777" w:rsidR="00EF0F6D" w:rsidRPr="00757917" w:rsidRDefault="00EF0F6D" w:rsidP="00EF0F6D">
            <w:pPr>
              <w:spacing w:line="320" w:lineRule="exact"/>
              <w:ind w:left="-115" w:right="-115"/>
              <w:rPr>
                <w:rFonts w:ascii="Angsana New" w:hAnsi="Angsana New"/>
                <w:spacing w:val="-3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3CF32385" w14:textId="77777777" w:rsidR="00EF0F6D" w:rsidRPr="00757917" w:rsidRDefault="00EF0F6D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56A67530" w14:textId="77777777" w:rsidR="00EF0F6D" w:rsidRPr="00757917" w:rsidRDefault="00EF0F6D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EAA467" w14:textId="77777777" w:rsidR="00EF0F6D" w:rsidRPr="00757917" w:rsidRDefault="00EF0F6D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26B1E7D3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27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2174C6B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22DB5248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52F04A7A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7661E9B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53B11CEA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4CAF1978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470EFF9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BB32C6D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3BC2CF0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514B6C6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6B49D9F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A0FD8D9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CFEA885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</w:tr>
      <w:tr w:rsidR="001C7436" w:rsidRPr="00757917" w14:paraId="43C7E93A" w14:textId="77777777" w:rsidTr="003B062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985F65" w14:textId="77777777" w:rsidR="001C7436" w:rsidRPr="00757917" w:rsidRDefault="001C7436" w:rsidP="00EF0F6D">
            <w:pPr>
              <w:spacing w:line="320" w:lineRule="exact"/>
              <w:ind w:right="-46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00907904" w14:textId="77777777" w:rsidR="001C7436" w:rsidRPr="00757917" w:rsidRDefault="001C7436" w:rsidP="00EF0F6D">
            <w:pPr>
              <w:spacing w:line="320" w:lineRule="exact"/>
              <w:ind w:left="-115" w:right="-115"/>
              <w:rPr>
                <w:rFonts w:ascii="Angsana New" w:hAnsi="Angsana New"/>
                <w:spacing w:val="-3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417F4154" w14:textId="77777777" w:rsidR="001C7436" w:rsidRPr="00757917" w:rsidRDefault="001C7436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49FA1A2B" w14:textId="77777777" w:rsidR="001C7436" w:rsidRPr="00757917" w:rsidRDefault="001C7436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CAC315" w14:textId="77777777" w:rsidR="001C7436" w:rsidRPr="00757917" w:rsidRDefault="001C7436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6FAABFD6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27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048E7253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67C49E1C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7CF28EB4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00599D3C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8F1B46F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BA3AB31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0EB46BE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D05AA4F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4D6376E2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BD4A24D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7635AE3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9A27422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84E02A2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</w:tr>
      <w:tr w:rsidR="001C7436" w:rsidRPr="00757917" w14:paraId="4249EA83" w14:textId="77777777" w:rsidTr="003B062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244B02" w14:textId="77777777" w:rsidR="001C7436" w:rsidRPr="00757917" w:rsidRDefault="001C7436" w:rsidP="00EF0F6D">
            <w:pPr>
              <w:spacing w:line="320" w:lineRule="exact"/>
              <w:ind w:right="-46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2E5E8184" w14:textId="77777777" w:rsidR="001C7436" w:rsidRPr="00757917" w:rsidRDefault="001C7436" w:rsidP="00EF0F6D">
            <w:pPr>
              <w:spacing w:line="320" w:lineRule="exact"/>
              <w:ind w:left="-115" w:right="-115"/>
              <w:rPr>
                <w:rFonts w:ascii="Angsana New" w:hAnsi="Angsana New"/>
                <w:spacing w:val="-3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7A9B6D1B" w14:textId="77777777" w:rsidR="001C7436" w:rsidRPr="00757917" w:rsidRDefault="001C7436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37B5A1F1" w14:textId="77777777" w:rsidR="001C7436" w:rsidRPr="00757917" w:rsidRDefault="001C7436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125B37" w14:textId="77777777" w:rsidR="001C7436" w:rsidRPr="00757917" w:rsidRDefault="001C7436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31421D74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27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5070C820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11BA5D6D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359EE45B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BAB5505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6E9721D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4CB9F73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2B0BB3F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10C29C4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AAB21CB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23C1733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652F10B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6F613F5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9685321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</w:tr>
      <w:tr w:rsidR="001C7436" w:rsidRPr="00757917" w14:paraId="4EE95460" w14:textId="77777777" w:rsidTr="003B062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F3E5F3" w14:textId="43D5AD1A" w:rsidR="001C7436" w:rsidRPr="00757917" w:rsidRDefault="001C7436" w:rsidP="00EF0F6D">
            <w:pPr>
              <w:spacing w:line="320" w:lineRule="exact"/>
              <w:ind w:right="-468"/>
              <w:rPr>
                <w:rFonts w:ascii="Angsana New" w:hAnsi="Angsana New"/>
                <w:b/>
                <w:bCs/>
                <w:i/>
                <w:iCs/>
                <w:color w:val="000000"/>
                <w:sz w:val="22"/>
                <w:szCs w:val="22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color w:val="000000"/>
                <w:sz w:val="22"/>
                <w:szCs w:val="22"/>
                <w:cs/>
              </w:rPr>
              <w:lastRenderedPageBreak/>
              <w:t>การร่วมค้า</w:t>
            </w:r>
            <w:r w:rsidRPr="00757917">
              <w:rPr>
                <w:rFonts w:ascii="Angsana New" w:hAnsi="Angsana New"/>
                <w:b/>
                <w:bCs/>
                <w:i/>
                <w:iCs/>
                <w:color w:val="000000"/>
                <w:sz w:val="22"/>
                <w:szCs w:val="22"/>
                <w:cs/>
              </w:rPr>
              <w:t>ทางอ้อม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01C96D67" w14:textId="77777777" w:rsidR="001C7436" w:rsidRPr="00757917" w:rsidRDefault="001C7436" w:rsidP="00EF0F6D">
            <w:pPr>
              <w:spacing w:line="320" w:lineRule="exact"/>
              <w:ind w:left="-115" w:right="-115"/>
              <w:rPr>
                <w:rFonts w:ascii="Angsana New" w:hAnsi="Angsana New"/>
                <w:spacing w:val="-3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2776BEE5" w14:textId="77777777" w:rsidR="001C7436" w:rsidRPr="00757917" w:rsidRDefault="001C7436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11860CB2" w14:textId="77777777" w:rsidR="001C7436" w:rsidRPr="00757917" w:rsidRDefault="001C7436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A1C74D" w14:textId="77777777" w:rsidR="001C7436" w:rsidRPr="00757917" w:rsidRDefault="001C7436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7F67CF7A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27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4C8F7AD9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3768B6AB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47347DCF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43CB572D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ADC1F2E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9A50CA4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BE2BCD4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472F544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9383367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C18E070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16729CA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DBB0306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A6FD273" w14:textId="77777777" w:rsidR="001C7436" w:rsidRPr="00757917" w:rsidRDefault="001C7436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</w:tr>
      <w:tr w:rsidR="00EF0F6D" w:rsidRPr="00757917" w14:paraId="77C40865" w14:textId="77777777" w:rsidTr="003B062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8298E3" w14:textId="153A05DB" w:rsidR="00EF0F6D" w:rsidRPr="00757917" w:rsidRDefault="00EF0F6D" w:rsidP="00EF0F6D">
            <w:pPr>
              <w:spacing w:line="320" w:lineRule="exact"/>
              <w:ind w:right="-46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2"/>
                <w:szCs w:val="22"/>
                <w:u w:val="single"/>
                <w:cs/>
              </w:rPr>
              <w:t>ถือหุ้นผ่านทางบริษัท เกษมทรัพย์ภักดี จำกัด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6E301674" w14:textId="77777777" w:rsidR="00EF0F6D" w:rsidRPr="00757917" w:rsidRDefault="00EF0F6D" w:rsidP="00EF0F6D">
            <w:pPr>
              <w:spacing w:line="320" w:lineRule="exact"/>
              <w:ind w:left="-115" w:right="-115"/>
              <w:rPr>
                <w:rFonts w:ascii="Angsana New" w:hAnsi="Angsana New"/>
                <w:spacing w:val="-3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45DA3FC0" w14:textId="77777777" w:rsidR="00EF0F6D" w:rsidRPr="00757917" w:rsidRDefault="00EF0F6D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60CC79E5" w14:textId="77777777" w:rsidR="00EF0F6D" w:rsidRPr="00757917" w:rsidRDefault="00EF0F6D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6D3B88" w14:textId="77777777" w:rsidR="00EF0F6D" w:rsidRPr="00757917" w:rsidRDefault="00EF0F6D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3C91951E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27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38126907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3554162C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</w:rPr>
            </w:pP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75E36DA6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30F26713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5E6921C9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 w:firstLine="17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2420CB7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AEE8326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B2A2B43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4BCA8DBE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120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4AC9B26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CC8D493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F8FE817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EC78847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val="en-US" w:bidi="th-TH"/>
              </w:rPr>
            </w:pPr>
          </w:p>
        </w:tc>
      </w:tr>
      <w:tr w:rsidR="00EF0F6D" w:rsidRPr="00757917" w14:paraId="3C45329C" w14:textId="77777777" w:rsidTr="003B062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34AD62" w14:textId="2209DAF8" w:rsidR="00EF0F6D" w:rsidRPr="00757917" w:rsidRDefault="00EF0F6D" w:rsidP="00EF0F6D">
            <w:pPr>
              <w:spacing w:line="320" w:lineRule="exact"/>
              <w:ind w:right="-46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 xml:space="preserve">บริษัท </w:t>
            </w:r>
            <w:r w:rsidRPr="00757917">
              <w:rPr>
                <w:rFonts w:ascii="Angsana New" w:hAnsi="Angsana New" w:hint="cs"/>
                <w:sz w:val="22"/>
                <w:szCs w:val="22"/>
                <w:cs/>
              </w:rPr>
              <w:t xml:space="preserve">ภักดี รีเทล 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>จำกัด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6AEC7C5D" w14:textId="4D9CC81E" w:rsidR="00EF0F6D" w:rsidRPr="00757917" w:rsidRDefault="00FD4087" w:rsidP="00FD408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 w:hint="cs"/>
                <w:sz w:val="22"/>
                <w:szCs w:val="22"/>
                <w:cs/>
              </w:rPr>
              <w:t>ธุรกิจร้านค้าปลีก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0D6BEDFB" w14:textId="794D3DBD" w:rsidR="00EF0F6D" w:rsidRPr="00757917" w:rsidRDefault="00FD4087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009562C5" w14:textId="66D6C13A" w:rsidR="00EF0F6D" w:rsidRPr="00757917" w:rsidRDefault="00460DDC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100</w:t>
            </w:r>
            <w:r w:rsidR="00FD4087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FAD5F6" w14:textId="73F489A0" w:rsidR="00EF0F6D" w:rsidRPr="00757917" w:rsidRDefault="00460DDC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100</w:t>
            </w:r>
            <w:r w:rsidR="00FD4087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1AEF39A1" w14:textId="0BA798D9" w:rsidR="00EF0F6D" w:rsidRPr="00757917" w:rsidRDefault="00FD4087" w:rsidP="00FD4087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20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66828CDC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3962B6AE" w14:textId="0667B98E" w:rsidR="00EF0F6D" w:rsidRPr="00757917" w:rsidRDefault="00FD4087" w:rsidP="00FD4087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20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1B06F420" w14:textId="06F27F81" w:rsidR="00EF0F6D" w:rsidRPr="00757917" w:rsidRDefault="0033279F" w:rsidP="00FD4087">
            <w:pPr>
              <w:pStyle w:val="acctfourfigures"/>
              <w:tabs>
                <w:tab w:val="clear" w:pos="765"/>
                <w:tab w:val="decimal" w:pos="405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74D02AF7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10D4089" w14:textId="3B2073F5" w:rsidR="00EF0F6D" w:rsidRPr="00757917" w:rsidRDefault="0033279F" w:rsidP="00FD4087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471BCE2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A680058" w14:textId="63EC699E" w:rsidR="00EF0F6D" w:rsidRPr="00757917" w:rsidRDefault="0033279F" w:rsidP="0033279F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2E20C6E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503B757" w14:textId="0C2DCA16" w:rsidR="00EF0F6D" w:rsidRPr="00757917" w:rsidRDefault="0033279F" w:rsidP="0033279F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A9D8D93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94D1BBD" w14:textId="7A0B4303" w:rsidR="00EF0F6D" w:rsidRPr="00757917" w:rsidRDefault="0033279F" w:rsidP="0033279F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E2E0B9C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7803384" w14:textId="767A70B5" w:rsidR="00EF0F6D" w:rsidRPr="00757917" w:rsidRDefault="0033279F" w:rsidP="0033279F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</w:tr>
      <w:tr w:rsidR="00EF0F6D" w:rsidRPr="00757917" w14:paraId="14144B63" w14:textId="77777777" w:rsidTr="003B062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4012B7" w14:textId="0B03AB76" w:rsidR="00EF0F6D" w:rsidRPr="00757917" w:rsidRDefault="00EF0F6D" w:rsidP="00EF0F6D">
            <w:pPr>
              <w:spacing w:line="320" w:lineRule="exact"/>
              <w:ind w:right="-468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บริษัท ภักดี ฮอลพิทาลิตี้ จำกัด</w:t>
            </w: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2B1AE201" w14:textId="08E88286" w:rsidR="00EF0F6D" w:rsidRPr="00757917" w:rsidRDefault="00FD4087" w:rsidP="00FD408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 w:hint="cs"/>
                <w:sz w:val="22"/>
                <w:szCs w:val="22"/>
                <w:cs/>
              </w:rPr>
              <w:t>ธุรกิจโรงแรม</w:t>
            </w: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415D0D04" w14:textId="231DC3A4" w:rsidR="00EF0F6D" w:rsidRPr="00757917" w:rsidRDefault="00FD4087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 w:hint="cs"/>
                <w:szCs w:val="22"/>
                <w:cs/>
                <w:lang w:bidi="th-TH"/>
              </w:rPr>
              <w:t>ไทย</w:t>
            </w: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29C92553" w14:textId="3E55FC05" w:rsidR="00EF0F6D" w:rsidRPr="00757917" w:rsidRDefault="00460DDC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100</w:t>
            </w:r>
            <w:r w:rsidR="00FD4087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A9B6F2" w14:textId="658F01DD" w:rsidR="00EF0F6D" w:rsidRPr="00757917" w:rsidRDefault="00460DDC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100</w:t>
            </w:r>
            <w:r w:rsidR="00FD4087" w:rsidRPr="00757917">
              <w:rPr>
                <w:rFonts w:ascii="Angsana New" w:hAnsi="Angsana New"/>
                <w:szCs w:val="22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00</w:t>
            </w: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1DDC3AEE" w14:textId="40DB30CB" w:rsidR="00EF0F6D" w:rsidRPr="00757917" w:rsidRDefault="00DF0466" w:rsidP="00FD4087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10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4CD8E36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7CD5679C" w14:textId="6266B042" w:rsidR="00EF0F6D" w:rsidRPr="00757917" w:rsidRDefault="00DF0466" w:rsidP="00FD4087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10</w:t>
            </w: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21F4BC24" w14:textId="201237A1" w:rsidR="00EF0F6D" w:rsidRPr="00757917" w:rsidRDefault="0033279F" w:rsidP="00FD4087">
            <w:pPr>
              <w:pStyle w:val="acctfourfigures"/>
              <w:tabs>
                <w:tab w:val="clear" w:pos="765"/>
                <w:tab w:val="decimal" w:pos="405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44E27D48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FED0295" w14:textId="670D5E96" w:rsidR="00EF0F6D" w:rsidRPr="00757917" w:rsidRDefault="0033279F" w:rsidP="00FD4087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0288D64A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6918549" w14:textId="7F9CBD8B" w:rsidR="00EF0F6D" w:rsidRPr="00757917" w:rsidRDefault="0033279F" w:rsidP="0033279F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7B32866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F21AA99" w14:textId="53AE61D7" w:rsidR="00EF0F6D" w:rsidRPr="00757917" w:rsidRDefault="0033279F" w:rsidP="0033279F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699A6561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330241C" w14:textId="1D16BBC2" w:rsidR="00EF0F6D" w:rsidRPr="00757917" w:rsidRDefault="0033279F" w:rsidP="0033279F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8E63943" w14:textId="77777777" w:rsidR="00EF0F6D" w:rsidRPr="00757917" w:rsidRDefault="00EF0F6D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32F992E" w14:textId="5242BA00" w:rsidR="00EF0F6D" w:rsidRPr="00757917" w:rsidRDefault="0033279F" w:rsidP="0033279F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lang w:val="en-US" w:bidi="th-TH"/>
              </w:rPr>
              <w:t>-</w:t>
            </w:r>
          </w:p>
        </w:tc>
      </w:tr>
      <w:tr w:rsidR="00FC3BA0" w:rsidRPr="00757917" w14:paraId="6400F28B" w14:textId="77777777" w:rsidTr="003B0627">
        <w:tc>
          <w:tcPr>
            <w:tcW w:w="38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1E31C7" w14:textId="77777777" w:rsidR="00FC3BA0" w:rsidRPr="00757917" w:rsidRDefault="00FC3BA0" w:rsidP="00EF0F6D">
            <w:pPr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1710" w:type="dxa"/>
            <w:shd w:val="clear" w:color="auto" w:fill="auto"/>
            <w:tcMar>
              <w:left w:w="115" w:type="dxa"/>
              <w:right w:w="115" w:type="dxa"/>
            </w:tcMar>
          </w:tcPr>
          <w:p w14:paraId="08685EC3" w14:textId="77777777" w:rsidR="00FC3BA0" w:rsidRPr="00757917" w:rsidRDefault="00FC3BA0" w:rsidP="00FD408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320" w:lineRule="exact"/>
              <w:ind w:right="-468"/>
              <w:rPr>
                <w:rFonts w:ascii="Angsana New" w:hAnsi="Angsana New"/>
                <w:sz w:val="22"/>
                <w:szCs w:val="22"/>
                <w:cs/>
              </w:rPr>
            </w:pPr>
          </w:p>
        </w:tc>
        <w:tc>
          <w:tcPr>
            <w:tcW w:w="808" w:type="dxa"/>
            <w:shd w:val="clear" w:color="auto" w:fill="auto"/>
            <w:tcMar>
              <w:left w:w="115" w:type="dxa"/>
              <w:right w:w="115" w:type="dxa"/>
            </w:tcMar>
          </w:tcPr>
          <w:p w14:paraId="27080C8C" w14:textId="77777777" w:rsidR="00FC3BA0" w:rsidRPr="00757917" w:rsidRDefault="00FC3BA0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cs/>
                <w:lang w:bidi="th-TH"/>
              </w:rPr>
            </w:pPr>
          </w:p>
        </w:tc>
        <w:tc>
          <w:tcPr>
            <w:tcW w:w="722" w:type="dxa"/>
            <w:shd w:val="clear" w:color="auto" w:fill="auto"/>
            <w:tcMar>
              <w:left w:w="115" w:type="dxa"/>
              <w:right w:w="115" w:type="dxa"/>
            </w:tcMar>
          </w:tcPr>
          <w:p w14:paraId="7AD6290D" w14:textId="77777777" w:rsidR="00FC3BA0" w:rsidRPr="00757917" w:rsidRDefault="00FC3BA0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F1E1E5" w14:textId="77777777" w:rsidR="00FC3BA0" w:rsidRPr="00757917" w:rsidRDefault="00FC3BA0" w:rsidP="00EF0F6D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4E73BF92" w14:textId="77777777" w:rsidR="00FC3BA0" w:rsidRPr="00757917" w:rsidRDefault="00FC3BA0" w:rsidP="00FD4087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4989126A" w14:textId="77777777" w:rsidR="00FC3BA0" w:rsidRPr="00757917" w:rsidRDefault="00FC3BA0" w:rsidP="00EF0F6D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right="-79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668" w:type="dxa"/>
            <w:shd w:val="clear" w:color="auto" w:fill="auto"/>
            <w:tcMar>
              <w:left w:w="115" w:type="dxa"/>
              <w:right w:w="115" w:type="dxa"/>
            </w:tcMar>
          </w:tcPr>
          <w:p w14:paraId="2A944633" w14:textId="77777777" w:rsidR="00FC3BA0" w:rsidRPr="00757917" w:rsidRDefault="00FC3BA0" w:rsidP="00FD4087">
            <w:pPr>
              <w:pStyle w:val="acctfourfigures"/>
              <w:tabs>
                <w:tab w:val="clear" w:pos="765"/>
                <w:tab w:val="decimal" w:pos="429"/>
              </w:tabs>
              <w:spacing w:line="320" w:lineRule="exact"/>
              <w:ind w:left="-120" w:right="-200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819" w:type="dxa"/>
            <w:shd w:val="clear" w:color="auto" w:fill="auto"/>
            <w:tcMar>
              <w:left w:w="115" w:type="dxa"/>
              <w:right w:w="115" w:type="dxa"/>
            </w:tcMar>
          </w:tcPr>
          <w:p w14:paraId="1555D644" w14:textId="77777777" w:rsidR="00FC3BA0" w:rsidRPr="00757917" w:rsidRDefault="00FC3BA0" w:rsidP="00FD4087">
            <w:pPr>
              <w:pStyle w:val="acctfourfigures"/>
              <w:tabs>
                <w:tab w:val="clear" w:pos="765"/>
                <w:tab w:val="decimal" w:pos="405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909A9F9" w14:textId="77777777" w:rsidR="00FC3BA0" w:rsidRPr="00757917" w:rsidRDefault="00FC3BA0" w:rsidP="00EF0F6D">
            <w:pPr>
              <w:pStyle w:val="acctfourfigures"/>
              <w:tabs>
                <w:tab w:val="clear" w:pos="765"/>
                <w:tab w:val="decimal" w:pos="608"/>
              </w:tabs>
              <w:spacing w:line="320" w:lineRule="exact"/>
              <w:ind w:left="-103" w:right="-180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84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2CA82EF" w14:textId="77777777" w:rsidR="00FC3BA0" w:rsidRPr="00757917" w:rsidRDefault="00FC3BA0" w:rsidP="00FD4087">
            <w:pPr>
              <w:pStyle w:val="acctfourfigures"/>
              <w:tabs>
                <w:tab w:val="clear" w:pos="765"/>
                <w:tab w:val="decimal" w:pos="420"/>
              </w:tabs>
              <w:spacing w:line="320" w:lineRule="exact"/>
              <w:ind w:left="-103" w:right="-180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4E0DDD9F" w14:textId="77777777" w:rsidR="00FC3BA0" w:rsidRPr="00757917" w:rsidRDefault="00FC3BA0" w:rsidP="00EF0F6D">
            <w:pPr>
              <w:pStyle w:val="acctfourfigures"/>
              <w:tabs>
                <w:tab w:val="clear" w:pos="765"/>
                <w:tab w:val="decimal" w:pos="753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4FBEB97" w14:textId="77777777" w:rsidR="00FC3BA0" w:rsidRPr="00757917" w:rsidRDefault="00FC3BA0" w:rsidP="0033279F">
            <w:pPr>
              <w:pStyle w:val="acctfourfigures"/>
              <w:tabs>
                <w:tab w:val="clear" w:pos="765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szCs w:val="22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F89B6A1" w14:textId="77777777" w:rsidR="00FC3BA0" w:rsidRPr="00757917" w:rsidRDefault="00FC3BA0" w:rsidP="00EF0F6D">
            <w:pPr>
              <w:pStyle w:val="acctfourfigures"/>
              <w:tabs>
                <w:tab w:val="clear" w:pos="765"/>
                <w:tab w:val="decimal" w:pos="45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71300FDC" w14:textId="77777777" w:rsidR="00FC3BA0" w:rsidRPr="00757917" w:rsidRDefault="00FC3BA0" w:rsidP="0033279F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120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5BDD4ECD" w14:textId="77777777" w:rsidR="00FC3BA0" w:rsidRPr="00757917" w:rsidRDefault="00FC3BA0" w:rsidP="00EF0F6D">
            <w:pPr>
              <w:pStyle w:val="acctfourfigures"/>
              <w:tabs>
                <w:tab w:val="clear" w:pos="765"/>
                <w:tab w:val="decimal" w:pos="551"/>
              </w:tabs>
              <w:spacing w:line="320" w:lineRule="exact"/>
              <w:ind w:left="-79" w:right="-79"/>
              <w:jc w:val="center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424ED42" w14:textId="77777777" w:rsidR="00FC3BA0" w:rsidRPr="00757917" w:rsidRDefault="00FC3BA0" w:rsidP="0033279F">
            <w:pPr>
              <w:pStyle w:val="acctfourfigures"/>
              <w:tabs>
                <w:tab w:val="clear" w:pos="765"/>
                <w:tab w:val="decimal" w:pos="30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7AECE33" w14:textId="77777777" w:rsidR="00FC3BA0" w:rsidRPr="00757917" w:rsidRDefault="00FC3BA0" w:rsidP="00EF0F6D">
            <w:pPr>
              <w:pStyle w:val="acctfourfigures"/>
              <w:tabs>
                <w:tab w:val="clear" w:pos="765"/>
                <w:tab w:val="decimal" w:pos="56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b/>
                <w:bCs/>
                <w:szCs w:val="22"/>
                <w:lang w:bidi="th-TH"/>
              </w:rPr>
            </w:pPr>
          </w:p>
        </w:tc>
        <w:tc>
          <w:tcPr>
            <w:tcW w:w="776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8295078" w14:textId="77777777" w:rsidR="00FC3BA0" w:rsidRPr="00757917" w:rsidRDefault="00FC3BA0" w:rsidP="0033279F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 w:bidi="th-TH"/>
              </w:rPr>
            </w:pPr>
          </w:p>
        </w:tc>
      </w:tr>
      <w:tr w:rsidR="00890332" w:rsidRPr="00757917" w14:paraId="36008875" w14:textId="77777777" w:rsidTr="00890332">
        <w:trPr>
          <w:gridAfter w:val="1"/>
          <w:wAfter w:w="7" w:type="dxa"/>
        </w:trPr>
        <w:tc>
          <w:tcPr>
            <w:tcW w:w="15300" w:type="dxa"/>
            <w:gridSpan w:val="31"/>
            <w:shd w:val="clear" w:color="auto" w:fill="auto"/>
            <w:tcMar>
              <w:left w:w="115" w:type="dxa"/>
              <w:right w:w="115" w:type="dxa"/>
            </w:tcMar>
          </w:tcPr>
          <w:p w14:paraId="047FCDA3" w14:textId="28361D63" w:rsidR="00890332" w:rsidRPr="00757917" w:rsidRDefault="00890332" w:rsidP="0033279F">
            <w:pPr>
              <w:pStyle w:val="acctfourfigures"/>
              <w:tabs>
                <w:tab w:val="clear" w:pos="765"/>
                <w:tab w:val="decimal" w:pos="390"/>
              </w:tabs>
              <w:spacing w:line="320" w:lineRule="exact"/>
              <w:ind w:left="-79" w:right="-79"/>
              <w:jc w:val="thaiDistribute"/>
              <w:rPr>
                <w:rFonts w:ascii="Angsana New" w:hAnsi="Angsana New"/>
                <w:szCs w:val="22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 xml:space="preserve">         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 xml:space="preserve">    </w:t>
            </w: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*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 xml:space="preserve"> </w:t>
            </w: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 xml:space="preserve">ถือหุ้นผ่านทาง 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 xml:space="preserve">Frasers Property Thailand </w:t>
            </w: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(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International</w:t>
            </w: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 xml:space="preserve">) 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Pte</w:t>
            </w: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 xml:space="preserve">. </w:t>
            </w:r>
            <w:r w:rsidRPr="00757917">
              <w:rPr>
                <w:rFonts w:ascii="Angsana New" w:hAnsi="Angsana New"/>
                <w:szCs w:val="22"/>
                <w:lang w:val="en-US" w:bidi="th-TH"/>
              </w:rPr>
              <w:t>Ltd</w:t>
            </w:r>
            <w:r w:rsidRPr="00757917">
              <w:rPr>
                <w:rFonts w:ascii="Angsana New" w:hAnsi="Angsana New" w:hint="cs"/>
                <w:szCs w:val="22"/>
                <w:cs/>
                <w:lang w:val="en-US" w:bidi="th-TH"/>
              </w:rPr>
              <w:t xml:space="preserve"> </w:t>
            </w: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และ บริษัท เฟรเซอร์ส พร็อพเพอร์ตี้ (ประเทศไทย) จำกัด (มหาชน)</w:t>
            </w:r>
          </w:p>
        </w:tc>
      </w:tr>
      <w:tr w:rsidR="00890332" w:rsidRPr="00757917" w14:paraId="6FA083A8" w14:textId="77777777" w:rsidTr="00890332">
        <w:trPr>
          <w:gridAfter w:val="1"/>
          <w:wAfter w:w="7" w:type="dxa"/>
        </w:trPr>
        <w:tc>
          <w:tcPr>
            <w:tcW w:w="15300" w:type="dxa"/>
            <w:gridSpan w:val="31"/>
            <w:shd w:val="clear" w:color="auto" w:fill="auto"/>
            <w:tcMar>
              <w:left w:w="115" w:type="dxa"/>
              <w:right w:w="115" w:type="dxa"/>
            </w:tcMar>
          </w:tcPr>
          <w:p w14:paraId="0491FCEB" w14:textId="3F123702" w:rsidR="00890332" w:rsidRPr="00757917" w:rsidRDefault="00890332" w:rsidP="00890332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2" w:right="-72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 xml:space="preserve">        </w:t>
            </w:r>
            <w:r w:rsidRPr="00757917">
              <w:rPr>
                <w:rFonts w:ascii="Angsana New" w:hAnsi="Angsana New"/>
                <w:szCs w:val="22"/>
                <w:lang w:bidi="th-TH"/>
              </w:rPr>
              <w:t xml:space="preserve">  </w:t>
            </w:r>
            <w:r w:rsidRPr="00757917">
              <w:rPr>
                <w:rFonts w:ascii="Angsana New" w:hAnsi="Angsana New"/>
                <w:szCs w:val="22"/>
                <w:cs/>
                <w:lang w:bidi="th-TH"/>
              </w:rPr>
              <w:t xml:space="preserve"> ** ถือหุ้นผ่านทาง </w:t>
            </w:r>
            <w:r w:rsidRPr="00757917">
              <w:rPr>
                <w:rFonts w:ascii="Angsana New" w:hAnsi="Angsana New"/>
                <w:szCs w:val="22"/>
              </w:rPr>
              <w:t xml:space="preserve">Frasers Property Thailand </w:t>
            </w: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(</w:t>
            </w:r>
            <w:r w:rsidRPr="00757917">
              <w:rPr>
                <w:rFonts w:ascii="Angsana New" w:hAnsi="Angsana New"/>
                <w:szCs w:val="22"/>
              </w:rPr>
              <w:t>Hong Kong</w:t>
            </w:r>
            <w:r w:rsidRPr="00757917">
              <w:rPr>
                <w:rFonts w:ascii="Angsana New" w:hAnsi="Angsana New"/>
                <w:szCs w:val="22"/>
                <w:cs/>
                <w:lang w:bidi="th-TH"/>
              </w:rPr>
              <w:t xml:space="preserve">) </w:t>
            </w:r>
            <w:r w:rsidRPr="00757917">
              <w:rPr>
                <w:rFonts w:ascii="Angsana New" w:hAnsi="Angsana New"/>
                <w:szCs w:val="22"/>
              </w:rPr>
              <w:t>Limited</w:t>
            </w:r>
          </w:p>
        </w:tc>
      </w:tr>
      <w:tr w:rsidR="00890332" w:rsidRPr="00757917" w14:paraId="709D514A" w14:textId="77777777" w:rsidTr="00890332">
        <w:trPr>
          <w:gridAfter w:val="1"/>
          <w:wAfter w:w="7" w:type="dxa"/>
        </w:trPr>
        <w:tc>
          <w:tcPr>
            <w:tcW w:w="15300" w:type="dxa"/>
            <w:gridSpan w:val="31"/>
            <w:shd w:val="clear" w:color="auto" w:fill="auto"/>
            <w:tcMar>
              <w:left w:w="115" w:type="dxa"/>
              <w:right w:w="115" w:type="dxa"/>
            </w:tcMar>
          </w:tcPr>
          <w:p w14:paraId="38F02A8E" w14:textId="38D50B9D" w:rsidR="00890332" w:rsidRPr="00757917" w:rsidRDefault="00890332" w:rsidP="00890332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2" w:right="-72"/>
              <w:jc w:val="thaiDistribute"/>
              <w:rPr>
                <w:rFonts w:ascii="Angsana New" w:hAnsi="Angsana New"/>
                <w:szCs w:val="22"/>
                <w:cs/>
                <w:lang w:bidi="th-TH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 xml:space="preserve">         *** ถือหุ้นผ่านทาง บริษัท แผ่นดินทอง พร็อพเพอร์ตี้ ดีเวลลอปเม้นท์ จำกัด (มหาชน)</w:t>
            </w:r>
          </w:p>
        </w:tc>
      </w:tr>
      <w:tr w:rsidR="00890332" w:rsidRPr="00757917" w14:paraId="1D27078A" w14:textId="77777777" w:rsidTr="00890332">
        <w:trPr>
          <w:gridAfter w:val="1"/>
          <w:wAfter w:w="7" w:type="dxa"/>
        </w:trPr>
        <w:tc>
          <w:tcPr>
            <w:tcW w:w="15300" w:type="dxa"/>
            <w:gridSpan w:val="31"/>
            <w:shd w:val="clear" w:color="auto" w:fill="auto"/>
            <w:tcMar>
              <w:left w:w="115" w:type="dxa"/>
              <w:right w:w="115" w:type="dxa"/>
            </w:tcMar>
          </w:tcPr>
          <w:p w14:paraId="3EECCAA6" w14:textId="319790A2" w:rsidR="00890332" w:rsidRPr="00757917" w:rsidRDefault="00890332" w:rsidP="00890332">
            <w:pPr>
              <w:pStyle w:val="acctfourfigures"/>
              <w:tabs>
                <w:tab w:val="clear" w:pos="765"/>
                <w:tab w:val="decimal" w:pos="335"/>
              </w:tabs>
              <w:spacing w:line="300" w:lineRule="exact"/>
              <w:ind w:left="-79" w:right="-79"/>
              <w:jc w:val="thaiDistribute"/>
              <w:rPr>
                <w:rFonts w:ascii="Angsana New" w:hAnsi="Angsana New"/>
                <w:szCs w:val="22"/>
                <w:lang w:val="en-US"/>
              </w:rPr>
            </w:pPr>
            <w:r w:rsidRPr="00757917">
              <w:rPr>
                <w:rFonts w:ascii="Angsana New" w:hAnsi="Angsana New"/>
                <w:szCs w:val="22"/>
                <w:cs/>
                <w:lang w:bidi="th-TH"/>
              </w:rPr>
              <w:t xml:space="preserve">  </w:t>
            </w:r>
            <w:r w:rsidRPr="00757917">
              <w:rPr>
                <w:rFonts w:ascii="Angsana New" w:hAnsi="Angsana New"/>
                <w:szCs w:val="22"/>
                <w:lang w:bidi="th-TH"/>
              </w:rPr>
              <w:t xml:space="preserve">      *</w:t>
            </w: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*** ถือหุ้นผ่านทาง บริษัท เฟรเซอร์ส พร็อพเพอร์ตี้ อินดัสเทรียล (ประเทศไทย) จำกัด</w:t>
            </w:r>
            <w:r w:rsidRPr="00757917">
              <w:rPr>
                <w:rFonts w:ascii="Angsana New" w:hAnsi="Angsana New" w:hint="cs"/>
                <w:szCs w:val="22"/>
                <w:cs/>
                <w:lang w:bidi="th-TH"/>
              </w:rPr>
              <w:t xml:space="preserve"> </w:t>
            </w:r>
          </w:p>
        </w:tc>
      </w:tr>
      <w:tr w:rsidR="00890332" w:rsidRPr="00757917" w14:paraId="5C4836FE" w14:textId="77777777" w:rsidTr="00890332">
        <w:trPr>
          <w:gridAfter w:val="1"/>
          <w:wAfter w:w="7" w:type="dxa"/>
        </w:trPr>
        <w:tc>
          <w:tcPr>
            <w:tcW w:w="15300" w:type="dxa"/>
            <w:gridSpan w:val="31"/>
            <w:shd w:val="clear" w:color="auto" w:fill="auto"/>
            <w:tcMar>
              <w:left w:w="115" w:type="dxa"/>
              <w:right w:w="115" w:type="dxa"/>
            </w:tcMar>
          </w:tcPr>
          <w:p w14:paraId="7D590CAD" w14:textId="1E946767" w:rsidR="00890332" w:rsidRPr="00757917" w:rsidRDefault="00890332" w:rsidP="00890332">
            <w:pPr>
              <w:pStyle w:val="acctfourfigures"/>
              <w:tabs>
                <w:tab w:val="clear" w:pos="765"/>
                <w:tab w:val="left" w:pos="630"/>
                <w:tab w:val="decimal" w:pos="2430"/>
              </w:tabs>
              <w:spacing w:line="300" w:lineRule="exact"/>
              <w:ind w:right="-79"/>
              <w:rPr>
                <w:rFonts w:ascii="Angsana New" w:hAnsi="Angsana New"/>
                <w:szCs w:val="22"/>
                <w:rtl/>
                <w:cs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 xml:space="preserve">    *</w:t>
            </w: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**** ถือหุ้นผ่านทาง</w:t>
            </w:r>
            <w:r w:rsidRPr="00757917">
              <w:rPr>
                <w:rFonts w:ascii="Angsana New" w:hAnsi="Angsana New"/>
                <w:szCs w:val="22"/>
                <w:lang w:bidi="th-TH"/>
              </w:rPr>
              <w:t xml:space="preserve"> </w:t>
            </w: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>บริษัท เฟร</w:t>
            </w: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เซอร์ส</w:t>
            </w:r>
            <w:r w:rsidRPr="00757917">
              <w:rPr>
                <w:rFonts w:ascii="Angsana New" w:hAnsi="Angsana New"/>
                <w:szCs w:val="22"/>
                <w:cs/>
                <w:lang w:val="en-US" w:bidi="th-TH"/>
              </w:rPr>
              <w:t xml:space="preserve"> พร็อพเพอร์ตี้ เทคโนโลยี (ประเทศไทย) จำกัด </w:t>
            </w: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และบริษัท เฟรเซอร์ส พร็อพเพอร์ตี้ อินดัสเทรียล (ประเทศไทย) จำกัด</w:t>
            </w:r>
          </w:p>
        </w:tc>
      </w:tr>
      <w:tr w:rsidR="00890332" w:rsidRPr="00757917" w14:paraId="19F3912D" w14:textId="77777777" w:rsidTr="00890332">
        <w:trPr>
          <w:gridAfter w:val="1"/>
          <w:wAfter w:w="7" w:type="dxa"/>
        </w:trPr>
        <w:tc>
          <w:tcPr>
            <w:tcW w:w="15300" w:type="dxa"/>
            <w:gridSpan w:val="31"/>
            <w:shd w:val="clear" w:color="auto" w:fill="auto"/>
            <w:tcMar>
              <w:left w:w="115" w:type="dxa"/>
              <w:right w:w="115" w:type="dxa"/>
            </w:tcMar>
          </w:tcPr>
          <w:p w14:paraId="597288B6" w14:textId="3E4F9802" w:rsidR="00890332" w:rsidRPr="00757917" w:rsidRDefault="00890332" w:rsidP="00890332">
            <w:pPr>
              <w:pStyle w:val="acctfourfigures"/>
              <w:tabs>
                <w:tab w:val="clear" w:pos="765"/>
                <w:tab w:val="left" w:pos="630"/>
                <w:tab w:val="decimal" w:pos="2430"/>
              </w:tabs>
              <w:spacing w:line="300" w:lineRule="exact"/>
              <w:ind w:right="-79"/>
              <w:rPr>
                <w:rFonts w:ascii="Angsana New" w:hAnsi="Angsana New"/>
                <w:szCs w:val="22"/>
              </w:rPr>
            </w:pPr>
            <w:r w:rsidRPr="00757917">
              <w:rPr>
                <w:rFonts w:ascii="Angsana New" w:hAnsi="Angsana New"/>
                <w:szCs w:val="22"/>
                <w:lang w:bidi="th-TH"/>
              </w:rPr>
              <w:t xml:space="preserve">  *</w:t>
            </w:r>
            <w:r w:rsidRPr="00757917">
              <w:rPr>
                <w:rFonts w:ascii="Angsana New" w:hAnsi="Angsana New"/>
                <w:szCs w:val="22"/>
                <w:cs/>
                <w:lang w:bidi="th-TH"/>
              </w:rPr>
              <w:t>***** ถือหุ้นผ่านทางบริษัท ออโตเมชั่น แอสเซ็ท จำกัด</w:t>
            </w:r>
          </w:p>
        </w:tc>
      </w:tr>
    </w:tbl>
    <w:p w14:paraId="43BF5284" w14:textId="77777777" w:rsidR="00DB628C" w:rsidRPr="00757917" w:rsidRDefault="00DB628C">
      <w:r w:rsidRPr="00757917">
        <w:br w:type="page"/>
      </w:r>
    </w:p>
    <w:p w14:paraId="1C424DE2" w14:textId="4F2009AB" w:rsidR="008A14B0" w:rsidRPr="00757917" w:rsidRDefault="008A14B0" w:rsidP="00DE4EB3">
      <w:pPr>
        <w:spacing w:line="240" w:lineRule="auto"/>
        <w:rPr>
          <w:sz w:val="2"/>
          <w:szCs w:val="2"/>
        </w:rPr>
      </w:pPr>
    </w:p>
    <w:tbl>
      <w:tblPr>
        <w:tblW w:w="15365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2698"/>
        <w:gridCol w:w="1172"/>
        <w:gridCol w:w="1017"/>
        <w:gridCol w:w="250"/>
        <w:gridCol w:w="803"/>
        <w:gridCol w:w="810"/>
        <w:gridCol w:w="720"/>
        <w:gridCol w:w="720"/>
        <w:gridCol w:w="720"/>
        <w:gridCol w:w="270"/>
        <w:gridCol w:w="729"/>
        <w:gridCol w:w="270"/>
        <w:gridCol w:w="630"/>
        <w:gridCol w:w="270"/>
        <w:gridCol w:w="630"/>
        <w:gridCol w:w="270"/>
        <w:gridCol w:w="661"/>
        <w:gridCol w:w="239"/>
        <w:gridCol w:w="684"/>
        <w:gridCol w:w="270"/>
        <w:gridCol w:w="630"/>
        <w:gridCol w:w="272"/>
        <w:gridCol w:w="630"/>
      </w:tblGrid>
      <w:tr w:rsidR="007A5400" w:rsidRPr="00757917" w14:paraId="64583873" w14:textId="77777777" w:rsidTr="00315534">
        <w:trPr>
          <w:tblHeader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1453B23F" w14:textId="15ACABAA" w:rsidR="007A5400" w:rsidRPr="00757917" w:rsidRDefault="007A5400" w:rsidP="0018176D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72" w:type="dxa"/>
          </w:tcPr>
          <w:p w14:paraId="656D5346" w14:textId="77777777" w:rsidR="007A5400" w:rsidRPr="00757917" w:rsidRDefault="007A5400" w:rsidP="001817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69E9E4EA" w14:textId="06C24212" w:rsidR="007A5400" w:rsidRPr="00757917" w:rsidRDefault="007A5400" w:rsidP="001817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4CFFD088" w14:textId="77777777" w:rsidR="007A5400" w:rsidRPr="00757917" w:rsidRDefault="007A5400" w:rsidP="001817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0228" w:type="dxa"/>
            <w:gridSpan w:val="19"/>
            <w:shd w:val="clear" w:color="auto" w:fill="auto"/>
            <w:tcMar>
              <w:left w:w="115" w:type="dxa"/>
              <w:right w:w="115" w:type="dxa"/>
            </w:tcMar>
          </w:tcPr>
          <w:p w14:paraId="0CEFBDFD" w14:textId="77777777" w:rsidR="007A5400" w:rsidRPr="00757917" w:rsidRDefault="007A5400" w:rsidP="0018176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7A5400" w:rsidRPr="00757917" w14:paraId="0A232E64" w14:textId="77777777" w:rsidTr="007A5400">
        <w:trPr>
          <w:trHeight w:val="182"/>
          <w:tblHeader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277A6DB1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72" w:type="dxa"/>
          </w:tcPr>
          <w:p w14:paraId="34D1929A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1ECEF7F1" w14:textId="2E20A11D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ประเทศที่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050AADD3" w14:textId="65D855CD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613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BB1FE5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C3360E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FDBB2F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02DCE7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6E17A29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9" w:type="dxa"/>
            <w:shd w:val="clear" w:color="auto" w:fill="auto"/>
            <w:tcMar>
              <w:left w:w="115" w:type="dxa"/>
              <w:right w:w="115" w:type="dxa"/>
            </w:tcMar>
          </w:tcPr>
          <w:p w14:paraId="5318547B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76DC780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auto"/>
          </w:tcPr>
          <w:p w14:paraId="798B6B03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4955968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auto"/>
          </w:tcPr>
          <w:p w14:paraId="2093ECC9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5EF9430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61" w:type="dxa"/>
            <w:shd w:val="clear" w:color="auto" w:fill="auto"/>
          </w:tcPr>
          <w:p w14:paraId="3314E5FB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9" w:type="dxa"/>
            <w:shd w:val="clear" w:color="auto" w:fill="auto"/>
          </w:tcPr>
          <w:p w14:paraId="43C7A147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84" w:type="dxa"/>
            <w:shd w:val="clear" w:color="auto" w:fill="auto"/>
          </w:tcPr>
          <w:p w14:paraId="5C830B7D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172" w:type="dxa"/>
            <w:gridSpan w:val="3"/>
            <w:shd w:val="clear" w:color="auto" w:fill="auto"/>
          </w:tcPr>
          <w:p w14:paraId="2A5CAD6D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40760178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133" w:right="-97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</w:tr>
      <w:tr w:rsidR="007A5400" w:rsidRPr="00757917" w14:paraId="633BF8AF" w14:textId="77777777" w:rsidTr="007A5400">
        <w:trPr>
          <w:trHeight w:val="68"/>
          <w:tblHeader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02B764FC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72" w:type="dxa"/>
          </w:tcPr>
          <w:p w14:paraId="6BF2493B" w14:textId="78F44599" w:rsidR="007A5400" w:rsidRPr="00757917" w:rsidRDefault="00915707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ลักษณะธุรกิจ</w:t>
            </w: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50A9C2EE" w14:textId="4FA7F1CE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ดำเนินธุรกิจ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BA804D3" w14:textId="3760922F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pacing w:val="-8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613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7CDCD66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ความเป็นเจ้าของ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D4D851D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ทุนชำระแล้ว</w:t>
            </w:r>
          </w:p>
        </w:tc>
        <w:tc>
          <w:tcPr>
            <w:tcW w:w="1719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1F8992E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91945EA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530" w:type="dxa"/>
            <w:gridSpan w:val="3"/>
            <w:shd w:val="clear" w:color="auto" w:fill="auto"/>
          </w:tcPr>
          <w:p w14:paraId="499BF16E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การด้อยค่า</w:t>
            </w:r>
          </w:p>
        </w:tc>
        <w:tc>
          <w:tcPr>
            <w:tcW w:w="270" w:type="dxa"/>
            <w:shd w:val="clear" w:color="auto" w:fill="auto"/>
          </w:tcPr>
          <w:p w14:paraId="7E89F77A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584" w:type="dxa"/>
            <w:gridSpan w:val="3"/>
            <w:shd w:val="clear" w:color="auto" w:fill="auto"/>
          </w:tcPr>
          <w:p w14:paraId="0DE80074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ราคาทุน-สุทธิ</w:t>
            </w:r>
          </w:p>
        </w:tc>
        <w:tc>
          <w:tcPr>
            <w:tcW w:w="270" w:type="dxa"/>
            <w:shd w:val="clear" w:color="auto" w:fill="auto"/>
          </w:tcPr>
          <w:p w14:paraId="186622CE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532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1520950" w14:textId="1EE4BF39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เงินปันผลรับ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สำหรับปี</w:t>
            </w:r>
          </w:p>
        </w:tc>
      </w:tr>
      <w:tr w:rsidR="007D347C" w:rsidRPr="00757917" w14:paraId="60900789" w14:textId="77777777" w:rsidTr="007A5400">
        <w:trPr>
          <w:trHeight w:val="60"/>
          <w:tblHeader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0EC03B60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72" w:type="dxa"/>
          </w:tcPr>
          <w:p w14:paraId="47D10E61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7FB297A1" w14:textId="48F05A9D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016FFFD1" w14:textId="09161F7F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</w:tcPr>
          <w:p w14:paraId="757B4BBB" w14:textId="5412BB56" w:rsidR="007A5400" w:rsidRPr="00757917" w:rsidRDefault="00460DDC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4AFCEB29" w14:textId="4CB121E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</w:t>
            </w:r>
            <w:r w:rsidR="00F244D2" w:rsidRPr="00757917">
              <w:rPr>
                <w:rFonts w:ascii="Angsana New" w:hAnsi="Angsana New"/>
                <w:sz w:val="24"/>
                <w:szCs w:val="24"/>
                <w:lang w:bidi="th-TH"/>
              </w:rPr>
              <w:t>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250783" w14:textId="22D960AE" w:rsidR="007A5400" w:rsidRPr="00757917" w:rsidRDefault="00460DDC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9016C9" w14:textId="22C27F38" w:rsidR="007A5400" w:rsidRPr="00757917" w:rsidRDefault="00F244D2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E8FE57" w14:textId="3CA9FB05" w:rsidR="007A5400" w:rsidRPr="00757917" w:rsidRDefault="00F244D2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77214D7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9" w:type="dxa"/>
            <w:shd w:val="clear" w:color="auto" w:fill="auto"/>
            <w:tcMar>
              <w:left w:w="115" w:type="dxa"/>
              <w:right w:w="115" w:type="dxa"/>
            </w:tcMar>
          </w:tcPr>
          <w:p w14:paraId="47C24B4C" w14:textId="0AA442C5" w:rsidR="007A5400" w:rsidRPr="00757917" w:rsidRDefault="00F244D2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3CF7F99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auto"/>
          </w:tcPr>
          <w:p w14:paraId="6DC7998A" w14:textId="7E1E7FDB" w:rsidR="007A5400" w:rsidRPr="00757917" w:rsidRDefault="00F244D2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1D5A25F7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auto"/>
          </w:tcPr>
          <w:p w14:paraId="17DDD7AB" w14:textId="7721C6E4" w:rsidR="007A5400" w:rsidRPr="00757917" w:rsidRDefault="00F244D2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34A78214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61" w:type="dxa"/>
            <w:shd w:val="clear" w:color="auto" w:fill="auto"/>
          </w:tcPr>
          <w:p w14:paraId="1E6FA853" w14:textId="28D021DE" w:rsidR="007A5400" w:rsidRPr="00757917" w:rsidRDefault="00F244D2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39" w:type="dxa"/>
            <w:shd w:val="clear" w:color="auto" w:fill="auto"/>
          </w:tcPr>
          <w:p w14:paraId="3C994D59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84" w:type="dxa"/>
            <w:shd w:val="clear" w:color="auto" w:fill="auto"/>
          </w:tcPr>
          <w:p w14:paraId="3F633107" w14:textId="342615BB" w:rsidR="007A5400" w:rsidRPr="00757917" w:rsidRDefault="00F244D2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5B5CC058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37797F98" w14:textId="743F29CE" w:rsidR="007A5400" w:rsidRPr="00757917" w:rsidRDefault="00F244D2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pacing w:val="-2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pacing w:val="-2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</w:tcPr>
          <w:p w14:paraId="4B20BA8B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41A1358C" w14:textId="7DFE94E4" w:rsidR="007A5400" w:rsidRPr="00757917" w:rsidRDefault="00F244D2" w:rsidP="000530F8">
            <w:pPr>
              <w:pStyle w:val="acctfourfigures"/>
              <w:tabs>
                <w:tab w:val="clear" w:pos="765"/>
              </w:tabs>
              <w:spacing w:line="240" w:lineRule="auto"/>
              <w:ind w:left="-118" w:right="-121"/>
              <w:jc w:val="center"/>
              <w:rPr>
                <w:rFonts w:ascii="Angsana New" w:hAnsi="Angsana New"/>
                <w:spacing w:val="-6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pacing w:val="-6"/>
                <w:sz w:val="24"/>
                <w:szCs w:val="24"/>
                <w:lang w:bidi="th-TH"/>
              </w:rPr>
              <w:t>2563</w:t>
            </w:r>
          </w:p>
        </w:tc>
      </w:tr>
      <w:tr w:rsidR="007A5400" w:rsidRPr="00757917" w14:paraId="3733B989" w14:textId="77777777" w:rsidTr="00757C92">
        <w:trPr>
          <w:trHeight w:val="389"/>
          <w:tblHeader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107DFE25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72" w:type="dxa"/>
          </w:tcPr>
          <w:p w14:paraId="308AED4F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4C8B9015" w14:textId="3A2174CF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212349C7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center"/>
          </w:tcPr>
          <w:p w14:paraId="61D20A18" w14:textId="77777777" w:rsidR="007A5400" w:rsidRPr="00757917" w:rsidRDefault="007A5400" w:rsidP="00757C9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8615" w:type="dxa"/>
            <w:gridSpan w:val="17"/>
            <w:shd w:val="clear" w:color="auto" w:fill="auto"/>
            <w:tcMar>
              <w:left w:w="115" w:type="dxa"/>
              <w:right w:w="115" w:type="dxa"/>
            </w:tcMar>
            <w:vAlign w:val="center"/>
          </w:tcPr>
          <w:p w14:paraId="51DA1A67" w14:textId="77777777" w:rsidR="007A5400" w:rsidRPr="00757917" w:rsidRDefault="007A5400" w:rsidP="00757C9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7A5400" w:rsidRPr="00757917" w14:paraId="4F74B8B8" w14:textId="77777777" w:rsidTr="007A5400"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5661879F" w14:textId="77777777" w:rsidR="007A5400" w:rsidRPr="00757917" w:rsidRDefault="007A5400" w:rsidP="000530F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บริษัทร่วม</w:t>
            </w:r>
          </w:p>
        </w:tc>
        <w:tc>
          <w:tcPr>
            <w:tcW w:w="1172" w:type="dxa"/>
          </w:tcPr>
          <w:p w14:paraId="1EEA5D6F" w14:textId="77777777" w:rsidR="007A5400" w:rsidRPr="00757917" w:rsidRDefault="007A5400" w:rsidP="000530F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color w:val="5B9BD5"/>
                <w:sz w:val="24"/>
                <w:szCs w:val="24"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769CCA35" w14:textId="5CBECDCF" w:rsidR="007A5400" w:rsidRPr="00757917" w:rsidRDefault="007A5400" w:rsidP="000530F8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color w:val="5B9BD5"/>
                <w:sz w:val="24"/>
                <w:szCs w:val="24"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78063F39" w14:textId="77777777" w:rsidR="007A5400" w:rsidRPr="00757917" w:rsidRDefault="007A5400" w:rsidP="000530F8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</w:tcPr>
          <w:p w14:paraId="22B4642C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7D73A633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BBF7E6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2218AF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19BB28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F2DAF3F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9" w:type="dxa"/>
            <w:shd w:val="clear" w:color="auto" w:fill="auto"/>
            <w:tcMar>
              <w:left w:w="115" w:type="dxa"/>
              <w:right w:w="115" w:type="dxa"/>
            </w:tcMar>
          </w:tcPr>
          <w:p w14:paraId="36A8C2D4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34708AD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auto"/>
          </w:tcPr>
          <w:p w14:paraId="5724772A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CFC6772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shd w:val="clear" w:color="auto" w:fill="auto"/>
          </w:tcPr>
          <w:p w14:paraId="6A193B15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4FC7715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61" w:type="dxa"/>
            <w:shd w:val="clear" w:color="auto" w:fill="auto"/>
          </w:tcPr>
          <w:p w14:paraId="44715465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9" w:type="dxa"/>
            <w:shd w:val="clear" w:color="auto" w:fill="auto"/>
          </w:tcPr>
          <w:p w14:paraId="4ABF7285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84" w:type="dxa"/>
            <w:shd w:val="clear" w:color="auto" w:fill="auto"/>
          </w:tcPr>
          <w:p w14:paraId="2D992B43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81D8619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4FAE6857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</w:tcPr>
          <w:p w14:paraId="70E5A3B9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34C6F368" w14:textId="77777777" w:rsidR="007A5400" w:rsidRPr="00757917" w:rsidRDefault="007A5400" w:rsidP="000530F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A9795C" w:rsidRPr="00757917" w14:paraId="22401E4D" w14:textId="77777777" w:rsidTr="003C2A66"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15B0D672" w14:textId="77777777" w:rsidR="00AF06A6" w:rsidRPr="00757917" w:rsidRDefault="00AF06A6" w:rsidP="00AF06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  <w:cs/>
              </w:rPr>
              <w:t>ทรัสต์เพื่อการลงทุนในอสังหาริมทรัพย์</w:t>
            </w:r>
          </w:p>
          <w:p w14:paraId="225DE511" w14:textId="7CA891FA" w:rsidR="00AF06A6" w:rsidRPr="00757917" w:rsidRDefault="00AF06A6" w:rsidP="00AF06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 xml:space="preserve">   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>และสิทธิการเช่าอสังหาริมทรัพย์เพื่อ</w:t>
            </w:r>
          </w:p>
          <w:p w14:paraId="5300F805" w14:textId="5A606952" w:rsidR="00F244D2" w:rsidRPr="00757917" w:rsidRDefault="00AF06A6" w:rsidP="00AF06A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 xml:space="preserve">   </w:t>
            </w:r>
            <w:r w:rsidRPr="00757917">
              <w:rPr>
                <w:rFonts w:ascii="Angsana New" w:hAnsi="Angsana New"/>
                <w:sz w:val="22"/>
                <w:szCs w:val="22"/>
                <w:cs/>
              </w:rPr>
              <w:t>อุตสาหกรรม เฟรเซอร์ส พร็อพเพอร์ตี้</w:t>
            </w:r>
          </w:p>
        </w:tc>
        <w:tc>
          <w:tcPr>
            <w:tcW w:w="1172" w:type="dxa"/>
            <w:shd w:val="clear" w:color="auto" w:fill="auto"/>
            <w:vAlign w:val="bottom"/>
          </w:tcPr>
          <w:p w14:paraId="0416D6DB" w14:textId="13224072" w:rsidR="00F244D2" w:rsidRPr="00757917" w:rsidRDefault="00F244D2" w:rsidP="00F244D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8" w:right="-179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ลงทุนใน</w:t>
            </w:r>
            <w:r w:rsidRPr="00757917">
              <w:rPr>
                <w:rFonts w:ascii="Angsana New" w:hAnsi="Angsana New"/>
                <w:spacing w:val="-4"/>
                <w:sz w:val="24"/>
                <w:szCs w:val="24"/>
              </w:rPr>
              <w:br/>
              <w:t xml:space="preserve">   </w:t>
            </w: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679F3DD9" w14:textId="77777777" w:rsidR="00F244D2" w:rsidRPr="00757917" w:rsidRDefault="00F244D2" w:rsidP="00F244D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44" w:right="-179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4BB0C19B" w14:textId="77777777" w:rsidR="00861B91" w:rsidRPr="00757917" w:rsidRDefault="00861B91" w:rsidP="00F244D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44" w:right="-179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14F6197" w14:textId="5191F635" w:rsidR="00F244D2" w:rsidRPr="00757917" w:rsidRDefault="00F244D2" w:rsidP="00F244D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44" w:right="-1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ไทย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7CFC32F4" w14:textId="0ED4E075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384404" w14:textId="352FDCF3" w:rsidR="00F244D2" w:rsidRPr="00757917" w:rsidRDefault="00460DDC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  <w:r w:rsidR="0033279F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16</w:t>
            </w: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CE5BE6" w14:textId="1BFF946C" w:rsidR="00F244D2" w:rsidRPr="00757917" w:rsidRDefault="00460DDC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0</w:t>
            </w:r>
            <w:r w:rsidR="00F244D2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C43EF3" w14:textId="0A233AFF" w:rsidR="00F244D2" w:rsidRPr="00757917" w:rsidRDefault="00460DDC" w:rsidP="00F244D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31</w:t>
            </w:r>
            <w:r w:rsidR="0033279F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119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E175DA" w14:textId="55C28A0E" w:rsidR="00F244D2" w:rsidRPr="00757917" w:rsidRDefault="00460DDC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28</w:t>
            </w:r>
            <w:r w:rsidR="00F244D2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313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D2F3D0" w14:textId="163B5677" w:rsidR="00F244D2" w:rsidRPr="00757917" w:rsidRDefault="00460DDC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="001B732B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814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E04A3A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9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984132" w14:textId="5183E222" w:rsidR="00F244D2" w:rsidRPr="00757917" w:rsidRDefault="00F244D2" w:rsidP="001B732B">
            <w:pPr>
              <w:pStyle w:val="acctfourfigures"/>
              <w:tabs>
                <w:tab w:val="clear" w:pos="765"/>
                <w:tab w:val="decimal" w:pos="526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230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09E711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shd w:val="clear" w:color="auto" w:fill="auto"/>
            <w:vAlign w:val="bottom"/>
          </w:tcPr>
          <w:p w14:paraId="3C4E289D" w14:textId="75BC9C39" w:rsidR="00F244D2" w:rsidRPr="00757917" w:rsidRDefault="001B732B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78F1DE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vAlign w:val="bottom"/>
          </w:tcPr>
          <w:p w14:paraId="77F1D8CD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417364C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61" w:type="dxa"/>
            <w:shd w:val="clear" w:color="auto" w:fill="auto"/>
            <w:vAlign w:val="bottom"/>
          </w:tcPr>
          <w:p w14:paraId="3F652A9D" w14:textId="6E525395" w:rsidR="00F244D2" w:rsidRPr="00757917" w:rsidRDefault="00460DDC" w:rsidP="00F244D2">
            <w:pPr>
              <w:pStyle w:val="acctfourfigures"/>
              <w:tabs>
                <w:tab w:val="clear" w:pos="765"/>
                <w:tab w:val="decimal" w:pos="499"/>
              </w:tabs>
              <w:spacing w:line="240" w:lineRule="auto"/>
              <w:ind w:left="-6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="001B732B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814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27209803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84" w:type="dxa"/>
            <w:shd w:val="clear" w:color="auto" w:fill="auto"/>
            <w:vAlign w:val="bottom"/>
          </w:tcPr>
          <w:p w14:paraId="69FDD977" w14:textId="1DE2E30C" w:rsidR="00F244D2" w:rsidRPr="00757917" w:rsidRDefault="00460DDC" w:rsidP="00F244D2">
            <w:pPr>
              <w:pStyle w:val="acctfourfigures"/>
              <w:tabs>
                <w:tab w:val="clear" w:pos="765"/>
                <w:tab w:val="decimal" w:pos="483"/>
              </w:tabs>
              <w:spacing w:line="240" w:lineRule="auto"/>
              <w:ind w:left="-120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230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A8C8BB6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05F189" w14:textId="57B83D03" w:rsidR="00F244D2" w:rsidRPr="00757917" w:rsidRDefault="008D650B" w:rsidP="00F244D2">
            <w:pPr>
              <w:pStyle w:val="acctfourfigures"/>
              <w:tabs>
                <w:tab w:val="clear" w:pos="765"/>
                <w:tab w:val="decimal" w:pos="6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86</w:t>
            </w: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101772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7929A9" w14:textId="315377CD" w:rsidR="00F244D2" w:rsidRPr="00757917" w:rsidRDefault="00F244D2" w:rsidP="00F244D2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79" w:right="-32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15</w:t>
            </w:r>
          </w:p>
        </w:tc>
      </w:tr>
      <w:tr w:rsidR="00A9795C" w:rsidRPr="00757917" w14:paraId="3A025F8E" w14:textId="77777777" w:rsidTr="007A5400">
        <w:trPr>
          <w:trHeight w:val="344"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10D724A7" w14:textId="545CA848" w:rsidR="00F244D2" w:rsidRPr="00757917" w:rsidRDefault="00F244D2" w:rsidP="00F244D2">
            <w:pPr>
              <w:tabs>
                <w:tab w:val="clear" w:pos="3515"/>
                <w:tab w:val="clear" w:pos="3742"/>
              </w:tabs>
              <w:spacing w:line="240" w:lineRule="auto"/>
              <w:ind w:right="-23"/>
              <w:rPr>
                <w:rFonts w:ascii="Angsana New" w:hAnsi="Angsana New"/>
                <w:spacing w:val="-8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8"/>
                <w:sz w:val="24"/>
                <w:szCs w:val="24"/>
                <w:cs/>
              </w:rPr>
              <w:t>บริษัท ทีอาร์เอ แลนด์ ดีเวลลอป</w:t>
            </w:r>
            <w:r w:rsidRPr="00757917">
              <w:rPr>
                <w:rFonts w:ascii="Angsana New" w:hAnsi="Angsana New"/>
                <w:spacing w:val="-8"/>
                <w:sz w:val="24"/>
                <w:szCs w:val="24"/>
              </w:rPr>
              <w:br/>
              <w:t xml:space="preserve">   </w:t>
            </w:r>
            <w:r w:rsidRPr="00757917">
              <w:rPr>
                <w:rFonts w:ascii="Angsana New" w:hAnsi="Angsana New"/>
                <w:spacing w:val="-8"/>
                <w:sz w:val="24"/>
                <w:szCs w:val="24"/>
                <w:cs/>
              </w:rPr>
              <w:t>เม้นต์</w:t>
            </w:r>
            <w:r w:rsidRPr="00757917">
              <w:rPr>
                <w:rFonts w:ascii="Angsana New" w:hAnsi="Angsana New"/>
                <w:spacing w:val="-8"/>
                <w:sz w:val="24"/>
                <w:szCs w:val="24"/>
              </w:rPr>
              <w:t xml:space="preserve"> </w:t>
            </w:r>
            <w:r w:rsidRPr="00757917">
              <w:rPr>
                <w:rFonts w:ascii="Angsana New" w:hAnsi="Angsana New"/>
                <w:spacing w:val="-8"/>
                <w:sz w:val="24"/>
                <w:szCs w:val="24"/>
                <w:cs/>
              </w:rPr>
              <w:t>จำกัด</w:t>
            </w:r>
          </w:p>
        </w:tc>
        <w:tc>
          <w:tcPr>
            <w:tcW w:w="1172" w:type="dxa"/>
          </w:tcPr>
          <w:p w14:paraId="7A8EC76D" w14:textId="3626EE72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108" w:right="-1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พัฒนา</w:t>
            </w: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br/>
              <w:t xml:space="preserve"> 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4B80F425" w14:textId="7B3D5264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144" w:right="-1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A1EE76A" w14:textId="2D231977" w:rsidR="00F244D2" w:rsidRPr="00757917" w:rsidRDefault="00F244D2" w:rsidP="00F244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4" w:right="-17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ไทย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4928FA7D" w14:textId="17B391A4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i/>
                <w:iCs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</w:tcPr>
          <w:p w14:paraId="439A671A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DADF0F2" w14:textId="652B83D1" w:rsidR="0033279F" w:rsidRPr="00757917" w:rsidRDefault="0033279F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50.00</w:t>
            </w: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3A803C8F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10A7483" w14:textId="64A004A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1ACBD37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0076DFA" w14:textId="47A46345" w:rsidR="0033279F" w:rsidRPr="00757917" w:rsidRDefault="00460DDC" w:rsidP="00F244D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="0033279F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822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B5CC7EC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74003F16" w14:textId="5CF62BB0" w:rsidR="00F244D2" w:rsidRPr="00757917" w:rsidRDefault="00460DDC" w:rsidP="00F244D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="00F244D2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822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0FE57291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F2A60D8" w14:textId="21514268" w:rsidR="001B732B" w:rsidRPr="00757917" w:rsidRDefault="001B732B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4,911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7D20341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9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199A8691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862BA9F" w14:textId="5829283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26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4,911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E9E642B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</w:tcPr>
          <w:p w14:paraId="08D5D507" w14:textId="77777777" w:rsidR="001B732B" w:rsidRPr="00757917" w:rsidRDefault="001B732B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7129096E" w14:textId="55646DD1" w:rsidR="00F244D2" w:rsidRPr="00757917" w:rsidRDefault="001B732B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E5BAC8F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</w:tcPr>
          <w:p w14:paraId="2DF7BD7F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142D78EC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F84A9A9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61" w:type="dxa"/>
            <w:tcBorders>
              <w:bottom w:val="single" w:sz="4" w:space="0" w:color="auto"/>
            </w:tcBorders>
            <w:shd w:val="clear" w:color="auto" w:fill="auto"/>
          </w:tcPr>
          <w:p w14:paraId="717B61CB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78DAC19D" w14:textId="1A5A424E" w:rsidR="001B732B" w:rsidRPr="00757917" w:rsidRDefault="00460DDC" w:rsidP="00F244D2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</w:t>
            </w:r>
            <w:r w:rsidR="001B732B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911</w:t>
            </w:r>
          </w:p>
        </w:tc>
        <w:tc>
          <w:tcPr>
            <w:tcW w:w="239" w:type="dxa"/>
            <w:shd w:val="clear" w:color="auto" w:fill="auto"/>
          </w:tcPr>
          <w:p w14:paraId="7B429ADE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shd w:val="clear" w:color="auto" w:fill="auto"/>
          </w:tcPr>
          <w:p w14:paraId="799DB570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483"/>
              </w:tabs>
              <w:spacing w:line="240" w:lineRule="auto"/>
              <w:ind w:left="-120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28F9541" w14:textId="24C7756D" w:rsidR="00F244D2" w:rsidRPr="00757917" w:rsidRDefault="00460DDC" w:rsidP="00F244D2">
            <w:pPr>
              <w:pStyle w:val="acctfourfigures"/>
              <w:tabs>
                <w:tab w:val="clear" w:pos="765"/>
                <w:tab w:val="decimal" w:pos="483"/>
              </w:tabs>
              <w:spacing w:line="240" w:lineRule="auto"/>
              <w:ind w:left="-120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</w:t>
            </w:r>
            <w:r w:rsidR="00F244D2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911</w:t>
            </w:r>
          </w:p>
        </w:tc>
        <w:tc>
          <w:tcPr>
            <w:tcW w:w="270" w:type="dxa"/>
            <w:shd w:val="clear" w:color="auto" w:fill="auto"/>
          </w:tcPr>
          <w:p w14:paraId="495DA319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505FB8BC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68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FC0211D" w14:textId="033EEB07" w:rsidR="008D650B" w:rsidRPr="00757917" w:rsidRDefault="008D650B" w:rsidP="00F244D2">
            <w:pPr>
              <w:pStyle w:val="acctfourfigures"/>
              <w:tabs>
                <w:tab w:val="clear" w:pos="765"/>
                <w:tab w:val="decimal" w:pos="268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</w:tcPr>
          <w:p w14:paraId="48C32C14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109DEE89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79" w:right="-32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5946C0F" w14:textId="15D4B97E" w:rsidR="00F244D2" w:rsidRPr="00757917" w:rsidRDefault="00F244D2" w:rsidP="00F244D2">
            <w:pPr>
              <w:pStyle w:val="acctfourfigures"/>
              <w:tabs>
                <w:tab w:val="clear" w:pos="765"/>
                <w:tab w:val="decimal" w:pos="270"/>
              </w:tabs>
              <w:spacing w:line="240" w:lineRule="auto"/>
              <w:ind w:left="-79" w:right="-32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A9795C" w:rsidRPr="00757917" w14:paraId="1E9FB76B" w14:textId="77777777" w:rsidTr="007A5400">
        <w:trPr>
          <w:trHeight w:val="345"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0818AED8" w14:textId="77777777" w:rsidR="00F244D2" w:rsidRPr="00757917" w:rsidRDefault="00F244D2" w:rsidP="00F244D2">
            <w:pPr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72" w:type="dxa"/>
          </w:tcPr>
          <w:p w14:paraId="6B48AC49" w14:textId="77777777" w:rsidR="00F244D2" w:rsidRPr="00757917" w:rsidRDefault="00F244D2" w:rsidP="00F244D2">
            <w:pPr>
              <w:ind w:left="-144" w:right="-179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35F8494B" w14:textId="52859F9A" w:rsidR="00F244D2" w:rsidRPr="00757917" w:rsidRDefault="00F244D2" w:rsidP="00F244D2">
            <w:pPr>
              <w:ind w:left="-144" w:right="-1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1209E43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</w:tcPr>
          <w:p w14:paraId="2B6425EA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3C0F56FA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888DE9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B8FC5D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0BB631AA" w14:textId="2D9A4F23" w:rsidR="00F244D2" w:rsidRPr="00757917" w:rsidRDefault="00460DDC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6</w:t>
            </w:r>
            <w:r w:rsidR="001B732B"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725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79BEADF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638E5BFB" w14:textId="0E2FFEAA" w:rsidR="00F244D2" w:rsidRPr="00757917" w:rsidRDefault="00460DDC" w:rsidP="00F244D2">
            <w:pPr>
              <w:pStyle w:val="acctfourfigures"/>
              <w:tabs>
                <w:tab w:val="clear" w:pos="765"/>
                <w:tab w:val="decimal" w:pos="526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5</w:t>
            </w:r>
            <w:r w:rsidR="00F244D2"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141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76B8665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30FC535" w14:textId="3485AB39" w:rsidR="00F244D2" w:rsidRPr="00757917" w:rsidRDefault="001B732B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F0D470A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B6B1ABC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6ED5871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A66BF18" w14:textId="4BF955AC" w:rsidR="00F244D2" w:rsidRPr="00757917" w:rsidRDefault="00460DDC" w:rsidP="00F244D2">
            <w:pPr>
              <w:pStyle w:val="acctfourfigures"/>
              <w:tabs>
                <w:tab w:val="clear" w:pos="765"/>
                <w:tab w:val="decimal" w:pos="4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6</w:t>
            </w:r>
            <w:r w:rsidR="001B732B"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725</w:t>
            </w:r>
          </w:p>
        </w:tc>
        <w:tc>
          <w:tcPr>
            <w:tcW w:w="239" w:type="dxa"/>
            <w:shd w:val="clear" w:color="auto" w:fill="auto"/>
          </w:tcPr>
          <w:p w14:paraId="72BDBF9A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46C6683" w14:textId="6EE2CC57" w:rsidR="00F244D2" w:rsidRPr="00757917" w:rsidRDefault="00460DDC" w:rsidP="00F244D2">
            <w:pPr>
              <w:pStyle w:val="acctfourfigures"/>
              <w:tabs>
                <w:tab w:val="clear" w:pos="765"/>
                <w:tab w:val="decimal" w:pos="483"/>
              </w:tabs>
              <w:spacing w:line="240" w:lineRule="auto"/>
              <w:ind w:left="-120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5</w:t>
            </w:r>
            <w:r w:rsidR="00F244D2"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141</w:t>
            </w:r>
          </w:p>
        </w:tc>
        <w:tc>
          <w:tcPr>
            <w:tcW w:w="270" w:type="dxa"/>
            <w:shd w:val="clear" w:color="auto" w:fill="auto"/>
          </w:tcPr>
          <w:p w14:paraId="7DA59B42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554233ED" w14:textId="7DCB6C75" w:rsidR="00F244D2" w:rsidRPr="00757917" w:rsidRDefault="00460DDC" w:rsidP="00F244D2">
            <w:pPr>
              <w:pStyle w:val="acctfourfigures"/>
              <w:tabs>
                <w:tab w:val="clear" w:pos="765"/>
                <w:tab w:val="decimal" w:pos="6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86</w:t>
            </w: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</w:tcPr>
          <w:p w14:paraId="67CEFC2A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0AACB4C6" w14:textId="04D9310F" w:rsidR="00F244D2" w:rsidRPr="00757917" w:rsidRDefault="00460DDC" w:rsidP="00F244D2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79" w:right="-32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15</w:t>
            </w:r>
          </w:p>
        </w:tc>
      </w:tr>
      <w:tr w:rsidR="00A9795C" w:rsidRPr="00757917" w14:paraId="689620A9" w14:textId="77777777" w:rsidTr="007A5400">
        <w:trPr>
          <w:trHeight w:val="345"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704C5325" w14:textId="77777777" w:rsidR="00F244D2" w:rsidRPr="00757917" w:rsidRDefault="00F244D2" w:rsidP="00F244D2">
            <w:pPr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72" w:type="dxa"/>
          </w:tcPr>
          <w:p w14:paraId="36E1EE67" w14:textId="77777777" w:rsidR="00F244D2" w:rsidRPr="00757917" w:rsidRDefault="00F244D2" w:rsidP="00F244D2">
            <w:pPr>
              <w:ind w:left="-144" w:right="-179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3B1E9306" w14:textId="5E066873" w:rsidR="00F244D2" w:rsidRPr="00757917" w:rsidRDefault="00F244D2" w:rsidP="00F244D2">
            <w:pPr>
              <w:ind w:left="-144" w:right="-1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1EFB2C44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</w:tcPr>
          <w:p w14:paraId="24DDF370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71D0D525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38DD4E3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2D10C3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12E8CBE7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7E32634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9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303D3EBB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26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89C5B5C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  <w:shd w:val="clear" w:color="auto" w:fill="auto"/>
          </w:tcPr>
          <w:p w14:paraId="6169A093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2C422489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  <w:shd w:val="clear" w:color="auto" w:fill="auto"/>
          </w:tcPr>
          <w:p w14:paraId="00805C49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57611F0E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61" w:type="dxa"/>
            <w:tcBorders>
              <w:top w:val="single" w:sz="4" w:space="0" w:color="auto"/>
            </w:tcBorders>
            <w:shd w:val="clear" w:color="auto" w:fill="auto"/>
          </w:tcPr>
          <w:p w14:paraId="43F14151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9" w:type="dxa"/>
            <w:shd w:val="clear" w:color="auto" w:fill="auto"/>
          </w:tcPr>
          <w:p w14:paraId="19638E94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84" w:type="dxa"/>
            <w:tcBorders>
              <w:top w:val="single" w:sz="4" w:space="0" w:color="auto"/>
            </w:tcBorders>
            <w:shd w:val="clear" w:color="auto" w:fill="auto"/>
          </w:tcPr>
          <w:p w14:paraId="1B61888D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483"/>
              </w:tabs>
              <w:spacing w:line="240" w:lineRule="auto"/>
              <w:ind w:left="-120" w:right="-13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7C05953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792F7F4B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</w:tcPr>
          <w:p w14:paraId="2E335EA7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03C2F0A2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79" w:right="-32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F244D2" w:rsidRPr="00757917" w14:paraId="46D93BE4" w14:textId="77777777" w:rsidTr="007A5400">
        <w:trPr>
          <w:trHeight w:val="345"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626FDADE" w14:textId="77777777" w:rsidR="00F244D2" w:rsidRPr="00757917" w:rsidRDefault="00F244D2" w:rsidP="00F244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การร่วมค้า</w:t>
            </w:r>
          </w:p>
        </w:tc>
        <w:tc>
          <w:tcPr>
            <w:tcW w:w="1172" w:type="dxa"/>
          </w:tcPr>
          <w:p w14:paraId="1A47DB71" w14:textId="77777777" w:rsidR="00F244D2" w:rsidRPr="00757917" w:rsidRDefault="00F244D2" w:rsidP="00F244D2">
            <w:pPr>
              <w:ind w:left="-144" w:right="-179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782C70EE" w14:textId="1483AB1B" w:rsidR="00F244D2" w:rsidRPr="00757917" w:rsidRDefault="00F244D2" w:rsidP="00F244D2">
            <w:pPr>
              <w:ind w:left="-144" w:right="-1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5BF54515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</w:tcPr>
          <w:p w14:paraId="6B6822C0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1509FDB7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570091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BD7F2A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C4227B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A6BB9AC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9" w:type="dxa"/>
            <w:shd w:val="clear" w:color="auto" w:fill="auto"/>
            <w:tcMar>
              <w:left w:w="115" w:type="dxa"/>
              <w:right w:w="115" w:type="dxa"/>
            </w:tcMar>
          </w:tcPr>
          <w:p w14:paraId="41BEF864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526"/>
              </w:tabs>
              <w:spacing w:line="240" w:lineRule="auto"/>
              <w:ind w:left="-96" w:right="-237" w:firstLine="17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64BE64C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</w:tcPr>
          <w:p w14:paraId="38CEE6DF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747BDD1D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</w:tcPr>
          <w:p w14:paraId="4EDE9526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4C0CB722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61" w:type="dxa"/>
            <w:shd w:val="clear" w:color="auto" w:fill="auto"/>
          </w:tcPr>
          <w:p w14:paraId="1EDA7583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9" w:type="dxa"/>
            <w:shd w:val="clear" w:color="auto" w:fill="auto"/>
          </w:tcPr>
          <w:p w14:paraId="3DDAD41E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84" w:type="dxa"/>
            <w:shd w:val="clear" w:color="auto" w:fill="auto"/>
          </w:tcPr>
          <w:p w14:paraId="0F085F37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483"/>
              </w:tabs>
              <w:spacing w:line="240" w:lineRule="auto"/>
              <w:ind w:left="-120" w:right="-130" w:firstLine="17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F396C10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68F38CA8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</w:tcPr>
          <w:p w14:paraId="626809FB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96" w:right="-237" w:firstLine="1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630" w:type="dxa"/>
            <w:shd w:val="clear" w:color="auto" w:fill="auto"/>
            <w:tcMar>
              <w:left w:w="115" w:type="dxa"/>
              <w:right w:w="115" w:type="dxa"/>
            </w:tcMar>
          </w:tcPr>
          <w:p w14:paraId="4C53D32D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right="-320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7D347C" w:rsidRPr="00757917" w14:paraId="4CE04B02" w14:textId="77777777" w:rsidTr="007A5400">
        <w:trPr>
          <w:trHeight w:val="345"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16DB6BCD" w14:textId="77777777" w:rsidR="00F244D2" w:rsidRPr="00757917" w:rsidRDefault="00F244D2" w:rsidP="00F244D2">
            <w:pPr>
              <w:spacing w:line="240" w:lineRule="auto"/>
              <w:ind w:right="-468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บริษัท จัสโค (ประเทศไทย) จำกัด</w:t>
            </w:r>
          </w:p>
        </w:tc>
        <w:tc>
          <w:tcPr>
            <w:tcW w:w="1172" w:type="dxa"/>
            <w:shd w:val="clear" w:color="auto" w:fill="auto"/>
          </w:tcPr>
          <w:p w14:paraId="6E614158" w14:textId="38F6D476" w:rsidR="00F244D2" w:rsidRPr="00757917" w:rsidRDefault="00F244D2" w:rsidP="00F244D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08" w:right="-179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Co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-</w:t>
            </w:r>
            <w:r w:rsidRPr="00757917">
              <w:rPr>
                <w:rFonts w:ascii="Angsana New" w:hAnsi="Angsana New"/>
                <w:sz w:val="24"/>
                <w:szCs w:val="24"/>
              </w:rPr>
              <w:t>office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/</w:t>
            </w:r>
            <w:r w:rsidRPr="00757917">
              <w:rPr>
                <w:rFonts w:ascii="Angsana New" w:hAnsi="Angsana New"/>
                <w:spacing w:val="-4"/>
                <w:sz w:val="24"/>
                <w:szCs w:val="24"/>
              </w:rPr>
              <w:br/>
              <w:t xml:space="preserve">  </w:t>
            </w: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24"/>
                <w:szCs w:val="24"/>
              </w:rPr>
              <w:t>working space</w:t>
            </w: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3B2E9E" w14:textId="51BA2D1B" w:rsidR="00F244D2" w:rsidRPr="00757917" w:rsidRDefault="00F244D2" w:rsidP="00F244D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left="-144" w:right="-179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ไทย</w:t>
            </w: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7830A6" w14:textId="5EE70FB3" w:rsidR="00F244D2" w:rsidRPr="00757917" w:rsidRDefault="00F244D2" w:rsidP="00F244D2">
            <w:pPr>
              <w:spacing w:line="240" w:lineRule="auto"/>
              <w:ind w:right="-468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EF348F" w14:textId="77DDC384" w:rsidR="00F244D2" w:rsidRPr="00757917" w:rsidRDefault="0033279F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51.00</w:t>
            </w: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C02D24" w14:textId="3846AA90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51.00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9073BB" w14:textId="5C08723F" w:rsidR="00F244D2" w:rsidRPr="00757917" w:rsidRDefault="00460DDC" w:rsidP="00F244D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514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B48281" w14:textId="4EE66B49" w:rsidR="00F244D2" w:rsidRPr="00757917" w:rsidRDefault="00460DDC" w:rsidP="00F244D2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514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FF8A31" w14:textId="6C1BBBC3" w:rsidR="00F244D2" w:rsidRPr="00757917" w:rsidRDefault="001B732B" w:rsidP="00F244D2">
            <w:pPr>
              <w:pStyle w:val="acctfourfigures"/>
              <w:tabs>
                <w:tab w:val="clear" w:pos="765"/>
                <w:tab w:val="decimal" w:pos="515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262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657941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9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E98B54" w14:textId="0FBF6DF3" w:rsidR="00F244D2" w:rsidRPr="00757917" w:rsidRDefault="00F244D2" w:rsidP="00F244D2">
            <w:pPr>
              <w:pStyle w:val="acctfourfigures"/>
              <w:tabs>
                <w:tab w:val="clear" w:pos="765"/>
                <w:tab w:val="decimal" w:pos="51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262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92F1C0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514398" w14:textId="07067DC8" w:rsidR="00F244D2" w:rsidRPr="00757917" w:rsidRDefault="001B732B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9AE6D3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C9606DE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9240CD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6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FCCBD42" w14:textId="5EF84806" w:rsidR="00F244D2" w:rsidRPr="00757917" w:rsidRDefault="00460DDC" w:rsidP="00F244D2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262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C855D13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68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350826A" w14:textId="0F711BD2" w:rsidR="00F244D2" w:rsidRPr="00757917" w:rsidRDefault="00460DDC" w:rsidP="00F244D2">
            <w:pPr>
              <w:pStyle w:val="acctfourfigures"/>
              <w:tabs>
                <w:tab w:val="clear" w:pos="765"/>
                <w:tab w:val="decimal" w:pos="483"/>
              </w:tabs>
              <w:spacing w:line="240" w:lineRule="auto"/>
              <w:ind w:left="-120" w:right="-13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A7CE2F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DCB53" w14:textId="7611E429" w:rsidR="00F244D2" w:rsidRPr="00757917" w:rsidRDefault="008D650B" w:rsidP="00F244D2">
            <w:pPr>
              <w:pStyle w:val="acctfourfigures"/>
              <w:tabs>
                <w:tab w:val="clear" w:pos="765"/>
                <w:tab w:val="decimal" w:pos="268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8E0F5C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F01EF4" w14:textId="0EC5E6B9" w:rsidR="00F244D2" w:rsidRPr="00757917" w:rsidRDefault="00F244D2" w:rsidP="00F244D2">
            <w:pPr>
              <w:pStyle w:val="acctfourfigures"/>
              <w:tabs>
                <w:tab w:val="clear" w:pos="765"/>
                <w:tab w:val="decimal" w:pos="297"/>
              </w:tabs>
              <w:spacing w:line="240" w:lineRule="auto"/>
              <w:ind w:left="-79" w:right="-32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7D347C" w:rsidRPr="00757917" w14:paraId="0EC5315D" w14:textId="77777777" w:rsidTr="00F244D2">
        <w:trPr>
          <w:trHeight w:val="50"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53AA79CC" w14:textId="77777777" w:rsidR="00F244D2" w:rsidRPr="00757917" w:rsidRDefault="00F244D2" w:rsidP="00F244D2">
            <w:pPr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72" w:type="dxa"/>
          </w:tcPr>
          <w:p w14:paraId="49302F6C" w14:textId="77777777" w:rsidR="00F244D2" w:rsidRPr="00757917" w:rsidRDefault="00F244D2" w:rsidP="00F244D2">
            <w:pPr>
              <w:ind w:left="-25" w:right="-11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4E0F5A6E" w14:textId="2414B353" w:rsidR="00F244D2" w:rsidRPr="00757917" w:rsidRDefault="00F244D2" w:rsidP="00F244D2">
            <w:pPr>
              <w:ind w:left="-25" w:right="-11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3E0D0733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</w:tcPr>
          <w:p w14:paraId="14DA162F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0D91B6B5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1B08FC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346D1B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784AA289" w14:textId="2211B3AD" w:rsidR="00F244D2" w:rsidRPr="00757917" w:rsidRDefault="001B732B" w:rsidP="00F244D2">
            <w:pPr>
              <w:pStyle w:val="acctfourfigures"/>
              <w:tabs>
                <w:tab w:val="clear" w:pos="765"/>
                <w:tab w:val="decimal" w:pos="515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  <w:t>262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24A5A07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72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596CACE9" w14:textId="4B0650EC" w:rsidR="00F244D2" w:rsidRPr="00757917" w:rsidRDefault="00F244D2" w:rsidP="00F244D2">
            <w:pPr>
              <w:pStyle w:val="acctfourfigures"/>
              <w:tabs>
                <w:tab w:val="clear" w:pos="765"/>
                <w:tab w:val="decimal" w:pos="515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  <w:t>262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93255D7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B13E1DC" w14:textId="0E830DBA" w:rsidR="00F244D2" w:rsidRPr="00757917" w:rsidRDefault="001B732B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4CC9D13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8B2A7CF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8DC9C18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25D3424" w14:textId="5F33E859" w:rsidR="00F244D2" w:rsidRPr="00757917" w:rsidRDefault="001B732B" w:rsidP="00F244D2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262</w:t>
            </w:r>
          </w:p>
        </w:tc>
        <w:tc>
          <w:tcPr>
            <w:tcW w:w="239" w:type="dxa"/>
            <w:tcBorders>
              <w:left w:val="nil"/>
            </w:tcBorders>
            <w:shd w:val="clear" w:color="auto" w:fill="auto"/>
          </w:tcPr>
          <w:p w14:paraId="6CA6005F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7693EAA" w14:textId="4DEB852B" w:rsidR="00F244D2" w:rsidRPr="00757917" w:rsidRDefault="00F244D2" w:rsidP="00F244D2">
            <w:pPr>
              <w:pStyle w:val="acctfourfigures"/>
              <w:tabs>
                <w:tab w:val="clear" w:pos="765"/>
                <w:tab w:val="decimal" w:pos="483"/>
              </w:tabs>
              <w:spacing w:line="240" w:lineRule="auto"/>
              <w:ind w:left="-120" w:right="-130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262</w:t>
            </w:r>
          </w:p>
        </w:tc>
        <w:tc>
          <w:tcPr>
            <w:tcW w:w="270" w:type="dxa"/>
            <w:shd w:val="clear" w:color="auto" w:fill="auto"/>
          </w:tcPr>
          <w:p w14:paraId="5B95C6DD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1BFAF496" w14:textId="276AEA0A" w:rsidR="00F244D2" w:rsidRPr="00757917" w:rsidRDefault="008D650B" w:rsidP="00F244D2">
            <w:pPr>
              <w:pStyle w:val="acctfourfigures"/>
              <w:tabs>
                <w:tab w:val="clear" w:pos="765"/>
                <w:tab w:val="decimal" w:pos="268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</w:tcPr>
          <w:p w14:paraId="0585F257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7EAEB0E5" w14:textId="4A411863" w:rsidR="00F244D2" w:rsidRPr="00757917" w:rsidRDefault="00F244D2" w:rsidP="00F244D2">
            <w:pPr>
              <w:pStyle w:val="acctfourfigures"/>
              <w:tabs>
                <w:tab w:val="clear" w:pos="765"/>
                <w:tab w:val="decimal" w:pos="297"/>
              </w:tabs>
              <w:spacing w:line="240" w:lineRule="auto"/>
              <w:ind w:left="-79" w:right="-320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7D347C" w:rsidRPr="00757917" w14:paraId="26705BC4" w14:textId="77777777" w:rsidTr="007A5400">
        <w:trPr>
          <w:trHeight w:val="345"/>
        </w:trPr>
        <w:tc>
          <w:tcPr>
            <w:tcW w:w="2698" w:type="dxa"/>
            <w:shd w:val="clear" w:color="auto" w:fill="auto"/>
            <w:tcMar>
              <w:left w:w="115" w:type="dxa"/>
              <w:right w:w="115" w:type="dxa"/>
            </w:tcMar>
          </w:tcPr>
          <w:p w14:paraId="3E036D1D" w14:textId="0CA848A2" w:rsidR="00F244D2" w:rsidRPr="00757917" w:rsidRDefault="00F244D2" w:rsidP="00F244D2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172" w:type="dxa"/>
          </w:tcPr>
          <w:p w14:paraId="60D85B49" w14:textId="77777777" w:rsidR="00F244D2" w:rsidRPr="00757917" w:rsidRDefault="00F244D2" w:rsidP="00F244D2">
            <w:pPr>
              <w:ind w:left="-25" w:right="-11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017" w:type="dxa"/>
            <w:shd w:val="clear" w:color="auto" w:fill="auto"/>
            <w:tcMar>
              <w:left w:w="115" w:type="dxa"/>
              <w:right w:w="115" w:type="dxa"/>
            </w:tcMar>
          </w:tcPr>
          <w:p w14:paraId="247DD172" w14:textId="58982BE2" w:rsidR="00F244D2" w:rsidRPr="00757917" w:rsidRDefault="00F244D2" w:rsidP="00F244D2">
            <w:pPr>
              <w:ind w:left="-25" w:right="-115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250" w:type="dxa"/>
            <w:shd w:val="clear" w:color="auto" w:fill="auto"/>
            <w:tcMar>
              <w:left w:w="115" w:type="dxa"/>
              <w:right w:w="115" w:type="dxa"/>
            </w:tcMar>
          </w:tcPr>
          <w:p w14:paraId="09D8C913" w14:textId="77777777" w:rsidR="00F244D2" w:rsidRPr="00757917" w:rsidRDefault="00F244D2" w:rsidP="00F244D2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803" w:type="dxa"/>
            <w:shd w:val="clear" w:color="auto" w:fill="auto"/>
            <w:tcMar>
              <w:left w:w="115" w:type="dxa"/>
              <w:right w:w="115" w:type="dxa"/>
            </w:tcMar>
          </w:tcPr>
          <w:p w14:paraId="5CA69C64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shd w:val="clear" w:color="auto" w:fill="auto"/>
            <w:tcMar>
              <w:left w:w="115" w:type="dxa"/>
              <w:right w:w="115" w:type="dxa"/>
            </w:tcMar>
          </w:tcPr>
          <w:p w14:paraId="7ECA94E5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BF1CF6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C6E84E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0BCAB123" w14:textId="271F4591" w:rsidR="00F244D2" w:rsidRPr="00757917" w:rsidRDefault="001B732B" w:rsidP="00F244D2">
            <w:pPr>
              <w:pStyle w:val="acctfourfigures"/>
              <w:tabs>
                <w:tab w:val="clear" w:pos="765"/>
                <w:tab w:val="decimal" w:pos="515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  <w:t>6,987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9FA330D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72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0E85616D" w14:textId="64A1E666" w:rsidR="00F244D2" w:rsidRPr="00757917" w:rsidRDefault="00F244D2" w:rsidP="00F244D2">
            <w:pPr>
              <w:pStyle w:val="acctfourfigures"/>
              <w:tabs>
                <w:tab w:val="clear" w:pos="765"/>
                <w:tab w:val="decimal" w:pos="515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  <w:t>5,403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DF7550F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486FEB7" w14:textId="54B24095" w:rsidR="00F244D2" w:rsidRPr="00757917" w:rsidRDefault="001B732B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9E652ED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4081A87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220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5EE6B02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6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68C0DE3" w14:textId="41FE6F35" w:rsidR="00F244D2" w:rsidRPr="00757917" w:rsidRDefault="001B732B" w:rsidP="00F244D2">
            <w:pPr>
              <w:pStyle w:val="acctfourfigures"/>
              <w:tabs>
                <w:tab w:val="clear" w:pos="765"/>
                <w:tab w:val="decimal" w:pos="432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6,987</w:t>
            </w:r>
          </w:p>
        </w:tc>
        <w:tc>
          <w:tcPr>
            <w:tcW w:w="239" w:type="dxa"/>
            <w:shd w:val="clear" w:color="auto" w:fill="auto"/>
          </w:tcPr>
          <w:p w14:paraId="45FD6EFE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8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697E296" w14:textId="1AC650DE" w:rsidR="00F244D2" w:rsidRPr="00757917" w:rsidRDefault="00F244D2" w:rsidP="00F244D2">
            <w:pPr>
              <w:pStyle w:val="acctfourfigures"/>
              <w:tabs>
                <w:tab w:val="clear" w:pos="765"/>
                <w:tab w:val="decimal" w:pos="483"/>
              </w:tabs>
              <w:spacing w:line="240" w:lineRule="auto"/>
              <w:ind w:left="-120" w:right="-130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5,403</w:t>
            </w:r>
          </w:p>
        </w:tc>
        <w:tc>
          <w:tcPr>
            <w:tcW w:w="270" w:type="dxa"/>
            <w:shd w:val="clear" w:color="auto" w:fill="auto"/>
          </w:tcPr>
          <w:p w14:paraId="2BDC65F1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413F9309" w14:textId="041D323A" w:rsidR="00F244D2" w:rsidRPr="00757917" w:rsidRDefault="008D650B" w:rsidP="00F244D2">
            <w:pPr>
              <w:pStyle w:val="acctfourfigures"/>
              <w:tabs>
                <w:tab w:val="clear" w:pos="765"/>
                <w:tab w:val="decimal" w:pos="69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86</w:t>
            </w:r>
          </w:p>
        </w:tc>
        <w:tc>
          <w:tcPr>
            <w:tcW w:w="272" w:type="dxa"/>
            <w:shd w:val="clear" w:color="auto" w:fill="auto"/>
            <w:tcMar>
              <w:left w:w="115" w:type="dxa"/>
              <w:right w:w="115" w:type="dxa"/>
            </w:tcMar>
          </w:tcPr>
          <w:p w14:paraId="3EF89ADC" w14:textId="77777777" w:rsidR="00F244D2" w:rsidRPr="00757917" w:rsidRDefault="00F244D2" w:rsidP="00F244D2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</w:tcPr>
          <w:p w14:paraId="6259B48C" w14:textId="562D22CE" w:rsidR="00F244D2" w:rsidRPr="00757917" w:rsidRDefault="00F244D2" w:rsidP="00F244D2">
            <w:pPr>
              <w:pStyle w:val="acctfourfigures"/>
              <w:tabs>
                <w:tab w:val="clear" w:pos="765"/>
                <w:tab w:val="decimal" w:pos="450"/>
              </w:tabs>
              <w:spacing w:line="240" w:lineRule="auto"/>
              <w:ind w:left="-79" w:right="-320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15</w:t>
            </w:r>
          </w:p>
        </w:tc>
      </w:tr>
    </w:tbl>
    <w:p w14:paraId="691602EE" w14:textId="77777777" w:rsidR="00CF35C8" w:rsidRPr="00757917" w:rsidRDefault="00CF35C8" w:rsidP="00CF35C8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6721ADC5" w14:textId="502CFC91" w:rsidR="00CF35C8" w:rsidRPr="00757917" w:rsidRDefault="00CF35C8" w:rsidP="00CF35C8">
      <w:pPr>
        <w:rPr>
          <w:rFonts w:asciiTheme="majorBidi" w:hAnsiTheme="majorBidi" w:cstheme="majorBidi"/>
          <w:color w:val="FFFFFF" w:themeColor="background1"/>
          <w:sz w:val="30"/>
          <w:szCs w:val="30"/>
          <w:lang w:eastAsia="x-none"/>
        </w:rPr>
        <w:sectPr w:rsidR="00CF35C8" w:rsidRPr="00757917" w:rsidSect="00D4579C">
          <w:headerReference w:type="default" r:id="rId11"/>
          <w:pgSz w:w="16834" w:h="11909" w:orient="landscape" w:code="9"/>
          <w:pgMar w:top="1440" w:right="994" w:bottom="1152" w:left="851" w:header="720" w:footer="720" w:gutter="0"/>
          <w:paperSrc w:first="257" w:other="257"/>
          <w:cols w:space="720"/>
          <w:docGrid w:linePitch="245"/>
        </w:sectPr>
      </w:pPr>
      <w:r w:rsidRPr="00757917">
        <w:rPr>
          <w:rFonts w:asciiTheme="majorBidi" w:hAnsiTheme="majorBidi" w:cstheme="majorBidi"/>
          <w:color w:val="FFFFFF" w:themeColor="background1"/>
          <w:sz w:val="30"/>
          <w:szCs w:val="30"/>
          <w:cs/>
          <w:lang w:eastAsia="x-none"/>
        </w:rPr>
        <w:t>บ</w:t>
      </w:r>
    </w:p>
    <w:p w14:paraId="3F6ACAA4" w14:textId="01B0ACD3" w:rsidR="008C43D6" w:rsidRPr="00757917" w:rsidRDefault="008C43D6" w:rsidP="006149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80" w:right="22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กลุ่มบริษัทไม่มีเงินลงทุนในบริษัทร่วมและการร่วมค้าซึ่งจดทะเบียนในตลาดหลักทรัพย์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ดังนั้นจึงไม่มีราคาที่เปิดเผยต่อสาธารณชน ยกเว้น</w:t>
      </w:r>
    </w:p>
    <w:p w14:paraId="71E2C5E2" w14:textId="77777777" w:rsidR="00F81176" w:rsidRPr="00757917" w:rsidRDefault="00F81176" w:rsidP="008C43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 w:right="22"/>
        <w:jc w:val="thaiDistribute"/>
        <w:rPr>
          <w:rFonts w:ascii="Angsana New" w:hAnsi="Angsana New"/>
          <w:sz w:val="30"/>
          <w:szCs w:val="30"/>
        </w:rPr>
      </w:pPr>
    </w:p>
    <w:p w14:paraId="7EECCE71" w14:textId="79FB8867" w:rsidR="008C43D6" w:rsidRPr="00757917" w:rsidRDefault="00596B07" w:rsidP="00074552">
      <w:pPr>
        <w:pStyle w:val="ListParagraph"/>
        <w:numPr>
          <w:ilvl w:val="0"/>
          <w:numId w:val="2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0"/>
        </w:tabs>
        <w:autoSpaceDE w:val="0"/>
        <w:autoSpaceDN w:val="0"/>
        <w:adjustRightInd w:val="0"/>
        <w:spacing w:line="240" w:lineRule="auto"/>
        <w:ind w:left="900" w:right="22" w:hanging="27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sz w:val="30"/>
          <w:szCs w:val="30"/>
        </w:rPr>
        <w:t>FTREIT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 ซึ่งเป็นหลักทรัพย์จดทะเบียนในตลาดหลักทรัพย์แห่งประเทศไทย 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 กันยายน</w:t>
      </w:r>
      <w:r w:rsidR="008C43D6" w:rsidRPr="00757917">
        <w:rPr>
          <w:rFonts w:ascii="Angsana New" w:hAnsi="Angsana New"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="00181604" w:rsidRPr="00757917">
        <w:rPr>
          <w:rFonts w:ascii="Angsana New" w:hAnsi="Angsana New"/>
          <w:sz w:val="30"/>
          <w:szCs w:val="30"/>
          <w:cs/>
        </w:rPr>
        <w:t xml:space="preserve">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มีราคาปิดอยู่ที่ </w:t>
      </w:r>
      <w:r w:rsidR="00460DDC" w:rsidRPr="00757917">
        <w:rPr>
          <w:rFonts w:ascii="Angsana New" w:hAnsi="Angsana New"/>
          <w:sz w:val="30"/>
          <w:szCs w:val="30"/>
        </w:rPr>
        <w:t>12</w:t>
      </w:r>
      <w:r w:rsidR="00B162A4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40</w:t>
      </w:r>
      <w:r w:rsidR="00B162A4" w:rsidRPr="00757917">
        <w:rPr>
          <w:rFonts w:ascii="Angsana New" w:hAnsi="Angsana New"/>
          <w:sz w:val="30"/>
          <w:szCs w:val="30"/>
        </w:rPr>
        <w:t xml:space="preserve">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บาท 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14</w:t>
      </w:r>
      <w:r w:rsidR="000A657B"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30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 บาท) </w:t>
      </w:r>
      <w:r w:rsidR="008C43D6" w:rsidRPr="00757917">
        <w:rPr>
          <w:rFonts w:ascii="Angsana New" w:hAnsi="Angsana New"/>
          <w:sz w:val="30"/>
          <w:szCs w:val="30"/>
          <w:cs/>
        </w:rPr>
        <w:t>มูลค่ายุติธรรมของเงินลงทุนใน</w:t>
      </w:r>
      <w:r w:rsidRPr="00757917">
        <w:rPr>
          <w:rFonts w:ascii="Angsana New" w:hAnsi="Angsana New"/>
          <w:sz w:val="30"/>
          <w:szCs w:val="30"/>
        </w:rPr>
        <w:t xml:space="preserve"> FTREIT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เท่ากับ </w:t>
      </w:r>
      <w:r w:rsidR="00460DDC" w:rsidRPr="00757917">
        <w:rPr>
          <w:rFonts w:ascii="Angsana New" w:hAnsi="Angsana New"/>
          <w:sz w:val="30"/>
          <w:szCs w:val="30"/>
        </w:rPr>
        <w:t>10</w:t>
      </w:r>
      <w:r w:rsidR="00AF5506"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111</w:t>
      </w:r>
      <w:r w:rsidR="00717CC8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31</w:t>
      </w:r>
      <w:r w:rsidR="00AF5506" w:rsidRPr="00757917">
        <w:rPr>
          <w:rFonts w:ascii="Angsana New" w:hAnsi="Angsana New"/>
          <w:sz w:val="30"/>
          <w:szCs w:val="30"/>
        </w:rPr>
        <w:t xml:space="preserve">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ล้านบาท 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8</w:t>
      </w:r>
      <w:r w:rsidR="000A657B" w:rsidRPr="00757917">
        <w:rPr>
          <w:rFonts w:ascii="Angsana New" w:hAnsi="Angsana New"/>
          <w:i/>
          <w:iCs/>
          <w:sz w:val="30"/>
          <w:szCs w:val="30"/>
        </w:rPr>
        <w:t>,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984</w:t>
      </w:r>
      <w:r w:rsidR="000A657B"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98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 ล้านบาท)</w:t>
      </w:r>
    </w:p>
    <w:p w14:paraId="111364B4" w14:textId="77777777" w:rsidR="000042C5" w:rsidRPr="00757917" w:rsidRDefault="000042C5" w:rsidP="000042C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260" w:right="22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5DB8AF39" w14:textId="20AACA73" w:rsidR="005259BC" w:rsidRPr="00757917" w:rsidRDefault="002C3DC5" w:rsidP="00074552">
      <w:pPr>
        <w:pStyle w:val="ListParagraph"/>
        <w:numPr>
          <w:ilvl w:val="0"/>
          <w:numId w:val="2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0"/>
        </w:tabs>
        <w:autoSpaceDE w:val="0"/>
        <w:autoSpaceDN w:val="0"/>
        <w:adjustRightInd w:val="0"/>
        <w:spacing w:line="240" w:lineRule="auto"/>
        <w:ind w:left="900" w:right="22" w:hanging="27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กองทุนรวมสิทธิการเช่าอสังหาริมทรัพย์โกลด์</w:t>
      </w:r>
      <w:r w:rsidRPr="00757917">
        <w:rPr>
          <w:rFonts w:ascii="Angsana New" w:hAnsi="Angsana New"/>
          <w:spacing w:val="-4"/>
          <w:sz w:val="24"/>
          <w:szCs w:val="24"/>
        </w:rPr>
        <w:t xml:space="preserve">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ซึ่งเป็นกองทุนรวมจดทะเบียนในตลาดหลักทรัพย์แห่งประเทศไทย 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="008C43D6" w:rsidRPr="00757917">
        <w:rPr>
          <w:rFonts w:ascii="Angsana New" w:hAnsi="Angsana New"/>
          <w:sz w:val="30"/>
          <w:szCs w:val="30"/>
        </w:rPr>
        <w:t xml:space="preserve">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 มีราคาปิดต่อหน่วยอยู่ที่</w:t>
      </w:r>
      <w:r w:rsidR="005259BC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8</w:t>
      </w:r>
      <w:r w:rsidR="007D23DB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40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 บาท 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6</w:t>
      </w:r>
      <w:r w:rsidR="000A657B"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00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 บาท) </w:t>
      </w:r>
      <w:r w:rsidR="008C43D6" w:rsidRPr="00757917">
        <w:rPr>
          <w:rFonts w:ascii="Angsana New" w:hAnsi="Angsana New"/>
          <w:sz w:val="30"/>
          <w:szCs w:val="30"/>
          <w:cs/>
        </w:rPr>
        <w:t>มูลค่ายุติธรรมของเงินลงทุนใน</w:t>
      </w:r>
      <w:r w:rsidR="00596B07" w:rsidRPr="00757917">
        <w:rPr>
          <w:rFonts w:ascii="Angsana New" w:hAnsi="Angsana New"/>
          <w:sz w:val="30"/>
          <w:szCs w:val="30"/>
        </w:rPr>
        <w:t xml:space="preserve"> GOLDFUND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เท่ากับ </w:t>
      </w:r>
      <w:r w:rsidR="00460DDC" w:rsidRPr="00757917">
        <w:rPr>
          <w:rFonts w:ascii="Angsana New" w:hAnsi="Angsana New"/>
          <w:sz w:val="30"/>
          <w:szCs w:val="30"/>
        </w:rPr>
        <w:t>571</w:t>
      </w:r>
      <w:r w:rsidR="007D23DB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20</w:t>
      </w:r>
      <w:r w:rsidR="00C87867" w:rsidRPr="00757917">
        <w:rPr>
          <w:rFonts w:ascii="Angsana New" w:hAnsi="Angsana New"/>
          <w:sz w:val="30"/>
          <w:szCs w:val="30"/>
        </w:rPr>
        <w:t xml:space="preserve">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ล้านบาท 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408</w:t>
      </w:r>
      <w:r w:rsidR="007D23DB"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00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 ล้านบาท)</w:t>
      </w:r>
    </w:p>
    <w:p w14:paraId="2FF0E48C" w14:textId="77777777" w:rsidR="000042C5" w:rsidRPr="00757917" w:rsidRDefault="000042C5" w:rsidP="000042C5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1260" w:right="47"/>
        <w:jc w:val="thaiDistribute"/>
        <w:rPr>
          <w:rFonts w:ascii="Angsana New" w:hAnsi="Angsana New"/>
          <w:sz w:val="30"/>
          <w:szCs w:val="30"/>
        </w:rPr>
      </w:pPr>
    </w:p>
    <w:p w14:paraId="11270663" w14:textId="7CA26601" w:rsidR="008C43D6" w:rsidRPr="00757917" w:rsidRDefault="00596B07" w:rsidP="00074552">
      <w:pPr>
        <w:pStyle w:val="ListParagraph"/>
        <w:numPr>
          <w:ilvl w:val="0"/>
          <w:numId w:val="28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0"/>
        </w:tabs>
        <w:autoSpaceDE w:val="0"/>
        <w:autoSpaceDN w:val="0"/>
        <w:adjustRightInd w:val="0"/>
        <w:spacing w:line="240" w:lineRule="auto"/>
        <w:ind w:left="900" w:right="22" w:hanging="27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</w:rPr>
        <w:t xml:space="preserve">GVREIT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เป็นทรัสต์ที่จดทะเบียนในตลาดหลักทรัพย์แห่งประเทศไทย 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="008C43D6" w:rsidRPr="00757917">
        <w:rPr>
          <w:rFonts w:ascii="Angsana New" w:hAnsi="Angsana New"/>
          <w:sz w:val="30"/>
          <w:szCs w:val="30"/>
        </w:rPr>
        <w:t xml:space="preserve">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</w:rPr>
        <w:br/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มีราคาปิดต่อหน่วยอยู่ที่ </w:t>
      </w:r>
      <w:r w:rsidR="00460DDC" w:rsidRPr="00757917">
        <w:rPr>
          <w:rFonts w:ascii="Angsana New" w:hAnsi="Angsana New"/>
          <w:sz w:val="30"/>
          <w:szCs w:val="30"/>
        </w:rPr>
        <w:t>10</w:t>
      </w:r>
      <w:r w:rsidR="007D23DB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="007D23DB" w:rsidRPr="00757917">
        <w:rPr>
          <w:rFonts w:ascii="Angsana New" w:hAnsi="Angsana New"/>
          <w:sz w:val="30"/>
          <w:szCs w:val="30"/>
        </w:rPr>
        <w:t xml:space="preserve">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บาท 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12</w:t>
      </w:r>
      <w:r w:rsidR="00E632AA"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00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>บาท)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 มูลค่ายุติธรรม</w:t>
      </w:r>
      <w:r w:rsidRPr="00757917">
        <w:rPr>
          <w:rFonts w:ascii="Angsana New" w:hAnsi="Angsana New"/>
          <w:sz w:val="30"/>
          <w:szCs w:val="30"/>
        </w:rPr>
        <w:t xml:space="preserve"> GVREIT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 เท่ากับ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="007D23DB"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970</w:t>
      </w:r>
      <w:r w:rsidR="007D23DB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52</w:t>
      </w:r>
      <w:r w:rsidR="00E632AA" w:rsidRPr="00757917">
        <w:rPr>
          <w:rFonts w:ascii="Angsana New" w:hAnsi="Angsana New"/>
          <w:sz w:val="30"/>
          <w:szCs w:val="30"/>
        </w:rPr>
        <w:t xml:space="preserve"> </w:t>
      </w:r>
      <w:r w:rsidR="008C43D6" w:rsidRPr="00757917">
        <w:rPr>
          <w:rFonts w:ascii="Angsana New" w:hAnsi="Angsana New"/>
          <w:sz w:val="30"/>
          <w:szCs w:val="30"/>
          <w:cs/>
        </w:rPr>
        <w:t xml:space="preserve">ล้านบาท 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</w:t>
      </w:r>
      <w:r w:rsidR="00E632AA" w:rsidRPr="00757917">
        <w:rPr>
          <w:rFonts w:ascii="Angsana New" w:hAnsi="Angsana New"/>
          <w:i/>
          <w:iCs/>
          <w:sz w:val="30"/>
          <w:szCs w:val="30"/>
        </w:rPr>
        <w:t>,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214</w:t>
      </w:r>
      <w:r w:rsidR="007D23DB"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00</w:t>
      </w:r>
      <w:r w:rsidR="008C43D6" w:rsidRPr="00757917">
        <w:rPr>
          <w:rFonts w:ascii="Angsana New" w:hAnsi="Angsana New"/>
          <w:i/>
          <w:iCs/>
          <w:sz w:val="30"/>
          <w:szCs w:val="30"/>
          <w:cs/>
        </w:rPr>
        <w:t xml:space="preserve"> ล้านบาท)</w:t>
      </w:r>
    </w:p>
    <w:p w14:paraId="3C4C5CA2" w14:textId="77777777" w:rsidR="005119F6" w:rsidRPr="00757917" w:rsidRDefault="005119F6" w:rsidP="005119F6">
      <w:pPr>
        <w:pStyle w:val="ListParagraph"/>
        <w:rPr>
          <w:rFonts w:ascii="Angsana New" w:hAnsi="Angsana New"/>
          <w:sz w:val="30"/>
          <w:szCs w:val="30"/>
          <w:cs/>
        </w:rPr>
      </w:pPr>
    </w:p>
    <w:p w14:paraId="7D302D72" w14:textId="05DC857C" w:rsidR="005119F6" w:rsidRPr="00757917" w:rsidRDefault="00112F62" w:rsidP="00970E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80" w:right="22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757917">
        <w:rPr>
          <w:rFonts w:ascii="Angsana New" w:hAnsi="Angsana New"/>
          <w:sz w:val="30"/>
          <w:szCs w:val="30"/>
        </w:rPr>
        <w:t xml:space="preserve">20 </w:t>
      </w:r>
      <w:r w:rsidRPr="00757917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Pr="00757917">
        <w:rPr>
          <w:rFonts w:ascii="Angsana New" w:hAnsi="Angsana New"/>
          <w:sz w:val="30"/>
          <w:szCs w:val="30"/>
        </w:rPr>
        <w:t xml:space="preserve">2564 </w:t>
      </w:r>
      <w:r w:rsidRPr="00757917">
        <w:rPr>
          <w:rFonts w:ascii="Angsana New" w:hAnsi="Angsana New" w:hint="cs"/>
          <w:sz w:val="30"/>
          <w:szCs w:val="30"/>
          <w:cs/>
        </w:rPr>
        <w:t>ที่ประชุมสามัญผู้ถือหน่วยลงทุนของกองทุนรวมสิทธิการเช่าอสังหา</w:t>
      </w:r>
      <w:r w:rsidR="00386033" w:rsidRPr="00757917">
        <w:rPr>
          <w:rFonts w:ascii="Angsana New" w:hAnsi="Angsana New" w:hint="cs"/>
          <w:sz w:val="30"/>
          <w:szCs w:val="30"/>
          <w:cs/>
        </w:rPr>
        <w:t>ริ</w:t>
      </w:r>
      <w:r w:rsidRPr="00757917">
        <w:rPr>
          <w:rFonts w:ascii="Angsana New" w:hAnsi="Angsana New" w:hint="cs"/>
          <w:sz w:val="30"/>
          <w:szCs w:val="30"/>
          <w:cs/>
        </w:rPr>
        <w:t xml:space="preserve">มทรัพย์โกลด์ครั้งที่ </w:t>
      </w:r>
      <w:r w:rsidRPr="00757917">
        <w:rPr>
          <w:rFonts w:ascii="Angsana New" w:hAnsi="Angsana New"/>
          <w:sz w:val="30"/>
          <w:szCs w:val="30"/>
        </w:rPr>
        <w:t xml:space="preserve">1/2564 </w:t>
      </w:r>
      <w:r w:rsidRPr="00757917">
        <w:rPr>
          <w:rFonts w:ascii="Angsana New" w:hAnsi="Angsana New" w:hint="cs"/>
          <w:sz w:val="30"/>
          <w:szCs w:val="30"/>
          <w:cs/>
        </w:rPr>
        <w:t>ได้มีมติอนุมัติจำหน่ายสินทรัพย์ที่มีนัยสำคัญของกองทุนรวม อนุมัติการลดเงินทุนจดทะเบียนของกองทุนรวม และอนุมัติการเลิกกองทุนรวม โดยมีกำหนดการเบื้องต้น ดังนี้</w:t>
      </w:r>
    </w:p>
    <w:p w14:paraId="5685A44F" w14:textId="5FFD51B9" w:rsidR="00112F62" w:rsidRPr="00757917" w:rsidRDefault="00112F62" w:rsidP="005119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0"/>
        </w:tabs>
        <w:autoSpaceDE w:val="0"/>
        <w:autoSpaceDN w:val="0"/>
        <w:adjustRightInd w:val="0"/>
        <w:spacing w:line="240" w:lineRule="auto"/>
        <w:ind w:right="22"/>
        <w:jc w:val="thaiDistribute"/>
        <w:rPr>
          <w:rFonts w:ascii="Angsana New" w:hAnsi="Angsana New"/>
          <w:sz w:val="30"/>
          <w:szCs w:val="30"/>
        </w:rPr>
      </w:pPr>
    </w:p>
    <w:p w14:paraId="14351D0C" w14:textId="74F6379F" w:rsidR="00112F62" w:rsidRPr="00757917" w:rsidRDefault="00112F62" w:rsidP="00970E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80" w:right="22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</w:rPr>
        <w:t xml:space="preserve">19 </w:t>
      </w:r>
      <w:r w:rsidRPr="00757917">
        <w:rPr>
          <w:rFonts w:ascii="Angsana New" w:hAnsi="Angsana New" w:hint="cs"/>
          <w:sz w:val="30"/>
          <w:szCs w:val="30"/>
          <w:cs/>
        </w:rPr>
        <w:t xml:space="preserve">ตุลาคม </w:t>
      </w:r>
      <w:r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</w:rPr>
        <w:tab/>
      </w:r>
      <w:r w:rsidRPr="00757917">
        <w:rPr>
          <w:rFonts w:ascii="Angsana New" w:hAnsi="Angsana New"/>
          <w:sz w:val="30"/>
          <w:szCs w:val="30"/>
        </w:rPr>
        <w:tab/>
      </w:r>
      <w:r w:rsidRPr="00757917">
        <w:rPr>
          <w:rFonts w:ascii="Angsana New" w:hAnsi="Angsana New"/>
          <w:sz w:val="30"/>
          <w:szCs w:val="30"/>
        </w:rPr>
        <w:tab/>
      </w:r>
      <w:r w:rsidRPr="00757917">
        <w:rPr>
          <w:rFonts w:ascii="Angsana New" w:hAnsi="Angsana New" w:hint="cs"/>
          <w:sz w:val="30"/>
          <w:szCs w:val="30"/>
          <w:cs/>
        </w:rPr>
        <w:t>จำหน่ายสินทรัพย์ที่มีนัยสำคัญของกองทุนรวม</w:t>
      </w:r>
    </w:p>
    <w:p w14:paraId="24C0D63C" w14:textId="1A67BE32" w:rsidR="00112F62" w:rsidRPr="00757917" w:rsidRDefault="00112F62" w:rsidP="00970E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80" w:right="22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</w:rPr>
        <w:t xml:space="preserve">27 </w:t>
      </w:r>
      <w:r w:rsidRPr="00757917">
        <w:rPr>
          <w:rFonts w:ascii="Angsana New" w:hAnsi="Angsana New" w:hint="cs"/>
          <w:sz w:val="30"/>
          <w:szCs w:val="30"/>
          <w:cs/>
        </w:rPr>
        <w:t>ตุลาคม</w:t>
      </w:r>
      <w:r w:rsidRPr="00757917">
        <w:rPr>
          <w:rFonts w:ascii="Angsana New" w:hAnsi="Angsana New"/>
          <w:sz w:val="30"/>
          <w:szCs w:val="30"/>
        </w:rPr>
        <w:t xml:space="preserve"> 2564 </w:t>
      </w:r>
      <w:r w:rsidRPr="00757917">
        <w:rPr>
          <w:rFonts w:ascii="Angsana New" w:hAnsi="Angsana New"/>
          <w:sz w:val="30"/>
          <w:szCs w:val="30"/>
          <w:cs/>
        </w:rPr>
        <w:tab/>
      </w:r>
      <w:r w:rsidRPr="00757917">
        <w:rPr>
          <w:rFonts w:ascii="Angsana New" w:hAnsi="Angsana New"/>
          <w:sz w:val="30"/>
          <w:szCs w:val="30"/>
          <w:cs/>
        </w:rPr>
        <w:tab/>
      </w:r>
      <w:r w:rsidRPr="00757917">
        <w:rPr>
          <w:rFonts w:ascii="Angsana New" w:hAnsi="Angsana New"/>
          <w:sz w:val="30"/>
          <w:szCs w:val="30"/>
          <w:cs/>
        </w:rPr>
        <w:tab/>
      </w:r>
      <w:r w:rsidRPr="00757917">
        <w:rPr>
          <w:rFonts w:ascii="Angsana New" w:hAnsi="Angsana New" w:hint="cs"/>
          <w:sz w:val="30"/>
          <w:szCs w:val="30"/>
          <w:cs/>
        </w:rPr>
        <w:t>วันเลิกกองทุนรวม</w:t>
      </w:r>
    </w:p>
    <w:p w14:paraId="18F83492" w14:textId="6FEC0694" w:rsidR="00112F62" w:rsidRPr="00757917" w:rsidRDefault="00112F62" w:rsidP="00970E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80" w:right="22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</w:rPr>
        <w:t xml:space="preserve">10 </w:t>
      </w:r>
      <w:r w:rsidRPr="00757917">
        <w:rPr>
          <w:rFonts w:ascii="Angsana New" w:hAnsi="Angsana New" w:hint="cs"/>
          <w:sz w:val="30"/>
          <w:szCs w:val="30"/>
          <w:cs/>
        </w:rPr>
        <w:t xml:space="preserve">พฤษศจิกายน </w:t>
      </w:r>
      <w:r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</w:rPr>
        <w:tab/>
      </w:r>
      <w:r w:rsidRPr="00757917">
        <w:rPr>
          <w:rFonts w:ascii="Angsana New" w:hAnsi="Angsana New"/>
          <w:sz w:val="30"/>
          <w:szCs w:val="30"/>
        </w:rPr>
        <w:tab/>
      </w:r>
      <w:r w:rsidR="00757917">
        <w:rPr>
          <w:rFonts w:ascii="Angsana New" w:hAnsi="Angsana New"/>
          <w:sz w:val="30"/>
          <w:szCs w:val="30"/>
          <w:cs/>
        </w:rPr>
        <w:tab/>
      </w:r>
      <w:r w:rsidRPr="00757917">
        <w:rPr>
          <w:rFonts w:ascii="Angsana New" w:hAnsi="Angsana New" w:hint="cs"/>
          <w:sz w:val="30"/>
          <w:szCs w:val="30"/>
          <w:cs/>
        </w:rPr>
        <w:t>วันจ่ายเงินลดทุนและเงินคืนทุน</w:t>
      </w:r>
    </w:p>
    <w:p w14:paraId="212CADED" w14:textId="77777777" w:rsidR="008C43D6" w:rsidRPr="00757917" w:rsidRDefault="008C43D6" w:rsidP="00233BD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310"/>
        <w:jc w:val="thaiDistribute"/>
        <w:rPr>
          <w:rFonts w:ascii="Angsana New" w:hAnsi="Angsana New"/>
          <w:sz w:val="30"/>
          <w:szCs w:val="30"/>
        </w:rPr>
      </w:pPr>
    </w:p>
    <w:p w14:paraId="402E113E" w14:textId="5B8A9712" w:rsidR="00DB628C" w:rsidRPr="00757917" w:rsidRDefault="00DB628C" w:rsidP="00DB628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180" w:right="47"/>
        <w:jc w:val="thaiDistribute"/>
        <w:rPr>
          <w:rFonts w:ascii="Angsana New" w:hAnsi="Angsana New"/>
          <w:sz w:val="30"/>
          <w:szCs w:val="30"/>
        </w:rPr>
      </w:pPr>
    </w:p>
    <w:p w14:paraId="08A66EAB" w14:textId="07A8F16D" w:rsidR="00C421B4" w:rsidRPr="00757917" w:rsidRDefault="00C421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  <w:sectPr w:rsidR="00C421B4" w:rsidRPr="00757917" w:rsidSect="00D4579C">
          <w:pgSz w:w="11909" w:h="16834" w:code="9"/>
          <w:pgMar w:top="691" w:right="1152" w:bottom="851" w:left="1440" w:header="720" w:footer="720" w:gutter="0"/>
          <w:paperSrc w:first="257" w:other="257"/>
          <w:pgNumType w:start="84"/>
          <w:cols w:space="720"/>
          <w:docGrid w:linePitch="245"/>
        </w:sectPr>
      </w:pPr>
    </w:p>
    <w:p w14:paraId="0006775A" w14:textId="5A3EFEAD" w:rsidR="00C421B4" w:rsidRPr="00757917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lastRenderedPageBreak/>
        <w:t>บริษัทร่วมและการร่วมค้า</w:t>
      </w:r>
      <w:r w:rsidR="00991AC6" w:rsidRPr="00757917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>ที่มีสาระสำคัญ</w:t>
      </w:r>
    </w:p>
    <w:p w14:paraId="3DBD2530" w14:textId="77777777" w:rsidR="007C21DD" w:rsidRPr="00757917" w:rsidRDefault="007C21DD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p w14:paraId="0CD9C307" w14:textId="286E28BF" w:rsidR="00C421B4" w:rsidRPr="00757917" w:rsidRDefault="00C421B4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 w:hint="cs"/>
          <w:sz w:val="30"/>
          <w:szCs w:val="30"/>
          <w:cs/>
          <w:lang w:val="en-US" w:bidi="th-TH"/>
        </w:rPr>
        <w:t>ตารางต่อไปนี้สรุปข้อมูลทางการเงินของบริษัทร่วมและการร่วมค้าที่รวมอยู่ในงบการเงินของบริษัทร่วมและการร่วมค้า</w:t>
      </w:r>
      <w:r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  <w:lang w:val="en-US" w:bidi="th-TH"/>
        </w:rPr>
        <w:t>ปรับปรุงด้วยการปรับมูลค่ายุติธรรม</w:t>
      </w:r>
      <w:r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  <w:lang w:val="en-US" w:bidi="th-TH"/>
        </w:rPr>
        <w:t>ณ</w:t>
      </w:r>
      <w:r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  <w:lang w:val="en-US" w:bidi="th-TH"/>
        </w:rPr>
        <w:t>วันที่ซื้อ</w:t>
      </w:r>
      <w:r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  <w:lang w:val="en-US" w:bidi="th-TH"/>
        </w:rPr>
        <w:t>และความแตกต่างของนโยบายการบัญชี</w:t>
      </w:r>
      <w:r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  <w:lang w:val="en-US" w:bidi="th-TH"/>
        </w:rPr>
        <w:t>การกระทบยอดรายการระหว่างข้อมูลทางการเงินโดยสรุปดังกล่าวกับมูลค่าตามบัญชีของส่วนได้เสียของกลุ่มบริษัทในกิจการเหล่านี้</w:t>
      </w:r>
    </w:p>
    <w:p w14:paraId="251DF756" w14:textId="77777777" w:rsidR="0081355C" w:rsidRPr="00757917" w:rsidRDefault="0081355C" w:rsidP="007C21DD">
      <w:pPr>
        <w:pStyle w:val="block"/>
        <w:spacing w:after="0" w:line="240" w:lineRule="auto"/>
        <w:ind w:left="274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tbl>
      <w:tblPr>
        <w:tblW w:w="4954" w:type="pct"/>
        <w:tblInd w:w="180" w:type="dxa"/>
        <w:tblLayout w:type="fixed"/>
        <w:tblLook w:val="04A0" w:firstRow="1" w:lastRow="0" w:firstColumn="1" w:lastColumn="0" w:noHBand="0" w:noVBand="1"/>
      </w:tblPr>
      <w:tblGrid>
        <w:gridCol w:w="4612"/>
        <w:gridCol w:w="907"/>
        <w:gridCol w:w="236"/>
        <w:gridCol w:w="982"/>
        <w:gridCol w:w="236"/>
        <w:gridCol w:w="988"/>
        <w:gridCol w:w="236"/>
        <w:gridCol w:w="1028"/>
        <w:gridCol w:w="236"/>
        <w:gridCol w:w="979"/>
        <w:gridCol w:w="236"/>
        <w:gridCol w:w="1037"/>
        <w:gridCol w:w="236"/>
        <w:gridCol w:w="1215"/>
        <w:gridCol w:w="236"/>
        <w:gridCol w:w="990"/>
        <w:gridCol w:w="6"/>
      </w:tblGrid>
      <w:tr w:rsidR="000714E2" w:rsidRPr="00757917" w14:paraId="619427CA" w14:textId="18579EFF" w:rsidTr="007C21DD">
        <w:trPr>
          <w:trHeight w:val="344"/>
          <w:tblHeader/>
        </w:trPr>
        <w:tc>
          <w:tcPr>
            <w:tcW w:w="1602" w:type="pct"/>
            <w:shd w:val="clear" w:color="auto" w:fill="auto"/>
          </w:tcPr>
          <w:p w14:paraId="522D8923" w14:textId="77777777" w:rsidR="00BD7304" w:rsidRPr="00757917" w:rsidRDefault="00BD7304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2466" w:type="pct"/>
            <w:gridSpan w:val="11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6F22BB" w14:textId="33135F21" w:rsidR="00BD7304" w:rsidRPr="00757917" w:rsidDel="0041386B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82" w:type="pct"/>
          </w:tcPr>
          <w:p w14:paraId="6AD6874E" w14:textId="77777777" w:rsidR="00BD7304" w:rsidRPr="00757917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50" w:type="pct"/>
            <w:gridSpan w:val="4"/>
            <w:tcBorders>
              <w:bottom w:val="single" w:sz="4" w:space="0" w:color="auto"/>
            </w:tcBorders>
            <w:vAlign w:val="bottom"/>
          </w:tcPr>
          <w:p w14:paraId="747B59B3" w14:textId="45A1D9BC" w:rsidR="00BD7304" w:rsidRPr="00757917" w:rsidRDefault="00BD7304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0714E2" w:rsidRPr="00757917" w14:paraId="765FA385" w14:textId="7D414DDC" w:rsidTr="007C21DD">
        <w:trPr>
          <w:trHeight w:val="432"/>
          <w:tblHeader/>
        </w:trPr>
        <w:tc>
          <w:tcPr>
            <w:tcW w:w="1602" w:type="pct"/>
            <w:shd w:val="clear" w:color="auto" w:fill="auto"/>
          </w:tcPr>
          <w:p w14:paraId="0D71AEEF" w14:textId="77777777" w:rsidR="00250AF2" w:rsidRPr="00757917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738" w:type="pct"/>
            <w:gridSpan w:val="3"/>
            <w:shd w:val="clear" w:color="auto" w:fill="auto"/>
            <w:vAlign w:val="bottom"/>
          </w:tcPr>
          <w:p w14:paraId="1FF8A0A0" w14:textId="657CBF23" w:rsidR="00250AF2" w:rsidRPr="00757917" w:rsidRDefault="00250AF2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FTREIT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2036E1E9" w14:textId="77777777" w:rsidR="00250AF2" w:rsidRPr="00757917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782" w:type="pct"/>
            <w:gridSpan w:val="3"/>
            <w:shd w:val="clear" w:color="auto" w:fill="auto"/>
            <w:vAlign w:val="center"/>
          </w:tcPr>
          <w:p w14:paraId="2865E191" w14:textId="68566556" w:rsidR="00250AF2" w:rsidRPr="00757917" w:rsidRDefault="0076044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t>บริษัท ทีอาร์เอ แลนด์</w:t>
            </w:r>
            <w:r w:rsidRPr="00757917">
              <w:rPr>
                <w:rFonts w:asciiTheme="majorBidi" w:eastAsia="Calibri" w:hAnsiTheme="majorBidi" w:cstheme="majorBidi"/>
                <w:b w:val="0"/>
                <w:sz w:val="30"/>
                <w:szCs w:val="30"/>
                <w:cs/>
                <w:lang w:val="en-US" w:eastAsia="en-GB" w:bidi="th-TH"/>
              </w:rPr>
              <w:br/>
            </w:r>
            <w:r w:rsidR="00250AF2"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  <w:t>ดีเวลลอปเม้นต์ จำกัด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78B435A" w14:textId="77777777" w:rsidR="00250AF2" w:rsidRPr="00757917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b/>
                <w:sz w:val="30"/>
                <w:szCs w:val="30"/>
                <w:lang w:eastAsia="en-GB"/>
              </w:rPr>
            </w:pPr>
          </w:p>
        </w:tc>
        <w:tc>
          <w:tcPr>
            <w:tcW w:w="782" w:type="pct"/>
            <w:gridSpan w:val="3"/>
            <w:shd w:val="clear" w:color="auto" w:fill="auto"/>
            <w:vAlign w:val="bottom"/>
          </w:tcPr>
          <w:p w14:paraId="2409BCDC" w14:textId="6BCCFD92" w:rsidR="00250AF2" w:rsidRPr="00757917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eastAsia="Calibri" w:hAnsiTheme="majorBidi" w:cstheme="majorBidi"/>
                <w:b w:val="0"/>
                <w:sz w:val="30"/>
                <w:szCs w:val="30"/>
                <w:lang w:eastAsia="en-GB"/>
              </w:rPr>
              <w:t>GVREIT</w:t>
            </w:r>
          </w:p>
        </w:tc>
        <w:tc>
          <w:tcPr>
            <w:tcW w:w="82" w:type="pct"/>
          </w:tcPr>
          <w:p w14:paraId="249EF6CD" w14:textId="77777777" w:rsidR="00250AF2" w:rsidRPr="00757917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850" w:type="pct"/>
            <w:gridSpan w:val="4"/>
            <w:vAlign w:val="bottom"/>
          </w:tcPr>
          <w:p w14:paraId="553F3EF8" w14:textId="6958E8E8" w:rsidR="00250AF2" w:rsidRPr="00757917" w:rsidRDefault="0076044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กลุ่ม</w:t>
            </w:r>
            <w:r w:rsidR="00250AF2" w:rsidRPr="00757917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บริษัท</w:t>
            </w:r>
            <w:r w:rsidR="00250AF2" w:rsidRPr="00757917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757917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เกษมทรัพย์ภักดี</w:t>
            </w:r>
            <w:r w:rsidR="00250AF2" w:rsidRPr="00757917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 xml:space="preserve"> </w:t>
            </w:r>
            <w:r w:rsidR="00250AF2" w:rsidRPr="00757917">
              <w:rPr>
                <w:rFonts w:asciiTheme="majorBidi" w:hAnsiTheme="majorBidi" w:cs="Angsana New" w:hint="cs"/>
                <w:sz w:val="30"/>
                <w:szCs w:val="30"/>
                <w:cs/>
                <w:lang w:bidi="th-TH"/>
              </w:rPr>
              <w:t>จำกัด</w:t>
            </w:r>
          </w:p>
        </w:tc>
      </w:tr>
      <w:tr w:rsidR="000714E2" w:rsidRPr="00757917" w14:paraId="33E2ADD9" w14:textId="4CCA805B" w:rsidTr="007C21DD">
        <w:trPr>
          <w:trHeight w:val="60"/>
          <w:tblHeader/>
        </w:trPr>
        <w:tc>
          <w:tcPr>
            <w:tcW w:w="1602" w:type="pct"/>
            <w:shd w:val="clear" w:color="auto" w:fill="auto"/>
          </w:tcPr>
          <w:p w14:paraId="5B1D912B" w14:textId="77777777" w:rsidR="00250AF2" w:rsidRPr="00757917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15" w:type="pct"/>
            <w:shd w:val="clear" w:color="auto" w:fill="auto"/>
            <w:vAlign w:val="bottom"/>
          </w:tcPr>
          <w:p w14:paraId="18571144" w14:textId="5F282C67" w:rsidR="00250AF2" w:rsidRPr="00757917" w:rsidRDefault="007C21DD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2564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F3E0DBB" w14:textId="77777777" w:rsidR="00250AF2" w:rsidRPr="00757917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6AA1A954" w14:textId="40DAA091" w:rsidR="00250AF2" w:rsidRPr="00757917" w:rsidRDefault="007C21DD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11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2563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6E9F905" w14:textId="77777777" w:rsidR="00250AF2" w:rsidRPr="00757917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ind w:right="11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shd w:val="clear" w:color="auto" w:fill="auto"/>
            <w:vAlign w:val="bottom"/>
          </w:tcPr>
          <w:p w14:paraId="6903182B" w14:textId="63C8AD22" w:rsidR="00250AF2" w:rsidRPr="00757917" w:rsidRDefault="007C21DD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2564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6C32448" w14:textId="77777777" w:rsidR="00250AF2" w:rsidRPr="00757917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bottom"/>
          </w:tcPr>
          <w:p w14:paraId="77539EE4" w14:textId="35726B90" w:rsidR="00250AF2" w:rsidRPr="00757917" w:rsidRDefault="007C21DD" w:rsidP="007C21DD">
            <w:pPr>
              <w:pStyle w:val="acctmergecolhdg"/>
              <w:spacing w:line="360" w:lineRule="exact"/>
              <w:ind w:left="-108" w:right="-151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  <w:t>2563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E038EA2" w14:textId="77777777" w:rsidR="00250AF2" w:rsidRPr="00757917" w:rsidRDefault="00250AF2" w:rsidP="007C21DD">
            <w:pPr>
              <w:pStyle w:val="acctfourfigures"/>
              <w:tabs>
                <w:tab w:val="clear" w:pos="765"/>
                <w:tab w:val="decimal" w:pos="11"/>
              </w:tabs>
              <w:spacing w:line="360" w:lineRule="exact"/>
              <w:jc w:val="center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bottom"/>
          </w:tcPr>
          <w:p w14:paraId="4983B5CB" w14:textId="34F0F821" w:rsidR="00250AF2" w:rsidRPr="00757917" w:rsidRDefault="007C21DD" w:rsidP="007C21DD">
            <w:pPr>
              <w:pStyle w:val="acctfourfigures"/>
              <w:tabs>
                <w:tab w:val="clear" w:pos="765"/>
              </w:tabs>
              <w:spacing w:line="360" w:lineRule="exact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2564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CE1F786" w14:textId="77777777" w:rsidR="00250AF2" w:rsidRPr="00757917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eastAsia="Calibri" w:hAnsiTheme="majorBidi" w:cstheme="majorBidi"/>
                <w:b w:val="0"/>
                <w:sz w:val="30"/>
                <w:szCs w:val="30"/>
                <w:rtl/>
                <w:cs/>
                <w:lang w:eastAsia="en-GB"/>
              </w:rPr>
            </w:pPr>
          </w:p>
        </w:tc>
        <w:tc>
          <w:tcPr>
            <w:tcW w:w="360" w:type="pct"/>
            <w:shd w:val="clear" w:color="auto" w:fill="auto"/>
            <w:vAlign w:val="bottom"/>
          </w:tcPr>
          <w:p w14:paraId="63E1B428" w14:textId="7037400E" w:rsidR="00250AF2" w:rsidRPr="00757917" w:rsidRDefault="007C21DD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  <w:t>2563</w:t>
            </w:r>
          </w:p>
        </w:tc>
        <w:tc>
          <w:tcPr>
            <w:tcW w:w="82" w:type="pct"/>
          </w:tcPr>
          <w:p w14:paraId="64C9529F" w14:textId="77777777" w:rsidR="00250AF2" w:rsidRPr="00757917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</w:p>
        </w:tc>
        <w:tc>
          <w:tcPr>
            <w:tcW w:w="422" w:type="pct"/>
            <w:vAlign w:val="bottom"/>
          </w:tcPr>
          <w:p w14:paraId="1A7393C7" w14:textId="25FA7A81" w:rsidR="00250AF2" w:rsidRPr="00757917" w:rsidRDefault="007C21DD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  <w:t>2564</w:t>
            </w:r>
          </w:p>
        </w:tc>
        <w:tc>
          <w:tcPr>
            <w:tcW w:w="82" w:type="pct"/>
            <w:vAlign w:val="bottom"/>
          </w:tcPr>
          <w:p w14:paraId="5EF8EFFD" w14:textId="77777777" w:rsidR="00250AF2" w:rsidRPr="00757917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</w:p>
        </w:tc>
        <w:tc>
          <w:tcPr>
            <w:tcW w:w="346" w:type="pct"/>
            <w:gridSpan w:val="2"/>
            <w:vAlign w:val="bottom"/>
          </w:tcPr>
          <w:p w14:paraId="0F1BADAE" w14:textId="2ADC127C" w:rsidR="00250AF2" w:rsidRPr="00757917" w:rsidRDefault="007C21DD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b w:val="0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 w:val="0"/>
                <w:sz w:val="30"/>
                <w:szCs w:val="30"/>
                <w:lang w:bidi="th-TH"/>
              </w:rPr>
              <w:t>2563</w:t>
            </w:r>
          </w:p>
        </w:tc>
      </w:tr>
      <w:tr w:rsidR="00250AF2" w:rsidRPr="00757917" w14:paraId="5B48EFCE" w14:textId="303018A6" w:rsidTr="007C21DD">
        <w:trPr>
          <w:gridAfter w:val="1"/>
          <w:wAfter w:w="2" w:type="pct"/>
          <w:trHeight w:val="344"/>
          <w:tblHeader/>
        </w:trPr>
        <w:tc>
          <w:tcPr>
            <w:tcW w:w="1602" w:type="pct"/>
            <w:shd w:val="clear" w:color="auto" w:fill="auto"/>
          </w:tcPr>
          <w:p w14:paraId="5970199A" w14:textId="77777777" w:rsidR="00250AF2" w:rsidRPr="00757917" w:rsidRDefault="00250AF2" w:rsidP="007C21DD">
            <w:pPr>
              <w:pStyle w:val="block"/>
              <w:spacing w:after="0" w:line="360" w:lineRule="exact"/>
              <w:ind w:left="0"/>
              <w:jc w:val="thaiDistribute"/>
              <w:rPr>
                <w:rFonts w:asciiTheme="majorBidi" w:eastAsia="Calibri" w:hAnsiTheme="majorBidi" w:cstheme="majorBidi"/>
                <w:b/>
                <w:bCs/>
                <w:color w:val="0000FF"/>
                <w:sz w:val="30"/>
                <w:szCs w:val="30"/>
                <w:lang w:val="en-US" w:eastAsia="en-GB"/>
              </w:rPr>
            </w:pPr>
          </w:p>
        </w:tc>
        <w:tc>
          <w:tcPr>
            <w:tcW w:w="3396" w:type="pct"/>
            <w:gridSpan w:val="15"/>
            <w:shd w:val="clear" w:color="auto" w:fill="auto"/>
            <w:vAlign w:val="bottom"/>
          </w:tcPr>
          <w:p w14:paraId="2FFB6B1C" w14:textId="0F1B3827" w:rsidR="00250AF2" w:rsidRPr="00757917" w:rsidRDefault="00250AF2" w:rsidP="007C21DD">
            <w:pPr>
              <w:pStyle w:val="acctmergecolhdg"/>
              <w:spacing w:line="360" w:lineRule="exact"/>
              <w:ind w:left="-108" w:right="-107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5A54FB" w:rsidRPr="00757917" w14:paraId="7180306A" w14:textId="4C8B18E7" w:rsidTr="007C21DD">
        <w:trPr>
          <w:trHeight w:val="73"/>
        </w:trPr>
        <w:tc>
          <w:tcPr>
            <w:tcW w:w="1602" w:type="pct"/>
            <w:shd w:val="clear" w:color="auto" w:fill="auto"/>
          </w:tcPr>
          <w:p w14:paraId="3AA5D272" w14:textId="77777777" w:rsidR="005A54FB" w:rsidRPr="00757917" w:rsidRDefault="005A54FB" w:rsidP="005A54FB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รายได้</w:t>
            </w:r>
          </w:p>
        </w:tc>
        <w:tc>
          <w:tcPr>
            <w:tcW w:w="315" w:type="pct"/>
            <w:shd w:val="clear" w:color="auto" w:fill="auto"/>
            <w:vAlign w:val="center"/>
          </w:tcPr>
          <w:p w14:paraId="068745D8" w14:textId="61F2F455" w:rsidR="005A54FB" w:rsidRPr="00757917" w:rsidRDefault="00460DDC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</w:t>
            </w:r>
            <w:r w:rsidR="005A54FB"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,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417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E8F2E90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25F9FB8B" w14:textId="5B2C2AF4" w:rsidR="005A54FB" w:rsidRPr="00757917" w:rsidRDefault="00460DDC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</w:t>
            </w:r>
            <w:r w:rsidR="005A54FB"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,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048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233C3F0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43" w:type="pct"/>
            <w:shd w:val="clear" w:color="auto" w:fill="auto"/>
            <w:vAlign w:val="center"/>
          </w:tcPr>
          <w:p w14:paraId="16F089C2" w14:textId="698DDE01" w:rsidR="005A54FB" w:rsidRPr="00757917" w:rsidRDefault="005A54FB" w:rsidP="00717CC8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0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24E19A77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7DEFA08B" w14:textId="739475F8" w:rsidR="005A54FB" w:rsidRPr="00757917" w:rsidRDefault="005A54FB" w:rsidP="005A54F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22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CEEE21D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236568D9" w14:textId="453FB29A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1,121</w:t>
            </w:r>
          </w:p>
        </w:tc>
        <w:tc>
          <w:tcPr>
            <w:tcW w:w="82" w:type="pct"/>
            <w:shd w:val="clear" w:color="auto" w:fill="auto"/>
          </w:tcPr>
          <w:p w14:paraId="04741F7B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75E87292" w14:textId="4F8C9B46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1,183</w:t>
            </w:r>
          </w:p>
        </w:tc>
        <w:tc>
          <w:tcPr>
            <w:tcW w:w="82" w:type="pct"/>
          </w:tcPr>
          <w:p w14:paraId="185A85A5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77279E6C" w14:textId="29C9E2EF" w:rsidR="005A54FB" w:rsidRPr="00757917" w:rsidRDefault="00460DDC" w:rsidP="005A54FB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906</w:t>
            </w:r>
          </w:p>
        </w:tc>
        <w:tc>
          <w:tcPr>
            <w:tcW w:w="82" w:type="pct"/>
          </w:tcPr>
          <w:p w14:paraId="6EC50379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6" w:type="pct"/>
            <w:gridSpan w:val="2"/>
          </w:tcPr>
          <w:p w14:paraId="3DF4666D" w14:textId="6B187F38" w:rsidR="005A54FB" w:rsidRPr="00757917" w:rsidRDefault="00460DDC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</w:t>
            </w:r>
            <w:r w:rsidR="005A54FB"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,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164</w:t>
            </w:r>
          </w:p>
        </w:tc>
      </w:tr>
      <w:tr w:rsidR="005A54FB" w:rsidRPr="00757917" w14:paraId="4B8EE478" w14:textId="77777777" w:rsidTr="007C21DD">
        <w:trPr>
          <w:trHeight w:val="73"/>
        </w:trPr>
        <w:tc>
          <w:tcPr>
            <w:tcW w:w="1602" w:type="pct"/>
            <w:shd w:val="clear" w:color="auto" w:fill="auto"/>
          </w:tcPr>
          <w:p w14:paraId="208DC4FE" w14:textId="77777777" w:rsidR="005A54FB" w:rsidRPr="00757917" w:rsidRDefault="005A54FB" w:rsidP="005A54FB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shd w:val="clear" w:color="auto" w:fill="auto"/>
            <w:vAlign w:val="center"/>
          </w:tcPr>
          <w:p w14:paraId="79CB0F20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E102A12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4D2AE0A9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0F9916F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43" w:type="pct"/>
            <w:shd w:val="clear" w:color="auto" w:fill="auto"/>
            <w:vAlign w:val="center"/>
          </w:tcPr>
          <w:p w14:paraId="014D013B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0234E6DE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428974A0" w14:textId="77777777" w:rsidR="005A54FB" w:rsidRPr="00757917" w:rsidRDefault="005A54FB" w:rsidP="005A54F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E4C0281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3508CA35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2D4227B3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5DF9CCB3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532EE497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9044E78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454334B9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346" w:type="pct"/>
            <w:gridSpan w:val="2"/>
          </w:tcPr>
          <w:p w14:paraId="3E4A82F6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5A54FB" w:rsidRPr="00757917" w14:paraId="3B82A9BC" w14:textId="3AFCC042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5DCE4991" w14:textId="6AB8D74A" w:rsidR="005A54FB" w:rsidRPr="00757917" w:rsidRDefault="005A54FB" w:rsidP="005A54FB">
            <w:pPr>
              <w:spacing w:line="360" w:lineRule="exact"/>
              <w:ind w:left="160" w:hanging="160"/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 (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ขาดทุน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 จากการดำเนินงานอย่างต่อเนื่อง</w:t>
            </w:r>
          </w:p>
        </w:tc>
        <w:tc>
          <w:tcPr>
            <w:tcW w:w="315" w:type="pct"/>
            <w:shd w:val="clear" w:color="auto" w:fill="auto"/>
            <w:vAlign w:val="center"/>
          </w:tcPr>
          <w:p w14:paraId="4DE931A4" w14:textId="4AAB47F1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2,370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62244FC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center"/>
          </w:tcPr>
          <w:p w14:paraId="6BBD3A4E" w14:textId="105351E2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1,194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5572BC78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shd w:val="clear" w:color="auto" w:fill="auto"/>
            <w:vAlign w:val="center"/>
          </w:tcPr>
          <w:p w14:paraId="2DB5246E" w14:textId="028AB112" w:rsidR="005A54FB" w:rsidRPr="00757917" w:rsidRDefault="005A54FB" w:rsidP="00717CC8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-70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(5)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19436BD3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shd w:val="clear" w:color="auto" w:fill="auto"/>
            <w:vAlign w:val="center"/>
          </w:tcPr>
          <w:p w14:paraId="4A8C4BA7" w14:textId="0F81E232" w:rsidR="005A54FB" w:rsidRPr="00757917" w:rsidRDefault="005A54FB" w:rsidP="005A54F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12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033F22E2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14:paraId="2829EA15" w14:textId="12750CD2" w:rsidR="005A54FB" w:rsidRPr="00757917" w:rsidRDefault="00460DDC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750</w:t>
            </w:r>
          </w:p>
        </w:tc>
        <w:tc>
          <w:tcPr>
            <w:tcW w:w="82" w:type="pct"/>
            <w:shd w:val="clear" w:color="auto" w:fill="auto"/>
            <w:vAlign w:val="center"/>
          </w:tcPr>
          <w:p w14:paraId="6B05E106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shd w:val="clear" w:color="auto" w:fill="auto"/>
            <w:vAlign w:val="center"/>
          </w:tcPr>
          <w:p w14:paraId="5B969944" w14:textId="790FDFC9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</w:t>
            </w:r>
            <w:r w:rsidR="00460DDC"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30</w:t>
            </w:r>
          </w:p>
        </w:tc>
        <w:tc>
          <w:tcPr>
            <w:tcW w:w="82" w:type="pct"/>
          </w:tcPr>
          <w:p w14:paraId="3496FB80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422" w:type="pct"/>
          </w:tcPr>
          <w:p w14:paraId="7AC02C6E" w14:textId="379AC413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06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(423)</w:t>
            </w:r>
          </w:p>
        </w:tc>
        <w:tc>
          <w:tcPr>
            <w:tcW w:w="82" w:type="pct"/>
          </w:tcPr>
          <w:p w14:paraId="3ADC4818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6" w:type="pct"/>
            <w:gridSpan w:val="2"/>
          </w:tcPr>
          <w:p w14:paraId="44E1F2DE" w14:textId="615E2EEA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(616)</w:t>
            </w:r>
          </w:p>
        </w:tc>
      </w:tr>
      <w:tr w:rsidR="005A54FB" w:rsidRPr="00757917" w14:paraId="3515722C" w14:textId="0FE5E60D" w:rsidTr="007C21DD">
        <w:trPr>
          <w:trHeight w:val="332"/>
        </w:trPr>
        <w:tc>
          <w:tcPr>
            <w:tcW w:w="1602" w:type="pct"/>
            <w:shd w:val="clear" w:color="auto" w:fill="auto"/>
          </w:tcPr>
          <w:p w14:paraId="7BE17158" w14:textId="56BAB9E5" w:rsidR="005A54FB" w:rsidRPr="00757917" w:rsidRDefault="005A54FB" w:rsidP="005A54FB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757917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val="en-GB" w:eastAsia="en-GB"/>
              </w:rPr>
              <w:t xml:space="preserve"> 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>(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 xml:space="preserve">(ร้อยละ 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>100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2C63156" w14:textId="27F3CE4E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1,573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85F672A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F059591" w14:textId="2B6BBBAB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1,194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7447B74F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E505785" w14:textId="1DB7B7D0" w:rsidR="005A54FB" w:rsidRPr="00757917" w:rsidRDefault="005A54FB" w:rsidP="00717CC8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-70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(5)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B3A730A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C5C2BDD" w14:textId="204ABC1B" w:rsidR="005A54FB" w:rsidRPr="00757917" w:rsidRDefault="005A54FB" w:rsidP="005A54F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12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70B800C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F3C2021" w14:textId="013CFB6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750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0A96EAD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F07B0C7" w14:textId="3853F3F6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730</w:t>
            </w:r>
          </w:p>
        </w:tc>
        <w:tc>
          <w:tcPr>
            <w:tcW w:w="82" w:type="pct"/>
            <w:vAlign w:val="bottom"/>
          </w:tcPr>
          <w:p w14:paraId="1292036B" w14:textId="77777777" w:rsidR="005A54FB" w:rsidRPr="00757917" w:rsidRDefault="005A54FB" w:rsidP="005A54F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F1989FE" w14:textId="4760E81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27"/>
              </w:tabs>
              <w:spacing w:line="360" w:lineRule="exact"/>
              <w:ind w:right="-100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423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  <w:tc>
          <w:tcPr>
            <w:tcW w:w="82" w:type="pct"/>
            <w:vAlign w:val="bottom"/>
          </w:tcPr>
          <w:p w14:paraId="388F53EA" w14:textId="72B01CCE" w:rsidR="005A54FB" w:rsidRPr="00757917" w:rsidRDefault="005A54FB" w:rsidP="005A54F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80C394F" w14:textId="6861492A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 xml:space="preserve">   (616)</w:t>
            </w:r>
          </w:p>
        </w:tc>
      </w:tr>
      <w:tr w:rsidR="005A54FB" w:rsidRPr="00757917" w14:paraId="666587CD" w14:textId="6B5A85B5" w:rsidTr="007C21DD">
        <w:trPr>
          <w:trHeight w:val="332"/>
        </w:trPr>
        <w:tc>
          <w:tcPr>
            <w:tcW w:w="1602" w:type="pct"/>
            <w:shd w:val="clear" w:color="auto" w:fill="auto"/>
          </w:tcPr>
          <w:p w14:paraId="7B0F7FC5" w14:textId="77777777" w:rsidR="005A54FB" w:rsidRPr="00757917" w:rsidRDefault="005A54FB" w:rsidP="005A54FB">
            <w:pPr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CA5B2A9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1BC3CE3F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1CBF9FD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942341A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BD5B772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20EB3668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A92EAC6" w14:textId="77777777" w:rsidR="005A54FB" w:rsidRPr="00757917" w:rsidRDefault="005A54FB" w:rsidP="005A54F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7145BA91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B134AA2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  <w:vAlign w:val="center"/>
          </w:tcPr>
          <w:p w14:paraId="4E22E95D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C5F7DB0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56CF292F" w14:textId="77777777" w:rsidR="005A54FB" w:rsidRPr="00757917" w:rsidRDefault="005A54FB" w:rsidP="005A54F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13A6A971" w14:textId="77777777" w:rsidR="005A54FB" w:rsidRPr="00757917" w:rsidRDefault="005A54FB" w:rsidP="005A54F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3D93A9D7" w14:textId="77777777" w:rsidR="005A54FB" w:rsidRPr="00757917" w:rsidRDefault="005A54FB" w:rsidP="005A54FB">
            <w:pPr>
              <w:pStyle w:val="acctfourfigures"/>
              <w:tabs>
                <w:tab w:val="clear" w:pos="765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  <w:tcBorders>
              <w:top w:val="single" w:sz="4" w:space="0" w:color="auto"/>
            </w:tcBorders>
          </w:tcPr>
          <w:p w14:paraId="616A8B17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5A54FB" w:rsidRPr="00757917" w14:paraId="545AFA5A" w14:textId="440A4DA1" w:rsidTr="007C21DD">
        <w:trPr>
          <w:trHeight w:val="332"/>
        </w:trPr>
        <w:tc>
          <w:tcPr>
            <w:tcW w:w="1602" w:type="pct"/>
            <w:shd w:val="clear" w:color="auto" w:fill="auto"/>
          </w:tcPr>
          <w:p w14:paraId="14B729D8" w14:textId="7B062F63" w:rsidR="005A54FB" w:rsidRPr="00757917" w:rsidRDefault="005A54FB" w:rsidP="005A54FB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กำไร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 (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ขาดทุน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GB" w:eastAsia="en-GB"/>
              </w:rPr>
              <w:t xml:space="preserve">) 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เบ็ดเสร็จรวม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ตามส่วนได้เสียของกลุ่มบริษัท</w:t>
            </w:r>
          </w:p>
        </w:tc>
        <w:tc>
          <w:tcPr>
            <w:tcW w:w="315" w:type="pct"/>
            <w:shd w:val="clear" w:color="auto" w:fill="auto"/>
          </w:tcPr>
          <w:p w14:paraId="4F3E5370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1CCF6F2" w14:textId="3E278F76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</w:t>
            </w:r>
            <w:r w:rsidR="00915707"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00</w:t>
            </w:r>
          </w:p>
        </w:tc>
        <w:tc>
          <w:tcPr>
            <w:tcW w:w="82" w:type="pct"/>
            <w:shd w:val="clear" w:color="auto" w:fill="auto"/>
          </w:tcPr>
          <w:p w14:paraId="3F2A7396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54842337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5AA11AE1" w14:textId="01A2903D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266</w:t>
            </w:r>
          </w:p>
        </w:tc>
        <w:tc>
          <w:tcPr>
            <w:tcW w:w="82" w:type="pct"/>
            <w:shd w:val="clear" w:color="auto" w:fill="auto"/>
          </w:tcPr>
          <w:p w14:paraId="71911E53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shd w:val="clear" w:color="auto" w:fill="auto"/>
          </w:tcPr>
          <w:p w14:paraId="2C1369DA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7454844" w14:textId="7FD09F04" w:rsidR="005A54FB" w:rsidRPr="00757917" w:rsidRDefault="005A54FB" w:rsidP="00717CC8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-70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(3)</w:t>
            </w:r>
          </w:p>
        </w:tc>
        <w:tc>
          <w:tcPr>
            <w:tcW w:w="82" w:type="pct"/>
            <w:shd w:val="clear" w:color="auto" w:fill="auto"/>
          </w:tcPr>
          <w:p w14:paraId="67F24B1E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1A3DA6C6" w14:textId="77777777" w:rsidR="005A54FB" w:rsidRPr="00757917" w:rsidRDefault="005A54FB" w:rsidP="005A54F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5538A5C0" w14:textId="6C47D184" w:rsidR="005A54FB" w:rsidRPr="00757917" w:rsidRDefault="005A54FB" w:rsidP="005A54F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82" w:type="pct"/>
            <w:shd w:val="clear" w:color="auto" w:fill="auto"/>
          </w:tcPr>
          <w:p w14:paraId="793B8725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1B853CEB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  <w:p w14:paraId="7BBC92D2" w14:textId="688F5075" w:rsidR="005A54FB" w:rsidRPr="00757917" w:rsidRDefault="00460DDC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166</w:t>
            </w:r>
          </w:p>
        </w:tc>
        <w:tc>
          <w:tcPr>
            <w:tcW w:w="82" w:type="pct"/>
            <w:shd w:val="clear" w:color="auto" w:fill="auto"/>
          </w:tcPr>
          <w:p w14:paraId="0C597036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3B11C625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5E328D13" w14:textId="55A6D200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16</w:t>
            </w:r>
            <w:r w:rsidR="00460DDC"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/>
              </w:rPr>
              <w:t>5</w:t>
            </w:r>
          </w:p>
        </w:tc>
        <w:tc>
          <w:tcPr>
            <w:tcW w:w="82" w:type="pct"/>
          </w:tcPr>
          <w:p w14:paraId="1710FD77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</w:tcPr>
          <w:p w14:paraId="6BB4965D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68FE40D2" w14:textId="09F97017" w:rsidR="005A54FB" w:rsidRPr="00757917" w:rsidRDefault="005A54FB" w:rsidP="00654FF6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(207)</w:t>
            </w:r>
          </w:p>
        </w:tc>
        <w:tc>
          <w:tcPr>
            <w:tcW w:w="82" w:type="pct"/>
          </w:tcPr>
          <w:p w14:paraId="2040A2C7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</w:tcPr>
          <w:p w14:paraId="644315B5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3F120A64" w14:textId="05F71BF2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</w:t>
            </w:r>
            <w:r w:rsidR="00460DDC"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302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</w:tr>
      <w:tr w:rsidR="005A54FB" w:rsidRPr="00757917" w14:paraId="301859F1" w14:textId="6D20DFDE" w:rsidTr="007C21DD">
        <w:trPr>
          <w:trHeight w:val="332"/>
        </w:trPr>
        <w:tc>
          <w:tcPr>
            <w:tcW w:w="1602" w:type="pct"/>
            <w:shd w:val="clear" w:color="auto" w:fill="auto"/>
            <w:vAlign w:val="bottom"/>
          </w:tcPr>
          <w:p w14:paraId="4143307A" w14:textId="15221A67" w:rsidR="005A54FB" w:rsidRPr="00757917" w:rsidRDefault="005A54FB" w:rsidP="005A54FB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757917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757917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15" w:type="pct"/>
            <w:shd w:val="clear" w:color="auto" w:fill="auto"/>
            <w:vAlign w:val="bottom"/>
          </w:tcPr>
          <w:p w14:paraId="49A793BC" w14:textId="7CED4797" w:rsidR="005A54FB" w:rsidRPr="00757917" w:rsidRDefault="005A54FB" w:rsidP="005A54FB">
            <w:pPr>
              <w:pStyle w:val="acctfourfigures"/>
              <w:tabs>
                <w:tab w:val="clear" w:pos="765"/>
                <w:tab w:val="decimal" w:pos="744"/>
              </w:tabs>
              <w:spacing w:line="360" w:lineRule="exact"/>
              <w:ind w:right="-135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(17</w:t>
            </w:r>
            <w:r w:rsidR="00CC2256"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3CDB5DDA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  <w:vAlign w:val="bottom"/>
          </w:tcPr>
          <w:p w14:paraId="46AC43C5" w14:textId="78F2BECC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(179)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59B0B2A8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shd w:val="clear" w:color="auto" w:fill="auto"/>
          </w:tcPr>
          <w:p w14:paraId="01715FF5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C2CBEB" w14:textId="757AE516" w:rsidR="005A54FB" w:rsidRPr="00757917" w:rsidRDefault="005A54FB" w:rsidP="005A54FB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4E15DDFF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6B76C2CF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37F2617E" w14:textId="461C5EE2" w:rsidR="005A54FB" w:rsidRPr="00757917" w:rsidRDefault="005A54FB" w:rsidP="00717CC8">
            <w:pPr>
              <w:pStyle w:val="acctfourfigures"/>
              <w:tabs>
                <w:tab w:val="clear" w:pos="765"/>
                <w:tab w:val="decimal" w:pos="600"/>
              </w:tabs>
              <w:spacing w:line="360" w:lineRule="exact"/>
              <w:ind w:left="-135" w:right="-6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68930127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54CF24CA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2"/>
              </w:tabs>
              <w:spacing w:line="360" w:lineRule="exact"/>
              <w:ind w:right="-112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6AA021F6" w14:textId="29C3407C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2"/>
              </w:tabs>
              <w:spacing w:line="360" w:lineRule="exact"/>
              <w:ind w:right="-112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(79)</w:t>
            </w:r>
          </w:p>
        </w:tc>
        <w:tc>
          <w:tcPr>
            <w:tcW w:w="82" w:type="pct"/>
            <w:shd w:val="clear" w:color="auto" w:fill="auto"/>
            <w:vAlign w:val="bottom"/>
          </w:tcPr>
          <w:p w14:paraId="1C43D0AE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7ACC7CAE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A975C7" w14:textId="11D80AE3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(90)</w:t>
            </w:r>
          </w:p>
        </w:tc>
        <w:tc>
          <w:tcPr>
            <w:tcW w:w="82" w:type="pct"/>
          </w:tcPr>
          <w:p w14:paraId="6A71BD30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422" w:type="pct"/>
          </w:tcPr>
          <w:p w14:paraId="414DD109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06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7C6D927" w14:textId="61592653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06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14</w:t>
            </w:r>
          </w:p>
        </w:tc>
        <w:tc>
          <w:tcPr>
            <w:tcW w:w="82" w:type="pct"/>
          </w:tcPr>
          <w:p w14:paraId="31D658B0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346" w:type="pct"/>
            <w:gridSpan w:val="2"/>
          </w:tcPr>
          <w:p w14:paraId="51005109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06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7DD126D4" w14:textId="1431B7A4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</w:t>
            </w:r>
          </w:p>
        </w:tc>
      </w:tr>
      <w:tr w:rsidR="005A54FB" w:rsidRPr="00757917" w14:paraId="5811F0B4" w14:textId="2CA33216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313F35C3" w14:textId="6E7C578E" w:rsidR="005A54FB" w:rsidRPr="00757917" w:rsidRDefault="005A54FB" w:rsidP="005A54FB">
            <w:pPr>
              <w:spacing w:line="360" w:lineRule="exact"/>
              <w:ind w:left="167" w:hanging="167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กำไรขาดทุนเบ็ดเสร็จรวมส่วนที่เป็นของกลุ่มบริษัท</w:t>
            </w:r>
            <w:r w:rsidRPr="00757917">
              <w:rPr>
                <w:rFonts w:asciiTheme="majorBidi" w:eastAsia="Calibri" w:hAnsiTheme="majorBidi" w:hint="cs"/>
                <w:b/>
                <w:bCs/>
                <w:sz w:val="30"/>
                <w:szCs w:val="30"/>
                <w:cs/>
                <w:lang w:val="en-GB" w:eastAsia="en-GB"/>
              </w:rPr>
              <w:t>สุทธิจากกำไรที่ยังไม่เกิดขึ้นจากการขายอสังหาริมทรัพย์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DF20202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5843E9B5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60FE510E" w14:textId="7DE34A1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2</w:t>
            </w:r>
            <w:r w:rsidR="00915707"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2</w:t>
            </w:r>
            <w:r w:rsidR="00CC2256"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9</w:t>
            </w:r>
          </w:p>
        </w:tc>
        <w:tc>
          <w:tcPr>
            <w:tcW w:w="82" w:type="pct"/>
            <w:shd w:val="clear" w:color="auto" w:fill="auto"/>
          </w:tcPr>
          <w:p w14:paraId="17787069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033E9B5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348CC70F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027D3C52" w14:textId="495DF4FF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87</w:t>
            </w:r>
          </w:p>
        </w:tc>
        <w:tc>
          <w:tcPr>
            <w:tcW w:w="82" w:type="pct"/>
            <w:shd w:val="clear" w:color="auto" w:fill="auto"/>
          </w:tcPr>
          <w:p w14:paraId="197FD6E8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6B367D8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2BA3893C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58642FD7" w14:textId="3BD48C61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(3)</w:t>
            </w:r>
          </w:p>
        </w:tc>
        <w:tc>
          <w:tcPr>
            <w:tcW w:w="82" w:type="pct"/>
            <w:shd w:val="clear" w:color="auto" w:fill="auto"/>
          </w:tcPr>
          <w:p w14:paraId="168C265F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9BFFB12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56C8E78C" w14:textId="77777777" w:rsidR="005A54FB" w:rsidRPr="00757917" w:rsidRDefault="005A54FB" w:rsidP="005A54F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19A8C722" w14:textId="17BD5DEC" w:rsidR="005A54FB" w:rsidRPr="00757917" w:rsidRDefault="005A54FB" w:rsidP="005A54FB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6</w:t>
            </w:r>
          </w:p>
        </w:tc>
        <w:tc>
          <w:tcPr>
            <w:tcW w:w="82" w:type="pct"/>
            <w:shd w:val="clear" w:color="auto" w:fill="auto"/>
          </w:tcPr>
          <w:p w14:paraId="7AEC14CD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28DAC7D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501F1046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4DE6F82E" w14:textId="52C0379A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87</w:t>
            </w:r>
          </w:p>
        </w:tc>
        <w:tc>
          <w:tcPr>
            <w:tcW w:w="82" w:type="pct"/>
            <w:shd w:val="clear" w:color="auto" w:fill="auto"/>
          </w:tcPr>
          <w:p w14:paraId="30CBD25B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27202ED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4BE15FCF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1651B824" w14:textId="7467C444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75</w:t>
            </w:r>
          </w:p>
        </w:tc>
        <w:tc>
          <w:tcPr>
            <w:tcW w:w="82" w:type="pct"/>
          </w:tcPr>
          <w:p w14:paraId="7C08773F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</w:tcPr>
          <w:p w14:paraId="3420391C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533BC3C8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79C110A4" w14:textId="06DBF818" w:rsidR="005A54FB" w:rsidRPr="00757917" w:rsidRDefault="00F2465F" w:rsidP="00F2465F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-127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cs/>
                <w:lang w:eastAsia="en-GB" w:bidi="th-TH"/>
              </w:rPr>
              <w:t>(</w:t>
            </w:r>
            <w:r w:rsidR="005A54FB"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193</w:t>
            </w:r>
            <w:r w:rsidRPr="00757917">
              <w:rPr>
                <w:rFonts w:asciiTheme="majorBidi" w:eastAsia="Calibri" w:hAnsiTheme="majorBidi" w:cstheme="majorBidi" w:hint="cs"/>
                <w:b/>
                <w:bCs/>
                <w:sz w:val="30"/>
                <w:szCs w:val="30"/>
                <w:cs/>
                <w:lang w:eastAsia="en-GB" w:bidi="th-TH"/>
              </w:rPr>
              <w:t>)</w:t>
            </w:r>
          </w:p>
        </w:tc>
        <w:tc>
          <w:tcPr>
            <w:tcW w:w="82" w:type="pct"/>
          </w:tcPr>
          <w:p w14:paraId="5168C4E1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741D087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57B2CE56" w14:textId="77777777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170254B1" w14:textId="202572D3" w:rsidR="005A54FB" w:rsidRPr="00757917" w:rsidRDefault="005A54FB" w:rsidP="005A54FB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(301)</w:t>
            </w:r>
          </w:p>
        </w:tc>
      </w:tr>
      <w:tr w:rsidR="007C21DD" w:rsidRPr="00757917" w14:paraId="2B617833" w14:textId="77777777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7ABE6470" w14:textId="77777777" w:rsidR="007C21DD" w:rsidRPr="00757917" w:rsidRDefault="007C21DD" w:rsidP="007C21DD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</w:tcPr>
          <w:p w14:paraId="752026DA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6D7F774C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4E10936C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6CF476F7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tcBorders>
              <w:top w:val="single" w:sz="4" w:space="0" w:color="auto"/>
            </w:tcBorders>
            <w:shd w:val="clear" w:color="auto" w:fill="auto"/>
          </w:tcPr>
          <w:p w14:paraId="7984CEAC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76F9A0E1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</w:tcPr>
          <w:p w14:paraId="619DD671" w14:textId="77777777" w:rsidR="007C21DD" w:rsidRPr="00757917" w:rsidRDefault="007C21DD" w:rsidP="007C21DD">
            <w:pPr>
              <w:pStyle w:val="acctfourfigures"/>
              <w:spacing w:line="360" w:lineRule="exact"/>
              <w:ind w:left="-135" w:right="-6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7F388CE1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</w:tcPr>
          <w:p w14:paraId="3781A028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02E9E14C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</w:tcPr>
          <w:p w14:paraId="6174CE04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</w:tcPr>
          <w:p w14:paraId="59104C24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6145E601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1024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5195A7E7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  <w:tcBorders>
              <w:top w:val="single" w:sz="4" w:space="0" w:color="auto"/>
            </w:tcBorders>
          </w:tcPr>
          <w:p w14:paraId="75572633" w14:textId="77777777" w:rsidR="007C21DD" w:rsidRPr="00757917" w:rsidRDefault="007C21DD" w:rsidP="007C21DD">
            <w:pPr>
              <w:pStyle w:val="acctfourfigures"/>
              <w:tabs>
                <w:tab w:val="clear" w:pos="765"/>
                <w:tab w:val="decimal" w:pos="783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</w:tr>
      <w:tr w:rsidR="00366C25" w:rsidRPr="00757917" w14:paraId="6C26C39F" w14:textId="6DF8FB5C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0D1E7290" w14:textId="07D1226D" w:rsidR="00366C25" w:rsidRPr="00757917" w:rsidRDefault="00366C25" w:rsidP="00366C2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lastRenderedPageBreak/>
              <w:t>สินทรัพย์หมุนเวียน</w:t>
            </w:r>
          </w:p>
        </w:tc>
        <w:tc>
          <w:tcPr>
            <w:tcW w:w="315" w:type="pct"/>
            <w:shd w:val="clear" w:color="auto" w:fill="auto"/>
          </w:tcPr>
          <w:p w14:paraId="641DB768" w14:textId="2C8C7507" w:rsidR="00366C25" w:rsidRPr="00757917" w:rsidRDefault="00460DDC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935</w:t>
            </w:r>
          </w:p>
        </w:tc>
        <w:tc>
          <w:tcPr>
            <w:tcW w:w="82" w:type="pct"/>
            <w:shd w:val="clear" w:color="auto" w:fill="auto"/>
          </w:tcPr>
          <w:p w14:paraId="6311FA5A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43BE4C46" w14:textId="52481632" w:rsidR="00366C25" w:rsidRPr="00757917" w:rsidRDefault="00460DDC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1</w:t>
            </w:r>
            <w:r w:rsidR="00366C25"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,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  <w:t>664</w:t>
            </w:r>
          </w:p>
        </w:tc>
        <w:tc>
          <w:tcPr>
            <w:tcW w:w="82" w:type="pct"/>
            <w:shd w:val="clear" w:color="auto" w:fill="auto"/>
          </w:tcPr>
          <w:p w14:paraId="768103C0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shd w:val="clear" w:color="auto" w:fill="auto"/>
          </w:tcPr>
          <w:p w14:paraId="4E79D349" w14:textId="0FB58609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78</w:t>
            </w:r>
          </w:p>
        </w:tc>
        <w:tc>
          <w:tcPr>
            <w:tcW w:w="82" w:type="pct"/>
            <w:shd w:val="clear" w:color="auto" w:fill="auto"/>
          </w:tcPr>
          <w:p w14:paraId="32AB7F26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7839904B" w14:textId="2AF855C3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276</w:t>
            </w:r>
          </w:p>
        </w:tc>
        <w:tc>
          <w:tcPr>
            <w:tcW w:w="82" w:type="pct"/>
            <w:shd w:val="clear" w:color="auto" w:fill="auto"/>
          </w:tcPr>
          <w:p w14:paraId="536195FD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61C3F7C7" w14:textId="692DB966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90</w:t>
            </w:r>
          </w:p>
        </w:tc>
        <w:tc>
          <w:tcPr>
            <w:tcW w:w="82" w:type="pct"/>
            <w:shd w:val="clear" w:color="auto" w:fill="auto"/>
          </w:tcPr>
          <w:p w14:paraId="36058A93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0DA1F7DB" w14:textId="75F1EBF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90</w:t>
            </w:r>
          </w:p>
        </w:tc>
        <w:tc>
          <w:tcPr>
            <w:tcW w:w="82" w:type="pct"/>
          </w:tcPr>
          <w:p w14:paraId="19AE46DB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DE0FF2C" w14:textId="1B126E66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330</w:t>
            </w:r>
          </w:p>
        </w:tc>
        <w:tc>
          <w:tcPr>
            <w:tcW w:w="82" w:type="pct"/>
          </w:tcPr>
          <w:p w14:paraId="4BAA1CFD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</w:tcPr>
          <w:p w14:paraId="5827063A" w14:textId="6C64D380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577</w:t>
            </w:r>
          </w:p>
        </w:tc>
      </w:tr>
      <w:tr w:rsidR="00366C25" w:rsidRPr="00757917" w14:paraId="6EDF20E4" w14:textId="5CC9C090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1F617132" w14:textId="7D2256DB" w:rsidR="00366C25" w:rsidRPr="00757917" w:rsidRDefault="00366C25" w:rsidP="00366C2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สินทรัพย์ไม่หมุนเวียน</w:t>
            </w:r>
          </w:p>
        </w:tc>
        <w:tc>
          <w:tcPr>
            <w:tcW w:w="315" w:type="pct"/>
            <w:shd w:val="clear" w:color="auto" w:fill="auto"/>
          </w:tcPr>
          <w:p w14:paraId="78404109" w14:textId="5A769968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45,134</w:t>
            </w:r>
          </w:p>
        </w:tc>
        <w:tc>
          <w:tcPr>
            <w:tcW w:w="82" w:type="pct"/>
            <w:shd w:val="clear" w:color="auto" w:fill="auto"/>
          </w:tcPr>
          <w:p w14:paraId="540BE71C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67AE0C4A" w14:textId="346B251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41,207</w:t>
            </w:r>
          </w:p>
        </w:tc>
        <w:tc>
          <w:tcPr>
            <w:tcW w:w="82" w:type="pct"/>
            <w:shd w:val="clear" w:color="auto" w:fill="auto"/>
          </w:tcPr>
          <w:p w14:paraId="1B1A5B09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shd w:val="clear" w:color="auto" w:fill="auto"/>
          </w:tcPr>
          <w:p w14:paraId="5D232E2D" w14:textId="41E3D01A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10,650</w:t>
            </w:r>
          </w:p>
        </w:tc>
        <w:tc>
          <w:tcPr>
            <w:tcW w:w="82" w:type="pct"/>
            <w:shd w:val="clear" w:color="auto" w:fill="auto"/>
          </w:tcPr>
          <w:p w14:paraId="29AF603F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480C19F1" w14:textId="365E7151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9,538</w:t>
            </w:r>
          </w:p>
        </w:tc>
        <w:tc>
          <w:tcPr>
            <w:tcW w:w="82" w:type="pct"/>
            <w:shd w:val="clear" w:color="auto" w:fill="auto"/>
          </w:tcPr>
          <w:p w14:paraId="134C1037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6816C367" w14:textId="1A2E7A4A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12,118</w:t>
            </w:r>
          </w:p>
        </w:tc>
        <w:tc>
          <w:tcPr>
            <w:tcW w:w="82" w:type="pct"/>
            <w:shd w:val="clear" w:color="auto" w:fill="auto"/>
          </w:tcPr>
          <w:p w14:paraId="4C5333D0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2EF793E5" w14:textId="73D3B5D8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11,258</w:t>
            </w:r>
          </w:p>
        </w:tc>
        <w:tc>
          <w:tcPr>
            <w:tcW w:w="82" w:type="pct"/>
          </w:tcPr>
          <w:p w14:paraId="6AF19028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503431D0" w14:textId="2D220809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6,703</w:t>
            </w:r>
          </w:p>
        </w:tc>
        <w:tc>
          <w:tcPr>
            <w:tcW w:w="82" w:type="pct"/>
          </w:tcPr>
          <w:p w14:paraId="7D67C5F6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</w:tcPr>
          <w:p w14:paraId="11226090" w14:textId="16ECB510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6,</w:t>
            </w:r>
            <w:r w:rsidR="00294C31" w:rsidRPr="00757917">
              <w:rPr>
                <w:rFonts w:asciiTheme="majorBidi" w:eastAsia="Calibri" w:hAnsiTheme="majorBidi" w:cstheme="majorBidi" w:hint="cs"/>
                <w:sz w:val="30"/>
                <w:szCs w:val="30"/>
                <w:lang w:val="en-US" w:eastAsia="en-GB" w:bidi="th-TH"/>
              </w:rPr>
              <w:t>851</w:t>
            </w:r>
          </w:p>
        </w:tc>
      </w:tr>
      <w:tr w:rsidR="00366C25" w:rsidRPr="00757917" w14:paraId="1FF9B5FA" w14:textId="21CDEBCC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605DBA3A" w14:textId="296B16A8" w:rsidR="00366C25" w:rsidRPr="00757917" w:rsidRDefault="00366C25" w:rsidP="00366C2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หนี้สินหมุนเวียน</w:t>
            </w:r>
          </w:p>
        </w:tc>
        <w:tc>
          <w:tcPr>
            <w:tcW w:w="315" w:type="pct"/>
            <w:shd w:val="clear" w:color="auto" w:fill="auto"/>
          </w:tcPr>
          <w:p w14:paraId="06BE374A" w14:textId="12E811A9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(983)</w:t>
            </w:r>
          </w:p>
        </w:tc>
        <w:tc>
          <w:tcPr>
            <w:tcW w:w="82" w:type="pct"/>
            <w:shd w:val="clear" w:color="auto" w:fill="auto"/>
          </w:tcPr>
          <w:p w14:paraId="4A5BBACB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3C19DE54" w14:textId="363AD58C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(3,141)</w:t>
            </w:r>
          </w:p>
        </w:tc>
        <w:tc>
          <w:tcPr>
            <w:tcW w:w="82" w:type="pct"/>
            <w:shd w:val="clear" w:color="auto" w:fill="auto"/>
          </w:tcPr>
          <w:p w14:paraId="47731B86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shd w:val="clear" w:color="auto" w:fill="auto"/>
          </w:tcPr>
          <w:p w14:paraId="25F3C9CF" w14:textId="5BB33E33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-23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(927)</w:t>
            </w:r>
          </w:p>
        </w:tc>
        <w:tc>
          <w:tcPr>
            <w:tcW w:w="82" w:type="pct"/>
            <w:shd w:val="clear" w:color="auto" w:fill="auto"/>
          </w:tcPr>
          <w:p w14:paraId="1491D3C8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3976615E" w14:textId="5E6CC57B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(7)</w:t>
            </w:r>
          </w:p>
        </w:tc>
        <w:tc>
          <w:tcPr>
            <w:tcW w:w="82" w:type="pct"/>
            <w:shd w:val="clear" w:color="auto" w:fill="auto"/>
          </w:tcPr>
          <w:p w14:paraId="0D823874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57BC83CB" w14:textId="04162282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(110)</w:t>
            </w:r>
          </w:p>
        </w:tc>
        <w:tc>
          <w:tcPr>
            <w:tcW w:w="82" w:type="pct"/>
            <w:shd w:val="clear" w:color="auto" w:fill="auto"/>
          </w:tcPr>
          <w:p w14:paraId="7618F1C9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3600B391" w14:textId="7D0B96D9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(107)</w:t>
            </w:r>
          </w:p>
        </w:tc>
        <w:tc>
          <w:tcPr>
            <w:tcW w:w="82" w:type="pct"/>
          </w:tcPr>
          <w:p w14:paraId="53F58BC7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0E0043C9" w14:textId="0D9B17F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027"/>
              </w:tabs>
              <w:spacing w:line="360" w:lineRule="exact"/>
              <w:ind w:right="-14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(166)</w:t>
            </w:r>
          </w:p>
        </w:tc>
        <w:tc>
          <w:tcPr>
            <w:tcW w:w="82" w:type="pct"/>
          </w:tcPr>
          <w:p w14:paraId="3B353E7A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</w:tcPr>
          <w:p w14:paraId="04AA9A9A" w14:textId="16DF6F01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(228)</w:t>
            </w:r>
          </w:p>
        </w:tc>
      </w:tr>
      <w:tr w:rsidR="00366C25" w:rsidRPr="00757917" w14:paraId="2E234E6C" w14:textId="4E3729CA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07EC969B" w14:textId="219C4A9B" w:rsidR="00366C25" w:rsidRPr="00757917" w:rsidRDefault="00366C25" w:rsidP="00366C2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หนี้สินไม่หมุนเวียน</w:t>
            </w:r>
          </w:p>
        </w:tc>
        <w:tc>
          <w:tcPr>
            <w:tcW w:w="315" w:type="pct"/>
            <w:tcBorders>
              <w:bottom w:val="single" w:sz="4" w:space="0" w:color="auto"/>
            </w:tcBorders>
            <w:shd w:val="clear" w:color="auto" w:fill="auto"/>
          </w:tcPr>
          <w:p w14:paraId="1A5A7A53" w14:textId="6BFA42EE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(12,176)</w:t>
            </w:r>
          </w:p>
        </w:tc>
        <w:tc>
          <w:tcPr>
            <w:tcW w:w="82" w:type="pct"/>
            <w:shd w:val="clear" w:color="auto" w:fill="auto"/>
          </w:tcPr>
          <w:p w14:paraId="1C13769B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31B9D17B" w14:textId="696A708F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(9,756)</w:t>
            </w:r>
          </w:p>
        </w:tc>
        <w:tc>
          <w:tcPr>
            <w:tcW w:w="82" w:type="pct"/>
            <w:shd w:val="clear" w:color="auto" w:fill="auto"/>
          </w:tcPr>
          <w:p w14:paraId="40A625DD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tcBorders>
              <w:bottom w:val="single" w:sz="4" w:space="0" w:color="auto"/>
            </w:tcBorders>
            <w:shd w:val="clear" w:color="auto" w:fill="auto"/>
          </w:tcPr>
          <w:p w14:paraId="41076262" w14:textId="066612AE" w:rsidR="00366C25" w:rsidRPr="00757917" w:rsidRDefault="00366C25" w:rsidP="00366C25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53560DEF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  <w:shd w:val="clear" w:color="auto" w:fill="auto"/>
          </w:tcPr>
          <w:p w14:paraId="27617CD7" w14:textId="08D45B06" w:rsidR="00366C25" w:rsidRPr="00757917" w:rsidRDefault="00366C25" w:rsidP="00366C25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61FF16F9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12214A9E" w14:textId="60367C7D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(3,100)</w:t>
            </w:r>
          </w:p>
        </w:tc>
        <w:tc>
          <w:tcPr>
            <w:tcW w:w="82" w:type="pct"/>
            <w:shd w:val="clear" w:color="auto" w:fill="auto"/>
          </w:tcPr>
          <w:p w14:paraId="2238420D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bottom w:val="single" w:sz="4" w:space="0" w:color="auto"/>
            </w:tcBorders>
            <w:shd w:val="clear" w:color="auto" w:fill="auto"/>
          </w:tcPr>
          <w:p w14:paraId="634ABE78" w14:textId="638252B3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(2,311)</w:t>
            </w:r>
          </w:p>
        </w:tc>
        <w:tc>
          <w:tcPr>
            <w:tcW w:w="82" w:type="pct"/>
          </w:tcPr>
          <w:p w14:paraId="4579E1F4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6FDE17BE" w14:textId="11F3184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17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(5,206)</w:t>
            </w:r>
          </w:p>
        </w:tc>
        <w:tc>
          <w:tcPr>
            <w:tcW w:w="82" w:type="pct"/>
          </w:tcPr>
          <w:p w14:paraId="3641C684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  <w:tcBorders>
              <w:bottom w:val="single" w:sz="4" w:space="0" w:color="auto"/>
            </w:tcBorders>
          </w:tcPr>
          <w:p w14:paraId="14697E69" w14:textId="3534D3C6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 xml:space="preserve">  (</w:t>
            </w:r>
            <w:r w:rsidR="00294C31" w:rsidRPr="00757917">
              <w:rPr>
                <w:rFonts w:asciiTheme="majorBidi" w:eastAsia="Calibri" w:hAnsiTheme="majorBidi" w:cstheme="majorBidi" w:hint="cs"/>
                <w:sz w:val="30"/>
                <w:szCs w:val="30"/>
                <w:lang w:val="en-US" w:eastAsia="en-GB" w:bidi="th-TH"/>
              </w:rPr>
              <w:t>5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,</w:t>
            </w:r>
            <w:r w:rsidR="00294C31" w:rsidRPr="00757917">
              <w:rPr>
                <w:rFonts w:asciiTheme="majorBidi" w:eastAsia="Calibri" w:hAnsiTheme="majorBidi" w:cstheme="majorBidi" w:hint="cs"/>
                <w:sz w:val="30"/>
                <w:szCs w:val="30"/>
                <w:lang w:val="en-US" w:eastAsia="en-GB" w:bidi="th-TH"/>
              </w:rPr>
              <w:t>116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)</w:t>
            </w:r>
          </w:p>
        </w:tc>
      </w:tr>
      <w:tr w:rsidR="00366C25" w:rsidRPr="00757917" w14:paraId="48BA5ED8" w14:textId="1C43B57B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51EEEBA3" w14:textId="03E6D003" w:rsidR="00366C25" w:rsidRPr="00757917" w:rsidRDefault="00366C25" w:rsidP="00366C2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 xml:space="preserve">สินทรัพย์สุทธิ (ร้อยละ </w:t>
            </w: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GB" w:eastAsia="en-GB"/>
              </w:rPr>
              <w:t>100</w:t>
            </w: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  <w:t>)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5D2B198" w14:textId="7AE689B0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32,910</w:t>
            </w:r>
          </w:p>
        </w:tc>
        <w:tc>
          <w:tcPr>
            <w:tcW w:w="82" w:type="pct"/>
            <w:shd w:val="clear" w:color="auto" w:fill="auto"/>
          </w:tcPr>
          <w:p w14:paraId="0EF3E4D8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D9EF707" w14:textId="7C3BCF0F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29,974</w:t>
            </w:r>
          </w:p>
        </w:tc>
        <w:tc>
          <w:tcPr>
            <w:tcW w:w="82" w:type="pct"/>
            <w:shd w:val="clear" w:color="auto" w:fill="auto"/>
          </w:tcPr>
          <w:p w14:paraId="1677A91A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79F10F5" w14:textId="14E7631F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9,801</w:t>
            </w:r>
          </w:p>
        </w:tc>
        <w:tc>
          <w:tcPr>
            <w:tcW w:w="82" w:type="pct"/>
            <w:shd w:val="clear" w:color="auto" w:fill="auto"/>
          </w:tcPr>
          <w:p w14:paraId="7C5A378E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C123767" w14:textId="0F7A7DEA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9,807</w:t>
            </w:r>
          </w:p>
        </w:tc>
        <w:tc>
          <w:tcPr>
            <w:tcW w:w="82" w:type="pct"/>
            <w:shd w:val="clear" w:color="auto" w:fill="auto"/>
          </w:tcPr>
          <w:p w14:paraId="51E424C9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8641FF7" w14:textId="2552A825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8,998</w:t>
            </w:r>
          </w:p>
        </w:tc>
        <w:tc>
          <w:tcPr>
            <w:tcW w:w="82" w:type="pct"/>
            <w:shd w:val="clear" w:color="auto" w:fill="auto"/>
          </w:tcPr>
          <w:p w14:paraId="742B249D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6288BBA" w14:textId="65406EAF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8,930</w:t>
            </w:r>
          </w:p>
        </w:tc>
        <w:tc>
          <w:tcPr>
            <w:tcW w:w="82" w:type="pct"/>
          </w:tcPr>
          <w:p w14:paraId="4C853F9A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</w:tcPr>
          <w:p w14:paraId="2EE5D967" w14:textId="443A79B6" w:rsidR="00366C25" w:rsidRPr="00757917" w:rsidRDefault="00460DDC" w:rsidP="00366C2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1</w:t>
            </w:r>
            <w:r w:rsidR="00366C25"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,</w:t>
            </w: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661</w:t>
            </w:r>
          </w:p>
        </w:tc>
        <w:tc>
          <w:tcPr>
            <w:tcW w:w="82" w:type="pct"/>
          </w:tcPr>
          <w:p w14:paraId="42D211D2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002711F" w14:textId="5BE7950A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 xml:space="preserve">    </w:t>
            </w:r>
            <w:r w:rsidR="00460DDC"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2</w:t>
            </w: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,</w:t>
            </w:r>
            <w:r w:rsidR="00460DDC"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  <w:t>084</w:t>
            </w:r>
          </w:p>
        </w:tc>
      </w:tr>
      <w:tr w:rsidR="00366C25" w:rsidRPr="00757917" w14:paraId="1E61AC4F" w14:textId="50ED02E3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64C92F89" w14:textId="77777777" w:rsidR="00366C25" w:rsidRPr="00757917" w:rsidRDefault="00366C25" w:rsidP="00366C25">
            <w:pPr>
              <w:spacing w:line="360" w:lineRule="exac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315" w:type="pct"/>
            <w:tcBorders>
              <w:top w:val="single" w:sz="4" w:space="0" w:color="auto"/>
            </w:tcBorders>
            <w:shd w:val="clear" w:color="auto" w:fill="auto"/>
          </w:tcPr>
          <w:p w14:paraId="15318120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273360C0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</w:tcBorders>
            <w:shd w:val="clear" w:color="auto" w:fill="auto"/>
          </w:tcPr>
          <w:p w14:paraId="79135B19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769AB482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tcBorders>
              <w:top w:val="single" w:sz="4" w:space="0" w:color="auto"/>
            </w:tcBorders>
            <w:shd w:val="clear" w:color="auto" w:fill="auto"/>
          </w:tcPr>
          <w:p w14:paraId="280BC4C2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6687FEBF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</w:tcBorders>
            <w:shd w:val="clear" w:color="auto" w:fill="auto"/>
          </w:tcPr>
          <w:p w14:paraId="0A44CF0A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82" w:type="pct"/>
            <w:shd w:val="clear" w:color="auto" w:fill="auto"/>
          </w:tcPr>
          <w:p w14:paraId="0CC76A75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</w:tcBorders>
            <w:shd w:val="clear" w:color="auto" w:fill="auto"/>
          </w:tcPr>
          <w:p w14:paraId="594BCA57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82" w:type="pct"/>
            <w:shd w:val="clear" w:color="auto" w:fill="auto"/>
          </w:tcPr>
          <w:p w14:paraId="4B9E6284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</w:tcBorders>
            <w:shd w:val="clear" w:color="auto" w:fill="auto"/>
          </w:tcPr>
          <w:p w14:paraId="163645E9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82" w:type="pct"/>
          </w:tcPr>
          <w:p w14:paraId="3B24BAF6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</w:tcBorders>
          </w:tcPr>
          <w:p w14:paraId="0B253581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82" w:type="pct"/>
          </w:tcPr>
          <w:p w14:paraId="2D8249F1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  <w:tcBorders>
              <w:top w:val="single" w:sz="4" w:space="0" w:color="auto"/>
            </w:tcBorders>
          </w:tcPr>
          <w:p w14:paraId="7A5B5F3D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</w:tr>
      <w:tr w:rsidR="00366C25" w:rsidRPr="00757917" w14:paraId="72562E64" w14:textId="75BD1650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59E17F6A" w14:textId="5E1BDE8C" w:rsidR="00366C25" w:rsidRPr="00757917" w:rsidRDefault="00366C25" w:rsidP="00366C25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สินทรัพย์สุทธิส่วนที่เป็นของ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กลุ่ม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val="en-GB" w:eastAsia="en-GB"/>
              </w:rPr>
              <w:t>บริษัท</w:t>
            </w:r>
          </w:p>
        </w:tc>
        <w:tc>
          <w:tcPr>
            <w:tcW w:w="315" w:type="pct"/>
            <w:shd w:val="clear" w:color="auto" w:fill="auto"/>
          </w:tcPr>
          <w:p w14:paraId="3AE1E557" w14:textId="793D0E0F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8,761</w:t>
            </w:r>
          </w:p>
        </w:tc>
        <w:tc>
          <w:tcPr>
            <w:tcW w:w="82" w:type="pct"/>
            <w:shd w:val="clear" w:color="auto" w:fill="auto"/>
          </w:tcPr>
          <w:p w14:paraId="072820A9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shd w:val="clear" w:color="auto" w:fill="auto"/>
          </w:tcPr>
          <w:p w14:paraId="2979B602" w14:textId="58CC2BA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6,673</w:t>
            </w:r>
          </w:p>
        </w:tc>
        <w:tc>
          <w:tcPr>
            <w:tcW w:w="82" w:type="pct"/>
            <w:shd w:val="clear" w:color="auto" w:fill="auto"/>
          </w:tcPr>
          <w:p w14:paraId="3D48308F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shd w:val="clear" w:color="auto" w:fill="auto"/>
          </w:tcPr>
          <w:p w14:paraId="157BC2E1" w14:textId="0BD261CC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4,900</w:t>
            </w:r>
          </w:p>
        </w:tc>
        <w:tc>
          <w:tcPr>
            <w:tcW w:w="82" w:type="pct"/>
            <w:shd w:val="clear" w:color="auto" w:fill="auto"/>
          </w:tcPr>
          <w:p w14:paraId="47EFFEEA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shd w:val="clear" w:color="auto" w:fill="auto"/>
          </w:tcPr>
          <w:p w14:paraId="5D13344B" w14:textId="693514AB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4,903</w:t>
            </w:r>
          </w:p>
        </w:tc>
        <w:tc>
          <w:tcPr>
            <w:tcW w:w="82" w:type="pct"/>
            <w:shd w:val="clear" w:color="auto" w:fill="auto"/>
          </w:tcPr>
          <w:p w14:paraId="44CA008E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shd w:val="clear" w:color="auto" w:fill="auto"/>
          </w:tcPr>
          <w:p w14:paraId="1484233A" w14:textId="6F095A05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2,111</w:t>
            </w:r>
          </w:p>
        </w:tc>
        <w:tc>
          <w:tcPr>
            <w:tcW w:w="82" w:type="pct"/>
            <w:shd w:val="clear" w:color="auto" w:fill="auto"/>
          </w:tcPr>
          <w:p w14:paraId="2C48212B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shd w:val="clear" w:color="auto" w:fill="auto"/>
          </w:tcPr>
          <w:p w14:paraId="662D31D4" w14:textId="6C1D28F0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2,022</w:t>
            </w:r>
          </w:p>
        </w:tc>
        <w:tc>
          <w:tcPr>
            <w:tcW w:w="82" w:type="pct"/>
          </w:tcPr>
          <w:p w14:paraId="6EDD8F98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</w:tcPr>
          <w:p w14:paraId="44DAA48B" w14:textId="64F17AA1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814</w:t>
            </w:r>
          </w:p>
        </w:tc>
        <w:tc>
          <w:tcPr>
            <w:tcW w:w="82" w:type="pct"/>
          </w:tcPr>
          <w:p w14:paraId="12E738BF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</w:tcPr>
          <w:p w14:paraId="4B78BF78" w14:textId="737B4454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1,021</w:t>
            </w:r>
          </w:p>
        </w:tc>
      </w:tr>
      <w:tr w:rsidR="00366C25" w:rsidRPr="00757917" w14:paraId="1F2A7FF1" w14:textId="19A19D2A" w:rsidTr="007C21DD">
        <w:trPr>
          <w:trHeight w:val="344"/>
        </w:trPr>
        <w:tc>
          <w:tcPr>
            <w:tcW w:w="1602" w:type="pct"/>
            <w:shd w:val="clear" w:color="auto" w:fill="auto"/>
            <w:vAlign w:val="bottom"/>
          </w:tcPr>
          <w:p w14:paraId="44583C3D" w14:textId="6BB205C2" w:rsidR="00366C25" w:rsidRPr="00757917" w:rsidRDefault="00366C25" w:rsidP="00366C25">
            <w:pPr>
              <w:spacing w:line="360" w:lineRule="exact"/>
              <w:ind w:left="144" w:right="-94" w:hanging="144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การปรับปรุงรายการตามนโยบายการบัญชีของ</w:t>
            </w:r>
            <w:r w:rsidRPr="00757917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กลุ่ม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cs/>
                <w:lang w:eastAsia="en-GB"/>
              </w:rPr>
              <w:t>บริษัท</w:t>
            </w:r>
            <w:r w:rsidRPr="00757917">
              <w:rPr>
                <w:rFonts w:asciiTheme="majorBidi" w:eastAsia="Calibri" w:hAnsiTheme="majorBidi" w:cstheme="majorBidi" w:hint="cs"/>
                <w:sz w:val="30"/>
                <w:szCs w:val="30"/>
                <w:cs/>
                <w:lang w:eastAsia="en-GB"/>
              </w:rPr>
              <w:t>และอื่นๆ</w:t>
            </w:r>
          </w:p>
        </w:tc>
        <w:tc>
          <w:tcPr>
            <w:tcW w:w="315" w:type="pct"/>
            <w:tcBorders>
              <w:bottom w:val="single" w:sz="4" w:space="0" w:color="auto"/>
            </w:tcBorders>
            <w:shd w:val="clear" w:color="auto" w:fill="auto"/>
          </w:tcPr>
          <w:p w14:paraId="36514FA8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080BB89F" w14:textId="6869C3C2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(3,196)</w:t>
            </w:r>
          </w:p>
        </w:tc>
        <w:tc>
          <w:tcPr>
            <w:tcW w:w="82" w:type="pct"/>
            <w:shd w:val="clear" w:color="auto" w:fill="auto"/>
          </w:tcPr>
          <w:p w14:paraId="44B651AD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bottom w:val="single" w:sz="4" w:space="0" w:color="auto"/>
            </w:tcBorders>
            <w:shd w:val="clear" w:color="auto" w:fill="auto"/>
          </w:tcPr>
          <w:p w14:paraId="21B37E71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-5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 xml:space="preserve"> </w:t>
            </w:r>
          </w:p>
          <w:p w14:paraId="2168303E" w14:textId="7E067B2E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(3,019)</w:t>
            </w:r>
          </w:p>
        </w:tc>
        <w:tc>
          <w:tcPr>
            <w:tcW w:w="82" w:type="pct"/>
            <w:shd w:val="clear" w:color="auto" w:fill="auto"/>
          </w:tcPr>
          <w:p w14:paraId="350F7E8F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tcBorders>
              <w:bottom w:val="single" w:sz="4" w:space="0" w:color="auto"/>
            </w:tcBorders>
            <w:shd w:val="clear" w:color="auto" w:fill="auto"/>
          </w:tcPr>
          <w:p w14:paraId="20FE982B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2E770B18" w14:textId="622060EB" w:rsidR="00366C25" w:rsidRPr="00757917" w:rsidRDefault="00366C25" w:rsidP="00366C25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27F154B6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bottom w:val="single" w:sz="4" w:space="0" w:color="auto"/>
            </w:tcBorders>
            <w:shd w:val="clear" w:color="auto" w:fill="auto"/>
          </w:tcPr>
          <w:p w14:paraId="66D13E2C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9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704B9E69" w14:textId="044B0B29" w:rsidR="00366C25" w:rsidRPr="00757917" w:rsidRDefault="00366C25" w:rsidP="00366C25">
            <w:pPr>
              <w:pStyle w:val="acctfourfigures"/>
              <w:tabs>
                <w:tab w:val="clear" w:pos="765"/>
                <w:tab w:val="decimal" w:pos="560"/>
              </w:tabs>
              <w:spacing w:line="360" w:lineRule="exact"/>
              <w:ind w:left="-117" w:right="-129"/>
              <w:rPr>
                <w:rFonts w:asciiTheme="majorBidi" w:eastAsia="Calibri" w:hAnsiTheme="majorBidi" w:cstheme="majorBidi"/>
                <w:sz w:val="30"/>
                <w:szCs w:val="30"/>
                <w:cs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82" w:type="pct"/>
            <w:shd w:val="clear" w:color="auto" w:fill="auto"/>
          </w:tcPr>
          <w:p w14:paraId="20090940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bottom w:val="single" w:sz="4" w:space="0" w:color="auto"/>
            </w:tcBorders>
            <w:shd w:val="clear" w:color="auto" w:fill="auto"/>
          </w:tcPr>
          <w:p w14:paraId="54CF7610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15B48D55" w14:textId="79030AA2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(9</w:t>
            </w:r>
            <w:r w:rsidR="00915707"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50</w:t>
            </w: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82" w:type="pct"/>
            <w:shd w:val="clear" w:color="auto" w:fill="auto"/>
          </w:tcPr>
          <w:p w14:paraId="4A9EA861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bottom w:val="single" w:sz="4" w:space="0" w:color="auto"/>
            </w:tcBorders>
            <w:shd w:val="clear" w:color="auto" w:fill="auto"/>
          </w:tcPr>
          <w:p w14:paraId="0188F641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</w:pPr>
          </w:p>
          <w:p w14:paraId="43AE7B69" w14:textId="7E5BBAA1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/>
              </w:rPr>
              <w:t>(481)</w:t>
            </w:r>
          </w:p>
        </w:tc>
        <w:tc>
          <w:tcPr>
            <w:tcW w:w="82" w:type="pct"/>
          </w:tcPr>
          <w:p w14:paraId="17C153BF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bottom w:val="single" w:sz="4" w:space="0" w:color="auto"/>
            </w:tcBorders>
          </w:tcPr>
          <w:p w14:paraId="1EFA5F10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6EB68FBD" w14:textId="061DA3DC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219</w:t>
            </w:r>
          </w:p>
        </w:tc>
        <w:tc>
          <w:tcPr>
            <w:tcW w:w="82" w:type="pct"/>
          </w:tcPr>
          <w:p w14:paraId="6CB53F31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  <w:tcBorders>
              <w:bottom w:val="single" w:sz="4" w:space="0" w:color="auto"/>
            </w:tcBorders>
          </w:tcPr>
          <w:p w14:paraId="252DAF33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</w:pPr>
          </w:p>
          <w:p w14:paraId="00462C9F" w14:textId="64A70D8B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sz w:val="30"/>
                <w:szCs w:val="30"/>
                <w:lang w:eastAsia="en-GB" w:bidi="th-TH"/>
              </w:rPr>
              <w:t>(23)</w:t>
            </w:r>
          </w:p>
        </w:tc>
      </w:tr>
      <w:tr w:rsidR="00366C25" w:rsidRPr="00757917" w14:paraId="7DF94770" w14:textId="5953A927" w:rsidTr="007C21DD">
        <w:trPr>
          <w:trHeight w:val="344"/>
        </w:trPr>
        <w:tc>
          <w:tcPr>
            <w:tcW w:w="1602" w:type="pct"/>
            <w:shd w:val="clear" w:color="auto" w:fill="auto"/>
          </w:tcPr>
          <w:p w14:paraId="337DE9FD" w14:textId="339E027A" w:rsidR="00366C25" w:rsidRPr="00757917" w:rsidRDefault="001C6C21" w:rsidP="001C6C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60" w:lineRule="exact"/>
              <w:ind w:left="144" w:right="-90" w:hanging="144"/>
              <w:rPr>
                <w:rFonts w:asciiTheme="majorBidi" w:eastAsia="Calibri" w:hAnsiTheme="majorBidi" w:cstheme="majorBidi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มูลค่าตามบัญชีของเงินลงทุนในบริษัทร่วม</w:t>
            </w:r>
            <w:r w:rsidRPr="00757917">
              <w:rPr>
                <w:rFonts w:asciiTheme="majorBidi" w:eastAsia="Calibri" w:hAnsiTheme="majorBidi"/>
                <w:b/>
                <w:bCs/>
                <w:spacing w:val="-4"/>
                <w:sz w:val="30"/>
                <w:szCs w:val="30"/>
                <w:lang w:val="en-GB" w:eastAsia="en-GB"/>
              </w:rPr>
              <w:t>/</w:t>
            </w:r>
            <w:r w:rsidRPr="00757917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การร่วมค้า</w:t>
            </w:r>
            <w:r w:rsidR="00366C25" w:rsidRPr="00757917">
              <w:rPr>
                <w:rFonts w:asciiTheme="majorBidi" w:eastAsia="Calibri" w:hAnsiTheme="majorBidi" w:hint="cs"/>
                <w:b/>
                <w:bCs/>
                <w:spacing w:val="-4"/>
                <w:sz w:val="30"/>
                <w:szCs w:val="30"/>
                <w:cs/>
                <w:lang w:val="en-GB" w:eastAsia="en-GB"/>
              </w:rPr>
              <w:t>สุทธิจากกำไรที่ยังไม่เกิดขึ้นจากการขายอสังหาริมทรัพย์</w:t>
            </w:r>
          </w:p>
        </w:tc>
        <w:tc>
          <w:tcPr>
            <w:tcW w:w="3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C87E09D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00866CB9" w14:textId="43C0B988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5,565</w:t>
            </w:r>
          </w:p>
        </w:tc>
        <w:tc>
          <w:tcPr>
            <w:tcW w:w="82" w:type="pct"/>
            <w:shd w:val="clear" w:color="auto" w:fill="auto"/>
          </w:tcPr>
          <w:p w14:paraId="4005B891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63E48B8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42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368677D5" w14:textId="7E78A098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3,654</w:t>
            </w:r>
          </w:p>
        </w:tc>
        <w:tc>
          <w:tcPr>
            <w:tcW w:w="82" w:type="pct"/>
            <w:shd w:val="clear" w:color="auto" w:fill="auto"/>
          </w:tcPr>
          <w:p w14:paraId="5FAFED8F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ind w:right="11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F32F329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7B397637" w14:textId="30A732EE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4,900</w:t>
            </w:r>
          </w:p>
        </w:tc>
        <w:tc>
          <w:tcPr>
            <w:tcW w:w="82" w:type="pct"/>
            <w:shd w:val="clear" w:color="auto" w:fill="auto"/>
          </w:tcPr>
          <w:p w14:paraId="66791211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60BA055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4DB6FA34" w14:textId="7712BF08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cs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4,903</w:t>
            </w:r>
          </w:p>
        </w:tc>
        <w:tc>
          <w:tcPr>
            <w:tcW w:w="82" w:type="pct"/>
            <w:shd w:val="clear" w:color="auto" w:fill="auto"/>
          </w:tcPr>
          <w:p w14:paraId="7FA98988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17AF9C5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260E3526" w14:textId="37DA308E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1,16</w:t>
            </w:r>
            <w:r w:rsidR="00915707"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82" w:type="pct"/>
            <w:shd w:val="clear" w:color="auto" w:fill="auto"/>
          </w:tcPr>
          <w:p w14:paraId="0A19A755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551"/>
              </w:tabs>
              <w:spacing w:line="360" w:lineRule="exact"/>
              <w:jc w:val="right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36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FE04066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277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  <w:p w14:paraId="15352805" w14:textId="491343A6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/>
              </w:rPr>
              <w:t>1,541</w:t>
            </w:r>
          </w:p>
        </w:tc>
        <w:tc>
          <w:tcPr>
            <w:tcW w:w="82" w:type="pct"/>
          </w:tcPr>
          <w:p w14:paraId="334D0DE0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</w:p>
        </w:tc>
        <w:tc>
          <w:tcPr>
            <w:tcW w:w="422" w:type="pct"/>
            <w:tcBorders>
              <w:top w:val="single" w:sz="4" w:space="0" w:color="auto"/>
              <w:bottom w:val="single" w:sz="4" w:space="0" w:color="auto"/>
            </w:tcBorders>
          </w:tcPr>
          <w:p w14:paraId="3A23E77E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2E1A1DD9" w14:textId="0E74ABF0" w:rsidR="00366C25" w:rsidRPr="00757917" w:rsidRDefault="00366C25" w:rsidP="00366C2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1,033</w:t>
            </w:r>
          </w:p>
        </w:tc>
        <w:tc>
          <w:tcPr>
            <w:tcW w:w="82" w:type="pct"/>
          </w:tcPr>
          <w:p w14:paraId="3AF7CEA5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180"/>
              </w:tabs>
              <w:spacing w:line="360" w:lineRule="exact"/>
              <w:ind w:right="11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</w:tc>
        <w:tc>
          <w:tcPr>
            <w:tcW w:w="346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7EE7D42" w14:textId="77777777" w:rsidR="00366C25" w:rsidRPr="00757917" w:rsidRDefault="00366C25" w:rsidP="00366C25">
            <w:pPr>
              <w:pStyle w:val="acctfourfigures"/>
              <w:tabs>
                <w:tab w:val="clear" w:pos="765"/>
                <w:tab w:val="decimal" w:pos="1030"/>
              </w:tabs>
              <w:spacing w:line="360" w:lineRule="exact"/>
              <w:ind w:right="-52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</w:p>
          <w:p w14:paraId="4FBF6E5A" w14:textId="6348083E" w:rsidR="00366C25" w:rsidRPr="00757917" w:rsidRDefault="00366C25" w:rsidP="00366C25">
            <w:pPr>
              <w:pStyle w:val="acctfourfigures"/>
              <w:tabs>
                <w:tab w:val="clear" w:pos="765"/>
                <w:tab w:val="decimal" w:pos="824"/>
              </w:tabs>
              <w:spacing w:line="360" w:lineRule="exact"/>
              <w:ind w:left="-166" w:right="-119"/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eastAsia="Calibri" w:hAnsiTheme="majorBidi" w:cstheme="majorBidi"/>
                <w:b/>
                <w:bCs/>
                <w:sz w:val="30"/>
                <w:szCs w:val="30"/>
                <w:lang w:eastAsia="en-GB" w:bidi="th-TH"/>
              </w:rPr>
              <w:t>998</w:t>
            </w:r>
          </w:p>
        </w:tc>
      </w:tr>
    </w:tbl>
    <w:p w14:paraId="6995E50E" w14:textId="77777777" w:rsidR="006D1A08" w:rsidRPr="00757917" w:rsidRDefault="006D1A08"/>
    <w:p w14:paraId="4C13DCBB" w14:textId="3107D045" w:rsidR="0083694D" w:rsidRPr="00757917" w:rsidRDefault="0083694D"/>
    <w:p w14:paraId="0E92DA7A" w14:textId="14BFD541" w:rsidR="00E7708F" w:rsidRPr="00757917" w:rsidRDefault="00E7708F" w:rsidP="00823253">
      <w:pPr>
        <w:pStyle w:val="block"/>
        <w:spacing w:after="0" w:line="240" w:lineRule="atLeast"/>
        <w:ind w:left="0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7708F" w:rsidRPr="00757917" w:rsidSect="00D4579C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71A350FE" w14:textId="6AFB272C" w:rsidR="001C7D7E" w:rsidRPr="00757917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Theme="majorBidi" w:eastAsia="Angsana New" w:hAnsiTheme="majorBidi"/>
          <w:i/>
          <w:iCs/>
          <w:sz w:val="30"/>
          <w:szCs w:val="30"/>
        </w:rPr>
      </w:pPr>
      <w:r w:rsidRPr="00757917">
        <w:rPr>
          <w:rFonts w:asciiTheme="majorBidi" w:eastAsia="Angsana New" w:hAnsiTheme="majorBidi"/>
          <w:i/>
          <w:iCs/>
          <w:sz w:val="30"/>
          <w:szCs w:val="30"/>
        </w:rPr>
        <w:lastRenderedPageBreak/>
        <w:tab/>
      </w:r>
      <w:r w:rsidR="00CA3649" w:rsidRPr="00757917">
        <w:rPr>
          <w:rFonts w:asciiTheme="majorBidi" w:eastAsia="Angsana New" w:hAnsiTheme="majorBidi" w:hint="cs"/>
          <w:i/>
          <w:iCs/>
          <w:sz w:val="30"/>
          <w:szCs w:val="30"/>
          <w:cs/>
        </w:rPr>
        <w:t>บริษัทร่วมและการร่วมค้าที่ไม่มีสาระสำคัญ</w:t>
      </w:r>
    </w:p>
    <w:p w14:paraId="7CABB5AF" w14:textId="77777777" w:rsidR="00CA3649" w:rsidRPr="00757917" w:rsidRDefault="00CA3649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540"/>
        <w:jc w:val="thaiDistribute"/>
        <w:rPr>
          <w:rFonts w:ascii="Angsana New" w:eastAsia="Angsana New" w:hAnsi="Angsana New"/>
          <w:sz w:val="30"/>
          <w:szCs w:val="30"/>
        </w:rPr>
      </w:pPr>
    </w:p>
    <w:p w14:paraId="3507AF95" w14:textId="401ABD31" w:rsidR="00E9518C" w:rsidRPr="00757917" w:rsidRDefault="003A5803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  <w:r w:rsidRPr="00757917">
        <w:rPr>
          <w:rFonts w:asciiTheme="majorBidi" w:eastAsia="Angsana New" w:hAnsiTheme="majorBidi" w:cstheme="majorBidi"/>
          <w:sz w:val="30"/>
          <w:szCs w:val="30"/>
        </w:rPr>
        <w:tab/>
      </w:r>
      <w:r w:rsidR="00CA3649" w:rsidRPr="00757917">
        <w:rPr>
          <w:rFonts w:asciiTheme="majorBidi" w:eastAsia="Angsana New" w:hAnsiTheme="majorBidi" w:cstheme="majorBidi"/>
          <w:sz w:val="30"/>
          <w:szCs w:val="30"/>
          <w:cs/>
        </w:rPr>
        <w:t>ตารางต่อไปนี้สรุปข้อมูลทางการเงินของส่วนได้เสียของกลุ่มบริษัทในบริษัทร่วมและการร่วมค้าที่ไม่มีสาระสำคัญจากจำนวนเงินที่รายงานในงบการเงินรวมของกลุ่มบริษัท</w:t>
      </w:r>
    </w:p>
    <w:p w14:paraId="741DE38A" w14:textId="39AF08DD" w:rsidR="0095649F" w:rsidRPr="00757917" w:rsidRDefault="0095649F" w:rsidP="003A580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hanging="540"/>
        <w:jc w:val="thaiDistribute"/>
        <w:rPr>
          <w:rFonts w:asciiTheme="majorBidi" w:eastAsia="Angsana New" w:hAnsiTheme="majorBidi" w:cstheme="majorBidi"/>
          <w:sz w:val="30"/>
          <w:szCs w:val="30"/>
        </w:rPr>
      </w:pPr>
    </w:p>
    <w:tbl>
      <w:tblPr>
        <w:tblW w:w="9036" w:type="dxa"/>
        <w:tblInd w:w="477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860"/>
        <w:gridCol w:w="882"/>
        <w:gridCol w:w="180"/>
        <w:gridCol w:w="900"/>
        <w:gridCol w:w="264"/>
        <w:gridCol w:w="888"/>
        <w:gridCol w:w="178"/>
        <w:gridCol w:w="884"/>
      </w:tblGrid>
      <w:tr w:rsidR="0095649F" w:rsidRPr="00757917" w14:paraId="6A6E0B76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E9DEB41" w14:textId="77777777" w:rsidR="0095649F" w:rsidRPr="00757917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6B56F64D" w14:textId="6F1BB1B8" w:rsidR="0095649F" w:rsidRPr="00757917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บริษัทร่วม</w:t>
            </w:r>
          </w:p>
        </w:tc>
        <w:tc>
          <w:tcPr>
            <w:tcW w:w="264" w:type="dxa"/>
          </w:tcPr>
          <w:p w14:paraId="0233D213" w14:textId="77777777" w:rsidR="0095649F" w:rsidRPr="00757917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190EDE2C" w14:textId="720B7C2B" w:rsidR="0095649F" w:rsidRPr="00757917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การร่วมค้า</w:t>
            </w:r>
          </w:p>
        </w:tc>
      </w:tr>
      <w:tr w:rsidR="0095649F" w:rsidRPr="00757917" w14:paraId="49534A0D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548320AD" w14:textId="77777777" w:rsidR="0095649F" w:rsidRPr="00757917" w:rsidRDefault="0095649F" w:rsidP="00B8670C">
            <w:pPr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962" w:type="dxa"/>
            <w:gridSpan w:val="3"/>
          </w:tcPr>
          <w:p w14:paraId="45897752" w14:textId="69474B2B" w:rsidR="0095649F" w:rsidRPr="00757917" w:rsidRDefault="0095649F" w:rsidP="0095649F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  <w:tc>
          <w:tcPr>
            <w:tcW w:w="264" w:type="dxa"/>
          </w:tcPr>
          <w:p w14:paraId="45B362E6" w14:textId="77777777" w:rsidR="0095649F" w:rsidRPr="00757917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950" w:type="dxa"/>
            <w:gridSpan w:val="3"/>
          </w:tcPr>
          <w:p w14:paraId="0DE5F0CB" w14:textId="6D5F09E5" w:rsidR="0095649F" w:rsidRPr="00757917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  <w:lang w:bidi="th-TH"/>
              </w:rPr>
              <w:t>ที่ไม่มีสาระสำคัญ</w:t>
            </w:r>
          </w:p>
        </w:tc>
      </w:tr>
      <w:tr w:rsidR="0095649F" w:rsidRPr="00757917" w14:paraId="7E130844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1ABA97AB" w14:textId="77777777" w:rsidR="0095649F" w:rsidRPr="00757917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2" w:type="dxa"/>
          </w:tcPr>
          <w:p w14:paraId="035940E2" w14:textId="0DD688EF" w:rsidR="0095649F" w:rsidRPr="00757917" w:rsidRDefault="003A5803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2564</w:t>
            </w:r>
          </w:p>
        </w:tc>
        <w:tc>
          <w:tcPr>
            <w:tcW w:w="180" w:type="dxa"/>
          </w:tcPr>
          <w:p w14:paraId="121AD5B4" w14:textId="77777777" w:rsidR="0095649F" w:rsidRPr="00757917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2A850554" w14:textId="07683934" w:rsidR="0095649F" w:rsidRPr="00757917" w:rsidRDefault="003A5803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2563</w:t>
            </w:r>
          </w:p>
        </w:tc>
        <w:tc>
          <w:tcPr>
            <w:tcW w:w="264" w:type="dxa"/>
          </w:tcPr>
          <w:p w14:paraId="4C2A1E10" w14:textId="77777777" w:rsidR="0095649F" w:rsidRPr="00757917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8" w:type="dxa"/>
          </w:tcPr>
          <w:p w14:paraId="06D02EA6" w14:textId="543BF387" w:rsidR="0095649F" w:rsidRPr="00757917" w:rsidRDefault="003A5803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2564</w:t>
            </w:r>
          </w:p>
        </w:tc>
        <w:tc>
          <w:tcPr>
            <w:tcW w:w="178" w:type="dxa"/>
          </w:tcPr>
          <w:p w14:paraId="7B9A39D1" w14:textId="77777777" w:rsidR="0095649F" w:rsidRPr="00757917" w:rsidRDefault="0095649F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884" w:type="dxa"/>
          </w:tcPr>
          <w:p w14:paraId="66A90ADF" w14:textId="4DE45B40" w:rsidR="0095649F" w:rsidRPr="00757917" w:rsidRDefault="003A5803" w:rsidP="00B8670C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2563</w:t>
            </w:r>
          </w:p>
        </w:tc>
      </w:tr>
      <w:tr w:rsidR="0095649F" w:rsidRPr="00757917" w14:paraId="4D87C84B" w14:textId="77777777" w:rsidTr="003A5803">
        <w:trPr>
          <w:cantSplit/>
          <w:trHeight w:val="18"/>
          <w:tblHeader/>
        </w:trPr>
        <w:tc>
          <w:tcPr>
            <w:tcW w:w="4860" w:type="dxa"/>
          </w:tcPr>
          <w:p w14:paraId="3B311130" w14:textId="77777777" w:rsidR="0095649F" w:rsidRPr="00757917" w:rsidRDefault="0095649F" w:rsidP="00B8670C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4176" w:type="dxa"/>
            <w:gridSpan w:val="7"/>
          </w:tcPr>
          <w:p w14:paraId="646D3B46" w14:textId="77777777" w:rsidR="0095649F" w:rsidRPr="00757917" w:rsidRDefault="0095649F" w:rsidP="00B8670C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95649F" w:rsidRPr="00757917" w14:paraId="49B6051E" w14:textId="77777777" w:rsidTr="003A5803">
        <w:trPr>
          <w:cantSplit/>
          <w:trHeight w:val="18"/>
        </w:trPr>
        <w:tc>
          <w:tcPr>
            <w:tcW w:w="4860" w:type="dxa"/>
          </w:tcPr>
          <w:p w14:paraId="5AB85519" w14:textId="3F101EB7" w:rsidR="0095649F" w:rsidRPr="00757917" w:rsidRDefault="0095649F" w:rsidP="00B8670C">
            <w:pPr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มูลค่าตามบัญชีของส่วนได้เสียในบริษัทร่วมและ</w:t>
            </w:r>
          </w:p>
        </w:tc>
        <w:tc>
          <w:tcPr>
            <w:tcW w:w="882" w:type="dxa"/>
            <w:vAlign w:val="bottom"/>
          </w:tcPr>
          <w:p w14:paraId="6CA5786C" w14:textId="69A8B97D" w:rsidR="0095649F" w:rsidRPr="00757917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80" w:type="dxa"/>
            <w:vAlign w:val="bottom"/>
          </w:tcPr>
          <w:p w14:paraId="2309A6FF" w14:textId="77777777" w:rsidR="0095649F" w:rsidRPr="00757917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4583D82" w14:textId="6630653D" w:rsidR="0095649F" w:rsidRPr="00757917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4" w:type="dxa"/>
            <w:vAlign w:val="bottom"/>
          </w:tcPr>
          <w:p w14:paraId="083C78E6" w14:textId="77777777" w:rsidR="0095649F" w:rsidRPr="00757917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12F6CCC6" w14:textId="62CCCF0F" w:rsidR="0095649F" w:rsidRPr="00757917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8" w:type="dxa"/>
            <w:vAlign w:val="bottom"/>
          </w:tcPr>
          <w:p w14:paraId="211A8AC5" w14:textId="77777777" w:rsidR="0095649F" w:rsidRPr="00757917" w:rsidRDefault="0095649F" w:rsidP="00B8670C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124A5BF2" w14:textId="46090334" w:rsidR="0095649F" w:rsidRPr="00757917" w:rsidRDefault="0095649F" w:rsidP="00B8670C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EE4650" w:rsidRPr="00757917" w14:paraId="37CF3B13" w14:textId="77777777" w:rsidTr="003A5803">
        <w:trPr>
          <w:cantSplit/>
          <w:trHeight w:val="18"/>
        </w:trPr>
        <w:tc>
          <w:tcPr>
            <w:tcW w:w="4860" w:type="dxa"/>
          </w:tcPr>
          <w:p w14:paraId="5B14C051" w14:textId="468E8567" w:rsidR="00EE4650" w:rsidRPr="00757917" w:rsidRDefault="00EE4650" w:rsidP="00EE4650">
            <w:pPr>
              <w:tabs>
                <w:tab w:val="clear" w:pos="227"/>
              </w:tabs>
              <w:ind w:left="227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การร่ว</w:t>
            </w:r>
            <w:r w:rsidRPr="00757917">
              <w:rPr>
                <w:rFonts w:asciiTheme="majorBidi" w:hAnsiTheme="majorBidi" w:cstheme="majorBidi"/>
                <w:color w:val="000000" w:themeColor="text1"/>
                <w:sz w:val="30"/>
                <w:szCs w:val="30"/>
                <w:cs/>
              </w:rPr>
              <w:t>มค้าที่ไม่มีสาระสำคัญ</w:t>
            </w:r>
          </w:p>
        </w:tc>
        <w:tc>
          <w:tcPr>
            <w:tcW w:w="882" w:type="dxa"/>
            <w:vAlign w:val="bottom"/>
          </w:tcPr>
          <w:p w14:paraId="4622DB63" w14:textId="276F9DB2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731</w:t>
            </w:r>
          </w:p>
        </w:tc>
        <w:tc>
          <w:tcPr>
            <w:tcW w:w="180" w:type="dxa"/>
            <w:vAlign w:val="bottom"/>
          </w:tcPr>
          <w:p w14:paraId="42473763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4124A350" w14:textId="035190A0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625</w:t>
            </w:r>
          </w:p>
        </w:tc>
        <w:tc>
          <w:tcPr>
            <w:tcW w:w="264" w:type="dxa"/>
            <w:vAlign w:val="bottom"/>
          </w:tcPr>
          <w:p w14:paraId="3599FF71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  <w:vAlign w:val="bottom"/>
          </w:tcPr>
          <w:p w14:paraId="6FE9618C" w14:textId="78A15648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2,241</w:t>
            </w:r>
          </w:p>
        </w:tc>
        <w:tc>
          <w:tcPr>
            <w:tcW w:w="178" w:type="dxa"/>
            <w:vAlign w:val="bottom"/>
          </w:tcPr>
          <w:p w14:paraId="67502D58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  <w:vAlign w:val="bottom"/>
          </w:tcPr>
          <w:p w14:paraId="09E881FB" w14:textId="768A910E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1,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936</w:t>
            </w:r>
          </w:p>
        </w:tc>
      </w:tr>
      <w:tr w:rsidR="00EE4650" w:rsidRPr="00757917" w14:paraId="027D22BD" w14:textId="77777777" w:rsidTr="003A5803">
        <w:trPr>
          <w:cantSplit/>
          <w:trHeight w:val="18"/>
        </w:trPr>
        <w:tc>
          <w:tcPr>
            <w:tcW w:w="4860" w:type="dxa"/>
          </w:tcPr>
          <w:p w14:paraId="66EF1E32" w14:textId="77777777" w:rsidR="00EE4650" w:rsidRPr="00757917" w:rsidRDefault="00EE4650" w:rsidP="00EE4650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ส่วนแบ่งของกลุ่มบริษัทใน</w:t>
            </w:r>
          </w:p>
        </w:tc>
        <w:tc>
          <w:tcPr>
            <w:tcW w:w="882" w:type="dxa"/>
          </w:tcPr>
          <w:p w14:paraId="7E665D3F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3814281B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8537523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4" w:type="dxa"/>
          </w:tcPr>
          <w:p w14:paraId="34C1BE0C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</w:tcPr>
          <w:p w14:paraId="07A48F6E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4F1F23DC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</w:tcPr>
          <w:p w14:paraId="78AF91E6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EE4650" w:rsidRPr="00757917" w14:paraId="51756048" w14:textId="77777777" w:rsidTr="003A5803">
        <w:trPr>
          <w:cantSplit/>
          <w:trHeight w:val="18"/>
        </w:trPr>
        <w:tc>
          <w:tcPr>
            <w:tcW w:w="4860" w:type="dxa"/>
          </w:tcPr>
          <w:p w14:paraId="15AA5BA5" w14:textId="5054FF7A" w:rsidR="00EE4650" w:rsidRPr="00757917" w:rsidRDefault="00EE4650" w:rsidP="00EE4650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กำไร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ขาดทุน)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จากการดำเนินงานอย่างต่อเนื่อง</w:t>
            </w:r>
          </w:p>
        </w:tc>
        <w:tc>
          <w:tcPr>
            <w:tcW w:w="882" w:type="dxa"/>
          </w:tcPr>
          <w:p w14:paraId="438A7826" w14:textId="0001882A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(114)</w:t>
            </w:r>
          </w:p>
        </w:tc>
        <w:tc>
          <w:tcPr>
            <w:tcW w:w="180" w:type="dxa"/>
          </w:tcPr>
          <w:p w14:paraId="323024EB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</w:tcPr>
          <w:p w14:paraId="7C052069" w14:textId="2B67CFA8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(19)</w:t>
            </w:r>
          </w:p>
        </w:tc>
        <w:tc>
          <w:tcPr>
            <w:tcW w:w="264" w:type="dxa"/>
          </w:tcPr>
          <w:p w14:paraId="6BB96290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8" w:type="dxa"/>
          </w:tcPr>
          <w:p w14:paraId="4207296B" w14:textId="6077FEB1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(47)</w:t>
            </w:r>
          </w:p>
        </w:tc>
        <w:tc>
          <w:tcPr>
            <w:tcW w:w="178" w:type="dxa"/>
          </w:tcPr>
          <w:p w14:paraId="27CCD87F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84" w:type="dxa"/>
          </w:tcPr>
          <w:p w14:paraId="789A45D1" w14:textId="51C93252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(37)</w:t>
            </w:r>
          </w:p>
        </w:tc>
      </w:tr>
      <w:tr w:rsidR="00EE4650" w:rsidRPr="00757917" w14:paraId="7F41B4F0" w14:textId="77777777" w:rsidTr="003A5803">
        <w:trPr>
          <w:cantSplit/>
          <w:trHeight w:val="18"/>
        </w:trPr>
        <w:tc>
          <w:tcPr>
            <w:tcW w:w="4860" w:type="dxa"/>
          </w:tcPr>
          <w:p w14:paraId="7E5993DA" w14:textId="3C7ED568" w:rsidR="00EE4650" w:rsidRPr="00757917" w:rsidRDefault="00EE4650" w:rsidP="00EE4650">
            <w:pPr>
              <w:ind w:left="180" w:firstLine="11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กำไร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(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)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เบ็ดเสร็จรวม</w:t>
            </w:r>
          </w:p>
        </w:tc>
        <w:tc>
          <w:tcPr>
            <w:tcW w:w="882" w:type="dxa"/>
            <w:tcBorders>
              <w:top w:val="single" w:sz="4" w:space="0" w:color="auto"/>
              <w:bottom w:val="double" w:sz="4" w:space="0" w:color="auto"/>
            </w:tcBorders>
          </w:tcPr>
          <w:p w14:paraId="4D89FDDE" w14:textId="55D16635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(114)</w:t>
            </w:r>
          </w:p>
        </w:tc>
        <w:tc>
          <w:tcPr>
            <w:tcW w:w="180" w:type="dxa"/>
          </w:tcPr>
          <w:p w14:paraId="41DD083D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791D6CA" w14:textId="430C562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(19)</w:t>
            </w:r>
          </w:p>
        </w:tc>
        <w:tc>
          <w:tcPr>
            <w:tcW w:w="264" w:type="dxa"/>
          </w:tcPr>
          <w:p w14:paraId="10E9D9EE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8" w:type="dxa"/>
            <w:tcBorders>
              <w:top w:val="single" w:sz="4" w:space="0" w:color="auto"/>
              <w:bottom w:val="double" w:sz="4" w:space="0" w:color="auto"/>
            </w:tcBorders>
          </w:tcPr>
          <w:p w14:paraId="765A2B11" w14:textId="7672B3EC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(47)</w:t>
            </w:r>
          </w:p>
        </w:tc>
        <w:tc>
          <w:tcPr>
            <w:tcW w:w="178" w:type="dxa"/>
          </w:tcPr>
          <w:p w14:paraId="7C33206F" w14:textId="77777777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84" w:type="dxa"/>
            <w:tcBorders>
              <w:top w:val="single" w:sz="4" w:space="0" w:color="auto"/>
              <w:bottom w:val="double" w:sz="4" w:space="0" w:color="auto"/>
            </w:tcBorders>
          </w:tcPr>
          <w:p w14:paraId="50704CDE" w14:textId="3DE20515" w:rsidR="00EE4650" w:rsidRPr="00757917" w:rsidRDefault="00EE4650" w:rsidP="00EE4650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right="-8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(37)</w:t>
            </w:r>
          </w:p>
        </w:tc>
      </w:tr>
    </w:tbl>
    <w:p w14:paraId="1CF0A323" w14:textId="77777777" w:rsidR="00101539" w:rsidRPr="00757917" w:rsidRDefault="00101539" w:rsidP="00DE4EB3">
      <w:pPr>
        <w:pStyle w:val="block"/>
        <w:spacing w:after="0" w:line="240" w:lineRule="auto"/>
        <w:ind w:left="518" w:right="-45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6616D55D" w14:textId="6D52F000" w:rsidR="00F81176" w:rsidRPr="00757917" w:rsidRDefault="00F81176" w:rsidP="003A5803">
      <w:pPr>
        <w:pStyle w:val="Heading6"/>
        <w:numPr>
          <w:ilvl w:val="0"/>
          <w:numId w:val="16"/>
        </w:numPr>
        <w:tabs>
          <w:tab w:val="clear" w:pos="90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เงินลงทุนในบริษัทย่อย</w:t>
      </w:r>
    </w:p>
    <w:p w14:paraId="1B8E6225" w14:textId="306DAB51" w:rsidR="003240B8" w:rsidRPr="00757917" w:rsidRDefault="003240B8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5DDDC0F8" w14:textId="77777777" w:rsidR="00B2680C" w:rsidRPr="00757917" w:rsidRDefault="00B2680C" w:rsidP="00B2680C">
      <w:pPr>
        <w:pStyle w:val="block"/>
        <w:spacing w:after="0" w:line="240" w:lineRule="atLeast"/>
        <w:ind w:left="54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 w:hint="cs"/>
          <w:sz w:val="30"/>
          <w:szCs w:val="30"/>
          <w:cs/>
          <w:lang w:val="en-US" w:bidi="th-TH"/>
        </w:rPr>
        <w:t>รายการเคลื่อนไหวของเงินลงทุนในบริษัทย่อยในระหว่างปี มีดังนี้</w:t>
      </w:r>
    </w:p>
    <w:p w14:paraId="7A520110" w14:textId="36FFBD52" w:rsidR="0006511B" w:rsidRPr="00757917" w:rsidRDefault="0006511B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tbl>
      <w:tblPr>
        <w:tblW w:w="8892" w:type="dxa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62"/>
        <w:gridCol w:w="1080"/>
        <w:gridCol w:w="270"/>
        <w:gridCol w:w="1260"/>
        <w:gridCol w:w="270"/>
        <w:gridCol w:w="1350"/>
      </w:tblGrid>
      <w:tr w:rsidR="00F76CDB" w:rsidRPr="00757917" w14:paraId="4B2E6B8D" w14:textId="77777777" w:rsidTr="0084056C">
        <w:tc>
          <w:tcPr>
            <w:tcW w:w="4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8D06DD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D4D090E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F611D79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BB49E6C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6CDB" w:rsidRPr="00757917" w14:paraId="25A56795" w14:textId="77777777" w:rsidTr="0084056C">
        <w:tc>
          <w:tcPr>
            <w:tcW w:w="4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EE0E3A7" w14:textId="7827D206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48A58EF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A828570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4617DE" w14:textId="4BC632A3" w:rsidR="00F76CDB" w:rsidRPr="00757917" w:rsidRDefault="00460DD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0E74FF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AB09D7" w14:textId="1F9C9868" w:rsidR="00F76CDB" w:rsidRPr="00757917" w:rsidRDefault="00460DD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2563</w:t>
            </w:r>
          </w:p>
        </w:tc>
      </w:tr>
      <w:tr w:rsidR="00F76CDB" w:rsidRPr="00757917" w14:paraId="7D1207A4" w14:textId="77777777" w:rsidTr="0084056C">
        <w:tc>
          <w:tcPr>
            <w:tcW w:w="4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58376F3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2F772E7B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A3EF53C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i/>
                <w:iCs/>
                <w:spacing w:val="-4"/>
                <w:sz w:val="30"/>
                <w:szCs w:val="30"/>
                <w:cs/>
                <w:lang w:bidi="th-TH"/>
              </w:rPr>
            </w:pP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52BC64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F76CDB" w:rsidRPr="00757917" w14:paraId="61CB213A" w14:textId="77777777" w:rsidTr="0084056C">
        <w:tc>
          <w:tcPr>
            <w:tcW w:w="4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7BC0B13" w14:textId="378C9870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ตุลาคม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2563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4401B257" w14:textId="77777777" w:rsidR="00F76CDB" w:rsidRPr="00757917" w:rsidRDefault="00F76CDB" w:rsidP="0084056C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02396AA" w14:textId="77777777" w:rsidR="00F76CDB" w:rsidRPr="00757917" w:rsidRDefault="00F76CDB" w:rsidP="0084056C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57B02E" w14:textId="3BEC3903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41</w:t>
            </w:r>
            <w:r w:rsidR="00F76CD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609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F0EA5EE" w14:textId="77777777" w:rsidR="00F76CDB" w:rsidRPr="00757917" w:rsidRDefault="00F76CDB" w:rsidP="0084056C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00097C4" w14:textId="6205F731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left="-108" w:right="-107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38</w:t>
            </w:r>
            <w:r w:rsidR="00F76CD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329</w:t>
            </w:r>
          </w:p>
        </w:tc>
      </w:tr>
      <w:tr w:rsidR="00F76CDB" w:rsidRPr="00757917" w14:paraId="6923D9ED" w14:textId="77777777" w:rsidTr="0084056C">
        <w:tc>
          <w:tcPr>
            <w:tcW w:w="4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C6A4FB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เพิ่มทุน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07B41524" w14:textId="77777777" w:rsidR="00F76CDB" w:rsidRPr="00757917" w:rsidRDefault="00F76CDB" w:rsidP="0084056C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29BC565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CF079D3" w14:textId="5B9B461B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F76CD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040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7E6E17" w14:textId="77777777" w:rsidR="00F76CDB" w:rsidRPr="00757917" w:rsidRDefault="00F76CDB" w:rsidP="0084056C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524B69" w14:textId="40B5C13D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left="-108" w:right="-107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F76CD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431</w:t>
            </w:r>
          </w:p>
        </w:tc>
      </w:tr>
      <w:tr w:rsidR="00F76CDB" w:rsidRPr="00757917" w14:paraId="3CA4FF14" w14:textId="77777777" w:rsidTr="0084056C">
        <w:tc>
          <w:tcPr>
            <w:tcW w:w="4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6C50AF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ซื้อหุ้นเพิ่ม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19601F85" w14:textId="77777777" w:rsidR="00F76CDB" w:rsidRPr="00757917" w:rsidRDefault="00F76CDB" w:rsidP="0084056C">
            <w:pPr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7A5F1E8" w14:textId="77777777" w:rsidR="00F76CDB" w:rsidRPr="00757917" w:rsidRDefault="00F76CDB" w:rsidP="0084056C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43E1AC9" w14:textId="19F8C82A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D967220" w14:textId="77777777" w:rsidR="00F76CDB" w:rsidRPr="00757917" w:rsidRDefault="00F76CDB" w:rsidP="0084056C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FA51F0D" w14:textId="0B9AC225" w:rsidR="00F76CDB" w:rsidRPr="00757917" w:rsidRDefault="00460DDC" w:rsidP="0084056C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908</w:t>
            </w:r>
          </w:p>
        </w:tc>
      </w:tr>
      <w:tr w:rsidR="00F76CDB" w:rsidRPr="00757917" w14:paraId="19CF4923" w14:textId="77777777" w:rsidTr="0084056C">
        <w:trPr>
          <w:trHeight w:val="236"/>
        </w:trPr>
        <w:tc>
          <w:tcPr>
            <w:tcW w:w="4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DA7570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ขายเงินลงทุน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77D814FD" w14:textId="77777777" w:rsidR="00F76CDB" w:rsidRPr="00757917" w:rsidRDefault="00F76CDB" w:rsidP="0084056C">
            <w:pPr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7AA1CCE" w14:textId="77777777" w:rsidR="00F76CDB" w:rsidRPr="00757917" w:rsidRDefault="00F76CDB" w:rsidP="0084056C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41FDE16" w14:textId="77777777" w:rsidR="00F76CDB" w:rsidRPr="00757917" w:rsidRDefault="00F76CDB" w:rsidP="008405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spacing w:after="0"/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5979DE7" w14:textId="77777777" w:rsidR="00F76CDB" w:rsidRPr="00757917" w:rsidRDefault="00F76CDB" w:rsidP="0084056C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4916B54" w14:textId="1C2DA11F" w:rsidR="00F76CDB" w:rsidRPr="00757917" w:rsidRDefault="00F76CDB" w:rsidP="0084056C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85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F76CDB" w:rsidRPr="00757917" w14:paraId="5BD9B440" w14:textId="77777777" w:rsidTr="0084056C">
        <w:tc>
          <w:tcPr>
            <w:tcW w:w="4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0359277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กลับรายการค่าเผื่อการด้อยค่า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6240B565" w14:textId="77777777" w:rsidR="00F76CDB" w:rsidRPr="00757917" w:rsidRDefault="00F76CDB" w:rsidP="0084056C">
            <w:pPr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77BDF8C" w14:textId="77777777" w:rsidR="00F76CDB" w:rsidRPr="00757917" w:rsidRDefault="00F76CDB" w:rsidP="0084056C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63BE15E" w14:textId="77777777" w:rsidR="00F76CDB" w:rsidRPr="00757917" w:rsidRDefault="00F76CDB" w:rsidP="008405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after="0"/>
              <w:ind w:right="-107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2418F05" w14:textId="77777777" w:rsidR="00F76CDB" w:rsidRPr="00757917" w:rsidRDefault="00F76CDB" w:rsidP="0084056C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186B4F" w14:textId="2E0C877D" w:rsidR="00F76CDB" w:rsidRPr="00757917" w:rsidRDefault="00460DDC" w:rsidP="0084056C">
            <w:pPr>
              <w:pStyle w:val="acctfourfigures"/>
              <w:tabs>
                <w:tab w:val="clear" w:pos="765"/>
                <w:tab w:val="decimal" w:pos="1001"/>
              </w:tabs>
              <w:spacing w:line="240" w:lineRule="auto"/>
              <w:ind w:left="-79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26</w:t>
            </w:r>
          </w:p>
        </w:tc>
      </w:tr>
      <w:tr w:rsidR="00F76CDB" w:rsidRPr="00757917" w14:paraId="0F7C5626" w14:textId="77777777" w:rsidTr="0084056C">
        <w:tc>
          <w:tcPr>
            <w:tcW w:w="4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E4F382" w14:textId="4470A416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14:paraId="6F5EB085" w14:textId="77777777" w:rsidR="00F76CDB" w:rsidRPr="00757917" w:rsidRDefault="00F76CDB" w:rsidP="0084056C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1EA6C68B" w14:textId="77777777" w:rsidR="00F76CDB" w:rsidRPr="00757917" w:rsidRDefault="00F76CDB" w:rsidP="0084056C">
            <w:pPr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F1B8F72" w14:textId="74FF6542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42</w:t>
            </w:r>
            <w:r w:rsidR="00F76CD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658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5AF728" w14:textId="77777777" w:rsidR="00F76CDB" w:rsidRPr="00757917" w:rsidRDefault="00F76CDB" w:rsidP="0084056C">
            <w:pPr>
              <w:pStyle w:val="block"/>
              <w:tabs>
                <w:tab w:val="decimal" w:pos="1001"/>
              </w:tabs>
              <w:spacing w:after="0" w:line="240" w:lineRule="auto"/>
              <w:ind w:left="0" w:right="-107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3FC8A55A" w14:textId="40C3EC6D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1"/>
              </w:tabs>
              <w:ind w:right="-107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41</w:t>
            </w:r>
            <w:r w:rsidR="00F76CD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609</w:t>
            </w:r>
          </w:p>
        </w:tc>
      </w:tr>
    </w:tbl>
    <w:p w14:paraId="3001AB39" w14:textId="60668DE2" w:rsidR="00F76CDB" w:rsidRPr="00757917" w:rsidRDefault="00F76CDB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595E12D8" w14:textId="16292627" w:rsidR="00F76CDB" w:rsidRPr="00757917" w:rsidRDefault="00F76CDB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43A96ABA" w14:textId="55704320" w:rsidR="008E7245" w:rsidRPr="00757917" w:rsidRDefault="008E7245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4ECC0F7F" w14:textId="77777777" w:rsidR="008E7245" w:rsidRPr="00757917" w:rsidRDefault="008E7245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4B12851F" w14:textId="77777777" w:rsidR="00F76CDB" w:rsidRPr="00757917" w:rsidRDefault="00F76CDB" w:rsidP="00F76CDB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รายการจัดตั้ง เพิ่มทุน ซื้อหุ้นเพิ่ม และขายเงินลงทุนของบริษัทย่อยในระหว่างปีสิ้นสุดวันที่</w:t>
      </w:r>
      <w:r w:rsidRPr="00757917">
        <w:rPr>
          <w:rFonts w:ascii="Angsana New" w:hAnsi="Angsana New"/>
          <w:sz w:val="30"/>
          <w:szCs w:val="30"/>
        </w:rPr>
        <w:t xml:space="preserve"> 30</w:t>
      </w:r>
      <w:r w:rsidRPr="00757917">
        <w:rPr>
          <w:rFonts w:ascii="Angsana New" w:hAnsi="Angsana New" w:hint="cs"/>
          <w:sz w:val="30"/>
          <w:szCs w:val="30"/>
          <w:cs/>
        </w:rPr>
        <w:t xml:space="preserve"> กันยายน มีดังนี้</w:t>
      </w:r>
      <w:r w:rsidRPr="00757917">
        <w:rPr>
          <w:rFonts w:ascii="Angsana New" w:hAnsi="Angsana New"/>
          <w:sz w:val="30"/>
          <w:szCs w:val="30"/>
        </w:rPr>
        <w:t xml:space="preserve"> </w:t>
      </w:r>
    </w:p>
    <w:p w14:paraId="2089C0D1" w14:textId="77777777" w:rsidR="00F76CDB" w:rsidRPr="00757917" w:rsidRDefault="00F76CDB" w:rsidP="00F76CD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205"/>
        <w:jc w:val="thaiDistribute"/>
        <w:rPr>
          <w:rFonts w:ascii="Angsana New" w:hAnsi="Angsana New"/>
          <w:sz w:val="30"/>
          <w:szCs w:val="30"/>
        </w:rPr>
      </w:pPr>
    </w:p>
    <w:tbl>
      <w:tblPr>
        <w:tblW w:w="9135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18"/>
        <w:gridCol w:w="1260"/>
        <w:gridCol w:w="270"/>
        <w:gridCol w:w="1287"/>
      </w:tblGrid>
      <w:tr w:rsidR="00F76CDB" w:rsidRPr="00757917" w14:paraId="4010B2BE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FB6E17F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F5C199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76CDB" w:rsidRPr="00757917" w14:paraId="414F7605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BA60AA6" w14:textId="15D95FE4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>สำหรับ</w:t>
            </w:r>
            <w:r w:rsidRPr="00757917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ปีสิ้นสุดวันที่ </w:t>
            </w:r>
            <w:r w:rsidR="00460DDC" w:rsidRPr="00757917">
              <w:rPr>
                <w:rFonts w:ascii="Angsana New" w:eastAsia="Calibri" w:hAnsi="Angsana New"/>
                <w:b/>
                <w:bCs/>
                <w:i/>
                <w:iCs/>
                <w:sz w:val="30"/>
                <w:szCs w:val="30"/>
                <w:lang w:val="en-US" w:eastAsia="en-GB" w:bidi="th-TH"/>
              </w:rPr>
              <w:t>30</w:t>
            </w:r>
            <w:r w:rsidRPr="00757917">
              <w:rPr>
                <w:rFonts w:ascii="Angsana New" w:eastAsia="Calibri" w:hAnsi="Angsana New" w:hint="cs"/>
                <w:b/>
                <w:bCs/>
                <w:i/>
                <w:iCs/>
                <w:sz w:val="30"/>
                <w:szCs w:val="30"/>
                <w:cs/>
                <w:lang w:val="en-US" w:eastAsia="en-GB" w:bidi="th-TH"/>
              </w:rPr>
              <w:t xml:space="preserve"> กันยายน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BF3642A" w14:textId="23D91C0F" w:rsidR="00F76CDB" w:rsidRPr="00757917" w:rsidRDefault="00460DD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565B47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2F87939" w14:textId="7B93316C" w:rsidR="00F76CDB" w:rsidRPr="00757917" w:rsidRDefault="00460DDC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2563</w:t>
            </w:r>
          </w:p>
        </w:tc>
      </w:tr>
      <w:tr w:rsidR="00F76CDB" w:rsidRPr="00757917" w14:paraId="4CA0D247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6F7077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thaiDistribute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81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E3A461E" w14:textId="77777777" w:rsidR="00F76CDB" w:rsidRPr="00757917" w:rsidRDefault="00F76CDB" w:rsidP="0084056C">
            <w:pPr>
              <w:pStyle w:val="block"/>
              <w:spacing w:after="0" w:line="240" w:lineRule="auto"/>
              <w:ind w:left="0" w:right="-45"/>
              <w:jc w:val="center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 w:hint="cs"/>
                <w:i/>
                <w:iCs/>
                <w:spacing w:val="-4"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F76CDB" w:rsidRPr="00757917" w14:paraId="05C1E070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0AFBE7D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 เฟรเซอร์ส พร็อพเพอร์ตี้ เทคโนโลยี (ประเทศไทย) จำกัด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12BB34E" w14:textId="6E6327ED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434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8A6E6A" w14:textId="77777777" w:rsidR="00F76CDB" w:rsidRPr="00757917" w:rsidRDefault="00F76CDB" w:rsidP="0084056C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DBA7907" w14:textId="598BDE58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left="-108"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359</w:t>
            </w:r>
          </w:p>
        </w:tc>
      </w:tr>
      <w:tr w:rsidR="00F76CDB" w:rsidRPr="00757917" w14:paraId="3054F3EE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9CBE992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Frasers Property Thailand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(International) </w:t>
            </w:r>
            <w:proofErr w:type="spellStart"/>
            <w:r w:rsidRPr="00757917">
              <w:rPr>
                <w:rFonts w:ascii="Angsana New" w:hAnsi="Angsana New"/>
                <w:sz w:val="30"/>
                <w:szCs w:val="30"/>
              </w:rPr>
              <w:t>Pte.Ltd</w:t>
            </w:r>
            <w:proofErr w:type="spellEnd"/>
            <w:r w:rsidRPr="00757917">
              <w:rPr>
                <w:rFonts w:ascii="Angsana New" w:hAnsi="Angsana New"/>
                <w:sz w:val="30"/>
                <w:szCs w:val="30"/>
              </w:rPr>
              <w:t xml:space="preserve">.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ECC91C8" w14:textId="2FDDF4D2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606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901765B" w14:textId="77777777" w:rsidR="00F76CDB" w:rsidRPr="00757917" w:rsidRDefault="00F76CDB" w:rsidP="0084056C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8264C96" w14:textId="63F5A066" w:rsidR="00F76CDB" w:rsidRPr="00757917" w:rsidRDefault="00460DDC" w:rsidP="0084056C">
            <w:pPr>
              <w:pStyle w:val="acctfourfigures"/>
              <w:tabs>
                <w:tab w:val="clear" w:pos="765"/>
                <w:tab w:val="decimal" w:pos="1003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="00F76CDB"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070</w:t>
            </w:r>
          </w:p>
        </w:tc>
      </w:tr>
      <w:tr w:rsidR="00F76CDB" w:rsidRPr="00757917" w14:paraId="7E6F6B34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1EB858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 เฟรเซอร์ส พร็อพเพอร์ตี้ ศูนย์บริหารเงิน (ประเทศไทย) จำกัด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392DB5E" w14:textId="77777777" w:rsidR="00F76CDB" w:rsidRPr="00757917" w:rsidRDefault="00F76CDB" w:rsidP="008405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93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3F65EFE" w14:textId="77777777" w:rsidR="00F76CDB" w:rsidRPr="00757917" w:rsidRDefault="00F76CDB" w:rsidP="0084056C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DA718CE" w14:textId="0876421F" w:rsidR="00F76CDB" w:rsidRPr="00757917" w:rsidRDefault="00460DDC" w:rsidP="0084056C">
            <w:pPr>
              <w:pStyle w:val="acctfourfigures"/>
              <w:tabs>
                <w:tab w:val="clear" w:pos="765"/>
                <w:tab w:val="decimal" w:pos="1003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cs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</w:p>
        </w:tc>
      </w:tr>
      <w:tr w:rsidR="00F76CDB" w:rsidRPr="00757917" w14:paraId="21FF8D33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37097F7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แผ่นดินทอง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พร็อพเพอร์ตี้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ดีเวลลอปเม้นท์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จำกัด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มหาชน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)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1828BC3" w14:textId="08C4BACD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38980C" w14:textId="77777777" w:rsidR="00F76CDB" w:rsidRPr="00757917" w:rsidRDefault="00F76CDB" w:rsidP="0084056C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E2DE6E3" w14:textId="50FA6C73" w:rsidR="00F76CDB" w:rsidRPr="00757917" w:rsidRDefault="00460DDC" w:rsidP="0084056C">
            <w:pPr>
              <w:pStyle w:val="acctfourfigures"/>
              <w:tabs>
                <w:tab w:val="clear" w:pos="765"/>
                <w:tab w:val="decimal" w:pos="1003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908</w:t>
            </w:r>
          </w:p>
        </w:tc>
      </w:tr>
      <w:tr w:rsidR="00F76CDB" w:rsidRPr="00757917" w14:paraId="7CBD3D24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3D8A53B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Shanghai TICON</w:t>
            </w:r>
            <w:r w:rsidRPr="00757917">
              <w:rPr>
                <w:rFonts w:ascii="Angsana New" w:hAnsi="Angsana New"/>
                <w:sz w:val="30"/>
                <w:szCs w:val="30"/>
                <w:rtl/>
                <w:cs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</w:rPr>
              <w:t>Investment Management Company Limited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47C21F" w14:textId="77777777" w:rsidR="00F76CDB" w:rsidRPr="00757917" w:rsidRDefault="00F76CDB" w:rsidP="008405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after="0"/>
              <w:ind w:right="-193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0EED224" w14:textId="77777777" w:rsidR="00F76CDB" w:rsidRPr="00757917" w:rsidRDefault="00F76CDB" w:rsidP="0084056C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006F5F" w14:textId="00A7DBAB" w:rsidR="00F76CDB" w:rsidRPr="00757917" w:rsidRDefault="00F76CDB" w:rsidP="0084056C">
            <w:pPr>
              <w:pStyle w:val="acctfourfigures"/>
              <w:tabs>
                <w:tab w:val="clear" w:pos="765"/>
                <w:tab w:val="decimal" w:pos="1003"/>
              </w:tabs>
              <w:spacing w:line="240" w:lineRule="auto"/>
              <w:ind w:left="-79" w:right="-104"/>
              <w:jc w:val="both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85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)</w:t>
            </w:r>
          </w:p>
        </w:tc>
      </w:tr>
      <w:tr w:rsidR="00F76CDB" w:rsidRPr="00757917" w14:paraId="0F04DAD3" w14:textId="77777777" w:rsidTr="0084056C">
        <w:tc>
          <w:tcPr>
            <w:tcW w:w="63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2DF7FAC" w14:textId="77777777" w:rsidR="00F76CDB" w:rsidRPr="00757917" w:rsidRDefault="00F76CDB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331AB0C" w14:textId="77CCDD95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  <w:r w:rsidR="00F76CD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049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37BC2BB" w14:textId="77777777" w:rsidR="00F76CDB" w:rsidRPr="00757917" w:rsidRDefault="00F76CDB" w:rsidP="0084056C">
            <w:pPr>
              <w:pStyle w:val="block"/>
              <w:tabs>
                <w:tab w:val="decimal" w:pos="1003"/>
              </w:tabs>
              <w:spacing w:after="0" w:line="240" w:lineRule="auto"/>
              <w:ind w:left="0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DEA4279" w14:textId="03441D17" w:rsidR="00F76CDB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3"/>
              </w:tabs>
              <w:ind w:left="-108" w:right="-104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F76CD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254</w:t>
            </w:r>
          </w:p>
        </w:tc>
      </w:tr>
    </w:tbl>
    <w:p w14:paraId="0C0ECC08" w14:textId="2E543DD2" w:rsidR="0006511B" w:rsidRPr="00757917" w:rsidRDefault="0006511B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31FE6E24" w14:textId="0D52D212" w:rsidR="003240B8" w:rsidRPr="00757917" w:rsidRDefault="00974F0B" w:rsidP="00974F0B">
      <w:pPr>
        <w:pStyle w:val="block"/>
        <w:spacing w:after="0" w:line="240" w:lineRule="atLeast"/>
        <w:ind w:left="540" w:right="47" w:hanging="540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757917">
        <w:rPr>
          <w:rFonts w:ascii="Angsana New" w:hAnsi="Angsana New"/>
          <w:i/>
          <w:iCs/>
          <w:sz w:val="30"/>
          <w:szCs w:val="30"/>
          <w:lang w:val="en-US" w:bidi="th-TH"/>
        </w:rPr>
        <w:tab/>
      </w:r>
      <w:r w:rsidR="003240B8" w:rsidRPr="00757917">
        <w:rPr>
          <w:rFonts w:ascii="Angsana New" w:hAnsi="Angsana New" w:hint="cs"/>
          <w:i/>
          <w:iCs/>
          <w:sz w:val="30"/>
          <w:szCs w:val="30"/>
          <w:cs/>
          <w:lang w:val="en-US" w:bidi="th-TH"/>
        </w:rPr>
        <w:t xml:space="preserve">ปี </w:t>
      </w:r>
      <w:r w:rsidR="00460DDC" w:rsidRPr="00757917">
        <w:rPr>
          <w:rFonts w:ascii="Angsana New" w:hAnsi="Angsana New"/>
          <w:i/>
          <w:iCs/>
          <w:sz w:val="30"/>
          <w:szCs w:val="30"/>
          <w:lang w:val="en-US" w:bidi="th-TH"/>
        </w:rPr>
        <w:t>2563</w:t>
      </w:r>
    </w:p>
    <w:p w14:paraId="4FDF4E77" w14:textId="77777777" w:rsidR="003240B8" w:rsidRPr="00757917" w:rsidRDefault="003240B8" w:rsidP="00707623">
      <w:pPr>
        <w:pStyle w:val="block"/>
        <w:tabs>
          <w:tab w:val="left" w:pos="180"/>
        </w:tabs>
        <w:spacing w:after="0" w:line="240" w:lineRule="atLeast"/>
        <w:ind w:left="540" w:right="47" w:hanging="540"/>
        <w:jc w:val="thaiDistribute"/>
        <w:rPr>
          <w:rFonts w:ascii="Angsana New" w:hAnsi="Angsana New"/>
          <w:i/>
          <w:iCs/>
          <w:sz w:val="24"/>
          <w:szCs w:val="24"/>
          <w:lang w:val="en-US" w:bidi="th-TH"/>
        </w:rPr>
      </w:pPr>
    </w:p>
    <w:p w14:paraId="59388828" w14:textId="500ACDAB" w:rsidR="00AA19F1" w:rsidRPr="00757917" w:rsidRDefault="00974F0B" w:rsidP="00707623">
      <w:pPr>
        <w:pStyle w:val="block"/>
        <w:spacing w:after="0" w:line="240" w:lineRule="atLeast"/>
        <w:ind w:left="540" w:right="47" w:hanging="540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lang w:val="en-US" w:bidi="th-TH"/>
        </w:rPr>
        <w:tab/>
      </w:r>
      <w:r w:rsidR="003240B8" w:rsidRPr="00757917">
        <w:rPr>
          <w:rFonts w:ascii="Angsana New" w:hAnsi="Angsana New" w:hint="cs"/>
          <w:sz w:val="30"/>
          <w:szCs w:val="30"/>
          <w:cs/>
          <w:lang w:val="en-US" w:bidi="th-TH"/>
        </w:rPr>
        <w:t>ในการประชุมคณะกรรมการของบริษัทย่อยหลายแห่ง</w:t>
      </w:r>
      <w:r w:rsidR="003240B8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3240B8" w:rsidRPr="00757917">
        <w:rPr>
          <w:rFonts w:ascii="Angsana New" w:hAnsi="Angsana New" w:hint="cs"/>
          <w:sz w:val="30"/>
          <w:szCs w:val="30"/>
          <w:cs/>
          <w:lang w:val="en-US" w:bidi="th-TH"/>
        </w:rPr>
        <w:t>ในเดือนตุลาคม</w:t>
      </w:r>
      <w:r w:rsidR="003240B8" w:rsidRPr="00757917">
        <w:rPr>
          <w:rFonts w:ascii="Angsana New" w:hAnsi="Angsana New"/>
          <w:sz w:val="30"/>
          <w:szCs w:val="30"/>
          <w:lang w:val="en-US" w:bidi="th-TH"/>
        </w:rPr>
        <w:t xml:space="preserve"> </w:t>
      </w:r>
      <w:r w:rsidR="00460DDC" w:rsidRPr="00757917">
        <w:rPr>
          <w:rFonts w:ascii="Angsana New" w:hAnsi="Angsana New"/>
          <w:sz w:val="30"/>
          <w:szCs w:val="30"/>
          <w:lang w:val="en-US" w:bidi="th-TH"/>
        </w:rPr>
        <w:t>2562</w:t>
      </w:r>
      <w:r w:rsidR="003240B8" w:rsidRPr="00757917">
        <w:rPr>
          <w:rFonts w:ascii="Angsana New" w:hAnsi="Angsana New" w:hint="cs"/>
          <w:sz w:val="30"/>
          <w:szCs w:val="30"/>
          <w:cs/>
          <w:lang w:val="en-US" w:bidi="th-TH"/>
        </w:rPr>
        <w:t xml:space="preserve"> และ</w:t>
      </w:r>
      <w:r w:rsidR="009C3C21" w:rsidRPr="00757917">
        <w:rPr>
          <w:rFonts w:ascii="Angsana New" w:hAnsi="Angsana New" w:hint="cs"/>
          <w:sz w:val="30"/>
          <w:szCs w:val="30"/>
          <w:cs/>
          <w:lang w:val="en-US" w:bidi="th-TH"/>
        </w:rPr>
        <w:t>เดือน</w:t>
      </w:r>
      <w:r w:rsidR="003240B8" w:rsidRPr="00757917">
        <w:rPr>
          <w:rFonts w:ascii="Angsana New" w:hAnsi="Angsana New" w:hint="cs"/>
          <w:sz w:val="30"/>
          <w:szCs w:val="30"/>
          <w:cs/>
          <w:lang w:val="en-US" w:bidi="th-TH"/>
        </w:rPr>
        <w:t xml:space="preserve">สิงหาคม </w:t>
      </w:r>
      <w:r w:rsidR="00460DDC" w:rsidRPr="00757917">
        <w:rPr>
          <w:rFonts w:ascii="Angsana New" w:hAnsi="Angsana New"/>
          <w:sz w:val="30"/>
          <w:szCs w:val="30"/>
          <w:lang w:val="en-US" w:bidi="th-TH"/>
        </w:rPr>
        <w:t>256</w:t>
      </w:r>
      <w:r w:rsidR="002A32F9" w:rsidRPr="00757917">
        <w:rPr>
          <w:rFonts w:ascii="Angsana New" w:hAnsi="Angsana New"/>
          <w:sz w:val="30"/>
          <w:szCs w:val="30"/>
          <w:lang w:val="en-US" w:bidi="th-TH"/>
        </w:rPr>
        <w:t>3</w:t>
      </w:r>
      <w:r w:rsidR="003240B8" w:rsidRPr="00757917">
        <w:rPr>
          <w:rFonts w:ascii="Angsana New" w:hAnsi="Angsana New"/>
          <w:sz w:val="30"/>
          <w:szCs w:val="30"/>
          <w:lang w:val="en-US" w:bidi="th-TH"/>
        </w:rPr>
        <w:t xml:space="preserve"> </w:t>
      </w:r>
      <w:r w:rsidR="003240B8" w:rsidRPr="00757917">
        <w:rPr>
          <w:rFonts w:ascii="Angsana New" w:hAnsi="Angsana New" w:hint="cs"/>
          <w:sz w:val="30"/>
          <w:szCs w:val="30"/>
          <w:cs/>
          <w:lang w:val="en-US" w:bidi="th-TH"/>
        </w:rPr>
        <w:t>คณะกรรมการได้มีมติอนุมัติจัดตั้งบริษัท</w:t>
      </w:r>
      <w:r w:rsidR="00AA19F1" w:rsidRPr="00757917">
        <w:rPr>
          <w:rFonts w:ascii="Angsana New" w:hAnsi="Angsana New" w:hint="cs"/>
          <w:sz w:val="30"/>
          <w:szCs w:val="30"/>
          <w:cs/>
          <w:lang w:val="en-US" w:bidi="th-TH"/>
        </w:rPr>
        <w:t>ดังต่อไปนี้</w:t>
      </w:r>
      <w:r w:rsidR="003240B8" w:rsidRPr="00757917">
        <w:rPr>
          <w:rFonts w:ascii="Angsana New" w:hAnsi="Angsana New" w:hint="cs"/>
          <w:sz w:val="30"/>
          <w:szCs w:val="30"/>
          <w:cs/>
          <w:lang w:val="en-US" w:bidi="th-TH"/>
        </w:rPr>
        <w:t xml:space="preserve"> </w:t>
      </w:r>
      <w:r w:rsidR="009C3C21" w:rsidRPr="00757917">
        <w:rPr>
          <w:rFonts w:ascii="Angsana New" w:hAnsi="Angsana New" w:hint="cs"/>
          <w:sz w:val="30"/>
          <w:szCs w:val="30"/>
          <w:cs/>
          <w:lang w:val="en-US" w:bidi="th-TH"/>
        </w:rPr>
        <w:t xml:space="preserve">โดยถือหุ้นผ่านทาง </w:t>
      </w:r>
      <w:r w:rsidR="009C3C21" w:rsidRPr="00757917">
        <w:rPr>
          <w:rFonts w:ascii="Angsana New" w:hAnsi="Angsana New"/>
          <w:sz w:val="30"/>
          <w:szCs w:val="30"/>
          <w:lang w:val="en-US" w:bidi="th-TH"/>
        </w:rPr>
        <w:t>Frasers Property Thailand (Internation</w:t>
      </w:r>
      <w:r w:rsidR="00F52534" w:rsidRPr="00757917">
        <w:rPr>
          <w:rFonts w:ascii="Angsana New" w:hAnsi="Angsana New"/>
          <w:sz w:val="30"/>
          <w:szCs w:val="30"/>
          <w:lang w:val="en-US" w:bidi="th-TH"/>
        </w:rPr>
        <w:t>al</w:t>
      </w:r>
      <w:r w:rsidR="009C3C21" w:rsidRPr="00757917">
        <w:rPr>
          <w:rFonts w:ascii="Angsana New" w:hAnsi="Angsana New"/>
          <w:sz w:val="30"/>
          <w:szCs w:val="30"/>
          <w:lang w:val="en-US" w:bidi="th-TH"/>
        </w:rPr>
        <w:t>) Pt</w:t>
      </w:r>
      <w:r w:rsidR="000313B6" w:rsidRPr="00757917">
        <w:rPr>
          <w:rFonts w:ascii="Angsana New" w:hAnsi="Angsana New"/>
          <w:sz w:val="30"/>
          <w:szCs w:val="30"/>
          <w:lang w:val="en-US" w:bidi="th-TH"/>
        </w:rPr>
        <w:t>e</w:t>
      </w:r>
      <w:r w:rsidR="009C3C21" w:rsidRPr="00757917">
        <w:rPr>
          <w:rFonts w:ascii="Angsana New" w:hAnsi="Angsana New"/>
          <w:sz w:val="30"/>
          <w:szCs w:val="30"/>
          <w:lang w:val="en-US" w:bidi="th-TH"/>
        </w:rPr>
        <w:t>. Ltd.</w:t>
      </w:r>
      <w:r w:rsidR="009C3C21" w:rsidRPr="00757917">
        <w:rPr>
          <w:rFonts w:ascii="Angsana New" w:hAnsi="Angsana New" w:hint="cs"/>
          <w:sz w:val="30"/>
          <w:szCs w:val="30"/>
          <w:cs/>
          <w:lang w:val="en-US" w:bidi="th-TH"/>
        </w:rPr>
        <w:t xml:space="preserve"> </w:t>
      </w:r>
      <w:r w:rsidR="00AA19F1" w:rsidRPr="00757917">
        <w:rPr>
          <w:rFonts w:ascii="Angsana New" w:hAnsi="Angsana New" w:hint="cs"/>
          <w:sz w:val="30"/>
          <w:szCs w:val="30"/>
          <w:cs/>
          <w:lang w:val="en-US" w:bidi="th-TH"/>
        </w:rPr>
        <w:t>เพื่อดำเนินธุรกิจการบริหารการลงทุน</w:t>
      </w:r>
      <w:r w:rsidR="00AA19F1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AA19F1" w:rsidRPr="00757917">
        <w:rPr>
          <w:rFonts w:ascii="Angsana New" w:hAnsi="Angsana New" w:hint="cs"/>
          <w:sz w:val="30"/>
          <w:szCs w:val="30"/>
          <w:cs/>
          <w:lang w:val="en-US" w:bidi="th-TH"/>
        </w:rPr>
        <w:t>โดยมีทุนจดทะเบียนแต่ละบริษัท</w:t>
      </w:r>
      <w:r w:rsidR="00AA19F1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294C31" w:rsidRPr="00757917">
        <w:rPr>
          <w:rFonts w:ascii="Angsana New" w:hAnsi="Angsana New"/>
          <w:sz w:val="30"/>
          <w:szCs w:val="30"/>
          <w:lang w:val="en-US" w:bidi="th-TH"/>
        </w:rPr>
        <w:t>1</w:t>
      </w:r>
      <w:r w:rsidR="00AA19F1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AA19F1" w:rsidRPr="00757917">
        <w:rPr>
          <w:rFonts w:ascii="Angsana New" w:hAnsi="Angsana New" w:hint="cs"/>
          <w:sz w:val="30"/>
          <w:szCs w:val="30"/>
          <w:cs/>
          <w:lang w:val="en-US" w:bidi="th-TH"/>
        </w:rPr>
        <w:t>ดอลลาร์สิงคโปร์</w:t>
      </w:r>
      <w:r w:rsidR="00AA19F1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AA19F1" w:rsidRPr="00757917">
        <w:rPr>
          <w:rFonts w:ascii="Angsana New" w:hAnsi="Angsana New" w:hint="cs"/>
          <w:sz w:val="30"/>
          <w:szCs w:val="30"/>
          <w:cs/>
          <w:lang w:val="en-US" w:bidi="th-TH"/>
        </w:rPr>
        <w:t>แบ่งออกเป็นหุ้นสามัญ</w:t>
      </w:r>
      <w:r w:rsidR="00AA19F1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294C31" w:rsidRPr="00757917">
        <w:rPr>
          <w:rFonts w:ascii="Angsana New" w:hAnsi="Angsana New"/>
          <w:sz w:val="30"/>
          <w:szCs w:val="30"/>
          <w:lang w:val="en-US" w:bidi="th-TH"/>
        </w:rPr>
        <w:t>1</w:t>
      </w:r>
      <w:r w:rsidR="00AA19F1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AA19F1" w:rsidRPr="00757917">
        <w:rPr>
          <w:rFonts w:ascii="Angsana New" w:hAnsi="Angsana New" w:hint="cs"/>
          <w:sz w:val="30"/>
          <w:szCs w:val="30"/>
          <w:cs/>
          <w:lang w:val="en-US" w:bidi="th-TH"/>
        </w:rPr>
        <w:t>หุ้น</w:t>
      </w:r>
      <w:r w:rsidR="00AA19F1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AA19F1" w:rsidRPr="00757917">
        <w:rPr>
          <w:rFonts w:ascii="Angsana New" w:hAnsi="Angsana New" w:hint="cs"/>
          <w:sz w:val="30"/>
          <w:szCs w:val="30"/>
          <w:cs/>
          <w:lang w:val="en-US" w:bidi="th-TH"/>
        </w:rPr>
        <w:t>มูลค่าหุ้นละ</w:t>
      </w:r>
      <w:r w:rsidR="00AA19F1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294C31" w:rsidRPr="00757917">
        <w:rPr>
          <w:rFonts w:ascii="Angsana New" w:hAnsi="Angsana New"/>
          <w:sz w:val="30"/>
          <w:szCs w:val="30"/>
          <w:lang w:val="en-US" w:bidi="th-TH"/>
        </w:rPr>
        <w:t>1</w:t>
      </w:r>
      <w:r w:rsidR="00AA19F1" w:rsidRPr="00757917">
        <w:rPr>
          <w:rFonts w:ascii="Angsana New" w:hAnsi="Angsana New"/>
          <w:sz w:val="30"/>
          <w:szCs w:val="30"/>
          <w:cs/>
          <w:lang w:val="en-US" w:bidi="th-TH"/>
        </w:rPr>
        <w:t xml:space="preserve"> </w:t>
      </w:r>
      <w:r w:rsidR="00AA19F1" w:rsidRPr="00757917">
        <w:rPr>
          <w:rFonts w:ascii="Angsana New" w:hAnsi="Angsana New" w:hint="cs"/>
          <w:sz w:val="30"/>
          <w:szCs w:val="30"/>
          <w:cs/>
          <w:lang w:val="en-US" w:bidi="th-TH"/>
        </w:rPr>
        <w:t>ดอลลาร์สิงคโปร์</w:t>
      </w:r>
    </w:p>
    <w:p w14:paraId="1BC4CD02" w14:textId="77777777" w:rsidR="00AA19F1" w:rsidRPr="00757917" w:rsidRDefault="00AA19F1" w:rsidP="00AA19F1">
      <w:pPr>
        <w:pStyle w:val="block"/>
        <w:spacing w:after="0" w:line="240" w:lineRule="atLeast"/>
        <w:ind w:left="180" w:right="47"/>
        <w:jc w:val="thaiDistribute"/>
        <w:rPr>
          <w:rFonts w:ascii="Angsana New" w:hAnsi="Angsana New"/>
          <w:sz w:val="16"/>
          <w:szCs w:val="16"/>
          <w:lang w:val="en-US" w:bidi="th-TH"/>
        </w:rPr>
      </w:pPr>
    </w:p>
    <w:p w14:paraId="1844B666" w14:textId="3FF75CC1" w:rsidR="003240B8" w:rsidRPr="00757917" w:rsidRDefault="003240B8" w:rsidP="00074552">
      <w:pPr>
        <w:pStyle w:val="block"/>
        <w:numPr>
          <w:ilvl w:val="0"/>
          <w:numId w:val="38"/>
        </w:numPr>
        <w:spacing w:after="0" w:line="240" w:lineRule="atLeast"/>
        <w:ind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lang w:val="en-US" w:bidi="th-TH"/>
        </w:rPr>
        <w:t>Frasers Property Thailand (Vietnam) Pte. Ltd.</w:t>
      </w:r>
    </w:p>
    <w:p w14:paraId="0FAE260B" w14:textId="78BA139D" w:rsidR="003240B8" w:rsidRPr="00757917" w:rsidRDefault="003240B8" w:rsidP="00074552">
      <w:pPr>
        <w:pStyle w:val="block"/>
        <w:numPr>
          <w:ilvl w:val="0"/>
          <w:numId w:val="38"/>
        </w:numPr>
        <w:spacing w:after="0" w:line="240" w:lineRule="atLeast"/>
        <w:ind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lang w:val="en-US" w:bidi="th-TH"/>
        </w:rPr>
        <w:t xml:space="preserve">Amigos An </w:t>
      </w:r>
      <w:proofErr w:type="spellStart"/>
      <w:r w:rsidRPr="00757917">
        <w:rPr>
          <w:rFonts w:ascii="Angsana New" w:hAnsi="Angsana New"/>
          <w:sz w:val="30"/>
          <w:szCs w:val="30"/>
          <w:lang w:val="en-US" w:bidi="th-TH"/>
        </w:rPr>
        <w:t>Phu</w:t>
      </w:r>
      <w:proofErr w:type="spellEnd"/>
      <w:r w:rsidRPr="00757917">
        <w:rPr>
          <w:rFonts w:ascii="Angsana New" w:hAnsi="Angsana New"/>
          <w:sz w:val="30"/>
          <w:szCs w:val="30"/>
          <w:lang w:val="en-US" w:bidi="th-TH"/>
        </w:rPr>
        <w:t xml:space="preserve"> Holding Pte. Ltd.</w:t>
      </w:r>
    </w:p>
    <w:p w14:paraId="158F73DC" w14:textId="51F82D99" w:rsidR="00D36170" w:rsidRPr="00757917" w:rsidRDefault="00D36170" w:rsidP="00074552">
      <w:pPr>
        <w:pStyle w:val="block"/>
        <w:numPr>
          <w:ilvl w:val="0"/>
          <w:numId w:val="38"/>
        </w:numPr>
        <w:spacing w:after="0" w:line="240" w:lineRule="atLeast"/>
        <w:ind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lang w:val="en-US" w:bidi="th-TH"/>
        </w:rPr>
        <w:t xml:space="preserve">Amigos An </w:t>
      </w:r>
      <w:proofErr w:type="spellStart"/>
      <w:r w:rsidRPr="00757917">
        <w:rPr>
          <w:rFonts w:ascii="Angsana New" w:hAnsi="Angsana New"/>
          <w:sz w:val="30"/>
          <w:szCs w:val="30"/>
          <w:lang w:val="en-US" w:bidi="th-TH"/>
        </w:rPr>
        <w:t>Phu</w:t>
      </w:r>
      <w:proofErr w:type="spellEnd"/>
      <w:r w:rsidRPr="00757917">
        <w:rPr>
          <w:rFonts w:ascii="Angsana New" w:hAnsi="Angsana New"/>
          <w:sz w:val="30"/>
          <w:szCs w:val="30"/>
          <w:lang w:val="en-US" w:bidi="th-TH"/>
        </w:rPr>
        <w:t xml:space="preserve"> (Singapore) Pte. Ltd.</w:t>
      </w:r>
    </w:p>
    <w:p w14:paraId="38FA34F4" w14:textId="433D9DD8" w:rsidR="00D36170" w:rsidRPr="00757917" w:rsidRDefault="00D36170" w:rsidP="00074552">
      <w:pPr>
        <w:pStyle w:val="block"/>
        <w:numPr>
          <w:ilvl w:val="0"/>
          <w:numId w:val="38"/>
        </w:numPr>
        <w:spacing w:after="0" w:line="240" w:lineRule="atLeast"/>
        <w:ind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lang w:val="en-US" w:bidi="th-TH"/>
        </w:rPr>
        <w:t>ALPS Ventura Pte. Ltd.</w:t>
      </w:r>
    </w:p>
    <w:p w14:paraId="2DDD4F3F" w14:textId="6C97BC61" w:rsidR="00D36170" w:rsidRPr="00757917" w:rsidRDefault="00D36170" w:rsidP="00074552">
      <w:pPr>
        <w:pStyle w:val="block"/>
        <w:numPr>
          <w:ilvl w:val="0"/>
          <w:numId w:val="38"/>
        </w:numPr>
        <w:spacing w:after="0" w:line="240" w:lineRule="atLeast"/>
        <w:ind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lang w:val="en-US" w:bidi="th-TH"/>
        </w:rPr>
        <w:t>New Motion Pte. Ltd.</w:t>
      </w:r>
    </w:p>
    <w:p w14:paraId="1422C5C9" w14:textId="64C0C3DF" w:rsidR="009C3C21" w:rsidRPr="00757917" w:rsidRDefault="009C3C21" w:rsidP="00074552">
      <w:pPr>
        <w:pStyle w:val="block"/>
        <w:numPr>
          <w:ilvl w:val="0"/>
          <w:numId w:val="38"/>
        </w:numPr>
        <w:spacing w:after="0" w:line="240" w:lineRule="atLeast"/>
        <w:ind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lang w:val="en-US" w:bidi="th-TH"/>
        </w:rPr>
        <w:t>Grand Trail Holding Pte. Ltd.</w:t>
      </w:r>
      <w:r w:rsidR="00F45A60" w:rsidRPr="00757917">
        <w:rPr>
          <w:rFonts w:ascii="Angsana New" w:hAnsi="Angsana New"/>
          <w:sz w:val="30"/>
          <w:szCs w:val="30"/>
          <w:lang w:val="en-US" w:bidi="th-TH"/>
        </w:rPr>
        <w:t xml:space="preserve"> </w:t>
      </w:r>
      <w:r w:rsidR="00F45A60" w:rsidRPr="00757917">
        <w:rPr>
          <w:rFonts w:ascii="Angsana New" w:hAnsi="Angsana New" w:hint="cs"/>
          <w:sz w:val="30"/>
          <w:szCs w:val="30"/>
          <w:cs/>
          <w:lang w:val="en-US" w:bidi="th-TH"/>
        </w:rPr>
        <w:t>และ</w:t>
      </w:r>
    </w:p>
    <w:p w14:paraId="4BED99E9" w14:textId="40655E97" w:rsidR="009C3C21" w:rsidRPr="00757917" w:rsidRDefault="009C3C21" w:rsidP="00074552">
      <w:pPr>
        <w:pStyle w:val="block"/>
        <w:numPr>
          <w:ilvl w:val="0"/>
          <w:numId w:val="38"/>
        </w:numPr>
        <w:spacing w:after="0" w:line="240" w:lineRule="atLeast"/>
        <w:ind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lang w:val="en-US" w:bidi="th-TH"/>
        </w:rPr>
        <w:t>Grand Trail Investment Pte. Ltd.</w:t>
      </w:r>
    </w:p>
    <w:p w14:paraId="0D65E7BA" w14:textId="75DB88B2" w:rsidR="003240B8" w:rsidRPr="00757917" w:rsidRDefault="003240B8" w:rsidP="003240B8">
      <w:pPr>
        <w:pStyle w:val="block"/>
        <w:spacing w:after="0" w:line="240" w:lineRule="atLeast"/>
        <w:ind w:left="180" w:right="47"/>
        <w:jc w:val="thaiDistribute"/>
        <w:rPr>
          <w:rFonts w:ascii="Angsana New" w:hAnsi="Angsana New"/>
          <w:sz w:val="24"/>
          <w:szCs w:val="24"/>
          <w:lang w:val="en-US" w:bidi="th-TH"/>
        </w:rPr>
      </w:pPr>
    </w:p>
    <w:p w14:paraId="707BCCAE" w14:textId="5DE36FAF" w:rsidR="00E2301D" w:rsidRPr="00757917" w:rsidRDefault="00E2301D" w:rsidP="00E2301D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  <w:lang w:bidi="th-TH"/>
        </w:rPr>
        <w:t xml:space="preserve">ปี </w:t>
      </w:r>
      <w:r w:rsidR="00460DDC" w:rsidRPr="00757917">
        <w:rPr>
          <w:rFonts w:ascii="Angsana New" w:hAnsi="Angsana New"/>
          <w:i/>
          <w:iCs/>
          <w:sz w:val="30"/>
          <w:szCs w:val="30"/>
          <w:lang w:val="en-US" w:bidi="th-TH"/>
        </w:rPr>
        <w:t>2564</w:t>
      </w:r>
    </w:p>
    <w:p w14:paraId="1213663D" w14:textId="77777777" w:rsidR="001E202C" w:rsidRPr="00757917" w:rsidRDefault="001E202C" w:rsidP="00E2301D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i/>
          <w:iCs/>
          <w:sz w:val="30"/>
          <w:szCs w:val="30"/>
          <w:lang w:val="en-US" w:bidi="th-TH"/>
        </w:rPr>
      </w:pPr>
    </w:p>
    <w:p w14:paraId="275063C7" w14:textId="677C966F" w:rsidR="00E2301D" w:rsidRPr="00757917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  <w:cs/>
        </w:rPr>
      </w:pPr>
      <w:bookmarkStart w:id="18" w:name="_Hlk70363385"/>
      <w:r w:rsidRPr="00757917">
        <w:rPr>
          <w:rFonts w:ascii="Angsana New" w:hAnsi="Angsana New" w:hint="cs"/>
          <w:sz w:val="30"/>
          <w:szCs w:val="30"/>
          <w:cs/>
        </w:rPr>
        <w:t xml:space="preserve">เมื่อวันที่ </w:t>
      </w:r>
      <w:r w:rsidRPr="00757917">
        <w:rPr>
          <w:rFonts w:ascii="Angsana New" w:hAnsi="Angsana New"/>
          <w:sz w:val="30"/>
          <w:szCs w:val="30"/>
        </w:rPr>
        <w:t xml:space="preserve">12 </w:t>
      </w:r>
      <w:r w:rsidRPr="00757917">
        <w:rPr>
          <w:rFonts w:ascii="Angsana New" w:hAnsi="Angsana New" w:hint="cs"/>
          <w:sz w:val="30"/>
          <w:szCs w:val="30"/>
          <w:cs/>
        </w:rPr>
        <w:t xml:space="preserve">กุมภาพันธ์ </w:t>
      </w:r>
      <w:r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บริษัท เฟรเซอร์ส พร็อพเพอร์ตี้ โฮม (ประเทศไทย) จำกัด (เดิมชื่อ “บริษัท โกลเด้น แลนด์ เรสซิเด้นซ์ จำกัด”)</w:t>
      </w:r>
      <w:r w:rsidRPr="00757917">
        <w:rPr>
          <w:rFonts w:ascii="Angsana New" w:hAnsi="Angsana New" w:hint="cs"/>
          <w:sz w:val="30"/>
          <w:szCs w:val="30"/>
          <w:cs/>
        </w:rPr>
        <w:t xml:space="preserve"> ซึ่งเป็นบริษัทย่อย</w:t>
      </w:r>
      <w:r w:rsidR="00F80DDF" w:rsidRPr="00757917">
        <w:rPr>
          <w:rFonts w:ascii="Angsana New" w:hAnsi="Angsana New" w:hint="cs"/>
          <w:sz w:val="30"/>
          <w:szCs w:val="30"/>
          <w:cs/>
          <w:lang w:bidi="th-TH"/>
        </w:rPr>
        <w:t>ทางอ้อม</w:t>
      </w:r>
      <w:r w:rsidRPr="00757917">
        <w:rPr>
          <w:rFonts w:ascii="Angsana New" w:hAnsi="Angsana New" w:hint="cs"/>
          <w:sz w:val="30"/>
          <w:szCs w:val="30"/>
          <w:cs/>
        </w:rPr>
        <w:t xml:space="preserve">ของบริษัทได้จดทะเบียนเพิ่มทุนจากเดิม </w:t>
      </w:r>
      <w:r w:rsidRPr="00757917">
        <w:rPr>
          <w:rFonts w:ascii="Angsana New" w:hAnsi="Angsana New"/>
          <w:sz w:val="30"/>
          <w:szCs w:val="30"/>
        </w:rPr>
        <w:t xml:space="preserve">50.00 </w:t>
      </w:r>
      <w:r w:rsidRPr="00757917">
        <w:rPr>
          <w:rFonts w:ascii="Angsana New" w:hAnsi="Angsana New" w:hint="cs"/>
          <w:sz w:val="30"/>
          <w:szCs w:val="30"/>
          <w:cs/>
        </w:rPr>
        <w:t>ล้านบาท (</w:t>
      </w:r>
      <w:r w:rsidRPr="00757917">
        <w:rPr>
          <w:rFonts w:ascii="Angsana New" w:hAnsi="Angsana New"/>
          <w:sz w:val="30"/>
          <w:szCs w:val="30"/>
        </w:rPr>
        <w:t xml:space="preserve">5,000,000 </w:t>
      </w:r>
      <w:r w:rsidRPr="00757917">
        <w:rPr>
          <w:rFonts w:ascii="Angsana New" w:hAnsi="Angsana New" w:hint="cs"/>
          <w:sz w:val="30"/>
          <w:szCs w:val="30"/>
          <w:cs/>
        </w:rPr>
        <w:t xml:space="preserve">หุ้น หุ้นละ </w:t>
      </w:r>
      <w:r w:rsidRPr="00757917">
        <w:rPr>
          <w:rFonts w:ascii="Angsana New" w:hAnsi="Angsana New"/>
          <w:sz w:val="30"/>
          <w:szCs w:val="30"/>
        </w:rPr>
        <w:t>10</w:t>
      </w:r>
      <w:r w:rsidRPr="00757917">
        <w:rPr>
          <w:rFonts w:ascii="Angsana New" w:hAnsi="Angsana New" w:hint="cs"/>
          <w:sz w:val="30"/>
          <w:szCs w:val="30"/>
          <w:cs/>
        </w:rPr>
        <w:t xml:space="preserve"> บาท)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เป็น </w:t>
      </w:r>
      <w:r w:rsidRPr="00757917">
        <w:rPr>
          <w:rFonts w:ascii="Angsana New" w:hAnsi="Angsana New"/>
          <w:sz w:val="30"/>
          <w:szCs w:val="30"/>
        </w:rPr>
        <w:t>1,000.00</w:t>
      </w:r>
      <w:r w:rsidRPr="00757917">
        <w:rPr>
          <w:rFonts w:ascii="Angsana New" w:hAnsi="Angsana New" w:hint="cs"/>
          <w:sz w:val="30"/>
          <w:szCs w:val="30"/>
          <w:cs/>
        </w:rPr>
        <w:t xml:space="preserve"> ล้านบาท </w:t>
      </w:r>
      <w:r w:rsidRPr="00757917">
        <w:rPr>
          <w:rFonts w:ascii="Angsana New" w:hAnsi="Angsana New"/>
          <w:sz w:val="30"/>
          <w:szCs w:val="30"/>
        </w:rPr>
        <w:t xml:space="preserve">(100,000,000 </w:t>
      </w:r>
      <w:r w:rsidRPr="00757917">
        <w:rPr>
          <w:rFonts w:ascii="Angsana New" w:hAnsi="Angsana New" w:hint="cs"/>
          <w:sz w:val="30"/>
          <w:szCs w:val="30"/>
          <w:cs/>
        </w:rPr>
        <w:t>หุ้น หุ้นละ</w:t>
      </w:r>
      <w:r w:rsidRPr="00757917">
        <w:rPr>
          <w:rFonts w:ascii="Angsana New" w:hAnsi="Angsana New"/>
          <w:sz w:val="30"/>
          <w:szCs w:val="30"/>
        </w:rPr>
        <w:t xml:space="preserve"> 10</w:t>
      </w:r>
      <w:r w:rsidRPr="00757917">
        <w:rPr>
          <w:rFonts w:ascii="Angsana New" w:hAnsi="Angsana New" w:hint="cs"/>
          <w:sz w:val="30"/>
          <w:szCs w:val="30"/>
          <w:cs/>
        </w:rPr>
        <w:t xml:space="preserve"> บาท) โดย</w:t>
      </w:r>
      <w:r w:rsidR="00D73CC6" w:rsidRPr="00757917">
        <w:rPr>
          <w:rFonts w:ascii="Angsana New" w:hAnsi="Angsana New" w:hint="cs"/>
          <w:sz w:val="30"/>
          <w:szCs w:val="30"/>
          <w:cs/>
          <w:lang w:bidi="th-TH"/>
        </w:rPr>
        <w:t>กลุ่ม</w:t>
      </w:r>
      <w:r w:rsidRPr="00757917">
        <w:rPr>
          <w:rFonts w:ascii="Angsana New" w:hAnsi="Angsana New" w:hint="cs"/>
          <w:sz w:val="30"/>
          <w:szCs w:val="30"/>
          <w:cs/>
        </w:rPr>
        <w:t xml:space="preserve">บริษัทได้ชำระเงินเพิ่มทุนทั้งหมด ทำให้สัดส่วนของการถือหุ้นของบริษัทเพิ่มขึ้นจากร้อยละ </w:t>
      </w:r>
      <w:r w:rsidRPr="00757917">
        <w:rPr>
          <w:rFonts w:ascii="Angsana New" w:hAnsi="Angsana New"/>
          <w:sz w:val="30"/>
          <w:szCs w:val="30"/>
        </w:rPr>
        <w:t xml:space="preserve">50.00 </w:t>
      </w:r>
      <w:r w:rsidRPr="00757917">
        <w:rPr>
          <w:rFonts w:ascii="Angsana New" w:hAnsi="Angsana New" w:hint="cs"/>
          <w:sz w:val="30"/>
          <w:szCs w:val="30"/>
          <w:cs/>
        </w:rPr>
        <w:t xml:space="preserve">เป็นร้อยละ </w:t>
      </w:r>
      <w:r w:rsidRPr="00757917">
        <w:rPr>
          <w:rFonts w:ascii="Angsana New" w:hAnsi="Angsana New"/>
          <w:sz w:val="30"/>
          <w:szCs w:val="30"/>
        </w:rPr>
        <w:t>97.50</w:t>
      </w:r>
    </w:p>
    <w:bookmarkEnd w:id="18"/>
    <w:p w14:paraId="60D3DD9A" w14:textId="6F403F21" w:rsidR="00E2301D" w:rsidRPr="00757917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 xml:space="preserve">เมื่อวันที่ </w:t>
      </w:r>
      <w:r w:rsidRPr="00757917">
        <w:rPr>
          <w:rFonts w:ascii="Angsana New" w:hAnsi="Angsana New"/>
          <w:sz w:val="30"/>
          <w:szCs w:val="30"/>
        </w:rPr>
        <w:t xml:space="preserve">31 </w:t>
      </w:r>
      <w:r w:rsidRPr="00757917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 w:hint="cs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กลุ่มบริษัทได้มาซึ่งอำนาจควบคุมในบริษัท วังน้อย โลจิสติกส์ พาร์ค</w:t>
      </w:r>
      <w:r w:rsidRPr="00757917">
        <w:rPr>
          <w:rFonts w:ascii="Angsana New" w:hAnsi="Angsana New" w:hint="cs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จำกัด </w:t>
      </w:r>
      <w:r w:rsidRPr="00757917">
        <w:rPr>
          <w:rFonts w:ascii="Angsana New" w:hAnsi="Angsana New"/>
          <w:sz w:val="30"/>
          <w:szCs w:val="30"/>
        </w:rPr>
        <w:t>(</w:t>
      </w:r>
      <w:r w:rsidR="002A32F9" w:rsidRPr="00757917">
        <w:rPr>
          <w:rFonts w:ascii="Angsana New" w:hAnsi="Angsana New"/>
          <w:sz w:val="30"/>
          <w:szCs w:val="30"/>
        </w:rPr>
        <w:t>“</w:t>
      </w:r>
      <w:r w:rsidRPr="00757917">
        <w:rPr>
          <w:rFonts w:ascii="Angsana New" w:hAnsi="Angsana New"/>
          <w:sz w:val="30"/>
          <w:szCs w:val="30"/>
        </w:rPr>
        <w:t>WNL</w:t>
      </w:r>
      <w:r w:rsidR="002A32F9" w:rsidRPr="00757917">
        <w:rPr>
          <w:rFonts w:ascii="Angsana New" w:hAnsi="Angsana New"/>
          <w:sz w:val="30"/>
          <w:szCs w:val="30"/>
        </w:rPr>
        <w:t>”</w:t>
      </w:r>
      <w:r w:rsidRPr="00757917">
        <w:rPr>
          <w:rFonts w:ascii="Angsana New" w:hAnsi="Angsana New"/>
          <w:sz w:val="30"/>
          <w:szCs w:val="30"/>
        </w:rPr>
        <w:t>)</w:t>
      </w:r>
      <w:r w:rsidRPr="00757917">
        <w:rPr>
          <w:rFonts w:ascii="Angsana New" w:hAnsi="Angsana New" w:hint="cs"/>
          <w:sz w:val="30"/>
          <w:szCs w:val="30"/>
          <w:cs/>
        </w:rPr>
        <w:t xml:space="preserve"> ซึ่งมีสินทรัพย์ที่ระบุได้ส่วนใหญ่เป็นที่ดิน โดยการซื้อหุ้นทุนและสิทธิออกเสียงในบริษัทร้อยละ </w:t>
      </w:r>
      <w:r w:rsidRPr="00757917">
        <w:rPr>
          <w:rFonts w:ascii="Angsana New" w:hAnsi="Angsana New"/>
          <w:sz w:val="30"/>
          <w:szCs w:val="30"/>
        </w:rPr>
        <w:t>4</w:t>
      </w:r>
      <w:r w:rsidRPr="00757917">
        <w:rPr>
          <w:rFonts w:ascii="Angsana New" w:hAnsi="Angsana New" w:hint="cs"/>
          <w:sz w:val="30"/>
          <w:szCs w:val="30"/>
          <w:cs/>
        </w:rPr>
        <w:t>9 ทำให้กลุ่มบริษัทมีส่วนได้เสียใน</w:t>
      </w:r>
      <w:r w:rsidRPr="00757917">
        <w:rPr>
          <w:rFonts w:ascii="Angsana New" w:hAnsi="Angsana New" w:hint="cs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WNL เพิ่มขึ้นจากเดิมร้อยละ </w:t>
      </w:r>
      <w:r w:rsidRPr="00757917">
        <w:rPr>
          <w:rFonts w:ascii="Angsana New" w:hAnsi="Angsana New"/>
          <w:sz w:val="30"/>
          <w:szCs w:val="30"/>
        </w:rPr>
        <w:t>51</w:t>
      </w:r>
      <w:r w:rsidRPr="00757917">
        <w:rPr>
          <w:rFonts w:ascii="Angsana New" w:hAnsi="Angsana New" w:hint="cs"/>
          <w:sz w:val="30"/>
          <w:szCs w:val="30"/>
          <w:cs/>
        </w:rPr>
        <w:t xml:space="preserve"> เป็นร้อยละ </w:t>
      </w:r>
      <w:r w:rsidRPr="00757917">
        <w:rPr>
          <w:rFonts w:ascii="Angsana New" w:hAnsi="Angsana New"/>
          <w:sz w:val="30"/>
          <w:szCs w:val="30"/>
        </w:rPr>
        <w:t>100</w:t>
      </w:r>
      <w:r w:rsidRPr="00757917">
        <w:rPr>
          <w:rFonts w:ascii="Angsana New" w:hAnsi="Angsana New" w:hint="cs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สิ่งตอบแทนที่จ่ายประกอบด้วยเงินสดจำนวน </w:t>
      </w:r>
      <w:r w:rsidRPr="00757917">
        <w:rPr>
          <w:rFonts w:ascii="Angsana New" w:hAnsi="Angsana New"/>
          <w:sz w:val="30"/>
          <w:szCs w:val="30"/>
        </w:rPr>
        <w:t xml:space="preserve">194.03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="00FD25CF">
        <w:rPr>
          <w:rFonts w:ascii="Angsana New" w:hAnsi="Angsana New"/>
          <w:sz w:val="30"/>
          <w:szCs w:val="30"/>
        </w:rPr>
        <w:t xml:space="preserve"> </w:t>
      </w:r>
      <w:r w:rsidR="00FD25CF" w:rsidRPr="00FD25CF">
        <w:rPr>
          <w:rFonts w:ascii="Angsana New" w:hAnsi="Angsana New"/>
          <w:sz w:val="30"/>
          <w:szCs w:val="30"/>
          <w:cs/>
        </w:rPr>
        <w:t>เงินลงทุนในบริษัทดังกล่าวจึงจัดประเภทใหม่จาก เงินลงทุนในการร่วมค้าเป็นเงินลงทุนในบริษัทย่อย</w:t>
      </w:r>
    </w:p>
    <w:p w14:paraId="3AE952BC" w14:textId="77777777" w:rsidR="00E2301D" w:rsidRPr="00757917" w:rsidRDefault="00E2301D" w:rsidP="00E2301D">
      <w:pPr>
        <w:pStyle w:val="BodyText2"/>
        <w:ind w:left="450" w:right="-133"/>
        <w:jc w:val="thaiDistribute"/>
      </w:pPr>
    </w:p>
    <w:p w14:paraId="2417BE74" w14:textId="77777777" w:rsidR="00E2301D" w:rsidRPr="00757917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การวัดมูลค่ายุติธรรมของส่วนได้เสียที่มีอยู่ก่อนของกลุ่มบริษัทในผู้ถูกซื้อร้อยละ </w:t>
      </w:r>
      <w:r w:rsidRPr="00757917">
        <w:rPr>
          <w:rFonts w:ascii="Angsana New" w:hAnsi="Angsana New"/>
          <w:sz w:val="30"/>
          <w:szCs w:val="30"/>
        </w:rPr>
        <w:t>51</w:t>
      </w:r>
      <w:r w:rsidRPr="00757917">
        <w:rPr>
          <w:rFonts w:ascii="Angsana New" w:hAnsi="Angsana New"/>
          <w:sz w:val="30"/>
          <w:szCs w:val="30"/>
          <w:cs/>
        </w:rPr>
        <w:t xml:space="preserve"> ทำให้เกิดผลกำไรจำนวน </w:t>
      </w:r>
      <w:r w:rsidRPr="00757917">
        <w:rPr>
          <w:rFonts w:ascii="Angsana New" w:hAnsi="Angsana New"/>
          <w:sz w:val="30"/>
          <w:szCs w:val="30"/>
        </w:rPr>
        <w:t xml:space="preserve">93.43 </w:t>
      </w:r>
      <w:r w:rsidRPr="00757917">
        <w:rPr>
          <w:rFonts w:ascii="Angsana New" w:hAnsi="Angsana New"/>
          <w:sz w:val="30"/>
          <w:szCs w:val="30"/>
          <w:cs/>
        </w:rPr>
        <w:t xml:space="preserve">ล้านบาท </w:t>
      </w:r>
      <w:r w:rsidRPr="00757917">
        <w:rPr>
          <w:rFonts w:ascii="Angsana New" w:hAnsi="Angsana New"/>
          <w:sz w:val="30"/>
          <w:szCs w:val="30"/>
        </w:rPr>
        <w:t>(</w:t>
      </w:r>
      <w:r w:rsidRPr="00757917">
        <w:rPr>
          <w:rFonts w:ascii="Angsana New" w:hAnsi="Angsana New" w:hint="cs"/>
          <w:sz w:val="30"/>
          <w:szCs w:val="30"/>
          <w:cs/>
        </w:rPr>
        <w:t xml:space="preserve">มูลค่ายุติธรรม </w:t>
      </w:r>
      <w:r w:rsidRPr="00757917">
        <w:rPr>
          <w:rFonts w:ascii="Angsana New" w:hAnsi="Angsana New"/>
          <w:sz w:val="30"/>
          <w:szCs w:val="30"/>
        </w:rPr>
        <w:t xml:space="preserve">187.62 </w:t>
      </w:r>
      <w:r w:rsidRPr="00757917">
        <w:rPr>
          <w:rFonts w:ascii="Angsana New" w:hAnsi="Angsana New"/>
          <w:sz w:val="30"/>
          <w:szCs w:val="30"/>
          <w:cs/>
        </w:rPr>
        <w:t xml:space="preserve">ล้านบาท หักมูลค่าตามบัญชีของบัญชีส่วนของผู้ถือหุ้นของผู้ถูกลงทุน ณ วันที่ซื้อธุรกิจจำนวน </w:t>
      </w:r>
      <w:r w:rsidRPr="00757917">
        <w:rPr>
          <w:rFonts w:ascii="Angsana New" w:hAnsi="Angsana New"/>
          <w:sz w:val="30"/>
          <w:szCs w:val="30"/>
        </w:rPr>
        <w:t xml:space="preserve">94.19 </w:t>
      </w:r>
      <w:r w:rsidRPr="00757917">
        <w:rPr>
          <w:rFonts w:ascii="Angsana New" w:hAnsi="Angsana New"/>
          <w:sz w:val="30"/>
          <w:szCs w:val="30"/>
          <w:cs/>
        </w:rPr>
        <w:t>ล้านบาท</w:t>
      </w:r>
      <w:r w:rsidRPr="00757917">
        <w:rPr>
          <w:rFonts w:ascii="Angsana New" w:hAnsi="Angsana New"/>
          <w:sz w:val="30"/>
          <w:szCs w:val="30"/>
        </w:rPr>
        <w:t xml:space="preserve">) </w:t>
      </w:r>
      <w:r w:rsidRPr="00757917">
        <w:rPr>
          <w:rFonts w:ascii="Angsana New" w:hAnsi="Angsana New"/>
          <w:sz w:val="30"/>
          <w:szCs w:val="30"/>
          <w:cs/>
        </w:rPr>
        <w:t>ซึ่งได้รับรู้ไว้ใน</w:t>
      </w:r>
      <w:r w:rsidRPr="00757917">
        <w:rPr>
          <w:rFonts w:ascii="Angsana New" w:hAnsi="Angsana New" w:hint="cs"/>
          <w:sz w:val="30"/>
          <w:szCs w:val="30"/>
          <w:cs/>
        </w:rPr>
        <w:t>กำไรจากการวัดมูลค่ายุติธรรมโอนเปลี่ยนประเภทเงินลงทุน</w:t>
      </w:r>
      <w:r w:rsidRPr="00757917">
        <w:rPr>
          <w:rFonts w:ascii="Angsana New" w:hAnsi="Angsana New"/>
          <w:sz w:val="30"/>
          <w:szCs w:val="30"/>
          <w:cs/>
        </w:rPr>
        <w:t>ในงบกำไรขาดทุน</w:t>
      </w:r>
    </w:p>
    <w:p w14:paraId="3DF23EE8" w14:textId="4634069D" w:rsidR="00C17F19" w:rsidRPr="00757917" w:rsidRDefault="00C17F1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4"/>
          <w:szCs w:val="14"/>
          <w:lang w:eastAsia="x-none"/>
        </w:rPr>
      </w:pPr>
    </w:p>
    <w:tbl>
      <w:tblPr>
        <w:tblW w:w="8991" w:type="dxa"/>
        <w:tblInd w:w="450" w:type="dxa"/>
        <w:tblLook w:val="01E0" w:firstRow="1" w:lastRow="1" w:firstColumn="1" w:lastColumn="1" w:noHBand="0" w:noVBand="0"/>
      </w:tblPr>
      <w:tblGrid>
        <w:gridCol w:w="5972"/>
        <w:gridCol w:w="264"/>
        <w:gridCol w:w="1051"/>
        <w:gridCol w:w="263"/>
        <w:gridCol w:w="1441"/>
      </w:tblGrid>
      <w:tr w:rsidR="00E2301D" w:rsidRPr="00757917" w14:paraId="1D3CE059" w14:textId="77777777" w:rsidTr="00CA0BDD">
        <w:trPr>
          <w:trHeight w:val="367"/>
          <w:tblHeader/>
        </w:trPr>
        <w:tc>
          <w:tcPr>
            <w:tcW w:w="5972" w:type="dxa"/>
            <w:hideMark/>
          </w:tcPr>
          <w:p w14:paraId="1A50A75D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7"/>
              <w:rPr>
                <w:rFonts w:ascii="Angsana New" w:hAnsi="Angsana New"/>
                <w:color w:val="0000FF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4" w:type="dxa"/>
          </w:tcPr>
          <w:p w14:paraId="2331632B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</w:tcPr>
          <w:p w14:paraId="38B62DEE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63" w:type="dxa"/>
          </w:tcPr>
          <w:p w14:paraId="400CDDFA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1" w:type="dxa"/>
            <w:hideMark/>
          </w:tcPr>
          <w:p w14:paraId="48AC837B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E2301D" w:rsidRPr="00757917" w14:paraId="2EE3FE08" w14:textId="77777777" w:rsidTr="00CA0BDD">
        <w:trPr>
          <w:trHeight w:val="356"/>
          <w:tblHeader/>
        </w:trPr>
        <w:tc>
          <w:tcPr>
            <w:tcW w:w="5972" w:type="dxa"/>
          </w:tcPr>
          <w:p w14:paraId="437787EE" w14:textId="77777777" w:rsidR="00E2301D" w:rsidRPr="00757917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4" w:type="dxa"/>
          </w:tcPr>
          <w:p w14:paraId="5BA687E1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  <w:hideMark/>
          </w:tcPr>
          <w:p w14:paraId="1EB7BB73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099EF629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  <w:hideMark/>
          </w:tcPr>
          <w:p w14:paraId="32562C08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ล้านบาท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E2301D" w:rsidRPr="00757917" w14:paraId="0C6F5D38" w14:textId="77777777" w:rsidTr="00CA0BDD">
        <w:trPr>
          <w:trHeight w:val="346"/>
        </w:trPr>
        <w:tc>
          <w:tcPr>
            <w:tcW w:w="5972" w:type="dxa"/>
            <w:hideMark/>
          </w:tcPr>
          <w:p w14:paraId="7B954B8D" w14:textId="77777777" w:rsidR="00E2301D" w:rsidRPr="00757917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264" w:type="dxa"/>
          </w:tcPr>
          <w:p w14:paraId="2980477A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  <w:hideMark/>
          </w:tcPr>
          <w:p w14:paraId="3942D27C" w14:textId="4D1E8D69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13</w:t>
            </w:r>
          </w:p>
        </w:tc>
        <w:tc>
          <w:tcPr>
            <w:tcW w:w="263" w:type="dxa"/>
          </w:tcPr>
          <w:p w14:paraId="5391BD9B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</w:tcPr>
          <w:p w14:paraId="1923C5FE" w14:textId="58BB0B55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374</w:t>
            </w:r>
          </w:p>
        </w:tc>
      </w:tr>
      <w:tr w:rsidR="00E2301D" w:rsidRPr="00757917" w14:paraId="21BD8A58" w14:textId="77777777" w:rsidTr="00CA0BDD">
        <w:trPr>
          <w:trHeight w:val="356"/>
        </w:trPr>
        <w:tc>
          <w:tcPr>
            <w:tcW w:w="5972" w:type="dxa"/>
          </w:tcPr>
          <w:p w14:paraId="2757ECCF" w14:textId="77777777" w:rsidR="00E2301D" w:rsidRPr="00757917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64" w:type="dxa"/>
          </w:tcPr>
          <w:p w14:paraId="73249544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</w:tcPr>
          <w:p w14:paraId="5D7F4A43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63" w:type="dxa"/>
          </w:tcPr>
          <w:p w14:paraId="7750D037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</w:tcPr>
          <w:p w14:paraId="7250D30D" w14:textId="319F83D5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E2301D" w:rsidRPr="00757917" w14:paraId="26AB6394" w14:textId="77777777" w:rsidTr="00CA0BDD">
        <w:trPr>
          <w:trHeight w:val="346"/>
        </w:trPr>
        <w:tc>
          <w:tcPr>
            <w:tcW w:w="5972" w:type="dxa"/>
          </w:tcPr>
          <w:p w14:paraId="7F7105BE" w14:textId="77777777" w:rsidR="00E2301D" w:rsidRPr="00757917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สินทรัพย์และหนี้สินอื่น</w:t>
            </w:r>
          </w:p>
        </w:tc>
        <w:tc>
          <w:tcPr>
            <w:tcW w:w="264" w:type="dxa"/>
          </w:tcPr>
          <w:p w14:paraId="2DF63792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51" w:type="dxa"/>
          </w:tcPr>
          <w:p w14:paraId="59BEA518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63" w:type="dxa"/>
          </w:tcPr>
          <w:p w14:paraId="01D06762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</w:tcPr>
          <w:p w14:paraId="331AD007" w14:textId="4F64CB01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</w:p>
        </w:tc>
      </w:tr>
      <w:tr w:rsidR="00E2301D" w:rsidRPr="00757917" w14:paraId="00F50D54" w14:textId="77777777" w:rsidTr="00CA0BDD">
        <w:trPr>
          <w:trHeight w:val="356"/>
        </w:trPr>
        <w:tc>
          <w:tcPr>
            <w:tcW w:w="5972" w:type="dxa"/>
            <w:hideMark/>
          </w:tcPr>
          <w:p w14:paraId="1817F6BD" w14:textId="77777777" w:rsidR="00E2301D" w:rsidRPr="00757917" w:rsidRDefault="00E2301D" w:rsidP="00D446EB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รวมสินทรัพย์สุทธิที่ระบุได้ที่ได้รับ</w:t>
            </w:r>
          </w:p>
        </w:tc>
        <w:tc>
          <w:tcPr>
            <w:tcW w:w="264" w:type="dxa"/>
          </w:tcPr>
          <w:p w14:paraId="6A617F8F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51" w:type="dxa"/>
            <w:hideMark/>
          </w:tcPr>
          <w:p w14:paraId="3967750E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63" w:type="dxa"/>
          </w:tcPr>
          <w:p w14:paraId="51026756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1" w:type="dxa"/>
            <w:tcBorders>
              <w:top w:val="single" w:sz="4" w:space="0" w:color="auto"/>
            </w:tcBorders>
          </w:tcPr>
          <w:p w14:paraId="6443327F" w14:textId="7F996535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382</w:t>
            </w:r>
          </w:p>
        </w:tc>
      </w:tr>
      <w:tr w:rsidR="00E2301D" w:rsidRPr="00757917" w14:paraId="6E6FC576" w14:textId="77777777" w:rsidTr="00CA0BDD">
        <w:trPr>
          <w:trHeight w:val="367"/>
        </w:trPr>
        <w:tc>
          <w:tcPr>
            <w:tcW w:w="5972" w:type="dxa"/>
          </w:tcPr>
          <w:p w14:paraId="540D052A" w14:textId="77777777" w:rsidR="00E2301D" w:rsidRPr="00757917" w:rsidRDefault="00E2301D" w:rsidP="00D446EB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64" w:type="dxa"/>
          </w:tcPr>
          <w:p w14:paraId="128BF833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51" w:type="dxa"/>
          </w:tcPr>
          <w:p w14:paraId="1EBD7699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657B9CA7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1" w:type="dxa"/>
            <w:tcBorders>
              <w:top w:val="double" w:sz="4" w:space="0" w:color="auto"/>
            </w:tcBorders>
          </w:tcPr>
          <w:p w14:paraId="5235A109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E2301D" w:rsidRPr="00757917" w14:paraId="0F18BE5F" w14:textId="77777777" w:rsidTr="00CA0BDD">
        <w:trPr>
          <w:trHeight w:val="346"/>
        </w:trPr>
        <w:tc>
          <w:tcPr>
            <w:tcW w:w="5972" w:type="dxa"/>
            <w:hideMark/>
          </w:tcPr>
          <w:p w14:paraId="50F72EFC" w14:textId="77777777" w:rsidR="00E2301D" w:rsidRPr="00757917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เงินสดสุทธิที่ได้มาจากการซื้อ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กลุ่มของสินทรัพย์</w:t>
            </w:r>
          </w:p>
        </w:tc>
        <w:tc>
          <w:tcPr>
            <w:tcW w:w="264" w:type="dxa"/>
          </w:tcPr>
          <w:p w14:paraId="35D261C6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51" w:type="dxa"/>
            <w:hideMark/>
          </w:tcPr>
          <w:p w14:paraId="62FDB5CE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3A34879D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</w:tcPr>
          <w:p w14:paraId="0C435B78" w14:textId="13C881D5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</w:p>
        </w:tc>
      </w:tr>
      <w:tr w:rsidR="00E2301D" w:rsidRPr="00757917" w14:paraId="435938C5" w14:textId="77777777" w:rsidTr="00CA0BDD">
        <w:trPr>
          <w:trHeight w:val="356"/>
        </w:trPr>
        <w:tc>
          <w:tcPr>
            <w:tcW w:w="5972" w:type="dxa"/>
            <w:hideMark/>
          </w:tcPr>
          <w:p w14:paraId="434C09B2" w14:textId="77777777" w:rsidR="00E2301D" w:rsidRPr="00757917" w:rsidRDefault="00E2301D" w:rsidP="00D446E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เงินสดที่จ่าย</w:t>
            </w:r>
          </w:p>
        </w:tc>
        <w:tc>
          <w:tcPr>
            <w:tcW w:w="264" w:type="dxa"/>
          </w:tcPr>
          <w:p w14:paraId="571CBA91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051" w:type="dxa"/>
            <w:hideMark/>
          </w:tcPr>
          <w:p w14:paraId="042E42C4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3" w:type="dxa"/>
          </w:tcPr>
          <w:p w14:paraId="7DC416DE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41" w:type="dxa"/>
            <w:tcBorders>
              <w:bottom w:val="single" w:sz="4" w:space="0" w:color="auto"/>
            </w:tcBorders>
          </w:tcPr>
          <w:p w14:paraId="66AE2F4B" w14:textId="672A5A78" w:rsidR="00E2301D" w:rsidRPr="00757917" w:rsidRDefault="00E2301D" w:rsidP="00934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976"/>
              </w:tabs>
              <w:spacing w:line="240" w:lineRule="auto"/>
              <w:ind w:right="-3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194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2301D" w:rsidRPr="00757917" w14:paraId="530B22D1" w14:textId="77777777" w:rsidTr="00CA0BDD">
        <w:trPr>
          <w:trHeight w:val="356"/>
        </w:trPr>
        <w:tc>
          <w:tcPr>
            <w:tcW w:w="5972" w:type="dxa"/>
            <w:hideMark/>
          </w:tcPr>
          <w:p w14:paraId="50E3C651" w14:textId="77777777" w:rsidR="00E2301D" w:rsidRPr="00757917" w:rsidRDefault="00E2301D" w:rsidP="00D446EB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กระแสเงินสดจ่ายสุทธิ</w:t>
            </w:r>
          </w:p>
        </w:tc>
        <w:tc>
          <w:tcPr>
            <w:tcW w:w="264" w:type="dxa"/>
          </w:tcPr>
          <w:p w14:paraId="4D3BE8B7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51" w:type="dxa"/>
            <w:hideMark/>
          </w:tcPr>
          <w:p w14:paraId="0E5BA5C7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6CF368FB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15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</w:tcPr>
          <w:p w14:paraId="510F4D09" w14:textId="76B23BB0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decimal" w:pos="1062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189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)</w:t>
            </w:r>
          </w:p>
        </w:tc>
      </w:tr>
    </w:tbl>
    <w:p w14:paraId="6D438FE1" w14:textId="77777777" w:rsidR="00E2301D" w:rsidRPr="00757917" w:rsidRDefault="00E2301D" w:rsidP="00E2301D">
      <w:pPr>
        <w:tabs>
          <w:tab w:val="clear" w:pos="227"/>
          <w:tab w:val="clear" w:pos="454"/>
          <w:tab w:val="clear" w:pos="680"/>
          <w:tab w:val="clear" w:pos="907"/>
        </w:tabs>
        <w:rPr>
          <w:rFonts w:ascii="Angsana New" w:hAnsi="Angsana New"/>
          <w:sz w:val="30"/>
          <w:szCs w:val="30"/>
          <w:lang w:val="th-TH" w:eastAsia="x-none"/>
        </w:rPr>
      </w:pPr>
    </w:p>
    <w:p w14:paraId="53F3906A" w14:textId="4ABF8598" w:rsidR="00E2301D" w:rsidRPr="00757917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ในการประชุมคณะกรรมการของบริษัทย่อย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ในเดือนกุมภาพันธ์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 xml:space="preserve">2564 </w:t>
      </w:r>
      <w:r w:rsidRPr="00757917">
        <w:rPr>
          <w:rFonts w:ascii="Angsana New" w:hAnsi="Angsana New" w:hint="cs"/>
          <w:sz w:val="30"/>
          <w:szCs w:val="30"/>
          <w:cs/>
        </w:rPr>
        <w:t>คณะกรรมการได้มีมติอนุมัติจัดตั้ง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 xml:space="preserve">New Motion Industrial Company Limited </w:t>
      </w:r>
      <w:r w:rsidRPr="00757917">
        <w:rPr>
          <w:rFonts w:ascii="Angsana New" w:hAnsi="Angsana New" w:hint="cs"/>
          <w:sz w:val="30"/>
          <w:szCs w:val="30"/>
          <w:cs/>
        </w:rPr>
        <w:t>โดยมีทุนจดทะเบียน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 xml:space="preserve">296,320 </w:t>
      </w:r>
      <w:r w:rsidRPr="00757917">
        <w:rPr>
          <w:rFonts w:ascii="Angsana New" w:hAnsi="Angsana New" w:hint="cs"/>
          <w:sz w:val="30"/>
          <w:szCs w:val="30"/>
          <w:cs/>
        </w:rPr>
        <w:t>ล้านเวียดนามดอง ซึ่งถือหุ้นผ่านทาง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Frasers Property Thailand (Internation</w:t>
      </w:r>
      <w:r w:rsidR="009D0D51" w:rsidRPr="00757917">
        <w:rPr>
          <w:rFonts w:ascii="Angsana New" w:hAnsi="Angsana New"/>
          <w:sz w:val="30"/>
          <w:szCs w:val="30"/>
        </w:rPr>
        <w:t>al</w:t>
      </w:r>
      <w:r w:rsidRPr="00757917">
        <w:rPr>
          <w:rFonts w:ascii="Angsana New" w:hAnsi="Angsana New"/>
          <w:sz w:val="30"/>
          <w:szCs w:val="30"/>
        </w:rPr>
        <w:t xml:space="preserve">) </w:t>
      </w:r>
      <w:proofErr w:type="spellStart"/>
      <w:r w:rsidRPr="00757917">
        <w:rPr>
          <w:rFonts w:ascii="Angsana New" w:hAnsi="Angsana New"/>
          <w:sz w:val="30"/>
          <w:szCs w:val="30"/>
        </w:rPr>
        <w:t>Pte.</w:t>
      </w:r>
      <w:proofErr w:type="spellEnd"/>
      <w:r w:rsidRPr="00757917">
        <w:rPr>
          <w:rFonts w:ascii="Angsana New" w:hAnsi="Angsana New"/>
          <w:sz w:val="30"/>
          <w:szCs w:val="30"/>
        </w:rPr>
        <w:t xml:space="preserve"> Ltd. </w:t>
      </w:r>
      <w:r w:rsidRPr="00757917">
        <w:rPr>
          <w:rFonts w:ascii="Angsana New" w:hAnsi="Angsana New" w:hint="cs"/>
          <w:sz w:val="30"/>
          <w:szCs w:val="30"/>
          <w:cs/>
        </w:rPr>
        <w:t>เพื่อดำเนินธุรกิจการพัฒนาอสังหาริมทรัพย์</w:t>
      </w:r>
    </w:p>
    <w:p w14:paraId="41F81F14" w14:textId="77777777" w:rsidR="00E2301D" w:rsidRPr="00757917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66CD23AC" w14:textId="77777777" w:rsidR="00E2301D" w:rsidRPr="00757917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กลุ่มบริษัทจ่ายชำระทุนจดทะเบียนบริษัทดังกล่าวด้วยเงินฝากธนาคารที่ได้กำหนดไว้เพื่อเป็นเครื่องมือป้องกันความเสี่ยงในกระแสเงินสดจำนวน </w:t>
      </w:r>
      <w:r w:rsidRPr="00757917">
        <w:rPr>
          <w:rFonts w:ascii="Angsana New" w:hAnsi="Angsana New"/>
          <w:sz w:val="30"/>
          <w:szCs w:val="30"/>
        </w:rPr>
        <w:t xml:space="preserve">12.80 </w:t>
      </w:r>
      <w:r w:rsidRPr="00757917">
        <w:rPr>
          <w:rFonts w:ascii="Angsana New" w:hAnsi="Angsana New" w:hint="cs"/>
          <w:sz w:val="30"/>
          <w:szCs w:val="30"/>
          <w:cs/>
        </w:rPr>
        <w:t xml:space="preserve">ล้านเหรียญสหรัฐอเมริกา และโอนสำรองผลขาดทุนจากการป้องกันความเสี่ยงของกระแสเงินสดเป็นส่วนหนึ่งของราคาทุนเริ่มแรกของเงินลงทุนในบริษัทดังกล่าวจำนวนเงิน </w:t>
      </w:r>
      <w:r w:rsidRPr="00757917">
        <w:rPr>
          <w:rFonts w:ascii="Angsana New" w:hAnsi="Angsana New"/>
          <w:sz w:val="30"/>
          <w:szCs w:val="30"/>
        </w:rPr>
        <w:t>34.57</w:t>
      </w:r>
      <w:r w:rsidRPr="00757917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66DE5C6B" w14:textId="54EE9F5C" w:rsidR="00605B10" w:rsidRPr="00757917" w:rsidRDefault="00605B1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lang w:val="en-GB" w:eastAsia="x-none" w:bidi="ar-SA"/>
        </w:rPr>
      </w:pPr>
      <w:r w:rsidRPr="00757917">
        <w:rPr>
          <w:rFonts w:ascii="Angsana New" w:hAnsi="Angsana New"/>
          <w:sz w:val="30"/>
          <w:szCs w:val="30"/>
        </w:rPr>
        <w:br w:type="page"/>
      </w:r>
    </w:p>
    <w:p w14:paraId="7B8C5407" w14:textId="77777777" w:rsidR="00E2301D" w:rsidRPr="00757917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เมื่อวันที่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26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เมษายน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บริษัทย่อยแห่งหนึ่งได้เข้าซื้อหุ้นสามัญทั้งหมดในบริษัท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สีลม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คอร์ปอเรชั่น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จำกัด</w:t>
      </w:r>
      <w:r w:rsidRPr="00757917">
        <w:rPr>
          <w:rFonts w:ascii="Angsana New" w:hAnsi="Angsana New"/>
          <w:sz w:val="30"/>
          <w:szCs w:val="30"/>
          <w:cs/>
        </w:rPr>
        <w:br/>
        <w:t>(“</w:t>
      </w:r>
      <w:r w:rsidRPr="00757917">
        <w:rPr>
          <w:rFonts w:ascii="Angsana New" w:hAnsi="Angsana New" w:hint="cs"/>
          <w:sz w:val="30"/>
          <w:szCs w:val="30"/>
          <w:cs/>
        </w:rPr>
        <w:t>สีลม</w:t>
      </w:r>
      <w:r w:rsidRPr="00757917">
        <w:rPr>
          <w:rFonts w:ascii="Angsana New" w:hAnsi="Angsana New" w:hint="eastAsia"/>
          <w:sz w:val="30"/>
          <w:szCs w:val="30"/>
          <w:cs/>
        </w:rPr>
        <w:t>”</w:t>
      </w:r>
      <w:r w:rsidRPr="00757917">
        <w:rPr>
          <w:rFonts w:ascii="Angsana New" w:hAnsi="Angsana New"/>
          <w:sz w:val="30"/>
          <w:szCs w:val="30"/>
          <w:cs/>
        </w:rPr>
        <w:t xml:space="preserve">) </w:t>
      </w:r>
      <w:r w:rsidRPr="00757917">
        <w:rPr>
          <w:rFonts w:ascii="Angsana New" w:hAnsi="Angsana New" w:hint="cs"/>
          <w:sz w:val="30"/>
          <w:szCs w:val="30"/>
          <w:cs/>
        </w:rPr>
        <w:t>จำนวน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5,000,000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หุ้น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ซึ่งคิดเป็นร้อยละ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100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ของหุ้นสามัญทั้งหมด ในมูลค่าหุ้นละ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126.53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ได้รับโอนสิทธิหนี้ตามตั๋วสัญญาใช้เงินที่ออกโดยสีลมให้กับกรรมการซึ่งเป็นผู้ถือหุ้นเดิมเป็นจำนวนเง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457.34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มูลค่ารวมทั้งสิ้น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1,090.00</w:t>
      </w:r>
      <w:r w:rsidRPr="00757917">
        <w:rPr>
          <w:rFonts w:ascii="Angsana New" w:hAnsi="Angsana New" w:hint="cs"/>
          <w:sz w:val="30"/>
          <w:szCs w:val="30"/>
          <w:cs/>
        </w:rPr>
        <w:t xml:space="preserve"> ล้านบาท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เพื่อพัฒนาให้เป็นอาคารเพื่อการพาณิชยกรรม</w:t>
      </w:r>
    </w:p>
    <w:p w14:paraId="5180849B" w14:textId="77777777" w:rsidR="00E2301D" w:rsidRPr="00757917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045D2479" w14:textId="2C1FF48D" w:rsidR="00E2301D" w:rsidRPr="00757917" w:rsidRDefault="00E2301D" w:rsidP="00CA0BDD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ข้อมูลมูลค่ายุติธรรมของสินทรัพย์ที่ได้มาและหนี้สินที่รับมาที่สำคัญจากการซื้อบริษัท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สีลม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คอร์ปอเรชั่น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จำกัดมีดังนี้</w:t>
      </w:r>
    </w:p>
    <w:tbl>
      <w:tblPr>
        <w:tblW w:w="8892" w:type="dxa"/>
        <w:tblInd w:w="558" w:type="dxa"/>
        <w:tblLook w:val="04A0" w:firstRow="1" w:lastRow="0" w:firstColumn="1" w:lastColumn="0" w:noHBand="0" w:noVBand="1"/>
      </w:tblPr>
      <w:tblGrid>
        <w:gridCol w:w="5418"/>
        <w:gridCol w:w="1067"/>
        <w:gridCol w:w="263"/>
        <w:gridCol w:w="2144"/>
      </w:tblGrid>
      <w:tr w:rsidR="00E2301D" w:rsidRPr="00757917" w14:paraId="566A08D0" w14:textId="77777777" w:rsidTr="00970EB7">
        <w:trPr>
          <w:trHeight w:val="775"/>
          <w:tblHeader/>
        </w:trPr>
        <w:tc>
          <w:tcPr>
            <w:tcW w:w="5418" w:type="dxa"/>
            <w:shd w:val="clear" w:color="auto" w:fill="auto"/>
          </w:tcPr>
          <w:p w14:paraId="436559E9" w14:textId="77777777" w:rsidR="00970EB7" w:rsidRPr="00757917" w:rsidRDefault="00970EB7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</w:rPr>
            </w:pPr>
          </w:p>
          <w:p w14:paraId="3455F579" w14:textId="3378FBEC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rPr>
                <w:rFonts w:ascii="Angsana New" w:eastAsia="Times New Roman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สินทรัพย์ที่ได้มาและหนี้สินที่รับมา</w:t>
            </w:r>
          </w:p>
        </w:tc>
        <w:tc>
          <w:tcPr>
            <w:tcW w:w="1067" w:type="dxa"/>
            <w:shd w:val="clear" w:color="auto" w:fill="auto"/>
          </w:tcPr>
          <w:p w14:paraId="375DB5C5" w14:textId="77777777" w:rsidR="00970EB7" w:rsidRPr="00757917" w:rsidRDefault="00970EB7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  <w:p w14:paraId="62B761B3" w14:textId="22371CEF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63" w:type="dxa"/>
            <w:shd w:val="clear" w:color="auto" w:fill="auto"/>
          </w:tcPr>
          <w:p w14:paraId="302BFB40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2144" w:type="dxa"/>
            <w:shd w:val="clear" w:color="auto" w:fill="auto"/>
            <w:hideMark/>
          </w:tcPr>
          <w:p w14:paraId="22529D52" w14:textId="1227B9C8" w:rsidR="00E2301D" w:rsidRPr="00757917" w:rsidRDefault="00E2301D" w:rsidP="00970E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right="-43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E2301D" w:rsidRPr="00757917" w14:paraId="5DEA94C6" w14:textId="77777777" w:rsidTr="00970EB7">
        <w:trPr>
          <w:trHeight w:val="392"/>
          <w:tblHeader/>
        </w:trPr>
        <w:tc>
          <w:tcPr>
            <w:tcW w:w="5418" w:type="dxa"/>
            <w:shd w:val="clear" w:color="auto" w:fill="auto"/>
          </w:tcPr>
          <w:p w14:paraId="3CE0EBFA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67" w:type="dxa"/>
            <w:shd w:val="clear" w:color="auto" w:fill="auto"/>
          </w:tcPr>
          <w:p w14:paraId="1BC9BC8D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63" w:type="dxa"/>
            <w:shd w:val="clear" w:color="auto" w:fill="auto"/>
          </w:tcPr>
          <w:p w14:paraId="255321D3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144" w:type="dxa"/>
            <w:shd w:val="clear" w:color="auto" w:fill="auto"/>
          </w:tcPr>
          <w:p w14:paraId="014562C3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E2301D" w:rsidRPr="00757917" w14:paraId="73E029F5" w14:textId="77777777" w:rsidTr="00970EB7">
        <w:trPr>
          <w:trHeight w:val="383"/>
        </w:trPr>
        <w:tc>
          <w:tcPr>
            <w:tcW w:w="5418" w:type="dxa"/>
            <w:shd w:val="clear" w:color="auto" w:fill="auto"/>
          </w:tcPr>
          <w:p w14:paraId="0B5A6A24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1067" w:type="dxa"/>
            <w:shd w:val="clear" w:color="auto" w:fill="auto"/>
          </w:tcPr>
          <w:p w14:paraId="26A6AFD6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63B46687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1ACE3551" w14:textId="6D72986C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4</w:t>
            </w:r>
          </w:p>
        </w:tc>
      </w:tr>
      <w:tr w:rsidR="00E2301D" w:rsidRPr="00757917" w14:paraId="353C5047" w14:textId="77777777" w:rsidTr="00970EB7">
        <w:trPr>
          <w:trHeight w:val="383"/>
        </w:trPr>
        <w:tc>
          <w:tcPr>
            <w:tcW w:w="5418" w:type="dxa"/>
            <w:shd w:val="clear" w:color="auto" w:fill="auto"/>
          </w:tcPr>
          <w:p w14:paraId="79B68B6B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 w:hint="cs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067" w:type="dxa"/>
            <w:shd w:val="clear" w:color="auto" w:fill="auto"/>
          </w:tcPr>
          <w:p w14:paraId="6B0F8BF8" w14:textId="1D735390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  <w:t>13</w:t>
            </w:r>
          </w:p>
        </w:tc>
        <w:tc>
          <w:tcPr>
            <w:tcW w:w="263" w:type="dxa"/>
            <w:shd w:val="clear" w:color="auto" w:fill="auto"/>
          </w:tcPr>
          <w:p w14:paraId="4E798BEC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27F9CD0E" w14:textId="37CDD4DC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E2301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161</w:t>
            </w:r>
          </w:p>
        </w:tc>
      </w:tr>
      <w:tr w:rsidR="00E2301D" w:rsidRPr="00757917" w14:paraId="32405ACF" w14:textId="77777777" w:rsidTr="00970EB7">
        <w:trPr>
          <w:trHeight w:val="383"/>
        </w:trPr>
        <w:tc>
          <w:tcPr>
            <w:tcW w:w="5418" w:type="dxa"/>
            <w:shd w:val="clear" w:color="auto" w:fill="auto"/>
          </w:tcPr>
          <w:p w14:paraId="65E0847D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 w:hint="cs"/>
                <w:sz w:val="30"/>
                <w:szCs w:val="30"/>
                <w:cs/>
              </w:rPr>
              <w:t>สินทรัพย์อื่น</w:t>
            </w:r>
          </w:p>
        </w:tc>
        <w:tc>
          <w:tcPr>
            <w:tcW w:w="1067" w:type="dxa"/>
            <w:shd w:val="clear" w:color="auto" w:fill="auto"/>
          </w:tcPr>
          <w:p w14:paraId="7147A14C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6403E468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045E571B" w14:textId="3D630A96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</w:p>
        </w:tc>
      </w:tr>
      <w:tr w:rsidR="00E2301D" w:rsidRPr="00757917" w14:paraId="06A6FAF0" w14:textId="77777777" w:rsidTr="00970EB7">
        <w:trPr>
          <w:trHeight w:val="383"/>
        </w:trPr>
        <w:tc>
          <w:tcPr>
            <w:tcW w:w="5418" w:type="dxa"/>
            <w:shd w:val="clear" w:color="auto" w:fill="auto"/>
          </w:tcPr>
          <w:p w14:paraId="69E89349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 w:hint="cs"/>
                <w:sz w:val="30"/>
                <w:szCs w:val="30"/>
                <w:cs/>
              </w:rPr>
              <w:t>เงินกู้ยืมจากกรรมการ</w:t>
            </w:r>
          </w:p>
        </w:tc>
        <w:tc>
          <w:tcPr>
            <w:tcW w:w="1067" w:type="dxa"/>
            <w:shd w:val="clear" w:color="auto" w:fill="auto"/>
          </w:tcPr>
          <w:p w14:paraId="1A673A6D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05393873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7F3746E0" w14:textId="35CF6FBC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457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2301D" w:rsidRPr="00757917" w14:paraId="721BE430" w14:textId="77777777" w:rsidTr="00970EB7">
        <w:trPr>
          <w:trHeight w:val="383"/>
        </w:trPr>
        <w:tc>
          <w:tcPr>
            <w:tcW w:w="5418" w:type="dxa"/>
            <w:shd w:val="clear" w:color="auto" w:fill="auto"/>
          </w:tcPr>
          <w:p w14:paraId="4EF56A88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MS Mincho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 w:hint="cs"/>
                <w:sz w:val="30"/>
                <w:szCs w:val="30"/>
                <w:cs/>
              </w:rPr>
              <w:t>หนี้สินสัญญาเช่าระยะยาว</w:t>
            </w:r>
          </w:p>
        </w:tc>
        <w:tc>
          <w:tcPr>
            <w:tcW w:w="1067" w:type="dxa"/>
            <w:shd w:val="clear" w:color="auto" w:fill="auto"/>
          </w:tcPr>
          <w:p w14:paraId="3804B6BA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27E2D6D0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4457A9DA" w14:textId="1B2E204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039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E2301D" w:rsidRPr="00757917" w14:paraId="4D07D8A2" w14:textId="77777777" w:rsidTr="00970EB7">
        <w:trPr>
          <w:trHeight w:val="373"/>
        </w:trPr>
        <w:tc>
          <w:tcPr>
            <w:tcW w:w="5418" w:type="dxa"/>
            <w:shd w:val="clear" w:color="auto" w:fill="auto"/>
          </w:tcPr>
          <w:p w14:paraId="330DF708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หนี้สินอื่น</w:t>
            </w:r>
          </w:p>
        </w:tc>
        <w:tc>
          <w:tcPr>
            <w:tcW w:w="1067" w:type="dxa"/>
            <w:shd w:val="clear" w:color="auto" w:fill="auto"/>
          </w:tcPr>
          <w:p w14:paraId="39CAAF78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2FBA65F6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144" w:type="dxa"/>
            <w:shd w:val="clear" w:color="auto" w:fill="auto"/>
          </w:tcPr>
          <w:p w14:paraId="1CE66044" w14:textId="465AF410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38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)</w:t>
            </w:r>
          </w:p>
        </w:tc>
      </w:tr>
      <w:tr w:rsidR="00E2301D" w:rsidRPr="00757917" w14:paraId="1BEFB50D" w14:textId="77777777" w:rsidTr="00970EB7">
        <w:trPr>
          <w:trHeight w:val="392"/>
        </w:trPr>
        <w:tc>
          <w:tcPr>
            <w:tcW w:w="5418" w:type="dxa"/>
            <w:shd w:val="clear" w:color="auto" w:fill="auto"/>
          </w:tcPr>
          <w:p w14:paraId="410EA714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สินทรัพย์สุทธิที่ระบุได้</w:t>
            </w:r>
          </w:p>
        </w:tc>
        <w:tc>
          <w:tcPr>
            <w:tcW w:w="1067" w:type="dxa"/>
            <w:shd w:val="clear" w:color="auto" w:fill="auto"/>
          </w:tcPr>
          <w:p w14:paraId="6A2C7724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  <w:shd w:val="clear" w:color="auto" w:fill="auto"/>
          </w:tcPr>
          <w:p w14:paraId="46E387DB" w14:textId="77777777" w:rsidR="00E2301D" w:rsidRPr="00757917" w:rsidRDefault="00E2301D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0"/>
              </w:tabs>
              <w:ind w:left="540" w:right="-43" w:hanging="540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14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1DFA5FE" w14:textId="3987306D" w:rsidR="00E2301D" w:rsidRPr="00757917" w:rsidRDefault="00460DDC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32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633</w:t>
            </w:r>
          </w:p>
        </w:tc>
      </w:tr>
    </w:tbl>
    <w:p w14:paraId="3E91CA5B" w14:textId="5ED73B3B" w:rsidR="00E2301D" w:rsidRPr="00757917" w:rsidRDefault="00E2301D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09F5A264" w14:textId="77777777" w:rsidR="008B61EA" w:rsidRPr="00757917" w:rsidRDefault="008B61EA" w:rsidP="008B61EA">
      <w:pPr>
        <w:pStyle w:val="block"/>
        <w:spacing w:after="0" w:line="240" w:lineRule="atLeast"/>
        <w:ind w:left="540" w:right="47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การพิจารณาการด้อยค่าของเงินลงทุนในบริษัทย่อย บริษัทร่วม และการร่วมค้า และเงินให้กู้ยืมแก่กิจการที่</w:t>
      </w:r>
      <w:r w:rsidRPr="00757917">
        <w:rPr>
          <w:rFonts w:ascii="Angsana New" w:hAnsi="Angsana New"/>
          <w:i/>
          <w:iCs/>
          <w:sz w:val="30"/>
          <w:szCs w:val="30"/>
          <w:lang w:bidi="th-TH"/>
        </w:rPr>
        <w:br/>
      </w:r>
      <w:r w:rsidRPr="00757917">
        <w:rPr>
          <w:rFonts w:ascii="Angsana New" w:hAnsi="Angsana New"/>
          <w:i/>
          <w:iCs/>
          <w:sz w:val="30"/>
          <w:szCs w:val="30"/>
          <w:cs/>
        </w:rPr>
        <w:t>เกี่ยวข้องกัน</w:t>
      </w:r>
    </w:p>
    <w:p w14:paraId="2F637B92" w14:textId="77777777" w:rsidR="008B61EA" w:rsidRPr="00757917" w:rsidRDefault="008B61EA" w:rsidP="008B61EA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24"/>
          <w:szCs w:val="24"/>
          <w:cs/>
        </w:rPr>
      </w:pPr>
    </w:p>
    <w:p w14:paraId="16884E15" w14:textId="671FEAA6" w:rsidR="008B61EA" w:rsidRPr="00757917" w:rsidRDefault="008B61EA" w:rsidP="008B61EA">
      <w:pPr>
        <w:pStyle w:val="block"/>
        <w:spacing w:after="0" w:line="240" w:lineRule="atLeast"/>
        <w:ind w:left="518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ผู้บริหาร</w:t>
      </w:r>
      <w:r w:rsidRPr="00757917">
        <w:rPr>
          <w:rFonts w:ascii="Angsana New" w:hAnsi="Angsana New"/>
          <w:sz w:val="30"/>
          <w:szCs w:val="30"/>
          <w:cs/>
        </w:rPr>
        <w:t>ของบริษัทได้มีการทดสอบการด้อยค่าของมูลค่าตามบัญชีของเงินลงทุนในบริษัทย่อย เงินลงทุนใน</w:t>
      </w:r>
      <w:r w:rsidRPr="00757917">
        <w:rPr>
          <w:rFonts w:asciiTheme="majorBidi" w:hAnsiTheme="majorBidi" w:cstheme="majorBidi"/>
          <w:sz w:val="30"/>
          <w:szCs w:val="30"/>
          <w:cs/>
        </w:rPr>
        <w:t>บริษัทร่วมและการร่วมค้าและเงินให้กู้ยืมแก่กิจการที่เกี่ยวข้องกัน มูลค่าที่คาดว่าจะได้รับคืนพิจารณาจาก</w:t>
      </w:r>
      <w:r w:rsidR="005678E6"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>จำนวนที่สูงกว่าระหว่างมูลค่ายุดิธรรมหักค่าใช้จ่ายโดยประมาณในการขายและ</w:t>
      </w:r>
      <w:r w:rsidRPr="00757917">
        <w:rPr>
          <w:rFonts w:asciiTheme="majorBidi" w:hAnsiTheme="majorBidi" w:cstheme="majorBidi"/>
          <w:sz w:val="30"/>
          <w:szCs w:val="30"/>
          <w:cs/>
        </w:rPr>
        <w:t>มูลค่าจากการใช้ ซึ่งประมาณจากการคิดลดกระแสเงินสดที่คาดว่าจะได้รับในอนาคตที่เกิดขึ้นโดยประมาณการตามแผนการ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ดำเนินธุรกิจ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และอัตราคิดลดซึ่งคำนวณจากวิธีต้นทุนถัวเฉลี่ยถ่วงน้ำหนักของเงินทุน</w:t>
      </w:r>
      <w:r w:rsidRPr="00757917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06283E65" w14:textId="77777777" w:rsidR="008B61EA" w:rsidRPr="00757917" w:rsidRDefault="008B61EA" w:rsidP="008B61EA">
      <w:pPr>
        <w:pStyle w:val="block"/>
        <w:spacing w:after="0" w:line="240" w:lineRule="atLeast"/>
        <w:ind w:left="518" w:right="47"/>
        <w:jc w:val="thaiDistribute"/>
        <w:rPr>
          <w:rFonts w:asciiTheme="majorBidi" w:hAnsiTheme="majorBidi" w:cstheme="majorBidi"/>
          <w:sz w:val="24"/>
          <w:szCs w:val="24"/>
        </w:rPr>
      </w:pPr>
    </w:p>
    <w:p w14:paraId="50EE5619" w14:textId="4E79C2F6" w:rsidR="008B61EA" w:rsidRPr="00757917" w:rsidRDefault="008B61EA" w:rsidP="008B61EA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การประมาณคิดลดกระแสเงินสดในอนาคตจำเป็นต้องใช้ข้อสมมติฐานและดุลยพินิจของผู้บริหาร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ซึ่งอยู่บนพื้นฐานของประสบการณ์ในอดีตและแผนการดำเนินธุรกิจ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รวมถึงการคาดการณ์ในอนาคตที่เชื่อว่าสมเหตุสมผลในสถานการณ์ปัจจุบัน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โดยหากมีการเปลี่ยนแปลงของข้อมูลหรือมีข้อมูลใหม่ที่ชัดเจนขึ้น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อาจทำให้เกิดผลกระทบต่อการเปลี่ยนแปลงของสมมติฐาน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และอัตราคิดลดที่จะนำมาใช้ในการคำนวณประมาณการกระแสเงินสดในอนาคตคิดลด</w:t>
      </w:r>
    </w:p>
    <w:p w14:paraId="30393D59" w14:textId="77777777" w:rsidR="005678E6" w:rsidRPr="00757917" w:rsidRDefault="005678E6" w:rsidP="008B61EA">
      <w:pPr>
        <w:pStyle w:val="block"/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</w:p>
    <w:p w14:paraId="377FFF25" w14:textId="52D288D6" w:rsidR="00B550A1" w:rsidRPr="00757917" w:rsidRDefault="00B550A1" w:rsidP="00B550A1">
      <w:pPr>
        <w:pStyle w:val="block"/>
        <w:tabs>
          <w:tab w:val="left" w:pos="630"/>
        </w:tabs>
        <w:spacing w:after="0" w:line="240" w:lineRule="atLeast"/>
        <w:ind w:left="518" w:right="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จากการทดสอบการด้อยค่</w:t>
      </w:r>
      <w:r w:rsidR="005678E6" w:rsidRPr="00757917">
        <w:rPr>
          <w:rFonts w:ascii="Angsana New" w:hAnsi="Angsana New" w:hint="cs"/>
          <w:sz w:val="30"/>
          <w:szCs w:val="30"/>
          <w:cs/>
          <w:lang w:bidi="th-TH"/>
        </w:rPr>
        <w:t>า</w:t>
      </w:r>
      <w:r w:rsidR="00E25434" w:rsidRPr="00757917">
        <w:rPr>
          <w:rFonts w:ascii="Angsana New" w:hAnsi="Angsana New" w:hint="cs"/>
          <w:sz w:val="30"/>
          <w:szCs w:val="30"/>
          <w:cs/>
          <w:lang w:bidi="th-TH"/>
        </w:rPr>
        <w:t>เงินลงทุนและ</w:t>
      </w:r>
      <w:r w:rsidR="005678E6" w:rsidRPr="00757917">
        <w:rPr>
          <w:rFonts w:asciiTheme="majorBidi" w:hAnsiTheme="majorBidi" w:cstheme="majorBidi"/>
          <w:sz w:val="30"/>
          <w:szCs w:val="30"/>
          <w:cs/>
        </w:rPr>
        <w:t>ขาดทุน</w:t>
      </w:r>
      <w:r w:rsidR="005678E6" w:rsidRPr="00757917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="00E25434"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757917">
        <w:rPr>
          <w:rFonts w:ascii="Angsana New" w:hAnsi="Angsana New" w:hint="cs"/>
          <w:sz w:val="30"/>
          <w:szCs w:val="30"/>
          <w:cs/>
        </w:rPr>
        <w:t>ดังกล่าว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หากการประมาณการมูลค่าที่จะได้รับคืนต่ำกว่ามูลค่าตามบัญชี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กลุ่มบริษัทจะมีการรับรู้ขาดทุนจากการด้อย</w:t>
      </w:r>
      <w:r w:rsidR="00E25434" w:rsidRPr="00757917">
        <w:rPr>
          <w:rFonts w:ascii="Angsana New" w:hAnsi="Angsana New" w:hint="cs"/>
          <w:sz w:val="30"/>
          <w:szCs w:val="30"/>
          <w:cs/>
        </w:rPr>
        <w:t>ค่</w:t>
      </w:r>
      <w:r w:rsidR="00E25434" w:rsidRPr="00757917">
        <w:rPr>
          <w:rFonts w:ascii="Angsana New" w:hAnsi="Angsana New" w:hint="cs"/>
          <w:sz w:val="30"/>
          <w:szCs w:val="30"/>
          <w:cs/>
          <w:lang w:bidi="th-TH"/>
        </w:rPr>
        <w:t>าเงินลงทุนและ</w:t>
      </w:r>
      <w:r w:rsidR="00E25434" w:rsidRPr="00757917">
        <w:rPr>
          <w:rFonts w:asciiTheme="majorBidi" w:hAnsiTheme="majorBidi" w:cstheme="majorBidi"/>
          <w:sz w:val="30"/>
          <w:szCs w:val="30"/>
          <w:cs/>
        </w:rPr>
        <w:t>ขาดทุน</w:t>
      </w:r>
      <w:r w:rsidR="00E25434" w:rsidRPr="00757917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="00E25434"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757917">
        <w:rPr>
          <w:rFonts w:ascii="Angsana New" w:hAnsi="Angsana New" w:hint="cs"/>
          <w:sz w:val="30"/>
          <w:szCs w:val="30"/>
          <w:cs/>
        </w:rPr>
        <w:t>และผลขาดทุนจากการด้อยค่า</w:t>
      </w:r>
      <w:r w:rsidR="00E25434" w:rsidRPr="00757917">
        <w:rPr>
          <w:rFonts w:ascii="Angsana New" w:hAnsi="Angsana New" w:hint="cs"/>
          <w:sz w:val="30"/>
          <w:szCs w:val="30"/>
          <w:cs/>
          <w:lang w:bidi="th-TH"/>
        </w:rPr>
        <w:t>เงินลงทุนและ</w:t>
      </w:r>
      <w:r w:rsidR="00E25434" w:rsidRPr="00757917">
        <w:rPr>
          <w:rFonts w:asciiTheme="majorBidi" w:hAnsiTheme="majorBidi" w:cstheme="majorBidi"/>
          <w:sz w:val="30"/>
          <w:szCs w:val="30"/>
          <w:cs/>
        </w:rPr>
        <w:t>ขาดทุน</w:t>
      </w:r>
      <w:r w:rsidR="00E25434" w:rsidRPr="00757917">
        <w:rPr>
          <w:rFonts w:asciiTheme="majorBidi" w:hAnsiTheme="majorBidi" w:cstheme="majorBidi" w:hint="cs"/>
          <w:sz w:val="30"/>
          <w:szCs w:val="30"/>
          <w:cs/>
        </w:rPr>
        <w:t>ด้านเครดิตที่คาดว่าจะเกิดขึ้น</w:t>
      </w:r>
      <w:r w:rsidR="00E25434"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>จากเงินให้กู้ยืม</w:t>
      </w:r>
      <w:r w:rsidRPr="00757917">
        <w:rPr>
          <w:rFonts w:ascii="Angsana New" w:hAnsi="Angsana New" w:hint="cs"/>
          <w:sz w:val="30"/>
          <w:szCs w:val="30"/>
          <w:cs/>
        </w:rPr>
        <w:t>จะถูกกลับรายการเมื่อมูลค่าที่คาดว่าจะได้รับคืนเพิ่มขึ้นในภายหลัง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ผลขาดทุนและการกลับรายการค่าเผื่อผลขาดทุนดังกล่าวจะถูกรับรู้ในกำไรหรือขาดทุน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</w:p>
    <w:p w14:paraId="7D859D6F" w14:textId="77777777" w:rsidR="008B61EA" w:rsidRPr="00757917" w:rsidRDefault="008B61EA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5C7B60B7" w14:textId="7F114321" w:rsidR="005677F6" w:rsidRPr="00757917" w:rsidRDefault="005677F6" w:rsidP="00E2301D">
      <w:pPr>
        <w:pStyle w:val="block"/>
        <w:spacing w:after="0" w:line="240" w:lineRule="atLeast"/>
        <w:ind w:left="0" w:right="47"/>
        <w:jc w:val="thaiDistribute"/>
        <w:rPr>
          <w:rFonts w:ascii="Angsana New" w:hAnsi="Angsana New"/>
          <w:sz w:val="30"/>
          <w:szCs w:val="30"/>
          <w:lang w:val="en-US" w:bidi="th-TH"/>
        </w:rPr>
        <w:sectPr w:rsidR="005677F6" w:rsidRPr="00757917" w:rsidSect="00970EB7">
          <w:footerReference w:type="default" r:id="rId12"/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5588" w:type="dxa"/>
        <w:tblInd w:w="-90" w:type="dxa"/>
        <w:tblLayout w:type="fixed"/>
        <w:tblLook w:val="0000" w:firstRow="0" w:lastRow="0" w:firstColumn="0" w:lastColumn="0" w:noHBand="0" w:noVBand="0"/>
      </w:tblPr>
      <w:tblGrid>
        <w:gridCol w:w="2520"/>
        <w:gridCol w:w="1350"/>
        <w:gridCol w:w="900"/>
        <w:gridCol w:w="720"/>
        <w:gridCol w:w="720"/>
        <w:gridCol w:w="720"/>
        <w:gridCol w:w="720"/>
        <w:gridCol w:w="720"/>
        <w:gridCol w:w="270"/>
        <w:gridCol w:w="720"/>
        <w:gridCol w:w="270"/>
        <w:gridCol w:w="720"/>
        <w:gridCol w:w="270"/>
        <w:gridCol w:w="540"/>
        <w:gridCol w:w="270"/>
        <w:gridCol w:w="990"/>
        <w:gridCol w:w="270"/>
        <w:gridCol w:w="804"/>
        <w:gridCol w:w="6"/>
        <w:gridCol w:w="264"/>
        <w:gridCol w:w="6"/>
        <w:gridCol w:w="720"/>
        <w:gridCol w:w="270"/>
        <w:gridCol w:w="828"/>
      </w:tblGrid>
      <w:tr w:rsidR="00B7417D" w:rsidRPr="00757917" w14:paraId="7D018582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CA6C369" w14:textId="399C4AA6" w:rsidR="00B7417D" w:rsidRPr="00757917" w:rsidRDefault="00B7417D" w:rsidP="0006375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4A39F30" w14:textId="77777777" w:rsidR="00B7417D" w:rsidRPr="00757917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1EBAA5" w14:textId="77777777" w:rsidR="00B7417D" w:rsidRPr="00757917" w:rsidRDefault="00B7417D" w:rsidP="0006375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0818" w:type="dxa"/>
            <w:gridSpan w:val="21"/>
            <w:shd w:val="clear" w:color="auto" w:fill="auto"/>
            <w:tcMar>
              <w:left w:w="115" w:type="dxa"/>
              <w:right w:w="115" w:type="dxa"/>
            </w:tcMar>
          </w:tcPr>
          <w:p w14:paraId="151FB8CE" w14:textId="1F1B096E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C66F66" w:rsidRPr="00757917" w14:paraId="659C4473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0805C03" w14:textId="77777777" w:rsidR="00B7417D" w:rsidRPr="00757917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756D688" w14:textId="77777777" w:rsidR="00B7417D" w:rsidRPr="00757917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970C133" w14:textId="10D8D3F7" w:rsidR="00B7417D" w:rsidRPr="00757917" w:rsidRDefault="00B7417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ประเทศที่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2CF5C1F" w14:textId="694864B9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สัดส่วน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0DFA2A" w14:textId="77777777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42DC20" w14:textId="77777777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037A51" w14:textId="77777777" w:rsidR="00B7417D" w:rsidRPr="00757917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3781BDE" w14:textId="77777777" w:rsidR="00B7417D" w:rsidRPr="00757917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D1CE19" w14:textId="77777777" w:rsidR="00B7417D" w:rsidRPr="00757917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8DC3C44" w14:textId="77777777" w:rsidR="00B7417D" w:rsidRPr="00757917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0FCD5" w14:textId="77777777" w:rsidR="00B7417D" w:rsidRPr="00757917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F05917" w14:textId="77777777" w:rsidR="00B7417D" w:rsidRPr="00757917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396756F" w14:textId="77777777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E24185D" w14:textId="77777777" w:rsidR="00B7417D" w:rsidRPr="00757917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69C776FB" w14:textId="77777777" w:rsidR="00B7417D" w:rsidRPr="00757917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42C7B2A" w14:textId="77777777" w:rsidR="00B7417D" w:rsidRPr="00757917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97DB706" w14:textId="77777777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46E346EF" w14:textId="77777777" w:rsidR="00B7417D" w:rsidRPr="00757917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8250BEE" w14:textId="77777777" w:rsidR="00B7417D" w:rsidRPr="00757917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047596A" w14:textId="77777777" w:rsidR="00B7417D" w:rsidRPr="00757917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3E1AF0" w14:textId="77777777" w:rsidR="00B7417D" w:rsidRPr="00757917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F66" w:rsidRPr="00757917" w14:paraId="294FEE62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F31E3F8" w14:textId="77777777" w:rsidR="00B7417D" w:rsidRPr="00757917" w:rsidDel="00B7417D" w:rsidRDefault="00B7417D" w:rsidP="00B7417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8038F04" w14:textId="194CFDAD" w:rsidR="00B7417D" w:rsidRPr="00757917" w:rsidRDefault="00B7417D" w:rsidP="00DE4EB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ลักษณะธุรกิจ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B9251E9" w14:textId="17874DB6" w:rsidR="00B7417D" w:rsidRPr="00757917" w:rsidRDefault="002B5D2D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ดำเนินธุรกิจ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F70BAA7" w14:textId="2ECEBC47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ความเป็นเจ้าของ</w:t>
            </w: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289FE58" w14:textId="430DCED3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ทุนชำระแล้ว</w:t>
            </w:r>
          </w:p>
        </w:tc>
        <w:tc>
          <w:tcPr>
            <w:tcW w:w="171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116EEB2E" w14:textId="03C45264" w:rsidR="00B7417D" w:rsidRPr="00757917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7410918" w14:textId="77777777" w:rsidR="00B7417D" w:rsidRPr="00757917" w:rsidRDefault="00B7417D" w:rsidP="00DE4EB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530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2C5E7000" w14:textId="1D9982B9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การด้อยค่า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DFB7E13" w14:textId="77777777" w:rsidR="00B7417D" w:rsidRPr="00757917" w:rsidRDefault="00B7417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64" w:type="dxa"/>
            <w:gridSpan w:val="3"/>
            <w:shd w:val="clear" w:color="auto" w:fill="auto"/>
            <w:tcMar>
              <w:left w:w="115" w:type="dxa"/>
              <w:right w:w="115" w:type="dxa"/>
            </w:tcMar>
          </w:tcPr>
          <w:p w14:paraId="3A2EB4F7" w14:textId="2538B61F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ราคาทุน-สุทธิ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2CE1434B" w14:textId="77777777" w:rsidR="00B7417D" w:rsidRPr="00757917" w:rsidRDefault="00B7417D" w:rsidP="00B7417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824" w:type="dxa"/>
            <w:gridSpan w:val="4"/>
            <w:shd w:val="clear" w:color="auto" w:fill="auto"/>
          </w:tcPr>
          <w:p w14:paraId="60FEC81D" w14:textId="153A4053" w:rsidR="00B7417D" w:rsidRPr="00757917" w:rsidRDefault="00B7417D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เงินปันผลรับ</w:t>
            </w:r>
            <w:r w:rsidR="002B5D2D" w:rsidRPr="00757917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สำหรับปี</w:t>
            </w:r>
          </w:p>
        </w:tc>
      </w:tr>
      <w:tr w:rsidR="00A87557" w:rsidRPr="00757917" w14:paraId="3785E78D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FC4CB7D" w14:textId="77777777" w:rsidR="00A87557" w:rsidRPr="00757917" w:rsidDel="00B7417D" w:rsidRDefault="00A87557" w:rsidP="00A8755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BBF2EEF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0786D53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06F593" w14:textId="13ADD8B5" w:rsidR="00A87557" w:rsidRPr="00757917" w:rsidRDefault="00460DD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07DBE0" w14:textId="5F7746CB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8AE130" w14:textId="56882016" w:rsidR="00A87557" w:rsidRPr="00757917" w:rsidDel="00AB0B77" w:rsidRDefault="00460DDC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2564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EDCCD8" w14:textId="75A59B11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D87593" w14:textId="4DBD3E2D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7237306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600994D" w14:textId="5B417870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005FCEF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0C52E20" w14:textId="5F751409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787382B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982D2D1" w14:textId="5AF4CDE7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ADE65E1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50F74D4B" w14:textId="2FB363D5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2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A5D06F2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DE03D72" w14:textId="607B0288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EA1F57D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653834A" w14:textId="26F64742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03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2CE0A7A5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18C1EC9" w14:textId="35583AC2" w:rsidR="00A87557" w:rsidRPr="00757917" w:rsidDel="00AB0B7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9" w:right="-110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</w:tr>
      <w:tr w:rsidR="00041D33" w:rsidRPr="00757917" w14:paraId="1EBF1757" w14:textId="77777777" w:rsidTr="00607E7E">
        <w:trPr>
          <w:tblHeader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1D9F58D" w14:textId="77777777" w:rsidR="00041D33" w:rsidRPr="00757917" w:rsidDel="00B7417D" w:rsidRDefault="00041D33" w:rsidP="00041D3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6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1ADF2D9" w14:textId="77777777" w:rsidR="00041D33" w:rsidRPr="00757917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94A3364" w14:textId="77777777" w:rsidR="00041D33" w:rsidRPr="00757917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144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7051EF8" w14:textId="40636780" w:rsidR="00041D33" w:rsidRPr="00757917" w:rsidRDefault="00041D33" w:rsidP="00DE4EB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9378" w:type="dxa"/>
            <w:gridSpan w:val="19"/>
            <w:shd w:val="clear" w:color="auto" w:fill="auto"/>
            <w:tcMar>
              <w:left w:w="115" w:type="dxa"/>
              <w:right w:w="115" w:type="dxa"/>
            </w:tcMar>
          </w:tcPr>
          <w:p w14:paraId="3857E37D" w14:textId="408675D0" w:rsidR="00041D33" w:rsidRPr="00757917" w:rsidRDefault="00041D33" w:rsidP="00DE4EB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C66F66" w:rsidRPr="00757917" w14:paraId="3D6830F3" w14:textId="77777777" w:rsidTr="00607E7E">
        <w:trPr>
          <w:trHeight w:val="73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B55E95B" w14:textId="13CC3D66" w:rsidR="00041D33" w:rsidRPr="00757917" w:rsidRDefault="00041D33" w:rsidP="008115FF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11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บริษัทย่อย</w:t>
            </w:r>
            <w:r w:rsidR="002B5D2D"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9E61FCD" w14:textId="77777777" w:rsidR="00041D33" w:rsidRPr="00757917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C5EC9D9" w14:textId="77777777" w:rsidR="00041D33" w:rsidRPr="00757917" w:rsidRDefault="00041D33" w:rsidP="00041D3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5B9BD5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B726385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60CF69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01F723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72EDA1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131341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FD66F50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7953EF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995EC0A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78D0AE7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8E846DC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1F36B60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26AE251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793039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93BA964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0DE1B06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73BF89C5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16154D8B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A4C9474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6E80080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66F66" w:rsidRPr="00757917" w14:paraId="7850B416" w14:textId="77777777" w:rsidTr="00607E7E">
        <w:trPr>
          <w:trHeight w:val="73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D829CC0" w14:textId="531A32DB" w:rsidR="00041D33" w:rsidRPr="00757917" w:rsidRDefault="00041D33" w:rsidP="008115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บริษัท อีโค อินดัสเทรียล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6C4545B" w14:textId="77777777" w:rsidR="00041D33" w:rsidRPr="00757917" w:rsidRDefault="00041D33" w:rsidP="0009652B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4E50265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099C6A4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E23425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57EC0F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39BCCF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4CB860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44A3F81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72D875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3E6DADE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6752BD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8DDD933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1E270BD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70BDC1F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1D088CD2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C0F1BFE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AB1D8F6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3DD083F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192192D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CDCA758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80CA632" w14:textId="77777777" w:rsidR="00041D33" w:rsidRPr="00757917" w:rsidRDefault="00041D33" w:rsidP="00041D33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A87557" w:rsidRPr="00757917" w14:paraId="08DA30C2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B19ADB9" w14:textId="035A2A92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/>
              </w:rPr>
              <w:t>เซอร์วิส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เซส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32A6441" w14:textId="5D965CDB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C54E77A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4139AA" w14:textId="6C45769A" w:rsidR="00A87557" w:rsidRPr="00757917" w:rsidRDefault="00460DDC" w:rsidP="00A87557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  <w:r w:rsidR="00CA0BDD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9AB9FD" w14:textId="50368811" w:rsidR="00A87557" w:rsidRPr="00757917" w:rsidRDefault="00A87557" w:rsidP="00A87557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B95A1" w14:textId="72FD37ED" w:rsidR="00A87557" w:rsidRPr="00757917" w:rsidRDefault="00CD1ADD" w:rsidP="00A87557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FE29CB" w14:textId="6E80F43F" w:rsidR="00A87557" w:rsidRPr="00757917" w:rsidRDefault="00A87557" w:rsidP="00A87557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8D5B6A" w14:textId="29D60307" w:rsidR="00A87557" w:rsidRPr="00757917" w:rsidRDefault="00CD1ADD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2F8B4CA" w14:textId="340EC0EC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3CADEE" w14:textId="1EC22546" w:rsidR="00A87557" w:rsidRPr="00757917" w:rsidRDefault="00294C31" w:rsidP="00A87557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E969BE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98A4F2D" w14:textId="45DF29A1" w:rsidR="00A87557" w:rsidRPr="00757917" w:rsidRDefault="00B2101B" w:rsidP="00A87557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A0C512F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359337C4" w14:textId="35EBE3D7" w:rsidR="00A87557" w:rsidRPr="00757917" w:rsidRDefault="00A87557" w:rsidP="00A87557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BCF1CD0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39143C3" w14:textId="376C800C" w:rsidR="00A87557" w:rsidRPr="00757917" w:rsidRDefault="00C004CF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13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6E14E67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C89B8F5" w14:textId="7D6A5132" w:rsidR="00A87557" w:rsidRPr="00757917" w:rsidRDefault="00294C31" w:rsidP="00A8755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A896C71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511F1EF" w14:textId="15180837" w:rsidR="00A87557" w:rsidRPr="00757917" w:rsidRDefault="00C004CF" w:rsidP="00607E7E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C7B3139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D1C118E" w14:textId="0CF2AEFC" w:rsidR="00A87557" w:rsidRPr="00757917" w:rsidRDefault="00A87557" w:rsidP="00A8755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27</w:t>
            </w:r>
          </w:p>
        </w:tc>
      </w:tr>
      <w:tr w:rsidR="00A87557" w:rsidRPr="00757917" w14:paraId="7F9557C8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BCE2C87" w14:textId="763BE79E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right="-119"/>
              <w:rPr>
                <w:rFonts w:ascii="Angsana New" w:hAnsi="Angsana New"/>
                <w:sz w:val="24"/>
                <w:szCs w:val="24"/>
                <w:cs/>
                <w:lang w:val="en-US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F8F1E85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092A850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4FD04B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F68ECF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D17290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24F692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142D69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621EDDF9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368893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822578E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85A87E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A9DD5AB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41AF08B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88ABBCB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D533689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C5FECCD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70C55CE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F4497CD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58076C1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C589770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DB68EEA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A87557" w:rsidRPr="00757917" w14:paraId="2C6A4199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121E2B9" w14:textId="60813788" w:rsidR="00A87557" w:rsidRPr="00757917" w:rsidRDefault="00A87557" w:rsidP="00A875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อินดัสเทรียล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C03B057" w14:textId="5915C5C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90F158" w14:textId="77777777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877AA3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8857F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A64184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2C1968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D763F3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22251D3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A9CF76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288CA78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CC26F3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6FF0B73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1670615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150"/>
                <w:tab w:val="decimal" w:pos="38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8611C29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0822424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BB14B5A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BA4801B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60D35F6D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800CDB6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1E09549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FCBE703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A87557" w:rsidRPr="00757917" w14:paraId="29E14B12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5BBC92D" w14:textId="613A4B6D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153" w:right="-119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ประเทศไทย</w:t>
            </w: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)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0217867" w14:textId="60897954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F14C29D" w14:textId="156D144E" w:rsidR="00A87557" w:rsidRPr="00757917" w:rsidRDefault="00A87557" w:rsidP="00A87557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7AC78B" w14:textId="7013ABEF" w:rsidR="00A87557" w:rsidRPr="00757917" w:rsidRDefault="00CA0BDD" w:rsidP="00A87557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45F66A" w14:textId="71665A11" w:rsidR="00A87557" w:rsidRPr="00757917" w:rsidRDefault="00A87557" w:rsidP="00A87557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0B0EF5" w14:textId="52644FB0" w:rsidR="00A87557" w:rsidRPr="00757917" w:rsidRDefault="00CD1ADD" w:rsidP="00A87557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11,500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49ADAA" w14:textId="481C3F3A" w:rsidR="00A87557" w:rsidRPr="00757917" w:rsidRDefault="00A87557" w:rsidP="00A87557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11,500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981285" w14:textId="60ACEB8D" w:rsidR="00A87557" w:rsidRPr="00757917" w:rsidRDefault="00460DDC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="00CD1ADD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70B6843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AB940E" w14:textId="2B3F8CF8" w:rsidR="00A87557" w:rsidRPr="00757917" w:rsidRDefault="00294C31" w:rsidP="00A87557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lang w:val="en-US" w:bidi="th-TH"/>
              </w:rPr>
              <w:t>11</w:t>
            </w:r>
            <w:r w:rsidR="00A87557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05B9C06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7D8234" w14:textId="1D4CD763" w:rsidR="00A87557" w:rsidRPr="00757917" w:rsidRDefault="00B2101B" w:rsidP="00A87557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AF8A749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0365D4E" w14:textId="043EA4F6" w:rsidR="00A87557" w:rsidRPr="00757917" w:rsidRDefault="00A87557" w:rsidP="00A87557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0A6659B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3A94D748" w14:textId="2446481C" w:rsidR="00A87557" w:rsidRPr="00757917" w:rsidRDefault="00460DDC" w:rsidP="00A875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  <w:r w:rsidR="00C004CF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515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B13B540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E1D5F1F" w14:textId="1FC518F3" w:rsidR="00A87557" w:rsidRPr="00757917" w:rsidRDefault="00294C31" w:rsidP="00A87557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lang w:val="en-US" w:bidi="th-TH"/>
              </w:rPr>
              <w:t>11</w:t>
            </w:r>
            <w:r w:rsidR="00A87557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515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7D7004E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E337438" w14:textId="55FFE392" w:rsidR="00A87557" w:rsidRPr="00757917" w:rsidRDefault="00C004CF" w:rsidP="00A87557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6FE77E9" w14:textId="77777777" w:rsidR="00A87557" w:rsidRPr="00757917" w:rsidRDefault="00A87557" w:rsidP="00A87557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B4B113E" w14:textId="6508414D" w:rsidR="00A87557" w:rsidRPr="00757917" w:rsidRDefault="00A87557" w:rsidP="00A87557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CD1ADD" w:rsidRPr="00757917" w14:paraId="78A58D7F" w14:textId="77777777" w:rsidTr="00607E7E"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CCC0025" w14:textId="77777777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pacing w:val="-8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 xml:space="preserve">บริษัท เฟรเซอร์ส พร็อพเพอร์ตี้ </w:t>
            </w:r>
          </w:p>
          <w:p w14:paraId="64632E2B" w14:textId="1B6FBC1D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pacing w:val="-8"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spacing w:val="-8"/>
                <w:sz w:val="24"/>
                <w:szCs w:val="24"/>
                <w:cs/>
              </w:rPr>
              <w:t>อินดัสเทรียล</w:t>
            </w:r>
            <w:r w:rsidRPr="00757917">
              <w:rPr>
                <w:rFonts w:ascii="Angsana New" w:hAnsi="Angsana New"/>
                <w:spacing w:val="-8"/>
                <w:sz w:val="24"/>
                <w:szCs w:val="24"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รีท แมนเนจเม้นท์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98158B5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BEF1FCE" w14:textId="29E60CAF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บริหารจัดการ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FA4092A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00563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F9550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3FB27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AED05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7C0B5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6CB47F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93CBC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3FC97D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59B5B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89D50E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635677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9CF06E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648175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6B36AF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C1C9A0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104E76E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2D35679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74D50C7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2C4BF29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1ADD" w:rsidRPr="00757917" w14:paraId="6B6B44EA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A37A9BB" w14:textId="48D18B9E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24"/>
                <w:szCs w:val="24"/>
              </w:rPr>
              <w:t>(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757917">
              <w:rPr>
                <w:rFonts w:ascii="Angsana New" w:hAnsi="Angsana New"/>
                <w:sz w:val="24"/>
                <w:szCs w:val="24"/>
              </w:rPr>
              <w:t>)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 xml:space="preserve">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47738EF" w14:textId="00E7EE22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rtl/>
                <w:cs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กองทรัสต์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CD00609" w14:textId="216016A2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845F9C" w14:textId="2B420972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69.99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854C36D" w14:textId="7BBCFEFC" w:rsidR="00CD1ADD" w:rsidRPr="00757917" w:rsidRDefault="00CD1ADD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69.99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6DA320B" w14:textId="7B657AEB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BEBD2A" w14:textId="1D6EBDFC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6BE70C" w14:textId="2FFCEFFC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98B9BB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E09117" w14:textId="36D008DD" w:rsidR="00CD1ADD" w:rsidRPr="00757917" w:rsidRDefault="00CD1ADD" w:rsidP="00CD1ADD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12B1D9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1BC610" w14:textId="27EFB8E6" w:rsidR="00CD1ADD" w:rsidRPr="00757917" w:rsidRDefault="00B2101B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A8A05D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C0FD602" w14:textId="48751CC5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6920C0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2BE53C58" w14:textId="36350042" w:rsidR="00CD1ADD" w:rsidRPr="00757917" w:rsidRDefault="00C004CF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448CBD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47C0E912" w14:textId="705B7895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7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4EBA3BF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599A75AD" w14:textId="755D5688" w:rsidR="00CD1ADD" w:rsidRPr="00757917" w:rsidRDefault="00607E7E" w:rsidP="00CD1ADD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39</w:t>
            </w:r>
          </w:p>
        </w:tc>
        <w:tc>
          <w:tcPr>
            <w:tcW w:w="270" w:type="dxa"/>
            <w:shd w:val="clear" w:color="auto" w:fill="auto"/>
          </w:tcPr>
          <w:p w14:paraId="15A1419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665F2715" w14:textId="64912A2C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29</w:t>
            </w:r>
          </w:p>
        </w:tc>
      </w:tr>
      <w:tr w:rsidR="00CD1ADD" w:rsidRPr="00757917" w14:paraId="55FCDD25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F06FDC7" w14:textId="4886242A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บริษัท เฟรเซอร์ส 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A42BF50" w14:textId="1D83B0B1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DB2625C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F745ED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8C4C7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CBE6C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19D34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D7663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1792DD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E04D4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8014AC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9F622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186520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905D62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  <w:tab w:val="decimal" w:pos="551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FF5302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7C45BC9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A608DC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2ACEB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56487B9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5BA7CD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E5513C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0E4D64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1ADD" w:rsidRPr="00757917" w14:paraId="08B3693D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0BCCA9A" w14:textId="53C8A806" w:rsidR="00CD1ADD" w:rsidRPr="00757917" w:rsidRDefault="00CD1ADD" w:rsidP="00CD1ADD">
            <w:pPr>
              <w:spacing w:line="240" w:lineRule="auto"/>
              <w:ind w:left="153" w:right="-112"/>
              <w:rPr>
                <w:rFonts w:ascii="Angsana New" w:hAnsi="Angsana New"/>
                <w:spacing w:val="-6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6"/>
                <w:sz w:val="24"/>
                <w:szCs w:val="24"/>
                <w:cs/>
              </w:rPr>
              <w:t>เทคโนโลยี (ประเทศไทย)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5B560F1" w14:textId="0E245348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ศูนย์ข้อมูล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A54E613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0B4FA8" w14:textId="67F03731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F4F84C" w14:textId="36FFD64A" w:rsidR="00CD1ADD" w:rsidRPr="00757917" w:rsidRDefault="00CD1ADD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580640" w14:textId="66F91199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1,</w:t>
            </w:r>
            <w:r w:rsidR="00003212" w:rsidRPr="00757917">
              <w:rPr>
                <w:rFonts w:ascii="Angsana New" w:hAnsi="Angsana New"/>
                <w:sz w:val="24"/>
                <w:szCs w:val="24"/>
                <w:lang w:bidi="th-TH"/>
              </w:rPr>
              <w:t>165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E198A" w14:textId="5B9C4B6F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731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036DB0" w14:textId="527114E3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1,165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493B43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17522BB" w14:textId="65EF907E" w:rsidR="00CD1ADD" w:rsidRPr="00757917" w:rsidRDefault="00CD1ADD" w:rsidP="00CD1ADD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731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5C232B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20FEC2" w14:textId="3295116B" w:rsidR="00CD1ADD" w:rsidRPr="00757917" w:rsidRDefault="00B2101B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ADA359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0479969" w14:textId="00766F40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75D50EC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A607D9" w14:textId="778EBE5B" w:rsidR="00CD1ADD" w:rsidRPr="00757917" w:rsidRDefault="00C004CF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1,165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4187D1F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28FE607" w14:textId="79D0CD14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731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35784B7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62F42BE2" w14:textId="18CD82EA" w:rsidR="00CD1ADD" w:rsidRPr="00757917" w:rsidRDefault="00607E7E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C446F8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87702C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CD1ADD" w:rsidRPr="00757917" w14:paraId="051AAC1B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FD1115A" w14:textId="7F01ABE4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บริษัท บางกอกโลจิสติกส์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2939153" w14:textId="65353E7F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23AD8A6" w14:textId="5BFFB18C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961452" w14:textId="0827981B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E99C72" w14:textId="0480CB30" w:rsidR="00CD1ADD" w:rsidRPr="00757917" w:rsidRDefault="00CD1ADD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342CEA" w14:textId="76262514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845053" w14:textId="7F29DFEF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3E258C" w14:textId="556BDB9A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C33324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1D3732" w14:textId="1889F28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32DB4BB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1F54B95" w14:textId="65874863" w:rsidR="00CD1ADD" w:rsidRPr="00757917" w:rsidRDefault="00CD1ADD" w:rsidP="00CD1ADD">
            <w:pPr>
              <w:pStyle w:val="acctfourfigures"/>
              <w:tabs>
                <w:tab w:val="clear" w:pos="765"/>
                <w:tab w:val="decimal" w:pos="221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A61564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63373EF3" w14:textId="17EA74A7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5976DEB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404B2F02" w14:textId="11F0DC8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F57245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D1AC5F2" w14:textId="51146EC6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</w:tcPr>
          <w:p w14:paraId="3728BDA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3100FA33" w14:textId="674722BA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  <w:tab w:val="decimal" w:pos="38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D8B4F6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4719981" w14:textId="102E08CE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  <w:tab w:val="decimal" w:pos="79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CD1ADD" w:rsidRPr="00757917" w14:paraId="7879AC78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0A37503" w14:textId="59391C5B" w:rsidR="00CD1ADD" w:rsidRPr="00757917" w:rsidRDefault="00CD1ADD" w:rsidP="00CD1ADD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พาร์ค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9CCB667" w14:textId="3947CD6A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67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D7E5DBE" w14:textId="69987BFA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3DF1C93" w14:textId="56440631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75.00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1580DC4" w14:textId="3A6BDFF9" w:rsidR="00CD1ADD" w:rsidRPr="00757917" w:rsidRDefault="00CD1ADD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75.00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14F44B" w14:textId="537617F1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300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EC9DCA" w14:textId="1F299F2F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300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6E1F3C" w14:textId="32A5ED0E" w:rsidR="00CD1ADD" w:rsidRPr="00757917" w:rsidRDefault="00B2101B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1BB0F3E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8993BF" w14:textId="03DDA04E" w:rsidR="00CD1ADD" w:rsidRPr="00757917" w:rsidRDefault="00CD1ADD" w:rsidP="00CD1ADD">
            <w:pPr>
              <w:pStyle w:val="acctfourfigures"/>
              <w:tabs>
                <w:tab w:val="clear" w:pos="765"/>
                <w:tab w:val="decimal" w:pos="462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EF5FFE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665C24" w14:textId="1BCA02C0" w:rsidR="00CD1ADD" w:rsidRPr="00757917" w:rsidRDefault="00B2101B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7E99F2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488B7F59" w14:textId="60DCE6D8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2AA14D8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</w:tcPr>
          <w:p w14:paraId="0928FA5C" w14:textId="4CF252B0" w:rsidR="00CD1ADD" w:rsidRPr="00757917" w:rsidRDefault="00C004CF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</w:tcPr>
          <w:p w14:paraId="041950A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A36BC40" w14:textId="0D2CA983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225</w:t>
            </w:r>
          </w:p>
        </w:tc>
        <w:tc>
          <w:tcPr>
            <w:tcW w:w="270" w:type="dxa"/>
            <w:gridSpan w:val="2"/>
            <w:shd w:val="clear" w:color="auto" w:fill="auto"/>
          </w:tcPr>
          <w:p w14:paraId="00E0D0F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</w:tcPr>
          <w:p w14:paraId="4BBCAAC1" w14:textId="1F2406E1" w:rsidR="00CD1ADD" w:rsidRPr="00757917" w:rsidRDefault="00607E7E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FEF9BF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63EF63F" w14:textId="74F9047C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CD1ADD" w:rsidRPr="00757917" w14:paraId="21FE4BC9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C1257FA" w14:textId="32108FAB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C60176" w14:textId="60E17071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32FE6F" w14:textId="3D96E524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0F9A71" w14:textId="4AACD0F2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9570BD" w14:textId="0E8C75FB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31D138" w14:textId="62D8AF2D" w:rsidR="00CD1ADD" w:rsidRPr="00757917" w:rsidRDefault="00CD1ADD" w:rsidP="00CD1ADD">
            <w:pPr>
              <w:pStyle w:val="acctfourfigures"/>
              <w:tabs>
                <w:tab w:val="clear" w:pos="765"/>
                <w:tab w:val="decimal" w:pos="576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AF5231" w14:textId="7621ECF5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BE627" w14:textId="2DC53454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294AB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46C0D" w14:textId="45D777F6" w:rsidR="00CD1ADD" w:rsidRPr="00757917" w:rsidRDefault="00CD1ADD" w:rsidP="00CD1ADD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522E8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D0AC92" w14:textId="01755256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790C3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D790FF" w14:textId="400CCB13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E264B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FD29F" w14:textId="0CE45C3A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7FF28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872969" w14:textId="35635DA8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E4C863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C613D3" w14:textId="2FB2CC47" w:rsidR="00CD1ADD" w:rsidRPr="00757917" w:rsidRDefault="00CD1ADD" w:rsidP="00CD1ADD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1F3345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A2B80EF" w14:textId="7BE904A0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1ADD" w:rsidRPr="00757917" w14:paraId="7E2B30CE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FF8E2EA" w14:textId="6E01335F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757917">
              <w:rPr>
                <w:rFonts w:ascii="Angsana New" w:hAnsi="Angsana New"/>
                <w:sz w:val="24"/>
                <w:szCs w:val="24"/>
              </w:rPr>
              <w:t>Hong Kong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757917">
              <w:rPr>
                <w:rFonts w:ascii="Angsana New" w:hAnsi="Angsana New"/>
                <w:sz w:val="24"/>
                <w:szCs w:val="24"/>
              </w:rPr>
              <w:t>Limited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2631A8" w14:textId="4E2DE126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4BBD3D" w14:textId="512345F3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ฮ่องกง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A7CABD" w14:textId="10B771DE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199EFD" w14:textId="6B27A4FE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F4F9B9" w14:textId="1A72E9DB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1CEF52" w14:textId="02E6923D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5F0B5" w14:textId="13E0560B" w:rsidR="00CD1ADD" w:rsidRPr="00757917" w:rsidRDefault="00B2101B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03A6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8C60ED" w14:textId="4DA380F2" w:rsidR="00CD1ADD" w:rsidRPr="00757917" w:rsidRDefault="00CD1ADD" w:rsidP="00CD1ADD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6F14B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AF8FD" w14:textId="2FD8412A" w:rsidR="00CD1ADD" w:rsidRPr="00757917" w:rsidRDefault="00B2101B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AEDE7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8A1C5" w14:textId="2993B557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82BAB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40CDA7" w14:textId="62A9D0D0" w:rsidR="00CD1ADD" w:rsidRPr="00757917" w:rsidRDefault="00C004CF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1E3FB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7FCE64" w14:textId="006AF7C3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575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B1D838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64CC563" w14:textId="44289E3C" w:rsidR="00CD1ADD" w:rsidRPr="00757917" w:rsidRDefault="00607E7E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3D48E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C22628A" w14:textId="30710C13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CD1ADD" w:rsidRPr="00757917" w14:paraId="3F92923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2D174F" w14:textId="1F86F304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Frasers Property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E3E960" w14:textId="37441562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rtl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7CB9C8" w14:textId="199654E8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EFE015" w14:textId="7B73D858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E6A019" w14:textId="71991A64" w:rsidR="00CD1ADD" w:rsidRPr="00757917" w:rsidRDefault="00CD1ADD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34024B" w14:textId="2D961464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B32267" w14:textId="44272A7F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979A4" w14:textId="50400C5D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DC439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1B09B3" w14:textId="5CE4CAAC" w:rsidR="00CD1ADD" w:rsidRPr="00757917" w:rsidRDefault="00CD1ADD" w:rsidP="00CD1ADD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FD0D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0AFC5A" w14:textId="09960FB2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7FF06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63B84" w14:textId="32BFF7E6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96153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B8A5CA" w14:textId="7874C53F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BD02D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21A388" w14:textId="578A8748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8B543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D2A006C" w14:textId="3AD6A526" w:rsidR="00CD1ADD" w:rsidRPr="00757917" w:rsidRDefault="00CD1ADD" w:rsidP="00CD1ADD">
            <w:pPr>
              <w:pStyle w:val="acctfourfigures"/>
              <w:tabs>
                <w:tab w:val="clear" w:pos="765"/>
                <w:tab w:val="decimal" w:pos="162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5EE52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68B0D86" w14:textId="6830FFEA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1ADD" w:rsidRPr="00757917" w14:paraId="700194A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E21F27" w14:textId="41D1ABB8" w:rsidR="00CD1ADD" w:rsidRPr="00757917" w:rsidRDefault="00CD1ADD" w:rsidP="00CD1ADD">
            <w:pPr>
              <w:spacing w:line="240" w:lineRule="auto"/>
              <w:ind w:left="153" w:righ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(</w:t>
            </w:r>
            <w:r w:rsidRPr="00757917">
              <w:rPr>
                <w:rFonts w:ascii="Angsana New" w:hAnsi="Angsana New"/>
                <w:sz w:val="24"/>
                <w:szCs w:val="24"/>
              </w:rPr>
              <w:t>International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757917">
              <w:rPr>
                <w:rFonts w:ascii="Angsana New" w:hAnsi="Angsana New"/>
                <w:sz w:val="24"/>
                <w:szCs w:val="24"/>
              </w:rPr>
              <w:t>Pte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. </w:t>
            </w:r>
            <w:r w:rsidRPr="00757917">
              <w:rPr>
                <w:rFonts w:ascii="Angsana New" w:hAnsi="Angsana New"/>
                <w:sz w:val="24"/>
                <w:szCs w:val="24"/>
              </w:rPr>
              <w:t>Ltd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D1DE4E" w14:textId="4D9AF294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4A2695" w14:textId="4C590769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สิงคโปร์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B71093" w14:textId="00507613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3A734" w14:textId="5270B761" w:rsidR="00CD1ADD" w:rsidRPr="00757917" w:rsidRDefault="00CD1ADD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323A87" w14:textId="19FDCA61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4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9,105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FC0F34" w14:textId="1DA0499A" w:rsidR="00CD1ADD" w:rsidRPr="00757917" w:rsidRDefault="00CD1ADD" w:rsidP="00CD1ADD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113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 xml:space="preserve">8,499 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E026A5" w14:textId="141D15B0" w:rsidR="00CD1ADD" w:rsidRPr="00757917" w:rsidRDefault="00B2101B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9,105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3738D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8D8DF1" w14:textId="71B020F6" w:rsidR="00CD1ADD" w:rsidRPr="00757917" w:rsidRDefault="00CD1ADD" w:rsidP="00CD1ADD">
            <w:pPr>
              <w:pStyle w:val="acctfourfigures"/>
              <w:tabs>
                <w:tab w:val="clear" w:pos="765"/>
                <w:tab w:val="decimal" w:pos="447"/>
              </w:tabs>
              <w:spacing w:line="240" w:lineRule="auto"/>
              <w:ind w:left="-146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 xml:space="preserve">8,499 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8B229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BB55CC" w14:textId="1648B1B1" w:rsidR="00CD1ADD" w:rsidRPr="00757917" w:rsidRDefault="00B2101B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D7438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45A83F" w14:textId="06D48678" w:rsidR="00CD1ADD" w:rsidRPr="00757917" w:rsidRDefault="00CD1ADD" w:rsidP="00CD1ADD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 xml:space="preserve"> 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54407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391ACC" w14:textId="2401ADD5" w:rsidR="00CD1ADD" w:rsidRPr="00757917" w:rsidRDefault="00460DDC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9</w:t>
            </w:r>
            <w:r w:rsidR="004708FA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105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5E59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05B7C3" w14:textId="46D88517" w:rsidR="00CD1ADD" w:rsidRPr="00757917" w:rsidRDefault="00460DDC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  <w:r w:rsidR="00CD1ADD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499</w:t>
            </w:r>
            <w:r w:rsidR="00CD1ADD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 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C67688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215E07" w14:textId="27EC3853" w:rsidR="00CD1ADD" w:rsidRPr="00757917" w:rsidRDefault="00460DDC" w:rsidP="00607E7E">
            <w:pPr>
              <w:pStyle w:val="acctfourfigures"/>
              <w:tabs>
                <w:tab w:val="clear" w:pos="765"/>
                <w:tab w:val="decimal" w:pos="79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="00607E7E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364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2116B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5718B81" w14:textId="58F91F42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CD1ADD" w:rsidRPr="00757917" w14:paraId="12F34C3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4C4CC5A" w14:textId="6B461984" w:rsidR="00CD1ADD" w:rsidRPr="00757917" w:rsidRDefault="00CD1ADD" w:rsidP="00CD1ADD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บริษัท ซิสเต็ม แอสเซ็ทส์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29885B" w14:textId="61920512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60E799" w14:textId="2FAA162E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A19893" w14:textId="503810E6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32AB64" w14:textId="510E60F2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DE2E90" w14:textId="4FE7DFB8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BFFF51" w14:textId="411801EB" w:rsidR="00CD1ADD" w:rsidRPr="00757917" w:rsidRDefault="00CD1ADD" w:rsidP="00CD1ADD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835457" w14:textId="460E0411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474C2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42012A" w14:textId="68B69FA9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335F2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D74706" w14:textId="0DB908E6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CC71E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3B1BD0" w14:textId="3A584E0A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A6D36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09E6C6" w14:textId="0E9709F8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E6FC2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64C6F9" w14:textId="3DA33C9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832439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B58629C" w14:textId="0F2F5963" w:rsidR="00CD1ADD" w:rsidRPr="00757917" w:rsidRDefault="00CD1ADD" w:rsidP="00CD1ADD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8CBB13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5A942D" w14:textId="66D612FC" w:rsidR="00CD1ADD" w:rsidRPr="00757917" w:rsidRDefault="00CD1ADD" w:rsidP="00CD1ADD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CD1ADD" w:rsidRPr="00757917" w14:paraId="2C6AC7F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2892BC1" w14:textId="7B4DBC8F" w:rsidR="00CD1ADD" w:rsidRPr="00757917" w:rsidRDefault="00CD1ADD" w:rsidP="00CD1ADD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06328" w14:textId="2396A1F2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C8B96B" w14:textId="5AAD04B1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7E0713" w14:textId="240DA38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E24F81" w14:textId="4CC702E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10B50D" w14:textId="0A62CEA6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FE5525" w14:textId="02BACF5F" w:rsidR="00CD1ADD" w:rsidRPr="00757917" w:rsidRDefault="00CD1ADD" w:rsidP="00CD1ADD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15205E" w14:textId="0837B28D" w:rsidR="00CD1ADD" w:rsidRPr="00757917" w:rsidRDefault="00B2101B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878B4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F696BB" w14:textId="45ACDF6F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01546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0FF6C4" w14:textId="7DD58713" w:rsidR="00CD1ADD" w:rsidRPr="00757917" w:rsidRDefault="00B2101B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AA70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65971F" w14:textId="798E839E" w:rsidR="00CD1ADD" w:rsidRPr="00757917" w:rsidRDefault="00CD1ADD" w:rsidP="00607E7E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635E3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228200" w14:textId="67AA63CA" w:rsidR="00CD1ADD" w:rsidRPr="00757917" w:rsidRDefault="00C004CF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E23D4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558942" w14:textId="3B5509CA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400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97F993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25D715" w14:textId="7709FF9D" w:rsidR="00CD1ADD" w:rsidRPr="00757917" w:rsidRDefault="00607E7E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B8FD1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8D271F7" w14:textId="3D774394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B04C64" w:rsidRPr="00757917" w14:paraId="554FC50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3CF30E8" w14:textId="4278F164" w:rsidR="00B04C64" w:rsidRPr="00757917" w:rsidRDefault="00B04C64" w:rsidP="00CD1ADD">
            <w:pPr>
              <w:pStyle w:val="acctfourfigures"/>
              <w:tabs>
                <w:tab w:val="clear" w:pos="765"/>
                <w:tab w:val="decimal" w:pos="162"/>
                <w:tab w:val="decimal" w:pos="240"/>
                <w:tab w:val="decimal" w:pos="702"/>
              </w:tabs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ทางตรง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940DBF" w14:textId="77777777" w:rsidR="00B04C64" w:rsidRPr="00757917" w:rsidRDefault="00B04C64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E02D96" w14:textId="77777777" w:rsidR="00B04C64" w:rsidRPr="00757917" w:rsidRDefault="00B04C64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4174C3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292931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350"/>
              </w:tabs>
              <w:spacing w:line="240" w:lineRule="auto"/>
              <w:ind w:left="-111" w:right="-11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1E25A9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97B95C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AEC6A7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07D267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F9C2D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B72D43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501EAF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B5F405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5F327E" w14:textId="77777777" w:rsidR="00B04C64" w:rsidRPr="00757917" w:rsidRDefault="00B04C64" w:rsidP="00607E7E">
            <w:pPr>
              <w:pStyle w:val="acctfourfigures"/>
              <w:tabs>
                <w:tab w:val="clear" w:pos="765"/>
                <w:tab w:val="decimal" w:pos="15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20DAF8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7D5C12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4201AC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46E2E0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F7A787A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86CCDA4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19E705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C06783" w14:textId="77777777" w:rsidR="00B04C64" w:rsidRPr="00757917" w:rsidRDefault="00B04C64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088DCA83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9166356" w14:textId="6CA66C43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แผ่นดินทอง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515E4A" w14:textId="06AA6BE8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9B2F01" w14:textId="0298A5FD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66DEF9" w14:textId="6DA69A00" w:rsidR="00CD1ADD" w:rsidRPr="00757917" w:rsidRDefault="00CD1ADD" w:rsidP="00CD1ADD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05B6FC" w14:textId="608FAACF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10F1DB" w14:textId="58F2B65C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A3D40A" w14:textId="6D11D7C6" w:rsidR="00CD1ADD" w:rsidRPr="00757917" w:rsidRDefault="00CD1ADD" w:rsidP="00CD1ADD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4CCF33" w14:textId="3AE781DD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B58AA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9417AE" w14:textId="5ADD0B92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5D5C3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A7299C" w14:textId="35374E13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F3FCA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311265" w14:textId="6AC32130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9BAAA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EE62BF" w14:textId="25BB0C5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4EF4F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181DFD" w14:textId="39541C01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5435B9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41D59D1" w14:textId="74188ACD" w:rsidR="00CD1ADD" w:rsidRPr="00757917" w:rsidRDefault="00CD1ADD" w:rsidP="00CD1ADD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0B75F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3B9C380" w14:textId="0B00D0BA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CD1ADD" w:rsidRPr="00757917" w14:paraId="1CB1D022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A70638A" w14:textId="57B8E196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ดีเวลลอปเม้นท์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มหาชน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A74BCC" w14:textId="141F781C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3A075" w14:textId="373FE14E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FF900F" w14:textId="587B50B5" w:rsidR="00CD1ADD" w:rsidRPr="00757917" w:rsidRDefault="00CD1ADD" w:rsidP="00CD1ADD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99.4</w:t>
            </w:r>
            <w:r w:rsidR="00F943B5" w:rsidRPr="00757917">
              <w:rPr>
                <w:rFonts w:ascii="Angsana New" w:hAnsi="Angsana New"/>
                <w:sz w:val="24"/>
                <w:szCs w:val="24"/>
                <w:lang w:bidi="th-TH"/>
              </w:rPr>
              <w:t>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64420" w14:textId="37994A7F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99.44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B04DB3" w14:textId="56385772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11,038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A1B035" w14:textId="7411D44A" w:rsidR="00CD1ADD" w:rsidRPr="00757917" w:rsidRDefault="00CD1ADD" w:rsidP="00CD1ADD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11,038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F1B579" w14:textId="48F6E024" w:rsidR="00CD1ADD" w:rsidRPr="00757917" w:rsidRDefault="00B2101B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CBC31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0824EC" w14:textId="09253BBD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19,642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7D23D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D59C9E" w14:textId="57ACBC7F" w:rsidR="00CD1ADD" w:rsidRPr="00757917" w:rsidRDefault="00C004CF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E6303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D58201" w14:textId="09E938F5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E9452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0E5BAF" w14:textId="372585F3" w:rsidR="00CD1ADD" w:rsidRPr="00757917" w:rsidRDefault="00C004CF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19,651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E007B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95BC38" w14:textId="73D41B1C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19,642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962932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5B4EF3A" w14:textId="3F5908AA" w:rsidR="00CD1ADD" w:rsidRPr="00757917" w:rsidRDefault="00460DDC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832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4A61C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596FE97" w14:textId="42A9282D" w:rsidR="00CD1ADD" w:rsidRPr="00757917" w:rsidRDefault="00460DDC" w:rsidP="00CD1ADD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="00CD1ADD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067</w:t>
            </w:r>
          </w:p>
        </w:tc>
      </w:tr>
      <w:tr w:rsidR="00CD1ADD" w:rsidRPr="00757917" w14:paraId="48ACAD20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E3D2E56" w14:textId="523004A3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บริษัท เฟรเซอร์ส 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277EEC" w14:textId="04888033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ศูนย์กลางในการ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3CE9DE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E4C41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43630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3BA22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C836A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E5EDB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DCD2F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96B0D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AF0C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C4303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7A1BE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8E0F3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E9983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80CEB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873BC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0D912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2860D5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BBA6E5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28C2A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8BF29A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CD1ADD" w:rsidRPr="00757917" w14:paraId="4858F8DD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D83927" w14:textId="3DEE749B" w:rsidR="00CD1ADD" w:rsidRPr="00757917" w:rsidRDefault="00CD1ADD" w:rsidP="00CD1ADD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 xml:space="preserve">ศูนย์บริหารเงิน </w:t>
            </w:r>
            <w:r w:rsidRPr="00757917">
              <w:rPr>
                <w:rFonts w:ascii="Angsana New" w:hAnsi="Angsana New"/>
                <w:sz w:val="24"/>
                <w:szCs w:val="24"/>
              </w:rPr>
              <w:t>(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757917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155673" w14:textId="3D04C039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7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A245FB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637D9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691D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A548C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E6078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BD54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F2F68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E9DB5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914BB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135A0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21D7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0D39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2229A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A42DB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7A23E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C0937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E5EC5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1A86A3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162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500C5E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9B5390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  <w:tab w:val="decimal" w:pos="702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cs/>
                <w:lang w:val="en-US" w:bidi="th-TH"/>
              </w:rPr>
            </w:pPr>
          </w:p>
        </w:tc>
      </w:tr>
      <w:tr w:rsidR="00F06657" w:rsidRPr="00757917" w14:paraId="17068427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72A999" w14:textId="720FAA14" w:rsidR="00CD1ADD" w:rsidRPr="00757917" w:rsidRDefault="00CD1ADD" w:rsidP="00CD1ADD">
            <w:pPr>
              <w:spacing w:line="240" w:lineRule="auto"/>
              <w:ind w:left="158"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114BD" w14:textId="3542516D" w:rsidR="00CD1ADD" w:rsidRPr="00757917" w:rsidRDefault="00CD1ADD" w:rsidP="00CD1ADD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ด้านการเงิน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E5A5C7" w14:textId="12A1CD5F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15745F" w14:textId="75297532" w:rsidR="00CD1ADD" w:rsidRPr="00757917" w:rsidRDefault="00CD1ADD" w:rsidP="00CD1ADD">
            <w:pPr>
              <w:pStyle w:val="acctfourfigures"/>
              <w:tabs>
                <w:tab w:val="clear" w:pos="765"/>
                <w:tab w:val="decimal" w:pos="3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E3960" w14:textId="3A695CA6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99.99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8C020C" w14:textId="4A7FA155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376EF5" w14:textId="7AF22D03" w:rsidR="00CD1ADD" w:rsidRPr="00757917" w:rsidRDefault="00CD1ADD" w:rsidP="00CD1ADD">
            <w:pPr>
              <w:pStyle w:val="acctfourfigures"/>
              <w:tabs>
                <w:tab w:val="clear" w:pos="765"/>
                <w:tab w:val="decimal" w:pos="49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A89CB9" w14:textId="4201A43D" w:rsidR="00CD1ADD" w:rsidRPr="00757917" w:rsidRDefault="00B2101B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91387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2F8C6A" w14:textId="40232BD3" w:rsidR="00CD1ADD" w:rsidRPr="00757917" w:rsidRDefault="00CD1ADD" w:rsidP="00B2101B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2A82E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ED44FF" w14:textId="18C82789" w:rsidR="00CD1ADD" w:rsidRPr="00757917" w:rsidRDefault="00C004CF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7C930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212358" w14:textId="6DA72BCE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55E2D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EB9C3B" w14:textId="35908BFA" w:rsidR="00CD1ADD" w:rsidRPr="00757917" w:rsidRDefault="00C004CF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D56CA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bottom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B55D96" w14:textId="2BB1B809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DD4426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04F7B0" w14:textId="473AE366" w:rsidR="00CD1ADD" w:rsidRPr="00757917" w:rsidRDefault="00607E7E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9ED53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thaiDistribute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8671E6A" w14:textId="0D162150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7D347C" w:rsidRPr="00757917" w14:paraId="2BB3D1F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29EC23B" w14:textId="77777777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F8E2594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B4477EE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CB9C52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D1BCA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5F669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B657F9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08945F" w14:textId="3F331533" w:rsidR="00CD1ADD" w:rsidRPr="00757917" w:rsidRDefault="004B2FBC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42,658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30EB2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B96379" w14:textId="7D9535DF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41,609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29F6E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F266AB" w14:textId="51A16C9D" w:rsidR="00CD1ADD" w:rsidRPr="00757917" w:rsidRDefault="00C004CF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598B0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3794BD" w14:textId="29AEA7AA" w:rsidR="00CD1ADD" w:rsidRPr="00757917" w:rsidRDefault="00CD1ADD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1E08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1FEBB8" w14:textId="7559391C" w:rsidR="00CD1ADD" w:rsidRPr="00757917" w:rsidRDefault="00C004CF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42,658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A2C6A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AC32EA" w14:textId="53F6BC52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  <w:t>41,609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729F59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FBFF06E" w14:textId="0997EFE1" w:rsidR="00CD1ADD" w:rsidRPr="00757917" w:rsidRDefault="00460DDC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</w:t>
            </w:r>
            <w:r w:rsidR="00607E7E"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235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77A3D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5D58749" w14:textId="614EE223" w:rsidR="00CD1ADD" w:rsidRPr="00757917" w:rsidRDefault="00460DDC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</w:t>
            </w:r>
            <w:r w:rsidR="00CD1ADD"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123</w:t>
            </w:r>
          </w:p>
        </w:tc>
      </w:tr>
      <w:tr w:rsidR="00F06657" w:rsidRPr="00757917" w14:paraId="49DB00B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D970F00" w14:textId="77777777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7275C33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C08EB43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36684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4AED8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486C1A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C1438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48235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810C0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B7950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DD0CA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3A434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34870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2D489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46F7D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9DC56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AB986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tcBorders>
              <w:top w:val="single" w:sz="4" w:space="0" w:color="auto"/>
            </w:tcBorders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035F6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70733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700318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783B1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87FCCA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3E21FB0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99AAD2A" w14:textId="3EF67900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บริษัทย่อยทางอ้อม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DF1EB11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4D3B79B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37734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4E269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42B206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862BE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4F817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2629F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25A98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E45E2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FBEE8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FAA96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40BD2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A4CBE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2EE46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FD704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C92F5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12A8E8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8AB7E8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622E46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3A222E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42E2A31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EE742DE" w14:textId="26AC4DCD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FD254C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28CCEF7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ECCB5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40F0B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F73E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EEFD9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83C0C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8694B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03F9D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9459F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4D114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9BDC5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615E8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75631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6A28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76BC1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B638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AC6E8D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BDF916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AD98AE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B1ED2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56C7CC6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3D9454F" w14:textId="176BB763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เฟรเซอร์ส</w:t>
            </w:r>
            <w:r w:rsidRPr="00757917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พร็อพเพอร์ตี้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144CCDA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773A946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B31D9B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7A21E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73DF1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241F0A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B9661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8F82F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A0E19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FAB10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6701B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A641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9F65B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D9AE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D961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7302E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4289D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9AEF2F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7ABE33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838ADF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177AA2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2954399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BD2EAF0" w14:textId="49E5C118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อินดัสเทรียล</w:t>
            </w:r>
            <w:r w:rsidRPr="00757917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 xml:space="preserve"> (</w:t>
            </w: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ประเทศไทย</w:t>
            </w:r>
            <w:r w:rsidRPr="00757917"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58BB762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C06D4EF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D23C6B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8B37E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ECF94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23060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AA5AF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6F655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0286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6BCBA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71328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ABD22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A516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296F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666FF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E19E9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8E9EA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A68B67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E2DF37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E1E11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B85066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720EA5BA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7D867A2" w14:textId="73B9607D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u w:val="single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40CA2C5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3CD2F37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992E0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88266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35FF0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869A6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DEEF0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840E6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291D7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5C6A3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62E5B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1295D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0BFB9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C0254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61EE1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F7495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C53A7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45FBE7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81BBF8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B8EF95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FFE55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5606144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66964BB" w14:textId="0A3C8BA1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ออโตเมชั่น</w:t>
            </w:r>
            <w:r w:rsidRPr="00757917">
              <w:rPr>
                <w:rFonts w:ascii="Angsana New" w:hAnsi="Angsana New"/>
                <w:sz w:val="24"/>
                <w:szCs w:val="24"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แอสเซ็ท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44A5424" w14:textId="16D7E8C1" w:rsidR="00CD1ADD" w:rsidRPr="00757917" w:rsidRDefault="00CD1ADD" w:rsidP="00CD1AD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บริการระบบ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28ACCBB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DD124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1205C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75808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D0EA4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B9605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B1D7A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BDB2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03D9D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C9B39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FAE26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CC2E5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1B47F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42EE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A78CB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CEF31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4FCD2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87E6CA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1ACC1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01523A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74874897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E9A5849" w14:textId="066E0E14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239A908" w14:textId="0104E4D5" w:rsidR="00CD1ADD" w:rsidRPr="00757917" w:rsidRDefault="00CD1ADD" w:rsidP="00CD1ADD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ปฎิบัติการ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91680CF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58441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3802D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2A51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141DC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80F0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F532F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B0389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78E2E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A5D27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89216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D399B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D539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3C3AE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AC2CC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3E69A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1679DE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F20B0C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29CB2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263AA4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7F73D7B1" w14:textId="61EF1C33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AA55452" w14:textId="09B4EFA9" w:rsidR="00CD1ADD" w:rsidRPr="00757917" w:rsidRDefault="00CD1ADD" w:rsidP="00CD1ADD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3A08503" w14:textId="1DF5091C" w:rsidR="00CD1ADD" w:rsidRPr="00757917" w:rsidRDefault="00CD1ADD" w:rsidP="00CD1ADD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อัตโนมัติ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01B98E8" w14:textId="2081AFEA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C5EDCD" w14:textId="3EE82E03" w:rsidR="00CD1ADD" w:rsidRPr="00757917" w:rsidRDefault="00460DDC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="00607E7E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408C11" w14:textId="0533BCCE" w:rsidR="00CD1ADD" w:rsidRPr="00757917" w:rsidRDefault="00460DDC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="00CD1ADD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4A43AA" w14:textId="02F153DB" w:rsidR="00CD1ADD" w:rsidRPr="00757917" w:rsidRDefault="00607E7E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12A247" w14:textId="19F69C20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E86F9B" w14:textId="39CF932A" w:rsidR="00CD1ADD" w:rsidRPr="00757917" w:rsidRDefault="002547FA" w:rsidP="002547F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0E8A3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D93207" w14:textId="6FB1B735" w:rsidR="00CD1ADD" w:rsidRPr="00757917" w:rsidRDefault="002547FA" w:rsidP="002547F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10C7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28D800" w14:textId="77C0B8CA" w:rsidR="00CD1ADD" w:rsidRPr="00757917" w:rsidRDefault="002547FA" w:rsidP="002547F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F341A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2A92B6" w14:textId="4AD2ABF1" w:rsidR="00CD1ADD" w:rsidRPr="00757917" w:rsidRDefault="00CD1ADD" w:rsidP="002547F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4B314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AF2101" w14:textId="7B5A30B7" w:rsidR="00CD1ADD" w:rsidRPr="00757917" w:rsidRDefault="002547FA" w:rsidP="002547FA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1E88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22942" w14:textId="795CC7B4" w:rsidR="00CD1ADD" w:rsidRPr="00757917" w:rsidRDefault="00CD1ADD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84594E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06D55A7" w14:textId="4E0BD7D0" w:rsidR="00CD1ADD" w:rsidRPr="00757917" w:rsidRDefault="002547FA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7BC04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F8D6BF8" w14:textId="7A7EA40D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</w:tr>
      <w:tr w:rsidR="00703199" w:rsidRPr="00757917" w14:paraId="04F2732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8C33D94" w14:textId="77777777" w:rsidR="00703199" w:rsidRPr="00757917" w:rsidRDefault="00703199" w:rsidP="00CD1ADD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2BE644EC" w14:textId="77777777" w:rsidR="00703199" w:rsidRPr="00757917" w:rsidRDefault="00703199" w:rsidP="00CD1ADD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555D9444" w14:textId="77777777" w:rsidR="00703199" w:rsidRPr="00757917" w:rsidRDefault="00703199" w:rsidP="00CD1ADD">
            <w:pPr>
              <w:tabs>
                <w:tab w:val="clear" w:pos="227"/>
              </w:tabs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2F72F58E" w14:textId="56D23F3A" w:rsidR="00D81BFC" w:rsidRPr="00757917" w:rsidRDefault="00D81BFC" w:rsidP="00D81BFC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431157" w14:textId="77777777" w:rsidR="00703199" w:rsidRPr="00757917" w:rsidRDefault="00703199" w:rsidP="00CD1ADD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FFD1EC1" w14:textId="77777777" w:rsidR="00703199" w:rsidRPr="00757917" w:rsidRDefault="00703199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91BE62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41A192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E0546E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13B323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CC21E1" w14:textId="77777777" w:rsidR="00703199" w:rsidRPr="00757917" w:rsidRDefault="00703199" w:rsidP="002547FA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3C783F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DDFBF9" w14:textId="77777777" w:rsidR="00703199" w:rsidRPr="00757917" w:rsidRDefault="00703199" w:rsidP="002547F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87FAA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E64812" w14:textId="77777777" w:rsidR="00703199" w:rsidRPr="00757917" w:rsidRDefault="00703199" w:rsidP="002547FA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678D91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AEC1E6" w14:textId="77777777" w:rsidR="00703199" w:rsidRPr="00757917" w:rsidRDefault="00703199" w:rsidP="002547F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5186AC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84089" w14:textId="77777777" w:rsidR="00703199" w:rsidRPr="00757917" w:rsidRDefault="00703199" w:rsidP="002547FA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C0AF9F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1E3750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3CB5A8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511AD58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33F578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E5CB0AB" w14:textId="77777777" w:rsidR="00703199" w:rsidRPr="00757917" w:rsidRDefault="00703199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</w:tr>
      <w:tr w:rsidR="00607E7E" w:rsidRPr="00757917" w14:paraId="0F7CC2C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D56D4E3" w14:textId="35FE76FE" w:rsidR="00607E7E" w:rsidRPr="00757917" w:rsidRDefault="00607E7E" w:rsidP="00607E7E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เฟรเซอร์ส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พร็อพเพอร์ตี้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  <w:p w14:paraId="4018B9AE" w14:textId="77777777" w:rsidR="00607E7E" w:rsidRPr="00757917" w:rsidRDefault="00607E7E" w:rsidP="00607E7E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พาวเวอร์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ประเทศไทย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)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(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เดิม</w:t>
            </w:r>
          </w:p>
          <w:p w14:paraId="570DB492" w14:textId="77777777" w:rsidR="00607E7E" w:rsidRPr="00757917" w:rsidRDefault="00607E7E" w:rsidP="00607E7E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ชื่อ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“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โกลเด้น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แฮบิเทชั่น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</w:p>
          <w:p w14:paraId="599445DF" w14:textId="290C94AC" w:rsidR="00607E7E" w:rsidRPr="00757917" w:rsidRDefault="00607E7E" w:rsidP="00607E7E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  <w:r w:rsidRPr="00757917">
              <w:rPr>
                <w:rFonts w:ascii="Angsana New" w:hAnsi="Angsana New" w:hint="eastAsia"/>
                <w:sz w:val="24"/>
                <w:szCs w:val="24"/>
                <w:cs/>
              </w:rPr>
              <w:t>”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96271FF" w14:textId="70782942" w:rsidR="00607E7E" w:rsidRPr="00757917" w:rsidRDefault="00607E7E" w:rsidP="00607E7E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</w:p>
          <w:p w14:paraId="4CD3B8B2" w14:textId="77777777" w:rsidR="00607E7E" w:rsidRPr="00757917" w:rsidRDefault="00607E7E" w:rsidP="00607E7E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</w:p>
          <w:p w14:paraId="5488B3A4" w14:textId="19771B63" w:rsidR="00607E7E" w:rsidRPr="00757917" w:rsidRDefault="00607E7E" w:rsidP="00607E7E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  <w:p w14:paraId="28495EC5" w14:textId="61BE9222" w:rsidR="00607E7E" w:rsidRPr="00757917" w:rsidRDefault="00607E7E" w:rsidP="00607E7E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C888F51" w14:textId="77777777" w:rsidR="00607E7E" w:rsidRPr="00757917" w:rsidRDefault="00607E7E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777AB949" w14:textId="77777777" w:rsidR="00607E7E" w:rsidRPr="00757917" w:rsidRDefault="00607E7E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E64AB82" w14:textId="77777777" w:rsidR="00607E7E" w:rsidRPr="00757917" w:rsidRDefault="00607E7E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1C56E7B" w14:textId="74FDEC98" w:rsidR="00607E7E" w:rsidRPr="00757917" w:rsidRDefault="00607E7E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2AFD22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470CB19" w14:textId="77777777" w:rsidR="002547FA" w:rsidRPr="00757917" w:rsidRDefault="002547FA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B1C6E1A" w14:textId="77777777" w:rsidR="002547FA" w:rsidRPr="00757917" w:rsidRDefault="002547FA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E2C2007" w14:textId="7DA46D7D" w:rsidR="002547FA" w:rsidRPr="00757917" w:rsidRDefault="00460DDC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="002547FA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7BD9019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4EF26C8" w14:textId="77777777" w:rsidR="002547FA" w:rsidRPr="00757917" w:rsidRDefault="002547FA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6E7910A0" w14:textId="77777777" w:rsidR="002547FA" w:rsidRPr="00757917" w:rsidRDefault="002547FA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6DD580FC" w14:textId="357FB1E7" w:rsidR="002547FA" w:rsidRPr="00757917" w:rsidRDefault="002547FA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8E7457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F0A5730" w14:textId="77777777" w:rsidR="002547FA" w:rsidRPr="00757917" w:rsidRDefault="002547FA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34F9B00" w14:textId="77777777" w:rsidR="002547FA" w:rsidRPr="00757917" w:rsidRDefault="002547FA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2C23896" w14:textId="24C04238" w:rsidR="002547FA" w:rsidRPr="00757917" w:rsidRDefault="00D81BFC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B88281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C65911" w14:textId="77777777" w:rsidR="002547FA" w:rsidRPr="00757917" w:rsidRDefault="002547FA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A81EB56" w14:textId="77777777" w:rsidR="002547FA" w:rsidRPr="00757917" w:rsidRDefault="002547FA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001A1D7" w14:textId="05A4F8BE" w:rsidR="002547FA" w:rsidRPr="00757917" w:rsidRDefault="00D81BFC" w:rsidP="00D81BFC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38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AA9CA8" w14:textId="5FBB5815" w:rsidR="00607E7E" w:rsidRPr="00757917" w:rsidRDefault="002547FA" w:rsidP="00CD1ADD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8B3EB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2B24E0" w14:textId="312EFCCA" w:rsidR="00607E7E" w:rsidRPr="00757917" w:rsidRDefault="002547FA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326B6F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5054CC" w14:textId="72A49F15" w:rsidR="00607E7E" w:rsidRPr="00757917" w:rsidRDefault="002547FA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1D6EC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2EFA24" w14:textId="3077D055" w:rsidR="00607E7E" w:rsidRPr="00757917" w:rsidRDefault="002547FA" w:rsidP="002547F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3F3230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751FB3" w14:textId="7F800F56" w:rsidR="00607E7E" w:rsidRPr="00757917" w:rsidRDefault="002547FA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4DDBB5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F2AC1C" w14:textId="6ED95ADD" w:rsidR="00607E7E" w:rsidRPr="00757917" w:rsidRDefault="002547FA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AC183AB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CE4F443" w14:textId="237FBD9C" w:rsidR="00607E7E" w:rsidRPr="00757917" w:rsidRDefault="002547FA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7B9092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D660FE6" w14:textId="7699BDBE" w:rsidR="00607E7E" w:rsidRPr="00757917" w:rsidRDefault="002547FA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607E7E" w:rsidRPr="00757917" w14:paraId="0EC88712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4E3D051" w14:textId="3D2577A2" w:rsidR="00607E7E" w:rsidRPr="00757917" w:rsidRDefault="002547FA" w:rsidP="002547FA">
            <w:pPr>
              <w:spacing w:line="240" w:lineRule="auto"/>
              <w:ind w:right="-112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วังน้อย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โลจิสติกส์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พาร์ค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5D88013" w14:textId="77777777" w:rsidR="002547FA" w:rsidRPr="00757917" w:rsidRDefault="002547FA" w:rsidP="002547FA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  <w:p w14:paraId="12BBB1D5" w14:textId="3DB64B8B" w:rsidR="00607E7E" w:rsidRPr="00757917" w:rsidRDefault="002547FA" w:rsidP="002547FA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2593DC" w14:textId="77777777" w:rsidR="00607E7E" w:rsidRPr="00757917" w:rsidRDefault="00607E7E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A1FC44" w14:textId="68C82FE6" w:rsidR="002547FA" w:rsidRPr="00757917" w:rsidRDefault="002547FA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0F9E68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725785E8" w14:textId="08D79E99" w:rsidR="002547FA" w:rsidRPr="00757917" w:rsidRDefault="00460DDC" w:rsidP="00CD1ADD">
            <w:pPr>
              <w:pStyle w:val="acctfourfigures"/>
              <w:tabs>
                <w:tab w:val="clear" w:pos="765"/>
                <w:tab w:val="decimal" w:pos="21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="002547FA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3B3930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2B900E1" w14:textId="0E433498" w:rsidR="002547FA" w:rsidRPr="00757917" w:rsidRDefault="002547FA" w:rsidP="00CD1ADD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315324E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E638B49" w14:textId="5707ADA5" w:rsidR="002547FA" w:rsidRPr="00757917" w:rsidRDefault="002547FA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397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B497C5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BE3374D" w14:textId="28F2E9ED" w:rsidR="002547FA" w:rsidRPr="00757917" w:rsidRDefault="006D682A" w:rsidP="006D68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397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7BB278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6CD5F44" w14:textId="70D2A4E1" w:rsidR="002547FA" w:rsidRPr="00757917" w:rsidRDefault="002547FA" w:rsidP="00CD1ADD">
            <w:pPr>
              <w:pStyle w:val="acctfourfigures"/>
              <w:tabs>
                <w:tab w:val="clear" w:pos="765"/>
                <w:tab w:val="decimal" w:pos="332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CC6275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8B8A94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3EEA0988" w14:textId="77143798" w:rsidR="002547FA" w:rsidRPr="00757917" w:rsidRDefault="002547FA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7C76E1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3B844F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8E972B9" w14:textId="5DA5B36F" w:rsidR="002547FA" w:rsidRPr="00757917" w:rsidRDefault="002547FA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E30D02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6AF3AE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776CB7D" w14:textId="38E194D9" w:rsidR="002547FA" w:rsidRPr="00757917" w:rsidRDefault="002547FA" w:rsidP="002547FA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693203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519280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5B04806" w14:textId="41181569" w:rsidR="002547FA" w:rsidRPr="00757917" w:rsidRDefault="002547FA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C7EB18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92B430" w14:textId="53FA290C" w:rsidR="00607E7E" w:rsidRPr="00757917" w:rsidRDefault="002547FA" w:rsidP="00CD1ADD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D175F51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4B08402" w14:textId="3F058B46" w:rsidR="00607E7E" w:rsidRPr="00757917" w:rsidRDefault="002547FA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2C53BE9" w14:textId="77777777" w:rsidR="00607E7E" w:rsidRPr="00757917" w:rsidRDefault="00607E7E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39824CC" w14:textId="52BCD512" w:rsidR="00607E7E" w:rsidRPr="00757917" w:rsidRDefault="002547FA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CD1ADD" w:rsidRPr="00757917" w14:paraId="064775D9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9EC272" w14:textId="77777777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A967C5D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A2DB34F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44A80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2EEF59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4FEAD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F1C75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7886F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DF1E2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3B4D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8CDE9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441BD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EC46B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62BFB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6291E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83EF1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78D4B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86797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6EF323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16602E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189539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C58D09A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62882EB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E80A765" w14:textId="34BEF9FE" w:rsidR="00CD1ADD" w:rsidRPr="00757917" w:rsidRDefault="00CD1ADD" w:rsidP="00CD1ADD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  <w:r w:rsidRPr="00757917">
              <w:rPr>
                <w:rFonts w:asciiTheme="majorBidi" w:hAnsiTheme="majorBidi" w:cstheme="majorBidi" w:hint="cs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  <w:t xml:space="preserve">ถือหุ้นผ่าน </w:t>
            </w:r>
            <w:r w:rsidRPr="00757917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Frasers Property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8A2DC48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AE9831C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57918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77B9E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12360B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541C36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F2943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2E0D8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C9C96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3FB08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643BE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5A04D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78D81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05D8D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5CBA3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60074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04E77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E30BFE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F3F14E7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211B1C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BDE845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329319A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F47A1C" w14:textId="3A281B4B" w:rsidR="00CD1ADD" w:rsidRPr="00757917" w:rsidRDefault="00CD1ADD" w:rsidP="00CD1ADD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Thailand (Internation</w:t>
            </w:r>
            <w:r w:rsidR="009D0D51" w:rsidRPr="00757917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al</w:t>
            </w:r>
            <w:r w:rsidRPr="00757917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) Pt</w:t>
            </w:r>
            <w:r w:rsidR="009D0D51" w:rsidRPr="00757917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e</w:t>
            </w:r>
            <w:r w:rsidRPr="00757917"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</w:rPr>
              <w:t>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EFD85E0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F05A60A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6BF81EF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E87F6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16D24A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24136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083B9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E3EBE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DDA5C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2CB6B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6AE0B4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3B18C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327DC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0F51C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C1BC2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5CE59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E174C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64AC23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D09F82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282864D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4671B6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</w:tr>
      <w:tr w:rsidR="00CD1ADD" w:rsidRPr="00757917" w14:paraId="5FCC00A1" w14:textId="77777777" w:rsidTr="00607E7E">
        <w:trPr>
          <w:trHeight w:val="6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9F6C434" w14:textId="1D894843" w:rsidR="00CD1ADD" w:rsidRPr="00757917" w:rsidRDefault="00CD1ADD" w:rsidP="00CD1ADD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Frasers 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Property</w:t>
            </w:r>
            <w:r w:rsidRPr="007579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 Thailand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3AD1E731" w14:textId="77777777" w:rsidR="00CD1ADD" w:rsidRPr="00757917" w:rsidRDefault="00CD1ADD" w:rsidP="00CD1ADD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19F16A6" w14:textId="77777777" w:rsidR="00CD1ADD" w:rsidRPr="00757917" w:rsidRDefault="00CD1ADD" w:rsidP="00CD1ADD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F349B9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42066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FBDAA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003EF0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7B6A3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A6581B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8EF06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A89AA5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418AE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799288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F75F79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16665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6213F2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A3DEB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A2F37C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color w:val="FF0000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463A4F3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BBF45E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9A77D1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6F35336" w14:textId="77777777" w:rsidR="00CD1ADD" w:rsidRPr="00757917" w:rsidRDefault="00CD1ADD" w:rsidP="00CD1ADD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FF0000"/>
                <w:sz w:val="24"/>
                <w:szCs w:val="24"/>
                <w:lang w:val="en-US" w:bidi="th-TH"/>
              </w:rPr>
            </w:pPr>
          </w:p>
        </w:tc>
      </w:tr>
      <w:tr w:rsidR="007D347C" w:rsidRPr="00757917" w14:paraId="6D78E2D5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4ABFA72" w14:textId="58093A0F" w:rsidR="005E27EF" w:rsidRPr="00757917" w:rsidRDefault="005E27EF" w:rsidP="005E27EF">
            <w:pPr>
              <w:spacing w:line="240" w:lineRule="auto"/>
              <w:ind w:left="151"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(Vietnam)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4B3CFCB" w14:textId="6C847962" w:rsidR="005E27EF" w:rsidRPr="00757917" w:rsidRDefault="005E27EF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1375346" w14:textId="5D205F9A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826492" w14:textId="41F791B8" w:rsidR="005E27EF" w:rsidRPr="00757917" w:rsidRDefault="00460DDC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F58FB1A" w14:textId="38E1C508" w:rsidR="005E27EF" w:rsidRPr="00757917" w:rsidRDefault="00460DDC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3A5CD04" w14:textId="285A755F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27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B6F19C" w14:textId="492E0822" w:rsidR="005E27EF" w:rsidRPr="00757917" w:rsidRDefault="005E27EF" w:rsidP="005E27EF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5FE1BC" w14:textId="718BD57C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63D113" w14:textId="21AA1E60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588F55" w14:textId="29914DB0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7F8A04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DEA900" w14:textId="761CAEAF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062DE7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01BED02" w14:textId="2B3D4C79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02364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3A9FFA" w14:textId="245176A1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17FBD5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424F530" w14:textId="4E64C79C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DF3856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681057F" w14:textId="0730D005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BCB334" w14:textId="3DDB3EC6" w:rsidR="005E27EF" w:rsidRPr="00757917" w:rsidRDefault="005E27EF" w:rsidP="005E27EF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833921A" w14:textId="45CBA4A3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7D347C" w:rsidRPr="00757917" w14:paraId="3313E41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418707B" w14:textId="37C486D7" w:rsidR="005E27EF" w:rsidRPr="00757917" w:rsidRDefault="005E27EF" w:rsidP="005E27EF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 xml:space="preserve">Amigos An </w:t>
            </w:r>
            <w:proofErr w:type="spellStart"/>
            <w:r w:rsidRPr="00757917">
              <w:rPr>
                <w:rFonts w:asciiTheme="majorBidi" w:hAnsiTheme="majorBidi" w:cstheme="majorBidi"/>
                <w:sz w:val="24"/>
                <w:szCs w:val="24"/>
              </w:rPr>
              <w:t>Phu</w:t>
            </w:r>
            <w:proofErr w:type="spellEnd"/>
            <w:r w:rsidRPr="00757917">
              <w:rPr>
                <w:rFonts w:asciiTheme="majorBidi" w:hAnsiTheme="majorBidi" w:cstheme="majorBidi"/>
                <w:sz w:val="24"/>
                <w:szCs w:val="24"/>
              </w:rPr>
              <w:t xml:space="preserve"> Holding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89FC846" w14:textId="0975C75E" w:rsidR="005E27EF" w:rsidRPr="00757917" w:rsidRDefault="005E27EF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D2D1A2" w14:textId="066E0BC9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6C13A7F" w14:textId="5789DC84" w:rsidR="005E27EF" w:rsidRPr="00757917" w:rsidRDefault="00460DDC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EE03B6" w14:textId="74C0947A" w:rsidR="005E27EF" w:rsidRPr="00757917" w:rsidRDefault="00460DDC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113456" w14:textId="383250AF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118B35" w14:textId="7D148E01" w:rsidR="005E27EF" w:rsidRPr="00757917" w:rsidRDefault="005E27EF" w:rsidP="005E27EF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  <w:r w:rsidR="00B5573E" w:rsidRPr="00757917">
              <w:rPr>
                <w:rFonts w:ascii="Angsana New" w:hAnsi="Angsana New"/>
                <w:sz w:val="24"/>
                <w:szCs w:val="24"/>
                <w:lang w:bidi="th-TH"/>
              </w:rPr>
              <w:t>3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161A10" w14:textId="1C89FD25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F2BF4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3A14DCD" w14:textId="38E75984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329C19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9B30D7" w14:textId="45666E21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AD861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DFD0B78" w14:textId="30EF0847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ADFDD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F1107C" w14:textId="6440B436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1208A3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DE239C5" w14:textId="4C550393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ACF16B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5A7C771" w14:textId="76A8FA99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9B2D23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C1F97EC" w14:textId="13633118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7D347C" w:rsidRPr="00757917" w14:paraId="507BC49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3211E84" w14:textId="635CA903" w:rsidR="005E27EF" w:rsidRPr="00757917" w:rsidRDefault="005E27EF" w:rsidP="005E27EF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 xml:space="preserve">Amigos An </w:t>
            </w:r>
            <w:proofErr w:type="spellStart"/>
            <w:r w:rsidRPr="00757917">
              <w:rPr>
                <w:rFonts w:asciiTheme="majorBidi" w:hAnsiTheme="majorBidi" w:cstheme="majorBidi"/>
                <w:sz w:val="24"/>
                <w:szCs w:val="24"/>
              </w:rPr>
              <w:t>Phu</w:t>
            </w:r>
            <w:proofErr w:type="spellEnd"/>
            <w:r w:rsidRPr="00757917">
              <w:rPr>
                <w:rFonts w:asciiTheme="majorBidi" w:hAnsiTheme="majorBidi" w:cstheme="majorBidi"/>
                <w:sz w:val="24"/>
                <w:szCs w:val="24"/>
              </w:rPr>
              <w:t xml:space="preserve"> (Singapore)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89C6733" w14:textId="74CCB6B9" w:rsidR="005E27EF" w:rsidRPr="00757917" w:rsidRDefault="005E27EF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32FE0AE" w14:textId="6C8AC0DB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CB32D4" w14:textId="5B114B9B" w:rsidR="005E27EF" w:rsidRPr="00757917" w:rsidRDefault="00460DDC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69AAA9" w14:textId="0D91398A" w:rsidR="005E27EF" w:rsidRPr="00757917" w:rsidRDefault="00460DDC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4C4DF5A" w14:textId="37A642B8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B93DE3" w14:textId="7E239D1D" w:rsidR="005E27EF" w:rsidRPr="00757917" w:rsidRDefault="005E27EF" w:rsidP="005E27EF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</w:t>
            </w:r>
            <w:r w:rsidR="00B5573E" w:rsidRPr="00757917"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87FE29" w14:textId="74C146A3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2E5CC9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9AA6875" w14:textId="09FBD032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76176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6C045B" w14:textId="059BB9E4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F01DA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7AAD8C04" w14:textId="5D97BE50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E1702F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99A94B" w14:textId="214E5E86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008393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9C49CBB" w14:textId="6A1B27CD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6BD955D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17EC0D" w14:textId="4BA2B4EB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C76B5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1F6DC06C" w14:textId="68E2F322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7D347C" w:rsidRPr="00757917" w14:paraId="5A3BC296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60F0685" w14:textId="2B8A93DB" w:rsidR="005E27EF" w:rsidRPr="00757917" w:rsidRDefault="005E27EF" w:rsidP="005E27EF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ALPS Ventura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97A0896" w14:textId="1BDBF2FD" w:rsidR="005E27EF" w:rsidRPr="00757917" w:rsidRDefault="005E27EF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9A84E64" w14:textId="328919F8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D41B63" w14:textId="4F4995E7" w:rsidR="005E27EF" w:rsidRPr="00757917" w:rsidRDefault="00460DDC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C2B5C44" w14:textId="3D97876E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7F5220" w14:textId="005A5501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D7E8306" w14:textId="06319D1A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753827" w14:textId="35BFBF05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F7E1C5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09D25DA" w14:textId="4AE81F1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C1C329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68C0C1" w14:textId="42370165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B78EB0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1CE99436" w14:textId="2D0C1016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E79DC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9CCF8C" w14:textId="568D0B87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D2ED65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5BEA3D17" w14:textId="086F84FB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4368FC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C3742EC" w14:textId="3C038698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F0F525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39D5CD8F" w14:textId="662A23BA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7D347C" w:rsidRPr="00757917" w14:paraId="324588B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E1B8E2E" w14:textId="0484E9E2" w:rsidR="005E27EF" w:rsidRPr="00757917" w:rsidRDefault="005E27EF" w:rsidP="005E27EF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New Motion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22A4770" w14:textId="4D5E3559" w:rsidR="005E27EF" w:rsidRPr="00757917" w:rsidRDefault="005E27EF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B036D86" w14:textId="7177C211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D8DA5B6" w14:textId="495713EE" w:rsidR="005E27EF" w:rsidRPr="00757917" w:rsidRDefault="00460DDC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E1B3705" w14:textId="3FEDAE7C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1A970E" w14:textId="247BB7C5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21BE90" w14:textId="0745D0AE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88949" w14:textId="180FFA8F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D7695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F22FAA" w14:textId="7277BEAE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1B519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16F176" w14:textId="533D67EA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3A3E9D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6810BE3" w14:textId="4D373704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B1F13C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80689B" w14:textId="7C001381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39EC0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3620D40F" w14:textId="5DCAE4D8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474258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6D0A355" w14:textId="6E4F4C48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16ADF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A1C1459" w14:textId="3D76AD5A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7D347C" w:rsidRPr="00757917" w14:paraId="41A1F91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1B68337" w14:textId="0201F697" w:rsidR="005E27EF" w:rsidRPr="00757917" w:rsidRDefault="005E27EF" w:rsidP="005E27EF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Grand Trail Holding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1D48383" w14:textId="0F3D1784" w:rsidR="005E27EF" w:rsidRPr="00757917" w:rsidRDefault="005E27EF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0C60AB6" w14:textId="7CFB924B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FF0000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895DBF5" w14:textId="384B3673" w:rsidR="005E27EF" w:rsidRPr="00757917" w:rsidRDefault="00460DDC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2418CD" w14:textId="1E041E80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D83F4C" w14:textId="3945C115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0123BE" w14:textId="27526E85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C527C3" w14:textId="380C0E53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3218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5793E83" w14:textId="6108DD24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5FE99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9193C1" w14:textId="75C86F3F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DE590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9099258" w14:textId="495E97C7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40141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503D5C" w14:textId="29F9376C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4E951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26BB5733" w14:textId="687279AD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C0CF4F3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1DFBAD" w14:textId="732E68E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4CD6D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0BD9E7E5" w14:textId="0AC227F8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  <w:tr w:rsidR="007D347C" w:rsidRPr="00757917" w14:paraId="5DA6BE9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F042AEA" w14:textId="4D8E8E2C" w:rsidR="005E27EF" w:rsidRPr="00757917" w:rsidRDefault="005E27EF" w:rsidP="005E27EF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color w:val="000000" w:themeColor="text1"/>
                <w:sz w:val="24"/>
                <w:szCs w:val="24"/>
                <w:u w:val="single"/>
                <w:cs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Grand Trail Investment Pte. Ltd.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DEF1E89" w14:textId="3535316D" w:rsidR="005E27EF" w:rsidRPr="00757917" w:rsidRDefault="005E27EF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บริหารการลงทุน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9734B34" w14:textId="4DFB1993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สิงค์โปร์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18F722" w14:textId="70972082" w:rsidR="005E27EF" w:rsidRPr="00757917" w:rsidRDefault="00460DDC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3CDCD1C" w14:textId="1DD3A668" w:rsidR="005E27EF" w:rsidRPr="00757917" w:rsidRDefault="00460DDC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428B61" w14:textId="440D138D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8E9EAC6" w14:textId="1EA88C94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E05BEF" w14:textId="418E5FD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33CDE6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6E9D83" w14:textId="664B35AB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9D83D4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D742AB" w14:textId="2560ABAA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256E1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52FE4020" w14:textId="13AABA60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EEF38C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023F97" w14:textId="58CFF1F1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4E55E6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154254CA" w14:textId="3AD59EE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CBB830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09D8AFE" w14:textId="567B64C5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6E9ECA5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77283C85" w14:textId="50E427FA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6E4622" w:rsidRPr="00757917" w14:paraId="5F10F6B1" w14:textId="77777777" w:rsidTr="005530B8">
        <w:trPr>
          <w:trHeight w:val="270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205E4E4" w14:textId="740DBB89" w:rsidR="006E4622" w:rsidRPr="00757917" w:rsidRDefault="006E4622" w:rsidP="005E27EF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72ADBE4" w14:textId="53F1887B" w:rsidR="006E4622" w:rsidRPr="00757917" w:rsidRDefault="006E4622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242843B" w14:textId="2CCBDC71" w:rsidR="006E4622" w:rsidRPr="00757917" w:rsidRDefault="006E4622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D7B36F" w14:textId="3C912949" w:rsidR="006E4622" w:rsidRPr="00757917" w:rsidRDefault="006E4622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0B87A8" w14:textId="1D30F87D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602C2D" w14:textId="389FFAD5" w:rsidR="006E4622" w:rsidRPr="00757917" w:rsidRDefault="006E4622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8B5C4B" w14:textId="3CCAAE69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606795" w14:textId="55D35623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72C421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6DAE959" w14:textId="74A41555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36E07C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ED748" w14:textId="12E2D411" w:rsidR="006E4622" w:rsidRPr="00757917" w:rsidRDefault="006E4622" w:rsidP="005E27EF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A59DA7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29DE7DC" w14:textId="53AF9B3A" w:rsidR="006E4622" w:rsidRPr="00757917" w:rsidRDefault="006E4622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D4B4BF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26C459" w14:textId="703B5289" w:rsidR="006E4622" w:rsidRPr="00757917" w:rsidRDefault="006E4622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4776AE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7BA0BDB6" w14:textId="4D347362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09ADA6A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FB9F28B" w14:textId="22308A2F" w:rsidR="006E4622" w:rsidRPr="00757917" w:rsidRDefault="006E4622" w:rsidP="005E27EF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B9A96C4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4968FA1" w14:textId="667B45C5" w:rsidR="006E4622" w:rsidRPr="00757917" w:rsidRDefault="006E4622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6E4622" w:rsidRPr="00757917" w14:paraId="613BA69A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568FBB1" w14:textId="1B9A8DA9" w:rsidR="006E4622" w:rsidRPr="00757917" w:rsidRDefault="006E4622" w:rsidP="005E27EF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178C97E9" w14:textId="77777777" w:rsidR="006E4622" w:rsidRPr="00757917" w:rsidRDefault="006E4622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7AC7A9F" w14:textId="77777777" w:rsidR="006E4622" w:rsidRPr="00757917" w:rsidRDefault="006E4622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EE8E958" w14:textId="77777777" w:rsidR="006E4622" w:rsidRPr="00757917" w:rsidRDefault="006E4622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84CCF07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AF1556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8D25D41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507EB9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1A5F90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D107C8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244FC8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59A7A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D40699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0C0DF1FA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08C7DC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E7F3B4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7CFD62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68116CE5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8B8B4B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6BB0FC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40"/>
                <w:tab w:val="decimal" w:pos="370"/>
              </w:tabs>
              <w:spacing w:line="240" w:lineRule="auto"/>
              <w:ind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9718D62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4449E0A3" w14:textId="77777777" w:rsidR="006E4622" w:rsidRPr="00757917" w:rsidRDefault="006E4622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</w:tr>
      <w:tr w:rsidR="007D347C" w:rsidRPr="00757917" w14:paraId="01565A1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BD10F75" w14:textId="1361B415" w:rsidR="005E27EF" w:rsidRPr="00757917" w:rsidRDefault="005E27EF" w:rsidP="005E27EF">
            <w:pPr>
              <w:spacing w:line="240" w:lineRule="auto"/>
              <w:ind w:right="-112"/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 xml:space="preserve">New Motion Industrial </w:t>
            </w:r>
            <w:proofErr w:type="spellStart"/>
            <w:r w:rsidRPr="00757917">
              <w:rPr>
                <w:rFonts w:asciiTheme="majorBidi" w:hAnsiTheme="majorBidi" w:cstheme="majorBidi"/>
                <w:color w:val="000000" w:themeColor="text1"/>
                <w:sz w:val="24"/>
                <w:szCs w:val="24"/>
              </w:rPr>
              <w:t>Co.,Ltd</w:t>
            </w:r>
            <w:proofErr w:type="spellEnd"/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2EBE6B2" w14:textId="77777777" w:rsidR="005E27EF" w:rsidRPr="00757917" w:rsidRDefault="005E27EF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พัฒนา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  <w:t xml:space="preserve"> </w:t>
            </w:r>
          </w:p>
          <w:p w14:paraId="5E4AE17B" w14:textId="09D881BE" w:rsidR="005E27EF" w:rsidRPr="00757917" w:rsidRDefault="005E27EF" w:rsidP="005E27EF">
            <w:pPr>
              <w:ind w:left="-23" w:right="-117"/>
              <w:rPr>
                <w:rFonts w:ascii="Angsana New" w:hAnsi="Angsana New"/>
                <w:color w:val="000000" w:themeColor="text1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5281892" w14:textId="77777777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9B90DB0" w14:textId="1AFB34C3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bidi="th-TH"/>
              </w:rPr>
              <w:t>เวียดนาม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B08A3C" w14:textId="77777777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4B4F0941" w14:textId="31E26320" w:rsidR="005E27EF" w:rsidRPr="00757917" w:rsidRDefault="00460DDC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6CD8749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  <w:p w14:paraId="3222E73E" w14:textId="59B3EE65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4F1461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000E0D32" w14:textId="358D0ED9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386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22196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361CD835" w14:textId="1834A8A2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9F4712" w14:textId="0DFFA535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76282C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72ED9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67F00762" w14:textId="3E7BFBAD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582DE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E658C1" w14:textId="08A66244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E7A99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</w:tcPr>
          <w:p w14:paraId="245E423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4612E7E" w14:textId="4F2008C8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41535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2719F4" w14:textId="3C817DDF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1B8E5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</w:tcPr>
          <w:p w14:paraId="0582C150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7F2F89BF" w14:textId="60F72CE9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DC459CC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B5D939" w14:textId="66275BC2" w:rsidR="005E27EF" w:rsidRPr="00757917" w:rsidRDefault="00794372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B5B520C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</w:tcPr>
          <w:p w14:paraId="5A996249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</w:p>
          <w:p w14:paraId="2967773E" w14:textId="495C76F1" w:rsidR="00794372" w:rsidRPr="00757917" w:rsidRDefault="00794372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  <w:t>-</w:t>
            </w:r>
          </w:p>
        </w:tc>
      </w:tr>
      <w:tr w:rsidR="005E27EF" w:rsidRPr="00757917" w14:paraId="6280EED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39F5B427" w14:textId="2E5849E3" w:rsidR="005E27EF" w:rsidRPr="00757917" w:rsidRDefault="005E27EF" w:rsidP="005E27EF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GOLD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20D0D05" w14:textId="77777777" w:rsidR="005E27EF" w:rsidRPr="00757917" w:rsidRDefault="005E27EF" w:rsidP="005E27EF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B92BEA" w14:textId="77777777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D6AB90" w14:textId="77777777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80A14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118" w:right="-11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B9200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0F7016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4BBBE7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748ACC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FD93F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216A9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37EE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28E99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95449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75BB7D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A66156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0D92F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C8E214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95D27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2B6DCDF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4403BF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8507AB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5E27EF" w:rsidRPr="00757917" w14:paraId="021D886F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4EF870" w14:textId="0B2BAF45" w:rsidR="005E27EF" w:rsidRPr="00757917" w:rsidRDefault="005E27EF" w:rsidP="005E27EF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นารายณ์ พาวิลเลียน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9DC204" w14:textId="1C18B54B" w:rsidR="005E27EF" w:rsidRPr="00757917" w:rsidRDefault="005E27EF" w:rsidP="005E27EF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32911C8" w14:textId="2A5FDAD3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9C0916" w14:textId="76072B09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2156C42" w14:textId="23231AA6" w:rsidR="005E27EF" w:rsidRPr="00757917" w:rsidRDefault="00294C31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5E27EF"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 w:hint="cs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E6DC97" w14:textId="59B22543" w:rsidR="005E27EF" w:rsidRPr="00757917" w:rsidRDefault="00B30BFB" w:rsidP="00B30BFB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5A98B0A" w14:textId="2A36C1FC" w:rsidR="005E27EF" w:rsidRPr="00757917" w:rsidRDefault="00294C31" w:rsidP="005E27EF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lang w:val="en-US" w:bidi="th-TH"/>
              </w:rPr>
              <w:t>475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47AD9D" w14:textId="25A0FE1F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C359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013F6C" w14:textId="1BD7CA6B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EAC9F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53816B" w14:textId="0C0AFADF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98BA8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3923B7" w14:textId="407D331A" w:rsidR="005E27EF" w:rsidRPr="00757917" w:rsidRDefault="005E27EF" w:rsidP="005E27EF">
            <w:pPr>
              <w:pStyle w:val="acctfourfigures"/>
              <w:tabs>
                <w:tab w:val="clear" w:pos="765"/>
                <w:tab w:val="decimal" w:pos="24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BE65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5F8C2B" w14:textId="0801CB00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90FFD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30FF5" w14:textId="1E1E4A2F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077D670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6A5583" w14:textId="2A22162B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5F5FB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7E833F1" w14:textId="0B10A978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5E27EF" w:rsidRPr="00757917" w14:paraId="3A02FE95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207C2AC" w14:textId="16FBFD10" w:rsidR="005E27EF" w:rsidRPr="00757917" w:rsidRDefault="005E27EF" w:rsidP="005E27EF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ยูไนเต็ด โฮมส์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C40ABE" w14:textId="57CB4215" w:rsidR="005E27EF" w:rsidRPr="00757917" w:rsidRDefault="005E27EF" w:rsidP="005E27EF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1DCE5BB" w14:textId="77777777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65EE15" w14:textId="77777777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B6B697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2BA79F7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6E5A9F6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B602CF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967AC4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F09A8D" w14:textId="142D9942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65FC0D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83369F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D3389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E0577" w14:textId="2FA2D0B6" w:rsidR="005E27EF" w:rsidRPr="00757917" w:rsidRDefault="005E27EF" w:rsidP="005E27EF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48A90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94722D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ED2D9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FA1260" w14:textId="4ADA3151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09FF300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39FFDF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319E2A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31A10CB" w14:textId="3D358FCB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77F7E10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267DE4C" w14:textId="5C280C41" w:rsidR="00976125" w:rsidRPr="00757917" w:rsidRDefault="00976125" w:rsidP="0097612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C7BEA9" w14:textId="2BB30529" w:rsidR="00976125" w:rsidRPr="00757917" w:rsidRDefault="00976125" w:rsidP="00976125">
            <w:pPr>
              <w:ind w:left="62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AEA23F3" w14:textId="7488A563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71F0DB" w14:textId="43719746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18" w:right="-1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31B14A" w14:textId="3ADF0743" w:rsidR="00976125" w:rsidRPr="00757917" w:rsidRDefault="00460DDC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6B3269" w14:textId="469F64B3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550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79A768" w14:textId="15E0B539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31822A4" w14:textId="4D2308F0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F5A99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781904" w14:textId="213EA77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647E6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5207FD" w14:textId="7BAAA26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09553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16224D" w14:textId="3223BD1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2EB43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C4B6C9" w14:textId="20190CD8" w:rsidR="00976125" w:rsidRPr="00757917" w:rsidRDefault="00976125" w:rsidP="0097612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A5332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A96252" w14:textId="53994C2F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92DD23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E717BF" w14:textId="3B0C90CC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86CCF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F71B349" w14:textId="00B8376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5E27EF" w:rsidRPr="00757917" w14:paraId="5AFCBB7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ED74DF" w14:textId="670684F5" w:rsidR="005E27EF" w:rsidRPr="00757917" w:rsidRDefault="005E27EF" w:rsidP="005E27EF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บริษัท โกลเด้น แลนด์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3A94136" w14:textId="4F28DE0D" w:rsidR="005E27EF" w:rsidRPr="00757917" w:rsidRDefault="005E27EF" w:rsidP="005E27EF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37A948" w14:textId="77777777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56601F3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65BC77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FBFE5D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05A2D85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912B5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38BB9E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825E8F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727CB3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26B67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32F275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8C5CAD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CC417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F7A222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13C59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9050D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D7AA5F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53DEEB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3FBB13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9CAFA9A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5C4C71EF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CAF9B32" w14:textId="0CD709E3" w:rsidR="00976125" w:rsidRPr="00757917" w:rsidRDefault="00976125" w:rsidP="00976125">
            <w:pPr>
              <w:spacing w:line="240" w:lineRule="auto"/>
              <w:ind w:left="151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(เมย์แฟร์)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7E18908" w14:textId="70E04CC9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52D6C4" w14:textId="31A10922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05F565" w14:textId="1C7E786C" w:rsidR="00976125" w:rsidRPr="00757917" w:rsidRDefault="00976125" w:rsidP="0097612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A3F584" w14:textId="758F36DB" w:rsidR="00976125" w:rsidRPr="00757917" w:rsidRDefault="00294C31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="00460DDC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0E89EA" w14:textId="03CE8D0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CDC25A" w14:textId="797442FD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7A5E98F" w14:textId="32F7C6CF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FDFE3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0F94EC" w14:textId="27527B8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D0FA0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13AACA" w14:textId="2258E84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8BEA9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B38038" w14:textId="135CD5CA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4AA44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8C4F7F" w14:textId="6B825CB4" w:rsidR="00976125" w:rsidRPr="00757917" w:rsidRDefault="00976125" w:rsidP="0097612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D2749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0445D" w14:textId="311C3E74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CDB666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7F41CE4" w14:textId="2394C49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B05156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D1290DE" w14:textId="512F1C6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2827B45F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B8E56A" w14:textId="6393D902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นอร์ท สาธร เรียลตี้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45DCA3" w14:textId="3E57CC57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อาคารสำนักงาน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2E3DD8" w14:textId="09E82716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075F22" w14:textId="3BDE5A8E" w:rsidR="00976125" w:rsidRPr="00757917" w:rsidRDefault="00976125" w:rsidP="0097612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9891F" w14:textId="1863F1C4" w:rsidR="00976125" w:rsidRPr="00757917" w:rsidRDefault="00294C31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18" w:right="-118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.</w:t>
            </w:r>
            <w:r w:rsidR="00460DDC"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6E4813" w14:textId="4F60AF0F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639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CFC443" w14:textId="56EBFEF0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63</w:t>
            </w:r>
            <w:r w:rsidR="00294C31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AA9237E" w14:textId="283449C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C37AD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4CF47B" w14:textId="74D56B70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4BF31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BA96FA" w14:textId="3A879FCC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3E967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1F1C10" w14:textId="22B4E69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84719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05CD1F" w14:textId="10FE370D" w:rsidR="00976125" w:rsidRPr="00757917" w:rsidRDefault="00976125" w:rsidP="0097612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9B0B5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F8DE1" w14:textId="2ABD990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2C2D92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812E838" w14:textId="46A427D6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86387D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5EC7E7" w14:textId="677F92BA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5E27EF" w:rsidRPr="00757917" w14:paraId="67F91F17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63F76FB" w14:textId="4C0C40FE" w:rsidR="005E27EF" w:rsidRPr="00757917" w:rsidRDefault="005E27EF" w:rsidP="005E27EF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ริทซ์ วิลเลจ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C44630" w14:textId="737DDABF" w:rsidR="005E27EF" w:rsidRPr="00757917" w:rsidRDefault="005E27EF" w:rsidP="005E27EF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C57275" w14:textId="0FA93D16" w:rsidR="005E27EF" w:rsidRPr="00757917" w:rsidRDefault="005E27EF" w:rsidP="005E27EF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C4D63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5B8C93" w14:textId="41B9CAE3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2C8F89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B5416" w14:textId="1FF62A19" w:rsidR="005E27EF" w:rsidRPr="00757917" w:rsidRDefault="005E27EF" w:rsidP="005E27EF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59740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284220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7D9139" w14:textId="2160F726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394279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80516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A7CA65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0C87BF" w14:textId="2EAC41B1" w:rsidR="005E27EF" w:rsidRPr="00757917" w:rsidRDefault="005E27EF" w:rsidP="005E27EF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C05207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178D64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980DAB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5138E2" w14:textId="548FE0B4" w:rsidR="005E27EF" w:rsidRPr="00757917" w:rsidRDefault="005E27EF" w:rsidP="005E27EF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6FFEEF8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7F9B21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6EFE34" w14:textId="77777777" w:rsidR="005E27EF" w:rsidRPr="00757917" w:rsidRDefault="005E27EF" w:rsidP="005E27EF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A1AFA17" w14:textId="5209946C" w:rsidR="005E27EF" w:rsidRPr="00757917" w:rsidRDefault="005E27EF" w:rsidP="005E27EF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4E6C4FA3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89865D1" w14:textId="77777777" w:rsidR="00976125" w:rsidRPr="00757917" w:rsidRDefault="00976125" w:rsidP="0097612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86A7B7" w14:textId="3E3DB4E4" w:rsidR="00976125" w:rsidRPr="00757917" w:rsidRDefault="00976125" w:rsidP="00976125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DCF871" w14:textId="6EC5FE91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33BC2D" w14:textId="34AC7CA6" w:rsidR="00976125" w:rsidRPr="00757917" w:rsidRDefault="00976125" w:rsidP="0097612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C6DBDE" w14:textId="76164CAA" w:rsidR="00976125" w:rsidRPr="00757917" w:rsidRDefault="00294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="00460DDC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EDC576" w14:textId="610827AE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BD3CC5" w14:textId="51BEED96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9D149F9" w14:textId="4A11EC3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0FD1B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EC2D13" w14:textId="115BE29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89E72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7688CF" w14:textId="0D109080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6B306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D035D" w14:textId="21078CC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E6CAB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FCDD10" w14:textId="39AFA7B9" w:rsidR="00976125" w:rsidRPr="00757917" w:rsidRDefault="00976125" w:rsidP="0097612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B97E9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3B11AC" w14:textId="0F85B309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21B5A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4263B1" w14:textId="173224F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F754B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77AD5E3" w14:textId="0E7E33B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52E77C7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B7764CA" w14:textId="7B543CAA" w:rsidR="00976125" w:rsidRPr="00757917" w:rsidRDefault="00976125" w:rsidP="00976125">
            <w:pPr>
              <w:spacing w:line="240" w:lineRule="auto"/>
              <w:ind w:right="-112"/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โกลเด้น</w:t>
            </w:r>
            <w:r w:rsidRPr="00757917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แลนด์</w:t>
            </w:r>
            <w:r w:rsidRPr="00757917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โปโล</w:t>
            </w:r>
            <w:r w:rsidRPr="00757917">
              <w:rPr>
                <w:rFonts w:asciiTheme="majorBidi" w:hAnsiTheme="majorBidi"/>
                <w:spacing w:val="-6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pacing w:val="-6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628129" w14:textId="6DECC289" w:rsidR="00976125" w:rsidRPr="00757917" w:rsidRDefault="00976125" w:rsidP="00976125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บริการจ้างเหม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01CB52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E2094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B498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8FA9B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6F834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0B85B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16B32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E38C9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94C01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9A005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0C804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A1AF6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3088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FB753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CCAC1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F240B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0A9E1A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042CBD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91C5F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C64D26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976125" w:rsidRPr="00757917" w14:paraId="47B84041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2AB448" w14:textId="622D5C8C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322D3" w14:textId="2EEFE966" w:rsidR="00976125" w:rsidRPr="00757917" w:rsidRDefault="00976125" w:rsidP="0097612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แรงงาน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6BA502" w14:textId="135320DB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A62BF3" w14:textId="4DDFD9BC" w:rsidR="00976125" w:rsidRPr="00757917" w:rsidRDefault="00976125" w:rsidP="0097612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F0C42C" w14:textId="0F88B280" w:rsidR="00976125" w:rsidRPr="00757917" w:rsidRDefault="00294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="00460DDC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A29CFC" w14:textId="10E735BA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6D3095" w14:textId="2BCF6CFC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EDB772" w14:textId="2095A8FA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A358C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924F6A" w14:textId="5AF9498E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FD966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7F17A0" w14:textId="2887A42E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BA2FC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C829FC" w14:textId="2E4748B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FF549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5D90A9" w14:textId="7FBE3DB8" w:rsidR="00976125" w:rsidRPr="00757917" w:rsidRDefault="00976125" w:rsidP="0097612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83486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7DB3A5" w14:textId="3E89A6C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B61901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8E0AED3" w14:textId="41CF643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E9F959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B3B9462" w14:textId="62C75C5A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23A4FB9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0C9CEB" w14:textId="1106144B" w:rsidR="00976125" w:rsidRPr="00757917" w:rsidRDefault="00976125" w:rsidP="009761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พาราไดส์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EC9160" w14:textId="2486A804" w:rsidR="00976125" w:rsidRPr="00757917" w:rsidRDefault="00976125" w:rsidP="0097612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91FDF1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8003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BDD70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EF5AF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82C3A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9991F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82CEC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43C51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EDF07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F7DB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F5D56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09A68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46E43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ADAA8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74F99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9877F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E40061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93690C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D5BDAE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7E9E93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</w:tr>
      <w:tr w:rsidR="00976125" w:rsidRPr="00757917" w14:paraId="1B9FBD37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85D07D" w14:textId="314D77F7" w:rsidR="00976125" w:rsidRPr="00757917" w:rsidRDefault="00976125" w:rsidP="00976125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9BFAD7" w14:textId="5AA9E221" w:rsidR="00976125" w:rsidRPr="00757917" w:rsidRDefault="00976125" w:rsidP="0097612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F2E320" w14:textId="77203BF6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000503" w14:textId="70F3F605" w:rsidR="00976125" w:rsidRPr="00757917" w:rsidRDefault="00976125" w:rsidP="00976125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CD1B62" w14:textId="1D15E58E" w:rsidR="00976125" w:rsidRPr="00757917" w:rsidRDefault="00294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="00460DDC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A04987" w14:textId="5F15FA86" w:rsidR="00976125" w:rsidRPr="00757917" w:rsidRDefault="00460DDC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24"/>
                <w:szCs w:val="24"/>
                <w:lang w:val="en-US" w:bidi="th-TH"/>
              </w:rPr>
              <w:t>4</w:t>
            </w:r>
            <w:r w:rsidR="00294C31" w:rsidRPr="00757917">
              <w:rPr>
                <w:rFonts w:asciiTheme="majorBidi" w:hAnsiTheme="majorBidi" w:cstheme="majorBidi" w:hint="cs"/>
                <w:color w:val="000000" w:themeColor="text1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31B275" w14:textId="42B9EEEB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color w:val="000000" w:themeColor="text1"/>
                <w:sz w:val="24"/>
                <w:szCs w:val="24"/>
                <w:lang w:val="en-US" w:bidi="th-TH"/>
              </w:rPr>
              <w:t>4</w:t>
            </w:r>
            <w:r w:rsidR="00294C31" w:rsidRPr="00757917">
              <w:rPr>
                <w:rFonts w:asciiTheme="majorBidi" w:hAnsiTheme="majorBidi" w:cstheme="majorBidi" w:hint="cs"/>
                <w:color w:val="000000" w:themeColor="text1"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8981A5A" w14:textId="72959259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37E57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6A8F86" w14:textId="2F34739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10CF3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EB1C8B" w14:textId="0A42645C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B2E1F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9419CC" w14:textId="116FAA9E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AE891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CF0DDB" w14:textId="03F11D1C" w:rsidR="00976125" w:rsidRPr="00757917" w:rsidRDefault="00976125" w:rsidP="00976125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5348C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1ABE72" w14:textId="2EDA752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9090D4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5046C5" w14:textId="0DCDCA5E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1B7E0C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6385EF5" w14:textId="66B39E9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2EB8E6D4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6DB94" w14:textId="34F2C512" w:rsidR="00091619" w:rsidRPr="00757917" w:rsidRDefault="00050DC6" w:rsidP="009761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eastAsia="Times New Roman" w:hAnsiTheme="majorBidi"/>
                <w:sz w:val="24"/>
                <w:szCs w:val="24"/>
              </w:rPr>
            </w:pPr>
            <w:r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สามย่านมิตรทาวน์</w:t>
            </w:r>
            <w:r w:rsidRPr="00757917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="00091619"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โฮลดิ้ง</w:t>
            </w:r>
          </w:p>
          <w:p w14:paraId="562863F5" w14:textId="526B47B5" w:rsidR="00976125" w:rsidRPr="00757917" w:rsidRDefault="00091619" w:rsidP="009761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eastAsia="Times New Roman" w:hAnsiTheme="majorBidi"/>
                <w:sz w:val="24"/>
                <w:szCs w:val="24"/>
                <w:cs/>
              </w:rPr>
            </w:pPr>
            <w:r w:rsidRPr="00757917">
              <w:rPr>
                <w:rFonts w:asciiTheme="majorBidi" w:eastAsia="Times New Roman" w:hAnsiTheme="majorBidi"/>
                <w:sz w:val="24"/>
                <w:szCs w:val="24"/>
              </w:rPr>
              <w:t xml:space="preserve">   </w:t>
            </w:r>
            <w:r w:rsidR="00050DC6"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จำกัด</w:t>
            </w:r>
            <w:r w:rsidRPr="00757917">
              <w:rPr>
                <w:rFonts w:asciiTheme="majorBidi" w:eastAsia="Times New Roman" w:hAnsiTheme="majorBidi"/>
                <w:sz w:val="24"/>
                <w:szCs w:val="24"/>
              </w:rPr>
              <w:t xml:space="preserve"> </w:t>
            </w:r>
            <w:r w:rsidRPr="00757917">
              <w:rPr>
                <w:rFonts w:asciiTheme="majorBidi" w:eastAsia="Times New Roman" w:hAnsiTheme="majorBidi"/>
                <w:sz w:val="24"/>
                <w:szCs w:val="24"/>
                <w:cs/>
              </w:rPr>
              <w:t>(</w:t>
            </w:r>
            <w:r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เดิมชื่อ</w:t>
            </w:r>
            <w:r w:rsidRPr="00757917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“</w:t>
            </w:r>
            <w:r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โกลเด้น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8F8D3C" w14:textId="598F77CB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บริการการบริหาร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2A31D5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C6759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9A316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66B09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92295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47B75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51067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7264E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9642B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8B55C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669C9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91486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92AC0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DF170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83837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576C3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BDF106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784655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D31214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0D7B7F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976125" w:rsidRPr="00757917" w14:paraId="1751F002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0EAE8B" w14:textId="33877F4C" w:rsidR="00976125" w:rsidRPr="00757917" w:rsidRDefault="00050DC6" w:rsidP="00976125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พร็อพเพอร์ตี้</w:t>
            </w:r>
            <w:r w:rsidRPr="00757917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เซอร์วิสเซส</w:t>
            </w:r>
            <w:r w:rsidRPr="00757917">
              <w:rPr>
                <w:rFonts w:asciiTheme="majorBidi" w:eastAsia="Times New Roman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sz w:val="24"/>
                <w:szCs w:val="24"/>
                <w:cs/>
              </w:rPr>
              <w:t>จำกัด</w:t>
            </w:r>
            <w:r w:rsidRPr="00757917">
              <w:rPr>
                <w:rFonts w:asciiTheme="majorBidi" w:eastAsia="Times New Roman" w:hAnsiTheme="majorBidi" w:hint="eastAsia"/>
                <w:sz w:val="24"/>
                <w:szCs w:val="24"/>
                <w:cs/>
              </w:rPr>
              <w:t>”</w:t>
            </w:r>
            <w:r w:rsidRPr="00757917">
              <w:rPr>
                <w:rFonts w:asciiTheme="majorBidi" w:eastAsia="Times New Roman" w:hAnsiTheme="majorBidi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4ACBAF" w14:textId="264127DE" w:rsidR="00976125" w:rsidRPr="00757917" w:rsidRDefault="00976125" w:rsidP="0097612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774D376" w14:textId="2FE694B9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E13C5F" w14:textId="2DAB32F4" w:rsidR="00976125" w:rsidRPr="00757917" w:rsidRDefault="00976125" w:rsidP="00091619">
            <w:pPr>
              <w:pStyle w:val="acctfourfigures"/>
              <w:tabs>
                <w:tab w:val="clear" w:pos="765"/>
                <w:tab w:val="decimal" w:pos="15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D5CE92" w14:textId="57A940F6" w:rsidR="00976125" w:rsidRPr="00757917" w:rsidRDefault="00294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="00460DDC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628A82" w14:textId="1756B816" w:rsidR="00976125" w:rsidRPr="00757917" w:rsidRDefault="00460DDC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688467" w14:textId="71971E2D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C41D5" w14:textId="75D8C84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6636C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4F9B07" w14:textId="55926D36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FB314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9DA963" w14:textId="6D749D4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7810D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2A9B5D" w14:textId="05E2765F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1970C6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C3F8E0" w14:textId="5BE3DAA6" w:rsidR="00976125" w:rsidRPr="00757917" w:rsidRDefault="00976125" w:rsidP="00050D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F965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A6A5AC" w14:textId="1803F90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32EA82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FF6A761" w14:textId="6B75DBCF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8016B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0F37812" w14:textId="44FF9F6A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703199" w:rsidRPr="00757917" w14:paraId="37FEF820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60372E" w14:textId="322B37B0" w:rsidR="00091619" w:rsidRPr="00757917" w:rsidRDefault="006E4622" w:rsidP="006E46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2"/>
              </w:tabs>
              <w:spacing w:line="240" w:lineRule="auto"/>
              <w:ind w:right="-25"/>
              <w:rPr>
                <w:rFonts w:asciiTheme="majorBidi" w:eastAsia="Times New Roman" w:hAnsi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57917">
              <w:rPr>
                <w:rFonts w:asciiTheme="majorBidi" w:eastAsia="Times New Roman" w:hAnsi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318C12" w14:textId="77777777" w:rsidR="00703199" w:rsidRPr="00757917" w:rsidRDefault="00703199" w:rsidP="00976125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ED75666" w14:textId="77777777" w:rsidR="00703199" w:rsidRPr="00757917" w:rsidRDefault="00703199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1A41F2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60D846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55DCE7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088434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C48326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E834DA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406656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A2D498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C2C606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33C94B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BE186A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BB7000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C49382" w14:textId="77777777" w:rsidR="00703199" w:rsidRPr="00757917" w:rsidRDefault="00703199" w:rsidP="00050D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5B9E19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CDD94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95D4EF5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BAADED4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5332BFA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72B022B" w14:textId="77777777" w:rsidR="00703199" w:rsidRPr="00757917" w:rsidRDefault="00703199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976125" w:rsidRPr="00757917" w14:paraId="480F4BE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4C9D376" w14:textId="77777777" w:rsidR="00050DC6" w:rsidRPr="00757917" w:rsidRDefault="00050DC6" w:rsidP="00976125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</w:rPr>
            </w:pP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สาธร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  <w:p w14:paraId="1FE6F64D" w14:textId="2115D064" w:rsidR="00976125" w:rsidRPr="00757917" w:rsidRDefault="00050DC6" w:rsidP="00976125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มาเนจเมนท์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(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เดิมชื่อ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8398F9" w14:textId="5B73901D" w:rsidR="00976125" w:rsidRPr="00757917" w:rsidRDefault="00976125" w:rsidP="0097612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59080B8" w14:textId="5BAE0B18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A6DAD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26A607" w14:textId="4F005AF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BC234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A302C2" w14:textId="6AD6D6EE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ADB8C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95635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119072" w14:textId="4BC54AE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DF3EF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7EF2C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358C5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55FF0E" w14:textId="6AD36B39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26BC4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1234A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79E4D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4D22EF" w14:textId="40968E0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3421D5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6B74E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76FCE6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74D35A1" w14:textId="3FDDF1E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77E2E054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020D116" w14:textId="5CE85635" w:rsidR="00976125" w:rsidRPr="00757917" w:rsidRDefault="00050DC6" w:rsidP="0097612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>“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สาธรทอง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  <w:r w:rsidRPr="00757917">
              <w:rPr>
                <w:rFonts w:asciiTheme="majorBidi" w:hAnsiTheme="majorBidi"/>
                <w:sz w:val="24"/>
                <w:szCs w:val="24"/>
              </w:rPr>
              <w:t>”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023C0B" w14:textId="1019C8C9" w:rsidR="00976125" w:rsidRPr="00757917" w:rsidRDefault="00976125" w:rsidP="00976125">
            <w:pPr>
              <w:ind w:left="60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EC64000" w14:textId="66CEA0A3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91F6D8" w14:textId="5F0BD846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B7BB2D" w14:textId="42962D2A" w:rsidR="00976125" w:rsidRPr="00757917" w:rsidRDefault="00294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="00460DDC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9466BF" w14:textId="363F890F" w:rsidR="00976125" w:rsidRPr="00757917" w:rsidRDefault="00460DDC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736661B" w14:textId="62B960EB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154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F806E7" w14:textId="4B37566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2DB7B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EEB61D" w14:textId="1588E64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CD31F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2390E" w14:textId="3FF6062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5398A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139B27" w14:textId="6E51B2A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33FD6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8D819B" w14:textId="4F3FA21C" w:rsidR="00976125" w:rsidRPr="00757917" w:rsidRDefault="00976125" w:rsidP="00050D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B1F6B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51C6E9" w14:textId="09A2523F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C488D9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766DD058" w14:textId="333A03C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DDEBA0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4937457" w14:textId="2E58A9A0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77438C76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DF1A9C" w14:textId="486E0D91" w:rsidR="00976125" w:rsidRPr="00757917" w:rsidRDefault="00976125" w:rsidP="00976125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สาธรทรัพย์สิน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30C8FAA" w14:textId="2118D8F3" w:rsidR="00976125" w:rsidRPr="00757917" w:rsidRDefault="00976125" w:rsidP="0097612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3F0410D" w14:textId="2169AD9A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FC76D3" w14:textId="69E79975" w:rsidR="00976125" w:rsidRPr="00757917" w:rsidRDefault="006A687E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6</w:t>
            </w:r>
            <w:r w:rsidR="00976125" w:rsidRPr="00757917">
              <w:rPr>
                <w:rFonts w:ascii="Angsana New" w:hAnsi="Angsana New"/>
                <w:sz w:val="24"/>
                <w:szCs w:val="24"/>
                <w:lang w:bidi="th-TH"/>
              </w:rPr>
              <w:t>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675417" w14:textId="43446F7A" w:rsidR="00976125" w:rsidRPr="00757917" w:rsidRDefault="00460DDC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60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11F596" w14:textId="1EE1E641" w:rsidR="00976125" w:rsidRPr="00757917" w:rsidRDefault="00460DDC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073F4D" w14:textId="6B05BA89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145592" w14:textId="5B57EF2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23B1C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6732B8" w14:textId="31A68B8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11B57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6BF43E" w14:textId="5D429E0A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585D02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8F5C16" w14:textId="5F3C600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CC6B6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C40CC65" w14:textId="2A3DC5BD" w:rsidR="00976125" w:rsidRPr="00757917" w:rsidRDefault="00976125" w:rsidP="00050DC6">
            <w:pPr>
              <w:pStyle w:val="acctfourfigures"/>
              <w:tabs>
                <w:tab w:val="clear" w:pos="765"/>
                <w:tab w:val="decimal" w:pos="42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EE1C3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BCC4BF" w14:textId="5482553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5D47C6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B43010" w14:textId="270B5E8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A4B0B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31BA988" w14:textId="234646E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4A61274D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E2BC22" w14:textId="360B04F2" w:rsidR="00976125" w:rsidRPr="00757917" w:rsidRDefault="00976125" w:rsidP="0097612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 กรุงเทพบ้านและที่ดิน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580E02" w14:textId="00C0252E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E1E62A0" w14:textId="3076C685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BA96A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32485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0D994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7BD2B2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2E520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0D0FC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24666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79F82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30DAF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4DDD0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25031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F4C0B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91A56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8490A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F38B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41F34E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C3D176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EB8692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3A775D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</w:tr>
      <w:tr w:rsidR="00976125" w:rsidRPr="00757917" w14:paraId="7CCE86CB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0313C4" w14:textId="2E7E98B7" w:rsidR="00976125" w:rsidRPr="00757917" w:rsidRDefault="00976125" w:rsidP="00976125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จำกัด 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มหาชน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1A0CB5" w14:textId="665F0091" w:rsidR="00976125" w:rsidRPr="00757917" w:rsidRDefault="00976125" w:rsidP="0097612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F667909" w14:textId="2D444E26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93E1CB8" w14:textId="1E02B3B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E09F80" w14:textId="59F0590E" w:rsidR="00976125" w:rsidRPr="00757917" w:rsidRDefault="00460DDC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53D77A" w14:textId="40CC4769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1,780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7E4554" w14:textId="6FEFCDE4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1,780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0367178" w14:textId="1D367256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BED2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B59B80" w14:textId="7161D05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1B6F6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D2CC3" w14:textId="50827C49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FB221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5577964" w14:textId="0C020A5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D8AB2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B9984" w14:textId="4553EEA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AD315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4A04DC" w14:textId="02283BE0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6A93F3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5EC06C4" w14:textId="5C8DC38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CC4D7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AC5AEC5" w14:textId="18013F3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0E3691" w:rsidRPr="00757917" w14:paraId="35E3BE46" w14:textId="77777777" w:rsidTr="00E15C8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441962B" w14:textId="77777777" w:rsidR="000E3691" w:rsidRPr="00757917" w:rsidRDefault="000E3691" w:rsidP="000E3691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</w:rPr>
            </w:pP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เฟรเซอร์ส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พร็อพเพอร์ตี้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โฮม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/>
                <w:sz w:val="24"/>
                <w:szCs w:val="24"/>
              </w:rPr>
              <w:t xml:space="preserve">   </w:t>
            </w:r>
          </w:p>
          <w:p w14:paraId="232AB84E" w14:textId="77777777" w:rsidR="000E3691" w:rsidRPr="00757917" w:rsidRDefault="000E3691" w:rsidP="000E3691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</w:rPr>
            </w:pPr>
            <w:r w:rsidRPr="00757917">
              <w:rPr>
                <w:rFonts w:asciiTheme="majorBidi" w:hAnsiTheme="majorBidi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>(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ประเทศไทย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) 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  <w:r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(</w:t>
            </w: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เดิมชื่อ</w:t>
            </w:r>
          </w:p>
          <w:p w14:paraId="532C8F5D" w14:textId="593DE77E" w:rsidR="000E3691" w:rsidRPr="00757917" w:rsidRDefault="0001083E" w:rsidP="0001083E">
            <w:pPr>
              <w:spacing w:line="240" w:lineRule="auto"/>
              <w:ind w:right="-38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="000E3691" w:rsidRPr="00757917">
              <w:rPr>
                <w:rFonts w:asciiTheme="majorBidi" w:hAnsiTheme="majorBidi"/>
                <w:sz w:val="24"/>
                <w:szCs w:val="24"/>
                <w:cs/>
              </w:rPr>
              <w:t>“</w:t>
            </w:r>
            <w:r w:rsidR="000E3691" w:rsidRPr="00757917">
              <w:rPr>
                <w:rFonts w:asciiTheme="majorBidi" w:hAnsiTheme="majorBidi" w:hint="cs"/>
                <w:sz w:val="24"/>
                <w:szCs w:val="24"/>
                <w:cs/>
              </w:rPr>
              <w:t>บริษัท</w:t>
            </w:r>
            <w:r w:rsidR="000E3691"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="000E3691" w:rsidRPr="00757917">
              <w:rPr>
                <w:rFonts w:asciiTheme="majorBidi" w:hAnsiTheme="majorBidi" w:hint="cs"/>
                <w:sz w:val="24"/>
                <w:szCs w:val="24"/>
                <w:cs/>
              </w:rPr>
              <w:t>โกลเด้น</w:t>
            </w:r>
            <w:r w:rsidR="000E3691"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="000E3691" w:rsidRPr="00757917">
              <w:rPr>
                <w:rFonts w:asciiTheme="majorBidi" w:hAnsiTheme="majorBidi" w:hint="cs"/>
                <w:sz w:val="24"/>
                <w:szCs w:val="24"/>
                <w:cs/>
              </w:rPr>
              <w:t>แลนด์</w:t>
            </w:r>
            <w:r w:rsidR="000E3691" w:rsidRPr="00757917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  <w:r w:rsidR="000E3691" w:rsidRPr="00757917">
              <w:rPr>
                <w:rFonts w:asciiTheme="majorBidi" w:hAnsiTheme="majorBidi" w:hint="cs"/>
                <w:sz w:val="24"/>
                <w:szCs w:val="24"/>
                <w:cs/>
              </w:rPr>
              <w:t>เรสซิเด้นซ์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1361F91" w14:textId="77777777" w:rsidR="000E3691" w:rsidRPr="00757917" w:rsidRDefault="000E3691" w:rsidP="000E3691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</w:p>
          <w:p w14:paraId="14659C79" w14:textId="77777777" w:rsidR="000E3691" w:rsidRPr="00757917" w:rsidRDefault="000E3691" w:rsidP="000E3691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</w:p>
          <w:p w14:paraId="6F84C5EA" w14:textId="19309A8A" w:rsidR="000E3691" w:rsidRPr="00757917" w:rsidRDefault="000E3691" w:rsidP="0001083E">
            <w:pPr>
              <w:ind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53A987C2" w14:textId="77777777" w:rsidR="000E3691" w:rsidRPr="00757917" w:rsidRDefault="000E3691" w:rsidP="000E369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CA1118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FE839C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A0BD2DD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A51DF0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7A35C4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6D4ECF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754B4B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64BE6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2A6D40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AE2104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357E75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041067A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A24419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1B3B64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C229AC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FC563C3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90D844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9C56F2D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646D19A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0E3691" w:rsidRPr="00757917" w14:paraId="41D163C6" w14:textId="77777777" w:rsidTr="00E15C8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CF05994" w14:textId="2EEE191A" w:rsidR="000E3691" w:rsidRPr="00757917" w:rsidRDefault="0001083E" w:rsidP="000E3691">
            <w:pPr>
              <w:spacing w:line="240" w:lineRule="auto"/>
              <w:ind w:right="-112"/>
              <w:rPr>
                <w:rFonts w:asciiTheme="majorBidi" w:hAnsi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="000E3691" w:rsidRPr="00757917">
              <w:rPr>
                <w:rFonts w:asciiTheme="majorBidi" w:hAnsiTheme="majorBidi" w:hint="cs"/>
                <w:sz w:val="24"/>
                <w:szCs w:val="24"/>
                <w:cs/>
              </w:rPr>
              <w:t>จำกัด</w:t>
            </w:r>
            <w:r w:rsidR="000E3691" w:rsidRPr="00757917">
              <w:rPr>
                <w:rFonts w:asciiTheme="majorBidi" w:hAnsiTheme="majorBidi" w:hint="eastAsia"/>
                <w:sz w:val="24"/>
                <w:szCs w:val="24"/>
                <w:cs/>
              </w:rPr>
              <w:t>”</w:t>
            </w:r>
            <w:r w:rsidR="000E3691" w:rsidRPr="00757917">
              <w:rPr>
                <w:rFonts w:asciiTheme="majorBidi" w:hAnsiTheme="majorBidi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A93EA1" w14:textId="355427B3" w:rsidR="000E3691" w:rsidRPr="00757917" w:rsidRDefault="0001083E" w:rsidP="000E3691">
            <w:pPr>
              <w:ind w:left="-23" w:right="-117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 xml:space="preserve">    </w:t>
            </w:r>
            <w:r w:rsidR="000E3691" w:rsidRPr="00757917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6D4ABB6" w14:textId="62B9D02C" w:rsidR="000E3691" w:rsidRPr="00757917" w:rsidRDefault="000E3691" w:rsidP="000E3691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CC3D75" w14:textId="0D740A72" w:rsidR="000E3691" w:rsidRPr="00757917" w:rsidRDefault="000E3691" w:rsidP="000E369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97.50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5E9144" w14:textId="37C15E74" w:rsidR="000E3691" w:rsidRPr="00757917" w:rsidRDefault="000E3691" w:rsidP="000E3691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3F7966D" w14:textId="105153F9" w:rsidR="000E3691" w:rsidRPr="00757917" w:rsidRDefault="000E3691" w:rsidP="000E369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1,000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C529A54" w14:textId="1B0F240B" w:rsidR="000E3691" w:rsidRPr="00757917" w:rsidRDefault="000E3691" w:rsidP="000E3691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F77FD7" w14:textId="2EE67065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F02BF4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D3091C" w14:textId="5972A795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112600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EBBBFE" w14:textId="1E93F79E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7F1FE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2B5445" w14:textId="2D8F1EDF" w:rsidR="000E3691" w:rsidRPr="00757917" w:rsidRDefault="000E3691" w:rsidP="000E3691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4CC157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A2247C" w14:textId="66A02CDF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5E88E2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B605CA" w14:textId="29E65B61" w:rsidR="000E3691" w:rsidRPr="00757917" w:rsidRDefault="000E3691" w:rsidP="000E3691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5B08FF5B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3393242" w14:textId="054C4F1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49CC8B" w14:textId="77777777" w:rsidR="000E3691" w:rsidRPr="00757917" w:rsidRDefault="000E3691" w:rsidP="000E3691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E38BDAC" w14:textId="5B82D755" w:rsidR="000E3691" w:rsidRPr="00757917" w:rsidRDefault="000E3691" w:rsidP="000E3691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7D347C" w:rsidRPr="00757917" w14:paraId="2C8431E8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EFA852" w14:textId="77777777" w:rsidR="00050DC6" w:rsidRPr="00757917" w:rsidRDefault="00050DC6" w:rsidP="00050D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เฟรเซอร์ส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พร็อพเพอร์ตี้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คอม</w:t>
            </w:r>
          </w:p>
          <w:p w14:paraId="4D2F8FD2" w14:textId="099F5162" w:rsidR="00050DC6" w:rsidRPr="00757917" w:rsidRDefault="00050DC6" w:rsidP="00050D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เมอร์เชียล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แอสเสท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แมนเนจเม้นท์</w:t>
            </w:r>
            <w:r w:rsidR="0001083E"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</w:t>
            </w:r>
            <w:r w:rsidR="0001083E"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="0001083E"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="0001083E" w:rsidRPr="00757917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01083E"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ประเทศไทย)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  <w:r w:rsidR="0001083E" w:rsidRPr="007579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(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เดิมชื่อ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="0001083E"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  </w:t>
            </w:r>
            <w:r w:rsidR="0001083E"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br/>
            </w:r>
            <w:r w:rsidR="0001083E"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 xml:space="preserve">   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“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ยูนิเวนเจอร์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</w:p>
          <w:p w14:paraId="52A07A01" w14:textId="5AD26D57" w:rsidR="00050DC6" w:rsidRPr="00757917" w:rsidRDefault="00050DC6" w:rsidP="00050D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รีท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แมเนจเม้นท์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  <w:r w:rsidRPr="00757917">
              <w:rPr>
                <w:rFonts w:asciiTheme="majorBidi" w:hAnsiTheme="majorBidi" w:cstheme="majorBidi" w:hint="eastAsia"/>
                <w:sz w:val="24"/>
                <w:szCs w:val="24"/>
                <w:cs/>
              </w:rPr>
              <w:t>”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4A7930" w14:textId="77777777" w:rsidR="00050DC6" w:rsidRPr="00757917" w:rsidRDefault="00050DC6" w:rsidP="00050DC6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757917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บริหารจัดการ</w:t>
            </w:r>
          </w:p>
          <w:p w14:paraId="71755BCA" w14:textId="3018F42F" w:rsidR="00050DC6" w:rsidRPr="00757917" w:rsidRDefault="00050DC6" w:rsidP="00050DC6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กองทรัสต์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4B9DF5B" w14:textId="77777777" w:rsidR="00050DC6" w:rsidRPr="00757917" w:rsidRDefault="00050DC6" w:rsidP="00050D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E59C5D2" w14:textId="12A76543" w:rsidR="00050DC6" w:rsidRPr="00757917" w:rsidRDefault="00050DC6" w:rsidP="00050D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AE476D5" w14:textId="77777777" w:rsidR="006D682A" w:rsidRPr="00757917" w:rsidRDefault="006D682A" w:rsidP="00050D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607865B" w14:textId="77777777" w:rsidR="00050DC6" w:rsidRPr="00757917" w:rsidRDefault="00050DC6" w:rsidP="00050D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E4F5602" w14:textId="03245C57" w:rsidR="00050DC6" w:rsidRPr="00757917" w:rsidRDefault="00050DC6" w:rsidP="00050D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8EFDC4E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2DAE950" w14:textId="69AFABC2" w:rsidR="00050DC6" w:rsidRPr="00757917" w:rsidRDefault="00050DC6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35D1E47" w14:textId="77777777" w:rsidR="006D682A" w:rsidRPr="00757917" w:rsidRDefault="006D682A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E2297B2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4A36DDC" w14:textId="1F50F120" w:rsidR="00050DC6" w:rsidRPr="00757917" w:rsidRDefault="00460DDC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100</w:t>
            </w:r>
            <w:r w:rsidR="00050DC6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BA5051" w14:textId="0ECB40AE" w:rsidR="00050DC6" w:rsidRPr="00757917" w:rsidRDefault="00050DC6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A72BD0" w14:textId="765F3360" w:rsidR="00050DC6" w:rsidRPr="00757917" w:rsidRDefault="00050DC6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D42E2CF" w14:textId="77777777" w:rsidR="006D682A" w:rsidRPr="00757917" w:rsidRDefault="006D682A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2088762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5871F1A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62A7DA29" w14:textId="0BB18072" w:rsidR="00050DC6" w:rsidRPr="00757917" w:rsidRDefault="00050DC6" w:rsidP="00050DC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695393" w14:textId="21C0385F" w:rsidR="00050DC6" w:rsidRPr="00757917" w:rsidRDefault="006D682A" w:rsidP="006D682A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C3ED87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8BA79A9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D0A445F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1E3F9BF8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4FB811D5" w14:textId="4001C06B" w:rsidR="00050DC6" w:rsidRPr="00757917" w:rsidRDefault="00050DC6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90F3A4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DFBD8F" w14:textId="79CA768B" w:rsidR="00050DC6" w:rsidRPr="00757917" w:rsidRDefault="00050DC6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477EEC5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0FAA8D" w14:textId="6732AEE0" w:rsidR="00050DC6" w:rsidRPr="00757917" w:rsidRDefault="00050DC6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0E926D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144A12" w14:textId="1E6BB54C" w:rsidR="00050DC6" w:rsidRPr="00757917" w:rsidRDefault="00050DC6" w:rsidP="00050D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6A72A6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BD2989" w14:textId="2516E9FF" w:rsidR="00050DC6" w:rsidRPr="00757917" w:rsidRDefault="00050DC6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EF67CE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6E070E" w14:textId="7B1B96C0" w:rsidR="00050DC6" w:rsidRPr="00757917" w:rsidRDefault="00050DC6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B1166ED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5A64679" w14:textId="6C735003" w:rsidR="00050DC6" w:rsidRPr="00757917" w:rsidRDefault="00050DC6" w:rsidP="00050D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6EA6886" w14:textId="77777777" w:rsidR="00050DC6" w:rsidRPr="00757917" w:rsidRDefault="00050DC6" w:rsidP="00050D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B8AAFB" w14:textId="1ED1847E" w:rsidR="00050DC6" w:rsidRPr="00757917" w:rsidRDefault="00050DC6" w:rsidP="00050D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01083E" w:rsidRPr="00757917" w14:paraId="2318BEE1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D40B1E" w14:textId="77777777" w:rsidR="0001083E" w:rsidRPr="00757917" w:rsidRDefault="0001083E" w:rsidP="00050D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EFE6755" w14:textId="77777777" w:rsidR="0001083E" w:rsidRPr="00757917" w:rsidRDefault="0001083E" w:rsidP="00050D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532E5BA3" w14:textId="1CBB782F" w:rsidR="0001083E" w:rsidRPr="00757917" w:rsidRDefault="0001083E" w:rsidP="00050DC6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7E578E" w14:textId="77777777" w:rsidR="0001083E" w:rsidRPr="00757917" w:rsidRDefault="0001083E" w:rsidP="00050DC6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DF1A62B" w14:textId="77777777" w:rsidR="0001083E" w:rsidRPr="00757917" w:rsidRDefault="0001083E" w:rsidP="00050DC6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A80B9AD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601E00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D6BE560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4B8BFC" w14:textId="77777777" w:rsidR="0001083E" w:rsidRPr="00757917" w:rsidRDefault="0001083E" w:rsidP="00F07D49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04622FA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B8C841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E75422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93731E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B42CC7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2690E8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1DA1E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696F78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E5F568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047412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E58F7D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9BE63AF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8031008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88AEC7B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49F01E6" w14:textId="77777777" w:rsidR="0001083E" w:rsidRPr="00757917" w:rsidRDefault="0001083E" w:rsidP="00050DC6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01083E" w:rsidRPr="00757917" w14:paraId="6BF9AF22" w14:textId="77777777" w:rsidTr="00042DE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4C8358D" w14:textId="0D220044" w:rsidR="0001083E" w:rsidRPr="00757917" w:rsidRDefault="0001083E" w:rsidP="00703C58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eastAsia="Times New Roman" w:hAnsi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BB1CBF" w14:textId="77777777" w:rsidR="0001083E" w:rsidRPr="00757917" w:rsidRDefault="0001083E" w:rsidP="00703C58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84A798C" w14:textId="77777777" w:rsidR="0001083E" w:rsidRPr="00757917" w:rsidRDefault="0001083E" w:rsidP="00703C58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C259F23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56F328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BB1FAD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BAD0AB" w14:textId="77777777" w:rsidR="0001083E" w:rsidRPr="00757917" w:rsidRDefault="0001083E" w:rsidP="0001083E">
            <w:pPr>
              <w:pStyle w:val="acctfourfigures"/>
              <w:tabs>
                <w:tab w:val="clear" w:pos="765"/>
                <w:tab w:val="decimal" w:pos="334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EE3F907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D55143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9B81BB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CCCFA8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472904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FD2EC7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F88E91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821756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C5FCBB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87D7E80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6AFC46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05CC201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18B592A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E85318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0C8A1F3" w14:textId="77777777" w:rsidR="0001083E" w:rsidRPr="00757917" w:rsidRDefault="0001083E" w:rsidP="00703C58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703C58" w:rsidRPr="00757917" w14:paraId="0EF86EDE" w14:textId="77777777" w:rsidTr="00042DE0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542B5EC" w14:textId="0537DD21" w:rsidR="00703C58" w:rsidRPr="00757917" w:rsidRDefault="00703C58" w:rsidP="00703C58">
            <w:pPr>
              <w:spacing w:line="240" w:lineRule="auto"/>
              <w:ind w:right="-112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สีลม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คอร์ปอเรชั่น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C931DC" w14:textId="054F0654" w:rsidR="00703C58" w:rsidRPr="00757917" w:rsidRDefault="00703C58" w:rsidP="00703C58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757917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พัฒนา</w:t>
            </w:r>
          </w:p>
          <w:p w14:paraId="078AD2FD" w14:textId="77777777" w:rsidR="00703C58" w:rsidRPr="00757917" w:rsidRDefault="00703C58" w:rsidP="00703C58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757917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  <w:p w14:paraId="73CCF65E" w14:textId="77777777" w:rsidR="00703C58" w:rsidRPr="00757917" w:rsidRDefault="00703C58" w:rsidP="00703C58">
            <w:pPr>
              <w:ind w:left="-23" w:right="-117"/>
              <w:rPr>
                <w:rFonts w:asciiTheme="majorBidi" w:hAnsiTheme="majorBidi"/>
                <w:spacing w:val="-4"/>
                <w:sz w:val="24"/>
                <w:szCs w:val="24"/>
              </w:rPr>
            </w:pPr>
            <w:r w:rsidRPr="00757917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เพื่อให้เช่าและ</w:t>
            </w:r>
          </w:p>
          <w:p w14:paraId="6B49DDD2" w14:textId="191478C6" w:rsidR="00703C58" w:rsidRPr="00757917" w:rsidRDefault="00703C58" w:rsidP="00703C58">
            <w:pPr>
              <w:ind w:left="-23" w:right="-117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/>
                <w:spacing w:val="-4"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 w:hint="cs"/>
                <w:spacing w:val="-4"/>
                <w:sz w:val="24"/>
                <w:szCs w:val="24"/>
                <w:cs/>
              </w:rPr>
              <w:t>เพื่อขาย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416A0AE3" w14:textId="77777777" w:rsidR="00703C58" w:rsidRPr="00757917" w:rsidRDefault="00703C58" w:rsidP="00703C58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C3080D5" w14:textId="77777777" w:rsidR="00703C58" w:rsidRPr="00757917" w:rsidRDefault="00703C58" w:rsidP="00703C58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B211B" w14:textId="77777777" w:rsidR="00703C58" w:rsidRPr="00757917" w:rsidRDefault="00703C58" w:rsidP="00703C58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0BCFBF3F" w14:textId="50F8E00D" w:rsidR="00703C58" w:rsidRPr="00757917" w:rsidRDefault="00703C58" w:rsidP="00703C58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6BCDE8B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6B253F6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124BD990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3BE89467" w14:textId="4EDBB5D9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91F5F4" w14:textId="47EF048C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758E11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54D7F917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7C7BDC2A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  <w:p w14:paraId="4E9576DE" w14:textId="36BA3E48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FE0BB2" w14:textId="22BD17D9" w:rsidR="00703C58" w:rsidRPr="00757917" w:rsidRDefault="00703C58" w:rsidP="0001083E">
            <w:pPr>
              <w:pStyle w:val="acctfourfigures"/>
              <w:tabs>
                <w:tab w:val="clear" w:pos="765"/>
                <w:tab w:val="decimal" w:pos="334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B139A51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2A13D724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56313F04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  <w:p w14:paraId="6B139ED4" w14:textId="3A4B6C79" w:rsidR="00703C58" w:rsidRPr="00757917" w:rsidRDefault="00703C58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C10BD2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EF6B35" w14:textId="57473D5B" w:rsidR="00703C58" w:rsidRPr="00757917" w:rsidRDefault="00703C58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F083A8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F78EBC" w14:textId="14101C66" w:rsidR="00703C58" w:rsidRPr="00757917" w:rsidRDefault="00703C58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2B9FCE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9E960D" w14:textId="491E3F29" w:rsidR="00703C58" w:rsidRPr="00757917" w:rsidRDefault="00703C58" w:rsidP="00703C58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EF4000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76FA37" w14:textId="2869D406" w:rsidR="00703C58" w:rsidRPr="00757917" w:rsidRDefault="00703C58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6A1559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C203D3" w14:textId="7EF7B2A2" w:rsidR="00703C58" w:rsidRPr="00757917" w:rsidRDefault="00703C58" w:rsidP="00703C58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A197F4F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F35C262" w14:textId="7F8CE37D" w:rsidR="00703C58" w:rsidRPr="00757917" w:rsidRDefault="00703C58" w:rsidP="00703C58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C6EE46C" w14:textId="77777777" w:rsidR="00703C58" w:rsidRPr="00757917" w:rsidRDefault="00703C58" w:rsidP="00703C58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53DCD43" w14:textId="5B002F50" w:rsidR="00703C58" w:rsidRPr="00757917" w:rsidRDefault="00703C58" w:rsidP="00703C58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3A4EBB4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7084B3" w14:textId="23A17A0F" w:rsidR="00976125" w:rsidRPr="00757917" w:rsidRDefault="00976125" w:rsidP="00976125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</w:t>
            </w:r>
            <w:r w:rsidRPr="00757917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ผ่านทาง</w:t>
            </w: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บริษัท นารายณ์ 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789FAE5A" w14:textId="77777777" w:rsidR="00976125" w:rsidRPr="00757917" w:rsidRDefault="00976125" w:rsidP="0097612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0F09F1E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A15157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E47E33" w14:textId="58396F6C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CA1E7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FF1D42" w14:textId="42BC98A9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12540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2D7AD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CE40E1" w14:textId="26A27DB0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9BC91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7F1B0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3DA08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436C74" w14:textId="0F1EAB6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44DB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74672C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AEC59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DFF925" w14:textId="7513AE9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E65C38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109F52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60E58A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F6B815D" w14:textId="5DFE0506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3525EDF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563FFF9" w14:textId="6E6DBBAA" w:rsidR="00976125" w:rsidRPr="00757917" w:rsidRDefault="00976125" w:rsidP="00976125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พาวิลเลียน จำกัด ในอัตรา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85F99E5" w14:textId="77777777" w:rsidR="00976125" w:rsidRPr="00757917" w:rsidRDefault="00976125" w:rsidP="0097612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69FC700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AA2188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94B2F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A35E9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C718A8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DCEAB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25176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FF37E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710C4A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5520C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D7FBB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DF770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E5936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54535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0E460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EA0C26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84F813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D1C64C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554268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856CDE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5E6E0571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A6CB23E" w14:textId="65715300" w:rsidR="00976125" w:rsidRPr="00757917" w:rsidRDefault="00976125" w:rsidP="00976125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 xml:space="preserve">ร้อยละ </w:t>
            </w:r>
            <w:r w:rsidR="00460DDC"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>50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06FE9EC8" w14:textId="77777777" w:rsidR="00976125" w:rsidRPr="00757917" w:rsidRDefault="00976125" w:rsidP="0097612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11E1016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5C1F8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331E2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A18349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DA5E20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FDC7B8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7C069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14D3A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09560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5737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9BE69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EADFF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9ED2C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5092A8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B08DA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F36092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70997F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618FD6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7BD7A1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B015D8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6401C061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01CA9E84" w14:textId="40784356" w:rsidR="00976125" w:rsidRPr="00757917" w:rsidRDefault="00976125" w:rsidP="00976125">
            <w:pPr>
              <w:spacing w:line="240" w:lineRule="auto"/>
              <w:ind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วอคเกอร์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โฮมส์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552FF1D6" w14:textId="412BFD66" w:rsidR="00976125" w:rsidRPr="00757917" w:rsidRDefault="00976125" w:rsidP="0097612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hint="cs"/>
                <w:sz w:val="24"/>
                <w:szCs w:val="24"/>
                <w:cs/>
              </w:rPr>
              <w:t>พัฒนา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B5D8E50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F296F4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39FA77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E7D5C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FFDA9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72141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79C7F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F83F9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AD6CF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38F32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6D5E3D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23E2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67BEA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09EE0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FC4DF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347E00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769A06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A3BEDB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81BF60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3B93A6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62B6A0B5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6814A63" w14:textId="16C2F1B2" w:rsidR="00976125" w:rsidRPr="00757917" w:rsidRDefault="00976125" w:rsidP="0097612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F7D0C" w14:textId="2831E3B5" w:rsidR="00976125" w:rsidRPr="00757917" w:rsidRDefault="00976125" w:rsidP="00976125">
            <w:pPr>
              <w:ind w:left="60" w:right="-117"/>
              <w:rPr>
                <w:rFonts w:ascii="Angsana New" w:hAnsi="Angsana New"/>
                <w:spacing w:val="-4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23D2154" w14:textId="36BF04A2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3489E7" w14:textId="15427E0E" w:rsidR="00976125" w:rsidRPr="00757917" w:rsidRDefault="00F07D49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9B3C75" w14:textId="1A006836" w:rsidR="00976125" w:rsidRPr="00757917" w:rsidRDefault="00460DDC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50</w:t>
            </w:r>
            <w:r w:rsidR="00976125"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6B30AA" w14:textId="77DC6E2B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136D3A3" w14:textId="64236852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F61BA94" w14:textId="5BDDD83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3F999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F4AC7B" w14:textId="0D65EBA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A89D2A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6461E9" w14:textId="1A0DC59A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0CF56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FF88B" w14:textId="626267D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5EAAD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CB261" w14:textId="74364F3C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E3F68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7550DE" w14:textId="7DA0FF9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5AC147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59ACFF6" w14:textId="2479A0A4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28CDF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B7215AE" w14:textId="5265ABD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21FFEC6A" w14:textId="77777777" w:rsidTr="00607E7E">
        <w:trPr>
          <w:trHeight w:val="64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BF4A212" w14:textId="77777777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62FA4E19" w14:textId="77777777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79312D0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045877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66A81C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F02575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7DD4B1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97A5A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BBA75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1008E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3169D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B64FA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21B48E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C8F1C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F1398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F393B7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B70B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0FFB9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532B06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4A6719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61097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5B5295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6259C46B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132752A" w14:textId="3FC13BDC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C5A92C" w14:textId="77777777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4F7B974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E92610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A0DA6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E7765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B2AD2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AAC0E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B7868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AFF76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B2090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10FB4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84B36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E248E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12EC3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DFD5D0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E6245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0C046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310C5B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57D09F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8F338F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5DC5FF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6B909AC6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10B923E" w14:textId="66E3034F" w:rsidR="00976125" w:rsidRPr="00757917" w:rsidRDefault="00976125" w:rsidP="00976125">
            <w:pPr>
              <w:spacing w:line="240" w:lineRule="auto"/>
              <w:ind w:left="158" w:right="-112"/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</w:t>
            </w: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</w:rPr>
              <w:t xml:space="preserve"> </w:t>
            </w: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(เมย์แฟร์)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F606CE" w14:textId="77777777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6FBBBF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8236A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76605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F5B60C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F9D2E8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0DCDE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A1C66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44439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E1D53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BD854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AE0C7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21D9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D6A95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2C176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8A69E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0D0E6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4EE05D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A63F31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77159E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291B9C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362494B6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8D1203A" w14:textId="35163CEA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แกรนด์ เมย์แฟร์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CE255D" w14:textId="312BB952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อาคารพักอาศัย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7C47E2" w14:textId="7571503C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DEA6E8" w14:textId="5B63A407" w:rsidR="00976125" w:rsidRPr="00757917" w:rsidRDefault="00F07D49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B5EB39" w14:textId="12E808C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0DB47C" w14:textId="7745C3F9" w:rsidR="00976125" w:rsidRPr="00757917" w:rsidRDefault="00F07D49" w:rsidP="00F07D4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D1DD86" w14:textId="39E7DE6C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12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C4DC5" w14:textId="709EA62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0B0749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C752EE6" w14:textId="08E4560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95254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C46BC2" w14:textId="3AC43596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466F68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0D497A" w14:textId="3F00364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1C8A77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9CD210D" w14:textId="062F0B4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79B8C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B287F5" w14:textId="581FACE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916776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DF07DFE" w14:textId="5239098F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1E5A9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D86C445" w14:textId="724A8860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0208CF" w:rsidRPr="00757917" w14:paraId="341F5BBF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61F19A5" w14:textId="77777777" w:rsidR="000208CF" w:rsidRPr="00757917" w:rsidRDefault="000208CF" w:rsidP="0097612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27A124" w14:textId="77777777" w:rsidR="000208CF" w:rsidRPr="00757917" w:rsidRDefault="000208CF" w:rsidP="0097612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5D9F85" w14:textId="77777777" w:rsidR="000208CF" w:rsidRPr="00757917" w:rsidRDefault="000208CF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BD890E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3FD2D2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87C258" w14:textId="77777777" w:rsidR="000208CF" w:rsidRPr="00757917" w:rsidRDefault="000208CF" w:rsidP="00F07D49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376DC8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7B53E4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4E418C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356B08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357DD35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CCE2925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0D6A0D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AA4711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7548EB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7B2EDE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C1F023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26415C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FA64DAC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9FEA503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90D42BA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CC59CDB" w14:textId="77777777" w:rsidR="000208CF" w:rsidRPr="00757917" w:rsidRDefault="000208CF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szCs w:val="22"/>
                <w:cs/>
                <w:lang w:bidi="th-TH"/>
              </w:rPr>
            </w:pPr>
          </w:p>
        </w:tc>
      </w:tr>
      <w:tr w:rsidR="00976125" w:rsidRPr="00757917" w14:paraId="019ED053" w14:textId="77777777" w:rsidTr="00607E7E">
        <w:trPr>
          <w:trHeight w:val="234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3516055" w14:textId="58AE9049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</w:t>
            </w:r>
            <w:r w:rsidRPr="00757917">
              <w:rPr>
                <w:rFonts w:asciiTheme="majorBidi" w:hAnsiTheme="majorBidi" w:cstheme="majorBidi" w:hint="cs"/>
                <w:i/>
                <w:iCs/>
                <w:sz w:val="24"/>
                <w:szCs w:val="24"/>
                <w:u w:val="single"/>
                <w:cs/>
              </w:rPr>
              <w:t>บริษัท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3E99956" w14:textId="77777777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AC46D9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2694B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374C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D433F9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EBAA9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6FB82A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CFEB7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888901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A0D93C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5EA508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920C0E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94768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938CA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88CA2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0E77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E7C357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E1B03E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D714BD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778DA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B817CD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4508359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8E8E815" w14:textId="64657EC4" w:rsidR="00976125" w:rsidRPr="00757917" w:rsidRDefault="00976125" w:rsidP="00976125">
            <w:pPr>
              <w:spacing w:line="240" w:lineRule="auto"/>
              <w:ind w:left="158"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โกลเด้นแลนด์โปโล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1C1D82" w14:textId="77777777" w:rsidR="00976125" w:rsidRPr="00757917" w:rsidRDefault="00976125" w:rsidP="00976125">
            <w:pPr>
              <w:ind w:left="-23" w:right="-117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4E0B0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74C9F5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188EF6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54D10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9E3E37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9B2C7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05CD5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BA2481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5300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00CFC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2F6DC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92D0B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85D0F7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52860A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90FC86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D88991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1C6620F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150B3EC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74481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66FE4E2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4EFB672E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4AAA491" w14:textId="01B76584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เอ็มเอสจีแอล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783327" w14:textId="682B8825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4F5AB9" w14:textId="3C69C836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E58593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62EC3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DE3E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EC3B8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B48F8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F1D2B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2E106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336EE7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D664E6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8DA87B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295E14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EF700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A9883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DBB7B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023CC7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868853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CCA820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FEBA04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D70E48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47EACE64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FE68DAB" w14:textId="2726CF68" w:rsidR="00976125" w:rsidRPr="00757917" w:rsidRDefault="00976125" w:rsidP="00976125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พร็อพเพอร์ตี้จำกัด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D5D222" w14:textId="6912D1EC" w:rsidR="00976125" w:rsidRPr="00757917" w:rsidRDefault="00976125" w:rsidP="0097612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7EB233D" w14:textId="04B760B6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B3C08A" w14:textId="0D5DC0D2" w:rsidR="00976125" w:rsidRPr="00757917" w:rsidRDefault="00AE2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4EE3EC2" w14:textId="5A6603A8" w:rsidR="00976125" w:rsidRPr="00757917" w:rsidRDefault="00460DDC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100</w:t>
            </w:r>
            <w:r w:rsidR="00976125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EA5D09" w14:textId="7D7DB52D" w:rsidR="00976125" w:rsidRPr="00757917" w:rsidRDefault="00AE2C31" w:rsidP="00AE2C3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40003D4" w14:textId="41A9D532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F9FA285" w14:textId="2633CFF9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2AC59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EB4D08" w14:textId="19063839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F70C9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A9D64B" w14:textId="1EA79A8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C8EB6F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A0DF2A7" w14:textId="154F2870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22D11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BCA385" w14:textId="18CF0E4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D9ED5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C7251FC" w14:textId="3AE9AB1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8BFF94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CBE720" w14:textId="31556BCC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46E7C8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DAC594E" w14:textId="088AF04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0E3691" w:rsidRPr="00757917" w14:paraId="04840F17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2B7BD442" w14:textId="1112D307" w:rsidR="000E3691" w:rsidRPr="00757917" w:rsidRDefault="00F52534" w:rsidP="00F52534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eastAsia="Times New Roman" w:hAnsiTheme="majorBidi"/>
                <w:b/>
                <w:bCs/>
                <w:i/>
                <w:iCs/>
                <w:sz w:val="24"/>
                <w:szCs w:val="24"/>
                <w:cs/>
              </w:rPr>
              <w:lastRenderedPageBreak/>
              <w:t>บริษัทย่อยทางอ้อม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88AB108" w14:textId="77777777" w:rsidR="000E3691" w:rsidRPr="00757917" w:rsidRDefault="000E3691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BB65D92" w14:textId="77777777" w:rsidR="000E3691" w:rsidRPr="00757917" w:rsidRDefault="000E3691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305F76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CB1F43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B7B2EAD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FBA5473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46A310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EA43C6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36EE28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5B253C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1B04B30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4130E0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FCE34F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A927B0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646A8B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584E01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B571C7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0ADAAB0D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1E0B757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4E63F20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0108326" w14:textId="77777777" w:rsidR="000E3691" w:rsidRPr="00757917" w:rsidRDefault="000E3691" w:rsidP="00976125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6AB694D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DFDB47A" w14:textId="7EEAC707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ถือหุ้นผ่านทางบริษัท กรุงเทพ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29016C3C" w14:textId="77777777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6A21150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27F09E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EAB7C3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3CA3F7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F2EE5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2AE352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03AFAA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1AFBE7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2A286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5DD7F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5329D3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1C6C85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20148D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551F2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98DEF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AF057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672A97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7DBE2E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99D1D2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B73209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2149866A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A2A97FF" w14:textId="6480F507" w:rsidR="00976125" w:rsidRPr="00757917" w:rsidRDefault="00976125" w:rsidP="00976125">
            <w:pPr>
              <w:spacing w:line="240" w:lineRule="auto"/>
              <w:ind w:left="158"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u w:val="single"/>
                <w:cs/>
              </w:rPr>
              <w:t>บ้าน และที่ดิน จำกัด (มหาชน)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</w:tcPr>
          <w:p w14:paraId="4F161A61" w14:textId="77777777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1DFEE81D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1B511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E02ADC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7D2987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530FFC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3D04AC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D0BE6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26668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B37A6A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01203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33CFB9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58D09D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BEDD6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B40E55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3AB903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C8D57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EB117C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AE940C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67AB5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51255C0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6875441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CB6579E" w14:textId="62FBE75C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ไซด์วอล์ค แลนด์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4C0A57" w14:textId="1EC48397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2355916" w14:textId="18EFCE41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3A784A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989E4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FC2E8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91E81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6821F5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F903A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40EF11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43F91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B8ADB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EE348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62FFF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70221B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D4167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E6D9FE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E9D2DC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17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EF0F2B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C9D549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AC3F2F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7A4C9EC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974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6DABF436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5C10422" w14:textId="77777777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C882E4" w14:textId="73F9010F" w:rsidR="00976125" w:rsidRPr="00757917" w:rsidRDefault="00976125" w:rsidP="0097612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0F522618" w14:textId="143E0991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8C2236" w14:textId="38872E82" w:rsidR="00976125" w:rsidRPr="00757917" w:rsidRDefault="00AE2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0953FF" w14:textId="0598309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4E84A6F" w14:textId="42E46417" w:rsidR="00976125" w:rsidRPr="00757917" w:rsidRDefault="00AE2C31" w:rsidP="00AE2C3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E7C5445" w14:textId="4E7E4693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2B9D400" w14:textId="1C7E8D4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06E46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9764766" w14:textId="4AB7806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99DDC1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101AA4" w14:textId="7CC5721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DAF4B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EA38D0" w14:textId="4B103CE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926FF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DEEA18" w14:textId="48FE3DF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C7628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C1AA2C9" w14:textId="47DA1B1E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24E3F48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5827C510" w14:textId="154F336E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8BFEC9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5E4981A" w14:textId="0B3CD03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38144F6C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605F2547" w14:textId="34C5DB8C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pacing w:val="-6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>บริษัท ไพร์ม พลัส แอสเซ็ท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D25F680" w14:textId="35656D61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746E60F1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989F29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C2C5A3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C8D647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7531DF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AB066B1" w14:textId="2C3607F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C605A5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774EE5" w14:textId="632F64AC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71A680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B14CCC7" w14:textId="64E5E92E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8009CA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875D09" w14:textId="47C17D04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608E0F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DABFEA9" w14:textId="5454796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556E7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A7A9EBE" w14:textId="4D30630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D28D9F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333F4EDF" w14:textId="4095C84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EC18EF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295636F" w14:textId="42B54E9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303B2F09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01B26FA" w14:textId="77777777" w:rsidR="00976125" w:rsidRPr="00757917" w:rsidRDefault="00976125" w:rsidP="00976125">
            <w:pPr>
              <w:spacing w:line="240" w:lineRule="auto"/>
              <w:ind w:right="-112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B314EB" w14:textId="0F21ED2B" w:rsidR="00976125" w:rsidRPr="00757917" w:rsidRDefault="00976125" w:rsidP="0097612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D365BE1" w14:textId="2C21D513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96F9EC7" w14:textId="651AAD9C" w:rsidR="00976125" w:rsidRPr="00757917" w:rsidRDefault="00AE2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A2B228A" w14:textId="64FBF5F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3D8F7B3" w14:textId="03FF9BAC" w:rsidR="00976125" w:rsidRPr="00757917" w:rsidRDefault="00AE2C31" w:rsidP="00AE2C3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5A379B4" w14:textId="0B07E789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B80A28B" w14:textId="0FFE2C2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0E8722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704333" w14:textId="1D5C06FE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DCEA6C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E05944" w14:textId="6E8500CF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8CD3D3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4B2A466" w14:textId="763A40B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459BE1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DE3472" w14:textId="33D1CD0E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48EED2E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A2DC98A" w14:textId="2A58E5EA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999861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1B98A07" w14:textId="2F79148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F1037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0A1DB1D0" w14:textId="526D15F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7C3B9910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7E37C19E" w14:textId="25846845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เฟิร์ส แสควร์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C0BC402" w14:textId="770B0123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A6B5313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725ECB47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9A958A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0BAF43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F38550D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23907C" w14:textId="3259F3DC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6AF12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B2A583" w14:textId="559438F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F84507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21059E0" w14:textId="5DF9DCB0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8549C1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0F54DFE" w14:textId="26CE9369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DBDB3C2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1A5F2F1" w14:textId="322A9623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65E83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E8A1F3B" w14:textId="7E9EEE5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43DCFC7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0FCD4502" w14:textId="26900866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0DD1BE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4D84D712" w14:textId="2FDC03F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2EAC294C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55ECC5E1" w14:textId="77777777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7702951" w14:textId="7C378789" w:rsidR="00976125" w:rsidRPr="00757917" w:rsidRDefault="00976125" w:rsidP="0097612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24EE0DCD" w14:textId="218530F9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B94313C" w14:textId="29DE5B12" w:rsidR="00976125" w:rsidRPr="00757917" w:rsidRDefault="00AE2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F31BABD" w14:textId="13B5A4D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1D5CCBD" w14:textId="27F81BD5" w:rsidR="00976125" w:rsidRPr="00757917" w:rsidRDefault="00AE2C31" w:rsidP="00AE2C3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21C2D99" w14:textId="3E285F5C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1E0E369A" w14:textId="1A9567D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2517AA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ADA2D4F" w14:textId="4D7B730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F08F9B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614017" w14:textId="13F8641B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BE4A54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A62083" w14:textId="19337FC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93A1B8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53DFC81" w14:textId="67B8C83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760CB63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0B6E4D2" w14:textId="1DD8D63C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637536E9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22C874B1" w14:textId="229F7FC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31814A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2939EFAB" w14:textId="61E698C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</w:tr>
      <w:tr w:rsidR="00976125" w:rsidRPr="00757917" w14:paraId="739F9BD3" w14:textId="77777777" w:rsidTr="00607E7E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1DB9089A" w14:textId="09476194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 รีกัล รีเจี้ยน จำกัด</w:t>
            </w: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E8BB411" w14:textId="46B3265D" w:rsidR="00976125" w:rsidRPr="00757917" w:rsidRDefault="00976125" w:rsidP="00976125">
            <w:pPr>
              <w:ind w:left="-23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พัฒนา 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3087CBE4" w14:textId="77777777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4A5A9E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2737548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626722B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29ACE03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821735E" w14:textId="739350E4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653C67F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6F2DED0" w14:textId="04E5810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5AA1E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6015084" w14:textId="6C61F449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B7AA3A1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AE442DC" w14:textId="2F1FA74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61E5D6EC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73163E" w14:textId="7DC5FA4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F2921B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7FE3C9F" w14:textId="7EB1959F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7F6877E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65CBBD97" w14:textId="02EAA466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4353560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184D96D1" w14:textId="3FED052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</w:tr>
      <w:tr w:rsidR="00976125" w:rsidRPr="00757917" w14:paraId="551A2173" w14:textId="77777777" w:rsidTr="00C05874">
        <w:trPr>
          <w:trHeight w:val="345"/>
        </w:trPr>
        <w:tc>
          <w:tcPr>
            <w:tcW w:w="2520" w:type="dxa"/>
            <w:shd w:val="clear" w:color="auto" w:fill="auto"/>
            <w:tcMar>
              <w:left w:w="115" w:type="dxa"/>
              <w:right w:w="115" w:type="dxa"/>
            </w:tcMar>
          </w:tcPr>
          <w:p w14:paraId="4DD6EB2A" w14:textId="77777777" w:rsidR="00976125" w:rsidRPr="00757917" w:rsidRDefault="00976125" w:rsidP="00976125">
            <w:pPr>
              <w:spacing w:line="240" w:lineRule="auto"/>
              <w:ind w:right="-11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135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90894A8" w14:textId="61D39D64" w:rsidR="00976125" w:rsidRPr="00757917" w:rsidRDefault="00976125" w:rsidP="00976125">
            <w:pPr>
              <w:ind w:left="60" w:right="-117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4"/>
                <w:sz w:val="24"/>
                <w:szCs w:val="24"/>
                <w:cs/>
              </w:rPr>
              <w:t>อสังหาริมทรัพย์</w:t>
            </w:r>
          </w:p>
        </w:tc>
        <w:tc>
          <w:tcPr>
            <w:tcW w:w="900" w:type="dxa"/>
            <w:shd w:val="clear" w:color="auto" w:fill="auto"/>
            <w:tcMar>
              <w:left w:w="115" w:type="dxa"/>
              <w:right w:w="115" w:type="dxa"/>
            </w:tcMar>
          </w:tcPr>
          <w:p w14:paraId="693BC82C" w14:textId="0DEE9B10" w:rsidR="00976125" w:rsidRPr="00757917" w:rsidRDefault="00976125" w:rsidP="00976125">
            <w:pPr>
              <w:pStyle w:val="acctfourfigures"/>
              <w:tabs>
                <w:tab w:val="clear" w:pos="765"/>
              </w:tabs>
              <w:spacing w:line="240" w:lineRule="auto"/>
              <w:ind w:left="-121" w:right="-119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ไทย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357B2357" w14:textId="2F6356E3" w:rsidR="00976125" w:rsidRPr="00757917" w:rsidRDefault="00AE2C31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00794E6" w14:textId="15BF73C1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100.00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4DE822A8" w14:textId="20D58475" w:rsidR="00976125" w:rsidRPr="00757917" w:rsidRDefault="00AE2C31" w:rsidP="00AE2C31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5D865E79" w14:textId="6313DDCC" w:rsidR="00976125" w:rsidRPr="00757917" w:rsidRDefault="00460DDC" w:rsidP="00976125">
            <w:pPr>
              <w:pStyle w:val="acctfourfigures"/>
              <w:tabs>
                <w:tab w:val="clear" w:pos="765"/>
                <w:tab w:val="decimal" w:pos="533"/>
              </w:tabs>
              <w:spacing w:line="240" w:lineRule="auto"/>
              <w:ind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6E320D3" w14:textId="0FD7ACA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526F027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</w:tcPr>
          <w:p w14:paraId="07BE5179" w14:textId="11AFD435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B4831F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0BB10A74" w14:textId="216C9FF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21EAA915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54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2655329" w14:textId="710DB17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29"/>
              </w:tabs>
              <w:spacing w:line="240" w:lineRule="auto"/>
              <w:ind w:left="-121" w:right="-105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4341F24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1E9B7A5A" w14:textId="355EF788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4DB1931B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753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810" w:type="dxa"/>
            <w:gridSpan w:val="2"/>
            <w:shd w:val="clear" w:color="auto" w:fill="auto"/>
            <w:tcMar>
              <w:left w:w="115" w:type="dxa"/>
              <w:right w:w="115" w:type="dxa"/>
            </w:tcMar>
            <w:vAlign w:val="bottom"/>
          </w:tcPr>
          <w:p w14:paraId="3065466E" w14:textId="2E3DC9F2" w:rsidR="00976125" w:rsidRPr="00757917" w:rsidRDefault="00976125" w:rsidP="00976125">
            <w:pPr>
              <w:pStyle w:val="acctfourfigures"/>
              <w:tabs>
                <w:tab w:val="clear" w:pos="765"/>
                <w:tab w:val="decimal" w:pos="330"/>
              </w:tabs>
              <w:spacing w:line="240" w:lineRule="auto"/>
              <w:ind w:left="-123" w:right="-117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gridSpan w:val="2"/>
            <w:shd w:val="clear" w:color="auto" w:fill="auto"/>
            <w:vAlign w:val="bottom"/>
          </w:tcPr>
          <w:p w14:paraId="384BB8B6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720" w:type="dxa"/>
            <w:shd w:val="clear" w:color="auto" w:fill="auto"/>
            <w:vAlign w:val="bottom"/>
          </w:tcPr>
          <w:p w14:paraId="4BF9F449" w14:textId="13790A54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Cs w:val="22"/>
                <w:cs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1D6A03" w14:textId="77777777" w:rsidR="00976125" w:rsidRPr="00757917" w:rsidRDefault="00976125" w:rsidP="00976125">
            <w:pPr>
              <w:pStyle w:val="acctfourfigures"/>
              <w:tabs>
                <w:tab w:val="clear" w:pos="765"/>
                <w:tab w:val="decimal" w:pos="375"/>
              </w:tabs>
              <w:spacing w:line="240" w:lineRule="auto"/>
              <w:ind w:left="-79" w:righ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828" w:type="dxa"/>
            <w:shd w:val="clear" w:color="auto" w:fill="auto"/>
            <w:vAlign w:val="bottom"/>
          </w:tcPr>
          <w:p w14:paraId="3678D898" w14:textId="53ED7B0D" w:rsidR="00976125" w:rsidRPr="00757917" w:rsidRDefault="00976125" w:rsidP="00976125">
            <w:pPr>
              <w:pStyle w:val="acctfourfigures"/>
              <w:tabs>
                <w:tab w:val="clear" w:pos="765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color w:val="000000" w:themeColor="text1"/>
                <w:sz w:val="24"/>
                <w:szCs w:val="24"/>
                <w:lang w:val="en-US" w:bidi="th-TH"/>
              </w:rPr>
              <w:t>-</w:t>
            </w:r>
          </w:p>
        </w:tc>
      </w:tr>
    </w:tbl>
    <w:p w14:paraId="7F011CF9" w14:textId="77777777" w:rsidR="00BA32DE" w:rsidRPr="00757917" w:rsidRDefault="00BA32DE" w:rsidP="00A6488B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lang w:val="en-US"/>
        </w:rPr>
      </w:pPr>
    </w:p>
    <w:p w14:paraId="178BD101" w14:textId="67F8F65D" w:rsidR="00E2301D" w:rsidRPr="00757917" w:rsidRDefault="00E2301D" w:rsidP="0062128A">
      <w:pPr>
        <w:pStyle w:val="block"/>
        <w:spacing w:after="0" w:line="240" w:lineRule="atLeast"/>
        <w:ind w:left="518" w:right="-45"/>
        <w:jc w:val="thaiDistribute"/>
        <w:rPr>
          <w:rFonts w:ascii="Angsana New" w:hAnsi="Angsana New"/>
          <w:sz w:val="30"/>
          <w:szCs w:val="30"/>
          <w:cs/>
          <w:lang w:val="en-US" w:bidi="th-TH"/>
        </w:rPr>
        <w:sectPr w:rsidR="00E2301D" w:rsidRPr="00757917" w:rsidSect="00D4579C">
          <w:pgSz w:w="16834" w:h="11909" w:orient="landscape" w:code="9"/>
          <w:pgMar w:top="1440" w:right="691" w:bottom="810" w:left="851" w:header="720" w:footer="720" w:gutter="0"/>
          <w:paperSrc w:first="257" w:other="257"/>
          <w:cols w:space="720"/>
          <w:docGrid w:linePitch="245"/>
        </w:sectPr>
      </w:pPr>
    </w:p>
    <w:p w14:paraId="1102325C" w14:textId="168FDE42" w:rsidR="00C24C64" w:rsidRPr="00757917" w:rsidRDefault="00C24C64" w:rsidP="002103E6">
      <w:pPr>
        <w:pStyle w:val="Heading6"/>
        <w:ind w:left="540"/>
        <w:jc w:val="both"/>
        <w:rPr>
          <w:rFonts w:asciiTheme="majorBidi" w:hAnsiTheme="majorBidi" w:cstheme="majorBidi"/>
          <w:b w:val="0"/>
          <w:bCs w:val="0"/>
          <w:i/>
          <w:iCs/>
          <w:sz w:val="30"/>
          <w:szCs w:val="30"/>
        </w:rPr>
      </w:pPr>
      <w:r w:rsidRPr="00757917">
        <w:rPr>
          <w:rFonts w:asciiTheme="majorBidi" w:hAnsiTheme="majorBidi" w:cstheme="majorBidi" w:hint="cs"/>
          <w:b w:val="0"/>
          <w:bCs w:val="0"/>
          <w:i/>
          <w:iCs/>
          <w:sz w:val="30"/>
          <w:szCs w:val="30"/>
          <w:cs/>
        </w:rPr>
        <w:lastRenderedPageBreak/>
        <w:t>เงิน</w:t>
      </w:r>
      <w:r w:rsidR="006659C6" w:rsidRPr="00757917">
        <w:rPr>
          <w:rFonts w:asciiTheme="majorBidi" w:hAnsiTheme="majorBidi" w:cstheme="majorBidi" w:hint="cs"/>
          <w:b w:val="0"/>
          <w:bCs w:val="0"/>
          <w:i/>
          <w:iCs/>
          <w:sz w:val="30"/>
          <w:szCs w:val="30"/>
          <w:cs/>
          <w:lang w:val="en-US"/>
        </w:rPr>
        <w:t>ให้</w:t>
      </w:r>
      <w:r w:rsidRPr="00757917">
        <w:rPr>
          <w:rFonts w:asciiTheme="majorBidi" w:hAnsiTheme="majorBidi" w:cstheme="majorBidi" w:hint="cs"/>
          <w:b w:val="0"/>
          <w:bCs w:val="0"/>
          <w:i/>
          <w:iCs/>
          <w:sz w:val="30"/>
          <w:szCs w:val="30"/>
          <w:cs/>
        </w:rPr>
        <w:t>กู้ยืมระยะสั้นเพื่อโครงการลงทุน</w:t>
      </w:r>
    </w:p>
    <w:p w14:paraId="2D64F475" w14:textId="6CF7980C" w:rsidR="00C24C64" w:rsidRPr="00757917" w:rsidRDefault="00C24C64" w:rsidP="00C24C64">
      <w:pPr>
        <w:rPr>
          <w:rFonts w:asciiTheme="majorBidi" w:hAnsiTheme="majorBidi" w:cstheme="majorBidi"/>
          <w:sz w:val="30"/>
          <w:szCs w:val="30"/>
          <w:lang w:val="x-none" w:eastAsia="x-none"/>
        </w:rPr>
      </w:pPr>
      <w:r w:rsidRPr="00757917">
        <w:rPr>
          <w:rFonts w:asciiTheme="majorBidi" w:hAnsiTheme="majorBidi" w:cstheme="majorBidi"/>
          <w:sz w:val="30"/>
          <w:szCs w:val="30"/>
          <w:cs/>
          <w:lang w:val="x-none" w:eastAsia="x-none"/>
        </w:rPr>
        <w:tab/>
      </w:r>
      <w:r w:rsidRPr="00757917">
        <w:rPr>
          <w:rFonts w:asciiTheme="majorBidi" w:hAnsiTheme="majorBidi" w:cstheme="majorBidi"/>
          <w:sz w:val="30"/>
          <w:szCs w:val="30"/>
          <w:cs/>
          <w:lang w:val="x-none" w:eastAsia="x-none"/>
        </w:rPr>
        <w:tab/>
      </w:r>
    </w:p>
    <w:p w14:paraId="4295E7A1" w14:textId="7DD0B21E" w:rsidR="00CE4C91" w:rsidRPr="00757917" w:rsidRDefault="00CE4C91" w:rsidP="00CE4C91">
      <w:pPr>
        <w:pStyle w:val="Heading6"/>
        <w:tabs>
          <w:tab w:val="left" w:pos="540"/>
        </w:tabs>
        <w:ind w:left="540"/>
        <w:jc w:val="thaiDistribute"/>
        <w:rPr>
          <w:rFonts w:ascii="Angsana New" w:hAnsi="Angsana New"/>
          <w:b w:val="0"/>
          <w:bCs w:val="0"/>
          <w:sz w:val="30"/>
          <w:szCs w:val="30"/>
          <w:lang w:val="en-GB" w:eastAsia="en-US"/>
        </w:rPr>
      </w:pPr>
      <w:r w:rsidRPr="00757917">
        <w:rPr>
          <w:rFonts w:ascii="Angsana New" w:hAnsi="Angsana New"/>
          <w:b w:val="0"/>
          <w:bCs w:val="0"/>
          <w:sz w:val="30"/>
          <w:szCs w:val="30"/>
          <w:cs/>
          <w:lang w:val="en-GB" w:eastAsia="en-US"/>
        </w:rPr>
        <w:t xml:space="preserve">ณ วันที่ </w:t>
      </w:r>
      <w:r w:rsidRPr="00757917">
        <w:rPr>
          <w:rFonts w:ascii="Angsana New" w:hAnsi="Angsana New"/>
          <w:b w:val="0"/>
          <w:bCs w:val="0"/>
          <w:sz w:val="30"/>
          <w:szCs w:val="30"/>
          <w:lang w:val="en-GB" w:eastAsia="en-US"/>
        </w:rPr>
        <w:t>30</w:t>
      </w:r>
      <w:r w:rsidRPr="00757917">
        <w:rPr>
          <w:rFonts w:ascii="Angsana New" w:hAnsi="Angsana New" w:hint="cs"/>
          <w:b w:val="0"/>
          <w:bCs w:val="0"/>
          <w:sz w:val="30"/>
          <w:szCs w:val="30"/>
          <w:cs/>
          <w:lang w:val="en-GB" w:eastAsia="en-US"/>
        </w:rPr>
        <w:t xml:space="preserve"> กันยายน</w:t>
      </w:r>
      <w:r w:rsidRPr="00757917">
        <w:rPr>
          <w:rFonts w:ascii="Angsana New" w:hAnsi="Angsana New"/>
          <w:b w:val="0"/>
          <w:bCs w:val="0"/>
          <w:sz w:val="30"/>
          <w:szCs w:val="30"/>
          <w:cs/>
          <w:lang w:val="en-GB" w:eastAsia="en-US"/>
        </w:rPr>
        <w:t xml:space="preserve"> </w:t>
      </w:r>
      <w:r w:rsidRPr="00757917">
        <w:rPr>
          <w:rFonts w:ascii="Angsana New" w:hAnsi="Angsana New"/>
          <w:b w:val="0"/>
          <w:bCs w:val="0"/>
          <w:sz w:val="30"/>
          <w:szCs w:val="30"/>
          <w:lang w:val="en-GB" w:eastAsia="en-US"/>
        </w:rPr>
        <w:t>2564</w:t>
      </w:r>
      <w:r w:rsidRPr="00757917">
        <w:rPr>
          <w:rFonts w:ascii="Angsana New" w:hAnsi="Angsana New"/>
          <w:b w:val="0"/>
          <w:bCs w:val="0"/>
          <w:sz w:val="30"/>
          <w:szCs w:val="30"/>
          <w:cs/>
          <w:lang w:val="en-GB" w:eastAsia="en-US"/>
        </w:rPr>
        <w:t xml:space="preserve"> บริษัทย่อยทางอ้อมของบริษัท</w:t>
      </w:r>
      <w:r w:rsidRPr="00757917">
        <w:rPr>
          <w:rFonts w:ascii="Angsana New" w:hAnsi="Angsana New" w:hint="cs"/>
          <w:b w:val="0"/>
          <w:bCs w:val="0"/>
          <w:sz w:val="30"/>
          <w:szCs w:val="30"/>
          <w:cs/>
          <w:lang w:val="en-GB" w:eastAsia="en-US"/>
        </w:rPr>
        <w:t>แห่งหนึ่ง</w:t>
      </w:r>
      <w:r w:rsidRPr="00757917">
        <w:rPr>
          <w:rFonts w:ascii="Angsana New" w:hAnsi="Angsana New"/>
          <w:b w:val="0"/>
          <w:bCs w:val="0"/>
          <w:sz w:val="30"/>
          <w:szCs w:val="30"/>
          <w:cs/>
          <w:lang w:val="en-GB" w:eastAsia="en-US"/>
        </w:rPr>
        <w:t>มีเงินให้กู้ยืมระยะสั้น</w:t>
      </w:r>
      <w:r w:rsidRPr="00757917">
        <w:rPr>
          <w:rFonts w:ascii="Angsana New" w:hAnsi="Angsana New" w:hint="cs"/>
          <w:b w:val="0"/>
          <w:bCs w:val="0"/>
          <w:sz w:val="30"/>
          <w:szCs w:val="30"/>
          <w:cs/>
          <w:lang w:val="en-GB" w:eastAsia="en-US"/>
        </w:rPr>
        <w:t>และเงินมัดจำ</w:t>
      </w:r>
      <w:r w:rsidRPr="00757917">
        <w:rPr>
          <w:rFonts w:ascii="Angsana New" w:hAnsi="Angsana New"/>
          <w:b w:val="0"/>
          <w:bCs w:val="0"/>
          <w:sz w:val="30"/>
          <w:szCs w:val="30"/>
          <w:cs/>
          <w:lang w:val="en-GB" w:eastAsia="en-US"/>
        </w:rPr>
        <w:t>แก่บริษัทในต่างประเทศ</w:t>
      </w:r>
      <w:r w:rsidRPr="00757917">
        <w:rPr>
          <w:rFonts w:ascii="Angsana New" w:hAnsi="Angsana New"/>
          <w:b w:val="0"/>
          <w:bCs w:val="0"/>
          <w:spacing w:val="-6"/>
          <w:sz w:val="30"/>
          <w:szCs w:val="30"/>
          <w:cs/>
          <w:lang w:val="en-GB" w:eastAsia="en-US"/>
        </w:rPr>
        <w:t>แห่งหนึ่งจำนวนเงิน</w:t>
      </w:r>
      <w:r w:rsidR="00D63B9D" w:rsidRPr="00757917">
        <w:rPr>
          <w:rFonts w:ascii="Angsana New" w:hAnsi="Angsana New"/>
          <w:b w:val="0"/>
          <w:bCs w:val="0"/>
          <w:spacing w:val="-6"/>
          <w:sz w:val="30"/>
          <w:szCs w:val="30"/>
          <w:lang w:val="en-GB" w:eastAsia="en-US"/>
        </w:rPr>
        <w:t xml:space="preserve"> 164.32</w:t>
      </w:r>
      <w:r w:rsidRPr="00757917">
        <w:rPr>
          <w:rFonts w:ascii="Angsana New" w:hAnsi="Angsana New"/>
          <w:b w:val="0"/>
          <w:bCs w:val="0"/>
          <w:spacing w:val="-6"/>
          <w:sz w:val="30"/>
          <w:szCs w:val="30"/>
          <w:lang w:val="en-US" w:eastAsia="en-US"/>
        </w:rPr>
        <w:t xml:space="preserve"> </w:t>
      </w:r>
      <w:r w:rsidRPr="00757917">
        <w:rPr>
          <w:rFonts w:ascii="Angsana New" w:hAnsi="Angsana New"/>
          <w:b w:val="0"/>
          <w:bCs w:val="0"/>
          <w:spacing w:val="-6"/>
          <w:sz w:val="30"/>
          <w:szCs w:val="30"/>
          <w:cs/>
          <w:lang w:val="en-GB" w:eastAsia="en-US"/>
        </w:rPr>
        <w:t>ล้านบาท</w:t>
      </w:r>
      <w:r w:rsidRPr="00757917">
        <w:rPr>
          <w:rFonts w:ascii="Angsana New" w:hAnsi="Angsana New" w:hint="cs"/>
          <w:b w:val="0"/>
          <w:bCs w:val="0"/>
          <w:spacing w:val="-6"/>
          <w:sz w:val="30"/>
          <w:szCs w:val="30"/>
          <w:cs/>
          <w:lang w:val="en-GB" w:eastAsia="en-US"/>
        </w:rPr>
        <w:t xml:space="preserve"> </w:t>
      </w:r>
      <w:r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>(</w:t>
      </w:r>
      <w:r w:rsidR="00460DDC"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>2563</w:t>
      </w:r>
      <w:r w:rsidRPr="00757917">
        <w:rPr>
          <w:rFonts w:ascii="Angsana New" w:hAnsi="Angsana New" w:hint="cs"/>
          <w:b w:val="0"/>
          <w:bCs w:val="0"/>
          <w:i/>
          <w:iCs/>
          <w:spacing w:val="-6"/>
          <w:sz w:val="30"/>
          <w:szCs w:val="30"/>
          <w:cs/>
          <w:lang w:val="en-US" w:eastAsia="en-US"/>
        </w:rPr>
        <w:t xml:space="preserve"> </w:t>
      </w:r>
      <w:r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 xml:space="preserve">: </w:t>
      </w:r>
      <w:r w:rsidR="00460DDC"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>1</w:t>
      </w:r>
      <w:r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>,</w:t>
      </w:r>
      <w:r w:rsidR="00460DDC"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>644</w:t>
      </w:r>
      <w:r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>.</w:t>
      </w:r>
      <w:r w:rsidR="00460DDC"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>52</w:t>
      </w:r>
      <w:r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 xml:space="preserve"> </w:t>
      </w:r>
      <w:r w:rsidRPr="00757917">
        <w:rPr>
          <w:rFonts w:ascii="Angsana New" w:hAnsi="Angsana New" w:hint="cs"/>
          <w:b w:val="0"/>
          <w:bCs w:val="0"/>
          <w:i/>
          <w:iCs/>
          <w:spacing w:val="-6"/>
          <w:sz w:val="30"/>
          <w:szCs w:val="30"/>
          <w:cs/>
          <w:lang w:val="en-US" w:eastAsia="en-US"/>
        </w:rPr>
        <w:t>ล้านบาท</w:t>
      </w:r>
      <w:r w:rsidRPr="00757917">
        <w:rPr>
          <w:rFonts w:ascii="Angsana New" w:hAnsi="Angsana New"/>
          <w:b w:val="0"/>
          <w:bCs w:val="0"/>
          <w:i/>
          <w:iCs/>
          <w:spacing w:val="-6"/>
          <w:sz w:val="30"/>
          <w:szCs w:val="30"/>
          <w:lang w:val="en-US" w:eastAsia="en-US"/>
        </w:rPr>
        <w:t>)</w:t>
      </w:r>
      <w:r w:rsidRPr="00757917">
        <w:rPr>
          <w:rFonts w:ascii="Angsana New" w:hAnsi="Angsana New"/>
          <w:b w:val="0"/>
          <w:bCs w:val="0"/>
          <w:spacing w:val="-6"/>
          <w:sz w:val="30"/>
          <w:szCs w:val="30"/>
          <w:cs/>
          <w:lang w:val="en-GB" w:eastAsia="en-US"/>
        </w:rPr>
        <w:t xml:space="preserve"> </w:t>
      </w:r>
      <w:r w:rsidRPr="00757917">
        <w:rPr>
          <w:rFonts w:ascii="Angsana New" w:hAnsi="Angsana New"/>
          <w:b w:val="0"/>
          <w:bCs w:val="0"/>
          <w:sz w:val="30"/>
          <w:szCs w:val="30"/>
          <w:cs/>
          <w:lang w:val="en-GB" w:eastAsia="en-US"/>
        </w:rPr>
        <w:t>เพื่อโครงการลงทุนพัฒนาอสังหาริมทรัพย์ในต่างประเทศ ทั้งนี้คู่สัญญาดังกล่าวต้องชำระเงินกู้พร้อมดอกเบี้ยให้แก่กลุ่มบริษัทหากไม่สามารถปฎิบัติตามเงื่อนไขที่ระบุในสัญญาในอนาคตได้</w:t>
      </w:r>
    </w:p>
    <w:p w14:paraId="46406326" w14:textId="2F288C29" w:rsidR="00C24C64" w:rsidRPr="00757917" w:rsidRDefault="00C24C64" w:rsidP="00C24C64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3D71DFB0" w14:textId="55B06D98" w:rsidR="006B217C" w:rsidRPr="00757917" w:rsidRDefault="006B217C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57343A" w:rsidRPr="00757917">
        <w:rPr>
          <w:rFonts w:ascii="Angsana New" w:hAnsi="Angsana New"/>
          <w:sz w:val="30"/>
          <w:szCs w:val="30"/>
          <w:lang w:val="en-US"/>
        </w:rPr>
        <w:t xml:space="preserve"> </w:t>
      </w:r>
      <w:r w:rsidR="002D0A02" w:rsidRPr="00757917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549F3BCD" w14:textId="77777777" w:rsidR="006B217C" w:rsidRPr="00757917" w:rsidRDefault="006B217C" w:rsidP="006B217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sz w:val="30"/>
          <w:szCs w:val="30"/>
        </w:rPr>
      </w:pPr>
    </w:p>
    <w:tbl>
      <w:tblPr>
        <w:tblW w:w="9387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2817"/>
        <w:gridCol w:w="990"/>
        <w:gridCol w:w="990"/>
        <w:gridCol w:w="270"/>
        <w:gridCol w:w="1350"/>
        <w:gridCol w:w="270"/>
        <w:gridCol w:w="1350"/>
        <w:gridCol w:w="270"/>
        <w:gridCol w:w="1080"/>
      </w:tblGrid>
      <w:tr w:rsidR="00297EA2" w:rsidRPr="00757917" w14:paraId="15FE0E72" w14:textId="77777777" w:rsidTr="00BA32DE">
        <w:trPr>
          <w:tblHeader/>
        </w:trPr>
        <w:tc>
          <w:tcPr>
            <w:tcW w:w="2817" w:type="dxa"/>
          </w:tcPr>
          <w:p w14:paraId="7BC611A5" w14:textId="77777777" w:rsidR="00297EA2" w:rsidRPr="00757917" w:rsidRDefault="00297EA2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eastAsia="Times New Roman" w:hAnsi="Angsana New"/>
                <w:sz w:val="30"/>
                <w:szCs w:val="30"/>
                <w:lang w:val="en-GB"/>
              </w:rPr>
            </w:pPr>
          </w:p>
        </w:tc>
        <w:tc>
          <w:tcPr>
            <w:tcW w:w="990" w:type="dxa"/>
          </w:tcPr>
          <w:p w14:paraId="789FCF8A" w14:textId="77777777" w:rsidR="00297EA2" w:rsidRPr="00757917" w:rsidRDefault="00297EA2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25E9D0DA" w14:textId="70ED7D35" w:rsidR="00297EA2" w:rsidRPr="00757917" w:rsidRDefault="00297EA2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9B2238" w:rsidRPr="00757917" w14:paraId="2BC7AFDF" w14:textId="77777777" w:rsidTr="00BA32DE">
        <w:trPr>
          <w:tblHeader/>
        </w:trPr>
        <w:tc>
          <w:tcPr>
            <w:tcW w:w="2817" w:type="dxa"/>
          </w:tcPr>
          <w:p w14:paraId="4E7CD752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265D4F90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74297A08" w14:textId="1DF8CFCA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D2E25DD" w14:textId="2F01D3DC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28EE8712" w14:textId="50691B81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  <w:vAlign w:val="center"/>
          </w:tcPr>
          <w:p w14:paraId="79F4BD10" w14:textId="6B50F7C8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</w:p>
        </w:tc>
        <w:tc>
          <w:tcPr>
            <w:tcW w:w="1350" w:type="dxa"/>
            <w:vAlign w:val="center"/>
          </w:tcPr>
          <w:p w14:paraId="02FF0A93" w14:textId="0E8A0C9A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lang w:val="en-GB"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อสังหาริมทรัพย์</w:t>
            </w:r>
          </w:p>
        </w:tc>
        <w:tc>
          <w:tcPr>
            <w:tcW w:w="270" w:type="dxa"/>
          </w:tcPr>
          <w:p w14:paraId="0D455889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38623CEA" w14:textId="072C5F39" w:rsidR="009B2238" w:rsidRPr="00757917" w:rsidRDefault="009B2238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84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</w:tr>
      <w:tr w:rsidR="009B2238" w:rsidRPr="00757917" w14:paraId="6F048288" w14:textId="77777777" w:rsidTr="00BA32DE">
        <w:trPr>
          <w:tblHeader/>
        </w:trPr>
        <w:tc>
          <w:tcPr>
            <w:tcW w:w="2817" w:type="dxa"/>
          </w:tcPr>
          <w:p w14:paraId="26B2C485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3329F93C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63B65D32" w14:textId="6D482856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3C77ACB" w14:textId="763B804F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C4B413F" w14:textId="1C3E9E48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1E12EE8C" w14:textId="77777777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756309F" w14:textId="294AF5EB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เพื่อการ</w:t>
            </w:r>
          </w:p>
        </w:tc>
        <w:tc>
          <w:tcPr>
            <w:tcW w:w="270" w:type="dxa"/>
          </w:tcPr>
          <w:p w14:paraId="209433B5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70906877" w14:textId="3BC8EFF8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757917" w14:paraId="1C5E7403" w14:textId="77777777" w:rsidTr="00BA32DE">
        <w:trPr>
          <w:tblHeader/>
        </w:trPr>
        <w:tc>
          <w:tcPr>
            <w:tcW w:w="2817" w:type="dxa"/>
          </w:tcPr>
          <w:p w14:paraId="37EBF452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7208D291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</w:tcPr>
          <w:p w14:paraId="6387A759" w14:textId="0021C391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662BE403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3CD72965" w14:textId="7DF3EB32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ลงทุนเพื่อ</w:t>
            </w:r>
          </w:p>
        </w:tc>
        <w:tc>
          <w:tcPr>
            <w:tcW w:w="270" w:type="dxa"/>
          </w:tcPr>
          <w:p w14:paraId="255BED85" w14:textId="77777777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52B3DB63" w14:textId="7C1CB329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ลงทุนเพื่อ</w:t>
            </w:r>
          </w:p>
        </w:tc>
        <w:tc>
          <w:tcPr>
            <w:tcW w:w="270" w:type="dxa"/>
          </w:tcPr>
          <w:p w14:paraId="58F43729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2BF503B3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</w:tr>
      <w:tr w:rsidR="009B2238" w:rsidRPr="00757917" w14:paraId="1108FB46" w14:textId="77777777" w:rsidTr="00BA32DE">
        <w:trPr>
          <w:tblHeader/>
        </w:trPr>
        <w:tc>
          <w:tcPr>
            <w:tcW w:w="2817" w:type="dxa"/>
          </w:tcPr>
          <w:p w14:paraId="17AAEF07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13A0B0C5" w14:textId="2A4C32BE" w:rsidR="009B2238" w:rsidRPr="00757917" w:rsidRDefault="00EF26B5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990" w:type="dxa"/>
          </w:tcPr>
          <w:p w14:paraId="31A36332" w14:textId="4B962B89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64215645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center"/>
          </w:tcPr>
          <w:p w14:paraId="6DF77E7D" w14:textId="2ECEA598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อุตสาหกรรม</w:t>
            </w:r>
          </w:p>
        </w:tc>
        <w:tc>
          <w:tcPr>
            <w:tcW w:w="270" w:type="dxa"/>
          </w:tcPr>
          <w:p w14:paraId="4ABC710E" w14:textId="77777777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3A49F270" w14:textId="2E8F419F" w:rsidR="009B2238" w:rsidRPr="00757917" w:rsidRDefault="009B2238" w:rsidP="00B664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  <w:lang w:val="en-GB"/>
              </w:rPr>
              <w:t>การพาณิชย์</w:t>
            </w:r>
          </w:p>
        </w:tc>
        <w:tc>
          <w:tcPr>
            <w:tcW w:w="270" w:type="dxa"/>
          </w:tcPr>
          <w:p w14:paraId="41E6900C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1080" w:type="dxa"/>
            <w:vAlign w:val="center"/>
          </w:tcPr>
          <w:p w14:paraId="453102A3" w14:textId="30C8AFFF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รวม</w:t>
            </w:r>
          </w:p>
        </w:tc>
      </w:tr>
      <w:tr w:rsidR="00F81176" w:rsidRPr="00757917" w14:paraId="0E88E3BE" w14:textId="77777777" w:rsidTr="00BA32DE">
        <w:trPr>
          <w:tblHeader/>
        </w:trPr>
        <w:tc>
          <w:tcPr>
            <w:tcW w:w="2817" w:type="dxa"/>
          </w:tcPr>
          <w:p w14:paraId="1B108B6D" w14:textId="77777777" w:rsidR="00F81176" w:rsidRPr="00757917" w:rsidRDefault="00F81176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eastAsia="Times New Roman" w:hAnsi="Angsana New"/>
                <w:sz w:val="30"/>
                <w:szCs w:val="30"/>
                <w:cs/>
                <w:lang w:val="en-GB"/>
              </w:rPr>
            </w:pPr>
          </w:p>
        </w:tc>
        <w:tc>
          <w:tcPr>
            <w:tcW w:w="990" w:type="dxa"/>
          </w:tcPr>
          <w:p w14:paraId="64C19D5A" w14:textId="77777777" w:rsidR="00F81176" w:rsidRPr="00757917" w:rsidRDefault="00F81176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5580" w:type="dxa"/>
            <w:gridSpan w:val="7"/>
          </w:tcPr>
          <w:p w14:paraId="72BE6DD8" w14:textId="46BEB4A8" w:rsidR="00F81176" w:rsidRPr="00757917" w:rsidRDefault="00F81176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B2238" w:rsidRPr="00757917" w14:paraId="131D65AB" w14:textId="77777777" w:rsidTr="00BA32DE">
        <w:tc>
          <w:tcPr>
            <w:tcW w:w="2817" w:type="dxa"/>
          </w:tcPr>
          <w:p w14:paraId="3495B5A2" w14:textId="77777777" w:rsidR="009B2238" w:rsidRPr="00757917" w:rsidRDefault="009B2238" w:rsidP="00AC4B76">
            <w:pPr>
              <w:pStyle w:val="acctfourfigures"/>
              <w:tabs>
                <w:tab w:val="clear" w:pos="765"/>
              </w:tabs>
              <w:spacing w:line="240" w:lineRule="auto"/>
              <w:ind w:left="191" w:hanging="18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90" w:type="dxa"/>
          </w:tcPr>
          <w:p w14:paraId="6E65D7DF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0D9B2D7D" w14:textId="3D6AD3A2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</w:tcPr>
          <w:p w14:paraId="04E55A19" w14:textId="34572109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41785EA" w14:textId="4108AD18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5793E3F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755C15E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E7FBC0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1B1F554" w14:textId="77777777" w:rsidR="009B2238" w:rsidRPr="00757917" w:rsidRDefault="009B2238" w:rsidP="009B22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</w:tr>
      <w:tr w:rsidR="0042758D" w:rsidRPr="00757917" w14:paraId="7A5497EE" w14:textId="77777777" w:rsidTr="0042758D">
        <w:tc>
          <w:tcPr>
            <w:tcW w:w="2817" w:type="dxa"/>
          </w:tcPr>
          <w:p w14:paraId="2800D406" w14:textId="50D95D05" w:rsidR="0042758D" w:rsidRPr="00757917" w:rsidRDefault="0042758D" w:rsidP="0042758D">
            <w:pPr>
              <w:pStyle w:val="acctfourfigures"/>
              <w:tabs>
                <w:tab w:val="clear" w:pos="765"/>
              </w:tabs>
              <w:spacing w:line="240" w:lineRule="auto"/>
              <w:ind w:left="191" w:hanging="18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วันที่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ตุลาคม</w:t>
            </w:r>
            <w:r w:rsidRPr="00757917">
              <w:rPr>
                <w:rFonts w:asciiTheme="majorBidi" w:hAnsiTheme="majorBidi"/>
                <w:sz w:val="30"/>
                <w:szCs w:val="30"/>
              </w:rPr>
              <w:t xml:space="preserve"> 2562</w:t>
            </w:r>
          </w:p>
        </w:tc>
        <w:tc>
          <w:tcPr>
            <w:tcW w:w="990" w:type="dxa"/>
          </w:tcPr>
          <w:p w14:paraId="42D2A2E7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5C03EA7" w14:textId="6A73EA9C" w:rsidR="0042758D" w:rsidRPr="00757917" w:rsidRDefault="00460DD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267</w:t>
            </w:r>
          </w:p>
        </w:tc>
        <w:tc>
          <w:tcPr>
            <w:tcW w:w="270" w:type="dxa"/>
          </w:tcPr>
          <w:p w14:paraId="5B305220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7CB7E13" w14:textId="3A961661" w:rsidR="0042758D" w:rsidRPr="00757917" w:rsidRDefault="00460DDC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32</w:t>
            </w:r>
            <w:r w:rsidR="0042758D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400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B080B0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24594FE" w14:textId="2E5571F5" w:rsidR="0042758D" w:rsidRPr="00757917" w:rsidRDefault="00460DDC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8</w:t>
            </w:r>
            <w:r w:rsidR="0042758D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151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717877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6273CCF" w14:textId="4CE9601E" w:rsidR="0042758D" w:rsidRPr="00757917" w:rsidRDefault="00460DDC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40</w:t>
            </w:r>
            <w:r w:rsidR="0042758D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818</w:t>
            </w:r>
          </w:p>
        </w:tc>
      </w:tr>
      <w:tr w:rsidR="0042758D" w:rsidRPr="00757917" w14:paraId="68B42A08" w14:textId="77777777" w:rsidTr="0042758D">
        <w:tc>
          <w:tcPr>
            <w:tcW w:w="2817" w:type="dxa"/>
          </w:tcPr>
          <w:p w14:paraId="519DBC5A" w14:textId="3EB48AB3" w:rsidR="0042758D" w:rsidRPr="00757917" w:rsidRDefault="0042758D" w:rsidP="0042758D">
            <w:pPr>
              <w:pStyle w:val="acctfourfigures"/>
              <w:tabs>
                <w:tab w:val="clear" w:pos="765"/>
              </w:tabs>
              <w:spacing w:line="240" w:lineRule="auto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0" w:type="dxa"/>
          </w:tcPr>
          <w:p w14:paraId="2B4F9BF1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75E467B7" w14:textId="0F93632F" w:rsidR="0042758D" w:rsidRPr="00757917" w:rsidRDefault="00460DD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42758D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649</w:t>
            </w:r>
          </w:p>
        </w:tc>
        <w:tc>
          <w:tcPr>
            <w:tcW w:w="270" w:type="dxa"/>
          </w:tcPr>
          <w:p w14:paraId="08339CE7" w14:textId="5B70150D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81E3ED3" w14:textId="32A54E14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5CE910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665DE6F" w14:textId="17EC30C8" w:rsidR="0042758D" w:rsidRPr="00757917" w:rsidRDefault="00460DDC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D131713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0690A12" w14:textId="690962D9" w:rsidR="0042758D" w:rsidRPr="00757917" w:rsidRDefault="00460DDC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42758D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666</w:t>
            </w:r>
          </w:p>
        </w:tc>
      </w:tr>
      <w:tr w:rsidR="0042758D" w:rsidRPr="00757917" w14:paraId="5416F24D" w14:textId="77777777" w:rsidTr="0042758D">
        <w:tc>
          <w:tcPr>
            <w:tcW w:w="2817" w:type="dxa"/>
          </w:tcPr>
          <w:p w14:paraId="1E4C1BAA" w14:textId="2F39C175" w:rsidR="0042758D" w:rsidRPr="00757917" w:rsidRDefault="0042758D" w:rsidP="0042758D">
            <w:pPr>
              <w:pStyle w:val="acctfourfigures"/>
              <w:tabs>
                <w:tab w:val="clear" w:pos="765"/>
              </w:tabs>
              <w:spacing w:line="240" w:lineRule="auto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</w:tcPr>
          <w:p w14:paraId="68CE0513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42A58C35" w14:textId="29AD58BC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00B314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09E300B4" w14:textId="3EB2FA0E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(</w:t>
            </w:r>
            <w:r w:rsidR="00294C31" w:rsidRPr="00757917">
              <w:rPr>
                <w:rFonts w:ascii="Angsana New" w:eastAsia="Times New Roman" w:hAnsi="Angsana New" w:hint="cs"/>
                <w:sz w:val="30"/>
                <w:szCs w:val="30"/>
              </w:rPr>
              <w:t>2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246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649EA539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5355F83" w14:textId="68A4F0C4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B9DFC54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6E61741" w14:textId="0901BC87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(</w:t>
            </w:r>
            <w:r w:rsidR="00294C31" w:rsidRPr="00757917">
              <w:rPr>
                <w:rFonts w:ascii="Angsana New" w:eastAsia="Times New Roman" w:hAnsi="Angsana New" w:hint="cs"/>
                <w:sz w:val="30"/>
                <w:szCs w:val="30"/>
              </w:rPr>
              <w:t>2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246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)</w:t>
            </w:r>
          </w:p>
        </w:tc>
      </w:tr>
      <w:tr w:rsidR="0042758D" w:rsidRPr="00757917" w14:paraId="282AB728" w14:textId="77777777" w:rsidTr="0042758D">
        <w:trPr>
          <w:trHeight w:val="164"/>
        </w:trPr>
        <w:tc>
          <w:tcPr>
            <w:tcW w:w="2817" w:type="dxa"/>
          </w:tcPr>
          <w:p w14:paraId="62BD5869" w14:textId="55BF6378" w:rsidR="0042758D" w:rsidRPr="00757917" w:rsidRDefault="0042758D" w:rsidP="0042758D">
            <w:pPr>
              <w:pStyle w:val="acctfourfigures"/>
              <w:tabs>
                <w:tab w:val="clear" w:pos="765"/>
              </w:tabs>
              <w:spacing w:line="240" w:lineRule="auto"/>
              <w:ind w:left="191" w:hanging="18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ตัดจ่าย</w:t>
            </w:r>
          </w:p>
        </w:tc>
        <w:tc>
          <w:tcPr>
            <w:tcW w:w="990" w:type="dxa"/>
          </w:tcPr>
          <w:p w14:paraId="14F59661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000D9F78" w14:textId="69799475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10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71EC8760" w14:textId="566BC912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2C96BFBC" w14:textId="32A612C8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E46677D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5DFCF83B" w14:textId="65C9106C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(</w:t>
            </w:r>
            <w:r w:rsidR="00294C31" w:rsidRPr="00757917">
              <w:rPr>
                <w:rFonts w:ascii="Angsana New" w:eastAsia="Times New Roman" w:hAnsi="Angsana New" w:hint="cs"/>
                <w:sz w:val="30"/>
                <w:szCs w:val="30"/>
              </w:rPr>
              <w:t>6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CCBD6C2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2FABCD3" w14:textId="1511A0DB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294C31" w:rsidRPr="00757917">
              <w:rPr>
                <w:rFonts w:ascii="Angsana New" w:eastAsia="Times New Roman" w:hAnsi="Angsana New" w:hint="cs"/>
                <w:sz w:val="30"/>
                <w:szCs w:val="30"/>
              </w:rPr>
              <w:t>6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)</w:t>
            </w:r>
          </w:p>
        </w:tc>
      </w:tr>
      <w:tr w:rsidR="0042758D" w:rsidRPr="00757917" w14:paraId="39EBF97E" w14:textId="77777777" w:rsidTr="0042758D">
        <w:trPr>
          <w:trHeight w:val="164"/>
        </w:trPr>
        <w:tc>
          <w:tcPr>
            <w:tcW w:w="2817" w:type="dxa"/>
          </w:tcPr>
          <w:p w14:paraId="197A4B5D" w14:textId="2A57D4C0" w:rsidR="0042758D" w:rsidRPr="00757917" w:rsidRDefault="0042758D" w:rsidP="0042758D">
            <w:pPr>
              <w:pStyle w:val="acctfourfigures"/>
              <w:tabs>
                <w:tab w:val="clear" w:pos="765"/>
              </w:tabs>
              <w:spacing w:line="240" w:lineRule="auto"/>
              <w:ind w:left="191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0" w:type="dxa"/>
          </w:tcPr>
          <w:p w14:paraId="03AA0076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2BE061E5" w14:textId="29AB232F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(</w:t>
            </w:r>
            <w:r w:rsidR="00294C31" w:rsidRPr="00757917">
              <w:rPr>
                <w:rFonts w:ascii="Angsana New" w:eastAsia="Times New Roman" w:hAnsi="Angsana New" w:hint="cs"/>
                <w:sz w:val="30"/>
                <w:szCs w:val="30"/>
              </w:rPr>
              <w:t>1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eastAsia="Times New Roman" w:hAnsi="Angsana New" w:hint="cs"/>
                <w:sz w:val="30"/>
                <w:szCs w:val="30"/>
              </w:rPr>
              <w:t>436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5A185C6A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739E409F" w14:textId="127CF16D" w:rsidR="0042758D" w:rsidRPr="00757917" w:rsidRDefault="00294C31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</w:rPr>
              <w:t>1</w:t>
            </w:r>
            <w:r w:rsidR="0042758D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</w:rPr>
              <w:t>436</w:t>
            </w:r>
          </w:p>
        </w:tc>
        <w:tc>
          <w:tcPr>
            <w:tcW w:w="270" w:type="dxa"/>
            <w:shd w:val="clear" w:color="auto" w:fill="auto"/>
          </w:tcPr>
          <w:p w14:paraId="1922061B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4950F47A" w14:textId="5B259CA0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1BFCEC7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66C75B1" w14:textId="4CF69E89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42758D" w:rsidRPr="00757917" w14:paraId="67F0DFA7" w14:textId="77777777" w:rsidTr="0042758D">
        <w:tc>
          <w:tcPr>
            <w:tcW w:w="2817" w:type="dxa"/>
          </w:tcPr>
          <w:p w14:paraId="09C13E78" w14:textId="0689A1A5" w:rsidR="0042758D" w:rsidRPr="00757917" w:rsidRDefault="0042758D" w:rsidP="0042758D">
            <w:pPr>
              <w:pStyle w:val="acctfourfigures"/>
              <w:tabs>
                <w:tab w:val="clear" w:pos="765"/>
              </w:tabs>
              <w:spacing w:line="240" w:lineRule="auto"/>
              <w:ind w:left="191" w:hanging="180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โอนมาจาก</w:t>
            </w:r>
            <w:r w:rsidRPr="00757917">
              <w:rPr>
                <w:rFonts w:ascii="Angsana New" w:eastAsia="Times New Roman" w:hAnsi="Angsana New" w:hint="cs"/>
                <w:b/>
                <w:i/>
                <w:iCs/>
                <w:sz w:val="30"/>
                <w:szCs w:val="30"/>
                <w:cs/>
              </w:rPr>
              <w:t xml:space="preserve"> / </w:t>
            </w:r>
            <w:r w:rsidRPr="00757917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="Angsana New" w:eastAsia="Times New Roman" w:hAnsi="Angsana New" w:hint="cs"/>
                <w:b/>
                <w:i/>
                <w:iCs/>
                <w:sz w:val="30"/>
                <w:szCs w:val="30"/>
                <w:cs/>
              </w:rPr>
              <w:t>โอนออกไปที่</w:t>
            </w:r>
            <w:r w:rsidRPr="00757917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)</w:t>
            </w:r>
            <w:r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:</w:t>
            </w:r>
          </w:p>
        </w:tc>
        <w:tc>
          <w:tcPr>
            <w:tcW w:w="990" w:type="dxa"/>
          </w:tcPr>
          <w:p w14:paraId="55863944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CE5127B" w14:textId="5E03CD7C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E83591E" w14:textId="25AB6F99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94FBDF9" w14:textId="1A126397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337ABE3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29C9E04F" w14:textId="77777777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0AEFD0F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42EF16F" w14:textId="77777777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</w:tr>
      <w:tr w:rsidR="0042758D" w:rsidRPr="00757917" w14:paraId="6CAAEDF9" w14:textId="77777777" w:rsidTr="0042758D">
        <w:trPr>
          <w:trHeight w:val="55"/>
        </w:trPr>
        <w:tc>
          <w:tcPr>
            <w:tcW w:w="2817" w:type="dxa"/>
          </w:tcPr>
          <w:p w14:paraId="79257E6D" w14:textId="690AECE3" w:rsidR="0042758D" w:rsidRPr="00757917" w:rsidRDefault="0042758D" w:rsidP="006604BF">
            <w:pPr>
              <w:ind w:left="98" w:firstLine="92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0" w:type="dxa"/>
          </w:tcPr>
          <w:p w14:paraId="2E7021DF" w14:textId="33F938DA" w:rsidR="0042758D" w:rsidRPr="00757917" w:rsidRDefault="00460DD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 w:right="-105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  <w:t>14</w:t>
            </w:r>
          </w:p>
        </w:tc>
        <w:tc>
          <w:tcPr>
            <w:tcW w:w="990" w:type="dxa"/>
          </w:tcPr>
          <w:p w14:paraId="1ED02EAC" w14:textId="145D08C6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(</w:t>
            </w:r>
            <w:r w:rsidR="00294C31" w:rsidRPr="00757917">
              <w:rPr>
                <w:rFonts w:ascii="Angsana New" w:eastAsia="Times New Roman" w:hAnsi="Angsana New" w:hint="cs"/>
                <w:sz w:val="30"/>
                <w:szCs w:val="30"/>
              </w:rPr>
              <w:t>1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</w:tcPr>
          <w:p w14:paraId="339B3AFA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65324F07" w14:textId="4C5A2433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60EA0F3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0A416937" w14:textId="72C9594E" w:rsidR="0042758D" w:rsidRPr="00757917" w:rsidRDefault="00294C31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</w:rPr>
              <w:t>13</w:t>
            </w:r>
          </w:p>
        </w:tc>
        <w:tc>
          <w:tcPr>
            <w:tcW w:w="270" w:type="dxa"/>
            <w:shd w:val="clear" w:color="auto" w:fill="auto"/>
          </w:tcPr>
          <w:p w14:paraId="0A6E1BC8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D2C6EFE" w14:textId="7515AEB2" w:rsidR="0042758D" w:rsidRPr="00757917" w:rsidRDefault="00294C31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56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</w:rPr>
              <w:t>12</w:t>
            </w:r>
          </w:p>
        </w:tc>
      </w:tr>
      <w:tr w:rsidR="0042758D" w:rsidRPr="00757917" w14:paraId="727173AE" w14:textId="77777777" w:rsidTr="0042758D">
        <w:tc>
          <w:tcPr>
            <w:tcW w:w="2817" w:type="dxa"/>
          </w:tcPr>
          <w:p w14:paraId="4A1F4CD2" w14:textId="632EB846" w:rsidR="0042758D" w:rsidRPr="00757917" w:rsidRDefault="0042758D" w:rsidP="006604BF">
            <w:pPr>
              <w:ind w:left="98" w:firstLine="92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สินทรัพย์ไม่หมุนเวียนอื่น</w:t>
            </w:r>
          </w:p>
        </w:tc>
        <w:tc>
          <w:tcPr>
            <w:tcW w:w="990" w:type="dxa"/>
          </w:tcPr>
          <w:p w14:paraId="2DD2F852" w14:textId="5F0B457A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 w:right="-110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18D2813" w14:textId="37667280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</w:tcPr>
          <w:p w14:paraId="6F4722E9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171345D3" w14:textId="4AB00D19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296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596A68D2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624430D4" w14:textId="67217E4B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70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D122E79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D8DC2A7" w14:textId="363BEC2F" w:rsidR="0042758D" w:rsidRPr="00757917" w:rsidRDefault="0042758D" w:rsidP="00F01E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296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42758D" w:rsidRPr="00757917" w14:paraId="69634BF6" w14:textId="77777777" w:rsidTr="0042758D">
        <w:tc>
          <w:tcPr>
            <w:tcW w:w="3807" w:type="dxa"/>
            <w:gridSpan w:val="2"/>
          </w:tcPr>
          <w:p w14:paraId="62C99EE5" w14:textId="16E8A23F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ณ</w:t>
            </w:r>
            <w:r w:rsidRPr="00757917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="002D0A02" w:rsidRPr="00757917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="00460DDC" w:rsidRPr="00757917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757917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>กันยายน</w:t>
            </w:r>
            <w:r w:rsidRPr="00757917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2563</w:t>
            </w:r>
          </w:p>
        </w:tc>
        <w:tc>
          <w:tcPr>
            <w:tcW w:w="990" w:type="dxa"/>
          </w:tcPr>
          <w:p w14:paraId="6BE1B4FE" w14:textId="4C13FC79" w:rsidR="0042758D" w:rsidRPr="00757917" w:rsidRDefault="00460DD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ind w:left="-108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469</w:t>
            </w:r>
          </w:p>
        </w:tc>
        <w:tc>
          <w:tcPr>
            <w:tcW w:w="270" w:type="dxa"/>
          </w:tcPr>
          <w:p w14:paraId="4CE97380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300DFD3" w14:textId="0E7439E8" w:rsidR="0042758D" w:rsidRPr="00757917" w:rsidRDefault="00460DD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08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31</w:t>
            </w:r>
            <w:r w:rsidR="0042758D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294</w:t>
            </w:r>
          </w:p>
        </w:tc>
        <w:tc>
          <w:tcPr>
            <w:tcW w:w="270" w:type="dxa"/>
            <w:shd w:val="clear" w:color="auto" w:fill="auto"/>
          </w:tcPr>
          <w:p w14:paraId="439771D3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23F69321" w14:textId="5399B136" w:rsidR="0042758D" w:rsidRPr="00757917" w:rsidRDefault="00460DD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</w:t>
            </w:r>
            <w:r w:rsidR="0042758D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175</w:t>
            </w:r>
          </w:p>
        </w:tc>
        <w:tc>
          <w:tcPr>
            <w:tcW w:w="270" w:type="dxa"/>
            <w:shd w:val="clear" w:color="auto" w:fill="auto"/>
          </w:tcPr>
          <w:p w14:paraId="45772CE8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802AAE8" w14:textId="6EF602E8" w:rsidR="0042758D" w:rsidRPr="00757917" w:rsidRDefault="00460DD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79" w:right="-56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39</w:t>
            </w:r>
            <w:r w:rsidR="0042758D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938</w:t>
            </w:r>
          </w:p>
        </w:tc>
      </w:tr>
      <w:tr w:rsidR="00A70BBC" w:rsidRPr="00757917" w14:paraId="3809ACE3" w14:textId="77777777" w:rsidTr="00164E59">
        <w:tc>
          <w:tcPr>
            <w:tcW w:w="2817" w:type="dxa"/>
          </w:tcPr>
          <w:p w14:paraId="6758ED63" w14:textId="77777777" w:rsidR="00A70BBC" w:rsidRPr="00757917" w:rsidRDefault="00A70BBC" w:rsidP="00A70B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การรับรู้สินทรัพย์สิทธิการใช้</w:t>
            </w:r>
          </w:p>
          <w:p w14:paraId="40B15513" w14:textId="53AAB793" w:rsidR="00A70BBC" w:rsidRPr="00757917" w:rsidRDefault="00A70BBC" w:rsidP="002D0A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hAnsi="Angsana New"/>
                <w:spacing w:val="-8"/>
                <w:sz w:val="30"/>
                <w:szCs w:val="30"/>
                <w:lang w:eastAsia="x-none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hAnsi="Angsana New" w:hint="cs"/>
                <w:spacing w:val="-8"/>
                <w:sz w:val="30"/>
                <w:szCs w:val="30"/>
                <w:cs/>
                <w:lang w:eastAsia="x-none"/>
              </w:rPr>
              <w:t xml:space="preserve">จากการถือปฏิบัติตาม </w:t>
            </w:r>
            <w:r w:rsidRPr="00757917">
              <w:rPr>
                <w:rFonts w:ascii="Angsana New" w:hAnsi="Angsana New"/>
                <w:spacing w:val="-8"/>
                <w:sz w:val="30"/>
                <w:szCs w:val="30"/>
                <w:lang w:eastAsia="x-none"/>
              </w:rPr>
              <w:t xml:space="preserve">TFRS </w:t>
            </w:r>
            <w:r w:rsidR="00294C31" w:rsidRPr="00757917">
              <w:rPr>
                <w:rFonts w:ascii="Angsana New" w:hAnsi="Angsana New"/>
                <w:spacing w:val="-8"/>
                <w:sz w:val="30"/>
                <w:szCs w:val="30"/>
                <w:lang w:eastAsia="x-none"/>
              </w:rPr>
              <w:t>16</w:t>
            </w:r>
          </w:p>
          <w:p w14:paraId="4F00A133" w14:textId="52E00339" w:rsidR="00A70BBC" w:rsidRPr="00757917" w:rsidRDefault="00A70BBC" w:rsidP="002D0A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</w:t>
            </w:r>
            <w:r w:rsidRPr="00757917">
              <w:rPr>
                <w:rFonts w:ascii="Angsana New" w:eastAsia="Times New Roman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เป็นครั้งแรก</w:t>
            </w:r>
          </w:p>
        </w:tc>
        <w:tc>
          <w:tcPr>
            <w:tcW w:w="990" w:type="dxa"/>
          </w:tcPr>
          <w:p w14:paraId="25A48BAA" w14:textId="77777777" w:rsidR="00A70BBC" w:rsidRPr="00757917" w:rsidRDefault="00A70BB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  <w:p w14:paraId="65C83804" w14:textId="77777777" w:rsidR="00C91B19" w:rsidRPr="00757917" w:rsidRDefault="00C91B19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  <w:p w14:paraId="110D03B1" w14:textId="67E7D85C" w:rsidR="00C91B19" w:rsidRPr="00757917" w:rsidRDefault="00460DDC" w:rsidP="00C91B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center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  <w:t>3</w:t>
            </w:r>
            <w:r w:rsidR="00C91B19" w:rsidRPr="00757917">
              <w:rPr>
                <w:rFonts w:ascii="Angsana New" w:eastAsia="Times New Roman" w:hAnsi="Angsana New" w:hint="cs"/>
                <w:i/>
                <w:iCs/>
                <w:sz w:val="30"/>
                <w:szCs w:val="30"/>
                <w:cs/>
              </w:rPr>
              <w:t>(ข)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3B535A5E" w14:textId="0105F42A" w:rsidR="00A70BBC" w:rsidRPr="00757917" w:rsidRDefault="00164E59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7BEA36A" w14:textId="77777777" w:rsidR="00A70BBC" w:rsidRPr="00757917" w:rsidRDefault="00A70BB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78FD620" w14:textId="68BF6BC4" w:rsidR="00A70BBC" w:rsidRPr="00757917" w:rsidRDefault="00460DDC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08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164E59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4</w:t>
            </w:r>
            <w:r w:rsidR="00A1166C" w:rsidRPr="00757917">
              <w:rPr>
                <w:rFonts w:ascii="Angsana New" w:eastAsia="Times New Roman" w:hAnsi="Angsana New"/>
                <w:sz w:val="30"/>
                <w:szCs w:val="30"/>
              </w:rPr>
              <w:t>50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4166171" w14:textId="77777777" w:rsidR="00A70BBC" w:rsidRPr="00757917" w:rsidRDefault="00A70BB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9A50166" w14:textId="79B01435" w:rsidR="00A70BBC" w:rsidRPr="00757917" w:rsidRDefault="00164E59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720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A335543" w14:textId="77777777" w:rsidR="00A70BBC" w:rsidRPr="00757917" w:rsidRDefault="00A70BB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E5AAF73" w14:textId="0075BE6E" w:rsidR="00A70BBC" w:rsidRPr="00757917" w:rsidRDefault="00164E59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270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2D0A02" w:rsidRPr="00757917" w14:paraId="06145D5E" w14:textId="77777777" w:rsidTr="002F1DE7">
        <w:tc>
          <w:tcPr>
            <w:tcW w:w="2817" w:type="dxa"/>
          </w:tcPr>
          <w:p w14:paraId="1E38FBED" w14:textId="69E1AA73" w:rsidR="002D0A02" w:rsidRPr="00757917" w:rsidRDefault="002D0A02" w:rsidP="00A70B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b/>
                <w:bCs/>
                <w:sz w:val="30"/>
                <w:szCs w:val="30"/>
                <w:cs/>
              </w:rPr>
              <w:t>ณ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eastAsia="Times New Roman" w:hAnsi="Angsana New" w:hint="cs"/>
                <w:b/>
                <w:bCs/>
                <w:sz w:val="30"/>
                <w:szCs w:val="30"/>
                <w:cs/>
              </w:rPr>
              <w:t>วันที่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eastAsia="Times New Roman" w:hAnsi="Angsana New" w:hint="cs"/>
                <w:b/>
                <w:bCs/>
                <w:sz w:val="30"/>
                <w:szCs w:val="30"/>
                <w:cs/>
              </w:rPr>
              <w:t>ตุลาคม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2563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</w:t>
            </w:r>
          </w:p>
          <w:p w14:paraId="6FAC7BE7" w14:textId="7F0126D3" w:rsidR="002D0A02" w:rsidRPr="00757917" w:rsidRDefault="002D0A02" w:rsidP="002D0A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b/>
                <w:bCs/>
                <w:sz w:val="30"/>
                <w:szCs w:val="30"/>
                <w:cs/>
              </w:rPr>
              <w:t xml:space="preserve">   </w:t>
            </w:r>
            <w:r w:rsidR="00F52534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-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eastAsia="Times New Roman" w:hAnsi="Angsana New" w:hint="cs"/>
                <w:b/>
                <w:bCs/>
                <w:sz w:val="30"/>
                <w:szCs w:val="30"/>
                <w:cs/>
              </w:rPr>
              <w:t xml:space="preserve"> ปรับปรุงใหม่</w:t>
            </w:r>
          </w:p>
        </w:tc>
        <w:tc>
          <w:tcPr>
            <w:tcW w:w="990" w:type="dxa"/>
          </w:tcPr>
          <w:p w14:paraId="471A4541" w14:textId="77777777" w:rsidR="002D0A02" w:rsidRPr="00757917" w:rsidRDefault="002D0A02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55DF9DA9" w14:textId="175D5C2A" w:rsidR="002D0A02" w:rsidRPr="00757917" w:rsidRDefault="00460DD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469</w:t>
            </w:r>
          </w:p>
        </w:tc>
        <w:tc>
          <w:tcPr>
            <w:tcW w:w="270" w:type="dxa"/>
          </w:tcPr>
          <w:p w14:paraId="7EB04E6F" w14:textId="77777777" w:rsidR="002D0A02" w:rsidRPr="00757917" w:rsidRDefault="002D0A02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CBDE3B2" w14:textId="253EB77C" w:rsidR="002D0A02" w:rsidRPr="00757917" w:rsidRDefault="00460DDC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0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32</w:t>
            </w:r>
            <w:r w:rsidR="00164E59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74</w:t>
            </w:r>
            <w:r w:rsidR="00A1166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BD508BE" w14:textId="77777777" w:rsidR="002D0A02" w:rsidRPr="00757917" w:rsidRDefault="002D0A02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6BD3C23" w14:textId="011D9C2C" w:rsidR="002D0A02" w:rsidRPr="00757917" w:rsidRDefault="00460DDC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</w:t>
            </w:r>
            <w:r w:rsidR="00164E59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455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B8DFC2" w14:textId="77777777" w:rsidR="002D0A02" w:rsidRPr="00757917" w:rsidRDefault="002D0A02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36CF58A" w14:textId="6F483F4B" w:rsidR="002D0A02" w:rsidRPr="00757917" w:rsidRDefault="00460DDC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38</w:t>
            </w:r>
            <w:r w:rsidR="00164E59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668</w:t>
            </w:r>
          </w:p>
        </w:tc>
      </w:tr>
      <w:tr w:rsidR="002A0040" w:rsidRPr="00757917" w14:paraId="2B66C9E8" w14:textId="77777777" w:rsidTr="002F1DE7">
        <w:tc>
          <w:tcPr>
            <w:tcW w:w="2817" w:type="dxa"/>
          </w:tcPr>
          <w:p w14:paraId="353AD5FC" w14:textId="77777777" w:rsidR="002A0040" w:rsidRPr="00757917" w:rsidRDefault="002A0040" w:rsidP="00A70B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2D30049B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62D82E8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B03B488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8318C5E" w14:textId="77777777" w:rsidR="002A0040" w:rsidRPr="00757917" w:rsidRDefault="002A0040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0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FE2A626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50CDBE3" w14:textId="77777777" w:rsidR="002A0040" w:rsidRPr="00757917" w:rsidRDefault="002A0040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95C9CBD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0F5A925" w14:textId="77777777" w:rsidR="002A0040" w:rsidRPr="00757917" w:rsidRDefault="002A0040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2A0040" w:rsidRPr="00757917" w14:paraId="00DF0729" w14:textId="77777777" w:rsidTr="002F1DE7">
        <w:tc>
          <w:tcPr>
            <w:tcW w:w="2817" w:type="dxa"/>
          </w:tcPr>
          <w:p w14:paraId="1258B6C5" w14:textId="77777777" w:rsidR="002A0040" w:rsidRPr="00757917" w:rsidRDefault="002A0040" w:rsidP="00A70B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70686D85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13E6BDE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2BD1ADD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BBC4376" w14:textId="77777777" w:rsidR="002A0040" w:rsidRPr="00757917" w:rsidRDefault="002A0040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08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74E207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F10276B" w14:textId="77777777" w:rsidR="002A0040" w:rsidRPr="00757917" w:rsidRDefault="002A0040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ind w:left="-79"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9C51DE5" w14:textId="77777777" w:rsidR="002A0040" w:rsidRPr="00757917" w:rsidRDefault="002A0040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A18B4DA" w14:textId="77777777" w:rsidR="002A0040" w:rsidRPr="00757917" w:rsidRDefault="002A0040" w:rsidP="00164E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42758D" w:rsidRPr="00757917" w14:paraId="62C6FAE7" w14:textId="77777777" w:rsidTr="00BA32DE">
        <w:tc>
          <w:tcPr>
            <w:tcW w:w="2817" w:type="dxa"/>
          </w:tcPr>
          <w:p w14:paraId="40F45795" w14:textId="345CE996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lastRenderedPageBreak/>
              <w:t>เพิ่มขึ้น</w:t>
            </w:r>
          </w:p>
        </w:tc>
        <w:tc>
          <w:tcPr>
            <w:tcW w:w="990" w:type="dxa"/>
          </w:tcPr>
          <w:p w14:paraId="78D0CA04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45DEA6F7" w14:textId="19073B8F" w:rsidR="0042758D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1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164E59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375</w:t>
            </w:r>
          </w:p>
        </w:tc>
        <w:tc>
          <w:tcPr>
            <w:tcW w:w="270" w:type="dxa"/>
          </w:tcPr>
          <w:p w14:paraId="21428450" w14:textId="366B1A59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CE2E1F4" w14:textId="2D892E20" w:rsidR="0042758D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164E59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980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033A10" w14:textId="4EB5B572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D74B5C" w14:textId="47598312" w:rsidR="0042758D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72D033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EAA352D" w14:textId="63E26D40" w:rsidR="0042758D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 w:rsidR="00164E59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359</w:t>
            </w:r>
          </w:p>
        </w:tc>
      </w:tr>
      <w:tr w:rsidR="00164E59" w:rsidRPr="00757917" w14:paraId="396ABFF9" w14:textId="77777777" w:rsidTr="00BA32DE">
        <w:tc>
          <w:tcPr>
            <w:tcW w:w="2817" w:type="dxa"/>
          </w:tcPr>
          <w:p w14:paraId="55B8BCA8" w14:textId="4CA8E974" w:rsidR="00164E59" w:rsidRPr="00757917" w:rsidRDefault="00164E59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" w:right="-108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b/>
                <w:sz w:val="30"/>
                <w:szCs w:val="30"/>
                <w:cs/>
              </w:rPr>
              <w:t>การซื้อบริษัทย่อย</w:t>
            </w:r>
          </w:p>
        </w:tc>
        <w:tc>
          <w:tcPr>
            <w:tcW w:w="990" w:type="dxa"/>
          </w:tcPr>
          <w:p w14:paraId="2B2A4F6D" w14:textId="77777777" w:rsidR="00164E59" w:rsidRPr="00757917" w:rsidRDefault="00164E59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1135CCA3" w14:textId="74EB6AE1" w:rsidR="00164E59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164E59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016</w:t>
            </w:r>
          </w:p>
        </w:tc>
        <w:tc>
          <w:tcPr>
            <w:tcW w:w="270" w:type="dxa"/>
          </w:tcPr>
          <w:p w14:paraId="57F839FE" w14:textId="77777777" w:rsidR="00164E59" w:rsidRPr="00757917" w:rsidRDefault="00164E59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8D5A8A0" w14:textId="08B6EFAA" w:rsidR="00164E59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337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7B2FCC8" w14:textId="77777777" w:rsidR="00164E59" w:rsidRPr="00757917" w:rsidRDefault="00164E59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8986BC2" w14:textId="18B2D8F4" w:rsidR="00164E59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164E59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224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6AC8EA" w14:textId="77777777" w:rsidR="00164E59" w:rsidRPr="00757917" w:rsidRDefault="00164E59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DAAB83D" w14:textId="4848035F" w:rsidR="00164E59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56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 w:rsidR="00164E59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577</w:t>
            </w:r>
          </w:p>
        </w:tc>
      </w:tr>
      <w:tr w:rsidR="0042758D" w:rsidRPr="00757917" w14:paraId="7D6C39F9" w14:textId="77777777" w:rsidTr="00BA32DE">
        <w:tc>
          <w:tcPr>
            <w:tcW w:w="2817" w:type="dxa"/>
          </w:tcPr>
          <w:p w14:paraId="616D0967" w14:textId="315E8915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</w:tcPr>
          <w:p w14:paraId="2F0E9441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D5A414D" w14:textId="20E978D8" w:rsidR="0042758D" w:rsidRPr="00757917" w:rsidRDefault="00DE7674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18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A880FF2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00D8A31D" w14:textId="636B2BA0" w:rsidR="0042758D" w:rsidRPr="00757917" w:rsidRDefault="00DE7674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10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402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1F64E1A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311F08A0" w14:textId="0E2F11F1" w:rsidR="0042758D" w:rsidRPr="00757917" w:rsidRDefault="00DE7674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15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0E9AA48D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DA77CD1" w14:textId="4EDAC6FD" w:rsidR="0042758D" w:rsidRPr="00757917" w:rsidRDefault="00DE7674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06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435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42758D" w:rsidRPr="00757917" w14:paraId="32D3A44D" w14:textId="77777777" w:rsidTr="00BA32DE">
        <w:tc>
          <w:tcPr>
            <w:tcW w:w="2817" w:type="dxa"/>
          </w:tcPr>
          <w:p w14:paraId="4F95EF87" w14:textId="730E7CB4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" w:right="-108" w:hanging="14"/>
              <w:jc w:val="thaiDistribute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0" w:type="dxa"/>
          </w:tcPr>
          <w:p w14:paraId="4612E556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5DF4DF2B" w14:textId="2BD67790" w:rsidR="0042758D" w:rsidRPr="00757917" w:rsidRDefault="00DE7674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380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252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622670A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40D7AC1F" w14:textId="1C805658" w:rsidR="0042758D" w:rsidRPr="00757917" w:rsidRDefault="00460DDC" w:rsidP="00011E4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011E4B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252</w:t>
            </w:r>
          </w:p>
        </w:tc>
        <w:tc>
          <w:tcPr>
            <w:tcW w:w="270" w:type="dxa"/>
            <w:shd w:val="clear" w:color="auto" w:fill="auto"/>
          </w:tcPr>
          <w:p w14:paraId="2CF2F1A9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F2DB669" w14:textId="4971D896" w:rsidR="0042758D" w:rsidRPr="00757917" w:rsidRDefault="00ED1DB6" w:rsidP="00ED1D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7BBC811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9F6F9A3" w14:textId="4593080D" w:rsidR="0042758D" w:rsidRPr="00757917" w:rsidRDefault="00011E4B" w:rsidP="00370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</w:tr>
      <w:tr w:rsidR="0042758D" w:rsidRPr="00757917" w14:paraId="4465798F" w14:textId="77777777" w:rsidTr="00BA32DE">
        <w:tc>
          <w:tcPr>
            <w:tcW w:w="2817" w:type="dxa"/>
          </w:tcPr>
          <w:p w14:paraId="06945DFE" w14:textId="1263EF76" w:rsidR="0042758D" w:rsidRPr="00757917" w:rsidRDefault="0042758D" w:rsidP="007126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" w:right="-108"/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b/>
                <w:i/>
                <w:i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="Angsana New" w:eastAsia="Times New Roman" w:hAnsi="Angsana New" w:hint="cs"/>
                <w:b/>
                <w:i/>
                <w:iCs/>
                <w:sz w:val="30"/>
                <w:szCs w:val="30"/>
                <w:cs/>
              </w:rPr>
              <w:t>โอนออกไปที่</w:t>
            </w:r>
            <w:r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</w:rPr>
              <w:t>)</w:t>
            </w:r>
            <w:r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:</w:t>
            </w:r>
          </w:p>
        </w:tc>
        <w:tc>
          <w:tcPr>
            <w:tcW w:w="990" w:type="dxa"/>
          </w:tcPr>
          <w:p w14:paraId="04E6863C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</w:tcPr>
          <w:p w14:paraId="7BCAD66B" w14:textId="3D1F951F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56DAB32" w14:textId="09B83B62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AB85EAD" w14:textId="0FDABC12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E14D323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6FF4B9B5" w14:textId="77777777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A854659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5E885E6" w14:textId="77777777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</w:tr>
      <w:tr w:rsidR="0042758D" w:rsidRPr="00757917" w14:paraId="0BB82812" w14:textId="77777777" w:rsidTr="00BA32DE">
        <w:tc>
          <w:tcPr>
            <w:tcW w:w="2817" w:type="dxa"/>
          </w:tcPr>
          <w:p w14:paraId="20B98BCD" w14:textId="060431B1" w:rsidR="0042758D" w:rsidRPr="00757917" w:rsidRDefault="0042758D" w:rsidP="006604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4" w:right="-108" w:firstLine="86"/>
              <w:jc w:val="thaiDistribute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90" w:type="dxa"/>
          </w:tcPr>
          <w:p w14:paraId="09350913" w14:textId="1FAD6186" w:rsidR="0042758D" w:rsidRPr="00757917" w:rsidRDefault="00460DDC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14</w:t>
            </w:r>
          </w:p>
        </w:tc>
        <w:tc>
          <w:tcPr>
            <w:tcW w:w="990" w:type="dxa"/>
          </w:tcPr>
          <w:p w14:paraId="7860A86D" w14:textId="5997C0C5" w:rsidR="0042758D" w:rsidRPr="00757917" w:rsidRDefault="00ED1DB6" w:rsidP="00ED1D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8"/>
              </w:tabs>
              <w:ind w:left="-102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8DB7120" w14:textId="0B0921C1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</w:tcPr>
          <w:p w14:paraId="52A9C9F6" w14:textId="5152CFFB" w:rsidR="0042758D" w:rsidRPr="00757917" w:rsidRDefault="00011E4B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79"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10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56B5B4B6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3E29BDD" w14:textId="1BF9CF70" w:rsidR="0042758D" w:rsidRPr="00757917" w:rsidRDefault="00ED1DB6" w:rsidP="00ED1D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782166B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4A2FC5C" w14:textId="6AEC96EE" w:rsidR="0042758D" w:rsidRPr="00757917" w:rsidRDefault="00011E4B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10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</w:tr>
      <w:tr w:rsidR="0042758D" w:rsidRPr="00757917" w14:paraId="7A4C5D90" w14:textId="77777777" w:rsidTr="00BA32DE">
        <w:tc>
          <w:tcPr>
            <w:tcW w:w="2817" w:type="dxa"/>
          </w:tcPr>
          <w:p w14:paraId="2417ECA5" w14:textId="17E2018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="00460DD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990" w:type="dxa"/>
          </w:tcPr>
          <w:p w14:paraId="44DE35EE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3D9D346" w14:textId="36C9FD25" w:rsidR="0042758D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right="-290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  <w:r w:rsidR="00ED1DB6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590</w:t>
            </w:r>
          </w:p>
        </w:tc>
        <w:tc>
          <w:tcPr>
            <w:tcW w:w="270" w:type="dxa"/>
          </w:tcPr>
          <w:p w14:paraId="03FE8F8F" w14:textId="57F4C296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1BC7C9F3" w14:textId="65F3F423" w:rsidR="0042758D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32</w:t>
            </w:r>
            <w:r w:rsidR="00ED1DB6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90</w:t>
            </w:r>
            <w:r w:rsidR="00571AE4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5A9B24A0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0CD8F48E" w14:textId="0ECE6DE1" w:rsidR="0042758D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  <w:r w:rsidR="00ED1DB6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668</w:t>
            </w:r>
          </w:p>
        </w:tc>
        <w:tc>
          <w:tcPr>
            <w:tcW w:w="270" w:type="dxa"/>
            <w:shd w:val="clear" w:color="auto" w:fill="auto"/>
          </w:tcPr>
          <w:p w14:paraId="7A2AAAAC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51E28670" w14:textId="30C92CFB" w:rsidR="0042758D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56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41</w:t>
            </w:r>
            <w:r w:rsidR="00ED1DB6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15</w:t>
            </w:r>
            <w:r w:rsidR="004A2DF6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</w:t>
            </w:r>
          </w:p>
        </w:tc>
      </w:tr>
      <w:tr w:rsidR="0042758D" w:rsidRPr="00757917" w14:paraId="56373287" w14:textId="77777777" w:rsidTr="00BA32DE">
        <w:tc>
          <w:tcPr>
            <w:tcW w:w="2817" w:type="dxa"/>
          </w:tcPr>
          <w:p w14:paraId="3BFB3BAC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-108" w:firstLine="72"/>
              <w:rPr>
                <w:rFonts w:ascii="Angsana New" w:eastAsia="Times New Roman" w:hAnsi="Angsana New"/>
                <w:b/>
                <w:sz w:val="16"/>
                <w:szCs w:val="16"/>
                <w:cs/>
              </w:rPr>
            </w:pPr>
          </w:p>
        </w:tc>
        <w:tc>
          <w:tcPr>
            <w:tcW w:w="990" w:type="dxa"/>
          </w:tcPr>
          <w:p w14:paraId="302CF972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eastAsia="Times New Roman" w:hAnsi="Angsana New"/>
                <w:b/>
                <w:sz w:val="16"/>
                <w:szCs w:val="1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86A5A96" w14:textId="77777777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="Angsana New" w:eastAsia="Times New Roman" w:hAnsi="Angsana New"/>
                <w:sz w:val="16"/>
                <w:szCs w:val="16"/>
              </w:rPr>
            </w:pPr>
          </w:p>
        </w:tc>
        <w:tc>
          <w:tcPr>
            <w:tcW w:w="270" w:type="dxa"/>
          </w:tcPr>
          <w:p w14:paraId="332213F8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3D64E504" w14:textId="77777777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</w:tcPr>
          <w:p w14:paraId="62B28EB6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</w:tcPr>
          <w:p w14:paraId="7719C829" w14:textId="77777777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rPr>
                <w:rFonts w:ascii="Angsana New" w:eastAsia="Times New Roman" w:hAnsi="Angsana New"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</w:tcPr>
          <w:p w14:paraId="3320CA40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sz w:val="16"/>
                <w:szCs w:val="16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0BFBCEBF" w14:textId="77777777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rPr>
                <w:rFonts w:ascii="Angsana New" w:eastAsia="Times New Roman" w:hAnsi="Angsana New"/>
                <w:sz w:val="16"/>
                <w:szCs w:val="16"/>
              </w:rPr>
            </w:pPr>
          </w:p>
        </w:tc>
      </w:tr>
      <w:tr w:rsidR="0042758D" w:rsidRPr="00757917" w14:paraId="3730D2A7" w14:textId="77777777" w:rsidTr="004A3028">
        <w:tc>
          <w:tcPr>
            <w:tcW w:w="3807" w:type="dxa"/>
            <w:gridSpan w:val="2"/>
          </w:tcPr>
          <w:p w14:paraId="6C6EF646" w14:textId="610F6751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ค่าเสื่อมราคาและขาดทุนจา</w:t>
            </w:r>
            <w:r w:rsidRPr="00757917">
              <w:rPr>
                <w:rFonts w:asciiTheme="majorBidi" w:hAnsiTheme="majorBidi" w:cstheme="majorBidi" w:hint="cs"/>
                <w:bCs/>
                <w:i/>
                <w:iCs/>
                <w:spacing w:val="-4"/>
                <w:sz w:val="30"/>
                <w:szCs w:val="30"/>
                <w:cs/>
              </w:rPr>
              <w:t>ก</w:t>
            </w:r>
            <w:r w:rsidRPr="00757917">
              <w:rPr>
                <w:rFonts w:asciiTheme="majorBidi" w:hAnsiTheme="majorBidi" w:cstheme="majorBidi"/>
                <w:bCs/>
                <w:i/>
                <w:iCs/>
                <w:spacing w:val="-4"/>
                <w:sz w:val="30"/>
                <w:szCs w:val="30"/>
                <w:cs/>
              </w:rPr>
              <w:t>การด้อยค่า</w:t>
            </w:r>
          </w:p>
        </w:tc>
        <w:tc>
          <w:tcPr>
            <w:tcW w:w="990" w:type="dxa"/>
          </w:tcPr>
          <w:p w14:paraId="69C17B72" w14:textId="56FBC344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D9EA2C" w14:textId="585C58A4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77EAD124" w14:textId="24543DF7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66639B5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</w:tcPr>
          <w:p w14:paraId="1AC09053" w14:textId="77777777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86D8323" w14:textId="77777777" w:rsidR="0042758D" w:rsidRPr="00757917" w:rsidRDefault="0042758D" w:rsidP="004275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C4CBE64" w14:textId="77777777" w:rsidR="0042758D" w:rsidRPr="00757917" w:rsidRDefault="0042758D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6695A" w:rsidRPr="00757917" w14:paraId="076C42E3" w14:textId="77777777" w:rsidTr="00BA32DE">
        <w:tc>
          <w:tcPr>
            <w:tcW w:w="2817" w:type="dxa"/>
          </w:tcPr>
          <w:p w14:paraId="670E1FB7" w14:textId="1FD8EC0B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="00294C31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 xml:space="preserve"> ตุลาคม 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2562</w:t>
            </w:r>
          </w:p>
        </w:tc>
        <w:tc>
          <w:tcPr>
            <w:tcW w:w="990" w:type="dxa"/>
          </w:tcPr>
          <w:p w14:paraId="23E3A186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0D3FC8BE" w14:textId="364DA450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46</w:t>
            </w:r>
          </w:p>
        </w:tc>
        <w:tc>
          <w:tcPr>
            <w:tcW w:w="270" w:type="dxa"/>
          </w:tcPr>
          <w:p w14:paraId="348CBAF2" w14:textId="3EA9A586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EB856B0" w14:textId="11F95407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  <w:r w:rsidR="0036695A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E282F1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CC62BB1" w14:textId="0BD09B61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36695A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962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8724D4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09CB8DA" w14:textId="4EE8DF42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  <w:r w:rsidR="0036695A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128</w:t>
            </w:r>
          </w:p>
        </w:tc>
      </w:tr>
      <w:tr w:rsidR="0036695A" w:rsidRPr="00757917" w14:paraId="46CD6F03" w14:textId="77777777" w:rsidTr="00BA32DE">
        <w:tc>
          <w:tcPr>
            <w:tcW w:w="2817" w:type="dxa"/>
          </w:tcPr>
          <w:p w14:paraId="5F4EC113" w14:textId="0FCB3A3C" w:rsidR="0036695A" w:rsidRPr="00757917" w:rsidRDefault="0036695A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0" w:type="dxa"/>
          </w:tcPr>
          <w:p w14:paraId="6B51E219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E9D7E8A" w14:textId="447971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419910B" w14:textId="6304EA4D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F5BBE03" w14:textId="16E54D5B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518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954657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2B85BDD" w14:textId="7C863CC5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5A8E21D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AF72830" w14:textId="164A2A90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860</w:t>
            </w:r>
          </w:p>
        </w:tc>
      </w:tr>
      <w:tr w:rsidR="0036695A" w:rsidRPr="00757917" w14:paraId="391A3DCF" w14:textId="77777777" w:rsidTr="00BA32DE">
        <w:tc>
          <w:tcPr>
            <w:tcW w:w="2817" w:type="dxa"/>
          </w:tcPr>
          <w:p w14:paraId="690B6F8F" w14:textId="0285CB4B" w:rsidR="0036695A" w:rsidRPr="00757917" w:rsidRDefault="0036695A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990" w:type="dxa"/>
          </w:tcPr>
          <w:p w14:paraId="76C3B3D0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CD61DDC" w14:textId="007E8774" w:rsidR="0036695A" w:rsidRPr="00757917" w:rsidRDefault="00294C31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36</w:t>
            </w:r>
          </w:p>
        </w:tc>
        <w:tc>
          <w:tcPr>
            <w:tcW w:w="270" w:type="dxa"/>
          </w:tcPr>
          <w:p w14:paraId="4D445EF5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2FBB545" w14:textId="2C3F426B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65F0DC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AD5E4C3" w14:textId="11E3D4B2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B5F990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233D25F" w14:textId="71D81364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36</w:t>
            </w:r>
          </w:p>
        </w:tc>
      </w:tr>
      <w:tr w:rsidR="0036695A" w:rsidRPr="00757917" w14:paraId="2A45FCA4" w14:textId="77777777" w:rsidTr="00BA32DE">
        <w:tc>
          <w:tcPr>
            <w:tcW w:w="2817" w:type="dxa"/>
          </w:tcPr>
          <w:p w14:paraId="709C7B86" w14:textId="61D4B843" w:rsidR="0036695A" w:rsidRPr="00757917" w:rsidRDefault="0036695A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</w:tcPr>
          <w:p w14:paraId="3E3BADEE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128C4CD2" w14:textId="3E0AF379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B6BC119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FDBA762" w14:textId="44B816DD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(</w:t>
            </w:r>
            <w:r w:rsidR="00294C31" w:rsidRPr="0075791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3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89</w:t>
            </w: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8B14980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45D6063" w14:textId="25B4748B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D4761DF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68292CA" w14:textId="11E0B7E2" w:rsidR="0036695A" w:rsidRPr="00757917" w:rsidRDefault="0036695A" w:rsidP="00FB51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(</w:t>
            </w:r>
            <w:r w:rsidR="00294C31" w:rsidRPr="00757917">
              <w:rPr>
                <w:rFonts w:ascii="Angsana New" w:eastAsia="Times New Roman" w:hAnsi="Angsana New" w:hint="cs"/>
                <w:sz w:val="30"/>
                <w:szCs w:val="30"/>
              </w:rPr>
              <w:t>3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89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)</w:t>
            </w:r>
          </w:p>
        </w:tc>
      </w:tr>
      <w:tr w:rsidR="0036695A" w:rsidRPr="00757917" w14:paraId="25FF5750" w14:textId="77777777" w:rsidTr="00BA32DE">
        <w:tc>
          <w:tcPr>
            <w:tcW w:w="2817" w:type="dxa"/>
          </w:tcPr>
          <w:p w14:paraId="3772B295" w14:textId="38ADCF24" w:rsidR="0036695A" w:rsidRPr="00757917" w:rsidRDefault="0036695A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hint="cs"/>
                <w:i/>
                <w:iCs/>
                <w:sz w:val="30"/>
                <w:szCs w:val="30"/>
                <w:cs/>
              </w:rPr>
              <w:t>โอนมาจาก</w:t>
            </w:r>
            <w:r w:rsidRPr="00757917">
              <w:rPr>
                <w:rFonts w:asciiTheme="majorBidi" w:eastAsia="Times New Roman" w:hAnsiTheme="majorBidi"/>
                <w:i/>
                <w:iCs/>
                <w:sz w:val="30"/>
                <w:szCs w:val="30"/>
                <w:cs/>
              </w:rPr>
              <w:t xml:space="preserve"> / </w:t>
            </w:r>
            <w:r w:rsidRPr="00757917">
              <w:rPr>
                <w:rFonts w:asciiTheme="majorBidi" w:eastAsia="Times New Roman" w:hAnsiTheme="majorBidi"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Theme="majorBidi" w:eastAsia="Times New Roman" w:hAnsiTheme="majorBidi" w:hint="cs"/>
                <w:i/>
                <w:iCs/>
                <w:sz w:val="30"/>
                <w:szCs w:val="30"/>
                <w:cs/>
              </w:rPr>
              <w:t>โอนออกไปที่</w:t>
            </w:r>
            <w:r w:rsidRPr="00757917">
              <w:rPr>
                <w:rFonts w:asciiTheme="majorBidi" w:eastAsia="Times New Roman" w:hAnsiTheme="majorBidi"/>
                <w:i/>
                <w:iCs/>
                <w:sz w:val="30"/>
                <w:szCs w:val="30"/>
              </w:rPr>
              <w:t>)</w:t>
            </w: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:</w:t>
            </w:r>
          </w:p>
        </w:tc>
        <w:tc>
          <w:tcPr>
            <w:tcW w:w="990" w:type="dxa"/>
          </w:tcPr>
          <w:p w14:paraId="4639BD4B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301FC4CF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DCDF584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150AB42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EC6E8CE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FDDFAFA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F24859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6CE5E2B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6695A" w:rsidRPr="00757917" w14:paraId="7CC4F279" w14:textId="77777777" w:rsidTr="00BA32DE">
        <w:tc>
          <w:tcPr>
            <w:tcW w:w="2817" w:type="dxa"/>
          </w:tcPr>
          <w:p w14:paraId="10E1A48A" w14:textId="7EF058AA" w:rsidR="0036695A" w:rsidRPr="00757917" w:rsidRDefault="0036695A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 xml:space="preserve">   ที่ดิน</w:t>
            </w:r>
            <w:r w:rsidRPr="00757917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อาคาร</w:t>
            </w:r>
            <w:r w:rsidRPr="00757917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และอุปกรณ์</w:t>
            </w:r>
          </w:p>
        </w:tc>
        <w:tc>
          <w:tcPr>
            <w:tcW w:w="990" w:type="dxa"/>
          </w:tcPr>
          <w:p w14:paraId="3B720C3D" w14:textId="6ABB9EF4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center"/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bCs/>
                <w:i/>
                <w:iCs/>
                <w:sz w:val="30"/>
                <w:szCs w:val="30"/>
              </w:rPr>
              <w:t>14</w:t>
            </w:r>
          </w:p>
        </w:tc>
        <w:tc>
          <w:tcPr>
            <w:tcW w:w="990" w:type="dxa"/>
            <w:vAlign w:val="bottom"/>
          </w:tcPr>
          <w:p w14:paraId="214C4C4A" w14:textId="55E1C5E6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7177B58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AE384E2" w14:textId="5171DA4D" w:rsidR="0036695A" w:rsidRPr="00757917" w:rsidRDefault="0036695A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6DA87E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AE5D42D" w14:textId="1FD7344D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097321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B9275FB" w14:textId="3D891A15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</w:p>
        </w:tc>
      </w:tr>
      <w:tr w:rsidR="0036695A" w:rsidRPr="00757917" w14:paraId="7F4D98FE" w14:textId="77777777" w:rsidTr="00BA32DE">
        <w:tc>
          <w:tcPr>
            <w:tcW w:w="2817" w:type="dxa"/>
          </w:tcPr>
          <w:p w14:paraId="1CAFE740" w14:textId="6F5C184E" w:rsidR="0036695A" w:rsidRPr="00757917" w:rsidRDefault="0036695A" w:rsidP="0036695A">
            <w:pPr>
              <w:tabs>
                <w:tab w:val="clear" w:pos="227"/>
                <w:tab w:val="clear" w:pos="454"/>
                <w:tab w:val="decimal" w:pos="549"/>
                <w:tab w:val="left" w:pos="729"/>
              </w:tabs>
              <w:ind w:left="6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สินทรัพย์ไม่หมุนเวียนอื่น</w:t>
            </w:r>
          </w:p>
        </w:tc>
        <w:tc>
          <w:tcPr>
            <w:tcW w:w="990" w:type="dxa"/>
          </w:tcPr>
          <w:p w14:paraId="23474949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020BD6E" w14:textId="5752B9AC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FEDE0DE" w14:textId="419A1B93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0D3307E" w14:textId="5F85F47F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68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0F80360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5A65D29" w14:textId="608E7E9C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A50A052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2234CFE" w14:textId="241B86DF" w:rsidR="0036695A" w:rsidRPr="00757917" w:rsidRDefault="0036695A" w:rsidP="00FB51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68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36695A" w:rsidRPr="00757917" w14:paraId="6D4F9175" w14:textId="77777777" w:rsidTr="00BA32DE">
        <w:tc>
          <w:tcPr>
            <w:tcW w:w="3807" w:type="dxa"/>
            <w:gridSpan w:val="2"/>
          </w:tcPr>
          <w:p w14:paraId="4A9168D1" w14:textId="7DC13454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ณ </w:t>
            </w:r>
            <w:r w:rsidR="002D0A02" w:rsidRPr="00757917">
              <w:rPr>
                <w:rFonts w:ascii="Angsana New" w:eastAsia="Times New Roman" w:hAnsi="Angsana New" w:hint="cs"/>
                <w:b/>
                <w:bCs/>
                <w:spacing w:val="-6"/>
                <w:sz w:val="30"/>
                <w:szCs w:val="30"/>
                <w:cs/>
              </w:rPr>
              <w:t xml:space="preserve">วันที่ </w:t>
            </w:r>
            <w:r w:rsidR="00460DDC" w:rsidRPr="00757917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30</w:t>
            </w:r>
            <w:r w:rsidRPr="00757917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  <w:cs/>
              </w:rPr>
              <w:t xml:space="preserve"> กันยายน </w:t>
            </w:r>
            <w:r w:rsidR="00460DDC" w:rsidRPr="00757917">
              <w:rPr>
                <w:rFonts w:ascii="Angsana New" w:eastAsia="Times New Roman" w:hAnsi="Angsana New"/>
                <w:b/>
                <w:bCs/>
                <w:spacing w:val="-6"/>
                <w:sz w:val="30"/>
                <w:szCs w:val="30"/>
              </w:rPr>
              <w:t>2563</w:t>
            </w: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739F80" w14:textId="04A6CE42" w:rsidR="0036695A" w:rsidRPr="00757917" w:rsidRDefault="00294C31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8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2C754C00" w14:textId="6CFFC69E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76EF3C4" w14:textId="5C8ECD6A" w:rsidR="0036695A" w:rsidRPr="00757917" w:rsidRDefault="00294C31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3</w:t>
            </w:r>
            <w:r w:rsidR="0036695A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68A77E1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925A5C5" w14:textId="44776E2D" w:rsidR="0036695A" w:rsidRPr="00757917" w:rsidRDefault="00294C31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b/>
                <w:bCs/>
                <w:sz w:val="30"/>
                <w:szCs w:val="30"/>
              </w:rPr>
              <w:t>2</w:t>
            </w:r>
            <w:r w:rsidR="0036695A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 w:hint="cs"/>
                <w:b/>
                <w:bCs/>
                <w:sz w:val="30"/>
                <w:szCs w:val="30"/>
              </w:rPr>
              <w:t>31</w:t>
            </w:r>
            <w:r w:rsidR="00460DD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551E6F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07D2DB6" w14:textId="6BA22B19" w:rsidR="0036695A" w:rsidRPr="00757917" w:rsidRDefault="00294C31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</w:rPr>
              <w:t>5</w:t>
            </w:r>
            <w:r w:rsidR="0036695A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574</w:t>
            </w:r>
          </w:p>
        </w:tc>
      </w:tr>
      <w:tr w:rsidR="0036695A" w:rsidRPr="00757917" w14:paraId="104C26C2" w14:textId="77777777" w:rsidTr="00954119">
        <w:tc>
          <w:tcPr>
            <w:tcW w:w="2817" w:type="dxa"/>
          </w:tcPr>
          <w:p w14:paraId="1AABD138" w14:textId="77777777" w:rsidR="002D0A02" w:rsidRPr="00757917" w:rsidRDefault="002D0A02" w:rsidP="0036695A">
            <w:pPr>
              <w:ind w:left="6"/>
              <w:rPr>
                <w:rFonts w:asciiTheme="majorBidi" w:eastAsia="Times New Roman" w:hAnsi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การรับรู้ค่าเสื่อมราคาของ</w:t>
            </w:r>
          </w:p>
          <w:p w14:paraId="2D30DF29" w14:textId="77777777" w:rsidR="002D0A02" w:rsidRPr="00757917" w:rsidRDefault="002D0A02" w:rsidP="0036695A">
            <w:pPr>
              <w:ind w:left="6"/>
              <w:rPr>
                <w:rFonts w:asciiTheme="majorBidi" w:eastAsia="Times New Roman" w:hAnsi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สินทรัพย์สิทธิการใช้จาก</w:t>
            </w:r>
          </w:p>
          <w:p w14:paraId="47FC70A3" w14:textId="6BDC15DE" w:rsidR="002D0A02" w:rsidRPr="00757917" w:rsidRDefault="002D0A02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การถือปฏิบัติตาม</w:t>
            </w:r>
            <w:r w:rsidRPr="00757917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TFRS 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16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</w:t>
            </w:r>
          </w:p>
          <w:p w14:paraId="208C1663" w14:textId="09E80A42" w:rsidR="0036695A" w:rsidRPr="00757917" w:rsidRDefault="002D0A02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เป็นครั้งแรก</w:t>
            </w:r>
          </w:p>
        </w:tc>
        <w:tc>
          <w:tcPr>
            <w:tcW w:w="990" w:type="dxa"/>
          </w:tcPr>
          <w:p w14:paraId="5516CE29" w14:textId="77777777" w:rsidR="00E3337F" w:rsidRPr="00757917" w:rsidRDefault="00E3337F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  <w:p w14:paraId="68A20077" w14:textId="77777777" w:rsidR="00E3337F" w:rsidRPr="00757917" w:rsidRDefault="00E3337F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  <w:p w14:paraId="3693D5C8" w14:textId="77777777" w:rsidR="00E3337F" w:rsidRPr="00757917" w:rsidRDefault="00E3337F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</w:pPr>
          </w:p>
          <w:p w14:paraId="3943A88F" w14:textId="7EFD2717" w:rsidR="0036695A" w:rsidRPr="00757917" w:rsidRDefault="00460DDC" w:rsidP="00E333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eastAsia="Times New Roman" w:hAnsi="Angsana New"/>
                <w:i/>
                <w:iCs/>
                <w:sz w:val="30"/>
                <w:szCs w:val="30"/>
              </w:rPr>
              <w:t>3</w:t>
            </w:r>
            <w:r w:rsidR="00E3337F" w:rsidRPr="00757917">
              <w:rPr>
                <w:rFonts w:ascii="Angsana New" w:eastAsia="Times New Roman" w:hAnsi="Angsana New" w:hint="cs"/>
                <w:i/>
                <w:iCs/>
                <w:sz w:val="30"/>
                <w:szCs w:val="30"/>
                <w:cs/>
              </w:rPr>
              <w:t>(ข)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4DB0CCF9" w14:textId="61ACE5C2" w:rsidR="0036695A" w:rsidRPr="00757917" w:rsidRDefault="00ED1DB6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9544C89" w14:textId="0DBAADF8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3A6528F" w14:textId="06F6F2C3" w:rsidR="0036695A" w:rsidRPr="00757917" w:rsidRDefault="00ED1DB6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EBA2545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634A281" w14:textId="1D9A380E" w:rsidR="0036695A" w:rsidRPr="00757917" w:rsidRDefault="00ED1DB6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846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C4B11EB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6FB4328" w14:textId="057FFFBC" w:rsidR="0036695A" w:rsidRPr="00757917" w:rsidRDefault="00ED1DB6" w:rsidP="00FB51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846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2D0A02" w:rsidRPr="00757917" w14:paraId="6B56ECC2" w14:textId="77777777" w:rsidTr="002F1DE7">
        <w:tc>
          <w:tcPr>
            <w:tcW w:w="2817" w:type="dxa"/>
          </w:tcPr>
          <w:p w14:paraId="2CC03CDA" w14:textId="448FD198" w:rsidR="002D0A02" w:rsidRPr="00757917" w:rsidRDefault="002D0A02" w:rsidP="0036695A">
            <w:pPr>
              <w:ind w:left="6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วันที่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ตุลาคม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2563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  <w:p w14:paraId="51DBBC9B" w14:textId="7EBCD7D8" w:rsidR="002D0A02" w:rsidRPr="00757917" w:rsidRDefault="002D0A02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- </w:t>
            </w: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ปรับปรุงใหม่</w:t>
            </w:r>
          </w:p>
        </w:tc>
        <w:tc>
          <w:tcPr>
            <w:tcW w:w="990" w:type="dxa"/>
          </w:tcPr>
          <w:p w14:paraId="75DF71C1" w14:textId="77777777" w:rsidR="002D0A02" w:rsidRPr="00757917" w:rsidRDefault="002D0A02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81BE516" w14:textId="1CEB0B94" w:rsidR="002D0A02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82</w:t>
            </w:r>
          </w:p>
        </w:tc>
        <w:tc>
          <w:tcPr>
            <w:tcW w:w="270" w:type="dxa"/>
          </w:tcPr>
          <w:p w14:paraId="01304D18" w14:textId="77777777" w:rsidR="002D0A02" w:rsidRPr="00757917" w:rsidRDefault="002D0A02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50A4BDD" w14:textId="14CF9C54" w:rsidR="002D0A02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="00ED1DB6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181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70D3553" w14:textId="77777777" w:rsidR="002D0A02" w:rsidRPr="00757917" w:rsidRDefault="002D0A02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0C3A6E8" w14:textId="31722EE2" w:rsidR="002D0A02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  <w:r w:rsidR="00ED1DB6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465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CE6C3BB" w14:textId="77777777" w:rsidR="002D0A02" w:rsidRPr="00757917" w:rsidRDefault="002D0A02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BEFD8A4" w14:textId="35F2CAFA" w:rsidR="002D0A02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</w:t>
            </w:r>
            <w:r w:rsidR="00954119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728</w:t>
            </w:r>
          </w:p>
        </w:tc>
      </w:tr>
      <w:tr w:rsidR="002A0040" w:rsidRPr="00757917" w14:paraId="45824CE7" w14:textId="77777777" w:rsidTr="002F1DE7">
        <w:tc>
          <w:tcPr>
            <w:tcW w:w="2817" w:type="dxa"/>
          </w:tcPr>
          <w:p w14:paraId="41CB98F3" w14:textId="77777777" w:rsidR="002A0040" w:rsidRPr="00757917" w:rsidRDefault="002A0040" w:rsidP="0036695A">
            <w:pPr>
              <w:ind w:left="6"/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3AB77992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BBFA0F8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18F1625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951714B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4741ACB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534C1B3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3F7D5B4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5CE46E3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A0040" w:rsidRPr="00757917" w14:paraId="359EBD83" w14:textId="77777777" w:rsidTr="00941F3A">
        <w:tc>
          <w:tcPr>
            <w:tcW w:w="2817" w:type="dxa"/>
          </w:tcPr>
          <w:p w14:paraId="196738F1" w14:textId="77777777" w:rsidR="002A0040" w:rsidRPr="00757917" w:rsidRDefault="002A0040" w:rsidP="0036695A">
            <w:pPr>
              <w:ind w:left="6"/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280046DA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2DAACFBF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CF08EDB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3A53171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3667345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C611940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4127766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37B8B61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A0040" w:rsidRPr="00757917" w14:paraId="21FCEE14" w14:textId="77777777" w:rsidTr="00941F3A">
        <w:tc>
          <w:tcPr>
            <w:tcW w:w="2817" w:type="dxa"/>
          </w:tcPr>
          <w:p w14:paraId="6F712002" w14:textId="77777777" w:rsidR="002A0040" w:rsidRPr="00757917" w:rsidRDefault="002A0040" w:rsidP="0036695A">
            <w:pPr>
              <w:ind w:left="6"/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61E5E463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B7786F3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3810214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7397F06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CAE725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A122161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4973CC9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7903CDD9" w14:textId="77777777" w:rsidR="002A0040" w:rsidRPr="00757917" w:rsidRDefault="002A0040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D0A02" w:rsidRPr="00757917" w14:paraId="34560292" w14:textId="77777777" w:rsidTr="00BA32DE">
        <w:tc>
          <w:tcPr>
            <w:tcW w:w="2817" w:type="dxa"/>
          </w:tcPr>
          <w:p w14:paraId="6F3EEAD7" w14:textId="7F7137F1" w:rsidR="002D0A02" w:rsidRPr="00757917" w:rsidRDefault="002D0A02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lastRenderedPageBreak/>
              <w:t>ค่าเสื่อมราคาสำหรับปี</w:t>
            </w:r>
          </w:p>
        </w:tc>
        <w:tc>
          <w:tcPr>
            <w:tcW w:w="990" w:type="dxa"/>
          </w:tcPr>
          <w:p w14:paraId="5BC42D7E" w14:textId="77777777" w:rsidR="002D0A02" w:rsidRPr="00757917" w:rsidRDefault="002D0A02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1012307D" w14:textId="7B59568E" w:rsidR="002D0A02" w:rsidRPr="00757917" w:rsidRDefault="00954119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4DAEC9A" w14:textId="77777777" w:rsidR="002D0A02" w:rsidRPr="00757917" w:rsidRDefault="002D0A02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DB38477" w14:textId="2266D376" w:rsidR="002D0A02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EDD618" w14:textId="77777777" w:rsidR="002D0A02" w:rsidRPr="00757917" w:rsidRDefault="002D0A02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13B4324" w14:textId="1A6C4419" w:rsidR="002D0A02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19</w:t>
            </w:r>
            <w:r w:rsidR="00854E85" w:rsidRPr="00757917">
              <w:rPr>
                <w:rFonts w:ascii="Angsana New" w:eastAsia="Times New Roman" w:hAnsi="Angsana New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98B8FA0" w14:textId="77777777" w:rsidR="002D0A02" w:rsidRPr="00757917" w:rsidRDefault="002D0A02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A11B4E9" w14:textId="17C8EA55" w:rsidR="002D0A02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74</w:t>
            </w:r>
            <w:r w:rsidR="00CE6AB4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</w:tr>
      <w:tr w:rsidR="0036695A" w:rsidRPr="00757917" w14:paraId="6923E624" w14:textId="77777777" w:rsidTr="00BA32DE">
        <w:tc>
          <w:tcPr>
            <w:tcW w:w="2817" w:type="dxa"/>
          </w:tcPr>
          <w:p w14:paraId="10CD0D43" w14:textId="15BDDE31" w:rsidR="00954119" w:rsidRPr="00757917" w:rsidRDefault="009B46D7" w:rsidP="00954119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(</w:t>
            </w:r>
            <w:r w:rsidR="00954119"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กลับรายการ</w:t>
            </w: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)</w:t>
            </w:r>
            <w:r w:rsidR="00954119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</w:t>
            </w:r>
            <w:r w:rsidR="00954119"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ขาดทุน</w:t>
            </w:r>
            <w:r w:rsidR="00954119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</w:t>
            </w:r>
          </w:p>
          <w:p w14:paraId="7795DDE3" w14:textId="16BF78E6" w:rsidR="0036695A" w:rsidRPr="00757917" w:rsidRDefault="00954119" w:rsidP="00954119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จากการ</w:t>
            </w:r>
            <w:r w:rsidR="0036695A"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ด้อยค่า</w:t>
            </w:r>
          </w:p>
        </w:tc>
        <w:tc>
          <w:tcPr>
            <w:tcW w:w="990" w:type="dxa"/>
          </w:tcPr>
          <w:p w14:paraId="4B6E4D24" w14:textId="77236DD5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61924BB2" w14:textId="510A5A20" w:rsidR="0036695A" w:rsidRPr="00757917" w:rsidRDefault="00954119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46EE1E7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CDD2685" w14:textId="02758309" w:rsidR="0036695A" w:rsidRPr="00757917" w:rsidRDefault="00954119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1BA0B8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DF19BF7" w14:textId="6BF8F348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8F94CF0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F0976EB" w14:textId="79F0020C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11</w:t>
            </w:r>
          </w:p>
        </w:tc>
      </w:tr>
      <w:tr w:rsidR="00954119" w:rsidRPr="00757917" w14:paraId="602092D9" w14:textId="77777777" w:rsidTr="00BA32DE">
        <w:tc>
          <w:tcPr>
            <w:tcW w:w="2817" w:type="dxa"/>
          </w:tcPr>
          <w:p w14:paraId="3B7EC17D" w14:textId="5DCA9B04" w:rsidR="00954119" w:rsidRPr="00757917" w:rsidRDefault="00954119" w:rsidP="00954119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การซื้อบริษัทย่อย</w:t>
            </w:r>
          </w:p>
        </w:tc>
        <w:tc>
          <w:tcPr>
            <w:tcW w:w="990" w:type="dxa"/>
          </w:tcPr>
          <w:p w14:paraId="08D1BDA4" w14:textId="77777777" w:rsidR="00954119" w:rsidRPr="00757917" w:rsidRDefault="00954119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164FF43" w14:textId="4D48D351" w:rsidR="00954119" w:rsidRPr="00757917" w:rsidRDefault="00954119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-</w:t>
            </w:r>
          </w:p>
        </w:tc>
        <w:tc>
          <w:tcPr>
            <w:tcW w:w="270" w:type="dxa"/>
          </w:tcPr>
          <w:p w14:paraId="4AA1A081" w14:textId="77777777" w:rsidR="00954119" w:rsidRPr="00757917" w:rsidRDefault="00954119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59755BF" w14:textId="7DDFA769" w:rsidR="00954119" w:rsidRPr="00757917" w:rsidRDefault="00954119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108" w:right="-11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C154E9" w14:textId="77777777" w:rsidR="00954119" w:rsidRPr="00757917" w:rsidRDefault="00954119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8E31DEC" w14:textId="01246F48" w:rsidR="00954119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43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BFFD82E" w14:textId="77777777" w:rsidR="00954119" w:rsidRPr="00757917" w:rsidRDefault="00954119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1151056" w14:textId="09628434" w:rsidR="00954119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43</w:t>
            </w:r>
          </w:p>
        </w:tc>
      </w:tr>
      <w:tr w:rsidR="0036695A" w:rsidRPr="00757917" w14:paraId="33CC5E2D" w14:textId="77777777" w:rsidTr="00BA32DE">
        <w:tc>
          <w:tcPr>
            <w:tcW w:w="2817" w:type="dxa"/>
          </w:tcPr>
          <w:p w14:paraId="7B0A0363" w14:textId="574BBB24" w:rsidR="0036695A" w:rsidRPr="00757917" w:rsidRDefault="0036695A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0" w:type="dxa"/>
          </w:tcPr>
          <w:p w14:paraId="4A30EA2B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3029A539" w14:textId="082650F2" w:rsidR="0036695A" w:rsidRPr="00757917" w:rsidRDefault="00954119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04FD178" w14:textId="15BA8915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194618A" w14:textId="15E32601" w:rsidR="0036695A" w:rsidRPr="00757917" w:rsidRDefault="00954119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676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6ED6E1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B365738" w14:textId="72F96EDD" w:rsidR="0036695A" w:rsidRPr="00757917" w:rsidRDefault="00954119" w:rsidP="0095411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BCE540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FB37CED" w14:textId="122FE365" w:rsidR="0036695A" w:rsidRPr="00757917" w:rsidRDefault="00954119" w:rsidP="00FB51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676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36695A" w:rsidRPr="00757917" w14:paraId="2D21CEF9" w14:textId="77777777" w:rsidTr="00BA32DE">
        <w:tc>
          <w:tcPr>
            <w:tcW w:w="2817" w:type="dxa"/>
          </w:tcPr>
          <w:p w14:paraId="5E9682D0" w14:textId="10C17990" w:rsidR="0036695A" w:rsidRPr="00757917" w:rsidRDefault="0036695A" w:rsidP="0036695A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990" w:type="dxa"/>
          </w:tcPr>
          <w:p w14:paraId="4F255C66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513B7A2" w14:textId="43F05C00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270" w:type="dxa"/>
          </w:tcPr>
          <w:p w14:paraId="7C8411EC" w14:textId="334BFC1D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756920A" w14:textId="2FA28A24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="00954119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049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2D736E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DB22F16" w14:textId="7E46072B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  <w:r w:rsidR="00954119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71</w:t>
            </w:r>
            <w:r w:rsidR="00CE6AB4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C516AB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F035006" w14:textId="6334D2E6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</w:t>
            </w:r>
            <w:r w:rsidR="00954119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84</w:t>
            </w:r>
            <w:r w:rsidR="00CE6AB4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8</w:t>
            </w:r>
          </w:p>
        </w:tc>
      </w:tr>
      <w:tr w:rsidR="0036695A" w:rsidRPr="00757917" w14:paraId="29BD557D" w14:textId="77777777" w:rsidTr="00BA32DE">
        <w:tc>
          <w:tcPr>
            <w:tcW w:w="2817" w:type="dxa"/>
          </w:tcPr>
          <w:p w14:paraId="050DE34D" w14:textId="0B771F01" w:rsidR="0036695A" w:rsidRPr="00757917" w:rsidRDefault="0036695A" w:rsidP="0036695A">
            <w:pPr>
              <w:rPr>
                <w:rFonts w:asciiTheme="majorBidi" w:eastAsia="Times New Roman" w:hAnsiTheme="majorBidi" w:cstheme="majorBidi"/>
                <w:sz w:val="16"/>
                <w:szCs w:val="16"/>
                <w:cs/>
              </w:rPr>
            </w:pPr>
          </w:p>
        </w:tc>
        <w:tc>
          <w:tcPr>
            <w:tcW w:w="990" w:type="dxa"/>
          </w:tcPr>
          <w:p w14:paraId="00D5C756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16"/>
                <w:szCs w:val="16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AC0AC18" w14:textId="15753F1C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0"/>
              </w:tabs>
              <w:rPr>
                <w:rFonts w:asciiTheme="majorBidi" w:eastAsia="Times New Roman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1E5E7909" w14:textId="6078862F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44CD0DC" w14:textId="71B09559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1F55E9E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2D3B9872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25422B8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16"/>
                <w:szCs w:val="16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50C4D21C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16"/>
                <w:szCs w:val="16"/>
              </w:rPr>
            </w:pPr>
          </w:p>
        </w:tc>
      </w:tr>
      <w:tr w:rsidR="0036695A" w:rsidRPr="00757917" w14:paraId="08311BBB" w14:textId="77777777" w:rsidTr="00BA32DE">
        <w:trPr>
          <w:trHeight w:val="70"/>
        </w:trPr>
        <w:tc>
          <w:tcPr>
            <w:tcW w:w="2817" w:type="dxa"/>
          </w:tcPr>
          <w:p w14:paraId="5F8563AA" w14:textId="77777777" w:rsidR="0036695A" w:rsidRPr="00757917" w:rsidRDefault="0036695A" w:rsidP="0036695A">
            <w:pPr>
              <w:ind w:left="6" w:hanging="6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990" w:type="dxa"/>
          </w:tcPr>
          <w:p w14:paraId="1B4D66FF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E7FA3DD" w14:textId="5FAF6DBF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5FAB21F" w14:textId="1C96C13B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375103E" w14:textId="295611EE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CFCD891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B0CF570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B309D75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3156E31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17AFA" w:rsidRPr="00757917" w14:paraId="11C4049A" w14:textId="77777777" w:rsidTr="00BA32DE">
        <w:trPr>
          <w:trHeight w:val="70"/>
        </w:trPr>
        <w:tc>
          <w:tcPr>
            <w:tcW w:w="2817" w:type="dxa"/>
          </w:tcPr>
          <w:p w14:paraId="465A2959" w14:textId="407CB8CC" w:rsidR="00317AFA" w:rsidRPr="00757917" w:rsidRDefault="00317AFA" w:rsidP="0036695A">
            <w:pPr>
              <w:ind w:left="6" w:hanging="6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2563</w:t>
            </w:r>
          </w:p>
        </w:tc>
        <w:tc>
          <w:tcPr>
            <w:tcW w:w="990" w:type="dxa"/>
          </w:tcPr>
          <w:p w14:paraId="0BF111A7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3A3EF0BC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BA63790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52AE4BEE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3A3C148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C3A9623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E9E9249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45EBEA2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right="7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6695A" w:rsidRPr="00757917" w14:paraId="55687F80" w14:textId="77777777" w:rsidTr="003174D5">
        <w:tc>
          <w:tcPr>
            <w:tcW w:w="2817" w:type="dxa"/>
          </w:tcPr>
          <w:p w14:paraId="0B30102B" w14:textId="187D926B" w:rsidR="0036695A" w:rsidRPr="00757917" w:rsidRDefault="00317AFA" w:rsidP="0036695A">
            <w:pPr>
              <w:ind w:left="6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ภายใต้กรรมสิทธิ์ของบริษัท</w:t>
            </w:r>
          </w:p>
        </w:tc>
        <w:tc>
          <w:tcPr>
            <w:tcW w:w="990" w:type="dxa"/>
          </w:tcPr>
          <w:p w14:paraId="4DE8F120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06CDB500" w14:textId="6CEE54D1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387</w:t>
            </w:r>
          </w:p>
        </w:tc>
        <w:tc>
          <w:tcPr>
            <w:tcW w:w="270" w:type="dxa"/>
          </w:tcPr>
          <w:p w14:paraId="105E4AA0" w14:textId="08CBA035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C77389B" w14:textId="31767009" w:rsidR="0036695A" w:rsidRPr="00757917" w:rsidRDefault="00460DDC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28</w:t>
            </w:r>
            <w:r w:rsidR="0036695A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113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4C3864D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C03F257" w14:textId="5F54738B" w:rsidR="0036695A" w:rsidRPr="00757917" w:rsidRDefault="00460DDC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</w:t>
            </w:r>
            <w:r w:rsidR="0036695A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74E08E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4D75F1D" w14:textId="5D9928C4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34</w:t>
            </w:r>
            <w:r w:rsidR="0036695A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364</w:t>
            </w:r>
          </w:p>
        </w:tc>
      </w:tr>
      <w:tr w:rsidR="00317AFA" w:rsidRPr="00757917" w14:paraId="1345C72B" w14:textId="77777777" w:rsidTr="00317AFA">
        <w:tc>
          <w:tcPr>
            <w:tcW w:w="2817" w:type="dxa"/>
          </w:tcPr>
          <w:p w14:paraId="14DCD104" w14:textId="77777777" w:rsidR="00317AFA" w:rsidRPr="00757917" w:rsidRDefault="00317AFA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764B3641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3E6D5778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3C17A2D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078D32F" w14:textId="77777777" w:rsidR="00317AFA" w:rsidRPr="00757917" w:rsidRDefault="00317AFA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64A8CD0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1508E021" w14:textId="77777777" w:rsidR="00317AFA" w:rsidRPr="00757917" w:rsidRDefault="00317AFA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08B204B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4462899B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317AFA" w:rsidRPr="00757917" w14:paraId="75BACA6C" w14:textId="77777777" w:rsidTr="00317AFA">
        <w:tc>
          <w:tcPr>
            <w:tcW w:w="2817" w:type="dxa"/>
          </w:tcPr>
          <w:p w14:paraId="6213B5F2" w14:textId="3AACCCDE" w:rsidR="00317AFA" w:rsidRPr="00757917" w:rsidRDefault="00317AFA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 2564</w:t>
            </w:r>
          </w:p>
        </w:tc>
        <w:tc>
          <w:tcPr>
            <w:tcW w:w="990" w:type="dxa"/>
          </w:tcPr>
          <w:p w14:paraId="2937EBDE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1606D27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B485246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308930DB" w14:textId="77777777" w:rsidR="00317AFA" w:rsidRPr="00757917" w:rsidRDefault="00317AFA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A240AD7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73C0A64E" w14:textId="77777777" w:rsidR="00317AFA" w:rsidRPr="00757917" w:rsidRDefault="00317AFA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0B8F420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127A37C9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</w:tr>
      <w:tr w:rsidR="00317AFA" w:rsidRPr="00757917" w14:paraId="3E680957" w14:textId="77777777" w:rsidTr="008957C2">
        <w:tc>
          <w:tcPr>
            <w:tcW w:w="2817" w:type="dxa"/>
          </w:tcPr>
          <w:p w14:paraId="764D786D" w14:textId="7750FC2D" w:rsidR="00317AFA" w:rsidRPr="00757917" w:rsidRDefault="00317AFA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ภายใต้กรรมสิทธิ์ของบริษัท</w:t>
            </w:r>
          </w:p>
        </w:tc>
        <w:tc>
          <w:tcPr>
            <w:tcW w:w="990" w:type="dxa"/>
          </w:tcPr>
          <w:p w14:paraId="1511EB8E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</w:tcPr>
          <w:p w14:paraId="6B866719" w14:textId="173720D8" w:rsidR="00317AFA" w:rsidRPr="00757917" w:rsidRDefault="008957C2" w:rsidP="008957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1,509</w:t>
            </w:r>
          </w:p>
        </w:tc>
        <w:tc>
          <w:tcPr>
            <w:tcW w:w="270" w:type="dxa"/>
          </w:tcPr>
          <w:p w14:paraId="1E2E12FC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689B0C69" w14:textId="39509A7B" w:rsidR="00317AFA" w:rsidRPr="00757917" w:rsidRDefault="008957C2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2</w:t>
            </w:r>
            <w:r w:rsidR="00E41B0C" w:rsidRPr="00757917">
              <w:rPr>
                <w:rFonts w:ascii="Angsana New" w:eastAsia="Times New Roman" w:hAnsi="Angsana New"/>
                <w:sz w:val="30"/>
                <w:szCs w:val="30"/>
              </w:rPr>
              <w:t>7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E41B0C" w:rsidRPr="00757917">
              <w:rPr>
                <w:rFonts w:ascii="Angsana New" w:eastAsia="Times New Roman" w:hAnsi="Angsana New"/>
                <w:sz w:val="30"/>
                <w:szCs w:val="30"/>
              </w:rPr>
              <w:t>032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F380132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4292A7F7" w14:textId="6F97DABA" w:rsidR="00317AFA" w:rsidRPr="00757917" w:rsidRDefault="008957C2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2,820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428F8B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07896EB0" w14:textId="667CAF5B" w:rsidR="00317AFA" w:rsidRPr="00757917" w:rsidRDefault="008957C2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 w:rsidR="00E41B0C"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E41B0C" w:rsidRPr="00757917">
              <w:rPr>
                <w:rFonts w:ascii="Angsana New" w:eastAsia="Times New Roman" w:hAnsi="Angsana New"/>
                <w:sz w:val="30"/>
                <w:szCs w:val="30"/>
              </w:rPr>
              <w:t>361</w:t>
            </w:r>
          </w:p>
        </w:tc>
      </w:tr>
      <w:tr w:rsidR="00317AFA" w:rsidRPr="00757917" w14:paraId="7EEFD514" w14:textId="77777777" w:rsidTr="008957C2">
        <w:tc>
          <w:tcPr>
            <w:tcW w:w="2817" w:type="dxa"/>
          </w:tcPr>
          <w:p w14:paraId="7913CB16" w14:textId="7CB88F9C" w:rsidR="00317AFA" w:rsidRPr="00757917" w:rsidRDefault="006000DC" w:rsidP="0036695A">
            <w:pPr>
              <w:ind w:left="6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0" w:type="dxa"/>
          </w:tcPr>
          <w:p w14:paraId="07630461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7CABBA9A" w14:textId="0EF8E388" w:rsidR="00317AFA" w:rsidRPr="00757917" w:rsidRDefault="008957C2" w:rsidP="008957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229D14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1F10146" w14:textId="7E372268" w:rsidR="00317AFA" w:rsidRPr="00757917" w:rsidRDefault="008957C2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2,820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5CAC1AE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E751596" w14:textId="493AA755" w:rsidR="00317AFA" w:rsidRPr="00757917" w:rsidRDefault="008957C2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2,</w:t>
            </w:r>
            <w:r w:rsidR="00E41B0C" w:rsidRPr="00757917">
              <w:rPr>
                <w:rFonts w:ascii="Angsana New" w:eastAsia="Times New Roman" w:hAnsi="Angsana New"/>
                <w:sz w:val="30"/>
                <w:szCs w:val="30"/>
              </w:rPr>
              <w:t>130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CCA127A" w14:textId="77777777" w:rsidR="00317AFA" w:rsidRPr="00757917" w:rsidRDefault="00317AF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33BD3D" w14:textId="644A4D77" w:rsidR="00317AFA" w:rsidRPr="00757917" w:rsidRDefault="00E41B0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4,950</w:t>
            </w:r>
          </w:p>
        </w:tc>
      </w:tr>
      <w:tr w:rsidR="0036695A" w:rsidRPr="00757917" w14:paraId="3F646D29" w14:textId="77777777" w:rsidTr="008957C2">
        <w:tc>
          <w:tcPr>
            <w:tcW w:w="2817" w:type="dxa"/>
          </w:tcPr>
          <w:p w14:paraId="24F03289" w14:textId="0CA1EA79" w:rsidR="0036695A" w:rsidRPr="00757917" w:rsidRDefault="0036695A" w:rsidP="0036695A">
            <w:pPr>
              <w:ind w:left="6"/>
              <w:rPr>
                <w:rFonts w:ascii="Angsana New" w:eastAsia="Times New Roman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0" w:type="dxa"/>
          </w:tcPr>
          <w:p w14:paraId="2DCF6DDD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="Angsana New" w:eastAsia="Times New Roman" w:hAnsi="Angsana New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06435A9" w14:textId="001804FB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</w:t>
            </w:r>
            <w:r w:rsidR="00D4585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509</w:t>
            </w:r>
          </w:p>
        </w:tc>
        <w:tc>
          <w:tcPr>
            <w:tcW w:w="270" w:type="dxa"/>
          </w:tcPr>
          <w:p w14:paraId="17B4A2C4" w14:textId="1CA566C4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9B684B1" w14:textId="05CA7ED9" w:rsidR="0036695A" w:rsidRPr="00757917" w:rsidRDefault="00460DDC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right="-110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</w:t>
            </w:r>
            <w:r w:rsidR="00E41B0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</w:t>
            </w:r>
            <w:r w:rsidR="00D4585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="00E41B0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852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0D1FC4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4887527" w14:textId="774F4211" w:rsidR="0036695A" w:rsidRPr="00757917" w:rsidRDefault="00460DDC" w:rsidP="00D458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4</w:t>
            </w:r>
            <w:r w:rsidR="00D4585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95</w:t>
            </w:r>
            <w:r w:rsidR="00434439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030F91" w14:textId="77777777" w:rsidR="0036695A" w:rsidRPr="00757917" w:rsidRDefault="0036695A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A790291" w14:textId="75A8896C" w:rsidR="0036695A" w:rsidRPr="00757917" w:rsidRDefault="00460DDC" w:rsidP="003669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2"/>
              </w:tabs>
              <w:ind w:right="78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36</w:t>
            </w:r>
            <w:r w:rsidR="00D4585C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311</w:t>
            </w:r>
          </w:p>
        </w:tc>
      </w:tr>
    </w:tbl>
    <w:p w14:paraId="6CB762F4" w14:textId="77777777" w:rsidR="003F264D" w:rsidRPr="00757917" w:rsidRDefault="003F264D" w:rsidP="007D052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882"/>
        </w:tabs>
        <w:ind w:right="-171"/>
        <w:rPr>
          <w:rFonts w:ascii="Angsana New" w:hAnsi="Angsana New"/>
          <w:sz w:val="32"/>
          <w:szCs w:val="32"/>
        </w:rPr>
      </w:pPr>
    </w:p>
    <w:tbl>
      <w:tblPr>
        <w:tblW w:w="9351" w:type="dxa"/>
        <w:tblInd w:w="441" w:type="dxa"/>
        <w:tblLayout w:type="fixed"/>
        <w:tblLook w:val="01E0" w:firstRow="1" w:lastRow="1" w:firstColumn="1" w:lastColumn="1" w:noHBand="0" w:noVBand="0"/>
      </w:tblPr>
      <w:tblGrid>
        <w:gridCol w:w="3969"/>
        <w:gridCol w:w="996"/>
        <w:gridCol w:w="1236"/>
        <w:gridCol w:w="270"/>
        <w:gridCol w:w="1488"/>
        <w:gridCol w:w="238"/>
        <w:gridCol w:w="1154"/>
      </w:tblGrid>
      <w:tr w:rsidR="00BB09E1" w:rsidRPr="00757917" w14:paraId="7CDE2E7E" w14:textId="77777777" w:rsidTr="006000DC">
        <w:trPr>
          <w:tblHeader/>
        </w:trPr>
        <w:tc>
          <w:tcPr>
            <w:tcW w:w="3969" w:type="dxa"/>
          </w:tcPr>
          <w:p w14:paraId="1C32071D" w14:textId="77777777" w:rsidR="00BB09E1" w:rsidRPr="00757917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996" w:type="dxa"/>
          </w:tcPr>
          <w:p w14:paraId="46479A62" w14:textId="77777777" w:rsidR="00BB09E1" w:rsidRPr="00757917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386" w:type="dxa"/>
            <w:gridSpan w:val="5"/>
            <w:vAlign w:val="center"/>
          </w:tcPr>
          <w:p w14:paraId="43FA8572" w14:textId="77777777" w:rsidR="00BB09E1" w:rsidRPr="00757917" w:rsidRDefault="00BB09E1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A72ADF" w:rsidRPr="00757917" w14:paraId="671B4A47" w14:textId="77777777" w:rsidTr="006000DC">
        <w:trPr>
          <w:tblHeader/>
        </w:trPr>
        <w:tc>
          <w:tcPr>
            <w:tcW w:w="3969" w:type="dxa"/>
          </w:tcPr>
          <w:p w14:paraId="72AA8DEF" w14:textId="77777777" w:rsidR="00A72ADF" w:rsidRPr="00757917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996" w:type="dxa"/>
          </w:tcPr>
          <w:p w14:paraId="1413F4E6" w14:textId="77777777" w:rsidR="00A72ADF" w:rsidRPr="00757917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36" w:type="dxa"/>
            <w:vAlign w:val="center"/>
          </w:tcPr>
          <w:p w14:paraId="5CA6E4C2" w14:textId="2F6C94AF" w:rsidR="00A72ADF" w:rsidRPr="00757917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9A2D214" w14:textId="77777777" w:rsidR="00A72ADF" w:rsidRPr="00757917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488" w:type="dxa"/>
            <w:vAlign w:val="center"/>
          </w:tcPr>
          <w:p w14:paraId="4661F673" w14:textId="77777777" w:rsidR="00A72ADF" w:rsidRPr="00757917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อสังหาริมทรัพย์</w:t>
            </w:r>
          </w:p>
        </w:tc>
        <w:tc>
          <w:tcPr>
            <w:tcW w:w="238" w:type="dxa"/>
          </w:tcPr>
          <w:p w14:paraId="3738618F" w14:textId="77777777" w:rsidR="00A72ADF" w:rsidRPr="00757917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154" w:type="dxa"/>
            <w:vAlign w:val="center"/>
          </w:tcPr>
          <w:p w14:paraId="0903853E" w14:textId="76C2DE51" w:rsidR="00A72ADF" w:rsidRPr="00757917" w:rsidRDefault="00A72ADF" w:rsidP="00585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</w:tr>
      <w:tr w:rsidR="001E5D47" w:rsidRPr="00757917" w14:paraId="4902E629" w14:textId="77777777" w:rsidTr="006000DC">
        <w:trPr>
          <w:tblHeader/>
        </w:trPr>
        <w:tc>
          <w:tcPr>
            <w:tcW w:w="3969" w:type="dxa"/>
          </w:tcPr>
          <w:p w14:paraId="1CFD6CD2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996" w:type="dxa"/>
          </w:tcPr>
          <w:p w14:paraId="414484C3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1236" w:type="dxa"/>
            <w:vAlign w:val="center"/>
          </w:tcPr>
          <w:p w14:paraId="7CA609D3" w14:textId="7390C9EC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งานระหว่าง</w:t>
            </w:r>
          </w:p>
        </w:tc>
        <w:tc>
          <w:tcPr>
            <w:tcW w:w="270" w:type="dxa"/>
          </w:tcPr>
          <w:p w14:paraId="08D3CD74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488" w:type="dxa"/>
            <w:vAlign w:val="center"/>
          </w:tcPr>
          <w:p w14:paraId="407DA0E6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เพื่อการลงทุน</w:t>
            </w:r>
          </w:p>
        </w:tc>
        <w:tc>
          <w:tcPr>
            <w:tcW w:w="238" w:type="dxa"/>
          </w:tcPr>
          <w:p w14:paraId="2E927584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154" w:type="dxa"/>
            <w:vAlign w:val="center"/>
          </w:tcPr>
          <w:p w14:paraId="43B31A40" w14:textId="149F6676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</w:p>
        </w:tc>
      </w:tr>
      <w:tr w:rsidR="001E5D47" w:rsidRPr="00757917" w14:paraId="06DDC85D" w14:textId="77777777" w:rsidTr="006000DC">
        <w:trPr>
          <w:tblHeader/>
        </w:trPr>
        <w:tc>
          <w:tcPr>
            <w:tcW w:w="3969" w:type="dxa"/>
          </w:tcPr>
          <w:p w14:paraId="6871EE36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996" w:type="dxa"/>
          </w:tcPr>
          <w:p w14:paraId="75CC6A60" w14:textId="19632AB2" w:rsidR="001E5D47" w:rsidRPr="00757917" w:rsidRDefault="00B65A2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236" w:type="dxa"/>
            <w:vAlign w:val="center"/>
          </w:tcPr>
          <w:p w14:paraId="3E19E022" w14:textId="38205D2A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ก่อสร้าง</w:t>
            </w:r>
          </w:p>
        </w:tc>
        <w:tc>
          <w:tcPr>
            <w:tcW w:w="270" w:type="dxa"/>
          </w:tcPr>
          <w:p w14:paraId="01B84A8D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488" w:type="dxa"/>
            <w:vAlign w:val="center"/>
          </w:tcPr>
          <w:p w14:paraId="1610C0AB" w14:textId="096AD193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  <w:lang w:val="en-GB"/>
              </w:rPr>
              <w:t>เพื่ออุตสาหกรรม</w:t>
            </w:r>
          </w:p>
        </w:tc>
        <w:tc>
          <w:tcPr>
            <w:tcW w:w="238" w:type="dxa"/>
          </w:tcPr>
          <w:p w14:paraId="1BBC1181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154" w:type="dxa"/>
            <w:vAlign w:val="center"/>
          </w:tcPr>
          <w:p w14:paraId="18F840E1" w14:textId="715C12F3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รวม</w:t>
            </w:r>
          </w:p>
        </w:tc>
      </w:tr>
      <w:tr w:rsidR="001E5D47" w:rsidRPr="00757917" w14:paraId="0B30739C" w14:textId="77777777" w:rsidTr="006000DC">
        <w:trPr>
          <w:tblHeader/>
        </w:trPr>
        <w:tc>
          <w:tcPr>
            <w:tcW w:w="3969" w:type="dxa"/>
          </w:tcPr>
          <w:p w14:paraId="0F4495BA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eastAsia="Times New Roman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996" w:type="dxa"/>
          </w:tcPr>
          <w:p w14:paraId="5530CA73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4386" w:type="dxa"/>
            <w:gridSpan w:val="5"/>
            <w:vAlign w:val="center"/>
          </w:tcPr>
          <w:p w14:paraId="4BD37B5D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E5D47" w:rsidRPr="00757917" w14:paraId="3AE6C65B" w14:textId="77777777" w:rsidTr="006000DC">
        <w:trPr>
          <w:trHeight w:val="68"/>
        </w:trPr>
        <w:tc>
          <w:tcPr>
            <w:tcW w:w="3969" w:type="dxa"/>
          </w:tcPr>
          <w:p w14:paraId="5CCFCC76" w14:textId="77777777" w:rsidR="001E5D47" w:rsidRPr="00757917" w:rsidRDefault="001E5D47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996" w:type="dxa"/>
          </w:tcPr>
          <w:p w14:paraId="2AE3ABD3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7B439923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bidi="ar-SA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56CB99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7BCD9E65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1A428599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050C10A2" w14:textId="77777777" w:rsidR="001E5D47" w:rsidRPr="00757917" w:rsidRDefault="001E5D47" w:rsidP="001E5D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</w:tr>
      <w:tr w:rsidR="00D63CE4" w:rsidRPr="00757917" w14:paraId="2BDF4FF9" w14:textId="77777777" w:rsidTr="006000DC">
        <w:tc>
          <w:tcPr>
            <w:tcW w:w="3969" w:type="dxa"/>
          </w:tcPr>
          <w:p w14:paraId="4254710B" w14:textId="4B78890F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วันที่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ตุลาคม</w:t>
            </w:r>
            <w:r w:rsidRPr="00757917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="00460DDC" w:rsidRPr="00757917">
              <w:rPr>
                <w:rFonts w:asciiTheme="majorBidi" w:hAnsiTheme="majorBidi"/>
                <w:sz w:val="30"/>
                <w:szCs w:val="30"/>
              </w:rPr>
              <w:t>2562</w:t>
            </w:r>
          </w:p>
        </w:tc>
        <w:tc>
          <w:tcPr>
            <w:tcW w:w="996" w:type="dxa"/>
          </w:tcPr>
          <w:p w14:paraId="3C81809F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</w:tcPr>
          <w:p w14:paraId="4F30347E" w14:textId="25E75585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    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127</w:t>
            </w:r>
          </w:p>
        </w:tc>
        <w:tc>
          <w:tcPr>
            <w:tcW w:w="270" w:type="dxa"/>
            <w:shd w:val="clear" w:color="auto" w:fill="auto"/>
          </w:tcPr>
          <w:p w14:paraId="075AB2B9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</w:tcPr>
          <w:p w14:paraId="3D871ABB" w14:textId="5D350FDA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7</w:t>
            </w:r>
            <w:r w:rsidR="00D63CE4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357</w:t>
            </w:r>
          </w:p>
        </w:tc>
        <w:tc>
          <w:tcPr>
            <w:tcW w:w="238" w:type="dxa"/>
            <w:shd w:val="clear" w:color="auto" w:fill="auto"/>
          </w:tcPr>
          <w:p w14:paraId="03194244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</w:tcPr>
          <w:p w14:paraId="7B0FE55E" w14:textId="4A57FD7F" w:rsidR="00D63CE4" w:rsidRPr="00757917" w:rsidRDefault="00294C31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7</w:t>
            </w:r>
            <w:r w:rsidR="00D63CE4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484</w:t>
            </w:r>
          </w:p>
        </w:tc>
      </w:tr>
      <w:tr w:rsidR="00D63CE4" w:rsidRPr="00757917" w14:paraId="5E8BDB17" w14:textId="77777777" w:rsidTr="006000DC">
        <w:tc>
          <w:tcPr>
            <w:tcW w:w="3969" w:type="dxa"/>
          </w:tcPr>
          <w:p w14:paraId="310BC193" w14:textId="461B2E6F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6" w:type="dxa"/>
          </w:tcPr>
          <w:p w14:paraId="2B0DEE22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50755E00" w14:textId="214F42DC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156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A40310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4C164737" w14:textId="0F6AA76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DB6F0FC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3E47AB85" w14:textId="2FF23336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156</w:t>
            </w:r>
          </w:p>
        </w:tc>
      </w:tr>
      <w:tr w:rsidR="00D63CE4" w:rsidRPr="00757917" w14:paraId="3760EFE9" w14:textId="77777777" w:rsidTr="006000DC">
        <w:tc>
          <w:tcPr>
            <w:tcW w:w="3969" w:type="dxa"/>
          </w:tcPr>
          <w:p w14:paraId="4F2611B5" w14:textId="1BD14280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6" w:type="dxa"/>
          </w:tcPr>
          <w:p w14:paraId="0282210D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</w:tcPr>
          <w:p w14:paraId="553AB076" w14:textId="69A76036" w:rsidR="00D63CE4" w:rsidRPr="00757917" w:rsidRDefault="00D63CE4" w:rsidP="00D63CE4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7907650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</w:tcPr>
          <w:p w14:paraId="0C17A492" w14:textId="773C138A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242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</w:tcPr>
          <w:p w14:paraId="02112FC9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</w:tcPr>
          <w:p w14:paraId="6862F514" w14:textId="1A36A32F" w:rsidR="00D63CE4" w:rsidRPr="00757917" w:rsidRDefault="00D63CE4" w:rsidP="00FB51D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242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D63CE4" w:rsidRPr="00757917" w14:paraId="518C5F21" w14:textId="77777777" w:rsidTr="006000DC">
        <w:trPr>
          <w:trHeight w:val="164"/>
        </w:trPr>
        <w:tc>
          <w:tcPr>
            <w:tcW w:w="3969" w:type="dxa"/>
          </w:tcPr>
          <w:p w14:paraId="3660F007" w14:textId="466A1E04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 w:hint="cs"/>
                <w:b/>
                <w:sz w:val="30"/>
                <w:szCs w:val="30"/>
                <w:cs/>
              </w:rPr>
              <w:lastRenderedPageBreak/>
              <w:t>ตัดจ่าย</w:t>
            </w:r>
          </w:p>
        </w:tc>
        <w:tc>
          <w:tcPr>
            <w:tcW w:w="996" w:type="dxa"/>
          </w:tcPr>
          <w:p w14:paraId="3FE4FAE2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</w:tcPr>
          <w:p w14:paraId="4E798EBC" w14:textId="6AD73BCC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865ABF3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</w:tcPr>
          <w:p w14:paraId="5F824119" w14:textId="63D7B484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</w:tcPr>
          <w:p w14:paraId="23084249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</w:tcPr>
          <w:p w14:paraId="0EE3BB12" w14:textId="402DCB7F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D63CE4" w:rsidRPr="00757917" w14:paraId="1ADC8FDD" w14:textId="77777777" w:rsidTr="006000DC">
        <w:trPr>
          <w:trHeight w:val="164"/>
        </w:trPr>
        <w:tc>
          <w:tcPr>
            <w:tcW w:w="3969" w:type="dxa"/>
          </w:tcPr>
          <w:p w14:paraId="09D85FCB" w14:textId="70848F6D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6" w:type="dxa"/>
          </w:tcPr>
          <w:p w14:paraId="4CDFB1BB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</w:tcPr>
          <w:p w14:paraId="3CB23B9C" w14:textId="7344B32A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32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CA59FFF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</w:tcPr>
          <w:p w14:paraId="18F7C8B0" w14:textId="13DBD04F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32</w:t>
            </w:r>
          </w:p>
        </w:tc>
        <w:tc>
          <w:tcPr>
            <w:tcW w:w="238" w:type="dxa"/>
            <w:shd w:val="clear" w:color="auto" w:fill="auto"/>
          </w:tcPr>
          <w:p w14:paraId="74DAD39D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</w:tcPr>
          <w:p w14:paraId="09F51969" w14:textId="1972518E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D63CE4" w:rsidRPr="00757917" w14:paraId="34631E3D" w14:textId="77777777" w:rsidTr="006000DC">
        <w:tc>
          <w:tcPr>
            <w:tcW w:w="3969" w:type="dxa"/>
          </w:tcPr>
          <w:p w14:paraId="0B1D3A85" w14:textId="6F6FFEE2" w:rsidR="00D63CE4" w:rsidRPr="00757917" w:rsidRDefault="002D0A02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วันที่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6" w:type="dxa"/>
          </w:tcPr>
          <w:p w14:paraId="7B5ABF07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  <w:shd w:val="clear" w:color="auto" w:fill="auto"/>
          </w:tcPr>
          <w:p w14:paraId="635F7104" w14:textId="6879CB7C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241</w:t>
            </w:r>
          </w:p>
        </w:tc>
        <w:tc>
          <w:tcPr>
            <w:tcW w:w="270" w:type="dxa"/>
            <w:shd w:val="clear" w:color="auto" w:fill="auto"/>
          </w:tcPr>
          <w:p w14:paraId="5F7FA1DC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tcBorders>
              <w:top w:val="single" w:sz="4" w:space="0" w:color="auto"/>
            </w:tcBorders>
            <w:shd w:val="clear" w:color="auto" w:fill="auto"/>
          </w:tcPr>
          <w:p w14:paraId="3E7154FB" w14:textId="47C3A66F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  <w:r w:rsidR="00D63CE4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147</w:t>
            </w:r>
          </w:p>
        </w:tc>
        <w:tc>
          <w:tcPr>
            <w:tcW w:w="238" w:type="dxa"/>
            <w:shd w:val="clear" w:color="auto" w:fill="auto"/>
          </w:tcPr>
          <w:p w14:paraId="1CD5F5C8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  <w:shd w:val="clear" w:color="auto" w:fill="auto"/>
          </w:tcPr>
          <w:p w14:paraId="5742AFE7" w14:textId="772D4E55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  <w:r w:rsidR="00D63CE4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388</w:t>
            </w:r>
          </w:p>
        </w:tc>
      </w:tr>
      <w:tr w:rsidR="00B1618E" w:rsidRPr="00757917" w14:paraId="08CB4C91" w14:textId="77777777" w:rsidTr="006000DC">
        <w:tc>
          <w:tcPr>
            <w:tcW w:w="3969" w:type="dxa"/>
          </w:tcPr>
          <w:p w14:paraId="19EA63E1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การรับรู้สินทรัพย์สิทธิการใช้</w:t>
            </w:r>
          </w:p>
          <w:p w14:paraId="50065C85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hAnsi="Angsana New"/>
                <w:spacing w:val="-8"/>
                <w:sz w:val="30"/>
                <w:szCs w:val="30"/>
                <w:lang w:eastAsia="x-none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hAnsi="Angsana New" w:hint="cs"/>
                <w:spacing w:val="-8"/>
                <w:sz w:val="30"/>
                <w:szCs w:val="30"/>
                <w:cs/>
                <w:lang w:eastAsia="x-none"/>
              </w:rPr>
              <w:t xml:space="preserve">จากการถือปฏิบัติตาม </w:t>
            </w:r>
            <w:r w:rsidRPr="00757917">
              <w:rPr>
                <w:rFonts w:ascii="Angsana New" w:hAnsi="Angsana New"/>
                <w:spacing w:val="-8"/>
                <w:sz w:val="30"/>
                <w:szCs w:val="30"/>
                <w:lang w:eastAsia="x-none"/>
              </w:rPr>
              <w:t>TFRS 16</w:t>
            </w:r>
          </w:p>
          <w:p w14:paraId="624F253D" w14:textId="1F18337C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</w:t>
            </w:r>
            <w:r w:rsidRPr="00757917">
              <w:rPr>
                <w:rFonts w:ascii="Angsana New" w:eastAsia="Times New Roman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เป็นครั้งแรก</w:t>
            </w:r>
          </w:p>
        </w:tc>
        <w:tc>
          <w:tcPr>
            <w:tcW w:w="996" w:type="dxa"/>
          </w:tcPr>
          <w:p w14:paraId="2AF54A98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  <w:p w14:paraId="48CC4BDF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  <w:p w14:paraId="11547D17" w14:textId="34FCF7DE" w:rsidR="00B1618E" w:rsidRPr="00757917" w:rsidRDefault="00B1618E" w:rsidP="005822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lang w:val="en-GB" w:bidi="ar-SA"/>
              </w:rPr>
              <w:t>3</w:t>
            </w:r>
            <w:r w:rsidRPr="00757917">
              <w:rPr>
                <w:rFonts w:asciiTheme="majorBidi" w:eastAsia="Times New Roman" w:hAnsiTheme="majorBidi" w:cstheme="majorBidi" w:hint="cs"/>
                <w:i/>
                <w:iCs/>
                <w:sz w:val="30"/>
                <w:szCs w:val="30"/>
                <w:cs/>
                <w:lang w:val="en-GB"/>
              </w:rPr>
              <w:t>(ข)</w:t>
            </w:r>
          </w:p>
        </w:tc>
        <w:tc>
          <w:tcPr>
            <w:tcW w:w="1236" w:type="dxa"/>
            <w:shd w:val="clear" w:color="auto" w:fill="auto"/>
          </w:tcPr>
          <w:p w14:paraId="19AEAE8F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5D6B691B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714F8C5B" w14:textId="7CAC23BF" w:rsidR="00B1618E" w:rsidRPr="00757917" w:rsidRDefault="00B1618E" w:rsidP="00136A5D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3C87752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</w:tcPr>
          <w:p w14:paraId="0D8CF4B8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7394E898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  <w:p w14:paraId="0C964CCC" w14:textId="32AC0070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162</w:t>
            </w:r>
          </w:p>
        </w:tc>
        <w:tc>
          <w:tcPr>
            <w:tcW w:w="238" w:type="dxa"/>
            <w:shd w:val="clear" w:color="auto" w:fill="auto"/>
          </w:tcPr>
          <w:p w14:paraId="7D0CF6F0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</w:tcPr>
          <w:p w14:paraId="6041AA0C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52256846" w14:textId="77777777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756A444E" w14:textId="001E1E13" w:rsidR="00B1618E" w:rsidRPr="00757917" w:rsidRDefault="00B1618E" w:rsidP="00B16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162</w:t>
            </w:r>
          </w:p>
        </w:tc>
      </w:tr>
      <w:tr w:rsidR="002D0A02" w:rsidRPr="00757917" w14:paraId="4BAB457B" w14:textId="77777777" w:rsidTr="006000DC">
        <w:tc>
          <w:tcPr>
            <w:tcW w:w="3969" w:type="dxa"/>
          </w:tcPr>
          <w:p w14:paraId="05FC2004" w14:textId="74173242" w:rsidR="002D0A02" w:rsidRPr="00757917" w:rsidRDefault="002D0A02" w:rsidP="002D0A02">
            <w:pPr>
              <w:ind w:left="6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วันที่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ตุลาคม</w:t>
            </w: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2563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  <w:p w14:paraId="2914A215" w14:textId="3464EAE8" w:rsidR="002D0A02" w:rsidRPr="00757917" w:rsidRDefault="002D0A02" w:rsidP="002D0A0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9"/>
              <w:jc w:val="both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- </w:t>
            </w: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ปรับปรุงใหม่</w:t>
            </w:r>
          </w:p>
        </w:tc>
        <w:tc>
          <w:tcPr>
            <w:tcW w:w="996" w:type="dxa"/>
          </w:tcPr>
          <w:p w14:paraId="179ABAAD" w14:textId="77777777" w:rsidR="002D0A02" w:rsidRPr="00757917" w:rsidRDefault="002D0A02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  <w:shd w:val="clear" w:color="auto" w:fill="auto"/>
          </w:tcPr>
          <w:p w14:paraId="0B94936F" w14:textId="77777777" w:rsidR="002D0A02" w:rsidRPr="00757917" w:rsidRDefault="002D0A02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  <w:p w14:paraId="25F8376C" w14:textId="4425D175" w:rsidR="00C555D2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241</w:t>
            </w:r>
          </w:p>
        </w:tc>
        <w:tc>
          <w:tcPr>
            <w:tcW w:w="270" w:type="dxa"/>
            <w:shd w:val="clear" w:color="auto" w:fill="auto"/>
          </w:tcPr>
          <w:p w14:paraId="3E72E308" w14:textId="77777777" w:rsidR="002D0A02" w:rsidRPr="00757917" w:rsidRDefault="002D0A02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tcBorders>
              <w:top w:val="single" w:sz="4" w:space="0" w:color="auto"/>
            </w:tcBorders>
            <w:shd w:val="clear" w:color="auto" w:fill="auto"/>
          </w:tcPr>
          <w:p w14:paraId="61F00814" w14:textId="77777777" w:rsidR="002D0A02" w:rsidRPr="00757917" w:rsidRDefault="002D0A02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  <w:p w14:paraId="587C779B" w14:textId="6309C332" w:rsidR="005D4F90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  <w:r w:rsidR="005D4F90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309</w:t>
            </w:r>
          </w:p>
        </w:tc>
        <w:tc>
          <w:tcPr>
            <w:tcW w:w="238" w:type="dxa"/>
            <w:shd w:val="clear" w:color="auto" w:fill="auto"/>
          </w:tcPr>
          <w:p w14:paraId="3A055D03" w14:textId="77777777" w:rsidR="002D0A02" w:rsidRPr="00757917" w:rsidRDefault="002D0A02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  <w:shd w:val="clear" w:color="auto" w:fill="auto"/>
          </w:tcPr>
          <w:p w14:paraId="7DED81FF" w14:textId="77777777" w:rsidR="002D0A02" w:rsidRPr="00757917" w:rsidRDefault="002D0A02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  <w:p w14:paraId="7ACDFE8C" w14:textId="2F1320A3" w:rsidR="005D4F90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  <w:r w:rsidR="005D4F90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550</w:t>
            </w:r>
          </w:p>
        </w:tc>
      </w:tr>
      <w:tr w:rsidR="00D63CE4" w:rsidRPr="00757917" w14:paraId="6B339BDE" w14:textId="77777777" w:rsidTr="006000DC">
        <w:trPr>
          <w:trHeight w:val="56"/>
        </w:trPr>
        <w:tc>
          <w:tcPr>
            <w:tcW w:w="3969" w:type="dxa"/>
          </w:tcPr>
          <w:p w14:paraId="598BE486" w14:textId="0ED28E12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996" w:type="dxa"/>
          </w:tcPr>
          <w:p w14:paraId="66CAC4C4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0BEB761D" w14:textId="6CA339B4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398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1EE105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32AB5648" w14:textId="04EE9E36" w:rsidR="00D63CE4" w:rsidRPr="00757917" w:rsidRDefault="00E61175" w:rsidP="00697C5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219DD59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654D8D53" w14:textId="3985E9DE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398</w:t>
            </w:r>
          </w:p>
        </w:tc>
      </w:tr>
      <w:tr w:rsidR="00D63CE4" w:rsidRPr="00757917" w14:paraId="2E5A73A7" w14:textId="77777777" w:rsidTr="006000DC">
        <w:tc>
          <w:tcPr>
            <w:tcW w:w="3969" w:type="dxa"/>
          </w:tcPr>
          <w:p w14:paraId="35EF7103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6" w:type="dxa"/>
          </w:tcPr>
          <w:p w14:paraId="3DCF4027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36" w:type="dxa"/>
            <w:shd w:val="clear" w:color="auto" w:fill="auto"/>
          </w:tcPr>
          <w:p w14:paraId="52DCFD9F" w14:textId="2EB1A449" w:rsidR="00D63CE4" w:rsidRPr="00757917" w:rsidRDefault="00E61175" w:rsidP="00E611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19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02FA945B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</w:tcPr>
          <w:p w14:paraId="621A277F" w14:textId="0B2AD0C8" w:rsidR="00D63CE4" w:rsidRPr="00757917" w:rsidRDefault="00E61175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451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</w:tcPr>
          <w:p w14:paraId="206A1513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</w:tcPr>
          <w:p w14:paraId="20B72D88" w14:textId="78B8A64C" w:rsidR="00D63CE4" w:rsidRPr="00757917" w:rsidRDefault="00E61175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470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D63CE4" w:rsidRPr="00757917" w14:paraId="04E57CDC" w14:textId="77777777" w:rsidTr="006000DC">
        <w:tc>
          <w:tcPr>
            <w:tcW w:w="3969" w:type="dxa"/>
          </w:tcPr>
          <w:p w14:paraId="3ED6ACA2" w14:textId="043AAFA3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  <w:t>โอน</w:t>
            </w:r>
          </w:p>
        </w:tc>
        <w:tc>
          <w:tcPr>
            <w:tcW w:w="996" w:type="dxa"/>
          </w:tcPr>
          <w:p w14:paraId="4CA9A801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36" w:type="dxa"/>
            <w:tcBorders>
              <w:bottom w:val="single" w:sz="4" w:space="0" w:color="auto"/>
            </w:tcBorders>
            <w:shd w:val="clear" w:color="auto" w:fill="auto"/>
          </w:tcPr>
          <w:p w14:paraId="239F1072" w14:textId="7D220AF4" w:rsidR="00D63CE4" w:rsidRPr="00757917" w:rsidRDefault="00E61175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482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846B657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</w:tcPr>
          <w:p w14:paraId="3BCDE1AD" w14:textId="2FE68BFE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482</w:t>
            </w:r>
          </w:p>
        </w:tc>
        <w:tc>
          <w:tcPr>
            <w:tcW w:w="238" w:type="dxa"/>
            <w:shd w:val="clear" w:color="auto" w:fill="auto"/>
          </w:tcPr>
          <w:p w14:paraId="64577AEB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shd w:val="clear" w:color="auto" w:fill="auto"/>
          </w:tcPr>
          <w:p w14:paraId="0B1377BE" w14:textId="2D6E52BB" w:rsidR="00D63CE4" w:rsidRPr="00757917" w:rsidRDefault="00E61175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</w:tr>
      <w:tr w:rsidR="00D63CE4" w:rsidRPr="00757917" w14:paraId="2BA3A003" w14:textId="77777777" w:rsidTr="006000DC">
        <w:trPr>
          <w:trHeight w:val="54"/>
        </w:trPr>
        <w:tc>
          <w:tcPr>
            <w:tcW w:w="3969" w:type="dxa"/>
          </w:tcPr>
          <w:p w14:paraId="72F3A650" w14:textId="74913836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30</w:t>
            </w: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  <w:t xml:space="preserve"> กันยายน </w:t>
            </w:r>
            <w:r w:rsidR="00460DDC" w:rsidRPr="00757917"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  <w:t>2564</w:t>
            </w:r>
          </w:p>
        </w:tc>
        <w:tc>
          <w:tcPr>
            <w:tcW w:w="996" w:type="dxa"/>
          </w:tcPr>
          <w:p w14:paraId="08403337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  <w:shd w:val="clear" w:color="auto" w:fill="auto"/>
          </w:tcPr>
          <w:p w14:paraId="21F98B0A" w14:textId="0D36DA04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138</w:t>
            </w:r>
          </w:p>
        </w:tc>
        <w:tc>
          <w:tcPr>
            <w:tcW w:w="270" w:type="dxa"/>
            <w:shd w:val="clear" w:color="auto" w:fill="auto"/>
          </w:tcPr>
          <w:p w14:paraId="7D57D219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D2416A0" w14:textId="17C7BB2C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6</w:t>
            </w:r>
            <w:r w:rsidR="00E61175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340</w:t>
            </w:r>
          </w:p>
        </w:tc>
        <w:tc>
          <w:tcPr>
            <w:tcW w:w="238" w:type="dxa"/>
            <w:shd w:val="clear" w:color="auto" w:fill="auto"/>
          </w:tcPr>
          <w:p w14:paraId="5C84B03F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  <w:shd w:val="clear" w:color="auto" w:fill="auto"/>
          </w:tcPr>
          <w:p w14:paraId="696A3C99" w14:textId="70723E0C" w:rsidR="00D63CE4" w:rsidRPr="00757917" w:rsidRDefault="00460DDC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  <w:r w:rsidR="00E61175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478</w:t>
            </w:r>
          </w:p>
        </w:tc>
      </w:tr>
      <w:tr w:rsidR="00D63CE4" w:rsidRPr="00757917" w14:paraId="4C9E190C" w14:textId="77777777" w:rsidTr="006000DC">
        <w:trPr>
          <w:trHeight w:val="54"/>
        </w:trPr>
        <w:tc>
          <w:tcPr>
            <w:tcW w:w="3969" w:type="dxa"/>
          </w:tcPr>
          <w:p w14:paraId="48D23401" w14:textId="471AF8CB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rPr>
                <w:rFonts w:asciiTheme="majorBidi" w:eastAsia="Times New Roman" w:hAnsiTheme="majorBidi" w:cstheme="majorBidi"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996" w:type="dxa"/>
          </w:tcPr>
          <w:p w14:paraId="4321E7F3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  <w:shd w:val="clear" w:color="auto" w:fill="auto"/>
          </w:tcPr>
          <w:p w14:paraId="06CC2A1A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</w:tcPr>
          <w:p w14:paraId="6177CC3C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488" w:type="dxa"/>
            <w:tcBorders>
              <w:top w:val="single" w:sz="4" w:space="0" w:color="auto"/>
            </w:tcBorders>
            <w:shd w:val="clear" w:color="auto" w:fill="auto"/>
          </w:tcPr>
          <w:p w14:paraId="4BE2FAC1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24"/>
                <w:szCs w:val="24"/>
              </w:rPr>
            </w:pPr>
          </w:p>
        </w:tc>
        <w:tc>
          <w:tcPr>
            <w:tcW w:w="238" w:type="dxa"/>
            <w:shd w:val="clear" w:color="auto" w:fill="auto"/>
          </w:tcPr>
          <w:p w14:paraId="5DBA9999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  <w:shd w:val="clear" w:color="auto" w:fill="auto"/>
          </w:tcPr>
          <w:p w14:paraId="5AA37A77" w14:textId="77777777" w:rsidR="00D63CE4" w:rsidRPr="00757917" w:rsidRDefault="00D63CE4" w:rsidP="00D63C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</w:tr>
      <w:tr w:rsidR="00F86BA1" w:rsidRPr="00757917" w14:paraId="2A85BF17" w14:textId="77777777" w:rsidTr="006000DC">
        <w:tc>
          <w:tcPr>
            <w:tcW w:w="3969" w:type="dxa"/>
          </w:tcPr>
          <w:p w14:paraId="6481F2D2" w14:textId="3E48A3D5" w:rsidR="00F86BA1" w:rsidRPr="00757917" w:rsidRDefault="00F86BA1" w:rsidP="00F86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  <w:t>ค่าเสื่อมราคาและขาดทุนจากการด้อยค่า</w:t>
            </w:r>
          </w:p>
        </w:tc>
        <w:tc>
          <w:tcPr>
            <w:tcW w:w="996" w:type="dxa"/>
          </w:tcPr>
          <w:p w14:paraId="684D3FF3" w14:textId="77777777" w:rsidR="00F86BA1" w:rsidRPr="00757917" w:rsidRDefault="00F86BA1" w:rsidP="00F86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36" w:type="dxa"/>
            <w:shd w:val="clear" w:color="auto" w:fill="auto"/>
          </w:tcPr>
          <w:p w14:paraId="769B2910" w14:textId="77777777" w:rsidR="00F86BA1" w:rsidRPr="00757917" w:rsidRDefault="00F86BA1" w:rsidP="00F86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9833835" w14:textId="77777777" w:rsidR="00F86BA1" w:rsidRPr="00757917" w:rsidRDefault="00F86BA1" w:rsidP="00F86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</w:tcPr>
          <w:p w14:paraId="7A102A95" w14:textId="77777777" w:rsidR="00F86BA1" w:rsidRPr="00757917" w:rsidRDefault="00F86BA1" w:rsidP="00F86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</w:tcPr>
          <w:p w14:paraId="593E9475" w14:textId="77777777" w:rsidR="00F86BA1" w:rsidRPr="00757917" w:rsidRDefault="00F86BA1" w:rsidP="00F86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</w:tcPr>
          <w:p w14:paraId="50D22FEF" w14:textId="77777777" w:rsidR="00F86BA1" w:rsidRPr="00757917" w:rsidRDefault="00F86BA1" w:rsidP="00F86B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554FE" w:rsidRPr="00757917" w14:paraId="4180CFDF" w14:textId="77777777" w:rsidTr="006000DC">
        <w:tc>
          <w:tcPr>
            <w:tcW w:w="3969" w:type="dxa"/>
          </w:tcPr>
          <w:p w14:paraId="7FC089D8" w14:textId="717C4942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 w:right="-108"/>
              <w:jc w:val="thaiDistribute"/>
              <w:rPr>
                <w:rFonts w:asciiTheme="majorBidi" w:eastAsia="Times New Roman" w:hAnsiTheme="majorBidi" w:cstheme="majorBidi"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วันที่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ตุลาคม</w:t>
            </w:r>
            <w:r w:rsidRPr="00757917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="00460DDC" w:rsidRPr="00757917">
              <w:rPr>
                <w:rFonts w:asciiTheme="majorBidi" w:hAnsiTheme="majorBidi"/>
                <w:sz w:val="30"/>
                <w:szCs w:val="30"/>
              </w:rPr>
              <w:t>2562</w:t>
            </w:r>
          </w:p>
        </w:tc>
        <w:tc>
          <w:tcPr>
            <w:tcW w:w="996" w:type="dxa"/>
          </w:tcPr>
          <w:p w14:paraId="18753206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630CC680" w14:textId="24C4B28E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C2810C9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2818EBA1" w14:textId="45991038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A554FE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067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F1435A9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255B7AC0" w14:textId="42787F83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A554FE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106</w:t>
            </w:r>
          </w:p>
        </w:tc>
      </w:tr>
      <w:tr w:rsidR="00A554FE" w:rsidRPr="00757917" w14:paraId="5F300B3C" w14:textId="77777777" w:rsidTr="006000DC">
        <w:tc>
          <w:tcPr>
            <w:tcW w:w="3969" w:type="dxa"/>
          </w:tcPr>
          <w:p w14:paraId="05B379BA" w14:textId="1BCCC942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6" w:type="dxa"/>
          </w:tcPr>
          <w:p w14:paraId="515194A2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41BFF04E" w14:textId="3494E5D4" w:rsidR="00A554FE" w:rsidRPr="00757917" w:rsidRDefault="00A554FE" w:rsidP="00186C47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72B7EC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7B06E5E5" w14:textId="36F67556" w:rsidR="00A554FE" w:rsidRPr="00757917" w:rsidRDefault="00294C31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</w:rPr>
              <w:t>95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2AE8A7C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0D03A079" w14:textId="2B018CD2" w:rsidR="00A554FE" w:rsidRPr="00757917" w:rsidRDefault="00294C31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</w:rPr>
              <w:t>95</w:t>
            </w:r>
          </w:p>
        </w:tc>
      </w:tr>
      <w:tr w:rsidR="00A554FE" w:rsidRPr="00757917" w14:paraId="066EA91D" w14:textId="77777777" w:rsidTr="006000DC">
        <w:tc>
          <w:tcPr>
            <w:tcW w:w="3969" w:type="dxa"/>
          </w:tcPr>
          <w:p w14:paraId="50FE1421" w14:textId="4A44A4C8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996" w:type="dxa"/>
          </w:tcPr>
          <w:p w14:paraId="3E571A18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2E90D7F9" w14:textId="0104B406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5"/>
              </w:tabs>
              <w:ind w:left="-135" w:right="-113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12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5BA295A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51D11685" w14:textId="04E08D8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D59C854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58671A74" w14:textId="78CDA2F7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12</w:t>
            </w:r>
          </w:p>
        </w:tc>
      </w:tr>
      <w:tr w:rsidR="00A554FE" w:rsidRPr="00757917" w14:paraId="2D55120D" w14:textId="77777777" w:rsidTr="006000DC">
        <w:tc>
          <w:tcPr>
            <w:tcW w:w="3969" w:type="dxa"/>
          </w:tcPr>
          <w:p w14:paraId="1688D21E" w14:textId="30E9643F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6" w:type="dxa"/>
          </w:tcPr>
          <w:p w14:paraId="19F198C6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647EAF88" w14:textId="6DF9EDCE" w:rsidR="00A554FE" w:rsidRPr="00757917" w:rsidRDefault="00A554FE" w:rsidP="00A554F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108" w:right="-10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B20D8CF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662A6652" w14:textId="685787E4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191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3A45200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10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51EA874A" w14:textId="3F7DE803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191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A554FE" w:rsidRPr="00757917" w14:paraId="3A512FD1" w14:textId="77777777" w:rsidTr="006000DC">
        <w:tc>
          <w:tcPr>
            <w:tcW w:w="3969" w:type="dxa"/>
          </w:tcPr>
          <w:p w14:paraId="616EA17E" w14:textId="2D7CAB4D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6" w:type="dxa"/>
          </w:tcPr>
          <w:p w14:paraId="6C364101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868A238" w14:textId="69FFE4C3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1243D0C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646D531" w14:textId="51DEC38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266D9EDB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673FA2B" w14:textId="0D9CC283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2D0A02" w:rsidRPr="00757917" w14:paraId="38232372" w14:textId="77777777" w:rsidTr="006000DC">
        <w:tc>
          <w:tcPr>
            <w:tcW w:w="3969" w:type="dxa"/>
          </w:tcPr>
          <w:p w14:paraId="5A44E70C" w14:textId="681B67F0" w:rsidR="002D0A02" w:rsidRPr="00757917" w:rsidRDefault="00F52534" w:rsidP="00877092">
            <w:pPr>
              <w:ind w:left="6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eastAsia="Times New Roman" w:hAnsiTheme="majorBidi" w:cstheme="majorBidi" w:hint="cs"/>
                <w:b/>
                <w:bCs/>
                <w:sz w:val="30"/>
                <w:szCs w:val="30"/>
                <w:cs/>
              </w:rPr>
              <w:t xml:space="preserve">และ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2D0A02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="002D0A02"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ตุลาคม</w:t>
            </w:r>
            <w:r w:rsidR="002D0A02"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2563</w:t>
            </w:r>
            <w:r w:rsidR="002D0A02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996" w:type="dxa"/>
          </w:tcPr>
          <w:p w14:paraId="20609F70" w14:textId="77777777" w:rsidR="002D0A02" w:rsidRPr="00757917" w:rsidRDefault="002D0A02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35D14AA1" w14:textId="17E05EA5" w:rsidR="002D0A02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928CC25" w14:textId="77777777" w:rsidR="002D0A02" w:rsidRPr="00757917" w:rsidRDefault="002D0A02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6D2C701F" w14:textId="4B906CB4" w:rsidR="002D0A02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971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CD63671" w14:textId="77777777" w:rsidR="002D0A02" w:rsidRPr="00757917" w:rsidRDefault="002D0A02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20F37D85" w14:textId="291542AD" w:rsidR="002D0A02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E61175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022</w:t>
            </w:r>
          </w:p>
        </w:tc>
      </w:tr>
      <w:tr w:rsidR="00A554FE" w:rsidRPr="00757917" w14:paraId="64D7C81A" w14:textId="77777777" w:rsidTr="006000DC">
        <w:tc>
          <w:tcPr>
            <w:tcW w:w="3969" w:type="dxa"/>
          </w:tcPr>
          <w:p w14:paraId="57A449DA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ค่าเสื่อมราคาสำหรับปี</w:t>
            </w:r>
          </w:p>
        </w:tc>
        <w:tc>
          <w:tcPr>
            <w:tcW w:w="996" w:type="dxa"/>
          </w:tcPr>
          <w:p w14:paraId="54B223BC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5111C095" w14:textId="59AFAED6" w:rsidR="00A554FE" w:rsidRPr="00757917" w:rsidRDefault="00E61175" w:rsidP="00A554F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15F370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3228EB53" w14:textId="6903A904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121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66D8AE9C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21AF803F" w14:textId="2F2CCA57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121</w:t>
            </w:r>
          </w:p>
        </w:tc>
      </w:tr>
      <w:tr w:rsidR="00A554FE" w:rsidRPr="00757917" w14:paraId="4509CA88" w14:textId="77777777" w:rsidTr="006000DC">
        <w:tc>
          <w:tcPr>
            <w:tcW w:w="3969" w:type="dxa"/>
          </w:tcPr>
          <w:p w14:paraId="095BD322" w14:textId="76A866EA" w:rsidR="00A554FE" w:rsidRPr="00757917" w:rsidRDefault="00E61175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กลับราย</w:t>
            </w:r>
            <w:r w:rsidR="00A554FE"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การด้อยค่า</w:t>
            </w:r>
          </w:p>
        </w:tc>
        <w:tc>
          <w:tcPr>
            <w:tcW w:w="996" w:type="dxa"/>
          </w:tcPr>
          <w:p w14:paraId="22BF787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267C96FD" w14:textId="120D9F66" w:rsidR="00A554FE" w:rsidRPr="00757917" w:rsidRDefault="00E61175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lang w:val="en-GB"/>
              </w:rPr>
              <w:t>(14)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4B93F21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21B798F3" w14:textId="2E421A18" w:rsidR="00A554FE" w:rsidRPr="00757917" w:rsidRDefault="00E61175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-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1B737274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36FA8D41" w14:textId="63095ACC" w:rsidR="00A554FE" w:rsidRPr="00757917" w:rsidRDefault="00E61175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A554FE" w:rsidRPr="00757917" w14:paraId="7967AB0B" w14:textId="77777777" w:rsidTr="006000DC">
        <w:tc>
          <w:tcPr>
            <w:tcW w:w="3969" w:type="dxa"/>
          </w:tcPr>
          <w:p w14:paraId="0EBCC94B" w14:textId="24035760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996" w:type="dxa"/>
          </w:tcPr>
          <w:p w14:paraId="7B830228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6BF6B669" w14:textId="38EFC8C3" w:rsidR="00A554FE" w:rsidRPr="00757917" w:rsidRDefault="00E61175" w:rsidP="00A554FE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2C0B9FA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66AB91F2" w14:textId="055D0ED3" w:rsidR="00A554FE" w:rsidRPr="00757917" w:rsidRDefault="00E61175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118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F0AE0EE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3F63F981" w14:textId="69DD2A3C" w:rsidR="00A554FE" w:rsidRPr="00757917" w:rsidRDefault="00E61175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118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A554FE" w:rsidRPr="00757917" w14:paraId="0A232761" w14:textId="77777777" w:rsidTr="006000DC">
        <w:tc>
          <w:tcPr>
            <w:tcW w:w="3969" w:type="dxa"/>
          </w:tcPr>
          <w:p w14:paraId="78EF0832" w14:textId="46B194F6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2564</w:t>
            </w:r>
          </w:p>
        </w:tc>
        <w:tc>
          <w:tcPr>
            <w:tcW w:w="996" w:type="dxa"/>
          </w:tcPr>
          <w:p w14:paraId="051A6FA9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23A65DB" w14:textId="766B7415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5627CFD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E61EE78" w14:textId="6B9B299C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974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6E065578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0409E1AC" w14:textId="10514607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0227E9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011</w:t>
            </w:r>
          </w:p>
        </w:tc>
      </w:tr>
      <w:tr w:rsidR="00A554FE" w:rsidRPr="00757917" w14:paraId="6A362A48" w14:textId="77777777" w:rsidTr="006000DC">
        <w:tc>
          <w:tcPr>
            <w:tcW w:w="3969" w:type="dxa"/>
          </w:tcPr>
          <w:p w14:paraId="0670C3A9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996" w:type="dxa"/>
          </w:tcPr>
          <w:p w14:paraId="2F0EE165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23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8E99F9A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9CD4D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8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C9D827C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24"/>
                <w:szCs w:val="24"/>
                <w:cs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51A3B519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067690F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cs/>
              </w:rPr>
            </w:pPr>
          </w:p>
        </w:tc>
      </w:tr>
      <w:tr w:rsidR="00A554FE" w:rsidRPr="00757917" w14:paraId="03096D97" w14:textId="77777777" w:rsidTr="006000DC">
        <w:trPr>
          <w:trHeight w:val="70"/>
        </w:trPr>
        <w:tc>
          <w:tcPr>
            <w:tcW w:w="3969" w:type="dxa"/>
          </w:tcPr>
          <w:p w14:paraId="35DAA485" w14:textId="0DDEA8AB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6" w:type="dxa"/>
          </w:tcPr>
          <w:p w14:paraId="1FE64F45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617BD272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6454B16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0B5E6582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3F68EFE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37C7B221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17AFA" w:rsidRPr="00757917" w14:paraId="61508CA4" w14:textId="77777777" w:rsidTr="006000DC">
        <w:trPr>
          <w:trHeight w:val="70"/>
        </w:trPr>
        <w:tc>
          <w:tcPr>
            <w:tcW w:w="3969" w:type="dxa"/>
          </w:tcPr>
          <w:p w14:paraId="3668047C" w14:textId="31F95228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996" w:type="dxa"/>
          </w:tcPr>
          <w:p w14:paraId="4F80D94B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1D1D00B1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CB05619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13E3E815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294B2FCB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44754122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317AFA" w:rsidRPr="00757917" w14:paraId="041C81D2" w14:textId="77777777" w:rsidTr="006000DC">
        <w:trPr>
          <w:trHeight w:val="70"/>
        </w:trPr>
        <w:tc>
          <w:tcPr>
            <w:tcW w:w="3969" w:type="dxa"/>
          </w:tcPr>
          <w:p w14:paraId="43B072D2" w14:textId="0ECC4CA5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 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2563</w:t>
            </w:r>
          </w:p>
        </w:tc>
        <w:tc>
          <w:tcPr>
            <w:tcW w:w="996" w:type="dxa"/>
          </w:tcPr>
          <w:p w14:paraId="6331C125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06CBA700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DD25675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194BADD5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07588A5E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6AC0DE49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A554FE" w:rsidRPr="00757917" w14:paraId="4C0AAF48" w14:textId="77777777" w:rsidTr="006000DC">
        <w:tc>
          <w:tcPr>
            <w:tcW w:w="3969" w:type="dxa"/>
          </w:tcPr>
          <w:p w14:paraId="1C3F5051" w14:textId="12871C8A" w:rsidR="00A554FE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ภายใต้กรรมสิทธิ์ของบริษัท</w:t>
            </w:r>
          </w:p>
        </w:tc>
        <w:tc>
          <w:tcPr>
            <w:tcW w:w="996" w:type="dxa"/>
          </w:tcPr>
          <w:p w14:paraId="43F8FB82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1D57A07" w14:textId="7C9B4CB1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190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5B7232E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DCD5DDF" w14:textId="55AF517F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</w:t>
            </w:r>
            <w:r w:rsidR="00A554FE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176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5A971CC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2373C21" w14:textId="70F52714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</w:t>
            </w:r>
            <w:r w:rsidR="00A554FE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366</w:t>
            </w:r>
          </w:p>
        </w:tc>
      </w:tr>
      <w:tr w:rsidR="00317AFA" w:rsidRPr="00757917" w14:paraId="4F505567" w14:textId="77777777" w:rsidTr="006000DC">
        <w:tc>
          <w:tcPr>
            <w:tcW w:w="3969" w:type="dxa"/>
          </w:tcPr>
          <w:p w14:paraId="1AFA6205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6" w:type="dxa"/>
          </w:tcPr>
          <w:p w14:paraId="128F1563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163439F4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CA007F3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525DEBF7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783231C7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38AC9156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317AFA" w:rsidRPr="00757917" w14:paraId="38A43CFE" w14:textId="77777777" w:rsidTr="006000DC">
        <w:tc>
          <w:tcPr>
            <w:tcW w:w="3969" w:type="dxa"/>
          </w:tcPr>
          <w:p w14:paraId="364FF7CE" w14:textId="0363EB38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 xml:space="preserve"> กันยายน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 xml:space="preserve"> 2564</w:t>
            </w:r>
          </w:p>
        </w:tc>
        <w:tc>
          <w:tcPr>
            <w:tcW w:w="996" w:type="dxa"/>
          </w:tcPr>
          <w:p w14:paraId="34E277DF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6F1D7E46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9824295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75413168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8" w:type="dxa"/>
            <w:shd w:val="clear" w:color="auto" w:fill="auto"/>
            <w:vAlign w:val="bottom"/>
          </w:tcPr>
          <w:p w14:paraId="61115678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712F24D0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317AFA" w:rsidRPr="00757917" w14:paraId="5940DC5A" w14:textId="77777777" w:rsidTr="006000DC">
        <w:tc>
          <w:tcPr>
            <w:tcW w:w="3969" w:type="dxa"/>
          </w:tcPr>
          <w:p w14:paraId="295B3DAD" w14:textId="25499D48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 xml:space="preserve">   ภายใต้กรรมสิทธิ์ของบริษัท</w:t>
            </w:r>
          </w:p>
        </w:tc>
        <w:tc>
          <w:tcPr>
            <w:tcW w:w="996" w:type="dxa"/>
          </w:tcPr>
          <w:p w14:paraId="2C59E5F3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shd w:val="clear" w:color="auto" w:fill="auto"/>
            <w:vAlign w:val="bottom"/>
          </w:tcPr>
          <w:p w14:paraId="0FD7556D" w14:textId="726BEA73" w:rsidR="00317AFA" w:rsidRPr="00757917" w:rsidRDefault="00E41B0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101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F4E846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shd w:val="clear" w:color="auto" w:fill="auto"/>
            <w:vAlign w:val="bottom"/>
          </w:tcPr>
          <w:p w14:paraId="187FAFAE" w14:textId="71D159A3" w:rsidR="00317AFA" w:rsidRPr="00757917" w:rsidRDefault="00E41B0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5,238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75836F6A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shd w:val="clear" w:color="auto" w:fill="auto"/>
            <w:vAlign w:val="bottom"/>
          </w:tcPr>
          <w:p w14:paraId="4E56211B" w14:textId="094468D4" w:rsidR="00317AFA" w:rsidRPr="00757917" w:rsidRDefault="00E41B0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5,339</w:t>
            </w:r>
          </w:p>
        </w:tc>
      </w:tr>
      <w:tr w:rsidR="00317AFA" w:rsidRPr="00757917" w14:paraId="7AE015D1" w14:textId="77777777" w:rsidTr="006000DC">
        <w:tc>
          <w:tcPr>
            <w:tcW w:w="3969" w:type="dxa"/>
          </w:tcPr>
          <w:p w14:paraId="4A1725FB" w14:textId="6C012C1F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eastAsia="Times New Roman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6" w:type="dxa"/>
          </w:tcPr>
          <w:p w14:paraId="7518DF1A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633EF3E" w14:textId="310E2C73" w:rsidR="00317AFA" w:rsidRPr="00757917" w:rsidRDefault="00E41B0C" w:rsidP="00E41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16DEEAC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16A0B76" w14:textId="724D2205" w:rsidR="00317AFA" w:rsidRPr="00757917" w:rsidRDefault="00E41B0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128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2C467294" w14:textId="77777777" w:rsidR="00317AFA" w:rsidRPr="00757917" w:rsidRDefault="00317AFA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15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5A660E6" w14:textId="2498A0DE" w:rsidR="00317AFA" w:rsidRPr="00757917" w:rsidRDefault="00E41B0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128</w:t>
            </w:r>
          </w:p>
        </w:tc>
      </w:tr>
      <w:tr w:rsidR="00A554FE" w:rsidRPr="00757917" w14:paraId="6F181779" w14:textId="77777777" w:rsidTr="006000DC">
        <w:tc>
          <w:tcPr>
            <w:tcW w:w="3969" w:type="dxa"/>
          </w:tcPr>
          <w:p w14:paraId="50F32935" w14:textId="29B44265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96" w:type="dxa"/>
          </w:tcPr>
          <w:p w14:paraId="1B80BE1B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9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23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509E235" w14:textId="3A315640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101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737E145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48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5CA01FD" w14:textId="34A4295B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90"/>
              </w:tabs>
              <w:ind w:right="-171"/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5</w:t>
            </w:r>
            <w:r w:rsidR="000227E9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366</w:t>
            </w:r>
          </w:p>
        </w:tc>
        <w:tc>
          <w:tcPr>
            <w:tcW w:w="238" w:type="dxa"/>
            <w:shd w:val="clear" w:color="auto" w:fill="auto"/>
            <w:vAlign w:val="bottom"/>
          </w:tcPr>
          <w:p w14:paraId="01BB0C4C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9"/>
              </w:tabs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5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FD37AB9" w14:textId="57A8E715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79" w:right="-171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</w:t>
            </w:r>
            <w:r w:rsidR="000227E9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467</w:t>
            </w:r>
          </w:p>
        </w:tc>
      </w:tr>
    </w:tbl>
    <w:p w14:paraId="644B7951" w14:textId="132BE9BA" w:rsidR="002B1585" w:rsidRPr="00757917" w:rsidRDefault="002B1585">
      <w:pPr>
        <w:rPr>
          <w:sz w:val="4"/>
          <w:szCs w:val="4"/>
        </w:rPr>
      </w:pPr>
    </w:p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500"/>
        <w:gridCol w:w="990"/>
        <w:gridCol w:w="270"/>
        <w:gridCol w:w="990"/>
        <w:gridCol w:w="236"/>
        <w:gridCol w:w="934"/>
        <w:gridCol w:w="240"/>
        <w:gridCol w:w="930"/>
      </w:tblGrid>
      <w:tr w:rsidR="00307CCE" w:rsidRPr="00757917" w14:paraId="21EEC1DD" w14:textId="77777777" w:rsidTr="0084056C">
        <w:trPr>
          <w:tblHeader/>
        </w:trPr>
        <w:tc>
          <w:tcPr>
            <w:tcW w:w="4500" w:type="dxa"/>
          </w:tcPr>
          <w:p w14:paraId="0169E1C2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2250" w:type="dxa"/>
            <w:gridSpan w:val="3"/>
            <w:vAlign w:val="center"/>
          </w:tcPr>
          <w:p w14:paraId="56066F78" w14:textId="77777777" w:rsidR="00307CCE" w:rsidRPr="00757917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4FEF3DF0" w14:textId="77777777" w:rsidR="00307CCE" w:rsidRPr="00757917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104" w:type="dxa"/>
            <w:gridSpan w:val="3"/>
            <w:vAlign w:val="center"/>
          </w:tcPr>
          <w:p w14:paraId="28280258" w14:textId="77777777" w:rsidR="00307CCE" w:rsidRPr="00757917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07CCE" w:rsidRPr="00757917" w14:paraId="7A3A10D2" w14:textId="77777777" w:rsidTr="0084056C">
        <w:trPr>
          <w:tblHeader/>
        </w:trPr>
        <w:tc>
          <w:tcPr>
            <w:tcW w:w="4500" w:type="dxa"/>
          </w:tcPr>
          <w:p w14:paraId="5F8FF13B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990" w:type="dxa"/>
            <w:vAlign w:val="center"/>
          </w:tcPr>
          <w:p w14:paraId="30265C3F" w14:textId="07DDAEFF" w:rsidR="00307CCE" w:rsidRPr="00757917" w:rsidRDefault="00460DDC" w:rsidP="0084056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70" w:type="dxa"/>
          </w:tcPr>
          <w:p w14:paraId="4AADA15F" w14:textId="77777777" w:rsidR="00307CCE" w:rsidRPr="00757917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0214941B" w14:textId="31BEE201" w:rsidR="00307CCE" w:rsidRPr="00757917" w:rsidRDefault="00460DDC" w:rsidP="0084056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236" w:type="dxa"/>
          </w:tcPr>
          <w:p w14:paraId="6A827412" w14:textId="77777777" w:rsidR="00307CCE" w:rsidRPr="00757917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34" w:type="dxa"/>
            <w:vAlign w:val="center"/>
          </w:tcPr>
          <w:p w14:paraId="29ABD373" w14:textId="751CDEDB" w:rsidR="00307CCE" w:rsidRPr="00757917" w:rsidRDefault="00460DDC" w:rsidP="0084056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40" w:type="dxa"/>
          </w:tcPr>
          <w:p w14:paraId="3FDBA564" w14:textId="77777777" w:rsidR="00307CCE" w:rsidRPr="00757917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930" w:type="dxa"/>
            <w:vAlign w:val="center"/>
          </w:tcPr>
          <w:p w14:paraId="6864B329" w14:textId="2AA7FC12" w:rsidR="00307CCE" w:rsidRPr="00757917" w:rsidRDefault="00460DDC" w:rsidP="0084056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2563</w:t>
            </w:r>
          </w:p>
        </w:tc>
      </w:tr>
      <w:tr w:rsidR="00307CCE" w:rsidRPr="00757917" w14:paraId="7FE25605" w14:textId="77777777" w:rsidTr="0084056C">
        <w:trPr>
          <w:tblHeader/>
        </w:trPr>
        <w:tc>
          <w:tcPr>
            <w:tcW w:w="4500" w:type="dxa"/>
          </w:tcPr>
          <w:p w14:paraId="20A43BD5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4590" w:type="dxa"/>
            <w:gridSpan w:val="7"/>
          </w:tcPr>
          <w:p w14:paraId="57981173" w14:textId="77777777" w:rsidR="00307CCE" w:rsidRPr="00757917" w:rsidRDefault="00307CCE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07CCE" w:rsidRPr="00757917" w14:paraId="0AE037E2" w14:textId="77777777" w:rsidTr="0084056C">
        <w:tc>
          <w:tcPr>
            <w:tcW w:w="4500" w:type="dxa"/>
          </w:tcPr>
          <w:p w14:paraId="290AF794" w14:textId="2461998E" w:rsidR="00307CCE" w:rsidRPr="00757917" w:rsidRDefault="00307CCE" w:rsidP="0084056C">
            <w:pPr>
              <w:ind w:left="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ในระหว่าง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ปีสิ้นสุดวันที่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4C8A2B0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-12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4015FD13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269A9227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12E5AA41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4" w:type="dxa"/>
            <w:shd w:val="clear" w:color="auto" w:fill="auto"/>
            <w:vAlign w:val="center"/>
          </w:tcPr>
          <w:p w14:paraId="0FC1290D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40" w:type="dxa"/>
            <w:shd w:val="clear" w:color="auto" w:fill="auto"/>
            <w:vAlign w:val="center"/>
          </w:tcPr>
          <w:p w14:paraId="00509C5C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2F8B3796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307CCE" w:rsidRPr="00757917" w14:paraId="27784E5B" w14:textId="77777777" w:rsidTr="0084056C">
        <w:tc>
          <w:tcPr>
            <w:tcW w:w="4500" w:type="dxa"/>
          </w:tcPr>
          <w:p w14:paraId="56CC986A" w14:textId="77777777" w:rsidR="00307CCE" w:rsidRPr="00757917" w:rsidRDefault="00307CCE" w:rsidP="008405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ต้นทุน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พนักงานที่เกี่ยวข้อง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ที่รวมเป็นส่วนหนึ่ง</w:t>
            </w:r>
          </w:p>
          <w:p w14:paraId="02000702" w14:textId="77777777" w:rsidR="00307CCE" w:rsidRPr="00757917" w:rsidRDefault="00307CCE" w:rsidP="008405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2807"/>
                <w:tab w:val="left" w:pos="192"/>
                <w:tab w:val="left" w:pos="720"/>
              </w:tabs>
              <w:spacing w:after="0"/>
              <w:ind w:left="-18" w:right="-287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ขอ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งอสังหาริมทรัพย์เพื่อการลงทุน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56198BCD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2D151A88" w14:textId="48F193F5" w:rsidR="00307CCE" w:rsidRPr="00757917" w:rsidRDefault="00460DDC" w:rsidP="004A23A6">
            <w:pPr>
              <w:pStyle w:val="acctfourfigures"/>
              <w:tabs>
                <w:tab w:val="clear" w:pos="765"/>
              </w:tabs>
              <w:spacing w:line="240" w:lineRule="atLeast"/>
              <w:ind w:left="-79" w:right="-15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13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1DA7A2D5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center"/>
          </w:tcPr>
          <w:p w14:paraId="431E8D89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0628978A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E4A49A5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4" w:type="dxa"/>
            <w:shd w:val="clear" w:color="auto" w:fill="auto"/>
            <w:vAlign w:val="center"/>
          </w:tcPr>
          <w:p w14:paraId="62F827D7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651D4855" w14:textId="40A83EA0" w:rsidR="00307CCE" w:rsidRPr="00757917" w:rsidRDefault="00460DDC" w:rsidP="00823E0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40" w:type="dxa"/>
            <w:shd w:val="clear" w:color="auto" w:fill="auto"/>
            <w:vAlign w:val="center"/>
          </w:tcPr>
          <w:p w14:paraId="2F6CCDEE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center"/>
          </w:tcPr>
          <w:p w14:paraId="7C24F042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  <w:p w14:paraId="30221B26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307CCE" w:rsidRPr="00757917" w14:paraId="155D68A6" w14:textId="77777777" w:rsidTr="0084056C">
        <w:tc>
          <w:tcPr>
            <w:tcW w:w="4500" w:type="dxa"/>
          </w:tcPr>
          <w:p w14:paraId="4D62D2D2" w14:textId="77777777" w:rsidR="00307CCE" w:rsidRPr="00757917" w:rsidRDefault="00307CCE" w:rsidP="0084056C">
            <w:pPr>
              <w:ind w:left="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ต้นทุนการกู้ยืมที่รวมเป็นส่วนหนึ่งของ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br/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อสังหาริมทรัพย์เพื่อการลงทุน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33EB35B" w14:textId="4546553D" w:rsidR="00307CCE" w:rsidRPr="00757917" w:rsidRDefault="00460DDC" w:rsidP="0084056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7738791" w14:textId="77777777" w:rsidR="00307CCE" w:rsidRPr="00757917" w:rsidRDefault="00307CCE" w:rsidP="0084056C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624B9E4" w14:textId="71497E79" w:rsidR="00307CCE" w:rsidRPr="00757917" w:rsidRDefault="00460DDC" w:rsidP="00823E0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9FC2F2D" w14:textId="77777777" w:rsidR="00307CCE" w:rsidRPr="00757917" w:rsidRDefault="00307CCE" w:rsidP="0084056C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0AAAB8E7" w14:textId="0B8E7B4E" w:rsidR="00307CCE" w:rsidRPr="00757917" w:rsidRDefault="00460DDC" w:rsidP="00823E0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40" w:type="dxa"/>
            <w:shd w:val="clear" w:color="auto" w:fill="auto"/>
            <w:vAlign w:val="bottom"/>
          </w:tcPr>
          <w:p w14:paraId="52842A71" w14:textId="77777777" w:rsidR="00307CCE" w:rsidRPr="00757917" w:rsidRDefault="00307CCE" w:rsidP="0084056C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930" w:type="dxa"/>
            <w:shd w:val="clear" w:color="auto" w:fill="auto"/>
            <w:vAlign w:val="bottom"/>
          </w:tcPr>
          <w:p w14:paraId="335D178E" w14:textId="77777777" w:rsidR="00307CCE" w:rsidRPr="00757917" w:rsidRDefault="00307CCE" w:rsidP="0084056C">
            <w:pPr>
              <w:pStyle w:val="acctfourfigures"/>
              <w:tabs>
                <w:tab w:val="clear" w:pos="765"/>
              </w:tabs>
              <w:spacing w:line="240" w:lineRule="atLeast"/>
              <w:ind w:right="7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5D608E51" w14:textId="77777777" w:rsidR="005D16DB" w:rsidRPr="00757917" w:rsidRDefault="005D16DB">
      <w:pPr>
        <w:rPr>
          <w:sz w:val="4"/>
          <w:szCs w:val="4"/>
        </w:rPr>
      </w:pPr>
    </w:p>
    <w:tbl>
      <w:tblPr>
        <w:tblW w:w="9090" w:type="dxa"/>
        <w:tblInd w:w="450" w:type="dxa"/>
        <w:tblLook w:val="01E0" w:firstRow="1" w:lastRow="1" w:firstColumn="1" w:lastColumn="1" w:noHBand="0" w:noVBand="0"/>
      </w:tblPr>
      <w:tblGrid>
        <w:gridCol w:w="4230"/>
        <w:gridCol w:w="270"/>
        <w:gridCol w:w="956"/>
        <w:gridCol w:w="270"/>
        <w:gridCol w:w="990"/>
        <w:gridCol w:w="270"/>
        <w:gridCol w:w="934"/>
        <w:gridCol w:w="270"/>
        <w:gridCol w:w="900"/>
      </w:tblGrid>
      <w:tr w:rsidR="00466AF6" w:rsidRPr="00757917" w14:paraId="79A1732C" w14:textId="77777777" w:rsidTr="00966938">
        <w:trPr>
          <w:trHeight w:val="20"/>
        </w:trPr>
        <w:tc>
          <w:tcPr>
            <w:tcW w:w="4230" w:type="dxa"/>
            <w:shd w:val="clear" w:color="auto" w:fill="auto"/>
          </w:tcPr>
          <w:p w14:paraId="1F9DDA23" w14:textId="42054E47" w:rsidR="00466AF6" w:rsidRPr="00757917" w:rsidRDefault="002D0A02" w:rsidP="00BF3B2C">
            <w:pPr>
              <w:ind w:left="164" w:hanging="16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จำนวนที่รับรู้ในกำไรหรือขาดทุน</w:t>
            </w:r>
          </w:p>
        </w:tc>
        <w:tc>
          <w:tcPr>
            <w:tcW w:w="270" w:type="dxa"/>
            <w:shd w:val="clear" w:color="auto" w:fill="auto"/>
          </w:tcPr>
          <w:p w14:paraId="05C63B33" w14:textId="77777777" w:rsidR="00466AF6" w:rsidRPr="00757917" w:rsidRDefault="00466AF6" w:rsidP="00BF3B2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6" w:type="dxa"/>
            <w:shd w:val="clear" w:color="auto" w:fill="auto"/>
          </w:tcPr>
          <w:p w14:paraId="20D9B5C6" w14:textId="77777777" w:rsidR="00466AF6" w:rsidRPr="00757917" w:rsidRDefault="00466AF6" w:rsidP="00BF3B2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B1F20C7" w14:textId="77777777" w:rsidR="00466AF6" w:rsidRPr="00757917" w:rsidRDefault="00466AF6" w:rsidP="00BF3B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543966CE" w14:textId="77777777" w:rsidR="00466AF6" w:rsidRPr="00757917" w:rsidRDefault="00466AF6" w:rsidP="00BF3B2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3929D7FC" w14:textId="77777777" w:rsidR="00466AF6" w:rsidRPr="00757917" w:rsidRDefault="00466AF6" w:rsidP="00BF3B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54FAEA6" w14:textId="77777777" w:rsidR="00466AF6" w:rsidRPr="00757917" w:rsidRDefault="00466AF6" w:rsidP="00BF3B2C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CEBD073" w14:textId="77777777" w:rsidR="00466AF6" w:rsidRPr="00757917" w:rsidRDefault="00466AF6" w:rsidP="00BF3B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</w:tcPr>
          <w:p w14:paraId="6DA8A3D1" w14:textId="77777777" w:rsidR="00466AF6" w:rsidRPr="00757917" w:rsidRDefault="00466AF6" w:rsidP="00BF3B2C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554FE" w:rsidRPr="00757917" w14:paraId="19F67C53" w14:textId="77777777" w:rsidTr="00966938">
        <w:trPr>
          <w:trHeight w:val="20"/>
        </w:trPr>
        <w:tc>
          <w:tcPr>
            <w:tcW w:w="4230" w:type="dxa"/>
            <w:shd w:val="clear" w:color="auto" w:fill="auto"/>
          </w:tcPr>
          <w:p w14:paraId="41CC4EB4" w14:textId="50EA0381" w:rsidR="00A554FE" w:rsidRPr="00757917" w:rsidRDefault="00A554FE" w:rsidP="00A554FE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รายได้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จากการให้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เช่า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และบริการที่เกี่ยวข้อง</w:t>
            </w:r>
          </w:p>
        </w:tc>
        <w:tc>
          <w:tcPr>
            <w:tcW w:w="270" w:type="dxa"/>
            <w:shd w:val="clear" w:color="auto" w:fill="auto"/>
          </w:tcPr>
          <w:p w14:paraId="55F422A3" w14:textId="7777777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6" w:type="dxa"/>
            <w:shd w:val="clear" w:color="auto" w:fill="auto"/>
          </w:tcPr>
          <w:p w14:paraId="11E1997D" w14:textId="13A75A20" w:rsidR="00A554FE" w:rsidRPr="00757917" w:rsidRDefault="006000DC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2,100</w:t>
            </w:r>
          </w:p>
        </w:tc>
        <w:tc>
          <w:tcPr>
            <w:tcW w:w="270" w:type="dxa"/>
            <w:shd w:val="clear" w:color="auto" w:fill="auto"/>
          </w:tcPr>
          <w:p w14:paraId="16CA14D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618D8FE8" w14:textId="525F781F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2,742</w:t>
            </w:r>
          </w:p>
        </w:tc>
        <w:tc>
          <w:tcPr>
            <w:tcW w:w="270" w:type="dxa"/>
            <w:shd w:val="clear" w:color="auto" w:fill="auto"/>
          </w:tcPr>
          <w:p w14:paraId="0ED6AC66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CA074DC" w14:textId="12010EF4" w:rsidR="00A554FE" w:rsidRPr="00757917" w:rsidRDefault="006000DC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322</w:t>
            </w:r>
          </w:p>
        </w:tc>
        <w:tc>
          <w:tcPr>
            <w:tcW w:w="270" w:type="dxa"/>
            <w:shd w:val="clear" w:color="auto" w:fill="auto"/>
          </w:tcPr>
          <w:p w14:paraId="12AFF16B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</w:tcPr>
          <w:p w14:paraId="02CD5304" w14:textId="4EE29B6A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437</w:t>
            </w:r>
          </w:p>
        </w:tc>
      </w:tr>
      <w:tr w:rsidR="00A554FE" w:rsidRPr="00757917" w14:paraId="47F24613" w14:textId="77777777" w:rsidTr="00966938">
        <w:trPr>
          <w:trHeight w:val="20"/>
        </w:trPr>
        <w:tc>
          <w:tcPr>
            <w:tcW w:w="4230" w:type="dxa"/>
            <w:shd w:val="clear" w:color="auto" w:fill="auto"/>
          </w:tcPr>
          <w:p w14:paraId="200C34A7" w14:textId="77777777" w:rsidR="00A554FE" w:rsidRPr="00757917" w:rsidRDefault="00A554FE" w:rsidP="00A554FE">
            <w:pPr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ค่าซ่อมแซมและค่าบำรุงรักษา</w:t>
            </w:r>
          </w:p>
        </w:tc>
        <w:tc>
          <w:tcPr>
            <w:tcW w:w="270" w:type="dxa"/>
            <w:shd w:val="clear" w:color="auto" w:fill="auto"/>
          </w:tcPr>
          <w:p w14:paraId="0F4CB380" w14:textId="7777777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6" w:type="dxa"/>
            <w:shd w:val="clear" w:color="auto" w:fill="auto"/>
          </w:tcPr>
          <w:p w14:paraId="0C8EFE42" w14:textId="5F5A3071" w:rsidR="00A554FE" w:rsidRPr="00757917" w:rsidRDefault="00065C67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43</w:t>
            </w:r>
          </w:p>
        </w:tc>
        <w:tc>
          <w:tcPr>
            <w:tcW w:w="270" w:type="dxa"/>
            <w:shd w:val="clear" w:color="auto" w:fill="auto"/>
          </w:tcPr>
          <w:p w14:paraId="64BCEBC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EAD841D" w14:textId="3BCA1B7C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49</w:t>
            </w:r>
          </w:p>
        </w:tc>
        <w:tc>
          <w:tcPr>
            <w:tcW w:w="270" w:type="dxa"/>
            <w:shd w:val="clear" w:color="auto" w:fill="auto"/>
          </w:tcPr>
          <w:p w14:paraId="21B21212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476C0598" w14:textId="3076A09C" w:rsidR="00A554FE" w:rsidRPr="00757917" w:rsidRDefault="00065C67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  <w:tc>
          <w:tcPr>
            <w:tcW w:w="270" w:type="dxa"/>
            <w:shd w:val="clear" w:color="auto" w:fill="auto"/>
          </w:tcPr>
          <w:p w14:paraId="161F75E2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</w:tcPr>
          <w:p w14:paraId="4FFA1486" w14:textId="1B7F337A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14</w:t>
            </w:r>
          </w:p>
        </w:tc>
      </w:tr>
      <w:tr w:rsidR="00A554FE" w:rsidRPr="00757917" w14:paraId="46774826" w14:textId="77777777" w:rsidTr="00966938">
        <w:trPr>
          <w:trHeight w:val="20"/>
        </w:trPr>
        <w:tc>
          <w:tcPr>
            <w:tcW w:w="4230" w:type="dxa"/>
            <w:shd w:val="clear" w:color="auto" w:fill="auto"/>
          </w:tcPr>
          <w:p w14:paraId="57EC4818" w14:textId="567C00F0" w:rsidR="00A554FE" w:rsidRPr="00757917" w:rsidRDefault="00A554FE" w:rsidP="00A554FE">
            <w:p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ค่าเสื่อมราคาบันทึกเป็นส่วนหนึ่งใน</w:t>
            </w:r>
            <w:r w:rsidRPr="00757917">
              <w:rPr>
                <w:rFonts w:ascii="Angsana New" w:hAnsi="Angsana New"/>
                <w:spacing w:val="-4"/>
                <w:sz w:val="30"/>
                <w:szCs w:val="30"/>
              </w:rPr>
              <w:t>:</w:t>
            </w:r>
          </w:p>
        </w:tc>
        <w:tc>
          <w:tcPr>
            <w:tcW w:w="270" w:type="dxa"/>
            <w:shd w:val="clear" w:color="auto" w:fill="auto"/>
          </w:tcPr>
          <w:p w14:paraId="1E96A8B9" w14:textId="7777777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56" w:type="dxa"/>
            <w:shd w:val="clear" w:color="auto" w:fill="auto"/>
          </w:tcPr>
          <w:p w14:paraId="14D3792E" w14:textId="7777777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FDCA77D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F122EB8" w14:textId="7777777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7970730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7FB74B6" w14:textId="7777777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B92D68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</w:tcPr>
          <w:p w14:paraId="6F0FA69A" w14:textId="7777777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554FE" w:rsidRPr="00757917" w14:paraId="54E7C712" w14:textId="77777777" w:rsidTr="00966938">
        <w:trPr>
          <w:trHeight w:val="20"/>
        </w:trPr>
        <w:tc>
          <w:tcPr>
            <w:tcW w:w="4230" w:type="dxa"/>
            <w:shd w:val="clear" w:color="auto" w:fill="auto"/>
          </w:tcPr>
          <w:p w14:paraId="4B633A83" w14:textId="6E977CAA" w:rsidR="00A554FE" w:rsidRPr="00757917" w:rsidRDefault="00A554FE" w:rsidP="00074552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ต้นทุนในการให้เช่าและบริการที่เกี่ยวข้อง</w:t>
            </w:r>
          </w:p>
        </w:tc>
        <w:tc>
          <w:tcPr>
            <w:tcW w:w="270" w:type="dxa"/>
            <w:shd w:val="clear" w:color="auto" w:fill="auto"/>
          </w:tcPr>
          <w:p w14:paraId="38C880FE" w14:textId="7777777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56" w:type="dxa"/>
            <w:shd w:val="clear" w:color="auto" w:fill="auto"/>
          </w:tcPr>
          <w:p w14:paraId="7F095C19" w14:textId="06E82EC6" w:rsidR="00A554FE" w:rsidRPr="00757917" w:rsidRDefault="00065C67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608</w:t>
            </w:r>
          </w:p>
        </w:tc>
        <w:tc>
          <w:tcPr>
            <w:tcW w:w="270" w:type="dxa"/>
            <w:shd w:val="clear" w:color="auto" w:fill="auto"/>
          </w:tcPr>
          <w:p w14:paraId="251F2465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36C3ED2A" w14:textId="6DA2D29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746</w:t>
            </w:r>
          </w:p>
        </w:tc>
        <w:tc>
          <w:tcPr>
            <w:tcW w:w="270" w:type="dxa"/>
            <w:shd w:val="clear" w:color="auto" w:fill="auto"/>
          </w:tcPr>
          <w:p w14:paraId="156E401F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419EB343" w14:textId="553832A7" w:rsidR="00A554FE" w:rsidRPr="00757917" w:rsidRDefault="00065C67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64</w:t>
            </w:r>
          </w:p>
        </w:tc>
        <w:tc>
          <w:tcPr>
            <w:tcW w:w="270" w:type="dxa"/>
            <w:shd w:val="clear" w:color="auto" w:fill="auto"/>
          </w:tcPr>
          <w:p w14:paraId="004FEE8E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</w:tcPr>
          <w:p w14:paraId="157F6F91" w14:textId="1F9E4AF5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56</w:t>
            </w:r>
          </w:p>
        </w:tc>
      </w:tr>
      <w:tr w:rsidR="00A554FE" w:rsidRPr="00757917" w14:paraId="05DC8CEF" w14:textId="77777777" w:rsidTr="00966938">
        <w:trPr>
          <w:trHeight w:val="20"/>
        </w:trPr>
        <w:tc>
          <w:tcPr>
            <w:tcW w:w="4230" w:type="dxa"/>
            <w:shd w:val="clear" w:color="auto" w:fill="auto"/>
          </w:tcPr>
          <w:p w14:paraId="59E6DCE7" w14:textId="4ED1162F" w:rsidR="00A554FE" w:rsidRPr="00757917" w:rsidRDefault="00A554FE" w:rsidP="00074552">
            <w:pPr>
              <w:pStyle w:val="ListParagraph"/>
              <w:numPr>
                <w:ilvl w:val="0"/>
                <w:numId w:val="31"/>
              </w:numPr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270" w:type="dxa"/>
            <w:shd w:val="clear" w:color="auto" w:fill="auto"/>
          </w:tcPr>
          <w:p w14:paraId="08B572BF" w14:textId="77777777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956" w:type="dxa"/>
            <w:shd w:val="clear" w:color="auto" w:fill="auto"/>
          </w:tcPr>
          <w:p w14:paraId="33FFC149" w14:textId="6B1C711E" w:rsidR="00A554FE" w:rsidRPr="00757917" w:rsidRDefault="00065C67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93</w:t>
            </w:r>
          </w:p>
        </w:tc>
        <w:tc>
          <w:tcPr>
            <w:tcW w:w="270" w:type="dxa"/>
            <w:shd w:val="clear" w:color="auto" w:fill="auto"/>
          </w:tcPr>
          <w:p w14:paraId="75A6D45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</w:tcPr>
          <w:p w14:paraId="1C2C66F2" w14:textId="364C2CDA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89</w:t>
            </w:r>
          </w:p>
        </w:tc>
        <w:tc>
          <w:tcPr>
            <w:tcW w:w="270" w:type="dxa"/>
            <w:shd w:val="clear" w:color="auto" w:fill="auto"/>
          </w:tcPr>
          <w:p w14:paraId="6E760FE1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424C0CE5" w14:textId="4F2860FD" w:rsidR="00A554FE" w:rsidRPr="00757917" w:rsidRDefault="00065C67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35</w:t>
            </w:r>
          </w:p>
        </w:tc>
        <w:tc>
          <w:tcPr>
            <w:tcW w:w="270" w:type="dxa"/>
            <w:shd w:val="clear" w:color="auto" w:fill="auto"/>
          </w:tcPr>
          <w:p w14:paraId="7A97853B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00" w:type="dxa"/>
            <w:shd w:val="clear" w:color="auto" w:fill="auto"/>
          </w:tcPr>
          <w:p w14:paraId="21DF12AF" w14:textId="3C2B2925" w:rsidR="00A554FE" w:rsidRPr="00757917" w:rsidRDefault="00A554FE" w:rsidP="00A554FE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39</w:t>
            </w:r>
          </w:p>
        </w:tc>
      </w:tr>
    </w:tbl>
    <w:p w14:paraId="00553852" w14:textId="77777777" w:rsidR="00F9304C" w:rsidRDefault="00F9304C" w:rsidP="007D0D34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cs/>
        </w:rPr>
      </w:pPr>
      <w:bookmarkStart w:id="19" w:name="_Hlk71109085"/>
    </w:p>
    <w:p w14:paraId="1C16F91B" w14:textId="77777777" w:rsidR="00F9304C" w:rsidRDefault="00F9304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  <w:lang w:val="en-GB" w:eastAsia="x-none" w:bidi="ar-SA"/>
        </w:rPr>
      </w:pPr>
      <w:r>
        <w:rPr>
          <w:rFonts w:ascii="Angsana New" w:hAnsi="Angsana New"/>
          <w:sz w:val="30"/>
          <w:szCs w:val="30"/>
        </w:rPr>
        <w:br w:type="page"/>
      </w:r>
    </w:p>
    <w:p w14:paraId="18A77127" w14:textId="605E48AD" w:rsidR="005677F6" w:rsidRPr="00757917" w:rsidRDefault="005677F6" w:rsidP="007D0D34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 xml:space="preserve">ในเดือนมีนาคม </w:t>
      </w:r>
      <w:r w:rsidRPr="00757917">
        <w:rPr>
          <w:rFonts w:ascii="Angsana New" w:hAnsi="Angsana New"/>
          <w:sz w:val="30"/>
          <w:szCs w:val="30"/>
        </w:rPr>
        <w:t xml:space="preserve">2564 </w:t>
      </w:r>
      <w:r w:rsidRPr="00757917">
        <w:rPr>
          <w:rFonts w:ascii="Angsana New" w:hAnsi="Angsana New" w:hint="cs"/>
          <w:sz w:val="30"/>
          <w:szCs w:val="30"/>
          <w:cs/>
        </w:rPr>
        <w:t>บริษัทย่อยแห่งหนึ่งได้เข้าซื้อสิทธิการใช้ที่ดินในประเทศเวียดนามจากบริษัทแห่งหนึ่ง โดยบริษัทย่อยดังกล่าวจะใช้ที่ดินในการพัฒนาเขตอุตสาหกรรมและโลจิสติกส์ เพื่อรองรับการดำเนินธุรกิจด้านนิคมอุตสาหกรรม และธุรกิจโรงงานและคลังสินค้าในประเทศเวียดนาม</w:t>
      </w:r>
    </w:p>
    <w:p w14:paraId="6B2E4380" w14:textId="77777777" w:rsidR="00FB3D00" w:rsidRPr="00757917" w:rsidRDefault="00FB3D00" w:rsidP="007D0D34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</w:rPr>
      </w:pPr>
    </w:p>
    <w:bookmarkEnd w:id="19"/>
    <w:p w14:paraId="7303F9BC" w14:textId="2D512F7B" w:rsidR="005677F6" w:rsidRPr="00757917" w:rsidRDefault="005677F6" w:rsidP="007D0D34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ในเดือนเมษายน </w:t>
      </w:r>
      <w:r w:rsidRPr="00757917">
        <w:rPr>
          <w:rFonts w:ascii="Angsana New" w:hAnsi="Angsana New"/>
          <w:sz w:val="30"/>
          <w:szCs w:val="30"/>
        </w:rPr>
        <w:t xml:space="preserve">2564 </w:t>
      </w:r>
      <w:r w:rsidRPr="00757917">
        <w:rPr>
          <w:rFonts w:ascii="Angsana New" w:hAnsi="Angsana New"/>
          <w:sz w:val="30"/>
          <w:szCs w:val="30"/>
          <w:cs/>
        </w:rPr>
        <w:t>บริษัท</w:t>
      </w:r>
      <w:r w:rsidRPr="00757917">
        <w:rPr>
          <w:rFonts w:ascii="Angsana New" w:hAnsi="Angsana New" w:hint="cs"/>
          <w:sz w:val="30"/>
          <w:szCs w:val="30"/>
          <w:cs/>
        </w:rPr>
        <w:t>ย่อยแห่งหนึ่ง</w:t>
      </w:r>
      <w:r w:rsidRPr="00757917">
        <w:rPr>
          <w:rFonts w:ascii="Angsana New" w:hAnsi="Angsana New"/>
          <w:sz w:val="30"/>
          <w:szCs w:val="30"/>
          <w:cs/>
        </w:rPr>
        <w:t>เข้าซื้อบริษัทย่อยและได้มาซึ่งสิทธิการใช้ที่ดินจากสำนักงานทรัพย์สินส่วนพระมหากษัตริย์ โดยบริษัทย่อย</w:t>
      </w:r>
      <w:r w:rsidRPr="00757917">
        <w:rPr>
          <w:rFonts w:ascii="Angsana New" w:hAnsi="Angsana New" w:hint="cs"/>
          <w:sz w:val="30"/>
          <w:szCs w:val="30"/>
          <w:cs/>
        </w:rPr>
        <w:t>ทางอ้อม</w:t>
      </w:r>
      <w:r w:rsidRPr="00757917">
        <w:rPr>
          <w:rFonts w:ascii="Angsana New" w:hAnsi="Angsana New"/>
          <w:sz w:val="30"/>
          <w:szCs w:val="30"/>
          <w:cs/>
        </w:rPr>
        <w:t>ดังกล่าวจะใช้ที่ดินในการพัฒนาเป็นอาคารเพื่อการพาณิชยกรรม</w:t>
      </w:r>
    </w:p>
    <w:p w14:paraId="17BBF241" w14:textId="77777777" w:rsidR="005677F6" w:rsidRPr="00757917" w:rsidRDefault="005677F6">
      <w:pPr>
        <w:pStyle w:val="block"/>
        <w:spacing w:after="0" w:line="240" w:lineRule="atLeast"/>
        <w:ind w:left="540"/>
        <w:jc w:val="both"/>
        <w:rPr>
          <w:rFonts w:ascii="Angsana New" w:hAnsi="Angsana New"/>
          <w:sz w:val="28"/>
          <w:szCs w:val="28"/>
          <w:lang w:val="en-US"/>
        </w:rPr>
      </w:pPr>
    </w:p>
    <w:p w14:paraId="5DD3337D" w14:textId="29522821" w:rsidR="005960E8" w:rsidRPr="00757917" w:rsidRDefault="005960E8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lang w:bidi="th-TH"/>
        </w:rPr>
      </w:pPr>
      <w:r w:rsidRPr="00757917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A15C48" w:rsidRPr="00757917">
        <w:rPr>
          <w:rFonts w:ascii="Angsana New" w:hAnsi="Angsana New" w:hint="cs"/>
          <w:sz w:val="30"/>
          <w:szCs w:val="30"/>
          <w:cs/>
          <w:lang w:bidi="th-TH"/>
        </w:rPr>
        <w:t>ของกลุ่มกิจการประกอบด้วย อสังหาริมทรัพย์</w:t>
      </w:r>
      <w:r w:rsidR="00E85CD1" w:rsidRPr="00757917">
        <w:rPr>
          <w:rFonts w:ascii="Angsana New" w:hAnsi="Angsana New"/>
          <w:sz w:val="30"/>
          <w:szCs w:val="30"/>
          <w:cs/>
          <w:lang w:bidi="th-TH"/>
        </w:rPr>
        <w:t>เพื่อ</w:t>
      </w:r>
      <w:r w:rsidR="00A15C48" w:rsidRPr="00757917">
        <w:rPr>
          <w:rFonts w:ascii="Angsana New" w:hAnsi="Angsana New" w:hint="cs"/>
          <w:sz w:val="30"/>
          <w:szCs w:val="30"/>
          <w:cs/>
          <w:lang w:bidi="th-TH"/>
        </w:rPr>
        <w:t>การลงทุน</w:t>
      </w:r>
      <w:r w:rsidR="00E85CD1" w:rsidRPr="00757917">
        <w:rPr>
          <w:rFonts w:ascii="Angsana New" w:hAnsi="Angsana New"/>
          <w:sz w:val="30"/>
          <w:szCs w:val="30"/>
          <w:cs/>
          <w:lang w:bidi="th-TH"/>
        </w:rPr>
        <w:t>อุตสาหกรรม</w:t>
      </w:r>
      <w:r w:rsidR="00A15C48" w:rsidRPr="00757917">
        <w:rPr>
          <w:rFonts w:ascii="Angsana New" w:hAnsi="Angsana New" w:hint="cs"/>
          <w:sz w:val="30"/>
          <w:szCs w:val="30"/>
          <w:cs/>
          <w:lang w:bidi="th-TH"/>
        </w:rPr>
        <w:t>และอสังหาริมทรัพย์เพื่อการลงทุนเพื่อการพาณิชย์</w:t>
      </w:r>
    </w:p>
    <w:p w14:paraId="4FDA48BD" w14:textId="042550D5" w:rsidR="00DB75FA" w:rsidRPr="00757917" w:rsidRDefault="00DB75FA" w:rsidP="00DB75FA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28"/>
          <w:szCs w:val="28"/>
          <w:lang w:bidi="th-TH"/>
        </w:rPr>
      </w:pPr>
    </w:p>
    <w:p w14:paraId="18D0882B" w14:textId="7215BA9C" w:rsidR="00FC5CEE" w:rsidRPr="00757917" w:rsidRDefault="00DB75FA" w:rsidP="00FC5CEE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cs/>
          <w:lang w:bidi="th-TH"/>
        </w:rPr>
      </w:pPr>
      <w:r w:rsidRPr="00757917">
        <w:rPr>
          <w:rFonts w:ascii="Angsana New" w:hAnsi="Angsana New" w:hint="cs"/>
          <w:sz w:val="30"/>
          <w:szCs w:val="30"/>
          <w:cs/>
          <w:lang w:bidi="th-TH"/>
        </w:rPr>
        <w:t>อสังหาริมทรัพย์เพื่อการลงทุนเพื่ออุตสาหกรรมประกอบด้วย ที่ดินและส่วนปรับปรุงที่ดิน งานระหว่างก่อสร้าง สินทรัพย์ส่วนกลาง อาคารโรงงานและคลังสินค้า</w:t>
      </w:r>
    </w:p>
    <w:p w14:paraId="38C6CEAD" w14:textId="77777777" w:rsidR="0045099C" w:rsidRPr="00757917" w:rsidRDefault="0045099C" w:rsidP="00A90593">
      <w:pPr>
        <w:pStyle w:val="block"/>
        <w:spacing w:after="0" w:line="240" w:lineRule="atLeast"/>
        <w:ind w:left="540"/>
        <w:jc w:val="thaiDistribute"/>
        <w:rPr>
          <w:rFonts w:ascii="Angsana New" w:hAnsi="Angsana New"/>
          <w:sz w:val="30"/>
          <w:szCs w:val="30"/>
          <w:lang w:bidi="th-TH"/>
        </w:rPr>
      </w:pPr>
    </w:p>
    <w:p w14:paraId="0A6B392D" w14:textId="48FD77AD" w:rsidR="005960E8" w:rsidRPr="00757917" w:rsidRDefault="00E141D6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990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อสังหาริมทรัพย์เพื่อการ</w:t>
      </w:r>
      <w:r w:rsidR="00DB75FA" w:rsidRPr="00757917">
        <w:rPr>
          <w:rFonts w:ascii="Angsana New" w:hAnsi="Angsana New" w:hint="cs"/>
          <w:sz w:val="30"/>
          <w:szCs w:val="30"/>
          <w:cs/>
        </w:rPr>
        <w:t>ลงทุนเพื่อการ</w:t>
      </w:r>
      <w:r w:rsidRPr="00757917">
        <w:rPr>
          <w:rFonts w:ascii="Angsana New" w:hAnsi="Angsana New" w:hint="cs"/>
          <w:sz w:val="30"/>
          <w:szCs w:val="30"/>
          <w:cs/>
        </w:rPr>
        <w:t>พาณิชย์</w:t>
      </w:r>
      <w:r w:rsidR="00DB75FA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ประกอบด้วย </w:t>
      </w:r>
      <w:r w:rsidR="005960E8" w:rsidRPr="00757917">
        <w:rPr>
          <w:rFonts w:ascii="Angsana New" w:hAnsi="Angsana New"/>
          <w:sz w:val="30"/>
          <w:szCs w:val="30"/>
          <w:cs/>
        </w:rPr>
        <w:t>อาคารสำนักงานที่ให้เช่า</w:t>
      </w:r>
      <w:r w:rsidRPr="00757917">
        <w:rPr>
          <w:rFonts w:ascii="Angsana New" w:hAnsi="Angsana New" w:hint="cs"/>
          <w:sz w:val="30"/>
          <w:szCs w:val="30"/>
          <w:cs/>
        </w:rPr>
        <w:t>ซึ่งส่วนหนึ่ง</w:t>
      </w:r>
      <w:r w:rsidR="005960E8" w:rsidRPr="00757917">
        <w:rPr>
          <w:rFonts w:ascii="Angsana New" w:hAnsi="Angsana New"/>
          <w:sz w:val="30"/>
          <w:szCs w:val="30"/>
          <w:cs/>
        </w:rPr>
        <w:t>เป็นสินทรัพย์</w:t>
      </w:r>
      <w:r w:rsidR="00DB75FA" w:rsidRPr="00757917">
        <w:rPr>
          <w:rFonts w:ascii="Angsana New" w:hAnsi="Angsana New"/>
          <w:sz w:val="30"/>
          <w:szCs w:val="30"/>
          <w:cs/>
        </w:rPr>
        <w:br/>
      </w:r>
      <w:r w:rsidR="005960E8" w:rsidRPr="00757917">
        <w:rPr>
          <w:rFonts w:ascii="Angsana New" w:hAnsi="Angsana New"/>
          <w:sz w:val="30"/>
          <w:szCs w:val="30"/>
          <w:cs/>
        </w:rPr>
        <w:t>ที่ตั้งอยู่บน</w:t>
      </w:r>
      <w:r w:rsidR="00A8447F" w:rsidRPr="00757917">
        <w:rPr>
          <w:rFonts w:ascii="Angsana New" w:hAnsi="Angsana New"/>
          <w:sz w:val="30"/>
          <w:szCs w:val="30"/>
          <w:cs/>
        </w:rPr>
        <w:t>ที่ดินเช่าซึ่ง</w:t>
      </w:r>
      <w:r w:rsidR="008D6B74" w:rsidRPr="00757917">
        <w:rPr>
          <w:rFonts w:ascii="Angsana New" w:hAnsi="Angsana New" w:hint="cs"/>
          <w:sz w:val="30"/>
          <w:szCs w:val="30"/>
          <w:cs/>
        </w:rPr>
        <w:t xml:space="preserve"> บริษัทย่อย</w:t>
      </w:r>
      <w:r w:rsidR="00A8447F" w:rsidRPr="00757917">
        <w:rPr>
          <w:rFonts w:ascii="Angsana New" w:hAnsi="Angsana New"/>
          <w:sz w:val="30"/>
          <w:szCs w:val="30"/>
          <w:cs/>
        </w:rPr>
        <w:t>จ่ายค่าเช่าที่ดินจ่ายล่วงหน้า</w:t>
      </w:r>
      <w:r w:rsidR="005960E8" w:rsidRPr="00757917">
        <w:rPr>
          <w:rFonts w:ascii="Angsana New" w:hAnsi="Angsana New"/>
          <w:sz w:val="30"/>
          <w:szCs w:val="30"/>
          <w:cs/>
        </w:rPr>
        <w:t xml:space="preserve"> โดยกรรมสิทธิ์จะตกเป็นสิทธิ์ของเจ้าของที่ดินตามเงื่อนไขในที่ระบุไว้ในสัญญาเช่าที่แตกต่างกันในแต่ละสัญญา (ดูหมายเหตุข้อ </w:t>
      </w:r>
      <w:r w:rsidR="00460DDC" w:rsidRPr="00757917">
        <w:rPr>
          <w:rFonts w:ascii="Angsana New" w:hAnsi="Angsana New"/>
          <w:sz w:val="30"/>
          <w:szCs w:val="30"/>
        </w:rPr>
        <w:t>18</w:t>
      </w:r>
      <w:r w:rsidR="005960E8" w:rsidRPr="00757917">
        <w:rPr>
          <w:rFonts w:ascii="Angsana New" w:hAnsi="Angsana New"/>
          <w:sz w:val="30"/>
          <w:szCs w:val="30"/>
          <w:cs/>
        </w:rPr>
        <w:t>)</w:t>
      </w:r>
    </w:p>
    <w:p w14:paraId="6D10366B" w14:textId="77777777" w:rsidR="00EF1E9C" w:rsidRPr="00757917" w:rsidRDefault="00EF1E9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spacing w:val="-2"/>
          <w:sz w:val="28"/>
          <w:szCs w:val="28"/>
        </w:rPr>
      </w:pPr>
    </w:p>
    <w:p w14:paraId="2CDC56EA" w14:textId="4DC168AA" w:rsidR="0045516D" w:rsidRPr="00757917" w:rsidRDefault="00CB1095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757917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0FD9300E" w14:textId="77777777" w:rsidR="00CB1095" w:rsidRPr="00757917" w:rsidRDefault="00CB1095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spacing w:val="-2"/>
          <w:sz w:val="28"/>
          <w:szCs w:val="28"/>
          <w:cs/>
        </w:rPr>
      </w:pPr>
    </w:p>
    <w:p w14:paraId="1BFF26AD" w14:textId="1C9CB19D" w:rsidR="0045516D" w:rsidRPr="00757917" w:rsidRDefault="009417C6" w:rsidP="003E7253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กลุ่มบริษัทมีภาระค้ำประกันใน</w:t>
      </w:r>
      <w:r w:rsidR="0045516D" w:rsidRPr="00757917">
        <w:rPr>
          <w:rFonts w:ascii="Angsana New" w:hAnsi="Angsana New"/>
          <w:sz w:val="30"/>
          <w:szCs w:val="30"/>
          <w:cs/>
        </w:rPr>
        <w:t>อสังหาริมทรัพย์เพื่อการลงทุน</w:t>
      </w:r>
      <w:r w:rsidR="00E141D6" w:rsidRPr="00757917">
        <w:rPr>
          <w:rFonts w:ascii="Angsana New" w:hAnsi="Angsana New"/>
          <w:sz w:val="30"/>
          <w:szCs w:val="30"/>
          <w:cs/>
        </w:rPr>
        <w:t>เพื่ออุตสาหกรรม</w:t>
      </w:r>
      <w:r w:rsidRPr="00757917">
        <w:rPr>
          <w:rFonts w:ascii="Angsana New" w:hAnsi="Angsana New"/>
          <w:sz w:val="30"/>
          <w:szCs w:val="30"/>
          <w:cs/>
        </w:rPr>
        <w:t xml:space="preserve"> ตามรายละเอียดในหมายเหตุข้อ </w:t>
      </w:r>
      <w:r w:rsidR="00460DDC" w:rsidRPr="00757917">
        <w:rPr>
          <w:rFonts w:ascii="Angsana New" w:hAnsi="Angsana New"/>
          <w:sz w:val="30"/>
          <w:szCs w:val="30"/>
        </w:rPr>
        <w:t>16</w:t>
      </w:r>
    </w:p>
    <w:p w14:paraId="2AC9115B" w14:textId="77777777" w:rsidR="0017595C" w:rsidRPr="00757917" w:rsidRDefault="0017595C" w:rsidP="003E7253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</w:p>
    <w:p w14:paraId="537F6D7B" w14:textId="34D172BA" w:rsidR="00151BF1" w:rsidRPr="00757917" w:rsidRDefault="0045516D" w:rsidP="00A554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 xml:space="preserve">อสังหาริมทรัพย์เพื่อการลงทุน ณ วันที่ </w:t>
      </w:r>
      <w:r w:rsidR="00460DDC" w:rsidRPr="00757917">
        <w:rPr>
          <w:rFonts w:asciiTheme="majorBidi" w:hAnsiTheme="majorBidi" w:cstheme="majorBidi"/>
          <w:sz w:val="30"/>
          <w:szCs w:val="30"/>
        </w:rPr>
        <w:t>30</w:t>
      </w:r>
      <w:r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="00460DDC" w:rsidRPr="00757917">
        <w:rPr>
          <w:rFonts w:asciiTheme="majorBidi" w:hAnsiTheme="majorBidi" w:cstheme="majorBidi"/>
          <w:sz w:val="30"/>
          <w:szCs w:val="30"/>
        </w:rPr>
        <w:t>2564</w:t>
      </w:r>
      <w:r w:rsidR="003E7253"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460DDC" w:rsidRPr="00757917">
        <w:rPr>
          <w:rFonts w:asciiTheme="majorBidi" w:hAnsiTheme="majorBidi" w:cstheme="majorBidi"/>
          <w:sz w:val="30"/>
          <w:szCs w:val="30"/>
        </w:rPr>
        <w:t>2563</w:t>
      </w:r>
      <w:r w:rsidR="003E7253"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40519F46" w14:textId="77777777" w:rsidR="006806D1" w:rsidRPr="00757917" w:rsidRDefault="006806D1" w:rsidP="00A554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30"/>
          <w:szCs w:val="30"/>
          <w:cs/>
        </w:rPr>
      </w:pPr>
    </w:p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45516D" w:rsidRPr="00757917" w14:paraId="12865C22" w14:textId="77777777" w:rsidTr="00986C36">
        <w:trPr>
          <w:trHeight w:val="407"/>
          <w:tblHeader/>
        </w:trPr>
        <w:tc>
          <w:tcPr>
            <w:tcW w:w="3330" w:type="dxa"/>
          </w:tcPr>
          <w:p w14:paraId="5A97FAD9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137F37A4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45516D" w:rsidRPr="00757917" w14:paraId="7AB05767" w14:textId="77777777" w:rsidTr="00986C36">
        <w:trPr>
          <w:trHeight w:val="407"/>
          <w:tblHeader/>
        </w:trPr>
        <w:tc>
          <w:tcPr>
            <w:tcW w:w="3330" w:type="dxa"/>
          </w:tcPr>
          <w:p w14:paraId="478937C1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75791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62CB1D0" w14:textId="2AE9311B" w:rsidR="0045516D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55" w:type="dxa"/>
          </w:tcPr>
          <w:p w14:paraId="2BAE7C70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5FE8A289" w14:textId="56E83163" w:rsidR="0045516D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105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2563</w:t>
            </w:r>
          </w:p>
        </w:tc>
      </w:tr>
      <w:tr w:rsidR="003F124C" w:rsidRPr="00757917" w14:paraId="6B237B09" w14:textId="77777777" w:rsidTr="00986C36">
        <w:trPr>
          <w:trHeight w:val="407"/>
          <w:tblHeader/>
        </w:trPr>
        <w:tc>
          <w:tcPr>
            <w:tcW w:w="3330" w:type="dxa"/>
          </w:tcPr>
          <w:p w14:paraId="5A16115D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1BA4FBDF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35F60BF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1D0F44D9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6DD0FAEB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36EB28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26E812A8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3020888E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45516D" w:rsidRPr="00757917" w14:paraId="18DCAB8B" w14:textId="77777777" w:rsidTr="00986C36">
        <w:trPr>
          <w:trHeight w:val="407"/>
          <w:tblHeader/>
        </w:trPr>
        <w:tc>
          <w:tcPr>
            <w:tcW w:w="3330" w:type="dxa"/>
          </w:tcPr>
          <w:p w14:paraId="4B34051A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25B4819A" w14:textId="77777777" w:rsidR="0045516D" w:rsidRPr="00757917" w:rsidRDefault="0045516D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F124C" w:rsidRPr="00757917" w14:paraId="37C47750" w14:textId="77777777" w:rsidTr="003365B4">
        <w:trPr>
          <w:trHeight w:val="424"/>
        </w:trPr>
        <w:tc>
          <w:tcPr>
            <w:tcW w:w="3330" w:type="dxa"/>
          </w:tcPr>
          <w:p w14:paraId="64ADA89E" w14:textId="77777777" w:rsidR="0045516D" w:rsidRPr="00757917" w:rsidRDefault="0045516D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752AAD48" w14:textId="3E7C67D4" w:rsidR="0045516D" w:rsidRPr="00757917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14694FA" w14:textId="77777777" w:rsidR="0045516D" w:rsidRPr="00757917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0BCDEB01" w14:textId="77777777" w:rsidR="0045516D" w:rsidRPr="00757917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75BD30F8" w14:textId="77777777" w:rsidR="0045516D" w:rsidRPr="00757917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760C9ADB" w14:textId="5CE9B7E4" w:rsidR="0045516D" w:rsidRPr="00757917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C9DB66C" w14:textId="77777777" w:rsidR="0045516D" w:rsidRPr="00757917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296C389C" w14:textId="77777777" w:rsidR="0045516D" w:rsidRPr="00757917" w:rsidRDefault="0045516D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554FE" w:rsidRPr="00757917" w14:paraId="354768E6" w14:textId="77777777" w:rsidTr="003365B4">
        <w:trPr>
          <w:trHeight w:val="424"/>
        </w:trPr>
        <w:tc>
          <w:tcPr>
            <w:tcW w:w="3330" w:type="dxa"/>
          </w:tcPr>
          <w:p w14:paraId="69696D35" w14:textId="7D7BBB0F" w:rsidR="00A554FE" w:rsidRPr="00757917" w:rsidRDefault="00A554FE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</w:tcPr>
          <w:p w14:paraId="0C8F67D8" w14:textId="18A33466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="00263671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909</w:t>
            </w:r>
          </w:p>
        </w:tc>
        <w:tc>
          <w:tcPr>
            <w:tcW w:w="255" w:type="dxa"/>
          </w:tcPr>
          <w:p w14:paraId="748F77EC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3EF88A40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FDC9A48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2D179E9D" w14:textId="72FA290C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28</w:t>
            </w:r>
            <w:r w:rsidR="00A554FE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500</w:t>
            </w:r>
          </w:p>
        </w:tc>
        <w:tc>
          <w:tcPr>
            <w:tcW w:w="255" w:type="dxa"/>
          </w:tcPr>
          <w:p w14:paraId="7E2CBA6F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14F92685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554FE" w:rsidRPr="00757917" w14:paraId="3C026302" w14:textId="77777777" w:rsidTr="003365B4">
        <w:trPr>
          <w:trHeight w:val="424"/>
        </w:trPr>
        <w:tc>
          <w:tcPr>
            <w:tcW w:w="3330" w:type="dxa"/>
          </w:tcPr>
          <w:p w14:paraId="34C9D60F" w14:textId="77777777" w:rsidR="00B37EEE" w:rsidRPr="00757917" w:rsidRDefault="00B37EEE" w:rsidP="00B37EE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  <w:r w:rsidRPr="00757917">
              <w:rPr>
                <w:rFonts w:asciiTheme="majorBidi" w:hAnsiTheme="majorBidi"/>
                <w:sz w:val="30"/>
                <w:szCs w:val="30"/>
              </w:rPr>
              <w:t xml:space="preserve"> </w:t>
            </w:r>
          </w:p>
          <w:p w14:paraId="42D1098C" w14:textId="49B80519" w:rsidR="00A554FE" w:rsidRPr="00757917" w:rsidRDefault="00B37EEE" w:rsidP="00B37EE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i/>
                <w:iCs/>
                <w:spacing w:val="-10"/>
                <w:sz w:val="30"/>
                <w:szCs w:val="30"/>
              </w:rPr>
            </w:pPr>
            <w:r w:rsidRPr="00757917">
              <w:rPr>
                <w:rFonts w:asciiTheme="majorBidi" w:hAnsi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hAnsiTheme="majorBidi"/>
                <w:i/>
                <w:iCs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/>
                <w:i/>
                <w:iCs/>
                <w:sz w:val="30"/>
                <w:szCs w:val="30"/>
              </w:rPr>
              <w:t>2563</w:t>
            </w:r>
            <w:r w:rsidRPr="00757917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 : 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สิทธิการเช่า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489CE0A4" w14:textId="6809AB3C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681008" w14:textId="2BD93CC2" w:rsidR="008B6CE8" w:rsidRPr="00757917" w:rsidRDefault="00460DDC" w:rsidP="00263671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263671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820</w:t>
            </w:r>
          </w:p>
        </w:tc>
        <w:tc>
          <w:tcPr>
            <w:tcW w:w="255" w:type="dxa"/>
          </w:tcPr>
          <w:p w14:paraId="7B3BEA61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449B8585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1D5E29F1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51052FD5" w14:textId="77777777" w:rsidR="00B37EEE" w:rsidRPr="00757917" w:rsidRDefault="00B37EEE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07BC83C" w14:textId="436918EC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814</w:t>
            </w:r>
          </w:p>
        </w:tc>
        <w:tc>
          <w:tcPr>
            <w:tcW w:w="255" w:type="dxa"/>
          </w:tcPr>
          <w:p w14:paraId="67BD7CC9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6B6926CC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554FE" w:rsidRPr="00757917" w14:paraId="6FA2F0E9" w14:textId="77777777" w:rsidTr="00425A62">
        <w:trPr>
          <w:trHeight w:val="424"/>
        </w:trPr>
        <w:tc>
          <w:tcPr>
            <w:tcW w:w="3330" w:type="dxa"/>
          </w:tcPr>
          <w:p w14:paraId="3C83EAC8" w14:textId="77777777" w:rsidR="00A554FE" w:rsidRPr="00757917" w:rsidRDefault="00A554FE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  <w:tcBorders>
              <w:top w:val="single" w:sz="4" w:space="0" w:color="auto"/>
            </w:tcBorders>
          </w:tcPr>
          <w:p w14:paraId="2BD2BF5E" w14:textId="3EC2817D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28</w:t>
            </w:r>
            <w:r w:rsidR="00263671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729</w:t>
            </w:r>
          </w:p>
        </w:tc>
        <w:tc>
          <w:tcPr>
            <w:tcW w:w="255" w:type="dxa"/>
          </w:tcPr>
          <w:p w14:paraId="4F044247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716F826B" w14:textId="7BF910FE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37</w:t>
            </w:r>
            <w:r w:rsidR="00977D95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431</w:t>
            </w:r>
          </w:p>
        </w:tc>
        <w:tc>
          <w:tcPr>
            <w:tcW w:w="255" w:type="dxa"/>
          </w:tcPr>
          <w:p w14:paraId="5DEB40E6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</w:tcBorders>
          </w:tcPr>
          <w:p w14:paraId="2525A57A" w14:textId="46CF79D5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</w:t>
            </w:r>
            <w:r w:rsidR="00A554F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314</w:t>
            </w:r>
          </w:p>
        </w:tc>
        <w:tc>
          <w:tcPr>
            <w:tcW w:w="255" w:type="dxa"/>
          </w:tcPr>
          <w:p w14:paraId="3049FEB5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21BD20E0" w14:textId="5C4E4656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</w:t>
            </w:r>
            <w:r w:rsidR="00A554F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837</w:t>
            </w:r>
          </w:p>
        </w:tc>
      </w:tr>
      <w:tr w:rsidR="001C5324" w:rsidRPr="00757917" w14:paraId="1B8BB6A5" w14:textId="77777777" w:rsidTr="00986C36">
        <w:trPr>
          <w:trHeight w:val="424"/>
        </w:trPr>
        <w:tc>
          <w:tcPr>
            <w:tcW w:w="3330" w:type="dxa"/>
          </w:tcPr>
          <w:p w14:paraId="600AE542" w14:textId="53E957A9" w:rsidR="001C5324" w:rsidRPr="00757917" w:rsidRDefault="00986C36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lastRenderedPageBreak/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1D0A11CF" w14:textId="77777777" w:rsidR="001C5324" w:rsidRPr="00757917" w:rsidRDefault="001C5324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2659FD34" w14:textId="77777777" w:rsidR="001C5324" w:rsidRPr="00757917" w:rsidRDefault="001C5324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655386E9" w14:textId="77777777" w:rsidR="001C5324" w:rsidRPr="00757917" w:rsidRDefault="001C5324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506B7C60" w14:textId="77777777" w:rsidR="001C5324" w:rsidRPr="00757917" w:rsidRDefault="001C5324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468F3FA6" w14:textId="77777777" w:rsidR="001C5324" w:rsidRPr="00757917" w:rsidRDefault="001C5324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08995CE" w14:textId="77777777" w:rsidR="001C5324" w:rsidRPr="00757917" w:rsidRDefault="001C5324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3944B2CA" w14:textId="77777777" w:rsidR="001C5324" w:rsidRPr="00757917" w:rsidRDefault="001C5324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554FE" w:rsidRPr="00757917" w14:paraId="198207FC" w14:textId="77777777" w:rsidTr="003365B4">
        <w:trPr>
          <w:trHeight w:val="424"/>
        </w:trPr>
        <w:tc>
          <w:tcPr>
            <w:tcW w:w="3330" w:type="dxa"/>
          </w:tcPr>
          <w:p w14:paraId="24FEC60B" w14:textId="60534320" w:rsidR="00A554FE" w:rsidRPr="00757917" w:rsidRDefault="00A554FE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เพื่อการพาณิชย์</w:t>
            </w:r>
          </w:p>
        </w:tc>
        <w:tc>
          <w:tcPr>
            <w:tcW w:w="1319" w:type="dxa"/>
          </w:tcPr>
          <w:p w14:paraId="5D005868" w14:textId="4512F9D9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B37EEE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786</w:t>
            </w:r>
          </w:p>
        </w:tc>
        <w:tc>
          <w:tcPr>
            <w:tcW w:w="255" w:type="dxa"/>
          </w:tcPr>
          <w:p w14:paraId="714C7867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vAlign w:val="center"/>
          </w:tcPr>
          <w:p w14:paraId="1DB3F378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1B8FF360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</w:tcPr>
          <w:p w14:paraId="7C7866DD" w14:textId="3D5B679F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A554FE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864</w:t>
            </w:r>
          </w:p>
        </w:tc>
        <w:tc>
          <w:tcPr>
            <w:tcW w:w="255" w:type="dxa"/>
          </w:tcPr>
          <w:p w14:paraId="320F26F2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vAlign w:val="center"/>
          </w:tcPr>
          <w:p w14:paraId="0A55D2BB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554FE" w:rsidRPr="00757917" w14:paraId="204DB612" w14:textId="77777777" w:rsidTr="003365B4">
        <w:trPr>
          <w:trHeight w:val="424"/>
        </w:trPr>
        <w:tc>
          <w:tcPr>
            <w:tcW w:w="3330" w:type="dxa"/>
          </w:tcPr>
          <w:p w14:paraId="61A52DB2" w14:textId="77777777" w:rsidR="00B37EEE" w:rsidRPr="00757917" w:rsidRDefault="00B37EEE" w:rsidP="00B37EE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108"/>
              <w:jc w:val="both"/>
              <w:rPr>
                <w:rFonts w:asciiTheme="majorBidi" w:hAnsi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สินทรัพย์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>สิทธิการใช้</w:t>
            </w:r>
            <w:r w:rsidRPr="00757917">
              <w:rPr>
                <w:rFonts w:asciiTheme="majorBidi" w:hAnsiTheme="majorBidi"/>
                <w:sz w:val="30"/>
                <w:szCs w:val="30"/>
              </w:rPr>
              <w:t xml:space="preserve"> </w:t>
            </w:r>
          </w:p>
          <w:p w14:paraId="07220C36" w14:textId="1F862750" w:rsidR="00A554FE" w:rsidRPr="00757917" w:rsidRDefault="00B37EEE" w:rsidP="00B37EE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hAnsiTheme="majorBidi"/>
                <w:i/>
                <w:iCs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/>
                <w:i/>
                <w:iCs/>
                <w:sz w:val="30"/>
                <w:szCs w:val="30"/>
              </w:rPr>
              <w:t>2563</w:t>
            </w:r>
            <w:r w:rsidRPr="00757917">
              <w:rPr>
                <w:rFonts w:asciiTheme="majorBidi" w:hAnsiTheme="majorBidi"/>
                <w:i/>
                <w:iCs/>
                <w:sz w:val="30"/>
                <w:szCs w:val="30"/>
              </w:rPr>
              <w:t xml:space="preserve"> : 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สิทธิการเช่า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319" w:type="dxa"/>
            <w:tcBorders>
              <w:bottom w:val="single" w:sz="4" w:space="0" w:color="auto"/>
            </w:tcBorders>
          </w:tcPr>
          <w:p w14:paraId="21826BD9" w14:textId="77777777" w:rsidR="00B37EEE" w:rsidRPr="00757917" w:rsidRDefault="00B37EEE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03B266B" w14:textId="66B7C2DC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B37EEE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081</w:t>
            </w:r>
          </w:p>
        </w:tc>
        <w:tc>
          <w:tcPr>
            <w:tcW w:w="255" w:type="dxa"/>
          </w:tcPr>
          <w:p w14:paraId="383DB68E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</w:tcPr>
          <w:p w14:paraId="32913DB4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55" w:type="dxa"/>
          </w:tcPr>
          <w:p w14:paraId="08F8ED3F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single" w:sz="4" w:space="0" w:color="auto"/>
            </w:tcBorders>
          </w:tcPr>
          <w:p w14:paraId="24698AD7" w14:textId="77777777" w:rsidR="00B37EEE" w:rsidRPr="00757917" w:rsidRDefault="00B37EEE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0B24EF8" w14:textId="2CAC3E30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921</w:t>
            </w:r>
          </w:p>
        </w:tc>
        <w:tc>
          <w:tcPr>
            <w:tcW w:w="255" w:type="dxa"/>
          </w:tcPr>
          <w:p w14:paraId="638C6C10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</w:tcPr>
          <w:p w14:paraId="1D1A9834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554FE" w:rsidRPr="00757917" w14:paraId="4843B34E" w14:textId="77777777" w:rsidTr="003365B4">
        <w:trPr>
          <w:trHeight w:val="424"/>
        </w:trPr>
        <w:tc>
          <w:tcPr>
            <w:tcW w:w="3330" w:type="dxa"/>
          </w:tcPr>
          <w:p w14:paraId="46A023FB" w14:textId="77777777" w:rsidR="00A554FE" w:rsidRPr="00757917" w:rsidRDefault="00A554FE" w:rsidP="00A554FE">
            <w:pPr>
              <w:tabs>
                <w:tab w:val="left" w:pos="360"/>
                <w:tab w:val="left" w:pos="720"/>
                <w:tab w:val="right" w:pos="7200"/>
                <w:tab w:val="right" w:pos="8540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</w:tcBorders>
          </w:tcPr>
          <w:p w14:paraId="089125B6" w14:textId="5BAE8BF4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="00B37EE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867</w:t>
            </w:r>
          </w:p>
        </w:tc>
        <w:tc>
          <w:tcPr>
            <w:tcW w:w="255" w:type="dxa"/>
          </w:tcPr>
          <w:p w14:paraId="43605C35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single" w:sz="4" w:space="0" w:color="auto"/>
            </w:tcBorders>
          </w:tcPr>
          <w:p w14:paraId="62BE33B8" w14:textId="69016E1A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="00B37EE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619</w:t>
            </w:r>
          </w:p>
        </w:tc>
        <w:tc>
          <w:tcPr>
            <w:tcW w:w="255" w:type="dxa"/>
          </w:tcPr>
          <w:p w14:paraId="35D30B36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single" w:sz="4" w:space="0" w:color="auto"/>
            </w:tcBorders>
          </w:tcPr>
          <w:p w14:paraId="7C61E9A2" w14:textId="5EA42EED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</w:t>
            </w:r>
            <w:r w:rsidR="00A554F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785</w:t>
            </w:r>
          </w:p>
        </w:tc>
        <w:tc>
          <w:tcPr>
            <w:tcW w:w="255" w:type="dxa"/>
          </w:tcPr>
          <w:p w14:paraId="534CF5F2" w14:textId="77777777" w:rsidR="00A554FE" w:rsidRPr="00757917" w:rsidRDefault="00A554FE" w:rsidP="00A554FE">
            <w:pPr>
              <w:tabs>
                <w:tab w:val="clear" w:pos="454"/>
              </w:tabs>
              <w:spacing w:line="240" w:lineRule="auto"/>
              <w:ind w:left="454" w:hanging="38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</w:tcPr>
          <w:p w14:paraId="4A8415C3" w14:textId="420A18F4" w:rsidR="00A554FE" w:rsidRPr="00757917" w:rsidRDefault="00460DDC" w:rsidP="00A554FE">
            <w:pPr>
              <w:tabs>
                <w:tab w:val="clear" w:pos="454"/>
              </w:tabs>
              <w:spacing w:line="240" w:lineRule="auto"/>
              <w:ind w:left="454" w:hanging="38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13</w:t>
            </w:r>
            <w:r w:rsidR="00A554F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294C31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95</w:t>
            </w:r>
          </w:p>
        </w:tc>
      </w:tr>
      <w:tr w:rsidR="00A554FE" w:rsidRPr="00757917" w14:paraId="1A0B9F15" w14:textId="77777777" w:rsidTr="003365B4">
        <w:trPr>
          <w:trHeight w:val="424"/>
        </w:trPr>
        <w:tc>
          <w:tcPr>
            <w:tcW w:w="3330" w:type="dxa"/>
          </w:tcPr>
          <w:p w14:paraId="604E8656" w14:textId="77777777" w:rsidR="00A554FE" w:rsidRPr="00757917" w:rsidRDefault="00A554FE" w:rsidP="00A554FE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</w:tcPr>
          <w:p w14:paraId="3F847B1E" w14:textId="69B8D1E6" w:rsidR="00A554FE" w:rsidRPr="00757917" w:rsidRDefault="00460DDC" w:rsidP="00A554FE">
            <w:pPr>
              <w:spacing w:line="240" w:lineRule="auto"/>
              <w:ind w:lef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34</w:t>
            </w:r>
            <w:r w:rsidR="00263671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596</w:t>
            </w:r>
          </w:p>
        </w:tc>
        <w:tc>
          <w:tcPr>
            <w:tcW w:w="255" w:type="dxa"/>
          </w:tcPr>
          <w:p w14:paraId="5873FAA0" w14:textId="77777777" w:rsidR="00A554FE" w:rsidRPr="00757917" w:rsidRDefault="00A554FE" w:rsidP="00A554FE">
            <w:pPr>
              <w:spacing w:line="240" w:lineRule="auto"/>
              <w:ind w:left="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top w:val="single" w:sz="4" w:space="0" w:color="auto"/>
              <w:bottom w:val="double" w:sz="4" w:space="0" w:color="auto"/>
            </w:tcBorders>
          </w:tcPr>
          <w:p w14:paraId="7462A5F6" w14:textId="62FDB51C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</w:tabs>
              <w:spacing w:line="240" w:lineRule="auto"/>
              <w:ind w:lef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44</w:t>
            </w:r>
            <w:r w:rsidR="00977D95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050</w:t>
            </w:r>
          </w:p>
        </w:tc>
        <w:tc>
          <w:tcPr>
            <w:tcW w:w="255" w:type="dxa"/>
          </w:tcPr>
          <w:p w14:paraId="0785C668" w14:textId="77777777" w:rsidR="00A554FE" w:rsidRPr="00757917" w:rsidRDefault="00A554FE" w:rsidP="00A554FE">
            <w:pPr>
              <w:spacing w:line="240" w:lineRule="auto"/>
              <w:ind w:left="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7" w:type="dxa"/>
            <w:tcBorders>
              <w:top w:val="single" w:sz="4" w:space="0" w:color="auto"/>
              <w:bottom w:val="double" w:sz="4" w:space="0" w:color="auto"/>
            </w:tcBorders>
          </w:tcPr>
          <w:p w14:paraId="321936F5" w14:textId="19741D7E" w:rsidR="00A554FE" w:rsidRPr="00757917" w:rsidRDefault="00460DDC" w:rsidP="00A554FE">
            <w:pPr>
              <w:spacing w:line="240" w:lineRule="auto"/>
              <w:ind w:lef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</w:t>
            </w:r>
            <w:r w:rsidR="00A554F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099</w:t>
            </w:r>
          </w:p>
        </w:tc>
        <w:tc>
          <w:tcPr>
            <w:tcW w:w="255" w:type="dxa"/>
          </w:tcPr>
          <w:p w14:paraId="0C5E312B" w14:textId="77777777" w:rsidR="00A554FE" w:rsidRPr="00757917" w:rsidRDefault="00A554FE" w:rsidP="00A554FE">
            <w:pPr>
              <w:spacing w:line="240" w:lineRule="auto"/>
              <w:ind w:left="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top w:val="single" w:sz="4" w:space="0" w:color="auto"/>
              <w:bottom w:val="double" w:sz="4" w:space="0" w:color="auto"/>
            </w:tcBorders>
          </w:tcPr>
          <w:p w14:paraId="14910222" w14:textId="05DCD7C2" w:rsidR="00A554FE" w:rsidRPr="00757917" w:rsidRDefault="00460DDC" w:rsidP="00A554FE">
            <w:pPr>
              <w:spacing w:line="240" w:lineRule="auto"/>
              <w:ind w:lef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</w:t>
            </w:r>
            <w:r w:rsidR="00A554F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932</w:t>
            </w:r>
          </w:p>
        </w:tc>
      </w:tr>
    </w:tbl>
    <w:p w14:paraId="5847D141" w14:textId="77777777" w:rsidR="00587317" w:rsidRPr="00757917" w:rsidRDefault="00587317"/>
    <w:tbl>
      <w:tblPr>
        <w:tblW w:w="909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3330"/>
        <w:gridCol w:w="1319"/>
        <w:gridCol w:w="255"/>
        <w:gridCol w:w="1201"/>
        <w:gridCol w:w="255"/>
        <w:gridCol w:w="1257"/>
        <w:gridCol w:w="255"/>
        <w:gridCol w:w="1218"/>
      </w:tblGrid>
      <w:tr w:rsidR="00A554FE" w:rsidRPr="00757917" w14:paraId="484B52CC" w14:textId="77777777" w:rsidTr="003365B4">
        <w:trPr>
          <w:trHeight w:val="407"/>
          <w:tblHeader/>
        </w:trPr>
        <w:tc>
          <w:tcPr>
            <w:tcW w:w="3330" w:type="dxa"/>
          </w:tcPr>
          <w:p w14:paraId="5DE64442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65D5708A" w14:textId="4C456344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</w:t>
            </w:r>
            <w:r w:rsidR="002A0040" w:rsidRPr="00757917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กิจการ</w:t>
            </w:r>
          </w:p>
        </w:tc>
      </w:tr>
      <w:tr w:rsidR="00A554FE" w:rsidRPr="00757917" w14:paraId="0B5EF2DA" w14:textId="77777777" w:rsidTr="003365B4">
        <w:trPr>
          <w:trHeight w:val="407"/>
          <w:tblHeader/>
        </w:trPr>
        <w:tc>
          <w:tcPr>
            <w:tcW w:w="3330" w:type="dxa"/>
          </w:tcPr>
          <w:p w14:paraId="0CB42ED5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80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  <w:r w:rsidRPr="00757917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ab/>
            </w:r>
          </w:p>
        </w:tc>
        <w:tc>
          <w:tcPr>
            <w:tcW w:w="2775" w:type="dxa"/>
            <w:gridSpan w:val="3"/>
          </w:tcPr>
          <w:p w14:paraId="7775693B" w14:textId="3C69BDFB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55" w:type="dxa"/>
          </w:tcPr>
          <w:p w14:paraId="6E53040D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730" w:type="dxa"/>
            <w:gridSpan w:val="3"/>
          </w:tcPr>
          <w:p w14:paraId="01CF5E3D" w14:textId="7C05DE93" w:rsidR="00A554FE" w:rsidRPr="00757917" w:rsidRDefault="00460DDC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2563</w:t>
            </w:r>
          </w:p>
        </w:tc>
      </w:tr>
      <w:tr w:rsidR="00A554FE" w:rsidRPr="00757917" w14:paraId="7DF99286" w14:textId="77777777" w:rsidTr="003365B4">
        <w:trPr>
          <w:trHeight w:val="407"/>
          <w:tblHeader/>
        </w:trPr>
        <w:tc>
          <w:tcPr>
            <w:tcW w:w="3330" w:type="dxa"/>
          </w:tcPr>
          <w:p w14:paraId="54973A8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1319" w:type="dxa"/>
          </w:tcPr>
          <w:p w14:paraId="48AC8F98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1F0D86DF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64FBEBE1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255" w:type="dxa"/>
          </w:tcPr>
          <w:p w14:paraId="2F9512E5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0502B436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255" w:type="dxa"/>
          </w:tcPr>
          <w:p w14:paraId="53C82700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408D0B5C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A554FE" w:rsidRPr="00757917" w14:paraId="3267F17F" w14:textId="77777777" w:rsidTr="003365B4">
        <w:trPr>
          <w:trHeight w:val="407"/>
          <w:tblHeader/>
        </w:trPr>
        <w:tc>
          <w:tcPr>
            <w:tcW w:w="3330" w:type="dxa"/>
          </w:tcPr>
          <w:p w14:paraId="15AD7FB0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 w:hanging="19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4BBD2602" w14:textId="0E448645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A554FE" w:rsidRPr="00757917" w14:paraId="3FCB0866" w14:textId="77777777" w:rsidTr="003365B4">
        <w:trPr>
          <w:trHeight w:val="407"/>
          <w:tblHeader/>
        </w:trPr>
        <w:tc>
          <w:tcPr>
            <w:tcW w:w="3330" w:type="dxa"/>
          </w:tcPr>
          <w:p w14:paraId="67A0D925" w14:textId="7A3263EF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68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19" w:type="dxa"/>
          </w:tcPr>
          <w:p w14:paraId="20B7528F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3E703ED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</w:tcPr>
          <w:p w14:paraId="408E7BFB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53720B4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</w:tcPr>
          <w:p w14:paraId="1EEE6F09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55" w:type="dxa"/>
          </w:tcPr>
          <w:p w14:paraId="3C267759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</w:tcPr>
          <w:p w14:paraId="2ABD6B5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9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A554FE" w:rsidRPr="00757917" w14:paraId="615AFB7A" w14:textId="77777777" w:rsidTr="003174D5">
        <w:trPr>
          <w:trHeight w:val="407"/>
          <w:tblHeader/>
        </w:trPr>
        <w:tc>
          <w:tcPr>
            <w:tcW w:w="3330" w:type="dxa"/>
          </w:tcPr>
          <w:p w14:paraId="012A6831" w14:textId="7A30CF3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161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1319" w:type="dxa"/>
            <w:tcBorders>
              <w:bottom w:val="double" w:sz="4" w:space="0" w:color="auto"/>
            </w:tcBorders>
          </w:tcPr>
          <w:p w14:paraId="52EBD393" w14:textId="2423FF75" w:rsidR="00A554FE" w:rsidRPr="00757917" w:rsidRDefault="00460DDC" w:rsidP="00A554FE">
            <w:pPr>
              <w:spacing w:line="240" w:lineRule="auto"/>
              <w:ind w:lef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="00977D95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175</w:t>
            </w:r>
          </w:p>
        </w:tc>
        <w:tc>
          <w:tcPr>
            <w:tcW w:w="255" w:type="dxa"/>
          </w:tcPr>
          <w:p w14:paraId="3C209BF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01" w:type="dxa"/>
            <w:tcBorders>
              <w:bottom w:val="double" w:sz="4" w:space="0" w:color="auto"/>
            </w:tcBorders>
          </w:tcPr>
          <w:p w14:paraId="4A0B8DA5" w14:textId="7D5418CC" w:rsidR="00A554FE" w:rsidRPr="00757917" w:rsidRDefault="00460DDC" w:rsidP="00A554FE">
            <w:pPr>
              <w:spacing w:line="240" w:lineRule="auto"/>
              <w:ind w:lef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 w:rsidR="00977D95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384</w:t>
            </w:r>
          </w:p>
        </w:tc>
        <w:tc>
          <w:tcPr>
            <w:tcW w:w="255" w:type="dxa"/>
          </w:tcPr>
          <w:p w14:paraId="3845E10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4"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57" w:type="dxa"/>
            <w:tcBorders>
              <w:bottom w:val="double" w:sz="4" w:space="0" w:color="auto"/>
            </w:tcBorders>
          </w:tcPr>
          <w:p w14:paraId="6BD60368" w14:textId="40F4D551" w:rsidR="00A554FE" w:rsidRPr="00757917" w:rsidRDefault="00460DDC" w:rsidP="00A554FE">
            <w:pPr>
              <w:spacing w:line="240" w:lineRule="auto"/>
              <w:ind w:left="9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="00F770A0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366</w:t>
            </w:r>
          </w:p>
        </w:tc>
        <w:tc>
          <w:tcPr>
            <w:tcW w:w="255" w:type="dxa"/>
          </w:tcPr>
          <w:p w14:paraId="0C4DAC63" w14:textId="77777777" w:rsidR="00A554FE" w:rsidRPr="00757917" w:rsidRDefault="00A554FE" w:rsidP="00A554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18" w:type="dxa"/>
            <w:tcBorders>
              <w:bottom w:val="double" w:sz="4" w:space="0" w:color="auto"/>
            </w:tcBorders>
          </w:tcPr>
          <w:p w14:paraId="1ADB1255" w14:textId="55EA75B9" w:rsidR="00A554FE" w:rsidRPr="00757917" w:rsidRDefault="00460DDC" w:rsidP="00A554FE">
            <w:pPr>
              <w:spacing w:line="240" w:lineRule="auto"/>
              <w:ind w:left="90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 w:rsidR="00B37EE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555</w:t>
            </w:r>
          </w:p>
        </w:tc>
      </w:tr>
    </w:tbl>
    <w:p w14:paraId="48821EBD" w14:textId="1E8957E2" w:rsidR="007562DB" w:rsidRPr="00757917" w:rsidRDefault="007562DB" w:rsidP="00A554FE">
      <w:pPr>
        <w:spacing w:line="240" w:lineRule="auto"/>
        <w:rPr>
          <w:rFonts w:asciiTheme="majorBidi" w:hAnsiTheme="majorBidi" w:cstheme="majorBidi"/>
          <w:sz w:val="24"/>
          <w:szCs w:val="24"/>
        </w:rPr>
      </w:pPr>
    </w:p>
    <w:p w14:paraId="5F0A74FF" w14:textId="77777777" w:rsidR="002B31F8" w:rsidRPr="00757917" w:rsidRDefault="002B31F8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มูลค่ายุติธรรมของอสังหาริมทรัพย์เพื่อการลงทุนของกลุ่มบริษัทและบริษัท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ประเมินราคาโดยผู้ประเมินราคาอิสระโดยวิธีคิดลดกระแสเงินสดโดยใช้อัตราคิดลดที่ปรับค่าความเสี่ยง มูลค่ายุติธรรมของอสังหาริมทรัพย์เพื่อการลงทุนถูกจัดลำดับชั้นการวัดมูลค่ายุติธรรมอยู่ในระดับ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3</w:t>
      </w:r>
    </w:p>
    <w:p w14:paraId="2F373FB7" w14:textId="77777777" w:rsidR="002B31F8" w:rsidRPr="00757917" w:rsidRDefault="002B31F8" w:rsidP="002B31F8">
      <w:pPr>
        <w:tabs>
          <w:tab w:val="left" w:pos="540"/>
          <w:tab w:val="left" w:pos="720"/>
          <w:tab w:val="right" w:pos="7200"/>
          <w:tab w:val="right" w:pos="8540"/>
        </w:tabs>
        <w:spacing w:line="240" w:lineRule="auto"/>
        <w:ind w:left="567"/>
        <w:jc w:val="thaiDistribute"/>
        <w:rPr>
          <w:rFonts w:ascii="Angsana New" w:hAnsi="Angsana New"/>
          <w:sz w:val="28"/>
          <w:szCs w:val="28"/>
          <w:cs/>
        </w:rPr>
      </w:pPr>
    </w:p>
    <w:tbl>
      <w:tblPr>
        <w:tblW w:w="9540" w:type="dxa"/>
        <w:tblInd w:w="540" w:type="dxa"/>
        <w:tblLayout w:type="fixed"/>
        <w:tblLook w:val="04A0" w:firstRow="1" w:lastRow="0" w:firstColumn="1" w:lastColumn="0" w:noHBand="0" w:noVBand="1"/>
      </w:tblPr>
      <w:tblGrid>
        <w:gridCol w:w="3960"/>
        <w:gridCol w:w="5580"/>
      </w:tblGrid>
      <w:tr w:rsidR="007D506B" w:rsidRPr="00757917" w14:paraId="3CFA9EB8" w14:textId="77777777" w:rsidTr="007D506B">
        <w:trPr>
          <w:tblHeader/>
        </w:trPr>
        <w:tc>
          <w:tcPr>
            <w:tcW w:w="3960" w:type="dxa"/>
          </w:tcPr>
          <w:p w14:paraId="07619AFE" w14:textId="7FBD68C2" w:rsidR="007D506B" w:rsidRPr="00757917" w:rsidRDefault="007D506B" w:rsidP="00BF3B2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ประเภทของสินทรัพย์</w:t>
            </w:r>
          </w:p>
        </w:tc>
        <w:tc>
          <w:tcPr>
            <w:tcW w:w="5580" w:type="dxa"/>
            <w:shd w:val="clear" w:color="auto" w:fill="auto"/>
            <w:vAlign w:val="bottom"/>
          </w:tcPr>
          <w:p w14:paraId="00367938" w14:textId="60C52D24" w:rsidR="007D506B" w:rsidRPr="00757917" w:rsidRDefault="007D506B" w:rsidP="002C759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704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br w:type="page"/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เทคนิคการประเมินมูลค่า</w:t>
            </w:r>
          </w:p>
        </w:tc>
      </w:tr>
      <w:tr w:rsidR="007D506B" w:rsidRPr="00757917" w14:paraId="32ED6B5D" w14:textId="77777777" w:rsidTr="007D506B">
        <w:tc>
          <w:tcPr>
            <w:tcW w:w="3960" w:type="dxa"/>
          </w:tcPr>
          <w:p w14:paraId="43BF87BC" w14:textId="311F873D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ที่ดิน</w:t>
            </w:r>
          </w:p>
        </w:tc>
        <w:tc>
          <w:tcPr>
            <w:tcW w:w="5580" w:type="dxa"/>
            <w:shd w:val="clear" w:color="auto" w:fill="auto"/>
          </w:tcPr>
          <w:p w14:paraId="25C7211A" w14:textId="21940807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วิธีการเปรียบเทียบราคาตลาด</w:t>
            </w:r>
          </w:p>
        </w:tc>
      </w:tr>
      <w:tr w:rsidR="007D506B" w:rsidRPr="00757917" w14:paraId="66C8BFFE" w14:textId="77777777" w:rsidTr="007D506B">
        <w:tc>
          <w:tcPr>
            <w:tcW w:w="3960" w:type="dxa"/>
          </w:tcPr>
          <w:p w14:paraId="473948E7" w14:textId="25EA9CEE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75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อาคารโรงงาน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และคลังสินค้าให้เช่า</w:t>
            </w:r>
          </w:p>
        </w:tc>
        <w:tc>
          <w:tcPr>
            <w:tcW w:w="5580" w:type="dxa"/>
            <w:shd w:val="clear" w:color="auto" w:fill="auto"/>
          </w:tcPr>
          <w:p w14:paraId="75A7E004" w14:textId="4683BEBE" w:rsidR="007D506B" w:rsidRPr="00757917" w:rsidRDefault="007D506B" w:rsidP="007E78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pacing w:val="-20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การคิดลดกระแสเงินสด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และอัตราการเช่าพื้นที่ กระแสเงินสดสุทธิที่คาดไว้จะถูกคิดลดโดยใช้อัตราคิดลด</w:t>
            </w:r>
            <w:r w:rsidRPr="00757917">
              <w:rPr>
                <w:rFonts w:ascii="Angsana New" w:hAnsi="Angsana New" w:hint="cs"/>
                <w:spacing w:val="-20"/>
                <w:sz w:val="30"/>
                <w:szCs w:val="30"/>
                <w:cs/>
              </w:rPr>
              <w:t xml:space="preserve"> </w:t>
            </w:r>
          </w:p>
        </w:tc>
      </w:tr>
      <w:tr w:rsidR="007D506B" w:rsidRPr="00757917" w14:paraId="354E4CF2" w14:textId="77777777" w:rsidTr="007D506B">
        <w:tc>
          <w:tcPr>
            <w:tcW w:w="3960" w:type="dxa"/>
          </w:tcPr>
          <w:p w14:paraId="1733949B" w14:textId="7D479301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งานระหว่างก่อสร้าง</w:t>
            </w:r>
          </w:p>
        </w:tc>
        <w:tc>
          <w:tcPr>
            <w:tcW w:w="5580" w:type="dxa"/>
            <w:shd w:val="clear" w:color="auto" w:fill="auto"/>
          </w:tcPr>
          <w:p w14:paraId="340C57DE" w14:textId="6360E4BA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วิธีราคาทุน</w:t>
            </w:r>
          </w:p>
        </w:tc>
      </w:tr>
      <w:tr w:rsidR="007D506B" w:rsidRPr="00757917" w14:paraId="754BBD4A" w14:textId="77777777" w:rsidTr="007D506B">
        <w:tc>
          <w:tcPr>
            <w:tcW w:w="3960" w:type="dxa"/>
          </w:tcPr>
          <w:p w14:paraId="6881CC5A" w14:textId="77777777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580" w:type="dxa"/>
            <w:shd w:val="clear" w:color="auto" w:fill="auto"/>
          </w:tcPr>
          <w:p w14:paraId="568988A3" w14:textId="77777777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7D506B" w:rsidRPr="00757917" w14:paraId="4592F4E7" w14:textId="77777777" w:rsidTr="007D506B">
        <w:tc>
          <w:tcPr>
            <w:tcW w:w="3960" w:type="dxa"/>
          </w:tcPr>
          <w:p w14:paraId="31E20177" w14:textId="77777777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580" w:type="dxa"/>
            <w:shd w:val="clear" w:color="auto" w:fill="auto"/>
          </w:tcPr>
          <w:p w14:paraId="465F0015" w14:textId="77777777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7D506B" w:rsidRPr="00757917" w14:paraId="66A73A22" w14:textId="77777777" w:rsidTr="007D506B">
        <w:tc>
          <w:tcPr>
            <w:tcW w:w="3960" w:type="dxa"/>
          </w:tcPr>
          <w:p w14:paraId="6AD7F1C7" w14:textId="23595A89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lastRenderedPageBreak/>
              <w:t>อาคารสำนักงานให้เช่า</w:t>
            </w:r>
          </w:p>
        </w:tc>
        <w:tc>
          <w:tcPr>
            <w:tcW w:w="5580" w:type="dxa"/>
            <w:shd w:val="clear" w:color="auto" w:fill="auto"/>
          </w:tcPr>
          <w:p w14:paraId="796358D3" w14:textId="35F2F5CA" w:rsidR="007D506B" w:rsidRPr="00757917" w:rsidRDefault="007D506B" w:rsidP="00D274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ind w:left="-13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วิธีการรายได้ โดยการคิดลดกระแสเงิ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น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สด รูปแบบการประเมินมูลค่าพิจารณาถึงมูลค่าปัจจุบันของกระแสเงินสดสุทธิที่ได้จากทรัพย์สิน โดยคำนึงถึงการเพิ่มขึ้นของอัตราค่าเช่าที่คาดไว้ ระยะเวลาที่เลิกเช่า อัตราการครอบครอง ค่าใช้จ่ายเพื่อเป็นสิ่งจูงใจในการเช่า เช่น ระยะเวลาที่ให้เช่าฟรี และการยกเว้นค่าใช้จ่ายอื่นๆ แก่ผู้เช่า กระแสเงินสดสุทธิที่คาดไว้จะถูกคิดลดโดยใช้อัตราคิดลดที่ปรับค่าความเสี่ยงแล้ว การประมาณอัตราคิดลดได้พิจารณาถึงคุณภาพของอาคารและสถานที่ตั้ง (ตำแหน่งที่ดีที่สุด หรือ รองลงมา) คุณภาพเครดิตของผู้เช่าและระยะเวลาการเช่า</w:t>
            </w:r>
          </w:p>
        </w:tc>
      </w:tr>
    </w:tbl>
    <w:p w14:paraId="59910711" w14:textId="063710FE" w:rsidR="004020B7" w:rsidRPr="00757917" w:rsidRDefault="004020B7" w:rsidP="00FE6B9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2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7013256A" w14:textId="45B685C8" w:rsidR="006B1A90" w:rsidRPr="00757917" w:rsidRDefault="006B1A90" w:rsidP="00DF3C2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  <w:cs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อสังหาริมทรัพย์เพื่อการลงทุนที่ติดภาระจำยอม</w:t>
      </w:r>
    </w:p>
    <w:p w14:paraId="79F19A33" w14:textId="77777777" w:rsidR="00667903" w:rsidRPr="00757917" w:rsidRDefault="00667903" w:rsidP="006B1A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67"/>
        <w:rPr>
          <w:rFonts w:ascii="Angsana New" w:hAnsi="Angsana New"/>
          <w:sz w:val="30"/>
          <w:szCs w:val="30"/>
        </w:rPr>
      </w:pPr>
    </w:p>
    <w:p w14:paraId="77AB5FF8" w14:textId="454EF897" w:rsidR="0099502B" w:rsidRPr="00757917" w:rsidRDefault="006B1A90" w:rsidP="005135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="002C7165" w:rsidRPr="00757917">
        <w:rPr>
          <w:rFonts w:ascii="Angsana New" w:hAnsi="Angsana New"/>
          <w:sz w:val="30"/>
          <w:szCs w:val="30"/>
          <w:cs/>
        </w:rPr>
        <w:t xml:space="preserve"> </w:t>
      </w:r>
      <w:r w:rsidR="007965AC" w:rsidRPr="00757917">
        <w:rPr>
          <w:rFonts w:ascii="Angsana New" w:hAnsi="Angsana New"/>
          <w:sz w:val="30"/>
          <w:szCs w:val="30"/>
          <w:cs/>
        </w:rPr>
        <w:t>กันย</w:t>
      </w:r>
      <w:r w:rsidR="002C7165" w:rsidRPr="00757917">
        <w:rPr>
          <w:rFonts w:ascii="Angsana New" w:hAnsi="Angsana New"/>
          <w:sz w:val="30"/>
          <w:szCs w:val="30"/>
          <w:cs/>
        </w:rPr>
        <w:t xml:space="preserve">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="005213E1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กลุ่มบริษัทและบริษัทมีอสังหาริมทรัพย์เพื่อการลงทุน</w:t>
      </w:r>
      <w:r w:rsidR="00182587" w:rsidRPr="00757917">
        <w:rPr>
          <w:rFonts w:ascii="Angsana New" w:hAnsi="Angsana New"/>
          <w:sz w:val="30"/>
          <w:szCs w:val="30"/>
          <w:cs/>
        </w:rPr>
        <w:t>เพื่อ</w:t>
      </w:r>
      <w:r w:rsidR="00B81261" w:rsidRPr="00757917">
        <w:rPr>
          <w:rFonts w:ascii="Angsana New" w:hAnsi="Angsana New"/>
          <w:sz w:val="30"/>
          <w:szCs w:val="30"/>
          <w:cs/>
        </w:rPr>
        <w:t>อุตสาหกรรม</w:t>
      </w:r>
      <w:r w:rsidRPr="00757917">
        <w:rPr>
          <w:rFonts w:ascii="Angsana New" w:hAnsi="Angsana New"/>
          <w:sz w:val="30"/>
          <w:szCs w:val="30"/>
          <w:cs/>
        </w:rPr>
        <w:t>บางส่วน</w:t>
      </w:r>
      <w:r w:rsidR="005D3E8A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ได้แก่ ที่ดินที่ติดภาระจำยอม ซึ่งมีมูลค่าตามบัญชีเป็นจำนวน </w:t>
      </w:r>
      <w:r w:rsidR="00460DDC" w:rsidRPr="00757917">
        <w:rPr>
          <w:rFonts w:ascii="Angsana New" w:hAnsi="Angsana New"/>
          <w:sz w:val="30"/>
          <w:szCs w:val="30"/>
        </w:rPr>
        <w:t>594</w:t>
      </w:r>
      <w:r w:rsidR="00D144B6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43</w:t>
      </w:r>
      <w:r w:rsidR="00942E81"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ล้านบาท</w:t>
      </w:r>
      <w:r w:rsidR="004B53A8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และ </w:t>
      </w:r>
      <w:r w:rsidR="00460DDC" w:rsidRPr="00757917">
        <w:rPr>
          <w:rFonts w:ascii="Angsana New" w:hAnsi="Angsana New"/>
          <w:sz w:val="30"/>
          <w:szCs w:val="30"/>
        </w:rPr>
        <w:t>17</w:t>
      </w:r>
      <w:r w:rsidR="00D144B6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92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 ตามลำดับ</w:t>
      </w:r>
      <w:r w:rsidR="00D26677"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: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594</w:t>
      </w:r>
      <w:r w:rsidR="00CB72C2"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43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 ล้านบาท</w:t>
      </w:r>
      <w:r w:rsidR="004B53A8" w:rsidRPr="00757917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และ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17</w:t>
      </w:r>
      <w:r w:rsidR="00CB72C2"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92</w:t>
      </w:r>
      <w:r w:rsidR="0099502B" w:rsidRPr="00757917">
        <w:rPr>
          <w:rFonts w:ascii="Angsana New" w:hAnsi="Angsana New"/>
          <w:i/>
          <w:iCs/>
          <w:sz w:val="30"/>
          <w:szCs w:val="30"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 ล้านบาท ตามลำดับ)</w:t>
      </w:r>
    </w:p>
    <w:p w14:paraId="2D61B4F7" w14:textId="77777777" w:rsidR="00BD3610" w:rsidRPr="00757917" w:rsidRDefault="00BD3610" w:rsidP="004A106E">
      <w:pPr>
        <w:rPr>
          <w:lang w:val="x-none" w:eastAsia="x-none"/>
        </w:rPr>
      </w:pPr>
    </w:p>
    <w:p w14:paraId="05A7D997" w14:textId="77777777" w:rsidR="009C7583" w:rsidRPr="00757917" w:rsidRDefault="009C7583" w:rsidP="004A106E">
      <w:pPr>
        <w:rPr>
          <w:lang w:val="x-none" w:eastAsia="x-none"/>
        </w:rPr>
      </w:pPr>
    </w:p>
    <w:p w14:paraId="2DAFD37E" w14:textId="77777777" w:rsidR="009C7583" w:rsidRPr="00757917" w:rsidRDefault="009C75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1953648C" w14:textId="6E3BC2AA" w:rsidR="009C7583" w:rsidRPr="00757917" w:rsidRDefault="009C7583" w:rsidP="004A106E">
      <w:pPr>
        <w:rPr>
          <w:cs/>
          <w:lang w:val="x-none" w:eastAsia="x-none"/>
        </w:rPr>
        <w:sectPr w:rsidR="009C7583" w:rsidRPr="00757917" w:rsidSect="004C77E9">
          <w:headerReference w:type="default" r:id="rId13"/>
          <w:footerReference w:type="default" r:id="rId14"/>
          <w:pgSz w:w="11909" w:h="16834" w:code="9"/>
          <w:pgMar w:top="1152" w:right="1199" w:bottom="1152" w:left="691" w:header="720" w:footer="720" w:gutter="0"/>
          <w:paperSrc w:first="7" w:other="7"/>
          <w:cols w:space="720"/>
          <w:docGrid w:linePitch="245"/>
        </w:sectPr>
      </w:pPr>
    </w:p>
    <w:p w14:paraId="25BCC817" w14:textId="20A96BF7" w:rsidR="008D002E" w:rsidRPr="00757917" w:rsidRDefault="008D002E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ที่ดิน อาคารและอุปกรณ์</w:t>
      </w:r>
    </w:p>
    <w:p w14:paraId="1E9F9682" w14:textId="77777777" w:rsidR="00400B7B" w:rsidRPr="00757917" w:rsidRDefault="00400B7B" w:rsidP="00400B7B">
      <w:pPr>
        <w:rPr>
          <w:lang w:val="x-none" w:eastAsia="x-none"/>
        </w:rPr>
      </w:pPr>
    </w:p>
    <w:tbl>
      <w:tblPr>
        <w:tblW w:w="15180" w:type="dxa"/>
        <w:tblInd w:w="-216" w:type="dxa"/>
        <w:tblLayout w:type="fixed"/>
        <w:tblLook w:val="01E0" w:firstRow="1" w:lastRow="1" w:firstColumn="1" w:lastColumn="1" w:noHBand="0" w:noVBand="0"/>
      </w:tblPr>
      <w:tblGrid>
        <w:gridCol w:w="2286"/>
        <w:gridCol w:w="180"/>
        <w:gridCol w:w="630"/>
        <w:gridCol w:w="990"/>
        <w:gridCol w:w="270"/>
        <w:gridCol w:w="1059"/>
        <w:gridCol w:w="236"/>
        <w:gridCol w:w="1215"/>
        <w:gridCol w:w="270"/>
        <w:gridCol w:w="1188"/>
        <w:gridCol w:w="236"/>
        <w:gridCol w:w="1319"/>
        <w:gridCol w:w="270"/>
        <w:gridCol w:w="900"/>
        <w:gridCol w:w="270"/>
        <w:gridCol w:w="1168"/>
        <w:gridCol w:w="236"/>
        <w:gridCol w:w="1161"/>
        <w:gridCol w:w="259"/>
        <w:gridCol w:w="1037"/>
      </w:tblGrid>
      <w:tr w:rsidR="00CF1AAF" w:rsidRPr="00757917" w14:paraId="0EB63C0E" w14:textId="77777777" w:rsidTr="00122731">
        <w:trPr>
          <w:tblHeader/>
        </w:trPr>
        <w:tc>
          <w:tcPr>
            <w:tcW w:w="2466" w:type="dxa"/>
            <w:gridSpan w:val="2"/>
            <w:shd w:val="clear" w:color="auto" w:fill="auto"/>
          </w:tcPr>
          <w:p w14:paraId="10255213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630" w:type="dxa"/>
          </w:tcPr>
          <w:p w14:paraId="02CA5243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2084" w:type="dxa"/>
            <w:gridSpan w:val="17"/>
          </w:tcPr>
          <w:p w14:paraId="26C28006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CF1AAF" w:rsidRPr="00757917" w14:paraId="3CB37BE8" w14:textId="77777777" w:rsidTr="00122731">
        <w:trPr>
          <w:trHeight w:val="60"/>
          <w:tblHeader/>
        </w:trPr>
        <w:tc>
          <w:tcPr>
            <w:tcW w:w="2466" w:type="dxa"/>
            <w:gridSpan w:val="2"/>
            <w:shd w:val="clear" w:color="auto" w:fill="auto"/>
          </w:tcPr>
          <w:p w14:paraId="002A8F5A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11" w:hanging="141"/>
              <w:rPr>
                <w:rFonts w:ascii="Angsana New" w:hAnsi="Angsana New"/>
                <w:i/>
                <w:iCs/>
                <w:color w:val="0000FF"/>
                <w:sz w:val="26"/>
                <w:szCs w:val="26"/>
              </w:rPr>
            </w:pPr>
          </w:p>
        </w:tc>
        <w:tc>
          <w:tcPr>
            <w:tcW w:w="630" w:type="dxa"/>
          </w:tcPr>
          <w:p w14:paraId="7BCA0DE3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183C564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ที่ดิน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383BDD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  <w:vAlign w:val="bottom"/>
          </w:tcPr>
          <w:p w14:paraId="135D390C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  <w:p w14:paraId="7A6237D4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สนามกอล์ฟ</w:t>
            </w:r>
          </w:p>
        </w:tc>
        <w:tc>
          <w:tcPr>
            <w:tcW w:w="236" w:type="dxa"/>
            <w:vAlign w:val="bottom"/>
          </w:tcPr>
          <w:p w14:paraId="2504C23E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429C92AC" w14:textId="5F0CF48B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pacing w:val="-4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pacing w:val="-4"/>
                <w:sz w:val="26"/>
                <w:szCs w:val="26"/>
                <w:cs/>
              </w:rPr>
              <w:t>อาคาร</w:t>
            </w:r>
            <w:r w:rsidR="00505326" w:rsidRPr="00757917">
              <w:rPr>
                <w:rFonts w:ascii="Angsana New" w:hAnsi="Angsana New"/>
                <w:spacing w:val="-4"/>
                <w:sz w:val="26"/>
                <w:szCs w:val="26"/>
                <w:cs/>
              </w:rPr>
              <w:br/>
            </w:r>
            <w:r w:rsidR="00505326" w:rsidRPr="00757917">
              <w:rPr>
                <w:rFonts w:ascii="Angsana New" w:hAnsi="Angsana New" w:hint="cs"/>
                <w:spacing w:val="-4"/>
                <w:sz w:val="26"/>
                <w:szCs w:val="26"/>
                <w:cs/>
              </w:rPr>
              <w:t>และส่วนปรับปรุงอาคารเช่า</w:t>
            </w:r>
          </w:p>
        </w:tc>
        <w:tc>
          <w:tcPr>
            <w:tcW w:w="270" w:type="dxa"/>
            <w:vAlign w:val="bottom"/>
          </w:tcPr>
          <w:p w14:paraId="0BB3BBA3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093205F4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เครื่องมือและเครื่องใช้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F1B1BC9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6B193C1A" w14:textId="77777777" w:rsidR="00235686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เครื่องตกแต่ง</w:t>
            </w:r>
          </w:p>
          <w:p w14:paraId="2E05C610" w14:textId="05460ACE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ติดตั้งและอุปกรณ์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8C17B3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F75F73B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ยานพาหนะ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9A7E07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  <w:vAlign w:val="bottom"/>
          </w:tcPr>
          <w:p w14:paraId="216D4600" w14:textId="77777777" w:rsidR="00F857FF" w:rsidRPr="00757917" w:rsidRDefault="00744CB3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ระบบ</w:t>
            </w:r>
          </w:p>
          <w:p w14:paraId="77E78A0E" w14:textId="644382A4" w:rsidR="00CF1AAF" w:rsidRPr="00757917" w:rsidRDefault="00744CB3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สา</w:t>
            </w:r>
            <w:r w:rsidR="00F857FF" w:rsidRPr="00757917">
              <w:rPr>
                <w:rFonts w:ascii="Angsana New" w:hAnsi="Angsana New"/>
                <w:sz w:val="26"/>
                <w:szCs w:val="26"/>
                <w:cs/>
              </w:rPr>
              <w:t>ธา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>รณูปโภค</w:t>
            </w:r>
          </w:p>
        </w:tc>
        <w:tc>
          <w:tcPr>
            <w:tcW w:w="236" w:type="dxa"/>
            <w:vAlign w:val="bottom"/>
          </w:tcPr>
          <w:p w14:paraId="08A844E2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161" w:type="dxa"/>
            <w:vAlign w:val="bottom"/>
          </w:tcPr>
          <w:p w14:paraId="271E8DDA" w14:textId="77777777" w:rsidR="00CF1AAF" w:rsidRPr="00757917" w:rsidRDefault="00744CB3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งานระหว่างก่อสร้าง</w:t>
            </w:r>
          </w:p>
        </w:tc>
        <w:tc>
          <w:tcPr>
            <w:tcW w:w="259" w:type="dxa"/>
            <w:vAlign w:val="bottom"/>
          </w:tcPr>
          <w:p w14:paraId="5A34B7E4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1037" w:type="dxa"/>
            <w:vAlign w:val="bottom"/>
          </w:tcPr>
          <w:p w14:paraId="337F7B8C" w14:textId="77777777" w:rsidR="00CF1AAF" w:rsidRPr="00757917" w:rsidRDefault="00CF1AAF" w:rsidP="00DE4E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20" w:lineRule="exact"/>
              <w:ind w:left="-126" w:right="-108" w:firstLine="18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A511D4" w:rsidRPr="00757917" w14:paraId="4F685A75" w14:textId="77777777" w:rsidTr="00122731">
        <w:trPr>
          <w:tblHeader/>
        </w:trPr>
        <w:tc>
          <w:tcPr>
            <w:tcW w:w="2286" w:type="dxa"/>
            <w:shd w:val="clear" w:color="auto" w:fill="auto"/>
          </w:tcPr>
          <w:p w14:paraId="4CA54926" w14:textId="77777777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-1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810" w:type="dxa"/>
            <w:gridSpan w:val="2"/>
          </w:tcPr>
          <w:p w14:paraId="7BF416C9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08" w:right="-144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  <w:t>หมายเหตุ</w:t>
            </w:r>
          </w:p>
        </w:tc>
        <w:tc>
          <w:tcPr>
            <w:tcW w:w="12084" w:type="dxa"/>
            <w:gridSpan w:val="17"/>
          </w:tcPr>
          <w:p w14:paraId="5E1B1102" w14:textId="09E19994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6" w:right="-108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  <w:t>(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  <w:lang w:val="en-US" w:bidi="th-TH"/>
              </w:rPr>
              <w:t>ล้าน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  <w:t>บาท)</w:t>
            </w:r>
          </w:p>
        </w:tc>
      </w:tr>
      <w:tr w:rsidR="00A511D4" w:rsidRPr="00757917" w14:paraId="32C1711F" w14:textId="77777777" w:rsidTr="00122731">
        <w:tc>
          <w:tcPr>
            <w:tcW w:w="2466" w:type="dxa"/>
            <w:gridSpan w:val="2"/>
            <w:shd w:val="clear" w:color="auto" w:fill="auto"/>
          </w:tcPr>
          <w:p w14:paraId="71632772" w14:textId="77777777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ราคาทุน</w:t>
            </w:r>
          </w:p>
        </w:tc>
        <w:tc>
          <w:tcPr>
            <w:tcW w:w="630" w:type="dxa"/>
          </w:tcPr>
          <w:p w14:paraId="03ED44AB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06FF829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29024E6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0EE44388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65FF5FD1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110BC399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0B5B82ED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50BA765E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C5BDDCD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0B58B94C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C95872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8530452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3D9C81C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74DE99A2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1AB8D649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400180DE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59" w:type="dxa"/>
          </w:tcPr>
          <w:p w14:paraId="14B99007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right="1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2DD72C0B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A511D4" w:rsidRPr="00757917" w14:paraId="53A2D6AB" w14:textId="77777777" w:rsidTr="003174D5">
        <w:tc>
          <w:tcPr>
            <w:tcW w:w="2466" w:type="dxa"/>
            <w:gridSpan w:val="2"/>
            <w:shd w:val="clear" w:color="auto" w:fill="auto"/>
          </w:tcPr>
          <w:p w14:paraId="1AD23C56" w14:textId="17118E61" w:rsidR="00CF0B4A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ณ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วันที่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="00294C31" w:rsidRPr="00757917">
              <w:rPr>
                <w:rFonts w:ascii="Angsana New" w:hAnsi="Angsana New"/>
                <w:sz w:val="26"/>
                <w:szCs w:val="26"/>
              </w:rPr>
              <w:t>1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sz w:val="26"/>
                <w:szCs w:val="26"/>
              </w:rPr>
              <w:t>2562</w:t>
            </w:r>
          </w:p>
          <w:p w14:paraId="421D84E8" w14:textId="57040326" w:rsidR="00A511D4" w:rsidRPr="00757917" w:rsidRDefault="00CF0B4A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- </w:t>
            </w: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ปรับปรุงใหม่</w:t>
            </w:r>
          </w:p>
        </w:tc>
        <w:tc>
          <w:tcPr>
            <w:tcW w:w="630" w:type="dxa"/>
          </w:tcPr>
          <w:p w14:paraId="01809F8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19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601D3A04" w14:textId="77777777" w:rsidR="00CF0B4A" w:rsidRPr="00757917" w:rsidRDefault="00CF0B4A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E7509C9" w14:textId="0EAEFE3E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1,02</w:t>
            </w:r>
            <w:r w:rsidR="00294C31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2B0534A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059" w:type="dxa"/>
          </w:tcPr>
          <w:p w14:paraId="3F935039" w14:textId="77777777" w:rsidR="00CF0B4A" w:rsidRPr="00757917" w:rsidRDefault="00CF0B4A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01C16DF8" w14:textId="7369C5FC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20</w:t>
            </w:r>
            <w:r w:rsidR="00294C31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</w:p>
        </w:tc>
        <w:tc>
          <w:tcPr>
            <w:tcW w:w="236" w:type="dxa"/>
          </w:tcPr>
          <w:p w14:paraId="74A47644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</w:tcPr>
          <w:p w14:paraId="7BD7CC43" w14:textId="77777777" w:rsidR="00CF0B4A" w:rsidRPr="00757917" w:rsidRDefault="00CF0B4A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45A113B" w14:textId="11797706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A511D4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02</w:t>
            </w:r>
            <w:r w:rsidR="00CF0B4A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6E53DF0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</w:tcPr>
          <w:p w14:paraId="1CD4392E" w14:textId="77777777" w:rsidR="00CF0B4A" w:rsidRPr="00757917" w:rsidRDefault="00CF0B4A" w:rsidP="00A511D4">
            <w:pPr>
              <w:pStyle w:val="acctfourfigures"/>
              <w:tabs>
                <w:tab w:val="clear" w:pos="765"/>
                <w:tab w:val="decimal" w:pos="8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229FB3CF" w14:textId="20C41131" w:rsidR="00A511D4" w:rsidRPr="00757917" w:rsidRDefault="00460DDC" w:rsidP="00A511D4">
            <w:pPr>
              <w:pStyle w:val="acctfourfigures"/>
              <w:tabs>
                <w:tab w:val="clear" w:pos="765"/>
                <w:tab w:val="decimal" w:pos="8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118</w:t>
            </w:r>
          </w:p>
        </w:tc>
        <w:tc>
          <w:tcPr>
            <w:tcW w:w="236" w:type="dxa"/>
            <w:shd w:val="clear" w:color="auto" w:fill="auto"/>
          </w:tcPr>
          <w:p w14:paraId="63C1E2B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31471E4F" w14:textId="77777777" w:rsidR="00CF0B4A" w:rsidRPr="00757917" w:rsidRDefault="00CF0B4A" w:rsidP="00A511D4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202464FF" w14:textId="14A24BEA" w:rsidR="00A511D4" w:rsidRPr="00757917" w:rsidRDefault="00460DDC" w:rsidP="00A511D4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59</w:t>
            </w:r>
            <w:r w:rsidR="00CF0B4A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2F43598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3024EA18" w14:textId="77777777" w:rsidR="00CF0B4A" w:rsidRPr="00757917" w:rsidRDefault="00CF0B4A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5CEC0E0" w14:textId="6996A0C9" w:rsidR="00A511D4" w:rsidRPr="00757917" w:rsidRDefault="00460DDC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="00294C31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27CA1EA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00223909" w14:textId="77777777" w:rsidR="00CF0B4A" w:rsidRPr="00757917" w:rsidRDefault="00CF0B4A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1005C462" w14:textId="1335559E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380</w:t>
            </w:r>
          </w:p>
        </w:tc>
        <w:tc>
          <w:tcPr>
            <w:tcW w:w="236" w:type="dxa"/>
          </w:tcPr>
          <w:p w14:paraId="484B986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6D07D6A6" w14:textId="77777777" w:rsidR="00CF0B4A" w:rsidRPr="00757917" w:rsidRDefault="00CF0B4A" w:rsidP="00A511D4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1723699D" w14:textId="3BF2CF4F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59" w:type="dxa"/>
          </w:tcPr>
          <w:p w14:paraId="4497619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037" w:type="dxa"/>
          </w:tcPr>
          <w:p w14:paraId="24D1D85A" w14:textId="77777777" w:rsidR="00CF0B4A" w:rsidRPr="00757917" w:rsidRDefault="00CF0B4A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7E8872A3" w14:textId="60C29B6F" w:rsidR="00A511D4" w:rsidRPr="00757917" w:rsidRDefault="00460DDC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="00A511D4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396</w:t>
            </w:r>
          </w:p>
        </w:tc>
      </w:tr>
      <w:tr w:rsidR="00A511D4" w:rsidRPr="00757917" w14:paraId="1B97EC15" w14:textId="77777777" w:rsidTr="003174D5">
        <w:tc>
          <w:tcPr>
            <w:tcW w:w="2466" w:type="dxa"/>
            <w:gridSpan w:val="2"/>
          </w:tcPr>
          <w:p w14:paraId="291236EA" w14:textId="46A29371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เพิ่มขึ้น</w:t>
            </w:r>
          </w:p>
        </w:tc>
        <w:tc>
          <w:tcPr>
            <w:tcW w:w="630" w:type="dxa"/>
          </w:tcPr>
          <w:p w14:paraId="3AD16BD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0F23508E" w14:textId="6E45A30A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8D6209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29AC315F" w14:textId="008C9A71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4DEEC30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shd w:val="clear" w:color="auto" w:fill="auto"/>
          </w:tcPr>
          <w:p w14:paraId="5BBDDD1B" w14:textId="7FB6484F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 xml:space="preserve">  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CF0B4A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1DD839A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88" w:type="dxa"/>
          </w:tcPr>
          <w:p w14:paraId="0B28F4F8" w14:textId="1804BF1D" w:rsidR="00A511D4" w:rsidRPr="00757917" w:rsidRDefault="00460DDC" w:rsidP="00A329A1">
            <w:pPr>
              <w:pStyle w:val="acctfourfigures"/>
              <w:tabs>
                <w:tab w:val="clear" w:pos="765"/>
                <w:tab w:val="decimal" w:pos="89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36" w:type="dxa"/>
            <w:shd w:val="clear" w:color="auto" w:fill="auto"/>
          </w:tcPr>
          <w:p w14:paraId="3D4A892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6F7BE2A5" w14:textId="738E0B0B" w:rsidR="00A511D4" w:rsidRPr="00757917" w:rsidRDefault="00460DDC" w:rsidP="00A511D4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82</w:t>
            </w:r>
          </w:p>
        </w:tc>
        <w:tc>
          <w:tcPr>
            <w:tcW w:w="270" w:type="dxa"/>
            <w:shd w:val="clear" w:color="auto" w:fill="auto"/>
          </w:tcPr>
          <w:p w14:paraId="7EB2D976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2E4D7815" w14:textId="382010D2" w:rsidR="00A511D4" w:rsidRPr="00757917" w:rsidRDefault="00A511D4" w:rsidP="00A511D4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D048CF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62A13A5F" w14:textId="5A278532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36" w:type="dxa"/>
          </w:tcPr>
          <w:p w14:paraId="5E49298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37CBD44C" w14:textId="3B3FFE91" w:rsidR="00A511D4" w:rsidRPr="00757917" w:rsidRDefault="00A511D4" w:rsidP="00A511D4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13</w:t>
            </w:r>
          </w:p>
        </w:tc>
        <w:tc>
          <w:tcPr>
            <w:tcW w:w="259" w:type="dxa"/>
          </w:tcPr>
          <w:p w14:paraId="219C4BC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</w:tcPr>
          <w:p w14:paraId="0414589B" w14:textId="32EFBFEE" w:rsidR="00A511D4" w:rsidRPr="00757917" w:rsidRDefault="00460DDC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11</w:t>
            </w:r>
            <w:r w:rsidR="00CF0B4A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</w:p>
        </w:tc>
      </w:tr>
      <w:tr w:rsidR="00A511D4" w:rsidRPr="00757917" w14:paraId="65E796ED" w14:textId="77777777" w:rsidTr="003174D5">
        <w:tc>
          <w:tcPr>
            <w:tcW w:w="2466" w:type="dxa"/>
            <w:gridSpan w:val="2"/>
          </w:tcPr>
          <w:p w14:paraId="1056FB7B" w14:textId="65FF3296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โอนมาจาก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 xml:space="preserve"> / 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โอนออกไปที่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):</w:t>
            </w:r>
          </w:p>
        </w:tc>
        <w:tc>
          <w:tcPr>
            <w:tcW w:w="630" w:type="dxa"/>
          </w:tcPr>
          <w:p w14:paraId="73FA5A3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666433E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D2897E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0958A1CF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</w:tcPr>
          <w:p w14:paraId="284445B6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shd w:val="clear" w:color="auto" w:fill="auto"/>
          </w:tcPr>
          <w:p w14:paraId="5E3323D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</w:tcPr>
          <w:p w14:paraId="6AF2EF4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88" w:type="dxa"/>
          </w:tcPr>
          <w:p w14:paraId="04D37B60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</w:tcPr>
          <w:p w14:paraId="4030C50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2A045FE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4DF4AFB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054C258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54945B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7703B5B2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36" w:type="dxa"/>
          </w:tcPr>
          <w:p w14:paraId="645E6D6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1598702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59" w:type="dxa"/>
          </w:tcPr>
          <w:p w14:paraId="14141AB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</w:tcPr>
          <w:p w14:paraId="6251599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A511D4" w:rsidRPr="00757917" w14:paraId="527E4A08" w14:textId="77777777" w:rsidTr="003174D5">
        <w:tc>
          <w:tcPr>
            <w:tcW w:w="2466" w:type="dxa"/>
            <w:gridSpan w:val="2"/>
          </w:tcPr>
          <w:p w14:paraId="4D6CCD66" w14:textId="0A448AD9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อสังหาริมทรัพย์เพื่อการลงทุน</w:t>
            </w:r>
          </w:p>
        </w:tc>
        <w:tc>
          <w:tcPr>
            <w:tcW w:w="630" w:type="dxa"/>
            <w:vAlign w:val="bottom"/>
          </w:tcPr>
          <w:p w14:paraId="621095D3" w14:textId="54871B22" w:rsidR="00A511D4" w:rsidRPr="00757917" w:rsidRDefault="00460DDC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13</w:t>
            </w:r>
          </w:p>
        </w:tc>
        <w:tc>
          <w:tcPr>
            <w:tcW w:w="990" w:type="dxa"/>
            <w:shd w:val="clear" w:color="auto" w:fill="auto"/>
          </w:tcPr>
          <w:p w14:paraId="31509C57" w14:textId="5CEE7CD3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C8A8387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68E4CEA6" w14:textId="44378F0E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2CD892D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shd w:val="clear" w:color="auto" w:fill="auto"/>
          </w:tcPr>
          <w:p w14:paraId="0B862876" w14:textId="5FEF3F49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34CAEEF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88" w:type="dxa"/>
          </w:tcPr>
          <w:p w14:paraId="683F3B9F" w14:textId="6F06EC62" w:rsidR="00A511D4" w:rsidRPr="00757917" w:rsidRDefault="00A511D4" w:rsidP="00A511D4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CDF2930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783BFBE3" w14:textId="5417AE9E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303B316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69E3BCBF" w14:textId="6D4CCAAA" w:rsidR="00A511D4" w:rsidRPr="00757917" w:rsidRDefault="00A511D4" w:rsidP="00A511D4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0CCD44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2CF8D9C0" w14:textId="3607DF68" w:rsidR="00A511D4" w:rsidRPr="00757917" w:rsidRDefault="00A511D4" w:rsidP="00A511D4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1C65D6F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11FB5E7E" w14:textId="6712782A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7364C237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</w:tcPr>
          <w:p w14:paraId="7B7BABE4" w14:textId="4208A41D" w:rsidR="00A511D4" w:rsidRPr="00757917" w:rsidRDefault="00A511D4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</w:tr>
      <w:tr w:rsidR="00A511D4" w:rsidRPr="00757917" w14:paraId="2C791EBD" w14:textId="77777777" w:rsidTr="003174D5">
        <w:tc>
          <w:tcPr>
            <w:tcW w:w="2466" w:type="dxa"/>
            <w:gridSpan w:val="2"/>
          </w:tcPr>
          <w:p w14:paraId="67C9806B" w14:textId="513A925A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สินทรัพย์ไม่มีตัวตน</w:t>
            </w:r>
          </w:p>
        </w:tc>
        <w:tc>
          <w:tcPr>
            <w:tcW w:w="630" w:type="dxa"/>
            <w:vAlign w:val="bottom"/>
          </w:tcPr>
          <w:p w14:paraId="38506C3A" w14:textId="22C13B39" w:rsidR="00A511D4" w:rsidRPr="00757917" w:rsidRDefault="00A511D4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0054C15E" w14:textId="61EB8A9F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E8AF3E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43BB22E8" w14:textId="2431DFB6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7D370587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shd w:val="clear" w:color="auto" w:fill="auto"/>
          </w:tcPr>
          <w:p w14:paraId="42DC17C9" w14:textId="28601CD0" w:rsidR="00A511D4" w:rsidRPr="00757917" w:rsidRDefault="00A511D4" w:rsidP="00A511D4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0894AB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88" w:type="dxa"/>
          </w:tcPr>
          <w:p w14:paraId="7E04405E" w14:textId="0A3E2D49" w:rsidR="00A511D4" w:rsidRPr="00757917" w:rsidRDefault="00A511D4" w:rsidP="00A511D4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042659F4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4E55863C" w14:textId="3D93AEEB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20B862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4F26AEFB" w14:textId="78DAA1C1" w:rsidR="00A511D4" w:rsidRPr="00757917" w:rsidRDefault="00A511D4" w:rsidP="00A511D4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A13B617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013D6135" w14:textId="767C6F75" w:rsidR="00A511D4" w:rsidRPr="00757917" w:rsidRDefault="00A511D4" w:rsidP="00A511D4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2AC6E15B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2AC03541" w14:textId="1ECCCF92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2AC7D1BF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</w:tcPr>
          <w:p w14:paraId="4EC66763" w14:textId="4D9DB544" w:rsidR="00A511D4" w:rsidRPr="00757917" w:rsidRDefault="00A511D4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</w:tr>
      <w:tr w:rsidR="00A511D4" w:rsidRPr="00757917" w14:paraId="351FB981" w14:textId="77777777" w:rsidTr="00A76CDB">
        <w:tc>
          <w:tcPr>
            <w:tcW w:w="2466" w:type="dxa"/>
            <w:gridSpan w:val="2"/>
          </w:tcPr>
          <w:p w14:paraId="2839370D" w14:textId="51203AB8" w:rsidR="00A511D4" w:rsidRPr="00757917" w:rsidRDefault="00A511D4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630" w:type="dxa"/>
            <w:vAlign w:val="bottom"/>
          </w:tcPr>
          <w:p w14:paraId="3601A8C4" w14:textId="5C79735E" w:rsidR="00A511D4" w:rsidRPr="00757917" w:rsidRDefault="00A511D4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78B44622" w14:textId="6F608C91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6F38BE0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3849DE3A" w14:textId="65FD972D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04DF265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shd w:val="clear" w:color="auto" w:fill="auto"/>
          </w:tcPr>
          <w:p w14:paraId="7FCEDE8C" w14:textId="3165AD71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  <w:r w:rsidR="00CF0B4A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3E3CA63B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88" w:type="dxa"/>
          </w:tcPr>
          <w:p w14:paraId="37C20B90" w14:textId="524FA7F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2A425CE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4EF27EE7" w14:textId="4D2CC15F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  <w:r w:rsidR="00F52534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7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7FB493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0E34D95D" w14:textId="6E80B111" w:rsidR="00A511D4" w:rsidRPr="00757917" w:rsidRDefault="00A511D4" w:rsidP="00A511D4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C838D7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7DD6EF69" w14:textId="5A15C24D" w:rsidR="00A511D4" w:rsidRPr="00757917" w:rsidRDefault="00A511D4" w:rsidP="00A511D4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39AB7F8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0348964C" w14:textId="0FCBD7D2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12BA87D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</w:tcPr>
          <w:p w14:paraId="18F9758F" w14:textId="1A235095" w:rsidR="00A511D4" w:rsidRPr="00757917" w:rsidRDefault="00A511D4" w:rsidP="00D26677">
            <w:pPr>
              <w:pStyle w:val="acctfourfigures"/>
              <w:tabs>
                <w:tab w:val="clear" w:pos="765"/>
                <w:tab w:val="decimal" w:pos="54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A511D4" w:rsidRPr="00757917" w14:paraId="4C0D6E8A" w14:textId="77777777" w:rsidTr="003174D5">
        <w:trPr>
          <w:trHeight w:val="200"/>
        </w:trPr>
        <w:tc>
          <w:tcPr>
            <w:tcW w:w="2466" w:type="dxa"/>
            <w:gridSpan w:val="2"/>
          </w:tcPr>
          <w:p w14:paraId="20CC7CBE" w14:textId="3A4BC4C6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630" w:type="dxa"/>
          </w:tcPr>
          <w:p w14:paraId="5FDA583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56764177" w14:textId="57D72DEF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1BA612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362CDBDF" w14:textId="750A0070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71FBCC4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63D8D0ED" w14:textId="186FAE4C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0FD40E2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</w:tcPr>
          <w:p w14:paraId="552FEA40" w14:textId="61868B38" w:rsidR="00A511D4" w:rsidRPr="00757917" w:rsidRDefault="00A511D4" w:rsidP="00A511D4">
            <w:pPr>
              <w:pStyle w:val="acctfourfigures"/>
              <w:tabs>
                <w:tab w:val="clear" w:pos="765"/>
                <w:tab w:val="decimal" w:pos="89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A3A6B4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1E33187B" w14:textId="6CEFF012" w:rsidR="00A511D4" w:rsidRPr="00757917" w:rsidRDefault="00A511D4" w:rsidP="00A511D4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27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93EE04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C2FDDF6" w14:textId="2736A2C2" w:rsidR="00A511D4" w:rsidRPr="00757917" w:rsidRDefault="00A511D4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363071B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0914371B" w14:textId="13FD449E" w:rsidR="00A511D4" w:rsidRPr="00757917" w:rsidRDefault="00A511D4" w:rsidP="00A511D4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792C54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61" w:type="dxa"/>
          </w:tcPr>
          <w:p w14:paraId="04A7E12F" w14:textId="763E1492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3776831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37" w:type="dxa"/>
            <w:vAlign w:val="bottom"/>
          </w:tcPr>
          <w:p w14:paraId="5890F4D5" w14:textId="3A0814B9" w:rsidR="00A511D4" w:rsidRPr="00757917" w:rsidRDefault="00A511D4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46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</w:tr>
      <w:tr w:rsidR="00F06657" w:rsidRPr="00757917" w14:paraId="60197ED0" w14:textId="77777777" w:rsidTr="003174D5">
        <w:tc>
          <w:tcPr>
            <w:tcW w:w="2466" w:type="dxa"/>
            <w:gridSpan w:val="2"/>
          </w:tcPr>
          <w:p w14:paraId="3A5671D6" w14:textId="07C8C1CA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630" w:type="dxa"/>
            <w:vAlign w:val="bottom"/>
          </w:tcPr>
          <w:p w14:paraId="2159E01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0FF64818" w14:textId="3C02A956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638789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59" w:type="dxa"/>
            <w:tcBorders>
              <w:bottom w:val="single" w:sz="4" w:space="0" w:color="auto"/>
            </w:tcBorders>
          </w:tcPr>
          <w:p w14:paraId="6F780C34" w14:textId="4D2722E8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6B7919C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15" w:type="dxa"/>
            <w:tcBorders>
              <w:bottom w:val="single" w:sz="4" w:space="0" w:color="auto"/>
            </w:tcBorders>
            <w:shd w:val="clear" w:color="auto" w:fill="auto"/>
          </w:tcPr>
          <w:p w14:paraId="1FDDEC7D" w14:textId="67421C2E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FC6362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</w:tcPr>
          <w:p w14:paraId="121744BE" w14:textId="326C7CD1" w:rsidR="00A511D4" w:rsidRPr="00757917" w:rsidRDefault="00A4231E" w:rsidP="00A4231E">
            <w:pPr>
              <w:pStyle w:val="acctfourfigures"/>
              <w:tabs>
                <w:tab w:val="clear" w:pos="765"/>
                <w:tab w:val="decimal" w:pos="88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36" w:type="dxa"/>
            <w:shd w:val="clear" w:color="auto" w:fill="auto"/>
          </w:tcPr>
          <w:p w14:paraId="21B4DBB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319" w:type="dxa"/>
            <w:tcBorders>
              <w:bottom w:val="single" w:sz="4" w:space="0" w:color="auto"/>
            </w:tcBorders>
            <w:shd w:val="clear" w:color="auto" w:fill="auto"/>
          </w:tcPr>
          <w:p w14:paraId="325D6873" w14:textId="4FE61F05" w:rsidR="00A511D4" w:rsidRPr="00757917" w:rsidRDefault="00A511D4" w:rsidP="00A511D4">
            <w:pPr>
              <w:pStyle w:val="acctfourfigures"/>
              <w:tabs>
                <w:tab w:val="clear" w:pos="765"/>
                <w:tab w:val="decimal" w:pos="91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CF0B4A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6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47CD85F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</w:tcPr>
          <w:p w14:paraId="04859121" w14:textId="36C50041" w:rsidR="00A511D4" w:rsidRPr="00757917" w:rsidRDefault="00A511D4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131D3F96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641D117E" w14:textId="2D73BEC6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4A34EAD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61" w:type="dxa"/>
            <w:tcBorders>
              <w:bottom w:val="single" w:sz="4" w:space="0" w:color="auto"/>
            </w:tcBorders>
          </w:tcPr>
          <w:p w14:paraId="6B22DCD3" w14:textId="3B23ADFF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337E81D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37" w:type="dxa"/>
            <w:tcBorders>
              <w:bottom w:val="single" w:sz="4" w:space="0" w:color="auto"/>
            </w:tcBorders>
          </w:tcPr>
          <w:p w14:paraId="1748D4D4" w14:textId="09A57F05" w:rsidR="00A511D4" w:rsidRPr="00757917" w:rsidRDefault="00A511D4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CF0B4A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24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</w:tr>
      <w:tr w:rsidR="00F06657" w:rsidRPr="00757917" w14:paraId="4DC348A6" w14:textId="77777777" w:rsidTr="0027778B">
        <w:tc>
          <w:tcPr>
            <w:tcW w:w="2466" w:type="dxa"/>
            <w:gridSpan w:val="2"/>
          </w:tcPr>
          <w:p w14:paraId="633C5BBE" w14:textId="709A45F6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2563</w:t>
            </w:r>
          </w:p>
        </w:tc>
        <w:tc>
          <w:tcPr>
            <w:tcW w:w="630" w:type="dxa"/>
          </w:tcPr>
          <w:p w14:paraId="1D98795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7D72E479" w14:textId="6F2127D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1,024</w:t>
            </w:r>
          </w:p>
        </w:tc>
        <w:tc>
          <w:tcPr>
            <w:tcW w:w="270" w:type="dxa"/>
            <w:shd w:val="clear" w:color="auto" w:fill="auto"/>
          </w:tcPr>
          <w:p w14:paraId="3BB4042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59" w:type="dxa"/>
            <w:tcBorders>
              <w:top w:val="single" w:sz="4" w:space="0" w:color="auto"/>
            </w:tcBorders>
          </w:tcPr>
          <w:p w14:paraId="0410DC89" w14:textId="0321B10A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36" w:type="dxa"/>
          </w:tcPr>
          <w:p w14:paraId="15E9315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15" w:type="dxa"/>
            <w:tcBorders>
              <w:top w:val="single" w:sz="4" w:space="0" w:color="auto"/>
            </w:tcBorders>
            <w:shd w:val="clear" w:color="auto" w:fill="auto"/>
          </w:tcPr>
          <w:p w14:paraId="2E177C1A" w14:textId="4D75170B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  <w:r w:rsidR="00A511D4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15</w:t>
            </w:r>
            <w:r w:rsidR="00CF0B4A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5600B794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88" w:type="dxa"/>
            <w:tcBorders>
              <w:top w:val="single" w:sz="4" w:space="0" w:color="auto"/>
            </w:tcBorders>
          </w:tcPr>
          <w:p w14:paraId="748F8334" w14:textId="77A567BE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105</w:t>
            </w:r>
          </w:p>
        </w:tc>
        <w:tc>
          <w:tcPr>
            <w:tcW w:w="236" w:type="dxa"/>
            <w:shd w:val="clear" w:color="auto" w:fill="auto"/>
          </w:tcPr>
          <w:p w14:paraId="40A944F2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319" w:type="dxa"/>
            <w:tcBorders>
              <w:top w:val="single" w:sz="4" w:space="0" w:color="auto"/>
            </w:tcBorders>
            <w:shd w:val="clear" w:color="auto" w:fill="auto"/>
          </w:tcPr>
          <w:p w14:paraId="38C6D6D9" w14:textId="75BA2C21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51</w:t>
            </w:r>
            <w:r w:rsidR="00F52534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270" w:type="dxa"/>
            <w:shd w:val="clear" w:color="auto" w:fill="auto"/>
          </w:tcPr>
          <w:p w14:paraId="3F2D21F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</w:tcPr>
          <w:p w14:paraId="417DDAF9" w14:textId="0A9B7177" w:rsidR="00A511D4" w:rsidRPr="00757917" w:rsidRDefault="00460DDC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44</w:t>
            </w:r>
          </w:p>
        </w:tc>
        <w:tc>
          <w:tcPr>
            <w:tcW w:w="270" w:type="dxa"/>
            <w:shd w:val="clear" w:color="auto" w:fill="auto"/>
          </w:tcPr>
          <w:p w14:paraId="14466A2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68" w:type="dxa"/>
            <w:tcBorders>
              <w:top w:val="single" w:sz="4" w:space="0" w:color="auto"/>
            </w:tcBorders>
          </w:tcPr>
          <w:p w14:paraId="6C63695B" w14:textId="05864627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369</w:t>
            </w:r>
          </w:p>
        </w:tc>
        <w:tc>
          <w:tcPr>
            <w:tcW w:w="236" w:type="dxa"/>
          </w:tcPr>
          <w:p w14:paraId="3CCDA652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61" w:type="dxa"/>
            <w:tcBorders>
              <w:top w:val="single" w:sz="4" w:space="0" w:color="auto"/>
            </w:tcBorders>
          </w:tcPr>
          <w:p w14:paraId="38725EBF" w14:textId="34D92083" w:rsidR="00A511D4" w:rsidRPr="00757917" w:rsidRDefault="00A511D4" w:rsidP="00A511D4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13</w:t>
            </w:r>
          </w:p>
        </w:tc>
        <w:tc>
          <w:tcPr>
            <w:tcW w:w="259" w:type="dxa"/>
          </w:tcPr>
          <w:p w14:paraId="16A99FC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37" w:type="dxa"/>
            <w:tcBorders>
              <w:top w:val="single" w:sz="4" w:space="0" w:color="auto"/>
            </w:tcBorders>
          </w:tcPr>
          <w:p w14:paraId="046264D7" w14:textId="0174BDD8" w:rsidR="00A511D4" w:rsidRPr="00757917" w:rsidRDefault="00460DDC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</w:t>
            </w:r>
            <w:r w:rsidR="00A511D4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427</w:t>
            </w:r>
          </w:p>
        </w:tc>
      </w:tr>
      <w:tr w:rsidR="00A511D4" w:rsidRPr="00757917" w14:paraId="315E6FE9" w14:textId="77777777" w:rsidTr="0027778B">
        <w:tc>
          <w:tcPr>
            <w:tcW w:w="2466" w:type="dxa"/>
            <w:gridSpan w:val="2"/>
          </w:tcPr>
          <w:p w14:paraId="65E7EE6F" w14:textId="29EC9A42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64" w:right="-104" w:hanging="144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การรับรู้สินทรัพย์สิทธิการใช้จากการถือปฏิบัติตาม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26"/>
                <w:szCs w:val="26"/>
              </w:rPr>
              <w:t xml:space="preserve">TFRS </w:t>
            </w:r>
            <w:r w:rsidR="00294C31" w:rsidRPr="00757917">
              <w:rPr>
                <w:rFonts w:ascii="Angsana New" w:hAnsi="Angsana New"/>
                <w:sz w:val="26"/>
                <w:szCs w:val="26"/>
              </w:rPr>
              <w:t>16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เป็นครั้งแรก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    </w:t>
            </w:r>
          </w:p>
        </w:tc>
        <w:tc>
          <w:tcPr>
            <w:tcW w:w="630" w:type="dxa"/>
          </w:tcPr>
          <w:p w14:paraId="6DE5D4E5" w14:textId="77777777" w:rsidR="00C53A73" w:rsidRPr="00757917" w:rsidRDefault="00C53A73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bidi="th-TH"/>
              </w:rPr>
            </w:pPr>
          </w:p>
          <w:p w14:paraId="2144984E" w14:textId="77777777" w:rsidR="00C53A73" w:rsidRPr="00757917" w:rsidRDefault="00C53A73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bidi="th-TH"/>
              </w:rPr>
            </w:pPr>
          </w:p>
          <w:p w14:paraId="0DB305CC" w14:textId="2525413D" w:rsidR="00A511D4" w:rsidRPr="00757917" w:rsidRDefault="00C53A73" w:rsidP="00A511D4">
            <w:pPr>
              <w:pStyle w:val="acctfourfigures"/>
              <w:tabs>
                <w:tab w:val="clear" w:pos="765"/>
                <w:tab w:val="decimal" w:pos="519"/>
                <w:tab w:val="decimal" w:pos="882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  <w:lang w:bidi="th-TH"/>
              </w:rPr>
              <w:t>3(</w:t>
            </w: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  <w:lang w:bidi="th-TH"/>
              </w:rPr>
              <w:t>ข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21AA0CA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69478984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27F2250C" w14:textId="66FE136A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333</w:t>
            </w:r>
          </w:p>
        </w:tc>
        <w:tc>
          <w:tcPr>
            <w:tcW w:w="270" w:type="dxa"/>
            <w:shd w:val="clear" w:color="auto" w:fill="auto"/>
          </w:tcPr>
          <w:p w14:paraId="0F84113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59" w:type="dxa"/>
            <w:tcBorders>
              <w:bottom w:val="single" w:sz="4" w:space="0" w:color="auto"/>
            </w:tcBorders>
          </w:tcPr>
          <w:p w14:paraId="46FF8243" w14:textId="533531E2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AC79A5F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5894DB8B" w14:textId="022F414F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61B753A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215" w:type="dxa"/>
            <w:tcBorders>
              <w:bottom w:val="single" w:sz="4" w:space="0" w:color="auto"/>
            </w:tcBorders>
            <w:shd w:val="clear" w:color="auto" w:fill="auto"/>
          </w:tcPr>
          <w:p w14:paraId="23B67FF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5C42722B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51117760" w14:textId="09FA3600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185</w:t>
            </w:r>
          </w:p>
        </w:tc>
        <w:tc>
          <w:tcPr>
            <w:tcW w:w="270" w:type="dxa"/>
          </w:tcPr>
          <w:p w14:paraId="261D76D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</w:tcPr>
          <w:p w14:paraId="2B10A1F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00D25AE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5363FAB4" w14:textId="69E9285F" w:rsidR="00A511D4" w:rsidRPr="00757917" w:rsidRDefault="00A511D4" w:rsidP="00A511D4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3D95AFDF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319" w:type="dxa"/>
            <w:tcBorders>
              <w:bottom w:val="single" w:sz="4" w:space="0" w:color="auto"/>
            </w:tcBorders>
            <w:shd w:val="clear" w:color="auto" w:fill="auto"/>
          </w:tcPr>
          <w:p w14:paraId="63D24F4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FB21A3B" w14:textId="77777777" w:rsidR="001014A1" w:rsidRPr="00757917" w:rsidRDefault="001014A1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288C7BE" w14:textId="1EA5406C" w:rsidR="001014A1" w:rsidRPr="00757917" w:rsidRDefault="001014A1" w:rsidP="00841367">
            <w:pPr>
              <w:pStyle w:val="acctfourfigures"/>
              <w:tabs>
                <w:tab w:val="clear" w:pos="765"/>
                <w:tab w:val="decimal" w:pos="638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46393A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</w:tcPr>
          <w:p w14:paraId="0DBB2C4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5F661690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B250A8C" w14:textId="03F9B410" w:rsidR="00A511D4" w:rsidRPr="00757917" w:rsidRDefault="00460DDC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27</w:t>
            </w:r>
          </w:p>
        </w:tc>
        <w:tc>
          <w:tcPr>
            <w:tcW w:w="270" w:type="dxa"/>
            <w:shd w:val="clear" w:color="auto" w:fill="auto"/>
          </w:tcPr>
          <w:p w14:paraId="17126744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451CAF6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B306F3C" w14:textId="77777777" w:rsidR="001014A1" w:rsidRPr="00757917" w:rsidRDefault="001014A1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8105D57" w14:textId="4C2832E1" w:rsidR="001014A1" w:rsidRPr="00757917" w:rsidRDefault="001014A1" w:rsidP="001014A1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66D9B0F0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61" w:type="dxa"/>
            <w:tcBorders>
              <w:bottom w:val="single" w:sz="4" w:space="0" w:color="auto"/>
            </w:tcBorders>
          </w:tcPr>
          <w:p w14:paraId="29B6DDD4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D433D5D" w14:textId="77777777" w:rsidR="001014A1" w:rsidRPr="00757917" w:rsidRDefault="001014A1" w:rsidP="00A511D4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4865DB53" w14:textId="5795E19D" w:rsidR="001014A1" w:rsidRPr="00757917" w:rsidRDefault="001014A1" w:rsidP="00A511D4">
            <w:pPr>
              <w:pStyle w:val="acctfourfigures"/>
              <w:tabs>
                <w:tab w:val="clear" w:pos="765"/>
                <w:tab w:val="decimal" w:pos="55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069BEDD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37" w:type="dxa"/>
            <w:tcBorders>
              <w:bottom w:val="single" w:sz="4" w:space="0" w:color="auto"/>
            </w:tcBorders>
          </w:tcPr>
          <w:p w14:paraId="2F957199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56EF02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26FF75FF" w14:textId="66F98008" w:rsidR="00A511D4" w:rsidRPr="00757917" w:rsidRDefault="00460DDC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545</w:t>
            </w:r>
          </w:p>
        </w:tc>
      </w:tr>
      <w:tr w:rsidR="00F06657" w:rsidRPr="00757917" w14:paraId="3450D7B0" w14:textId="77777777" w:rsidTr="0027778B">
        <w:tc>
          <w:tcPr>
            <w:tcW w:w="2466" w:type="dxa"/>
            <w:gridSpan w:val="2"/>
            <w:shd w:val="clear" w:color="auto" w:fill="auto"/>
          </w:tcPr>
          <w:p w14:paraId="5DFA58D4" w14:textId="4BC0D27A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294C31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ตุลาคม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25</w:t>
            </w:r>
            <w:r w:rsidR="00294C31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63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</w:p>
          <w:p w14:paraId="2DF680D6" w14:textId="071D4D32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  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- 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ปรับปรุงใหม่</w:t>
            </w:r>
          </w:p>
        </w:tc>
        <w:tc>
          <w:tcPr>
            <w:tcW w:w="630" w:type="dxa"/>
          </w:tcPr>
          <w:p w14:paraId="64B96F8E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19FDB9E0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38F974F3" w14:textId="17506494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1,357</w:t>
            </w:r>
          </w:p>
        </w:tc>
        <w:tc>
          <w:tcPr>
            <w:tcW w:w="270" w:type="dxa"/>
            <w:shd w:val="clear" w:color="auto" w:fill="auto"/>
          </w:tcPr>
          <w:p w14:paraId="55086A5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9" w:type="dxa"/>
            <w:tcBorders>
              <w:top w:val="single" w:sz="4" w:space="0" w:color="auto"/>
            </w:tcBorders>
          </w:tcPr>
          <w:p w14:paraId="1C80139B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3EE554B1" w14:textId="35D08B63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36" w:type="dxa"/>
          </w:tcPr>
          <w:p w14:paraId="7EEEDB2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15" w:type="dxa"/>
            <w:tcBorders>
              <w:top w:val="single" w:sz="4" w:space="0" w:color="auto"/>
            </w:tcBorders>
            <w:shd w:val="clear" w:color="auto" w:fill="auto"/>
          </w:tcPr>
          <w:p w14:paraId="6CE13C4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  <w:p w14:paraId="2C5A1A45" w14:textId="01E778E9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  <w:r w:rsidR="00A511D4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34</w:t>
            </w:r>
            <w:r w:rsidR="00CF0B4A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17AE9E6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88" w:type="dxa"/>
            <w:tcBorders>
              <w:top w:val="single" w:sz="4" w:space="0" w:color="auto"/>
            </w:tcBorders>
          </w:tcPr>
          <w:p w14:paraId="67BA1AB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  <w:p w14:paraId="20FFF7B7" w14:textId="0EC30FB9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105</w:t>
            </w:r>
          </w:p>
        </w:tc>
        <w:tc>
          <w:tcPr>
            <w:tcW w:w="236" w:type="dxa"/>
            <w:shd w:val="clear" w:color="auto" w:fill="auto"/>
          </w:tcPr>
          <w:p w14:paraId="16CEEB9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19" w:type="dxa"/>
            <w:tcBorders>
              <w:top w:val="single" w:sz="4" w:space="0" w:color="auto"/>
            </w:tcBorders>
            <w:shd w:val="clear" w:color="auto" w:fill="auto"/>
          </w:tcPr>
          <w:p w14:paraId="4365CD85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  <w:p w14:paraId="1B30DDF8" w14:textId="459ED944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51</w:t>
            </w:r>
            <w:r w:rsidR="00CF0B4A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0</w:t>
            </w:r>
          </w:p>
        </w:tc>
        <w:tc>
          <w:tcPr>
            <w:tcW w:w="270" w:type="dxa"/>
            <w:shd w:val="clear" w:color="auto" w:fill="auto"/>
          </w:tcPr>
          <w:p w14:paraId="3CC02BF7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</w:tcPr>
          <w:p w14:paraId="59E6EDB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  <w:p w14:paraId="33637767" w14:textId="72A3CCE5" w:rsidR="00A511D4" w:rsidRPr="00757917" w:rsidRDefault="00460DDC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71</w:t>
            </w:r>
          </w:p>
        </w:tc>
        <w:tc>
          <w:tcPr>
            <w:tcW w:w="270" w:type="dxa"/>
            <w:shd w:val="clear" w:color="auto" w:fill="auto"/>
          </w:tcPr>
          <w:p w14:paraId="09E867A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8" w:type="dxa"/>
            <w:tcBorders>
              <w:top w:val="single" w:sz="4" w:space="0" w:color="auto"/>
            </w:tcBorders>
          </w:tcPr>
          <w:p w14:paraId="618E8092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  <w:p w14:paraId="33DC9B0D" w14:textId="60FE5EE0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369</w:t>
            </w:r>
          </w:p>
        </w:tc>
        <w:tc>
          <w:tcPr>
            <w:tcW w:w="236" w:type="dxa"/>
          </w:tcPr>
          <w:p w14:paraId="31351C76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1" w:type="dxa"/>
            <w:tcBorders>
              <w:top w:val="single" w:sz="4" w:space="0" w:color="auto"/>
            </w:tcBorders>
          </w:tcPr>
          <w:p w14:paraId="6BCA9B6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5D91B36E" w14:textId="32E73AE1" w:rsidR="00A511D4" w:rsidRPr="00757917" w:rsidRDefault="00A511D4" w:rsidP="001014A1">
            <w:pPr>
              <w:pStyle w:val="acctfourfigures"/>
              <w:tabs>
                <w:tab w:val="clear" w:pos="765"/>
                <w:tab w:val="decimal" w:pos="80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13</w:t>
            </w:r>
          </w:p>
        </w:tc>
        <w:tc>
          <w:tcPr>
            <w:tcW w:w="259" w:type="dxa"/>
          </w:tcPr>
          <w:p w14:paraId="399D77A0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single" w:sz="4" w:space="0" w:color="auto"/>
            </w:tcBorders>
          </w:tcPr>
          <w:p w14:paraId="0E242A1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  <w:p w14:paraId="690307D8" w14:textId="74A9B45F" w:rsidR="00A511D4" w:rsidRPr="00757917" w:rsidRDefault="00460DDC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4</w:t>
            </w:r>
            <w:r w:rsidR="00A511D4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972</w:t>
            </w:r>
          </w:p>
        </w:tc>
      </w:tr>
      <w:tr w:rsidR="00F8095E" w:rsidRPr="00757917" w14:paraId="06859154" w14:textId="77777777" w:rsidTr="0027778B">
        <w:tc>
          <w:tcPr>
            <w:tcW w:w="2466" w:type="dxa"/>
            <w:gridSpan w:val="2"/>
            <w:shd w:val="clear" w:color="auto" w:fill="auto"/>
          </w:tcPr>
          <w:p w14:paraId="62B3208C" w14:textId="77777777" w:rsidR="00F8095E" w:rsidRPr="00757917" w:rsidRDefault="00F8095E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630" w:type="dxa"/>
          </w:tcPr>
          <w:p w14:paraId="0CF4803E" w14:textId="77777777" w:rsidR="00F8095E" w:rsidRPr="00757917" w:rsidRDefault="00F8095E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1AE874C9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2D50794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9" w:type="dxa"/>
          </w:tcPr>
          <w:p w14:paraId="21909A53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</w:tcPr>
          <w:p w14:paraId="437D28A9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</w:tcPr>
          <w:p w14:paraId="338DB250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DFE7583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88" w:type="dxa"/>
          </w:tcPr>
          <w:p w14:paraId="05EF0340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3D5C6DDD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1DEF994B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BD89C34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0FED3516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A1A3754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8" w:type="dxa"/>
          </w:tcPr>
          <w:p w14:paraId="7AC95D0A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36" w:type="dxa"/>
          </w:tcPr>
          <w:p w14:paraId="1A034C6F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1" w:type="dxa"/>
          </w:tcPr>
          <w:p w14:paraId="0B980549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59" w:type="dxa"/>
          </w:tcPr>
          <w:p w14:paraId="620F7585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37" w:type="dxa"/>
          </w:tcPr>
          <w:p w14:paraId="061C4B68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F8095E" w:rsidRPr="00757917" w14:paraId="5552B739" w14:textId="77777777" w:rsidTr="00F8095E">
        <w:tc>
          <w:tcPr>
            <w:tcW w:w="2466" w:type="dxa"/>
            <w:gridSpan w:val="2"/>
            <w:shd w:val="clear" w:color="auto" w:fill="auto"/>
          </w:tcPr>
          <w:p w14:paraId="47FB8B10" w14:textId="77777777" w:rsidR="00F8095E" w:rsidRPr="00757917" w:rsidRDefault="00F8095E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630" w:type="dxa"/>
          </w:tcPr>
          <w:p w14:paraId="1812BF1B" w14:textId="77777777" w:rsidR="00F8095E" w:rsidRPr="00757917" w:rsidRDefault="00F8095E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223A1D91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2A8D0457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9" w:type="dxa"/>
          </w:tcPr>
          <w:p w14:paraId="7EEC4E13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</w:tcPr>
          <w:p w14:paraId="4A7C3240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</w:tcPr>
          <w:p w14:paraId="19A0AB20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3D1B75A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88" w:type="dxa"/>
          </w:tcPr>
          <w:p w14:paraId="5F73D188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793A4670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4BAD3671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F0E5B5A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74D35E6A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BD9F6BA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8" w:type="dxa"/>
          </w:tcPr>
          <w:p w14:paraId="23DB1EE7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36" w:type="dxa"/>
          </w:tcPr>
          <w:p w14:paraId="283D5BF6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1" w:type="dxa"/>
          </w:tcPr>
          <w:p w14:paraId="54FDB040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566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59" w:type="dxa"/>
          </w:tcPr>
          <w:p w14:paraId="235F76D2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37" w:type="dxa"/>
          </w:tcPr>
          <w:p w14:paraId="205E1B86" w14:textId="77777777" w:rsidR="00F8095E" w:rsidRPr="00757917" w:rsidRDefault="00F8095E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</w:tc>
      </w:tr>
      <w:tr w:rsidR="00A511D4" w:rsidRPr="00757917" w14:paraId="1F29FCF9" w14:textId="77777777" w:rsidTr="00F8095E">
        <w:tc>
          <w:tcPr>
            <w:tcW w:w="2466" w:type="dxa"/>
            <w:gridSpan w:val="2"/>
          </w:tcPr>
          <w:p w14:paraId="1C6F5C32" w14:textId="77777777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lastRenderedPageBreak/>
              <w:t>เพิ่มขึ้น</w:t>
            </w:r>
          </w:p>
        </w:tc>
        <w:tc>
          <w:tcPr>
            <w:tcW w:w="630" w:type="dxa"/>
          </w:tcPr>
          <w:p w14:paraId="7730BB29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2388FB4C" w14:textId="2F0FB178" w:rsidR="00A511D4" w:rsidRPr="00757917" w:rsidRDefault="00D040E0" w:rsidP="00A511D4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91D5F8F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59" w:type="dxa"/>
          </w:tcPr>
          <w:p w14:paraId="56E7DFB1" w14:textId="08180C08" w:rsidR="00A511D4" w:rsidRPr="00757917" w:rsidRDefault="00D040E0" w:rsidP="00A511D4">
            <w:pPr>
              <w:pStyle w:val="acctfourfigures"/>
              <w:tabs>
                <w:tab w:val="clear" w:pos="765"/>
                <w:tab w:val="decimal" w:pos="60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187D74F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</w:tcPr>
          <w:p w14:paraId="1FFD4EF9" w14:textId="71D7605F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CF0B4A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53CB6A1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</w:tcPr>
          <w:p w14:paraId="3DB2DB90" w14:textId="1D9254AB" w:rsidR="00A511D4" w:rsidRPr="00757917" w:rsidRDefault="00D040E0" w:rsidP="0037569F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19DF4EA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73C96110" w14:textId="007426E3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</w:t>
            </w:r>
            <w:r w:rsidR="00CF0B4A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0F9D9B86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2C642F22" w14:textId="393E88B7" w:rsidR="00A511D4" w:rsidRPr="00757917" w:rsidRDefault="00D040E0" w:rsidP="00D040E0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19</w:t>
            </w:r>
          </w:p>
        </w:tc>
        <w:tc>
          <w:tcPr>
            <w:tcW w:w="270" w:type="dxa"/>
            <w:shd w:val="clear" w:color="auto" w:fill="auto"/>
          </w:tcPr>
          <w:p w14:paraId="1A7101D2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7C5FA04A" w14:textId="29F41151" w:rsidR="00A511D4" w:rsidRPr="00757917" w:rsidRDefault="00D040E0" w:rsidP="00D040E0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7B95304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2569846F" w14:textId="27353A28" w:rsidR="00A511D4" w:rsidRPr="00757917" w:rsidRDefault="00D040E0" w:rsidP="00A511D4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4</w:t>
            </w:r>
          </w:p>
        </w:tc>
        <w:tc>
          <w:tcPr>
            <w:tcW w:w="259" w:type="dxa"/>
          </w:tcPr>
          <w:p w14:paraId="5C0A672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</w:tcPr>
          <w:p w14:paraId="1624DC74" w14:textId="2EBE16BA" w:rsidR="00A511D4" w:rsidRPr="00757917" w:rsidRDefault="00460DDC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59</w:t>
            </w:r>
          </w:p>
        </w:tc>
      </w:tr>
      <w:tr w:rsidR="00A511D4" w:rsidRPr="00757917" w14:paraId="10B223D6" w14:textId="77777777" w:rsidTr="00122731">
        <w:tc>
          <w:tcPr>
            <w:tcW w:w="2466" w:type="dxa"/>
            <w:gridSpan w:val="2"/>
          </w:tcPr>
          <w:p w14:paraId="1CAB45D8" w14:textId="619D8DE2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โอนมาจาก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:</w:t>
            </w:r>
          </w:p>
        </w:tc>
        <w:tc>
          <w:tcPr>
            <w:tcW w:w="630" w:type="dxa"/>
          </w:tcPr>
          <w:p w14:paraId="71A3409D" w14:textId="77777777" w:rsidR="00A511D4" w:rsidRPr="00757917" w:rsidRDefault="00A511D4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1EF2BC60" w14:textId="61E21C38" w:rsidR="00A511D4" w:rsidRPr="00757917" w:rsidRDefault="00A511D4" w:rsidP="00A511D4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13173BB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59" w:type="dxa"/>
          </w:tcPr>
          <w:p w14:paraId="4131CA5D" w14:textId="0B1FE6B3" w:rsidR="00A511D4" w:rsidRPr="00757917" w:rsidRDefault="00A511D4" w:rsidP="00A511D4">
            <w:pPr>
              <w:pStyle w:val="acctfourfigures"/>
              <w:tabs>
                <w:tab w:val="clear" w:pos="765"/>
                <w:tab w:val="decimal" w:pos="60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</w:tcPr>
          <w:p w14:paraId="2E2D2E2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</w:tcPr>
          <w:p w14:paraId="16512667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423AFDC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</w:tcPr>
          <w:p w14:paraId="6C26BC9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251EE6DF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2D8BBB06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6492AFF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6A7682CE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5F850960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0DC5A156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236" w:type="dxa"/>
          </w:tcPr>
          <w:p w14:paraId="71CB2493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19470E6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56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59" w:type="dxa"/>
          </w:tcPr>
          <w:p w14:paraId="5600F1D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</w:tcPr>
          <w:p w14:paraId="7D49BBAF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</w:tr>
      <w:tr w:rsidR="00A511D4" w:rsidRPr="00757917" w14:paraId="10A86857" w14:textId="77777777" w:rsidTr="00A76CDB">
        <w:tc>
          <w:tcPr>
            <w:tcW w:w="2466" w:type="dxa"/>
            <w:gridSpan w:val="2"/>
          </w:tcPr>
          <w:p w14:paraId="2255208C" w14:textId="410AB500" w:rsidR="00A511D4" w:rsidRPr="00757917" w:rsidRDefault="00A511D4" w:rsidP="00A511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114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อสังหาริมทรัพย์เพื่อการลงทุน</w:t>
            </w:r>
          </w:p>
        </w:tc>
        <w:tc>
          <w:tcPr>
            <w:tcW w:w="630" w:type="dxa"/>
            <w:vAlign w:val="bottom"/>
          </w:tcPr>
          <w:p w14:paraId="36CE63C4" w14:textId="591D509F" w:rsidR="00A511D4" w:rsidRPr="00757917" w:rsidRDefault="00460DDC" w:rsidP="00A511D4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  <w:t>13</w:t>
            </w:r>
          </w:p>
        </w:tc>
        <w:tc>
          <w:tcPr>
            <w:tcW w:w="990" w:type="dxa"/>
            <w:shd w:val="clear" w:color="auto" w:fill="auto"/>
          </w:tcPr>
          <w:p w14:paraId="26D625EE" w14:textId="1E704A5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3</w:t>
            </w:r>
          </w:p>
        </w:tc>
        <w:tc>
          <w:tcPr>
            <w:tcW w:w="270" w:type="dxa"/>
            <w:shd w:val="clear" w:color="auto" w:fill="auto"/>
          </w:tcPr>
          <w:p w14:paraId="0079D922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59" w:type="dxa"/>
          </w:tcPr>
          <w:p w14:paraId="5D8B8D45" w14:textId="64CF16CD" w:rsidR="00A511D4" w:rsidRPr="00757917" w:rsidRDefault="00A511D4" w:rsidP="00A511D4">
            <w:pPr>
              <w:pStyle w:val="acctfourfigures"/>
              <w:tabs>
                <w:tab w:val="clear" w:pos="765"/>
                <w:tab w:val="decimal" w:pos="60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4DB77871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</w:tcPr>
          <w:p w14:paraId="12946D55" w14:textId="7965CBB7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6333070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</w:tcPr>
          <w:p w14:paraId="37A19DBE" w14:textId="079C7A8D" w:rsidR="00A511D4" w:rsidRPr="00757917" w:rsidRDefault="00840429" w:rsidP="00A511D4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E2D41B6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393ECC18" w14:textId="66C91D63" w:rsidR="00A511D4" w:rsidRPr="00757917" w:rsidRDefault="00460DDC" w:rsidP="00A511D4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70" w:type="dxa"/>
            <w:shd w:val="clear" w:color="auto" w:fill="auto"/>
          </w:tcPr>
          <w:p w14:paraId="39287A8D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60F25826" w14:textId="38ACCDF6" w:rsidR="00A511D4" w:rsidRPr="00757917" w:rsidRDefault="00D040E0" w:rsidP="00A511D4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C2C9D5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669D1641" w14:textId="13491D4E" w:rsidR="00A511D4" w:rsidRPr="00757917" w:rsidRDefault="00D040E0" w:rsidP="00A511D4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336B9AEC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42232B5F" w14:textId="4004EB58" w:rsidR="00A511D4" w:rsidRPr="00757917" w:rsidRDefault="00D040E0" w:rsidP="00D040E0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5</w:t>
            </w:r>
          </w:p>
        </w:tc>
        <w:tc>
          <w:tcPr>
            <w:tcW w:w="259" w:type="dxa"/>
          </w:tcPr>
          <w:p w14:paraId="5A43BAF8" w14:textId="77777777" w:rsidR="00A511D4" w:rsidRPr="00757917" w:rsidRDefault="00A511D4" w:rsidP="00A511D4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</w:tcPr>
          <w:p w14:paraId="7368A5AA" w14:textId="63FA8C2F" w:rsidR="00A511D4" w:rsidRPr="00757917" w:rsidRDefault="00460DDC" w:rsidP="00A511D4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10</w:t>
            </w:r>
          </w:p>
        </w:tc>
      </w:tr>
      <w:tr w:rsidR="002E2E77" w:rsidRPr="00757917" w14:paraId="22EF8B57" w14:textId="77777777" w:rsidTr="00122731">
        <w:tc>
          <w:tcPr>
            <w:tcW w:w="2466" w:type="dxa"/>
            <w:gridSpan w:val="2"/>
          </w:tcPr>
          <w:p w14:paraId="7AD4118E" w14:textId="71420BD2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โอน</w:t>
            </w:r>
          </w:p>
        </w:tc>
        <w:tc>
          <w:tcPr>
            <w:tcW w:w="630" w:type="dxa"/>
            <w:vAlign w:val="bottom"/>
          </w:tcPr>
          <w:p w14:paraId="34B25DDC" w14:textId="77777777" w:rsidR="002E2E77" w:rsidRPr="00757917" w:rsidRDefault="002E2E77" w:rsidP="002E2E77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39C7A2B4" w14:textId="5020000E" w:rsidR="002E2E77" w:rsidRPr="00757917" w:rsidRDefault="00DE304E" w:rsidP="002E2E77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AB9AEC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59" w:type="dxa"/>
          </w:tcPr>
          <w:p w14:paraId="0073DF65" w14:textId="77AA9A93" w:rsidR="002E2E77" w:rsidRPr="00757917" w:rsidRDefault="002E2E77" w:rsidP="002E2E77">
            <w:pPr>
              <w:pStyle w:val="acctfourfigures"/>
              <w:tabs>
                <w:tab w:val="clear" w:pos="765"/>
                <w:tab w:val="decimal" w:pos="60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784DCEE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</w:tcPr>
          <w:p w14:paraId="5C074A03" w14:textId="054CED9D" w:rsidR="002E2E77" w:rsidRPr="00757917" w:rsidRDefault="002E2E77" w:rsidP="002E2E7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EAF2F3B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</w:tcPr>
          <w:p w14:paraId="41B3B19E" w14:textId="7EF2FCA4" w:rsidR="002E2E77" w:rsidRPr="00757917" w:rsidRDefault="002E2E77" w:rsidP="002E2E77">
            <w:pPr>
              <w:pStyle w:val="acctfourfigures"/>
              <w:tabs>
                <w:tab w:val="clear" w:pos="765"/>
                <w:tab w:val="decimal" w:pos="5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25B1C34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</w:tcPr>
          <w:p w14:paraId="2F9E5710" w14:textId="3615E4A9" w:rsidR="002E2E77" w:rsidRPr="00757917" w:rsidRDefault="00460DDC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13</w:t>
            </w:r>
          </w:p>
        </w:tc>
        <w:tc>
          <w:tcPr>
            <w:tcW w:w="270" w:type="dxa"/>
            <w:shd w:val="clear" w:color="auto" w:fill="auto"/>
          </w:tcPr>
          <w:p w14:paraId="687EBE7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</w:tcPr>
          <w:p w14:paraId="615E3AF7" w14:textId="6EDD89F8" w:rsidR="002E2E77" w:rsidRPr="00757917" w:rsidRDefault="002E2E77" w:rsidP="002E2E77">
            <w:pPr>
              <w:pStyle w:val="acctfourfigures"/>
              <w:tabs>
                <w:tab w:val="clear" w:pos="765"/>
                <w:tab w:val="decimal" w:pos="4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708FE1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2F092C9F" w14:textId="3F3B8D03" w:rsidR="002E2E77" w:rsidRPr="00757917" w:rsidRDefault="002E2E77" w:rsidP="002E2E7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E01AF4C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71AEC0C9" w14:textId="385E6AAD" w:rsidR="002E2E77" w:rsidRPr="00757917" w:rsidRDefault="002E2E77" w:rsidP="002E2E77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(13)</w:t>
            </w:r>
          </w:p>
        </w:tc>
        <w:tc>
          <w:tcPr>
            <w:tcW w:w="259" w:type="dxa"/>
          </w:tcPr>
          <w:p w14:paraId="5826D87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</w:tcPr>
          <w:p w14:paraId="654BAB17" w14:textId="3316C67D" w:rsidR="002E2E77" w:rsidRPr="00757917" w:rsidRDefault="002E2E77" w:rsidP="002E2E77">
            <w:pPr>
              <w:pStyle w:val="acctfourfigures"/>
              <w:tabs>
                <w:tab w:val="clear" w:pos="765"/>
                <w:tab w:val="decimal" w:pos="54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</w:tr>
      <w:tr w:rsidR="002E2E77" w:rsidRPr="00757917" w14:paraId="0A69892E" w14:textId="77777777" w:rsidTr="00122731">
        <w:tc>
          <w:tcPr>
            <w:tcW w:w="2466" w:type="dxa"/>
            <w:gridSpan w:val="2"/>
          </w:tcPr>
          <w:p w14:paraId="4B68186E" w14:textId="7D80F25E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630" w:type="dxa"/>
          </w:tcPr>
          <w:p w14:paraId="737E234D" w14:textId="77777777" w:rsidR="002E2E77" w:rsidRPr="00757917" w:rsidRDefault="002E2E77" w:rsidP="002E2E77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  <w:lang w:val="en-US" w:bidi="th-TH"/>
              </w:rPr>
            </w:pPr>
          </w:p>
        </w:tc>
        <w:tc>
          <w:tcPr>
            <w:tcW w:w="990" w:type="dxa"/>
            <w:shd w:val="clear" w:color="auto" w:fill="auto"/>
          </w:tcPr>
          <w:p w14:paraId="491D3E07" w14:textId="49C4D01A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(5)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1E17288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1059" w:type="dxa"/>
          </w:tcPr>
          <w:p w14:paraId="40F372AB" w14:textId="66F8ED04" w:rsidR="002E2E77" w:rsidRPr="00757917" w:rsidRDefault="002E2E77" w:rsidP="002E2E77">
            <w:pPr>
              <w:pStyle w:val="acctfourfigures"/>
              <w:tabs>
                <w:tab w:val="clear" w:pos="765"/>
                <w:tab w:val="decimal" w:pos="607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5682EADB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7778B124" w14:textId="34018B6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6C30AD42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</w:tcPr>
          <w:p w14:paraId="2273AE7F" w14:textId="551C7CBE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AF9F8C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72CAD94A" w14:textId="7BA1E64E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FEDFA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ED6AF35" w14:textId="269F2339" w:rsidR="002E2E77" w:rsidRPr="00757917" w:rsidRDefault="002E2E77" w:rsidP="002E2E77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D0C5E3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7E885021" w14:textId="2B19FBDA" w:rsidR="002E2E77" w:rsidRPr="00757917" w:rsidRDefault="002E2E77" w:rsidP="002E2E7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4E76F980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454E728D" w14:textId="2B5C0C18" w:rsidR="002E2E77" w:rsidRPr="00757917" w:rsidRDefault="002E2E77" w:rsidP="002E2E77">
            <w:pPr>
              <w:pStyle w:val="acctfourfigures"/>
              <w:tabs>
                <w:tab w:val="clear" w:pos="765"/>
                <w:tab w:val="decimal" w:pos="562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6D8D56E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624BA0ED" w14:textId="7781ECD3" w:rsidR="002E2E77" w:rsidRPr="00757917" w:rsidRDefault="002E2E77" w:rsidP="002E2E7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29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</w:tr>
      <w:tr w:rsidR="00F06657" w:rsidRPr="00757917" w14:paraId="11B49EA6" w14:textId="77777777" w:rsidTr="00122731">
        <w:tc>
          <w:tcPr>
            <w:tcW w:w="2466" w:type="dxa"/>
            <w:gridSpan w:val="2"/>
            <w:shd w:val="clear" w:color="auto" w:fill="auto"/>
          </w:tcPr>
          <w:p w14:paraId="0A6C3C09" w14:textId="20493606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2564</w:t>
            </w:r>
          </w:p>
        </w:tc>
        <w:tc>
          <w:tcPr>
            <w:tcW w:w="630" w:type="dxa"/>
          </w:tcPr>
          <w:p w14:paraId="7547CE67" w14:textId="77777777" w:rsidR="002E2E77" w:rsidRPr="00757917" w:rsidRDefault="002E2E77" w:rsidP="002E2E77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EC63AE7" w14:textId="4CE3408F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1,355</w:t>
            </w:r>
          </w:p>
        </w:tc>
        <w:tc>
          <w:tcPr>
            <w:tcW w:w="270" w:type="dxa"/>
            <w:shd w:val="clear" w:color="auto" w:fill="auto"/>
          </w:tcPr>
          <w:p w14:paraId="75CEA8E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9" w:type="dxa"/>
            <w:tcBorders>
              <w:top w:val="single" w:sz="4" w:space="0" w:color="auto"/>
              <w:bottom w:val="single" w:sz="4" w:space="0" w:color="auto"/>
            </w:tcBorders>
          </w:tcPr>
          <w:p w14:paraId="1433735A" w14:textId="10AA2D32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36" w:type="dxa"/>
          </w:tcPr>
          <w:p w14:paraId="14DD02D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DC3907A" w14:textId="3A906630" w:rsidR="002E2E77" w:rsidRPr="00757917" w:rsidRDefault="00460DDC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2</w:t>
            </w:r>
            <w:r w:rsidR="002E2E77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352</w:t>
            </w:r>
          </w:p>
        </w:tc>
        <w:tc>
          <w:tcPr>
            <w:tcW w:w="270" w:type="dxa"/>
          </w:tcPr>
          <w:p w14:paraId="528AA15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single" w:sz="4" w:space="0" w:color="auto"/>
            </w:tcBorders>
          </w:tcPr>
          <w:p w14:paraId="2B5D4F2B" w14:textId="156B4D61" w:rsidR="002E2E77" w:rsidRPr="00757917" w:rsidRDefault="00460DDC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101</w:t>
            </w:r>
          </w:p>
        </w:tc>
        <w:tc>
          <w:tcPr>
            <w:tcW w:w="236" w:type="dxa"/>
            <w:shd w:val="clear" w:color="auto" w:fill="auto"/>
          </w:tcPr>
          <w:p w14:paraId="35B2EB0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BF04809" w14:textId="1A5C59BA" w:rsidR="002E2E77" w:rsidRPr="00757917" w:rsidRDefault="00460DDC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544</w:t>
            </w:r>
          </w:p>
        </w:tc>
        <w:tc>
          <w:tcPr>
            <w:tcW w:w="270" w:type="dxa"/>
            <w:shd w:val="clear" w:color="auto" w:fill="auto"/>
          </w:tcPr>
          <w:p w14:paraId="3C0853D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6853F64" w14:textId="66B6A99E" w:rsidR="002E2E77" w:rsidRPr="00757917" w:rsidRDefault="00460DDC" w:rsidP="002E2E77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78</w:t>
            </w:r>
          </w:p>
        </w:tc>
        <w:tc>
          <w:tcPr>
            <w:tcW w:w="270" w:type="dxa"/>
            <w:shd w:val="clear" w:color="auto" w:fill="auto"/>
          </w:tcPr>
          <w:p w14:paraId="60DDA27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single" w:sz="4" w:space="0" w:color="auto"/>
            </w:tcBorders>
          </w:tcPr>
          <w:p w14:paraId="31AE7F7B" w14:textId="6A2A2283" w:rsidR="002E2E77" w:rsidRPr="00757917" w:rsidRDefault="00460DDC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369</w:t>
            </w:r>
          </w:p>
        </w:tc>
        <w:tc>
          <w:tcPr>
            <w:tcW w:w="236" w:type="dxa"/>
          </w:tcPr>
          <w:p w14:paraId="0E5D59C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1" w:type="dxa"/>
            <w:tcBorders>
              <w:top w:val="single" w:sz="4" w:space="0" w:color="auto"/>
              <w:bottom w:val="single" w:sz="4" w:space="0" w:color="auto"/>
            </w:tcBorders>
          </w:tcPr>
          <w:p w14:paraId="2E498401" w14:textId="5D914BDD" w:rsidR="002E2E77" w:rsidRPr="00757917" w:rsidRDefault="002E2E77" w:rsidP="002E2E77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9</w:t>
            </w:r>
          </w:p>
        </w:tc>
        <w:tc>
          <w:tcPr>
            <w:tcW w:w="259" w:type="dxa"/>
          </w:tcPr>
          <w:p w14:paraId="5559DEF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3CCC529" w14:textId="49A63A0F" w:rsidR="002E2E77" w:rsidRPr="00757917" w:rsidRDefault="00460DDC" w:rsidP="002E2E7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5</w:t>
            </w:r>
            <w:r w:rsidR="002E2E77"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012</w:t>
            </w:r>
          </w:p>
        </w:tc>
      </w:tr>
      <w:tr w:rsidR="00F06657" w:rsidRPr="00757917" w14:paraId="059A9B2F" w14:textId="77777777" w:rsidTr="00F8095E">
        <w:trPr>
          <w:trHeight w:val="280"/>
        </w:trPr>
        <w:tc>
          <w:tcPr>
            <w:tcW w:w="2466" w:type="dxa"/>
            <w:gridSpan w:val="2"/>
            <w:shd w:val="clear" w:color="auto" w:fill="auto"/>
          </w:tcPr>
          <w:p w14:paraId="0524AF49" w14:textId="77777777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left="20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30" w:type="dxa"/>
          </w:tcPr>
          <w:p w14:paraId="6B653F4F" w14:textId="77777777" w:rsidR="002E2E77" w:rsidRPr="00757917" w:rsidRDefault="002E2E77" w:rsidP="002E2E77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263AB7F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5AFE80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059" w:type="dxa"/>
            <w:tcBorders>
              <w:top w:val="single" w:sz="4" w:space="0" w:color="auto"/>
            </w:tcBorders>
          </w:tcPr>
          <w:p w14:paraId="38652CF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cs/>
                <w:lang w:bidi="th-TH"/>
              </w:rPr>
            </w:pPr>
          </w:p>
        </w:tc>
        <w:tc>
          <w:tcPr>
            <w:tcW w:w="236" w:type="dxa"/>
          </w:tcPr>
          <w:p w14:paraId="1C7A99BC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215" w:type="dxa"/>
            <w:tcBorders>
              <w:top w:val="single" w:sz="4" w:space="0" w:color="auto"/>
            </w:tcBorders>
            <w:shd w:val="clear" w:color="auto" w:fill="auto"/>
          </w:tcPr>
          <w:p w14:paraId="266875E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</w:tcPr>
          <w:p w14:paraId="107FBFA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88" w:type="dxa"/>
            <w:tcBorders>
              <w:top w:val="single" w:sz="4" w:space="0" w:color="auto"/>
            </w:tcBorders>
          </w:tcPr>
          <w:p w14:paraId="0FE89EB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6A1CE682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319" w:type="dxa"/>
            <w:tcBorders>
              <w:top w:val="single" w:sz="4" w:space="0" w:color="auto"/>
            </w:tcBorders>
            <w:shd w:val="clear" w:color="auto" w:fill="auto"/>
          </w:tcPr>
          <w:p w14:paraId="71C3ECE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046363E9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</w:tcPr>
          <w:p w14:paraId="73FC91F8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664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3B78DD5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68" w:type="dxa"/>
            <w:tcBorders>
              <w:top w:val="single" w:sz="4" w:space="0" w:color="auto"/>
            </w:tcBorders>
          </w:tcPr>
          <w:p w14:paraId="26D125C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  <w:tc>
          <w:tcPr>
            <w:tcW w:w="236" w:type="dxa"/>
          </w:tcPr>
          <w:p w14:paraId="40A434B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161" w:type="dxa"/>
            <w:tcBorders>
              <w:top w:val="single" w:sz="4" w:space="0" w:color="auto"/>
            </w:tcBorders>
          </w:tcPr>
          <w:p w14:paraId="7686308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bidi="th-TH"/>
              </w:rPr>
            </w:pPr>
          </w:p>
        </w:tc>
        <w:tc>
          <w:tcPr>
            <w:tcW w:w="259" w:type="dxa"/>
          </w:tcPr>
          <w:p w14:paraId="14FFCCA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</w:rPr>
            </w:pPr>
          </w:p>
        </w:tc>
        <w:tc>
          <w:tcPr>
            <w:tcW w:w="1037" w:type="dxa"/>
            <w:tcBorders>
              <w:top w:val="single" w:sz="4" w:space="0" w:color="auto"/>
            </w:tcBorders>
            <w:shd w:val="clear" w:color="auto" w:fill="auto"/>
          </w:tcPr>
          <w:p w14:paraId="345A41C9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29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0"/>
                <w:lang w:val="en-US" w:bidi="th-TH"/>
              </w:rPr>
            </w:pPr>
          </w:p>
        </w:tc>
      </w:tr>
      <w:tr w:rsidR="002E2E77" w:rsidRPr="00757917" w14:paraId="489B0086" w14:textId="77777777" w:rsidTr="00122731">
        <w:tc>
          <w:tcPr>
            <w:tcW w:w="2466" w:type="dxa"/>
            <w:gridSpan w:val="2"/>
            <w:shd w:val="clear" w:color="auto" w:fill="auto"/>
          </w:tcPr>
          <w:p w14:paraId="75B1618B" w14:textId="6DC3749F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ค่าเสื่อมราคาและ</w:t>
            </w:r>
          </w:p>
        </w:tc>
        <w:tc>
          <w:tcPr>
            <w:tcW w:w="630" w:type="dxa"/>
          </w:tcPr>
          <w:p w14:paraId="30F8017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115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55C0DE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78E96E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243F43E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</w:tcPr>
          <w:p w14:paraId="2A1BD82B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0940C3C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4A2D70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461FCA1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C987DB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111BB98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FA89CD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296FF6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D053D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042DB8B4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6913711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29E62C7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59" w:type="dxa"/>
          </w:tcPr>
          <w:p w14:paraId="7E44920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27A38E68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2E2E77" w:rsidRPr="00757917" w14:paraId="16A736F1" w14:textId="77777777" w:rsidTr="00122731">
        <w:tc>
          <w:tcPr>
            <w:tcW w:w="2466" w:type="dxa"/>
            <w:gridSpan w:val="2"/>
            <w:shd w:val="clear" w:color="auto" w:fill="auto"/>
          </w:tcPr>
          <w:p w14:paraId="3C07EA97" w14:textId="11C3E19E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114" w:right="-108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ขาดทุนจากการด้อยค่า</w:t>
            </w:r>
          </w:p>
        </w:tc>
        <w:tc>
          <w:tcPr>
            <w:tcW w:w="630" w:type="dxa"/>
          </w:tcPr>
          <w:p w14:paraId="16BF82B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115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C057FF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A0BF5E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07E4CB4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36" w:type="dxa"/>
          </w:tcPr>
          <w:p w14:paraId="6F580789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1F260650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10CCE22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1F0C1F99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F2503FB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3A166E0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987E514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D6BDE4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E3AEB22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655B7108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000C3F8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70ED44E0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59" w:type="dxa"/>
          </w:tcPr>
          <w:p w14:paraId="59783FBC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7531E83C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2E2E77" w:rsidRPr="00757917" w14:paraId="3BBC4F3B" w14:textId="77777777" w:rsidTr="00122731">
        <w:tc>
          <w:tcPr>
            <w:tcW w:w="2466" w:type="dxa"/>
            <w:gridSpan w:val="2"/>
            <w:shd w:val="clear" w:color="auto" w:fill="auto"/>
          </w:tcPr>
          <w:p w14:paraId="16534BD1" w14:textId="5BEC5BCB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ณ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วันที่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="00294C31" w:rsidRPr="00757917">
              <w:rPr>
                <w:rFonts w:ascii="Angsana New" w:hAnsi="Angsana New"/>
                <w:sz w:val="26"/>
                <w:szCs w:val="26"/>
              </w:rPr>
              <w:t>1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ตุลาคม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sz w:val="26"/>
                <w:szCs w:val="26"/>
              </w:rPr>
              <w:t>2562</w:t>
            </w:r>
          </w:p>
          <w:p w14:paraId="7D6FFF39" w14:textId="14905830" w:rsidR="00BB259E" w:rsidRPr="00757917" w:rsidRDefault="00BB259E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- </w:t>
            </w: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ปรับปรุงใหม่</w:t>
            </w:r>
          </w:p>
        </w:tc>
        <w:tc>
          <w:tcPr>
            <w:tcW w:w="630" w:type="dxa"/>
          </w:tcPr>
          <w:p w14:paraId="4C9F392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42107FE1" w14:textId="77777777" w:rsidR="00BB259E" w:rsidRPr="00757917" w:rsidRDefault="00BB259E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ED08948" w14:textId="0093D2F4" w:rsidR="002E2E77" w:rsidRPr="00757917" w:rsidRDefault="00460DDC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123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12F917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33DFBCAB" w14:textId="77777777" w:rsidR="00BB259E" w:rsidRPr="00757917" w:rsidRDefault="00BB259E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025D7CEC" w14:textId="0E06BF26" w:rsidR="002E2E77" w:rsidRPr="00757917" w:rsidRDefault="00460DDC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204</w:t>
            </w:r>
          </w:p>
        </w:tc>
        <w:tc>
          <w:tcPr>
            <w:tcW w:w="236" w:type="dxa"/>
          </w:tcPr>
          <w:p w14:paraId="578E17F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013A3B59" w14:textId="12BA7314" w:rsidR="002E2E77" w:rsidRPr="00757917" w:rsidRDefault="00460DDC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750</w:t>
            </w:r>
          </w:p>
        </w:tc>
        <w:tc>
          <w:tcPr>
            <w:tcW w:w="270" w:type="dxa"/>
            <w:vAlign w:val="bottom"/>
          </w:tcPr>
          <w:p w14:paraId="32037CE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4ADC87C2" w14:textId="39949B47" w:rsidR="002E2E77" w:rsidRPr="00757917" w:rsidRDefault="00460DDC" w:rsidP="002E2E77">
            <w:pPr>
              <w:pStyle w:val="acctfourfigures"/>
              <w:tabs>
                <w:tab w:val="clear" w:pos="765"/>
                <w:tab w:val="decimal" w:pos="8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104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95105E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045BC6E9" w14:textId="504A5C08" w:rsidR="002E2E77" w:rsidRPr="00757917" w:rsidRDefault="00460DDC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444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FEA8C4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41412AC" w14:textId="213196E5" w:rsidR="002E2E77" w:rsidRPr="00757917" w:rsidRDefault="00460DDC" w:rsidP="002E2E77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11D47F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587BD85A" w14:textId="77777777" w:rsidR="00BB259E" w:rsidRPr="00757917" w:rsidRDefault="00BB259E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5D5BB9D" w14:textId="2955B7E0" w:rsidR="002E2E77" w:rsidRPr="00757917" w:rsidRDefault="00460DDC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114</w:t>
            </w:r>
          </w:p>
        </w:tc>
        <w:tc>
          <w:tcPr>
            <w:tcW w:w="236" w:type="dxa"/>
          </w:tcPr>
          <w:p w14:paraId="338B6169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6D396348" w14:textId="77777777" w:rsidR="00BB259E" w:rsidRPr="00757917" w:rsidRDefault="00BB259E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6CAB6E29" w14:textId="2227D594" w:rsidR="002E2E77" w:rsidRPr="00757917" w:rsidRDefault="002E2E77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59" w:type="dxa"/>
          </w:tcPr>
          <w:p w14:paraId="07AE1A6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3D388111" w14:textId="7F491BA4" w:rsidR="002E2E77" w:rsidRPr="00757917" w:rsidRDefault="00460DDC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  <w:r w:rsidR="002E2E77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768</w:t>
            </w:r>
          </w:p>
        </w:tc>
      </w:tr>
      <w:tr w:rsidR="002E2E77" w:rsidRPr="00757917" w14:paraId="6418EA49" w14:textId="77777777" w:rsidTr="00122731">
        <w:tc>
          <w:tcPr>
            <w:tcW w:w="2466" w:type="dxa"/>
            <w:gridSpan w:val="2"/>
          </w:tcPr>
          <w:p w14:paraId="42384D0C" w14:textId="382C91AB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04F08B32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1B18BBBB" w14:textId="42BA9DB5" w:rsidR="002E2E77" w:rsidRPr="00757917" w:rsidRDefault="0037569F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E6C21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15B18976" w14:textId="2471391D" w:rsidR="002E2E77" w:rsidRPr="00757917" w:rsidRDefault="002E2E77" w:rsidP="002E2E77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56F32CD0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4A0B0333" w14:textId="3023D691" w:rsidR="002E2E77" w:rsidRPr="00757917" w:rsidRDefault="0037569F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88</w:t>
            </w:r>
          </w:p>
        </w:tc>
        <w:tc>
          <w:tcPr>
            <w:tcW w:w="270" w:type="dxa"/>
            <w:vAlign w:val="bottom"/>
          </w:tcPr>
          <w:p w14:paraId="23869AF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7DF49F1E" w14:textId="380C07B2" w:rsidR="002E2E77" w:rsidRPr="00757917" w:rsidRDefault="002E2E77" w:rsidP="002E2E77">
            <w:pPr>
              <w:pStyle w:val="acctfourfigures"/>
              <w:tabs>
                <w:tab w:val="clear" w:pos="765"/>
                <w:tab w:val="decimal" w:pos="8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C893F7B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285515A5" w14:textId="26895778" w:rsidR="002E2E77" w:rsidRPr="00757917" w:rsidRDefault="00294C31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lang w:val="en-US" w:bidi="th-TH"/>
              </w:rPr>
              <w:t>5</w:t>
            </w:r>
            <w:r w:rsidR="002E2E77" w:rsidRPr="00757917">
              <w:rPr>
                <w:rFonts w:ascii="Angsana New" w:hAnsi="Angsana New"/>
                <w:sz w:val="26"/>
                <w:szCs w:val="26"/>
                <w:lang w:bidi="th-TH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32C2B1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307EDF03" w14:textId="64A49357" w:rsidR="002E2E77" w:rsidRPr="00757917" w:rsidRDefault="00AB33FA" w:rsidP="002E2E77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E3E4A0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06AA195A" w14:textId="1FBBD3D4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20</w:t>
            </w:r>
          </w:p>
        </w:tc>
        <w:tc>
          <w:tcPr>
            <w:tcW w:w="236" w:type="dxa"/>
          </w:tcPr>
          <w:p w14:paraId="469B576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5073FB3B" w14:textId="03BA31C7" w:rsidR="002E2E77" w:rsidRPr="00757917" w:rsidRDefault="002E2E77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0C79DBDB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39F416BC" w14:textId="765F40E8" w:rsidR="002E2E77" w:rsidRPr="00757917" w:rsidRDefault="00AB33FA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1</w:t>
            </w:r>
            <w:r w:rsidR="002E2E77" w:rsidRPr="00757917">
              <w:rPr>
                <w:rFonts w:ascii="Angsana New" w:hAnsi="Angsana New"/>
                <w:sz w:val="26"/>
                <w:szCs w:val="26"/>
                <w:lang w:bidi="th-TH"/>
              </w:rPr>
              <w:t>83</w:t>
            </w:r>
          </w:p>
        </w:tc>
      </w:tr>
      <w:tr w:rsidR="002E2E77" w:rsidRPr="00757917" w14:paraId="1460E1A1" w14:textId="77777777" w:rsidTr="00122731">
        <w:tc>
          <w:tcPr>
            <w:tcW w:w="2466" w:type="dxa"/>
            <w:gridSpan w:val="2"/>
          </w:tcPr>
          <w:p w14:paraId="662F193A" w14:textId="20DD31E7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โอนมาจาก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 xml:space="preserve"> / 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โอนออกไปที่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:</w:t>
            </w:r>
          </w:p>
        </w:tc>
        <w:tc>
          <w:tcPr>
            <w:tcW w:w="630" w:type="dxa"/>
          </w:tcPr>
          <w:p w14:paraId="37E7C54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5188DEC8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AD78742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096CB85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</w:tcPr>
          <w:p w14:paraId="2AE8680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30EC860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CDE8312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7F57432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1B7DB2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155F32A0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025D43C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64BA670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F3CE9B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3EDEB6D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</w:tcPr>
          <w:p w14:paraId="011A54F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6A3B4EC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  <w:tc>
          <w:tcPr>
            <w:tcW w:w="259" w:type="dxa"/>
          </w:tcPr>
          <w:p w14:paraId="004A964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48738FC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</w:tc>
      </w:tr>
      <w:tr w:rsidR="002E2E77" w:rsidRPr="00757917" w14:paraId="17585675" w14:textId="77777777" w:rsidTr="00122731">
        <w:tc>
          <w:tcPr>
            <w:tcW w:w="2466" w:type="dxa"/>
            <w:gridSpan w:val="2"/>
          </w:tcPr>
          <w:p w14:paraId="40D45DE8" w14:textId="2DF97F71" w:rsidR="002E2E77" w:rsidRPr="00757917" w:rsidRDefault="00B02D2B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="002E2E77" w:rsidRPr="00757917">
              <w:rPr>
                <w:rFonts w:ascii="Angsana New" w:hAnsi="Angsana New"/>
                <w:sz w:val="26"/>
                <w:szCs w:val="26"/>
                <w:cs/>
              </w:rPr>
              <w:t>อสังหาริมทรัพย์เพื่อการลงทุน</w:t>
            </w:r>
          </w:p>
        </w:tc>
        <w:tc>
          <w:tcPr>
            <w:tcW w:w="630" w:type="dxa"/>
          </w:tcPr>
          <w:p w14:paraId="2E236DA4" w14:textId="0A04F6E9" w:rsidR="002E2E77" w:rsidRPr="00757917" w:rsidRDefault="002E2E77" w:rsidP="00971049">
            <w:pPr>
              <w:pStyle w:val="acctfourfigures"/>
              <w:tabs>
                <w:tab w:val="clear" w:pos="765"/>
              </w:tabs>
              <w:spacing w:line="320" w:lineRule="exact"/>
              <w:ind w:left="-120" w:right="-10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1</w:t>
            </w:r>
            <w:r w:rsidR="00971049" w:rsidRPr="00757917">
              <w:rPr>
                <w:rFonts w:ascii="Angsana New" w:hAnsi="Angsana New"/>
                <w:i/>
                <w:iCs/>
                <w:sz w:val="26"/>
                <w:szCs w:val="26"/>
              </w:rPr>
              <w:t>3</w:t>
            </w:r>
          </w:p>
        </w:tc>
        <w:tc>
          <w:tcPr>
            <w:tcW w:w="990" w:type="dxa"/>
            <w:shd w:val="clear" w:color="auto" w:fill="auto"/>
          </w:tcPr>
          <w:p w14:paraId="2031F6AF" w14:textId="3C563A20" w:rsidR="002E2E77" w:rsidRPr="00757917" w:rsidRDefault="002E2E77" w:rsidP="002E2E77">
            <w:pPr>
              <w:pStyle w:val="acctfourfigures"/>
              <w:tabs>
                <w:tab w:val="clear" w:pos="765"/>
                <w:tab w:val="decimal" w:pos="54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7D163B4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76EAB8D8" w14:textId="5300BA89" w:rsidR="002E2E77" w:rsidRPr="00757917" w:rsidRDefault="002E2E77" w:rsidP="002E2E77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25C2291C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24AFEDB7" w14:textId="5E00FC99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(7)</w:t>
            </w:r>
          </w:p>
        </w:tc>
        <w:tc>
          <w:tcPr>
            <w:tcW w:w="270" w:type="dxa"/>
            <w:vAlign w:val="bottom"/>
          </w:tcPr>
          <w:p w14:paraId="0C3F577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750ACC0A" w14:textId="1039DB0C" w:rsidR="002E2E77" w:rsidRPr="00757917" w:rsidRDefault="00460DDC" w:rsidP="002E2E77">
            <w:pPr>
              <w:pStyle w:val="acctfourfigures"/>
              <w:tabs>
                <w:tab w:val="clear" w:pos="765"/>
                <w:tab w:val="decimal" w:pos="899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A427FB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242B42EA" w14:textId="56D3A13D" w:rsidR="002E2E77" w:rsidRPr="00757917" w:rsidRDefault="002E2E77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(1)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AB2C8E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7D1FABF" w14:textId="0FDD75FB" w:rsidR="002E2E77" w:rsidRPr="00757917" w:rsidRDefault="002E2E77" w:rsidP="002E2E77">
            <w:pPr>
              <w:pStyle w:val="acctfourfigures"/>
              <w:tabs>
                <w:tab w:val="clear" w:pos="765"/>
                <w:tab w:val="decimal" w:pos="39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8D2709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6B1F6034" w14:textId="3E03E956" w:rsidR="002E2E77" w:rsidRPr="00757917" w:rsidRDefault="002E2E77" w:rsidP="00E107C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2DBAA639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6C87B1F2" w14:textId="371B6933" w:rsidR="002E2E77" w:rsidRPr="00757917" w:rsidRDefault="002E2E77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2CC2779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3B71C9D2" w14:textId="319FA504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(7)</w:t>
            </w:r>
          </w:p>
        </w:tc>
      </w:tr>
      <w:tr w:rsidR="002E2E77" w:rsidRPr="00757917" w14:paraId="3EF374BF" w14:textId="77777777" w:rsidTr="00122731">
        <w:tc>
          <w:tcPr>
            <w:tcW w:w="2466" w:type="dxa"/>
            <w:gridSpan w:val="2"/>
          </w:tcPr>
          <w:p w14:paraId="66DD69CF" w14:textId="11607AFC" w:rsidR="002E2E77" w:rsidRPr="00757917" w:rsidRDefault="00B02D2B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="002E2E77" w:rsidRPr="00757917">
              <w:rPr>
                <w:rFonts w:ascii="Angsana New" w:hAnsi="Angsana New" w:hint="cs"/>
                <w:sz w:val="26"/>
                <w:szCs w:val="26"/>
                <w:cs/>
              </w:rPr>
              <w:t>สินทรัพย์ไม่มีตัวตน</w:t>
            </w:r>
          </w:p>
        </w:tc>
        <w:tc>
          <w:tcPr>
            <w:tcW w:w="630" w:type="dxa"/>
          </w:tcPr>
          <w:p w14:paraId="57312455" w14:textId="1FB0D34A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134BAD91" w14:textId="548A5BF9" w:rsidR="002E2E77" w:rsidRPr="00757917" w:rsidRDefault="002E2E77" w:rsidP="002E2E77">
            <w:pPr>
              <w:pStyle w:val="acctfourfigures"/>
              <w:tabs>
                <w:tab w:val="clear" w:pos="765"/>
                <w:tab w:val="decimal" w:pos="54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94E619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2F032730" w14:textId="5AF75146" w:rsidR="002E2E77" w:rsidRPr="00757917" w:rsidRDefault="002E2E77" w:rsidP="002E2E77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270338E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41AAAEF0" w14:textId="5CF5C0E5" w:rsidR="002E2E77" w:rsidRPr="00757917" w:rsidRDefault="002E2E77" w:rsidP="002E2E77">
            <w:pPr>
              <w:pStyle w:val="acctfourfigures"/>
              <w:tabs>
                <w:tab w:val="clear" w:pos="765"/>
                <w:tab w:val="decimal" w:pos="66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C060FCB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1F98BA16" w14:textId="5AF6028E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  <w:lang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127A194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286E7E76" w14:textId="795FB331" w:rsidR="002E2E77" w:rsidRPr="00757917" w:rsidRDefault="002E2E77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294C31" w:rsidRPr="00757917">
              <w:rPr>
                <w:rFonts w:ascii="Angsana New" w:hAnsi="Angsana New" w:hint="cs"/>
                <w:sz w:val="26"/>
                <w:szCs w:val="26"/>
                <w:lang w:val="en-US" w:bidi="th-TH"/>
              </w:rPr>
              <w:t>1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1F64A96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50982E8A" w14:textId="14C4DFD4" w:rsidR="002E2E77" w:rsidRPr="00757917" w:rsidRDefault="002E2E77" w:rsidP="002E2E77">
            <w:pPr>
              <w:pStyle w:val="acctfourfigures"/>
              <w:tabs>
                <w:tab w:val="clear" w:pos="765"/>
                <w:tab w:val="decimal" w:pos="39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3E39F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6343F1FB" w14:textId="5FCB726C" w:rsidR="002E2E77" w:rsidRPr="00757917" w:rsidRDefault="002E2E77" w:rsidP="00E107C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40A71E3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66403E96" w14:textId="1AF19219" w:rsidR="002E2E77" w:rsidRPr="00757917" w:rsidRDefault="002E2E77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49ADE95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2FDCA6B0" w14:textId="407E7C09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(1)</w:t>
            </w:r>
          </w:p>
        </w:tc>
      </w:tr>
      <w:tr w:rsidR="002E2E77" w:rsidRPr="00757917" w14:paraId="06F1929C" w14:textId="77777777" w:rsidTr="00122731">
        <w:tc>
          <w:tcPr>
            <w:tcW w:w="2466" w:type="dxa"/>
            <w:gridSpan w:val="2"/>
          </w:tcPr>
          <w:p w14:paraId="3E0E7F97" w14:textId="2108EB69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โอน</w:t>
            </w:r>
          </w:p>
        </w:tc>
        <w:tc>
          <w:tcPr>
            <w:tcW w:w="630" w:type="dxa"/>
          </w:tcPr>
          <w:p w14:paraId="4D418BDC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669F661D" w14:textId="4F692C87" w:rsidR="002E2E77" w:rsidRPr="00757917" w:rsidRDefault="002E2E77" w:rsidP="002E2E77">
            <w:pPr>
              <w:pStyle w:val="acctfourfigures"/>
              <w:tabs>
                <w:tab w:val="clear" w:pos="765"/>
                <w:tab w:val="decimal" w:pos="54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C1D55A8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5C6BCFD1" w14:textId="10DE06EB" w:rsidR="002E2E77" w:rsidRPr="00757917" w:rsidRDefault="002E2E77" w:rsidP="002E2E77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2F10713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24D37710" w14:textId="30BC30FA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137</w:t>
            </w:r>
          </w:p>
        </w:tc>
        <w:tc>
          <w:tcPr>
            <w:tcW w:w="270" w:type="dxa"/>
            <w:vAlign w:val="bottom"/>
          </w:tcPr>
          <w:p w14:paraId="5F8B69D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02694750" w14:textId="3EAFA4DD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BE17D7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3497EB72" w14:textId="7354750B" w:rsidR="002E2E77" w:rsidRPr="00757917" w:rsidRDefault="002E2E77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(137)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330466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E0912DE" w14:textId="0A1B2122" w:rsidR="002E2E77" w:rsidRPr="00757917" w:rsidRDefault="002E2E77" w:rsidP="002E2E77">
            <w:pPr>
              <w:pStyle w:val="acctfourfigures"/>
              <w:tabs>
                <w:tab w:val="clear" w:pos="765"/>
                <w:tab w:val="decimal" w:pos="39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D258C64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1487A595" w14:textId="4DD2CBD3" w:rsidR="002E2E77" w:rsidRPr="00757917" w:rsidRDefault="002E2E77" w:rsidP="00E107C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32E8030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09C8B202" w14:textId="2AE23984" w:rsidR="002E2E77" w:rsidRPr="00757917" w:rsidRDefault="002E2E77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7361AC5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051EBAD1" w14:textId="43C54AF4" w:rsidR="002E2E77" w:rsidRPr="00757917" w:rsidRDefault="002E2E77" w:rsidP="00C25699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</w:tr>
      <w:tr w:rsidR="002E2E77" w:rsidRPr="00757917" w14:paraId="5A56725C" w14:textId="77777777" w:rsidTr="00122731">
        <w:tc>
          <w:tcPr>
            <w:tcW w:w="2466" w:type="dxa"/>
            <w:gridSpan w:val="2"/>
          </w:tcPr>
          <w:p w14:paraId="6FFA4416" w14:textId="6E3BD716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630" w:type="dxa"/>
          </w:tcPr>
          <w:p w14:paraId="6F12E55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42F63E36" w14:textId="02D94FDB" w:rsidR="002E2E77" w:rsidRPr="00757917" w:rsidRDefault="002E2E77" w:rsidP="002E2E77">
            <w:pPr>
              <w:pStyle w:val="acctfourfigures"/>
              <w:tabs>
                <w:tab w:val="clear" w:pos="765"/>
                <w:tab w:val="decimal" w:pos="54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BBD693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2C7A6DC0" w14:textId="65D93689" w:rsidR="002E2E77" w:rsidRPr="00757917" w:rsidRDefault="002E2E77" w:rsidP="002E2E77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6FD12182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44FF725C" w14:textId="590E058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(4)</w:t>
            </w:r>
          </w:p>
        </w:tc>
        <w:tc>
          <w:tcPr>
            <w:tcW w:w="270" w:type="dxa"/>
            <w:vAlign w:val="bottom"/>
          </w:tcPr>
          <w:p w14:paraId="16D31043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3A238FD7" w14:textId="09F70222" w:rsidR="002E2E77" w:rsidRPr="00757917" w:rsidRDefault="002E2E77" w:rsidP="002E2E77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(13)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151F91C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40CE5E05" w14:textId="76A7BA47" w:rsidR="002E2E77" w:rsidRPr="00757917" w:rsidRDefault="002E2E77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24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7F9BE28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5300EFC1" w14:textId="43B6D619" w:rsidR="002E2E77" w:rsidRPr="00757917" w:rsidRDefault="002E2E77" w:rsidP="002E2E77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(2)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5FA962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59603F19" w14:textId="58406575" w:rsidR="002E2E77" w:rsidRPr="00757917" w:rsidRDefault="002E2E77" w:rsidP="00E107C7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5C617A7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22A540DE" w14:textId="39811451" w:rsidR="002E2E77" w:rsidRPr="00757917" w:rsidRDefault="002E2E77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38B63940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41BF135B" w14:textId="27F546F6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(43)</w:t>
            </w:r>
          </w:p>
        </w:tc>
      </w:tr>
      <w:tr w:rsidR="00F06657" w:rsidRPr="00757917" w14:paraId="32B1FCF8" w14:textId="77777777" w:rsidTr="003174D5">
        <w:tc>
          <w:tcPr>
            <w:tcW w:w="2466" w:type="dxa"/>
            <w:gridSpan w:val="2"/>
          </w:tcPr>
          <w:p w14:paraId="2AE0D101" w14:textId="08B74CD3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ตัดจำหน่าย</w:t>
            </w:r>
          </w:p>
        </w:tc>
        <w:tc>
          <w:tcPr>
            <w:tcW w:w="630" w:type="dxa"/>
          </w:tcPr>
          <w:p w14:paraId="0DBEEF14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</w:tcPr>
          <w:p w14:paraId="70E69254" w14:textId="07B0158D" w:rsidR="002E2E77" w:rsidRPr="00757917" w:rsidRDefault="002E2E77" w:rsidP="002E2E77">
            <w:pPr>
              <w:pStyle w:val="acctfourfigures"/>
              <w:tabs>
                <w:tab w:val="clear" w:pos="765"/>
                <w:tab w:val="decimal" w:pos="54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88885F8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  <w:tcBorders>
              <w:bottom w:val="single" w:sz="4" w:space="0" w:color="auto"/>
            </w:tcBorders>
          </w:tcPr>
          <w:p w14:paraId="088852D7" w14:textId="09376EF5" w:rsidR="002E2E77" w:rsidRPr="00757917" w:rsidRDefault="002E2E77" w:rsidP="002E2E77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70DEAA1D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9311A97" w14:textId="2EA8715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(4)</w:t>
            </w:r>
          </w:p>
        </w:tc>
        <w:tc>
          <w:tcPr>
            <w:tcW w:w="270" w:type="dxa"/>
            <w:vAlign w:val="bottom"/>
          </w:tcPr>
          <w:p w14:paraId="5BD5D6A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  <w:vAlign w:val="bottom"/>
          </w:tcPr>
          <w:p w14:paraId="3599205C" w14:textId="0F10E343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E7B32C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757CF76" w14:textId="4604FA0F" w:rsidR="002E2E77" w:rsidRPr="00757917" w:rsidRDefault="002E2E77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(</w:t>
            </w:r>
            <w:r w:rsidR="00A329A1" w:rsidRPr="00757917">
              <w:rPr>
                <w:rFonts w:ascii="Angsana New" w:hAnsi="Angsana New"/>
                <w:sz w:val="26"/>
                <w:szCs w:val="26"/>
              </w:rPr>
              <w:t>4</w:t>
            </w:r>
            <w:r w:rsidRPr="00757917">
              <w:rPr>
                <w:rFonts w:ascii="Angsana New" w:hAnsi="Angsana New"/>
                <w:sz w:val="26"/>
                <w:szCs w:val="26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EBED389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9C5F74C" w14:textId="1FB5430C" w:rsidR="002E2E77" w:rsidRPr="00757917" w:rsidRDefault="00A4231E" w:rsidP="00A4231E">
            <w:pPr>
              <w:pStyle w:val="acctfourfigures"/>
              <w:tabs>
                <w:tab w:val="clear" w:pos="765"/>
                <w:tab w:val="decimal" w:pos="39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AD183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0D86EE9E" w14:textId="1ED9DA24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(11)</w:t>
            </w:r>
          </w:p>
        </w:tc>
        <w:tc>
          <w:tcPr>
            <w:tcW w:w="236" w:type="dxa"/>
          </w:tcPr>
          <w:p w14:paraId="0C7CE7D0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61" w:type="dxa"/>
            <w:tcBorders>
              <w:bottom w:val="single" w:sz="4" w:space="0" w:color="auto"/>
            </w:tcBorders>
            <w:vAlign w:val="bottom"/>
          </w:tcPr>
          <w:p w14:paraId="2ED5C3D2" w14:textId="269268D4" w:rsidR="002E2E77" w:rsidRPr="00757917" w:rsidRDefault="002E2E77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59C61E0A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37" w:type="dxa"/>
            <w:tcBorders>
              <w:bottom w:val="single" w:sz="4" w:space="0" w:color="auto"/>
            </w:tcBorders>
            <w:vAlign w:val="bottom"/>
          </w:tcPr>
          <w:p w14:paraId="207B3BCD" w14:textId="67CF7DAB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(</w:t>
            </w:r>
            <w:r w:rsidR="00A4231E" w:rsidRPr="00757917">
              <w:rPr>
                <w:rFonts w:ascii="Angsana New" w:hAnsi="Angsana New"/>
                <w:sz w:val="26"/>
                <w:szCs w:val="26"/>
              </w:rPr>
              <w:t>19</w:t>
            </w:r>
            <w:r w:rsidRPr="00757917">
              <w:rPr>
                <w:rFonts w:ascii="Angsana New" w:hAnsi="Angsana New"/>
                <w:sz w:val="26"/>
                <w:szCs w:val="26"/>
              </w:rPr>
              <w:t>)</w:t>
            </w:r>
          </w:p>
        </w:tc>
      </w:tr>
      <w:tr w:rsidR="00F06657" w:rsidRPr="00757917" w14:paraId="2659CD62" w14:textId="77777777" w:rsidTr="001F188A">
        <w:tc>
          <w:tcPr>
            <w:tcW w:w="2466" w:type="dxa"/>
            <w:gridSpan w:val="2"/>
          </w:tcPr>
          <w:p w14:paraId="65D3C115" w14:textId="77777777" w:rsidR="002E2E77" w:rsidRPr="00757917" w:rsidRDefault="002E2E77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กันยายน 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2563</w:t>
            </w:r>
          </w:p>
          <w:p w14:paraId="53898A5E" w14:textId="07A32217" w:rsidR="00BB259E" w:rsidRPr="00757917" w:rsidRDefault="00BB259E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  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- 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ปรับปรุงใหม่</w:t>
            </w:r>
          </w:p>
        </w:tc>
        <w:tc>
          <w:tcPr>
            <w:tcW w:w="630" w:type="dxa"/>
          </w:tcPr>
          <w:p w14:paraId="5E8E1A0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C887ABF" w14:textId="185F8F92" w:rsidR="002E2E77" w:rsidRPr="00757917" w:rsidRDefault="0037569F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128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D9B7D1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  <w:tcBorders>
              <w:top w:val="single" w:sz="4" w:space="0" w:color="auto"/>
            </w:tcBorders>
            <w:vAlign w:val="bottom"/>
          </w:tcPr>
          <w:p w14:paraId="3D6DC33D" w14:textId="78DE0926" w:rsidR="002E2E77" w:rsidRPr="00757917" w:rsidRDefault="002E2E77" w:rsidP="001F188A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204</w:t>
            </w:r>
          </w:p>
        </w:tc>
        <w:tc>
          <w:tcPr>
            <w:tcW w:w="236" w:type="dxa"/>
          </w:tcPr>
          <w:p w14:paraId="36E7CDC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5CF3F16" w14:textId="75E04922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9</w:t>
            </w:r>
            <w:r w:rsidR="0037569F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60</w:t>
            </w:r>
          </w:p>
        </w:tc>
        <w:tc>
          <w:tcPr>
            <w:tcW w:w="270" w:type="dxa"/>
            <w:vAlign w:val="bottom"/>
          </w:tcPr>
          <w:p w14:paraId="2AB4145F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88" w:type="dxa"/>
            <w:tcBorders>
              <w:top w:val="single" w:sz="4" w:space="0" w:color="auto"/>
            </w:tcBorders>
            <w:vAlign w:val="bottom"/>
          </w:tcPr>
          <w:p w14:paraId="597E5135" w14:textId="260125B2" w:rsidR="002E2E77" w:rsidRPr="00757917" w:rsidRDefault="002E2E77" w:rsidP="002E2E77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99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DFE5025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05578E2" w14:textId="3E2B8956" w:rsidR="002E2E77" w:rsidRPr="00757917" w:rsidRDefault="002E2E77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33</w:t>
            </w:r>
            <w:r w:rsidR="00A329A1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0B169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66FA529" w14:textId="4F2FB215" w:rsidR="002E2E77" w:rsidRPr="00757917" w:rsidRDefault="00AB33FA" w:rsidP="002E2E77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  <w:r w:rsidR="00A4231E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41FDE20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68" w:type="dxa"/>
            <w:tcBorders>
              <w:top w:val="single" w:sz="4" w:space="0" w:color="auto"/>
            </w:tcBorders>
          </w:tcPr>
          <w:p w14:paraId="6B545B5D" w14:textId="77777777" w:rsidR="00BB259E" w:rsidRPr="00757917" w:rsidRDefault="00BB259E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  <w:p w14:paraId="15994F5D" w14:textId="3FCB0A3B" w:rsidR="002E2E77" w:rsidRPr="00757917" w:rsidRDefault="002E2E77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123</w:t>
            </w:r>
          </w:p>
        </w:tc>
        <w:tc>
          <w:tcPr>
            <w:tcW w:w="236" w:type="dxa"/>
          </w:tcPr>
          <w:p w14:paraId="35865F2E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61" w:type="dxa"/>
            <w:tcBorders>
              <w:top w:val="single" w:sz="4" w:space="0" w:color="auto"/>
            </w:tcBorders>
          </w:tcPr>
          <w:p w14:paraId="6173492D" w14:textId="77777777" w:rsidR="00BB259E" w:rsidRPr="00757917" w:rsidRDefault="00BB259E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7EFE2A9E" w14:textId="1E41E823" w:rsidR="002E2E77" w:rsidRPr="00757917" w:rsidRDefault="002E2E77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77B5F777" w14:textId="77777777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37" w:type="dxa"/>
            <w:tcBorders>
              <w:top w:val="single" w:sz="4" w:space="0" w:color="auto"/>
            </w:tcBorders>
            <w:vAlign w:val="bottom"/>
          </w:tcPr>
          <w:p w14:paraId="1AE38B0A" w14:textId="2727D16E" w:rsidR="002E2E77" w:rsidRPr="00757917" w:rsidRDefault="002E2E77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1,</w:t>
            </w:r>
            <w:r w:rsidR="00AB33FA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8</w:t>
            </w:r>
            <w:r w:rsidR="00A329A1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8</w:t>
            </w:r>
            <w:r w:rsidR="00A4231E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</w:p>
        </w:tc>
      </w:tr>
      <w:tr w:rsidR="00EC67B5" w:rsidRPr="00757917" w14:paraId="0071E036" w14:textId="77777777" w:rsidTr="00D4579C">
        <w:tc>
          <w:tcPr>
            <w:tcW w:w="2466" w:type="dxa"/>
            <w:gridSpan w:val="2"/>
          </w:tcPr>
          <w:p w14:paraId="62EE8234" w14:textId="77777777" w:rsidR="00EC67B5" w:rsidRPr="00757917" w:rsidRDefault="00EC67B5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  <w:p w14:paraId="070F1BEE" w14:textId="7B9374A3" w:rsidR="00D84625" w:rsidRPr="00757917" w:rsidRDefault="00D84625" w:rsidP="002E2E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630" w:type="dxa"/>
          </w:tcPr>
          <w:p w14:paraId="69AF224C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7EC3A599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2B4D3FF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5E35A963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</w:tcPr>
          <w:p w14:paraId="4BB02D4E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40C6EA38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2A143ADD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88" w:type="dxa"/>
            <w:vAlign w:val="bottom"/>
          </w:tcPr>
          <w:p w14:paraId="652305ED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BA7468B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2B49F620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F73E2DF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BD35629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59D31DE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/>
              </w:rPr>
            </w:pPr>
          </w:p>
        </w:tc>
        <w:tc>
          <w:tcPr>
            <w:tcW w:w="1168" w:type="dxa"/>
          </w:tcPr>
          <w:p w14:paraId="5A8EFCB8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</w:tcPr>
          <w:p w14:paraId="3A820E56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161" w:type="dxa"/>
          </w:tcPr>
          <w:p w14:paraId="2A6CDDDF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59" w:type="dxa"/>
          </w:tcPr>
          <w:p w14:paraId="2D888BAE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037" w:type="dxa"/>
            <w:vAlign w:val="bottom"/>
          </w:tcPr>
          <w:p w14:paraId="6A63599E" w14:textId="77777777" w:rsidR="00EC67B5" w:rsidRPr="00757917" w:rsidRDefault="00EC67B5" w:rsidP="002E2E77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D84625" w:rsidRPr="00757917" w14:paraId="65BA9FB9" w14:textId="77777777" w:rsidTr="00D84625">
        <w:tc>
          <w:tcPr>
            <w:tcW w:w="2466" w:type="dxa"/>
            <w:gridSpan w:val="2"/>
          </w:tcPr>
          <w:p w14:paraId="33E16646" w14:textId="77777777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 xml:space="preserve">การรับรู้ค่าเสื่อมราคาของ </w:t>
            </w:r>
          </w:p>
          <w:p w14:paraId="691D67BD" w14:textId="77777777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 xml:space="preserve">   สินทรัพย์สิทธิการใช้จากการ</w:t>
            </w:r>
          </w:p>
          <w:p w14:paraId="2821B579" w14:textId="164AC4AD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 xml:space="preserve">   ถือปฏิบัติตาม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26"/>
                <w:szCs w:val="26"/>
              </w:rPr>
              <w:t xml:space="preserve">TFRS </w:t>
            </w:r>
            <w:r w:rsidR="00294C31" w:rsidRPr="00757917">
              <w:rPr>
                <w:rFonts w:ascii="Angsana New" w:hAnsi="Angsana New"/>
                <w:sz w:val="26"/>
                <w:szCs w:val="26"/>
              </w:rPr>
              <w:t>16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 xml:space="preserve">เป็น       </w:t>
            </w:r>
          </w:p>
          <w:p w14:paraId="4BFA22E7" w14:textId="303BA771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 xml:space="preserve">   ครั้งแรก</w:t>
            </w:r>
          </w:p>
        </w:tc>
        <w:tc>
          <w:tcPr>
            <w:tcW w:w="630" w:type="dxa"/>
          </w:tcPr>
          <w:p w14:paraId="184EE7B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  <w:p w14:paraId="261C0CC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  <w:p w14:paraId="1D222793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  <w:p w14:paraId="5619CA43" w14:textId="4254F59D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3(</w:t>
            </w: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  <w:lang w:bidi="th-TH"/>
              </w:rPr>
              <w:t>ข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  <w:lang w:bidi="th-TH"/>
              </w:rPr>
              <w:t>)</w:t>
            </w:r>
          </w:p>
        </w:tc>
        <w:tc>
          <w:tcPr>
            <w:tcW w:w="990" w:type="dxa"/>
            <w:shd w:val="clear" w:color="auto" w:fill="auto"/>
          </w:tcPr>
          <w:p w14:paraId="505F5F4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41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75D6049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4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2E7A4B9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4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</w:p>
          <w:p w14:paraId="36715E15" w14:textId="24B22E08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12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6331B2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  <w:tcBorders>
              <w:bottom w:val="single" w:sz="4" w:space="0" w:color="auto"/>
            </w:tcBorders>
          </w:tcPr>
          <w:p w14:paraId="507BB3DE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  <w:p w14:paraId="67F3978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  <w:p w14:paraId="13C3FB78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</w:p>
          <w:p w14:paraId="61A4901C" w14:textId="07098871" w:rsidR="00D84625" w:rsidRPr="00757917" w:rsidRDefault="00D84625" w:rsidP="00D84625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01397B2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5377AF7" w14:textId="4B21925D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C7514C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  <w:vAlign w:val="bottom"/>
          </w:tcPr>
          <w:p w14:paraId="02A9BF84" w14:textId="61F8E77A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524D7CC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31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1778F15" w14:textId="24D5308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2B8E2E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9E4D22B" w14:textId="21B37287" w:rsidR="00D84625" w:rsidRPr="00757917" w:rsidRDefault="00D84625" w:rsidP="00D84625">
            <w:pPr>
              <w:pStyle w:val="acctfourfigures"/>
              <w:tabs>
                <w:tab w:val="clear" w:pos="765"/>
                <w:tab w:val="decimal" w:pos="39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A5F7BD5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28E0BC7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57BA1A1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06732308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C1E8DC5" w14:textId="1987B68E" w:rsidR="00D84625" w:rsidRPr="00757917" w:rsidRDefault="00D84625" w:rsidP="00D84625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7B318DE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161" w:type="dxa"/>
            <w:tcBorders>
              <w:bottom w:val="single" w:sz="4" w:space="0" w:color="auto"/>
            </w:tcBorders>
          </w:tcPr>
          <w:p w14:paraId="2D390DE5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93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4EF118D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93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08855AD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93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</w:p>
          <w:p w14:paraId="371E318F" w14:textId="1252AB61" w:rsidR="00D84625" w:rsidRPr="00757917" w:rsidRDefault="00D84625" w:rsidP="00D84625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1C6015F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cs/>
                <w:lang w:val="en-US" w:bidi="th-TH"/>
              </w:rPr>
            </w:pPr>
          </w:p>
        </w:tc>
        <w:tc>
          <w:tcPr>
            <w:tcW w:w="1037" w:type="dxa"/>
            <w:tcBorders>
              <w:bottom w:val="single" w:sz="4" w:space="0" w:color="auto"/>
            </w:tcBorders>
            <w:vAlign w:val="bottom"/>
          </w:tcPr>
          <w:p w14:paraId="2D3858FD" w14:textId="469AE0BE" w:rsidR="00D84625" w:rsidRPr="00757917" w:rsidRDefault="00460DDC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12</w:t>
            </w:r>
          </w:p>
        </w:tc>
      </w:tr>
      <w:tr w:rsidR="00D84625" w:rsidRPr="00757917" w14:paraId="24902B6E" w14:textId="77777777" w:rsidTr="00A922D4">
        <w:tc>
          <w:tcPr>
            <w:tcW w:w="2466" w:type="dxa"/>
            <w:gridSpan w:val="2"/>
          </w:tcPr>
          <w:p w14:paraId="39D9504E" w14:textId="4BC7E9B9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20" w:lineRule="exact"/>
              <w:ind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294C31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ตุลาคม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256</w:t>
            </w:r>
            <w:r w:rsidR="00294C31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</w:p>
          <w:p w14:paraId="0129117C" w14:textId="60EA983A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  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- 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ปรับปรุงใหม่</w:t>
            </w:r>
          </w:p>
        </w:tc>
        <w:tc>
          <w:tcPr>
            <w:tcW w:w="630" w:type="dxa"/>
          </w:tcPr>
          <w:p w14:paraId="1F90841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</w:tcPr>
          <w:p w14:paraId="057C2F59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4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06270E44" w14:textId="57634AB0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140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5B0B6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9" w:type="dxa"/>
            <w:tcBorders>
              <w:top w:val="single" w:sz="4" w:space="0" w:color="auto"/>
            </w:tcBorders>
          </w:tcPr>
          <w:p w14:paraId="4C178825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5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76D03AB3" w14:textId="446E0736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204</w:t>
            </w:r>
          </w:p>
        </w:tc>
        <w:tc>
          <w:tcPr>
            <w:tcW w:w="236" w:type="dxa"/>
          </w:tcPr>
          <w:p w14:paraId="2D68DEE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21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B3BF526" w14:textId="0F793E04" w:rsidR="00D84625" w:rsidRPr="00757917" w:rsidRDefault="00460DDC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960</w:t>
            </w:r>
          </w:p>
        </w:tc>
        <w:tc>
          <w:tcPr>
            <w:tcW w:w="270" w:type="dxa"/>
            <w:vAlign w:val="bottom"/>
          </w:tcPr>
          <w:p w14:paraId="3638733E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88" w:type="dxa"/>
            <w:tcBorders>
              <w:top w:val="single" w:sz="4" w:space="0" w:color="auto"/>
            </w:tcBorders>
            <w:vAlign w:val="bottom"/>
          </w:tcPr>
          <w:p w14:paraId="2EA9F375" w14:textId="67590A94" w:rsidR="00D84625" w:rsidRPr="00757917" w:rsidRDefault="00D84625" w:rsidP="00D84625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99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8ED927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1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D19AE15" w14:textId="3726DE98" w:rsidR="00D84625" w:rsidRPr="00757917" w:rsidRDefault="00460DDC" w:rsidP="00D84625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334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D38525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4BABC7A" w14:textId="27310B8E" w:rsidR="00D84625" w:rsidRPr="00757917" w:rsidRDefault="00D84625" w:rsidP="00D84625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33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ADD5FF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/>
              </w:rPr>
            </w:pPr>
          </w:p>
        </w:tc>
        <w:tc>
          <w:tcPr>
            <w:tcW w:w="1168" w:type="dxa"/>
            <w:tcBorders>
              <w:top w:val="single" w:sz="4" w:space="0" w:color="auto"/>
            </w:tcBorders>
          </w:tcPr>
          <w:p w14:paraId="425B2CAE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19B8A503" w14:textId="3DCED200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123</w:t>
            </w:r>
          </w:p>
        </w:tc>
        <w:tc>
          <w:tcPr>
            <w:tcW w:w="236" w:type="dxa"/>
          </w:tcPr>
          <w:p w14:paraId="5B9F22CE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161" w:type="dxa"/>
            <w:tcBorders>
              <w:top w:val="single" w:sz="4" w:space="0" w:color="auto"/>
            </w:tcBorders>
          </w:tcPr>
          <w:p w14:paraId="7DB73AC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</w:p>
          <w:p w14:paraId="030713F4" w14:textId="3ECDF184" w:rsidR="00D84625" w:rsidRPr="00757917" w:rsidRDefault="00D84625" w:rsidP="00D84625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4195265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cs/>
                <w:lang w:bidi="th-TH"/>
              </w:rPr>
            </w:pPr>
          </w:p>
        </w:tc>
        <w:tc>
          <w:tcPr>
            <w:tcW w:w="1037" w:type="dxa"/>
            <w:tcBorders>
              <w:top w:val="single" w:sz="4" w:space="0" w:color="auto"/>
            </w:tcBorders>
            <w:vAlign w:val="bottom"/>
          </w:tcPr>
          <w:p w14:paraId="11EBF7DA" w14:textId="72D6C829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1,893</w:t>
            </w:r>
          </w:p>
        </w:tc>
      </w:tr>
      <w:tr w:rsidR="00D84625" w:rsidRPr="00757917" w14:paraId="0925A56B" w14:textId="77777777" w:rsidTr="00122731">
        <w:tc>
          <w:tcPr>
            <w:tcW w:w="2466" w:type="dxa"/>
            <w:gridSpan w:val="2"/>
          </w:tcPr>
          <w:p w14:paraId="41CA3572" w14:textId="77777777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ค่าเสื่อมราคาสำหรับปี</w:t>
            </w:r>
          </w:p>
        </w:tc>
        <w:tc>
          <w:tcPr>
            <w:tcW w:w="630" w:type="dxa"/>
          </w:tcPr>
          <w:p w14:paraId="05712E1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6201A309" w14:textId="173534E1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56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3D86E1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5103DEFD" w14:textId="7D51706F" w:rsidR="00D84625" w:rsidRPr="00757917" w:rsidRDefault="00D84625" w:rsidP="00D84625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1C8E752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2030A8C4" w14:textId="7C0F2269" w:rsidR="00D84625" w:rsidRPr="00757917" w:rsidRDefault="00460DDC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117</w:t>
            </w:r>
          </w:p>
        </w:tc>
        <w:tc>
          <w:tcPr>
            <w:tcW w:w="270" w:type="dxa"/>
            <w:vAlign w:val="bottom"/>
          </w:tcPr>
          <w:p w14:paraId="05C7340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4622EB2C" w14:textId="781514E1" w:rsidR="00D84625" w:rsidRPr="00757917" w:rsidRDefault="00D84625" w:rsidP="00D84625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4A4C489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0014958A" w14:textId="2C11DBFD" w:rsidR="00D84625" w:rsidRPr="00757917" w:rsidRDefault="00D84625" w:rsidP="00D84625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64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B97379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558FC678" w14:textId="72C7ED5E" w:rsidR="00D84625" w:rsidRPr="00757917" w:rsidRDefault="00D84625" w:rsidP="00D84625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15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7BDC51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163E8827" w14:textId="0305EE5C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20</w:t>
            </w:r>
          </w:p>
        </w:tc>
        <w:tc>
          <w:tcPr>
            <w:tcW w:w="236" w:type="dxa"/>
          </w:tcPr>
          <w:p w14:paraId="77FA0B9E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4E9CA93A" w14:textId="0A2C54F2" w:rsidR="00D84625" w:rsidRPr="00757917" w:rsidRDefault="00D84625" w:rsidP="00D84625">
            <w:pPr>
              <w:pStyle w:val="acctfourfigures"/>
              <w:tabs>
                <w:tab w:val="clear" w:pos="765"/>
                <w:tab w:val="decimal" w:pos="593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6B15079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20D0E674" w14:textId="669EC2F6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276</w:t>
            </w:r>
          </w:p>
        </w:tc>
      </w:tr>
      <w:tr w:rsidR="00D84625" w:rsidRPr="00757917" w14:paraId="1E3B94FF" w14:textId="77777777" w:rsidTr="00122731">
        <w:tc>
          <w:tcPr>
            <w:tcW w:w="2466" w:type="dxa"/>
            <w:gridSpan w:val="2"/>
          </w:tcPr>
          <w:p w14:paraId="28382A41" w14:textId="77777777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จำหน่าย</w:t>
            </w:r>
          </w:p>
        </w:tc>
        <w:tc>
          <w:tcPr>
            <w:tcW w:w="630" w:type="dxa"/>
          </w:tcPr>
          <w:p w14:paraId="0DB9BE2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</w:tcPr>
          <w:p w14:paraId="29C1CEE4" w14:textId="1E3D6FB0" w:rsidR="00D84625" w:rsidRPr="00757917" w:rsidRDefault="00D84625" w:rsidP="00D84625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B2AD50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053C0D7F" w14:textId="20FF54AA" w:rsidR="00D84625" w:rsidRPr="00757917" w:rsidRDefault="00D84625" w:rsidP="00D84625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36" w:type="dxa"/>
          </w:tcPr>
          <w:p w14:paraId="6BDE7655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506E99BB" w14:textId="230A5DF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3E0C88B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01E53F34" w14:textId="114D9685" w:rsidR="00D84625" w:rsidRPr="00757917" w:rsidRDefault="00D84625" w:rsidP="00D84625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(3)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2B6714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3C238968" w14:textId="61178A37" w:rsidR="00D84625" w:rsidRPr="00757917" w:rsidRDefault="00D84625" w:rsidP="00D84625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4</w:t>
            </w:r>
            <w:r w:rsidRPr="00757917">
              <w:rPr>
                <w:rFonts w:ascii="Angsana New" w:hAnsi="Angsana New"/>
                <w:sz w:val="26"/>
                <w:szCs w:val="26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5B2D8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56ED75B8" w14:textId="4645773D" w:rsidR="00D84625" w:rsidRPr="00757917" w:rsidRDefault="00D84625" w:rsidP="00D84625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(6)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EC9F519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54CCB771" w14:textId="2E3F29DD" w:rsidR="00D84625" w:rsidRPr="00757917" w:rsidRDefault="00D84625" w:rsidP="00D84625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4CA6518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23927BF7" w14:textId="14EDF864" w:rsidR="00D84625" w:rsidRPr="00757917" w:rsidRDefault="00D84625" w:rsidP="00D84625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45AA76F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vAlign w:val="bottom"/>
          </w:tcPr>
          <w:p w14:paraId="37A3B3F5" w14:textId="14F64062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(13)</w:t>
            </w:r>
          </w:p>
        </w:tc>
      </w:tr>
      <w:tr w:rsidR="00D84625" w:rsidRPr="00757917" w14:paraId="173F398B" w14:textId="77777777" w:rsidTr="00122731">
        <w:tc>
          <w:tcPr>
            <w:tcW w:w="2466" w:type="dxa"/>
            <w:gridSpan w:val="2"/>
            <w:shd w:val="clear" w:color="auto" w:fill="auto"/>
          </w:tcPr>
          <w:p w14:paraId="2A7C797B" w14:textId="377D7736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00" w:lineRule="exact"/>
              <w:ind w:left="20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2564</w:t>
            </w:r>
          </w:p>
        </w:tc>
        <w:tc>
          <w:tcPr>
            <w:tcW w:w="630" w:type="dxa"/>
          </w:tcPr>
          <w:p w14:paraId="044D1A29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2"/>
              </w:tabs>
              <w:spacing w:line="300" w:lineRule="exact"/>
              <w:ind w:right="11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CF14C65" w14:textId="0F6BD936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196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0C8CB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9" w:type="dxa"/>
            <w:tcBorders>
              <w:top w:val="single" w:sz="4" w:space="0" w:color="auto"/>
              <w:bottom w:val="single" w:sz="4" w:space="0" w:color="auto"/>
            </w:tcBorders>
          </w:tcPr>
          <w:p w14:paraId="2C7E3F83" w14:textId="613986CD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204</w:t>
            </w:r>
          </w:p>
        </w:tc>
        <w:tc>
          <w:tcPr>
            <w:tcW w:w="236" w:type="dxa"/>
          </w:tcPr>
          <w:p w14:paraId="02575CE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C94F638" w14:textId="7E5A67A4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1,077</w:t>
            </w:r>
          </w:p>
        </w:tc>
        <w:tc>
          <w:tcPr>
            <w:tcW w:w="270" w:type="dxa"/>
            <w:vAlign w:val="bottom"/>
          </w:tcPr>
          <w:p w14:paraId="29B6A16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E5BD6B2" w14:textId="447DAADB" w:rsidR="00D84625" w:rsidRPr="00757917" w:rsidRDefault="00460DDC" w:rsidP="00D84625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val="en-US" w:bidi="th-TH"/>
              </w:rPr>
              <w:t>100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4484D6C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4CEEB25" w14:textId="3A1C28DE" w:rsidR="00D84625" w:rsidRPr="00757917" w:rsidRDefault="00D84625" w:rsidP="00D84625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394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1FCC25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BE7A23F" w14:textId="3EBC36C1" w:rsidR="00D84625" w:rsidRPr="00757917" w:rsidRDefault="00D84625" w:rsidP="00D84625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42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048400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single" w:sz="4" w:space="0" w:color="auto"/>
            </w:tcBorders>
          </w:tcPr>
          <w:p w14:paraId="5ECC163E" w14:textId="3B134985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143</w:t>
            </w:r>
          </w:p>
        </w:tc>
        <w:tc>
          <w:tcPr>
            <w:tcW w:w="236" w:type="dxa"/>
          </w:tcPr>
          <w:p w14:paraId="567E24FC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1" w:type="dxa"/>
            <w:tcBorders>
              <w:top w:val="single" w:sz="4" w:space="0" w:color="auto"/>
              <w:bottom w:val="single" w:sz="4" w:space="0" w:color="auto"/>
            </w:tcBorders>
          </w:tcPr>
          <w:p w14:paraId="405DB6EE" w14:textId="37F2F232" w:rsidR="00D84625" w:rsidRPr="00757917" w:rsidRDefault="00D84625" w:rsidP="00D84625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lang w:bidi="th-TH"/>
              </w:rPr>
              <w:t>-</w:t>
            </w:r>
          </w:p>
        </w:tc>
        <w:tc>
          <w:tcPr>
            <w:tcW w:w="259" w:type="dxa"/>
          </w:tcPr>
          <w:p w14:paraId="663FAB1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33928684" w14:textId="291B7D8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2,156</w:t>
            </w:r>
          </w:p>
        </w:tc>
      </w:tr>
      <w:tr w:rsidR="00D84625" w:rsidRPr="00757917" w14:paraId="0845E71C" w14:textId="77777777" w:rsidTr="007562DB">
        <w:tc>
          <w:tcPr>
            <w:tcW w:w="2466" w:type="dxa"/>
            <w:gridSpan w:val="2"/>
            <w:shd w:val="clear" w:color="auto" w:fill="auto"/>
          </w:tcPr>
          <w:p w14:paraId="6B72D1AE" w14:textId="77777777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630" w:type="dxa"/>
          </w:tcPr>
          <w:p w14:paraId="2EE2E61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2"/>
              </w:tabs>
              <w:spacing w:line="240" w:lineRule="atLeast"/>
              <w:ind w:right="11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990" w:type="dxa"/>
            <w:shd w:val="clear" w:color="auto" w:fill="auto"/>
          </w:tcPr>
          <w:p w14:paraId="51A2C193" w14:textId="77777777" w:rsidR="00D84625" w:rsidRPr="00757917" w:rsidDel="00811990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BE8F27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059" w:type="dxa"/>
          </w:tcPr>
          <w:p w14:paraId="62AB167F" w14:textId="77777777" w:rsidR="00D84625" w:rsidRPr="00757917" w:rsidDel="00811990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36" w:type="dxa"/>
          </w:tcPr>
          <w:p w14:paraId="588B00CB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67AA52D8" w14:textId="77777777" w:rsidR="00D84625" w:rsidRPr="00757917" w:rsidDel="00811990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lang w:bidi="th-TH"/>
              </w:rPr>
            </w:pPr>
          </w:p>
        </w:tc>
        <w:tc>
          <w:tcPr>
            <w:tcW w:w="270" w:type="dxa"/>
            <w:vAlign w:val="bottom"/>
          </w:tcPr>
          <w:p w14:paraId="0C39264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88" w:type="dxa"/>
            <w:vAlign w:val="bottom"/>
          </w:tcPr>
          <w:p w14:paraId="077E244C" w14:textId="77777777" w:rsidR="00D84625" w:rsidRPr="00757917" w:rsidDel="00811990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D433B6C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674B6078" w14:textId="77777777" w:rsidR="00D84625" w:rsidRPr="00757917" w:rsidDel="00811990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C0CB5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6C448F3B" w14:textId="77777777" w:rsidR="00D84625" w:rsidRPr="00757917" w:rsidDel="00811990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D37BC1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68" w:type="dxa"/>
          </w:tcPr>
          <w:p w14:paraId="7E37FA0C" w14:textId="77777777" w:rsidR="00D84625" w:rsidRPr="00757917" w:rsidDel="00811990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36" w:type="dxa"/>
          </w:tcPr>
          <w:p w14:paraId="44809EF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161" w:type="dxa"/>
          </w:tcPr>
          <w:p w14:paraId="155E2B57" w14:textId="77777777" w:rsidR="00D84625" w:rsidRPr="00757917" w:rsidDel="00811990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  <w:cs/>
                <w:lang w:bidi="th-TH"/>
              </w:rPr>
            </w:pPr>
          </w:p>
        </w:tc>
        <w:tc>
          <w:tcPr>
            <w:tcW w:w="259" w:type="dxa"/>
          </w:tcPr>
          <w:p w14:paraId="58B16D63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1037" w:type="dxa"/>
            <w:shd w:val="clear" w:color="auto" w:fill="auto"/>
            <w:vAlign w:val="bottom"/>
          </w:tcPr>
          <w:p w14:paraId="29BE656E" w14:textId="77777777" w:rsidR="00D84625" w:rsidRPr="00757917" w:rsidDel="00811990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</w:tr>
      <w:tr w:rsidR="00D84625" w:rsidRPr="00757917" w14:paraId="423E87CA" w14:textId="77777777" w:rsidTr="00122731">
        <w:tc>
          <w:tcPr>
            <w:tcW w:w="2466" w:type="dxa"/>
            <w:gridSpan w:val="2"/>
            <w:shd w:val="clear" w:color="auto" w:fill="auto"/>
          </w:tcPr>
          <w:p w14:paraId="197AEBDF" w14:textId="77777777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มูลค่าสุทธิทางบัญชี</w:t>
            </w:r>
          </w:p>
        </w:tc>
        <w:tc>
          <w:tcPr>
            <w:tcW w:w="630" w:type="dxa"/>
          </w:tcPr>
          <w:p w14:paraId="1BB79578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CEDCCB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9D2BA0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2437980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03CF22C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3C75D98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1027C4F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60BC5A9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4ED819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16926DE8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A8F192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2EC4A5A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91442F3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2959361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5E7D4468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06B6362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59" w:type="dxa"/>
          </w:tcPr>
          <w:p w14:paraId="17475C7E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shd w:val="clear" w:color="auto" w:fill="auto"/>
            <w:vAlign w:val="bottom"/>
          </w:tcPr>
          <w:p w14:paraId="27B412B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D84625" w:rsidRPr="00757917" w14:paraId="6C71595E" w14:textId="77777777" w:rsidTr="00122731">
        <w:tc>
          <w:tcPr>
            <w:tcW w:w="2466" w:type="dxa"/>
            <w:gridSpan w:val="2"/>
            <w:shd w:val="clear" w:color="auto" w:fill="auto"/>
          </w:tcPr>
          <w:p w14:paraId="08269606" w14:textId="0919B377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4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ณ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วันที่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กันยายน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2563</w:t>
            </w:r>
          </w:p>
        </w:tc>
        <w:tc>
          <w:tcPr>
            <w:tcW w:w="630" w:type="dxa"/>
          </w:tcPr>
          <w:p w14:paraId="4B561A4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13AF52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DDCA1F5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59" w:type="dxa"/>
          </w:tcPr>
          <w:p w14:paraId="643DE8F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361FA8C5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779A614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8921D0E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18719A8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940D01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267B7638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69730BD9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7D9A64F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71F349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8" w:type="dxa"/>
          </w:tcPr>
          <w:p w14:paraId="73323463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36" w:type="dxa"/>
          </w:tcPr>
          <w:p w14:paraId="6810B37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161" w:type="dxa"/>
          </w:tcPr>
          <w:p w14:paraId="63C300F3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59" w:type="dxa"/>
          </w:tcPr>
          <w:p w14:paraId="4B08671C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1037" w:type="dxa"/>
            <w:shd w:val="clear" w:color="auto" w:fill="auto"/>
            <w:vAlign w:val="bottom"/>
          </w:tcPr>
          <w:p w14:paraId="1C68682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D84625" w:rsidRPr="00757917" w14:paraId="3D0383EE" w14:textId="77777777" w:rsidTr="007D247D">
        <w:trPr>
          <w:trHeight w:val="63"/>
        </w:trPr>
        <w:tc>
          <w:tcPr>
            <w:tcW w:w="2466" w:type="dxa"/>
            <w:gridSpan w:val="2"/>
            <w:shd w:val="clear" w:color="auto" w:fill="auto"/>
            <w:vAlign w:val="bottom"/>
          </w:tcPr>
          <w:p w14:paraId="6D60ABF9" w14:textId="036DA70C" w:rsidR="00D84625" w:rsidRPr="00757917" w:rsidRDefault="00D84625" w:rsidP="00B02D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5" w:right="-108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ภายใต้กรรมสิทธิ์ของกลุ่มบริษัท</w:t>
            </w:r>
          </w:p>
        </w:tc>
        <w:tc>
          <w:tcPr>
            <w:tcW w:w="630" w:type="dxa"/>
            <w:vAlign w:val="bottom"/>
          </w:tcPr>
          <w:p w14:paraId="30B26EC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4850109F" w14:textId="1797C8C4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896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429A7F2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9" w:type="dxa"/>
            <w:tcBorders>
              <w:bottom w:val="double" w:sz="4" w:space="0" w:color="auto"/>
            </w:tcBorders>
            <w:vAlign w:val="bottom"/>
          </w:tcPr>
          <w:p w14:paraId="73888C7D" w14:textId="4C2B5796" w:rsidR="00D84625" w:rsidRPr="00757917" w:rsidRDefault="00D84625" w:rsidP="00D84625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  <w:lang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588293D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15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46F7A40" w14:textId="1B7D1ACE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1,196</w:t>
            </w:r>
          </w:p>
        </w:tc>
        <w:tc>
          <w:tcPr>
            <w:tcW w:w="270" w:type="dxa"/>
            <w:vAlign w:val="bottom"/>
          </w:tcPr>
          <w:p w14:paraId="63B1B17B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  <w:cs/>
                <w:lang w:bidi="th-TH"/>
              </w:rPr>
            </w:pPr>
          </w:p>
        </w:tc>
        <w:tc>
          <w:tcPr>
            <w:tcW w:w="1188" w:type="dxa"/>
            <w:tcBorders>
              <w:bottom w:val="double" w:sz="4" w:space="0" w:color="auto"/>
            </w:tcBorders>
            <w:vAlign w:val="bottom"/>
          </w:tcPr>
          <w:p w14:paraId="32F2996C" w14:textId="4D3D121B" w:rsidR="00D84625" w:rsidRPr="00757917" w:rsidRDefault="00D84625" w:rsidP="00D84625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FF480A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9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1F76367" w14:textId="35E3F37D" w:rsidR="00D84625" w:rsidRPr="00757917" w:rsidRDefault="00D84625" w:rsidP="00D84625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178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AAD21C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EF50A4A" w14:textId="1EF39D68" w:rsidR="00D84625" w:rsidRPr="00757917" w:rsidRDefault="00D84625" w:rsidP="00D84625">
            <w:pPr>
              <w:pStyle w:val="acctfourfigures"/>
              <w:tabs>
                <w:tab w:val="clear" w:pos="765"/>
                <w:tab w:val="decimal" w:pos="58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11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998783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8" w:type="dxa"/>
            <w:tcBorders>
              <w:bottom w:val="double" w:sz="4" w:space="0" w:color="auto"/>
            </w:tcBorders>
            <w:vAlign w:val="bottom"/>
          </w:tcPr>
          <w:p w14:paraId="0CD27695" w14:textId="5FD338B0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246</w:t>
            </w:r>
          </w:p>
        </w:tc>
        <w:tc>
          <w:tcPr>
            <w:tcW w:w="236" w:type="dxa"/>
            <w:vAlign w:val="bottom"/>
          </w:tcPr>
          <w:p w14:paraId="011BFC9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1" w:type="dxa"/>
            <w:tcBorders>
              <w:bottom w:val="double" w:sz="4" w:space="0" w:color="auto"/>
            </w:tcBorders>
            <w:vAlign w:val="bottom"/>
          </w:tcPr>
          <w:p w14:paraId="61553F02" w14:textId="5267A7B9" w:rsidR="00D84625" w:rsidRPr="00757917" w:rsidRDefault="00D84625" w:rsidP="00D84625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13</w:t>
            </w:r>
          </w:p>
        </w:tc>
        <w:tc>
          <w:tcPr>
            <w:tcW w:w="259" w:type="dxa"/>
            <w:vAlign w:val="bottom"/>
          </w:tcPr>
          <w:p w14:paraId="1E5F096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37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EF7A1B5" w14:textId="517E5023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2,546</w:t>
            </w:r>
          </w:p>
        </w:tc>
      </w:tr>
      <w:tr w:rsidR="00D84625" w:rsidRPr="00757917" w14:paraId="19A0DB70" w14:textId="77777777" w:rsidTr="00400B7B">
        <w:tc>
          <w:tcPr>
            <w:tcW w:w="2466" w:type="dxa"/>
            <w:gridSpan w:val="2"/>
            <w:shd w:val="clear" w:color="auto" w:fill="auto"/>
          </w:tcPr>
          <w:p w14:paraId="26616913" w14:textId="273A1625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>ณ วันที่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2564</w:t>
            </w:r>
          </w:p>
        </w:tc>
        <w:tc>
          <w:tcPr>
            <w:tcW w:w="630" w:type="dxa"/>
          </w:tcPr>
          <w:p w14:paraId="0208B88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239ABBA0" w14:textId="49D78F6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021CBAA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59" w:type="dxa"/>
          </w:tcPr>
          <w:p w14:paraId="368D8A3E" w14:textId="450E1F6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59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</w:tcPr>
          <w:p w14:paraId="6EFD4F5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215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6DA1FF1" w14:textId="5D91FFC5" w:rsidR="00D84625" w:rsidRPr="00757917" w:rsidRDefault="00D84625" w:rsidP="00D84625">
            <w:pPr>
              <w:pStyle w:val="acctfourfigures"/>
              <w:tabs>
                <w:tab w:val="clear" w:pos="765"/>
                <w:tab w:val="decimal" w:pos="936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790817EB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88" w:type="dxa"/>
            <w:tcBorders>
              <w:top w:val="double" w:sz="4" w:space="0" w:color="auto"/>
            </w:tcBorders>
            <w:vAlign w:val="bottom"/>
          </w:tcPr>
          <w:p w14:paraId="468A9B7D" w14:textId="3C9C91CB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E7BF3D5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319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04462207" w14:textId="7C53F9A1" w:rsidR="00D84625" w:rsidRPr="00757917" w:rsidRDefault="00D84625" w:rsidP="00D84625">
            <w:pPr>
              <w:pStyle w:val="acctfourfigures"/>
              <w:tabs>
                <w:tab w:val="clear" w:pos="765"/>
                <w:tab w:val="decimal" w:pos="1002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1940C63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7ABDB06" w14:textId="1645517E" w:rsidR="00D84625" w:rsidRPr="00757917" w:rsidRDefault="00D84625" w:rsidP="00D84625">
            <w:pPr>
              <w:pStyle w:val="acctfourfigures"/>
              <w:tabs>
                <w:tab w:val="clear" w:pos="765"/>
                <w:tab w:val="decimal" w:pos="576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16FE63B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8" w:type="dxa"/>
          </w:tcPr>
          <w:p w14:paraId="157F527F" w14:textId="543F2A44" w:rsidR="00D84625" w:rsidRPr="00757917" w:rsidRDefault="00D84625" w:rsidP="00D84625">
            <w:pPr>
              <w:pStyle w:val="acctfourfigures"/>
              <w:tabs>
                <w:tab w:val="clear" w:pos="765"/>
                <w:tab w:val="decimal" w:pos="852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36" w:type="dxa"/>
          </w:tcPr>
          <w:p w14:paraId="508C908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161" w:type="dxa"/>
          </w:tcPr>
          <w:p w14:paraId="7819C22D" w14:textId="3D0DC4AE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259" w:type="dxa"/>
          </w:tcPr>
          <w:p w14:paraId="0F3B3D4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EAA62E5" w14:textId="4F95B356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</w:tr>
      <w:tr w:rsidR="00D84625" w:rsidRPr="00757917" w14:paraId="15F9647C" w14:textId="77777777" w:rsidTr="00400B7B">
        <w:tc>
          <w:tcPr>
            <w:tcW w:w="2466" w:type="dxa"/>
            <w:gridSpan w:val="2"/>
            <w:shd w:val="clear" w:color="auto" w:fill="auto"/>
          </w:tcPr>
          <w:p w14:paraId="1622CB21" w14:textId="7ECDE3B8" w:rsidR="00D84625" w:rsidRPr="00757917" w:rsidRDefault="00D84625" w:rsidP="00B02D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ภายใต้กรรมสิทธิ์ของกลุ่ม</w:t>
            </w:r>
            <w:r w:rsidRPr="00757917"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</w:t>
            </w:r>
          </w:p>
        </w:tc>
        <w:tc>
          <w:tcPr>
            <w:tcW w:w="630" w:type="dxa"/>
          </w:tcPr>
          <w:p w14:paraId="4FD7611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14B4A0BA" w14:textId="2BF4DB3E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889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086AC3A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9" w:type="dxa"/>
          </w:tcPr>
          <w:p w14:paraId="798A10CC" w14:textId="37993C69" w:rsidR="00D84625" w:rsidRPr="00757917" w:rsidRDefault="00D84625" w:rsidP="00D84625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40B3595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15" w:type="dxa"/>
            <w:shd w:val="clear" w:color="auto" w:fill="auto"/>
            <w:vAlign w:val="bottom"/>
          </w:tcPr>
          <w:p w14:paraId="3B767854" w14:textId="4EAEA753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1,115</w:t>
            </w:r>
          </w:p>
        </w:tc>
        <w:tc>
          <w:tcPr>
            <w:tcW w:w="270" w:type="dxa"/>
            <w:vAlign w:val="bottom"/>
          </w:tcPr>
          <w:p w14:paraId="4AF30AAD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88" w:type="dxa"/>
            <w:vAlign w:val="bottom"/>
          </w:tcPr>
          <w:p w14:paraId="68ED78B8" w14:textId="527EAEBB" w:rsidR="00D84625" w:rsidRPr="00757917" w:rsidRDefault="00D84625" w:rsidP="00D84625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93D1DEE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9" w:type="dxa"/>
            <w:shd w:val="clear" w:color="auto" w:fill="auto"/>
            <w:vAlign w:val="bottom"/>
          </w:tcPr>
          <w:p w14:paraId="38B233AA" w14:textId="7BA92492" w:rsidR="00D84625" w:rsidRPr="00757917" w:rsidRDefault="00D84625" w:rsidP="00D84625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150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774D28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shd w:val="clear" w:color="auto" w:fill="auto"/>
            <w:vAlign w:val="bottom"/>
          </w:tcPr>
          <w:p w14:paraId="47BC7F39" w14:textId="2660C8BF" w:rsidR="00D84625" w:rsidRPr="00757917" w:rsidRDefault="00D84625" w:rsidP="00D84625">
            <w:pPr>
              <w:pStyle w:val="acctfourfigures"/>
              <w:tabs>
                <w:tab w:val="clear" w:pos="765"/>
                <w:tab w:val="decimal" w:pos="576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7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56977D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8" w:type="dxa"/>
          </w:tcPr>
          <w:p w14:paraId="5A2632B0" w14:textId="4DF4B344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226</w:t>
            </w:r>
          </w:p>
        </w:tc>
        <w:tc>
          <w:tcPr>
            <w:tcW w:w="236" w:type="dxa"/>
          </w:tcPr>
          <w:p w14:paraId="067378C3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1" w:type="dxa"/>
          </w:tcPr>
          <w:p w14:paraId="16EC76C2" w14:textId="3F8E17C3" w:rsidR="00D84625" w:rsidRPr="00757917" w:rsidRDefault="00D84625" w:rsidP="00D84625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9</w:t>
            </w:r>
          </w:p>
        </w:tc>
        <w:tc>
          <w:tcPr>
            <w:tcW w:w="259" w:type="dxa"/>
          </w:tcPr>
          <w:p w14:paraId="0894A082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37" w:type="dxa"/>
            <w:shd w:val="clear" w:color="auto" w:fill="auto"/>
            <w:vAlign w:val="bottom"/>
          </w:tcPr>
          <w:p w14:paraId="48DE5F43" w14:textId="1E363B1A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2,397</w:t>
            </w:r>
          </w:p>
        </w:tc>
      </w:tr>
      <w:tr w:rsidR="00D84625" w:rsidRPr="00757917" w14:paraId="5893973B" w14:textId="77777777" w:rsidTr="00400B7B">
        <w:tc>
          <w:tcPr>
            <w:tcW w:w="2466" w:type="dxa"/>
            <w:gridSpan w:val="2"/>
            <w:shd w:val="clear" w:color="auto" w:fill="auto"/>
          </w:tcPr>
          <w:p w14:paraId="7F982DDF" w14:textId="1E1CDCEF" w:rsidR="00D84625" w:rsidRPr="00757917" w:rsidRDefault="00D84625" w:rsidP="00B02D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05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สินทรัพย์สิทธิการใช้</w:t>
            </w:r>
          </w:p>
        </w:tc>
        <w:tc>
          <w:tcPr>
            <w:tcW w:w="630" w:type="dxa"/>
          </w:tcPr>
          <w:p w14:paraId="0C24BCA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865F0DC" w14:textId="0C63CDA2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270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9D62FD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9" w:type="dxa"/>
            <w:tcBorders>
              <w:bottom w:val="single" w:sz="4" w:space="0" w:color="auto"/>
            </w:tcBorders>
          </w:tcPr>
          <w:p w14:paraId="28F63821" w14:textId="62BB004F" w:rsidR="00D84625" w:rsidRPr="00757917" w:rsidRDefault="00D84625" w:rsidP="00D84625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08D4088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1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958FCC3" w14:textId="6AB59DCC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160</w:t>
            </w:r>
          </w:p>
        </w:tc>
        <w:tc>
          <w:tcPr>
            <w:tcW w:w="270" w:type="dxa"/>
            <w:vAlign w:val="bottom"/>
          </w:tcPr>
          <w:p w14:paraId="75E5A21F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  <w:vAlign w:val="bottom"/>
          </w:tcPr>
          <w:p w14:paraId="058984F0" w14:textId="3B07AF0A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7BDA07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31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0C1AE54" w14:textId="1609500C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1498FB9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E1BA9CA" w14:textId="70C9CCDD" w:rsidR="00D84625" w:rsidRPr="00757917" w:rsidRDefault="00D84625" w:rsidP="00D84625">
            <w:pPr>
              <w:pStyle w:val="acctfourfigures"/>
              <w:tabs>
                <w:tab w:val="clear" w:pos="765"/>
                <w:tab w:val="decimal" w:pos="576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64D6E5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8" w:type="dxa"/>
            <w:tcBorders>
              <w:bottom w:val="single" w:sz="4" w:space="0" w:color="auto"/>
            </w:tcBorders>
          </w:tcPr>
          <w:p w14:paraId="138EF625" w14:textId="4E5AC6AB" w:rsidR="00D84625" w:rsidRPr="00757917" w:rsidRDefault="00D84625" w:rsidP="00D84625">
            <w:pPr>
              <w:pStyle w:val="acctfourfigures"/>
              <w:tabs>
                <w:tab w:val="clear" w:pos="765"/>
                <w:tab w:val="decimal" w:pos="670"/>
              </w:tabs>
              <w:spacing w:line="32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6E85AAB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61" w:type="dxa"/>
            <w:tcBorders>
              <w:bottom w:val="single" w:sz="4" w:space="0" w:color="auto"/>
            </w:tcBorders>
          </w:tcPr>
          <w:p w14:paraId="18F29D40" w14:textId="3B0BD19D" w:rsidR="00D84625" w:rsidRPr="00757917" w:rsidRDefault="00D84625" w:rsidP="00D84625">
            <w:pPr>
              <w:pStyle w:val="acctfourfigures"/>
              <w:tabs>
                <w:tab w:val="clear" w:pos="765"/>
                <w:tab w:val="decimal" w:pos="61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59" w:type="dxa"/>
          </w:tcPr>
          <w:p w14:paraId="2E875C6B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3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9F1493E" w14:textId="20B0DCD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459</w:t>
            </w:r>
          </w:p>
        </w:tc>
      </w:tr>
      <w:tr w:rsidR="00D84625" w:rsidRPr="00757917" w14:paraId="1395B69F" w14:textId="77777777" w:rsidTr="001F188A">
        <w:tc>
          <w:tcPr>
            <w:tcW w:w="2466" w:type="dxa"/>
            <w:gridSpan w:val="2"/>
            <w:shd w:val="clear" w:color="auto" w:fill="auto"/>
          </w:tcPr>
          <w:p w14:paraId="2143A4F7" w14:textId="77777777" w:rsidR="00D84625" w:rsidRPr="00757917" w:rsidRDefault="00D84625" w:rsidP="00D846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0" w:right="-108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630" w:type="dxa"/>
          </w:tcPr>
          <w:p w14:paraId="3B1C4EA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1152"/>
              </w:tabs>
              <w:spacing w:line="240" w:lineRule="atLeast"/>
              <w:ind w:right="11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8023BFA" w14:textId="25FB31C3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1,159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8C3C17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59" w:type="dxa"/>
            <w:tcBorders>
              <w:top w:val="single" w:sz="4" w:space="0" w:color="auto"/>
              <w:bottom w:val="double" w:sz="4" w:space="0" w:color="auto"/>
            </w:tcBorders>
          </w:tcPr>
          <w:p w14:paraId="28E184F7" w14:textId="30B0D2CB" w:rsidR="00D84625" w:rsidRPr="00757917" w:rsidRDefault="00D84625" w:rsidP="00D84625">
            <w:pPr>
              <w:pStyle w:val="acctfourfigures"/>
              <w:tabs>
                <w:tab w:val="clear" w:pos="765"/>
                <w:tab w:val="decimal" w:pos="52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6EB6BAF0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21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32E86C4" w14:textId="2889DEC5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1,275</w:t>
            </w:r>
          </w:p>
        </w:tc>
        <w:tc>
          <w:tcPr>
            <w:tcW w:w="270" w:type="dxa"/>
            <w:vAlign w:val="bottom"/>
          </w:tcPr>
          <w:p w14:paraId="5AF4F786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C8C64C" w14:textId="774B555E" w:rsidR="00D84625" w:rsidRPr="00757917" w:rsidRDefault="00D84625" w:rsidP="00D84625">
            <w:pPr>
              <w:pStyle w:val="acctfourfigures"/>
              <w:tabs>
                <w:tab w:val="clear" w:pos="765"/>
                <w:tab w:val="decimal" w:pos="89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B6BF353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31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762AD52" w14:textId="75FC6F1D" w:rsidR="00D84625" w:rsidRPr="00757917" w:rsidRDefault="00D84625" w:rsidP="00D84625">
            <w:pPr>
              <w:pStyle w:val="acctfourfigures"/>
              <w:tabs>
                <w:tab w:val="clear" w:pos="765"/>
                <w:tab w:val="decimal" w:pos="901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150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0F9FD811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230BD46" w14:textId="2AEB5727" w:rsidR="00D84625" w:rsidRPr="00757917" w:rsidRDefault="00D84625" w:rsidP="00D84625">
            <w:pPr>
              <w:pStyle w:val="acctfourfigures"/>
              <w:tabs>
                <w:tab w:val="clear" w:pos="765"/>
                <w:tab w:val="decimal" w:pos="576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36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2D9E9A4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6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E50FCD" w14:textId="75BA2E9C" w:rsidR="00D84625" w:rsidRPr="00757917" w:rsidRDefault="00D84625" w:rsidP="00D84625">
            <w:pPr>
              <w:pStyle w:val="acctfourfigures"/>
              <w:tabs>
                <w:tab w:val="clear" w:pos="765"/>
                <w:tab w:val="decimal" w:pos="881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226</w:t>
            </w:r>
          </w:p>
        </w:tc>
        <w:tc>
          <w:tcPr>
            <w:tcW w:w="236" w:type="dxa"/>
            <w:vAlign w:val="bottom"/>
          </w:tcPr>
          <w:p w14:paraId="1A9BE013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16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8F00002" w14:textId="4E4B25AC" w:rsidR="00D84625" w:rsidRPr="00757917" w:rsidRDefault="00D84625" w:rsidP="00D84625">
            <w:pPr>
              <w:pStyle w:val="acctfourfigures"/>
              <w:tabs>
                <w:tab w:val="clear" w:pos="765"/>
                <w:tab w:val="decimal" w:pos="790"/>
              </w:tabs>
              <w:spacing w:line="32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259" w:type="dxa"/>
          </w:tcPr>
          <w:p w14:paraId="5A3D3507" w14:textId="77777777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9282162" w14:textId="0FBE6419" w:rsidR="00D84625" w:rsidRPr="00757917" w:rsidRDefault="00D84625" w:rsidP="00D84625">
            <w:pPr>
              <w:pStyle w:val="acctfourfigures"/>
              <w:tabs>
                <w:tab w:val="clear" w:pos="765"/>
                <w:tab w:val="decimal" w:pos="730"/>
              </w:tabs>
              <w:spacing w:line="300" w:lineRule="exact"/>
              <w:ind w:left="-98" w:right="-104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2,856</w:t>
            </w:r>
          </w:p>
        </w:tc>
      </w:tr>
    </w:tbl>
    <w:p w14:paraId="3EF837BB" w14:textId="13A86B98" w:rsidR="00EA65A7" w:rsidRPr="00757917" w:rsidRDefault="00EA65A7" w:rsidP="008D2F7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pacing w:val="-2"/>
          <w:sz w:val="20"/>
          <w:szCs w:val="20"/>
          <w:cs/>
        </w:rPr>
        <w:sectPr w:rsidR="00EA65A7" w:rsidRPr="00757917" w:rsidSect="00DE4EB3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tbl>
      <w:tblPr>
        <w:tblW w:w="1386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700"/>
        <w:gridCol w:w="900"/>
        <w:gridCol w:w="1620"/>
        <w:gridCol w:w="236"/>
        <w:gridCol w:w="1564"/>
        <w:gridCol w:w="236"/>
        <w:gridCol w:w="1654"/>
        <w:gridCol w:w="236"/>
        <w:gridCol w:w="1294"/>
        <w:gridCol w:w="250"/>
        <w:gridCol w:w="1460"/>
        <w:gridCol w:w="364"/>
        <w:gridCol w:w="1346"/>
      </w:tblGrid>
      <w:tr w:rsidR="00B20493" w:rsidRPr="00757917" w14:paraId="2BA03EB7" w14:textId="77777777" w:rsidTr="00C9526F">
        <w:trPr>
          <w:tblHeader/>
        </w:trPr>
        <w:tc>
          <w:tcPr>
            <w:tcW w:w="2700" w:type="dxa"/>
            <w:shd w:val="clear" w:color="auto" w:fill="auto"/>
          </w:tcPr>
          <w:p w14:paraId="512DE9E8" w14:textId="77777777" w:rsidR="00B20493" w:rsidRPr="00757917" w:rsidRDefault="00B20493" w:rsidP="00863B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900" w:type="dxa"/>
          </w:tcPr>
          <w:p w14:paraId="4B4DAE22" w14:textId="77777777" w:rsidR="00B20493" w:rsidRPr="00757917" w:rsidRDefault="00B20493" w:rsidP="00863B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0260" w:type="dxa"/>
            <w:gridSpan w:val="11"/>
            <w:shd w:val="clear" w:color="auto" w:fill="auto"/>
            <w:vAlign w:val="bottom"/>
          </w:tcPr>
          <w:p w14:paraId="627B34AA" w14:textId="6473D8B6" w:rsidR="00B20493" w:rsidRPr="00757917" w:rsidRDefault="00B20493" w:rsidP="00863B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B20493" w:rsidRPr="00757917" w14:paraId="77765CD3" w14:textId="77777777" w:rsidTr="001559A7">
        <w:trPr>
          <w:trHeight w:val="524"/>
          <w:tblHeader/>
        </w:trPr>
        <w:tc>
          <w:tcPr>
            <w:tcW w:w="2700" w:type="dxa"/>
            <w:shd w:val="clear" w:color="auto" w:fill="auto"/>
          </w:tcPr>
          <w:p w14:paraId="1BA1B098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900" w:type="dxa"/>
          </w:tcPr>
          <w:p w14:paraId="69262CDF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14:paraId="2C2EFCD7" w14:textId="2B23440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ส่วนปรับปรุง</w:t>
            </w:r>
          </w:p>
        </w:tc>
        <w:tc>
          <w:tcPr>
            <w:tcW w:w="236" w:type="dxa"/>
            <w:vAlign w:val="center"/>
          </w:tcPr>
          <w:p w14:paraId="64BF1BFE" w14:textId="7777777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564" w:type="dxa"/>
            <w:vAlign w:val="center"/>
          </w:tcPr>
          <w:p w14:paraId="250074D0" w14:textId="02F57AB2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เครื่องมือแล</w:t>
            </w: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ะ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1D8E0EE1" w14:textId="7777777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center"/>
          </w:tcPr>
          <w:p w14:paraId="6DDD93DE" w14:textId="1E70A0FC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1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เครื่องตกแต่งติดตั้ง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687EAC73" w14:textId="7777777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14:paraId="5EAA9AE8" w14:textId="36ACEA7D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0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250" w:type="dxa"/>
            <w:vAlign w:val="center"/>
          </w:tcPr>
          <w:p w14:paraId="1EB0CB24" w14:textId="7777777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  <w:vAlign w:val="center"/>
          </w:tcPr>
          <w:p w14:paraId="31C78C6A" w14:textId="0D67902C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งานระหว่าง</w:t>
            </w:r>
          </w:p>
        </w:tc>
        <w:tc>
          <w:tcPr>
            <w:tcW w:w="364" w:type="dxa"/>
            <w:shd w:val="clear" w:color="auto" w:fill="auto"/>
            <w:vAlign w:val="center"/>
          </w:tcPr>
          <w:p w14:paraId="52059C08" w14:textId="729DFB88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center"/>
          </w:tcPr>
          <w:p w14:paraId="3C3FD25F" w14:textId="5C82B6C6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</w:tr>
      <w:tr w:rsidR="00B20493" w:rsidRPr="00757917" w14:paraId="2C7C17FF" w14:textId="77777777" w:rsidTr="001559A7">
        <w:trPr>
          <w:tblHeader/>
        </w:trPr>
        <w:tc>
          <w:tcPr>
            <w:tcW w:w="2700" w:type="dxa"/>
            <w:shd w:val="clear" w:color="auto" w:fill="auto"/>
          </w:tcPr>
          <w:p w14:paraId="3D3F54D6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900" w:type="dxa"/>
          </w:tcPr>
          <w:p w14:paraId="6DECD5CF" w14:textId="42AA176A" w:rsidR="00B20493" w:rsidRPr="00757917" w:rsidRDefault="001559A7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620" w:type="dxa"/>
            <w:vAlign w:val="center"/>
          </w:tcPr>
          <w:p w14:paraId="41A67640" w14:textId="7894577A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อาคารเช่า</w:t>
            </w:r>
          </w:p>
        </w:tc>
        <w:tc>
          <w:tcPr>
            <w:tcW w:w="236" w:type="dxa"/>
            <w:vAlign w:val="center"/>
          </w:tcPr>
          <w:p w14:paraId="2A134D4B" w14:textId="7777777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564" w:type="dxa"/>
            <w:vAlign w:val="center"/>
          </w:tcPr>
          <w:p w14:paraId="4188FA22" w14:textId="3805A502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เครื่องใช้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EF0B38F" w14:textId="7777777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center"/>
          </w:tcPr>
          <w:p w14:paraId="33253A2F" w14:textId="4B9810AC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1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และอุปกรณ์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3635F09F" w14:textId="7777777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14:paraId="4E5CCB8B" w14:textId="23C4733F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4" w:right="-102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250" w:type="dxa"/>
            <w:vAlign w:val="center"/>
          </w:tcPr>
          <w:p w14:paraId="58F96DC9" w14:textId="7777777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  <w:vAlign w:val="center"/>
          </w:tcPr>
          <w:p w14:paraId="73F58D23" w14:textId="42860CC8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ก่อสร้าง</w:t>
            </w:r>
          </w:p>
        </w:tc>
        <w:tc>
          <w:tcPr>
            <w:tcW w:w="364" w:type="dxa"/>
            <w:shd w:val="clear" w:color="auto" w:fill="auto"/>
            <w:vAlign w:val="center"/>
          </w:tcPr>
          <w:p w14:paraId="2E345EBE" w14:textId="7777777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center"/>
          </w:tcPr>
          <w:p w14:paraId="2A236F93" w14:textId="2BA526C7" w:rsidR="00B20493" w:rsidRPr="00757917" w:rsidRDefault="00B20493" w:rsidP="001559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รวม</w:t>
            </w:r>
          </w:p>
        </w:tc>
      </w:tr>
      <w:tr w:rsidR="00B20493" w:rsidRPr="00757917" w14:paraId="6C358168" w14:textId="77777777" w:rsidTr="00C9526F">
        <w:trPr>
          <w:tblHeader/>
        </w:trPr>
        <w:tc>
          <w:tcPr>
            <w:tcW w:w="2700" w:type="dxa"/>
            <w:shd w:val="clear" w:color="auto" w:fill="auto"/>
          </w:tcPr>
          <w:p w14:paraId="139059BF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i/>
                <w:iCs/>
                <w:color w:val="0000FF"/>
                <w:sz w:val="28"/>
                <w:szCs w:val="28"/>
              </w:rPr>
            </w:pPr>
          </w:p>
        </w:tc>
        <w:tc>
          <w:tcPr>
            <w:tcW w:w="900" w:type="dxa"/>
          </w:tcPr>
          <w:p w14:paraId="13716D2C" w14:textId="069CA672" w:rsidR="00B20493" w:rsidRPr="00757917" w:rsidRDefault="00B20493" w:rsidP="00CC07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75" w:right="-87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260" w:type="dxa"/>
            <w:gridSpan w:val="11"/>
            <w:vAlign w:val="bottom"/>
          </w:tcPr>
          <w:p w14:paraId="6E73D168" w14:textId="3334357D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center"/>
              <w:rPr>
                <w:rFonts w:ascii="Angsana New" w:hAnsi="Angsana New"/>
                <w:spacing w:val="-14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ล้านบาท</w:t>
            </w:r>
            <w:r w:rsidRPr="00757917">
              <w:rPr>
                <w:rFonts w:ascii="Angsana New" w:hAnsi="Angsana New"/>
                <w:i/>
                <w:iCs/>
                <w:sz w:val="28"/>
                <w:szCs w:val="28"/>
              </w:rPr>
              <w:t>)</w:t>
            </w:r>
          </w:p>
        </w:tc>
      </w:tr>
      <w:tr w:rsidR="00B20493" w:rsidRPr="00757917" w14:paraId="446C3813" w14:textId="77777777" w:rsidTr="00C9526F">
        <w:tc>
          <w:tcPr>
            <w:tcW w:w="2700" w:type="dxa"/>
            <w:shd w:val="clear" w:color="auto" w:fill="auto"/>
          </w:tcPr>
          <w:p w14:paraId="41D02DAA" w14:textId="77777777" w:rsidR="00B20493" w:rsidRPr="00757917" w:rsidRDefault="00B20493" w:rsidP="00C952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111" w:hanging="2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>ราคาทุน</w:t>
            </w:r>
          </w:p>
        </w:tc>
        <w:tc>
          <w:tcPr>
            <w:tcW w:w="900" w:type="dxa"/>
          </w:tcPr>
          <w:p w14:paraId="23516E76" w14:textId="77777777" w:rsidR="00B20493" w:rsidRPr="00757917" w:rsidRDefault="00B20493" w:rsidP="00CC0722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</w:tc>
        <w:tc>
          <w:tcPr>
            <w:tcW w:w="1620" w:type="dxa"/>
          </w:tcPr>
          <w:p w14:paraId="7155A6E4" w14:textId="0175E7FC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7E7197F2" w14:textId="77777777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6A749DC2" w14:textId="67D556D8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6D514DD" w14:textId="77777777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078E1FA8" w14:textId="77777777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2611A70" w14:textId="77777777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1240338D" w14:textId="77777777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3865810C" w14:textId="77777777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1247F95B" w14:textId="7F6DF539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44065B40" w14:textId="4F6289A9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42E7747A" w14:textId="77777777" w:rsidR="00B20493" w:rsidRPr="00757917" w:rsidRDefault="00B20493" w:rsidP="0043762F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3174D5" w:rsidRPr="00757917" w14:paraId="4EBDC551" w14:textId="77777777" w:rsidTr="00C9526F">
        <w:tc>
          <w:tcPr>
            <w:tcW w:w="2700" w:type="dxa"/>
            <w:shd w:val="clear" w:color="auto" w:fill="auto"/>
          </w:tcPr>
          <w:p w14:paraId="06AFFCE2" w14:textId="53BB8DDB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ณ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วันที่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="00294C31" w:rsidRPr="00757917">
              <w:rPr>
                <w:rFonts w:ascii="Angsana New" w:hAnsi="Angsana New"/>
                <w:sz w:val="28"/>
                <w:szCs w:val="28"/>
              </w:rPr>
              <w:t>1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ตุลาคม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2562</w:t>
            </w:r>
          </w:p>
        </w:tc>
        <w:tc>
          <w:tcPr>
            <w:tcW w:w="900" w:type="dxa"/>
          </w:tcPr>
          <w:p w14:paraId="683BA6EF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0AED55DA" w14:textId="24610135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236" w:type="dxa"/>
          </w:tcPr>
          <w:p w14:paraId="1AB37CE3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2885249F" w14:textId="1F809F0F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6DABC49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6075EBCC" w14:textId="331EF62F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44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6E3E28D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0F771537" w14:textId="1E440B5A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10</w:t>
            </w:r>
          </w:p>
        </w:tc>
        <w:tc>
          <w:tcPr>
            <w:tcW w:w="250" w:type="dxa"/>
          </w:tcPr>
          <w:p w14:paraId="0FD5316A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210D5599" w14:textId="5F88D389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66759839" w14:textId="6E35CD2E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485DBA38" w14:textId="530B48B8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69</w:t>
            </w:r>
          </w:p>
        </w:tc>
      </w:tr>
      <w:tr w:rsidR="003174D5" w:rsidRPr="00757917" w14:paraId="1131F2A4" w14:textId="77777777" w:rsidTr="00C9526F">
        <w:tc>
          <w:tcPr>
            <w:tcW w:w="2700" w:type="dxa"/>
          </w:tcPr>
          <w:p w14:paraId="61479F7F" w14:textId="5430AC3E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7379E507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6B52D650" w14:textId="7C747BAD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</w:tcPr>
          <w:p w14:paraId="694FD4C3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shd w:val="clear" w:color="auto" w:fill="auto"/>
            <w:vAlign w:val="bottom"/>
          </w:tcPr>
          <w:p w14:paraId="13BEBAA2" w14:textId="1BB99DDA" w:rsidR="003174D5" w:rsidRPr="00757917" w:rsidRDefault="003174D5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70A971F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0C543191" w14:textId="3323516E" w:rsidR="003174D5" w:rsidRPr="00757917" w:rsidRDefault="00294C31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</w:rPr>
              <w:t>4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4FE4F16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7B2CB670" w14:textId="28157954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250" w:type="dxa"/>
          </w:tcPr>
          <w:p w14:paraId="15A4EAD3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7AB721BC" w14:textId="15868F9C" w:rsidR="003174D5" w:rsidRPr="00757917" w:rsidRDefault="00460DDC" w:rsidP="004B01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13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7D5FD068" w14:textId="17999A0A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5FCB315F" w14:textId="14283BBD" w:rsidR="003174D5" w:rsidRPr="00757917" w:rsidRDefault="00294C31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</w:rPr>
              <w:t>5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7</w:t>
            </w:r>
          </w:p>
        </w:tc>
      </w:tr>
      <w:tr w:rsidR="003174D5" w:rsidRPr="00757917" w14:paraId="5BA5B4AA" w14:textId="77777777" w:rsidTr="00C9526F">
        <w:tc>
          <w:tcPr>
            <w:tcW w:w="2700" w:type="dxa"/>
          </w:tcPr>
          <w:p w14:paraId="29C803C1" w14:textId="6A4CB231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900" w:type="dxa"/>
          </w:tcPr>
          <w:p w14:paraId="7944D77B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610B77C0" w14:textId="6D689152" w:rsidR="003174D5" w:rsidRPr="00757917" w:rsidRDefault="003174D5" w:rsidP="003174D5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4</w:t>
            </w: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236" w:type="dxa"/>
          </w:tcPr>
          <w:p w14:paraId="0FFDFA83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shd w:val="clear" w:color="auto" w:fill="auto"/>
            <w:vAlign w:val="bottom"/>
          </w:tcPr>
          <w:p w14:paraId="1D802D70" w14:textId="5C9E38DA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7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95BDDDB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345AEEEE" w14:textId="3BDF0ECC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11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F8CE82B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7BB38CF0" w14:textId="60BB18BF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50" w:type="dxa"/>
          </w:tcPr>
          <w:p w14:paraId="3232D2CB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62CD761C" w14:textId="04B1301B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7F38EB22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45A164D2" w14:textId="4A6BD37B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22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3174D5" w:rsidRPr="00757917" w14:paraId="6689A2DA" w14:textId="77777777" w:rsidTr="00C9526F">
        <w:tc>
          <w:tcPr>
            <w:tcW w:w="2700" w:type="dxa"/>
          </w:tcPr>
          <w:p w14:paraId="2173320D" w14:textId="1B5D02AE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โอน</w:t>
            </w:r>
          </w:p>
        </w:tc>
        <w:tc>
          <w:tcPr>
            <w:tcW w:w="900" w:type="dxa"/>
          </w:tcPr>
          <w:p w14:paraId="5B53DAE9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3B0213B5" w14:textId="7C87A9A4" w:rsidR="003174D5" w:rsidRPr="00757917" w:rsidRDefault="00460DDC" w:rsidP="003174D5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36" w:type="dxa"/>
          </w:tcPr>
          <w:p w14:paraId="59BAD248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shd w:val="clear" w:color="auto" w:fill="auto"/>
            <w:vAlign w:val="bottom"/>
          </w:tcPr>
          <w:p w14:paraId="6F21F197" w14:textId="293C5C91" w:rsidR="003174D5" w:rsidRPr="00757917" w:rsidRDefault="00294C31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43E1B1B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5DA287FD" w14:textId="7A9C4EBF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5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F47E30E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43DE6A60" w14:textId="46FB341A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50" w:type="dxa"/>
          </w:tcPr>
          <w:p w14:paraId="46A3B9FE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12232C4E" w14:textId="2E0AB498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6A675672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196C3067" w14:textId="6BBEFB51" w:rsidR="003174D5" w:rsidRPr="00757917" w:rsidRDefault="003174D5" w:rsidP="004B01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3174D5" w:rsidRPr="00757917" w14:paraId="7A69FA70" w14:textId="77777777" w:rsidTr="00C9526F">
        <w:tc>
          <w:tcPr>
            <w:tcW w:w="2700" w:type="dxa"/>
          </w:tcPr>
          <w:p w14:paraId="2304896B" w14:textId="5A3C90DF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โอนออกไปที่</w:t>
            </w:r>
            <w:r w:rsidRPr="00757917">
              <w:rPr>
                <w:rFonts w:ascii="Angsana New" w:hAnsi="Angsana New"/>
                <w:i/>
                <w:iCs/>
                <w:sz w:val="28"/>
                <w:szCs w:val="28"/>
              </w:rPr>
              <w:t>:</w:t>
            </w:r>
          </w:p>
        </w:tc>
        <w:tc>
          <w:tcPr>
            <w:tcW w:w="900" w:type="dxa"/>
          </w:tcPr>
          <w:p w14:paraId="001894FB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4A18231F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</w:p>
        </w:tc>
        <w:tc>
          <w:tcPr>
            <w:tcW w:w="236" w:type="dxa"/>
          </w:tcPr>
          <w:p w14:paraId="1B08301C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shd w:val="clear" w:color="auto" w:fill="auto"/>
            <w:vAlign w:val="bottom"/>
          </w:tcPr>
          <w:p w14:paraId="242A6D1A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AA84A80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753ED1FC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60AA750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61C157CA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8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5151D545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4B6F9FB1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144E2B29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15DA7FEA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3174D5" w:rsidRPr="00757917" w14:paraId="34F9C39C" w14:textId="77777777" w:rsidTr="00C9526F">
        <w:tc>
          <w:tcPr>
            <w:tcW w:w="2700" w:type="dxa"/>
          </w:tcPr>
          <w:p w14:paraId="588F3635" w14:textId="608E95AC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 xml:space="preserve">   สินทรัพย์ไม่มีตัวตน</w:t>
            </w:r>
          </w:p>
        </w:tc>
        <w:tc>
          <w:tcPr>
            <w:tcW w:w="900" w:type="dxa"/>
          </w:tcPr>
          <w:p w14:paraId="054B02BF" w14:textId="36069F15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3C260F74" w14:textId="18BC32F0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061B828E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tcBorders>
              <w:bottom w:val="single" w:sz="4" w:space="0" w:color="auto"/>
            </w:tcBorders>
            <w:vAlign w:val="bottom"/>
          </w:tcPr>
          <w:p w14:paraId="091F6174" w14:textId="06FAD2DE" w:rsidR="003174D5" w:rsidRPr="00757917" w:rsidRDefault="003174D5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3EA5C96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0EE97DF" w14:textId="0C0C4791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C451462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12BF3A8" w14:textId="26031AFA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250" w:type="dxa"/>
          </w:tcPr>
          <w:p w14:paraId="6583BCEA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  <w:tcBorders>
              <w:bottom w:val="single" w:sz="4" w:space="0" w:color="auto"/>
            </w:tcBorders>
          </w:tcPr>
          <w:p w14:paraId="3F89BEDB" w14:textId="602EAE0D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0E2F37D8" w14:textId="5E961AA9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14:paraId="447E1BB5" w14:textId="12B5164F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3174D5" w:rsidRPr="00757917" w14:paraId="1CC41650" w14:textId="77777777" w:rsidTr="00C0143C">
        <w:tc>
          <w:tcPr>
            <w:tcW w:w="2700" w:type="dxa"/>
          </w:tcPr>
          <w:p w14:paraId="2B463364" w14:textId="523B97FE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 กันยายน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00" w:type="dxa"/>
          </w:tcPr>
          <w:p w14:paraId="2128B28E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766BBEC6" w14:textId="14EFBFC1" w:rsidR="003174D5" w:rsidRPr="00757917" w:rsidRDefault="00C0143C" w:rsidP="00C0143C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right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</w:tcPr>
          <w:p w14:paraId="1AFFEFB1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564" w:type="dxa"/>
            <w:tcBorders>
              <w:top w:val="single" w:sz="4" w:space="0" w:color="auto"/>
            </w:tcBorders>
            <w:vAlign w:val="bottom"/>
          </w:tcPr>
          <w:p w14:paraId="3F2E4950" w14:textId="39AB0632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DBF4E90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5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F35D59C" w14:textId="0D23A5B8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71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F509FB5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30BBB05" w14:textId="3EE2C1F0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250" w:type="dxa"/>
          </w:tcPr>
          <w:p w14:paraId="57B07946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single" w:sz="4" w:space="0" w:color="auto"/>
            </w:tcBorders>
          </w:tcPr>
          <w:p w14:paraId="15486CD9" w14:textId="69494999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3412879C" w14:textId="226B9BE5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14:paraId="45E92883" w14:textId="066596C2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103</w:t>
            </w:r>
          </w:p>
        </w:tc>
      </w:tr>
      <w:tr w:rsidR="008D2F70" w:rsidRPr="00757917" w14:paraId="4E280450" w14:textId="77777777" w:rsidTr="00C0143C">
        <w:tc>
          <w:tcPr>
            <w:tcW w:w="2700" w:type="dxa"/>
          </w:tcPr>
          <w:p w14:paraId="4C9CE4AB" w14:textId="77777777" w:rsidR="008D2F70" w:rsidRPr="00757917" w:rsidRDefault="008D2F70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การรับรู้สินทรัพย์สิทธิการใช้</w:t>
            </w:r>
          </w:p>
          <w:p w14:paraId="41FBCEF5" w14:textId="23718404" w:rsidR="008D2F70" w:rsidRPr="00757917" w:rsidRDefault="008D2F70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 xml:space="preserve">   </w:t>
            </w:r>
            <w:r w:rsidRPr="00757917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จากการถือปฏิบัติตาม</w:t>
            </w:r>
            <w:r w:rsidRPr="00757917">
              <w:rPr>
                <w:rFonts w:ascii="Angsana New" w:hAnsi="Angsana New"/>
                <w:spacing w:val="-4"/>
                <w:sz w:val="28"/>
                <w:szCs w:val="28"/>
                <w:cs/>
              </w:rPr>
              <w:t xml:space="preserve"> </w:t>
            </w:r>
            <w:r w:rsidRPr="00757917">
              <w:rPr>
                <w:rFonts w:ascii="Angsana New" w:hAnsi="Angsana New"/>
                <w:spacing w:val="-4"/>
                <w:sz w:val="28"/>
                <w:szCs w:val="28"/>
              </w:rPr>
              <w:t xml:space="preserve">TFRS </w:t>
            </w:r>
            <w:r w:rsidR="00294C31" w:rsidRPr="00757917">
              <w:rPr>
                <w:rFonts w:ascii="Angsana New" w:hAnsi="Angsana New"/>
                <w:spacing w:val="-4"/>
                <w:sz w:val="28"/>
                <w:szCs w:val="28"/>
              </w:rPr>
              <w:t>16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</w:p>
          <w:p w14:paraId="1E3A55EC" w14:textId="17471101" w:rsidR="008D2F70" w:rsidRPr="00757917" w:rsidRDefault="008D2F70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 xml:space="preserve">   </w:t>
            </w: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เป็นครั้งแรก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     </w:t>
            </w:r>
          </w:p>
        </w:tc>
        <w:tc>
          <w:tcPr>
            <w:tcW w:w="900" w:type="dxa"/>
          </w:tcPr>
          <w:p w14:paraId="24A6551A" w14:textId="77777777" w:rsidR="008D2F70" w:rsidRPr="00757917" w:rsidRDefault="008D2F70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  <w:p w14:paraId="67BEE645" w14:textId="77777777" w:rsidR="00730205" w:rsidRPr="00757917" w:rsidRDefault="0073020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  <w:p w14:paraId="3EFF0850" w14:textId="1DD48587" w:rsidR="00730205" w:rsidRPr="00757917" w:rsidRDefault="00460DDC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val="en-US" w:bidi="th-TH"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  <w:lang w:val="en-US"/>
              </w:rPr>
              <w:t>3</w:t>
            </w:r>
            <w:r w:rsidR="00730205" w:rsidRPr="00757917">
              <w:rPr>
                <w:rFonts w:ascii="Angsana New" w:hAnsi="Angsana New" w:hint="cs"/>
                <w:i/>
                <w:iCs/>
                <w:sz w:val="28"/>
                <w:szCs w:val="28"/>
                <w:cs/>
                <w:lang w:val="en-US" w:bidi="th-TH"/>
              </w:rPr>
              <w:t>(ข)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58EECD23" w14:textId="68E59836" w:rsidR="008D2F70" w:rsidRPr="00757917" w:rsidRDefault="00C0143C" w:rsidP="00C0143C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bidi="th-TH"/>
              </w:rPr>
              <w:t>51</w:t>
            </w:r>
          </w:p>
        </w:tc>
        <w:tc>
          <w:tcPr>
            <w:tcW w:w="236" w:type="dxa"/>
          </w:tcPr>
          <w:p w14:paraId="5C409D04" w14:textId="77777777" w:rsidR="008D2F70" w:rsidRPr="00757917" w:rsidRDefault="008D2F70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tcBorders>
              <w:bottom w:val="single" w:sz="4" w:space="0" w:color="auto"/>
            </w:tcBorders>
            <w:vAlign w:val="bottom"/>
          </w:tcPr>
          <w:p w14:paraId="35D49279" w14:textId="29C15840" w:rsidR="008D2F70" w:rsidRPr="00757917" w:rsidRDefault="00C0143C" w:rsidP="00C014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703F4A3" w14:textId="77777777" w:rsidR="008D2F70" w:rsidRPr="00757917" w:rsidRDefault="008D2F70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DCCF266" w14:textId="79636890" w:rsidR="008D2F70" w:rsidRPr="00757917" w:rsidRDefault="00C0143C" w:rsidP="00C014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A7BFD16" w14:textId="77777777" w:rsidR="008D2F70" w:rsidRPr="00757917" w:rsidRDefault="008D2F70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1A8FA26" w14:textId="30E90B15" w:rsidR="008D2F70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7</w:t>
            </w:r>
          </w:p>
        </w:tc>
        <w:tc>
          <w:tcPr>
            <w:tcW w:w="250" w:type="dxa"/>
          </w:tcPr>
          <w:p w14:paraId="7A9176BE" w14:textId="77777777" w:rsidR="008D2F70" w:rsidRPr="00757917" w:rsidRDefault="008D2F70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  <w:tcBorders>
              <w:bottom w:val="single" w:sz="4" w:space="0" w:color="auto"/>
            </w:tcBorders>
          </w:tcPr>
          <w:p w14:paraId="7AFA0931" w14:textId="77777777" w:rsidR="008D2F70" w:rsidRPr="00757917" w:rsidRDefault="008D2F70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  <w:p w14:paraId="552C1909" w14:textId="77777777" w:rsidR="00C0143C" w:rsidRPr="00757917" w:rsidRDefault="00C0143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  <w:p w14:paraId="39854971" w14:textId="17C95E84" w:rsidR="00C0143C" w:rsidRPr="00757917" w:rsidRDefault="00C0143C" w:rsidP="00C014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6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495F359D" w14:textId="77777777" w:rsidR="008D2F70" w:rsidRPr="00757917" w:rsidRDefault="008D2F70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14:paraId="64989F66" w14:textId="19D8C5C1" w:rsidR="008D2F70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58</w:t>
            </w:r>
          </w:p>
        </w:tc>
      </w:tr>
      <w:tr w:rsidR="003174D5" w:rsidRPr="00757917" w14:paraId="3A621C55" w14:textId="77777777" w:rsidTr="00C0143C">
        <w:tc>
          <w:tcPr>
            <w:tcW w:w="2700" w:type="dxa"/>
            <w:shd w:val="clear" w:color="auto" w:fill="auto"/>
          </w:tcPr>
          <w:p w14:paraId="6CD21987" w14:textId="41F2CDD5" w:rsidR="003174D5" w:rsidRPr="00757917" w:rsidRDefault="008D2F70" w:rsidP="008D2F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right="-111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 xml:space="preserve"> </w:t>
            </w:r>
            <w:r w:rsidRPr="0075791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ตุลาคม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00" w:type="dxa"/>
          </w:tcPr>
          <w:p w14:paraId="66B62993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169F7809" w14:textId="0BDC9EB6" w:rsidR="003174D5" w:rsidRPr="00757917" w:rsidRDefault="00C0143C" w:rsidP="00C0143C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right="-110"/>
              <w:rPr>
                <w:rFonts w:ascii="Angsana New" w:hAnsi="Angsana New"/>
                <w:b/>
                <w:bCs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51</w:t>
            </w:r>
          </w:p>
        </w:tc>
        <w:tc>
          <w:tcPr>
            <w:tcW w:w="236" w:type="dxa"/>
          </w:tcPr>
          <w:p w14:paraId="463412B3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564" w:type="dxa"/>
            <w:tcBorders>
              <w:top w:val="single" w:sz="4" w:space="0" w:color="auto"/>
            </w:tcBorders>
            <w:vAlign w:val="bottom"/>
          </w:tcPr>
          <w:p w14:paraId="532A326C" w14:textId="7828C935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4DD461C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5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7D750BB" w14:textId="7634F20B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71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A40BE05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0C6A679" w14:textId="0DB763C4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17</w:t>
            </w:r>
          </w:p>
        </w:tc>
        <w:tc>
          <w:tcPr>
            <w:tcW w:w="250" w:type="dxa"/>
          </w:tcPr>
          <w:p w14:paraId="522952B4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single" w:sz="4" w:space="0" w:color="auto"/>
            </w:tcBorders>
          </w:tcPr>
          <w:p w14:paraId="71637865" w14:textId="4B9A0704" w:rsidR="003174D5" w:rsidRPr="00757917" w:rsidRDefault="00460DDC" w:rsidP="004B01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9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6FED55EF" w14:textId="16846D58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14:paraId="7F0693D4" w14:textId="18739FF9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161</w:t>
            </w:r>
          </w:p>
        </w:tc>
      </w:tr>
      <w:tr w:rsidR="003174D5" w:rsidRPr="00757917" w14:paraId="3815D74E" w14:textId="77777777" w:rsidTr="00C0143C">
        <w:tc>
          <w:tcPr>
            <w:tcW w:w="2700" w:type="dxa"/>
          </w:tcPr>
          <w:p w14:paraId="60E5CD82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900" w:type="dxa"/>
          </w:tcPr>
          <w:p w14:paraId="5E41D55F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69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620" w:type="dxa"/>
            <w:vAlign w:val="bottom"/>
          </w:tcPr>
          <w:p w14:paraId="0DAD8FFB" w14:textId="3827ABF0" w:rsidR="003174D5" w:rsidRPr="00757917" w:rsidRDefault="00460DDC" w:rsidP="00F62631">
            <w:pPr>
              <w:pStyle w:val="acctfourfigures"/>
              <w:tabs>
                <w:tab w:val="clear" w:pos="765"/>
                <w:tab w:val="decimal" w:pos="115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  <w:lang w:val="en-US"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val="en-US" w:bidi="th-TH"/>
              </w:rPr>
              <w:t>13</w:t>
            </w:r>
          </w:p>
        </w:tc>
        <w:tc>
          <w:tcPr>
            <w:tcW w:w="236" w:type="dxa"/>
          </w:tcPr>
          <w:p w14:paraId="5C8A9A74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6B09CBE4" w14:textId="7A68C290" w:rsidR="003174D5" w:rsidRPr="00757917" w:rsidRDefault="002E2E77" w:rsidP="009C4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1DFD798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335EE678" w14:textId="7A212A48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ABC53FF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05EF45A4" w14:textId="0EFE221D" w:rsidR="003174D5" w:rsidRPr="00757917" w:rsidRDefault="00B47E2E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50" w:type="dxa"/>
          </w:tcPr>
          <w:p w14:paraId="173ECB0D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2005164A" w14:textId="57D3F957" w:rsidR="003174D5" w:rsidRPr="00757917" w:rsidRDefault="00B47E2E" w:rsidP="00B47E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474F5C8D" w14:textId="100EBA13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4A9E5AFF" w14:textId="7BF34B01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22</w:t>
            </w:r>
          </w:p>
        </w:tc>
      </w:tr>
      <w:tr w:rsidR="003174D5" w:rsidRPr="00757917" w14:paraId="0162BDF4" w14:textId="77777777" w:rsidTr="00C9526F">
        <w:tc>
          <w:tcPr>
            <w:tcW w:w="2700" w:type="dxa"/>
          </w:tcPr>
          <w:p w14:paraId="455F6474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900" w:type="dxa"/>
          </w:tcPr>
          <w:p w14:paraId="0425DB55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620" w:type="dxa"/>
            <w:vAlign w:val="bottom"/>
          </w:tcPr>
          <w:p w14:paraId="07E89C42" w14:textId="5763C529" w:rsidR="003174D5" w:rsidRPr="00757917" w:rsidRDefault="002E2E77" w:rsidP="00F62631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</w:tcPr>
          <w:p w14:paraId="575A667D" w14:textId="3B7858A6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779D9512" w14:textId="1FFD0F31" w:rsidR="003174D5" w:rsidRPr="00757917" w:rsidRDefault="002E2E77" w:rsidP="009C4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36CD90F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31D008AA" w14:textId="79AA15EB" w:rsidR="003174D5" w:rsidRPr="00757917" w:rsidRDefault="002E2E77" w:rsidP="00F626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4E9311C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10DC05C" w14:textId="0109FFFB" w:rsidR="003174D5" w:rsidRPr="00757917" w:rsidRDefault="00B47E2E" w:rsidP="00B47E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10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50" w:type="dxa"/>
          </w:tcPr>
          <w:p w14:paraId="305C02FD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4AF157D8" w14:textId="5DE4F6F3" w:rsidR="003174D5" w:rsidRPr="00757917" w:rsidRDefault="00B47E2E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17996450" w14:textId="7E34CEE0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72AA1133" w14:textId="69521614" w:rsidR="003174D5" w:rsidRPr="00757917" w:rsidRDefault="00B47E2E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4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10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3174D5" w:rsidRPr="00757917" w14:paraId="4A6AA723" w14:textId="77777777" w:rsidTr="00C9526F">
        <w:tc>
          <w:tcPr>
            <w:tcW w:w="2700" w:type="dxa"/>
          </w:tcPr>
          <w:p w14:paraId="086064C8" w14:textId="7C60045F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โอน</w:t>
            </w:r>
          </w:p>
        </w:tc>
        <w:tc>
          <w:tcPr>
            <w:tcW w:w="900" w:type="dxa"/>
          </w:tcPr>
          <w:p w14:paraId="51EA688B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69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val="en-US" w:bidi="th-TH"/>
              </w:rPr>
            </w:pPr>
          </w:p>
        </w:tc>
        <w:tc>
          <w:tcPr>
            <w:tcW w:w="1620" w:type="dxa"/>
            <w:vAlign w:val="bottom"/>
          </w:tcPr>
          <w:p w14:paraId="7506F0FE" w14:textId="298FAD42" w:rsidR="003174D5" w:rsidRPr="00757917" w:rsidRDefault="002E2E77" w:rsidP="00F62631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right"/>
              <w:rPr>
                <w:rFonts w:ascii="Angsana New" w:hAnsi="Angsana New"/>
                <w:sz w:val="28"/>
                <w:szCs w:val="28"/>
                <w:lang w:bidi="th-TH"/>
              </w:rPr>
            </w:pPr>
            <w:r w:rsidRPr="00757917">
              <w:rPr>
                <w:rFonts w:ascii="Angsana New" w:hAnsi="Angsana New"/>
                <w:sz w:val="28"/>
                <w:szCs w:val="28"/>
                <w:lang w:bidi="th-TH"/>
              </w:rPr>
              <w:t>-</w:t>
            </w:r>
          </w:p>
        </w:tc>
        <w:tc>
          <w:tcPr>
            <w:tcW w:w="236" w:type="dxa"/>
          </w:tcPr>
          <w:p w14:paraId="26584426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233B33A8" w14:textId="4A3C8E76" w:rsidR="003174D5" w:rsidRPr="00757917" w:rsidRDefault="002E2E77" w:rsidP="009C4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139834E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066F27EC" w14:textId="30D506F9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15B4161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4E80C5D" w14:textId="466F6722" w:rsidR="003174D5" w:rsidRPr="00757917" w:rsidRDefault="00B47E2E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8"/>
              </w:tabs>
              <w:ind w:right="-123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50" w:type="dxa"/>
          </w:tcPr>
          <w:p w14:paraId="68BFC65E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1C8326E9" w14:textId="0514EF18" w:rsidR="003174D5" w:rsidRPr="00757917" w:rsidRDefault="00B47E2E" w:rsidP="00B47E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13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652F3BCD" w14:textId="27C3C5AC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60161684" w14:textId="2EDB07D6" w:rsidR="003174D5" w:rsidRPr="00757917" w:rsidRDefault="00B47E2E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3174D5" w:rsidRPr="00757917" w14:paraId="2747A4E8" w14:textId="77777777" w:rsidTr="00C9526F">
        <w:tc>
          <w:tcPr>
            <w:tcW w:w="2700" w:type="dxa"/>
            <w:shd w:val="clear" w:color="auto" w:fill="auto"/>
          </w:tcPr>
          <w:p w14:paraId="441DE6D3" w14:textId="181E1A54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2564</w:t>
            </w:r>
          </w:p>
        </w:tc>
        <w:tc>
          <w:tcPr>
            <w:tcW w:w="900" w:type="dxa"/>
          </w:tcPr>
          <w:p w14:paraId="2D19CEC2" w14:textId="77777777" w:rsidR="003174D5" w:rsidRPr="00757917" w:rsidRDefault="003174D5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429"/>
              <w:jc w:val="center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F07A7C9" w14:textId="2ACCB312" w:rsidR="003174D5" w:rsidRPr="00757917" w:rsidRDefault="00F62631" w:rsidP="009C441C">
            <w:pPr>
              <w:pStyle w:val="acctfourfigures"/>
              <w:tabs>
                <w:tab w:val="clear" w:pos="765"/>
                <w:tab w:val="decimal" w:pos="1170"/>
              </w:tabs>
              <w:spacing w:line="240" w:lineRule="atLeast"/>
              <w:ind w:right="-11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64</w:t>
            </w:r>
          </w:p>
        </w:tc>
        <w:tc>
          <w:tcPr>
            <w:tcW w:w="236" w:type="dxa"/>
          </w:tcPr>
          <w:p w14:paraId="14880DD2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56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A2CF46F" w14:textId="2E4BB3D3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9AA2C14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069C85E" w14:textId="5E34F05E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93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5389478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66A47CA9" w14:textId="3C3DE042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250" w:type="dxa"/>
          </w:tcPr>
          <w:p w14:paraId="203EABB2" w14:textId="77777777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single" w:sz="4" w:space="0" w:color="auto"/>
              <w:bottom w:val="single" w:sz="4" w:space="0" w:color="auto"/>
            </w:tcBorders>
          </w:tcPr>
          <w:p w14:paraId="0329944B" w14:textId="0DF2B56D" w:rsidR="003174D5" w:rsidRPr="00757917" w:rsidRDefault="00B47E2E" w:rsidP="00B47E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7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4F4F3AA8" w14:textId="417A12A1" w:rsidR="003174D5" w:rsidRPr="00757917" w:rsidRDefault="003174D5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D8A2203" w14:textId="6AFC28EB" w:rsidR="003174D5" w:rsidRPr="00757917" w:rsidRDefault="00460DD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173</w:t>
            </w:r>
          </w:p>
        </w:tc>
      </w:tr>
    </w:tbl>
    <w:p w14:paraId="6F0B3FA4" w14:textId="77777777" w:rsidR="00D4579C" w:rsidRPr="00757917" w:rsidRDefault="00D4579C"/>
    <w:tbl>
      <w:tblPr>
        <w:tblW w:w="13860" w:type="dxa"/>
        <w:tblInd w:w="360" w:type="dxa"/>
        <w:tblLayout w:type="fixed"/>
        <w:tblLook w:val="01E0" w:firstRow="1" w:lastRow="1" w:firstColumn="1" w:lastColumn="1" w:noHBand="0" w:noVBand="0"/>
      </w:tblPr>
      <w:tblGrid>
        <w:gridCol w:w="2700"/>
        <w:gridCol w:w="900"/>
        <w:gridCol w:w="1620"/>
        <w:gridCol w:w="236"/>
        <w:gridCol w:w="1564"/>
        <w:gridCol w:w="236"/>
        <w:gridCol w:w="1654"/>
        <w:gridCol w:w="236"/>
        <w:gridCol w:w="1294"/>
        <w:gridCol w:w="250"/>
        <w:gridCol w:w="1460"/>
        <w:gridCol w:w="364"/>
        <w:gridCol w:w="1346"/>
      </w:tblGrid>
      <w:tr w:rsidR="00D4579C" w:rsidRPr="00757917" w14:paraId="2D30C00B" w14:textId="77777777" w:rsidTr="00D4579C">
        <w:trPr>
          <w:tblHeader/>
        </w:trPr>
        <w:tc>
          <w:tcPr>
            <w:tcW w:w="2700" w:type="dxa"/>
            <w:shd w:val="clear" w:color="auto" w:fill="auto"/>
          </w:tcPr>
          <w:p w14:paraId="0249D2FC" w14:textId="4C1B697C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20876B27" w14:textId="77777777" w:rsidR="00D4579C" w:rsidRPr="00757917" w:rsidRDefault="00D4579C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60" w:type="dxa"/>
            <w:gridSpan w:val="11"/>
            <w:vAlign w:val="bottom"/>
          </w:tcPr>
          <w:p w14:paraId="5475259C" w14:textId="3F775270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D4579C" w:rsidRPr="00757917" w14:paraId="615243D6" w14:textId="77777777" w:rsidTr="00D4579C">
        <w:trPr>
          <w:tblHeader/>
        </w:trPr>
        <w:tc>
          <w:tcPr>
            <w:tcW w:w="2700" w:type="dxa"/>
            <w:shd w:val="clear" w:color="auto" w:fill="auto"/>
          </w:tcPr>
          <w:p w14:paraId="3A826C1F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387AA3F3" w14:textId="77777777" w:rsidR="00D4579C" w:rsidRPr="00757917" w:rsidRDefault="00D4579C" w:rsidP="00D4579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14:paraId="53F06E14" w14:textId="6E40B445" w:rsidR="00D4579C" w:rsidRPr="00757917" w:rsidRDefault="00D4579C" w:rsidP="00D4579C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ส่วนปรับปรุง</w:t>
            </w:r>
          </w:p>
        </w:tc>
        <w:tc>
          <w:tcPr>
            <w:tcW w:w="236" w:type="dxa"/>
            <w:vAlign w:val="center"/>
          </w:tcPr>
          <w:p w14:paraId="49BBD613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center"/>
          </w:tcPr>
          <w:p w14:paraId="46106474" w14:textId="4350B86C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เครื่องมือแล</w:t>
            </w: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ะ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7DEA8FE7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center"/>
          </w:tcPr>
          <w:p w14:paraId="2A9F81FD" w14:textId="0ABFDCBB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เครื่องตกแต่งติดตั้ง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444A7E22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14:paraId="78D5B32B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  <w:vAlign w:val="center"/>
          </w:tcPr>
          <w:p w14:paraId="39476A23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  <w:vAlign w:val="center"/>
          </w:tcPr>
          <w:p w14:paraId="03BFA1C0" w14:textId="7D83AF12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งานระหว่าง</w:t>
            </w:r>
          </w:p>
        </w:tc>
        <w:tc>
          <w:tcPr>
            <w:tcW w:w="364" w:type="dxa"/>
            <w:shd w:val="clear" w:color="auto" w:fill="auto"/>
            <w:vAlign w:val="center"/>
          </w:tcPr>
          <w:p w14:paraId="69ACFED7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center"/>
          </w:tcPr>
          <w:p w14:paraId="2CB971DF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D4579C" w:rsidRPr="00757917" w14:paraId="2603FFB0" w14:textId="77777777" w:rsidTr="00D4579C">
        <w:trPr>
          <w:tblHeader/>
        </w:trPr>
        <w:tc>
          <w:tcPr>
            <w:tcW w:w="2700" w:type="dxa"/>
            <w:shd w:val="clear" w:color="auto" w:fill="auto"/>
          </w:tcPr>
          <w:p w14:paraId="1F540B2E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763DB35B" w14:textId="77777777" w:rsidR="00D4579C" w:rsidRPr="00757917" w:rsidRDefault="00D4579C" w:rsidP="00D4579C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14:paraId="3816AD7C" w14:textId="3FE04E22" w:rsidR="00D4579C" w:rsidRPr="00757917" w:rsidRDefault="00D4579C" w:rsidP="00D4579C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อาคารเช่า</w:t>
            </w:r>
          </w:p>
        </w:tc>
        <w:tc>
          <w:tcPr>
            <w:tcW w:w="236" w:type="dxa"/>
            <w:vAlign w:val="center"/>
          </w:tcPr>
          <w:p w14:paraId="590A3899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center"/>
          </w:tcPr>
          <w:p w14:paraId="782A3B84" w14:textId="1B224D4A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เครื่องใช้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073A336A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center"/>
          </w:tcPr>
          <w:p w14:paraId="5ED311BE" w14:textId="0DFBC8AF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และอุปกรณ์</w:t>
            </w:r>
          </w:p>
        </w:tc>
        <w:tc>
          <w:tcPr>
            <w:tcW w:w="236" w:type="dxa"/>
            <w:shd w:val="clear" w:color="auto" w:fill="auto"/>
            <w:vAlign w:val="center"/>
          </w:tcPr>
          <w:p w14:paraId="625C949E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center"/>
          </w:tcPr>
          <w:p w14:paraId="14BE4F23" w14:textId="0F4E88EA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ยานพาหนะ</w:t>
            </w:r>
          </w:p>
        </w:tc>
        <w:tc>
          <w:tcPr>
            <w:tcW w:w="250" w:type="dxa"/>
            <w:vAlign w:val="center"/>
          </w:tcPr>
          <w:p w14:paraId="63EEAE1B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  <w:vAlign w:val="center"/>
          </w:tcPr>
          <w:p w14:paraId="569A2B15" w14:textId="52E73A58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ก่อสร้าง</w:t>
            </w:r>
          </w:p>
        </w:tc>
        <w:tc>
          <w:tcPr>
            <w:tcW w:w="364" w:type="dxa"/>
            <w:shd w:val="clear" w:color="auto" w:fill="auto"/>
            <w:vAlign w:val="center"/>
          </w:tcPr>
          <w:p w14:paraId="7373A655" w14:textId="77777777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center"/>
          </w:tcPr>
          <w:p w14:paraId="36C105B0" w14:textId="0BB62ACC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รวม</w:t>
            </w:r>
          </w:p>
        </w:tc>
      </w:tr>
      <w:tr w:rsidR="00D4579C" w:rsidRPr="00757917" w14:paraId="0004CE52" w14:textId="77777777" w:rsidTr="00D4579C">
        <w:trPr>
          <w:tblHeader/>
        </w:trPr>
        <w:tc>
          <w:tcPr>
            <w:tcW w:w="2700" w:type="dxa"/>
            <w:shd w:val="clear" w:color="auto" w:fill="auto"/>
          </w:tcPr>
          <w:p w14:paraId="188A79CA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136F011E" w14:textId="77777777" w:rsidR="00D4579C" w:rsidRPr="00757917" w:rsidRDefault="00D4579C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0260" w:type="dxa"/>
            <w:gridSpan w:val="11"/>
            <w:vAlign w:val="bottom"/>
          </w:tcPr>
          <w:p w14:paraId="2BC3579C" w14:textId="5251BDDA" w:rsidR="00D4579C" w:rsidRPr="00757917" w:rsidRDefault="00D4579C" w:rsidP="00D457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ล้านบาท</w:t>
            </w:r>
            <w:r w:rsidRPr="00757917">
              <w:rPr>
                <w:rFonts w:ascii="Angsana New" w:hAnsi="Angsana New"/>
                <w:i/>
                <w:iCs/>
                <w:sz w:val="28"/>
                <w:szCs w:val="28"/>
              </w:rPr>
              <w:t>)</w:t>
            </w:r>
          </w:p>
        </w:tc>
      </w:tr>
      <w:tr w:rsidR="00D4579C" w:rsidRPr="00757917" w14:paraId="68C6BB11" w14:textId="77777777" w:rsidTr="00C9526F">
        <w:tc>
          <w:tcPr>
            <w:tcW w:w="2700" w:type="dxa"/>
            <w:shd w:val="clear" w:color="auto" w:fill="auto"/>
          </w:tcPr>
          <w:p w14:paraId="054E6EC0" w14:textId="52AA8EF1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900" w:type="dxa"/>
          </w:tcPr>
          <w:p w14:paraId="2CFB6C74" w14:textId="77777777" w:rsidR="00D4579C" w:rsidRPr="00757917" w:rsidRDefault="00D4579C" w:rsidP="003174D5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447C7A87" w14:textId="77777777" w:rsidR="00D4579C" w:rsidRPr="00757917" w:rsidRDefault="00D4579C" w:rsidP="00491B74">
            <w:pPr>
              <w:pStyle w:val="acctfourfigures"/>
              <w:tabs>
                <w:tab w:val="clear" w:pos="765"/>
                <w:tab w:val="decimal" w:pos="760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76756575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10C2203C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25B527A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0477BA09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028A918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32EB9C35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13D46511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563606DE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71B251FE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61006F9D" w14:textId="77777777" w:rsidR="00D4579C" w:rsidRPr="00757917" w:rsidRDefault="00D4579C" w:rsidP="003174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91B74" w:rsidRPr="00757917" w14:paraId="31D9B5E8" w14:textId="77777777" w:rsidTr="00C9526F">
        <w:tc>
          <w:tcPr>
            <w:tcW w:w="2700" w:type="dxa"/>
            <w:shd w:val="clear" w:color="auto" w:fill="auto"/>
          </w:tcPr>
          <w:p w14:paraId="42442ED4" w14:textId="03F95873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right="-11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ณ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วันที่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="00294C31" w:rsidRPr="00757917">
              <w:rPr>
                <w:rFonts w:ascii="Angsana New" w:hAnsi="Angsana New"/>
                <w:sz w:val="28"/>
                <w:szCs w:val="28"/>
              </w:rPr>
              <w:t>1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ตุลาคม</w:t>
            </w:r>
            <w:r w:rsidRPr="00757917">
              <w:rPr>
                <w:rFonts w:ascii="Angsana New" w:hAnsi="Angsana New"/>
                <w:sz w:val="28"/>
                <w:szCs w:val="28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2562</w:t>
            </w:r>
          </w:p>
        </w:tc>
        <w:tc>
          <w:tcPr>
            <w:tcW w:w="900" w:type="dxa"/>
          </w:tcPr>
          <w:p w14:paraId="0D45D18E" w14:textId="77777777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74294D35" w14:textId="0140D28F" w:rsidR="00491B74" w:rsidRPr="00757917" w:rsidRDefault="00491B74" w:rsidP="00491B74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6B18A2B4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4CC543C5" w14:textId="7950CD04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6C5C4B7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2C188CC1" w14:textId="7779F746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38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4DC8DA6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C32E25C" w14:textId="104B6831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8</w:t>
            </w:r>
          </w:p>
        </w:tc>
        <w:tc>
          <w:tcPr>
            <w:tcW w:w="250" w:type="dxa"/>
          </w:tcPr>
          <w:p w14:paraId="654C7CD3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461D93CD" w14:textId="3DF26CAD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2722C116" w14:textId="76DE382A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7B561E6A" w14:textId="0FDCE298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66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59</w:t>
            </w:r>
          </w:p>
        </w:tc>
      </w:tr>
      <w:tr w:rsidR="00491B74" w:rsidRPr="00757917" w14:paraId="22D82D20" w14:textId="77777777" w:rsidTr="00C9526F">
        <w:tc>
          <w:tcPr>
            <w:tcW w:w="2700" w:type="dxa"/>
          </w:tcPr>
          <w:p w14:paraId="08244041" w14:textId="4F2F785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900" w:type="dxa"/>
          </w:tcPr>
          <w:p w14:paraId="65ED34D2" w14:textId="77777777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305F37ED" w14:textId="65D11051" w:rsidR="00491B74" w:rsidRPr="00757917" w:rsidRDefault="00491B74" w:rsidP="00491B74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AE0E7EF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71C1AF37" w14:textId="5AF85E4B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E6BB443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74EF3BBD" w14:textId="121DC761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8D3B3DB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0CA78525" w14:textId="7493904A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</w:t>
            </w:r>
          </w:p>
        </w:tc>
        <w:tc>
          <w:tcPr>
            <w:tcW w:w="250" w:type="dxa"/>
          </w:tcPr>
          <w:p w14:paraId="1D81CFF8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005B4F1F" w14:textId="40FED84F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11AB92D8" w14:textId="77BBF2B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7E2D16FF" w14:textId="7DB591A8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66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8</w:t>
            </w:r>
          </w:p>
        </w:tc>
      </w:tr>
      <w:tr w:rsidR="00491B74" w:rsidRPr="00757917" w14:paraId="467C8FD2" w14:textId="77777777" w:rsidTr="00C9526F">
        <w:tc>
          <w:tcPr>
            <w:tcW w:w="2700" w:type="dxa"/>
          </w:tcPr>
          <w:p w14:paraId="413AE020" w14:textId="6B287526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900" w:type="dxa"/>
          </w:tcPr>
          <w:p w14:paraId="0AB4F0B6" w14:textId="77777777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5A833BB9" w14:textId="6F9B8C67" w:rsidR="00491B74" w:rsidRPr="00757917" w:rsidRDefault="00491B74" w:rsidP="00491B74">
            <w:pPr>
              <w:pStyle w:val="acctfourfigures"/>
              <w:tabs>
                <w:tab w:val="clear" w:pos="765"/>
                <w:tab w:val="decimal" w:pos="117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(4)</w:t>
            </w:r>
          </w:p>
        </w:tc>
        <w:tc>
          <w:tcPr>
            <w:tcW w:w="236" w:type="dxa"/>
          </w:tcPr>
          <w:p w14:paraId="77971E97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7B7D86C1" w14:textId="22887C6E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7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9A79CB7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4E33E309" w14:textId="38DAB51E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11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7999FD8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1B95F790" w14:textId="438997AD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50" w:type="dxa"/>
          </w:tcPr>
          <w:p w14:paraId="63471DD6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3A50825E" w14:textId="108CB206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3DA63201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2BD932BF" w14:textId="2346B0D2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66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22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491B74" w:rsidRPr="00757917" w14:paraId="27E8EC44" w14:textId="77777777" w:rsidTr="00C9526F">
        <w:tc>
          <w:tcPr>
            <w:tcW w:w="2700" w:type="dxa"/>
          </w:tcPr>
          <w:p w14:paraId="69C662C7" w14:textId="0A2320F4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โอน</w:t>
            </w:r>
          </w:p>
        </w:tc>
        <w:tc>
          <w:tcPr>
            <w:tcW w:w="900" w:type="dxa"/>
          </w:tcPr>
          <w:p w14:paraId="7AC86DC4" w14:textId="77777777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7627F39B" w14:textId="7521C4DC" w:rsidR="00491B74" w:rsidRPr="00757917" w:rsidRDefault="00294C31" w:rsidP="00491B74">
            <w:pPr>
              <w:pStyle w:val="acctfourfigures"/>
              <w:tabs>
                <w:tab w:val="clear" w:pos="765"/>
                <w:tab w:val="decimal" w:pos="117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36" w:type="dxa"/>
          </w:tcPr>
          <w:p w14:paraId="75B987CD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699BC579" w14:textId="42F21D00" w:rsidR="00491B74" w:rsidRPr="00757917" w:rsidRDefault="00294C31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</w:rPr>
              <w:t>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7F3927E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7647B5F3" w14:textId="6B914798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5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81C24BD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2ABA2B12" w14:textId="34B91ABC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50" w:type="dxa"/>
          </w:tcPr>
          <w:p w14:paraId="43132529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508564A5" w14:textId="3C436242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2872E41C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5AA5DBAA" w14:textId="001D4E27" w:rsidR="00491B74" w:rsidRPr="00757917" w:rsidRDefault="00491B74" w:rsidP="009C4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</w:tr>
      <w:tr w:rsidR="00491B74" w:rsidRPr="00757917" w14:paraId="35A4C538" w14:textId="77777777" w:rsidTr="00C9526F">
        <w:tc>
          <w:tcPr>
            <w:tcW w:w="2700" w:type="dxa"/>
          </w:tcPr>
          <w:p w14:paraId="66D949F1" w14:textId="00B3E4B8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โอนออกไปที่</w:t>
            </w:r>
            <w:r w:rsidRPr="00757917">
              <w:rPr>
                <w:rFonts w:ascii="Angsana New" w:hAnsi="Angsana New"/>
                <w:i/>
                <w:iCs/>
                <w:sz w:val="28"/>
                <w:szCs w:val="28"/>
              </w:rPr>
              <w:t>:</w:t>
            </w:r>
          </w:p>
        </w:tc>
        <w:tc>
          <w:tcPr>
            <w:tcW w:w="900" w:type="dxa"/>
          </w:tcPr>
          <w:p w14:paraId="38F69065" w14:textId="77777777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vAlign w:val="bottom"/>
          </w:tcPr>
          <w:p w14:paraId="660E5778" w14:textId="77777777" w:rsidR="00491B74" w:rsidRPr="00757917" w:rsidRDefault="00491B74" w:rsidP="00491B74">
            <w:pPr>
              <w:pStyle w:val="acctfourfigures"/>
              <w:tabs>
                <w:tab w:val="clear" w:pos="765"/>
                <w:tab w:val="decimal" w:pos="117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4F3E7C32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2B2F6FB2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5DCB7DC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0F86559B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F8ED741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15E49815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7DAB0B55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25DEB471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6BBD1091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4F316962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66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91B74" w:rsidRPr="00757917" w14:paraId="691D930E" w14:textId="77777777" w:rsidTr="00C9526F">
        <w:tc>
          <w:tcPr>
            <w:tcW w:w="2700" w:type="dxa"/>
          </w:tcPr>
          <w:p w14:paraId="5A47DB19" w14:textId="105A238A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 xml:space="preserve">   สินทรัพย์ไม่มีตัวตน</w:t>
            </w:r>
          </w:p>
        </w:tc>
        <w:tc>
          <w:tcPr>
            <w:tcW w:w="900" w:type="dxa"/>
          </w:tcPr>
          <w:p w14:paraId="05129276" w14:textId="3711A95E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="Angsana New" w:hAnsi="Angsana New"/>
                <w:sz w:val="28"/>
                <w:szCs w:val="28"/>
                <w:cs/>
                <w:lang w:bidi="th-TH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79D97640" w14:textId="7F4BEF47" w:rsidR="00491B74" w:rsidRPr="00757917" w:rsidRDefault="00491B74" w:rsidP="00491B74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1CE3D4FC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tcBorders>
              <w:bottom w:val="single" w:sz="4" w:space="0" w:color="auto"/>
            </w:tcBorders>
            <w:vAlign w:val="bottom"/>
          </w:tcPr>
          <w:p w14:paraId="11AD29F3" w14:textId="1F277114" w:rsidR="00491B74" w:rsidRPr="00757917" w:rsidRDefault="00491B74" w:rsidP="009C4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B2EF6EA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C34C39" w14:textId="29F3586E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64FD8AF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0389156" w14:textId="2C5977E6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0"/>
              </w:tabs>
              <w:ind w:right="-13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-</w:t>
            </w:r>
          </w:p>
        </w:tc>
        <w:tc>
          <w:tcPr>
            <w:tcW w:w="250" w:type="dxa"/>
          </w:tcPr>
          <w:p w14:paraId="543FA90C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  <w:tcBorders>
              <w:bottom w:val="single" w:sz="4" w:space="0" w:color="auto"/>
            </w:tcBorders>
          </w:tcPr>
          <w:p w14:paraId="2259C810" w14:textId="7F597191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152C48F7" w14:textId="49F6F675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tcBorders>
              <w:bottom w:val="single" w:sz="4" w:space="0" w:color="auto"/>
            </w:tcBorders>
            <w:vAlign w:val="bottom"/>
          </w:tcPr>
          <w:p w14:paraId="5EF7F276" w14:textId="0B1595B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1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491B74" w:rsidRPr="00757917" w14:paraId="514B8AD2" w14:textId="77777777" w:rsidTr="008D2F70">
        <w:tc>
          <w:tcPr>
            <w:tcW w:w="2700" w:type="dxa"/>
          </w:tcPr>
          <w:p w14:paraId="1EFD5579" w14:textId="0E164BA7" w:rsidR="00491B74" w:rsidRPr="00757917" w:rsidRDefault="008D2F70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160" w:lineRule="atLeast"/>
              <w:ind w:left="158" w:right="-111" w:hanging="158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 กันยายน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2563</w:t>
            </w:r>
            <w:r w:rsidR="006E7239" w:rsidRPr="0075791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 </w:t>
            </w:r>
            <w:r w:rsidR="00286996" w:rsidRPr="0075791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และวันที่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</w:t>
            </w:r>
            <w:r w:rsidR="00286996" w:rsidRPr="00757917">
              <w:rPr>
                <w:rFonts w:ascii="Angsana New" w:hAnsi="Angsana New"/>
                <w:b/>
                <w:bCs/>
                <w:sz w:val="28"/>
                <w:szCs w:val="28"/>
              </w:rPr>
              <w:t xml:space="preserve"> </w:t>
            </w:r>
            <w:r w:rsidR="00286996" w:rsidRPr="00757917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 xml:space="preserve">ตุลาคม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00" w:type="dxa"/>
          </w:tcPr>
          <w:p w14:paraId="15C96C42" w14:textId="77777777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</w:tcBorders>
            <w:vAlign w:val="bottom"/>
          </w:tcPr>
          <w:p w14:paraId="0FA128FE" w14:textId="72A07BD8" w:rsidR="00491B74" w:rsidRPr="00757917" w:rsidRDefault="0034747F" w:rsidP="00491B74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right="-11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09E8160B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564" w:type="dxa"/>
            <w:tcBorders>
              <w:top w:val="single" w:sz="4" w:space="0" w:color="auto"/>
            </w:tcBorders>
            <w:vAlign w:val="bottom"/>
          </w:tcPr>
          <w:p w14:paraId="77C4D753" w14:textId="0DF9871B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58584B9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5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E418F49" w14:textId="2EF9A2C4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27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422DACE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9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830F145" w14:textId="6242CD41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-54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250" w:type="dxa"/>
          </w:tcPr>
          <w:p w14:paraId="5A3E4484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single" w:sz="4" w:space="0" w:color="auto"/>
            </w:tcBorders>
          </w:tcPr>
          <w:p w14:paraId="362100A4" w14:textId="77777777" w:rsidR="00286996" w:rsidRPr="00757917" w:rsidRDefault="00286996" w:rsidP="003474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  <w:p w14:paraId="2B720BE0" w14:textId="10AF74D0" w:rsidR="00491B74" w:rsidRPr="00757917" w:rsidRDefault="0034747F" w:rsidP="003474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48A4B523" w14:textId="695CE2B4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46" w:type="dxa"/>
            <w:tcBorders>
              <w:top w:val="single" w:sz="4" w:space="0" w:color="auto"/>
            </w:tcBorders>
            <w:vAlign w:val="bottom"/>
          </w:tcPr>
          <w:p w14:paraId="71C5EE15" w14:textId="12EA2807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44</w:t>
            </w:r>
          </w:p>
        </w:tc>
      </w:tr>
      <w:tr w:rsidR="00491B74" w:rsidRPr="00757917" w14:paraId="3A34D55C" w14:textId="77777777" w:rsidTr="00C9526F">
        <w:tc>
          <w:tcPr>
            <w:tcW w:w="2700" w:type="dxa"/>
          </w:tcPr>
          <w:p w14:paraId="24513785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ค่าเสื่อมราคาสำหรับปี</w:t>
            </w:r>
          </w:p>
        </w:tc>
        <w:tc>
          <w:tcPr>
            <w:tcW w:w="900" w:type="dxa"/>
          </w:tcPr>
          <w:p w14:paraId="72D539EA" w14:textId="77777777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5CD4C428" w14:textId="02C5CD59" w:rsidR="00491B74" w:rsidRPr="00757917" w:rsidRDefault="009C441C" w:rsidP="00491B74">
            <w:pPr>
              <w:pStyle w:val="acctfourfigures"/>
              <w:tabs>
                <w:tab w:val="clear" w:pos="765"/>
                <w:tab w:val="decimal" w:pos="117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</w:t>
            </w:r>
            <w:r w:rsidR="00D516F8" w:rsidRPr="00757917">
              <w:rPr>
                <w:rFonts w:ascii="Angsana New" w:hAnsi="Angsana New"/>
                <w:sz w:val="28"/>
                <w:szCs w:val="28"/>
              </w:rPr>
              <w:t>0</w:t>
            </w:r>
          </w:p>
        </w:tc>
        <w:tc>
          <w:tcPr>
            <w:tcW w:w="236" w:type="dxa"/>
          </w:tcPr>
          <w:p w14:paraId="5CFE3B65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5ACBA08A" w14:textId="260A74C2" w:rsidR="00491B74" w:rsidRPr="00757917" w:rsidRDefault="009C441C" w:rsidP="009C4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0DAA2F3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6EAA35CB" w14:textId="3CA18147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15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2DE8DB5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7EEF0E06" w14:textId="7B4F2B09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250" w:type="dxa"/>
          </w:tcPr>
          <w:p w14:paraId="51B27E26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52A1CEC9" w14:textId="4F8BC569" w:rsidR="00491B74" w:rsidRPr="00757917" w:rsidRDefault="009C441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33FA0201" w14:textId="414A18AF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192BA3BA" w14:textId="2B983D3E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44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2</w:t>
            </w:r>
            <w:r w:rsidR="00D516F8" w:rsidRPr="00757917">
              <w:rPr>
                <w:rFonts w:ascii="Angsana New" w:hAnsi="Angsana New"/>
                <w:sz w:val="28"/>
                <w:szCs w:val="28"/>
              </w:rPr>
              <w:t>7</w:t>
            </w:r>
          </w:p>
        </w:tc>
      </w:tr>
      <w:tr w:rsidR="00491B74" w:rsidRPr="00757917" w14:paraId="7C05B852" w14:textId="77777777" w:rsidTr="00C9526F">
        <w:tc>
          <w:tcPr>
            <w:tcW w:w="2700" w:type="dxa"/>
          </w:tcPr>
          <w:p w14:paraId="17EA0C81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  <w:cs/>
              </w:rPr>
              <w:t>จำหน่าย</w:t>
            </w:r>
          </w:p>
        </w:tc>
        <w:tc>
          <w:tcPr>
            <w:tcW w:w="900" w:type="dxa"/>
          </w:tcPr>
          <w:p w14:paraId="37063498" w14:textId="77777777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719460DF" w14:textId="629CBE04" w:rsidR="00491B74" w:rsidRPr="00757917" w:rsidRDefault="009C441C" w:rsidP="009C441C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58ECEEE6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08EE81CA" w14:textId="20F4E119" w:rsidR="00491B74" w:rsidRPr="00757917" w:rsidRDefault="009C441C" w:rsidP="009C4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0F5DC74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33171F37" w14:textId="7A2DF9D5" w:rsidR="00491B74" w:rsidRPr="00757917" w:rsidRDefault="009C441C" w:rsidP="00F626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91548FD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609DDABD" w14:textId="0CC80427" w:rsidR="00491B74" w:rsidRPr="00757917" w:rsidRDefault="009C441C" w:rsidP="009C4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4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  <w:tc>
          <w:tcPr>
            <w:tcW w:w="250" w:type="dxa"/>
          </w:tcPr>
          <w:p w14:paraId="2274F8AC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6281222E" w14:textId="6B7745F4" w:rsidR="00491B74" w:rsidRPr="00757917" w:rsidRDefault="009C441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22DD73C8" w14:textId="2486CD5D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vAlign w:val="bottom"/>
          </w:tcPr>
          <w:p w14:paraId="24AF8172" w14:textId="63073D27" w:rsidR="00491B74" w:rsidRPr="00757917" w:rsidRDefault="009C441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(</w:t>
            </w:r>
            <w:r w:rsidR="00460DDC" w:rsidRPr="00757917">
              <w:rPr>
                <w:rFonts w:ascii="Angsana New" w:hAnsi="Angsana New"/>
                <w:sz w:val="28"/>
                <w:szCs w:val="28"/>
              </w:rPr>
              <w:t>4</w:t>
            </w:r>
            <w:r w:rsidRPr="00757917">
              <w:rPr>
                <w:rFonts w:ascii="Angsana New" w:hAnsi="Angsana New"/>
                <w:sz w:val="28"/>
                <w:szCs w:val="28"/>
              </w:rPr>
              <w:t>)</w:t>
            </w:r>
          </w:p>
        </w:tc>
      </w:tr>
      <w:tr w:rsidR="00491B74" w:rsidRPr="00757917" w14:paraId="2F046E3C" w14:textId="77777777" w:rsidTr="00C9526F">
        <w:tc>
          <w:tcPr>
            <w:tcW w:w="2700" w:type="dxa"/>
            <w:shd w:val="clear" w:color="auto" w:fill="auto"/>
          </w:tcPr>
          <w:p w14:paraId="027D0DB1" w14:textId="0C9BC299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1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2564</w:t>
            </w:r>
          </w:p>
        </w:tc>
        <w:tc>
          <w:tcPr>
            <w:tcW w:w="900" w:type="dxa"/>
          </w:tcPr>
          <w:p w14:paraId="2AD8A637" w14:textId="77777777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E94021" w14:textId="78E8F905" w:rsidR="00491B74" w:rsidRPr="00757917" w:rsidRDefault="009C441C" w:rsidP="00491B74">
            <w:pPr>
              <w:pStyle w:val="acctfourfigures"/>
              <w:tabs>
                <w:tab w:val="clear" w:pos="765"/>
                <w:tab w:val="decimal" w:pos="1170"/>
              </w:tabs>
              <w:spacing w:line="240" w:lineRule="atLeast"/>
              <w:ind w:right="-11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</w:t>
            </w:r>
            <w:r w:rsidR="00D516F8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236" w:type="dxa"/>
          </w:tcPr>
          <w:p w14:paraId="557BCC68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56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282E1FF" w14:textId="590100C7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224AAF0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5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13BE859E" w14:textId="633C6554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42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F18BC5E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42FF1DF1" w14:textId="47A3DF21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250" w:type="dxa"/>
          </w:tcPr>
          <w:p w14:paraId="0335B694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single" w:sz="4" w:space="0" w:color="auto"/>
              <w:bottom w:val="single" w:sz="4" w:space="0" w:color="auto"/>
            </w:tcBorders>
          </w:tcPr>
          <w:p w14:paraId="293C879D" w14:textId="286374AF" w:rsidR="00491B74" w:rsidRPr="00757917" w:rsidRDefault="009C441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502C7E71" w14:textId="4FE898D8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5FB915D" w14:textId="5BDE33AD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6</w:t>
            </w:r>
            <w:r w:rsidR="00D516F8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7</w:t>
            </w:r>
          </w:p>
        </w:tc>
      </w:tr>
      <w:tr w:rsidR="00B20493" w:rsidRPr="00757917" w14:paraId="7EA14C3D" w14:textId="77777777" w:rsidTr="00C9526F">
        <w:tc>
          <w:tcPr>
            <w:tcW w:w="2700" w:type="dxa"/>
            <w:shd w:val="clear" w:color="auto" w:fill="auto"/>
          </w:tcPr>
          <w:p w14:paraId="0A9AE1C7" w14:textId="57E3E52D" w:rsidR="00B20493" w:rsidRPr="00757917" w:rsidRDefault="00B20493" w:rsidP="00B204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3AF552AC" w14:textId="77777777" w:rsidR="00B20493" w:rsidRPr="00757917" w:rsidRDefault="00B20493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77F9FC07" w14:textId="184C1CB0" w:rsidR="00B20493" w:rsidRPr="00757917" w:rsidRDefault="00B20493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037CB2A6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72D444F0" w14:textId="7C813289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465AD7D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5BBD6974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C836734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281AE420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0EA5F603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42A16BF4" w14:textId="35B57DC0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2AAE55E0" w14:textId="22EB9435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7D213954" w14:textId="77777777" w:rsidR="00B20493" w:rsidRPr="00757917" w:rsidRDefault="00B20493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CB1095" w:rsidRPr="00757917" w14:paraId="3C4E6BC5" w14:textId="77777777" w:rsidTr="00C9526F">
        <w:tc>
          <w:tcPr>
            <w:tcW w:w="2700" w:type="dxa"/>
            <w:shd w:val="clear" w:color="auto" w:fill="auto"/>
          </w:tcPr>
          <w:p w14:paraId="44FA449F" w14:textId="6DE69C7E" w:rsidR="00CB1095" w:rsidRPr="00757917" w:rsidRDefault="00CB1095" w:rsidP="00B204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502759A8" w14:textId="77777777" w:rsidR="00CB1095" w:rsidRPr="00757917" w:rsidRDefault="00CB1095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10A77054" w14:textId="77777777" w:rsidR="00CB1095" w:rsidRPr="00757917" w:rsidRDefault="00CB1095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028D0862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77873E1D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A66C651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73D2CB7E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8D59835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353D17C6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03C5DDC7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58D9BC69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341DECED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7B16FF55" w14:textId="77777777" w:rsidR="00CB1095" w:rsidRPr="00757917" w:rsidRDefault="00CB1095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D4579C" w:rsidRPr="00757917" w14:paraId="0BF03CCC" w14:textId="77777777" w:rsidTr="00C9526F">
        <w:tc>
          <w:tcPr>
            <w:tcW w:w="2700" w:type="dxa"/>
            <w:shd w:val="clear" w:color="auto" w:fill="auto"/>
          </w:tcPr>
          <w:p w14:paraId="1C3F6357" w14:textId="77777777" w:rsidR="00D4579C" w:rsidRPr="00757917" w:rsidRDefault="00D4579C" w:rsidP="00B204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46D2C191" w14:textId="77777777" w:rsidR="00D4579C" w:rsidRPr="00757917" w:rsidRDefault="00D4579C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1E58C406" w14:textId="77777777" w:rsidR="00D4579C" w:rsidRPr="00757917" w:rsidRDefault="00D4579C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4E64E6AE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0FF28C83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67053542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4DD9239B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E37CA1A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5D510449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081E513F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0E1F8082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6991AB8E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146F467F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D4579C" w:rsidRPr="00757917" w14:paraId="2438C41A" w14:textId="77777777" w:rsidTr="00C9526F">
        <w:tc>
          <w:tcPr>
            <w:tcW w:w="2700" w:type="dxa"/>
            <w:shd w:val="clear" w:color="auto" w:fill="auto"/>
          </w:tcPr>
          <w:p w14:paraId="342112DD" w14:textId="77777777" w:rsidR="00D4579C" w:rsidRPr="00757917" w:rsidRDefault="00D4579C" w:rsidP="00B204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73DD7DC7" w14:textId="77777777" w:rsidR="00D4579C" w:rsidRPr="00757917" w:rsidRDefault="00D4579C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132F1ECD" w14:textId="77777777" w:rsidR="00D4579C" w:rsidRPr="00757917" w:rsidRDefault="00D4579C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11BD5A58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283F9A77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B159F6C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7791C40E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E1B346A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64B68C90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4A3B6A25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6463F49E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69AC2FCE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0DB2ECF2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D4579C" w:rsidRPr="00757917" w14:paraId="406BD7DC" w14:textId="77777777" w:rsidTr="00C9526F">
        <w:tc>
          <w:tcPr>
            <w:tcW w:w="2700" w:type="dxa"/>
            <w:shd w:val="clear" w:color="auto" w:fill="auto"/>
          </w:tcPr>
          <w:p w14:paraId="4D39A2B2" w14:textId="77777777" w:rsidR="00D4579C" w:rsidRPr="00757917" w:rsidRDefault="00D4579C" w:rsidP="00B204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37236958" w14:textId="77777777" w:rsidR="00D4579C" w:rsidRPr="00757917" w:rsidRDefault="00D4579C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648D3746" w14:textId="77777777" w:rsidR="00D4579C" w:rsidRPr="00757917" w:rsidRDefault="00D4579C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188E5E43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28C2DE0C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6CD448E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1BCBDF65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745D711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4D589BEA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5B6239D8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62520B81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00902D42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3624E4D7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D4579C" w:rsidRPr="00757917" w14:paraId="28F7B04A" w14:textId="77777777" w:rsidTr="00C9526F">
        <w:tc>
          <w:tcPr>
            <w:tcW w:w="2700" w:type="dxa"/>
            <w:shd w:val="clear" w:color="auto" w:fill="auto"/>
          </w:tcPr>
          <w:p w14:paraId="5B92891A" w14:textId="430E782C" w:rsidR="00D4579C" w:rsidRPr="00757917" w:rsidRDefault="00D4579C" w:rsidP="00B204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มูลค่าสุทธิทางบัญชี</w:t>
            </w:r>
          </w:p>
        </w:tc>
        <w:tc>
          <w:tcPr>
            <w:tcW w:w="900" w:type="dxa"/>
          </w:tcPr>
          <w:p w14:paraId="1FA29FB6" w14:textId="77777777" w:rsidR="00D4579C" w:rsidRPr="00757917" w:rsidRDefault="00D4579C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3CD5C6DC" w14:textId="77777777" w:rsidR="00D4579C" w:rsidRPr="00757917" w:rsidRDefault="00D4579C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703AB32C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16F8833E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56CF967F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74CD7015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851CFB1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459968BB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2953A6F3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09388A07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5913E889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6BCCC03C" w14:textId="77777777" w:rsidR="00D4579C" w:rsidRPr="00757917" w:rsidRDefault="00D4579C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00B7B" w:rsidRPr="00757917" w14:paraId="5308544B" w14:textId="77777777" w:rsidTr="00C9526F">
        <w:tc>
          <w:tcPr>
            <w:tcW w:w="2700" w:type="dxa"/>
            <w:shd w:val="clear" w:color="auto" w:fill="auto"/>
          </w:tcPr>
          <w:p w14:paraId="7C256DA4" w14:textId="022F2509" w:rsidR="00400B7B" w:rsidRPr="00757917" w:rsidRDefault="00400B7B" w:rsidP="00B204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 กันยายน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2563</w:t>
            </w:r>
          </w:p>
        </w:tc>
        <w:tc>
          <w:tcPr>
            <w:tcW w:w="900" w:type="dxa"/>
          </w:tcPr>
          <w:p w14:paraId="42EC2BE2" w14:textId="77777777" w:rsidR="00400B7B" w:rsidRPr="00757917" w:rsidRDefault="00400B7B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795C47F4" w14:textId="77777777" w:rsidR="00400B7B" w:rsidRPr="00757917" w:rsidRDefault="00400B7B" w:rsidP="0043762F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</w:tcPr>
          <w:p w14:paraId="64414716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564" w:type="dxa"/>
            <w:vAlign w:val="bottom"/>
          </w:tcPr>
          <w:p w14:paraId="3751031D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9F14D7F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7936D26E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  <w:tab w:val="decimal" w:pos="1148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733C93C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28BBE5A1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250" w:type="dxa"/>
          </w:tcPr>
          <w:p w14:paraId="4B651B5E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00D7C2BD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70567B1D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40BDF90E" w14:textId="77777777" w:rsidR="00400B7B" w:rsidRPr="00757917" w:rsidRDefault="00400B7B" w:rsidP="0043762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</w:tr>
      <w:tr w:rsidR="00491B74" w:rsidRPr="00757917" w14:paraId="72DAF389" w14:textId="77777777" w:rsidTr="00C9526F">
        <w:tc>
          <w:tcPr>
            <w:tcW w:w="2700" w:type="dxa"/>
            <w:shd w:val="clear" w:color="auto" w:fill="auto"/>
          </w:tcPr>
          <w:p w14:paraId="390EBE80" w14:textId="25F96AA0" w:rsidR="00491B74" w:rsidRPr="00757917" w:rsidRDefault="00CB1095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ภายใต้กรรมสิทธิ์ของบริษัท</w:t>
            </w:r>
          </w:p>
        </w:tc>
        <w:tc>
          <w:tcPr>
            <w:tcW w:w="900" w:type="dxa"/>
          </w:tcPr>
          <w:p w14:paraId="46FAE700" w14:textId="77777777" w:rsidR="00491B74" w:rsidRPr="00757917" w:rsidRDefault="00491B74" w:rsidP="00491B74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double" w:sz="4" w:space="0" w:color="auto"/>
            </w:tcBorders>
            <w:vAlign w:val="bottom"/>
          </w:tcPr>
          <w:p w14:paraId="4B560972" w14:textId="0F1263F2" w:rsidR="00491B74" w:rsidRPr="00757917" w:rsidRDefault="004112A3" w:rsidP="004112A3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right="-11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2861D765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564" w:type="dxa"/>
            <w:tcBorders>
              <w:bottom w:val="double" w:sz="4" w:space="0" w:color="auto"/>
            </w:tcBorders>
            <w:vAlign w:val="bottom"/>
          </w:tcPr>
          <w:p w14:paraId="05AF068D" w14:textId="4C11F832" w:rsidR="00491B74" w:rsidRPr="00757917" w:rsidRDefault="00460DDC" w:rsidP="009C44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69AFEBB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5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32B058E" w14:textId="0FBBA159" w:rsidR="00491B74" w:rsidRPr="00757917" w:rsidRDefault="00460DDC" w:rsidP="00F626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44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480E636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94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00C865A" w14:textId="1A591C9A" w:rsidR="00491B74" w:rsidRPr="00757917" w:rsidRDefault="004112A3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250" w:type="dxa"/>
          </w:tcPr>
          <w:p w14:paraId="71FB318C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60" w:type="dxa"/>
            <w:tcBorders>
              <w:bottom w:val="double" w:sz="4" w:space="0" w:color="auto"/>
            </w:tcBorders>
          </w:tcPr>
          <w:p w14:paraId="213AA000" w14:textId="45C5398B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13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1B8AF148" w14:textId="45B73A0B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46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C570EAE" w14:textId="3A494421" w:rsidR="00491B74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59</w:t>
            </w:r>
          </w:p>
        </w:tc>
      </w:tr>
      <w:tr w:rsidR="00491B74" w:rsidRPr="00757917" w14:paraId="555DB5E4" w14:textId="77777777" w:rsidTr="00CB1095">
        <w:tc>
          <w:tcPr>
            <w:tcW w:w="2700" w:type="dxa"/>
            <w:shd w:val="clear" w:color="auto" w:fill="auto"/>
          </w:tcPr>
          <w:p w14:paraId="0CF6F4E6" w14:textId="25A01738" w:rsidR="00491B74" w:rsidRPr="00757917" w:rsidRDefault="00491B74" w:rsidP="00B02D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 w:hanging="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ณ วันที่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 xml:space="preserve">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2564</w:t>
            </w:r>
          </w:p>
        </w:tc>
        <w:tc>
          <w:tcPr>
            <w:tcW w:w="900" w:type="dxa"/>
          </w:tcPr>
          <w:p w14:paraId="28CEAFD0" w14:textId="77777777" w:rsidR="00491B74" w:rsidRPr="00757917" w:rsidRDefault="00491B74" w:rsidP="00491B74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double" w:sz="4" w:space="0" w:color="auto"/>
            </w:tcBorders>
            <w:vAlign w:val="bottom"/>
          </w:tcPr>
          <w:p w14:paraId="4A6B7EB9" w14:textId="4AA6FD2C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320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</w:tcPr>
          <w:p w14:paraId="74045C4D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564" w:type="dxa"/>
            <w:tcBorders>
              <w:top w:val="double" w:sz="4" w:space="0" w:color="auto"/>
            </w:tcBorders>
            <w:vAlign w:val="bottom"/>
          </w:tcPr>
          <w:p w14:paraId="791DD5FF" w14:textId="751F3E53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25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8A78B8E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54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1EA17A10" w14:textId="65FB4F54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436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33D4897C" w14:textId="4990B8AC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94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7BAB336F" w14:textId="78E0DFEC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250" w:type="dxa"/>
          </w:tcPr>
          <w:p w14:paraId="7DE56F76" w14:textId="77777777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double" w:sz="4" w:space="0" w:color="auto"/>
            </w:tcBorders>
          </w:tcPr>
          <w:p w14:paraId="1122393C" w14:textId="01DC3B70" w:rsidR="00491B74" w:rsidRPr="00757917" w:rsidRDefault="00491B74" w:rsidP="00491B74">
            <w:pPr>
              <w:pStyle w:val="acctfourfigures"/>
              <w:tabs>
                <w:tab w:val="clear" w:pos="765"/>
              </w:tabs>
              <w:spacing w:line="240" w:lineRule="atLeast"/>
              <w:ind w:right="165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364" w:type="dxa"/>
            <w:shd w:val="clear" w:color="auto" w:fill="auto"/>
            <w:vAlign w:val="bottom"/>
          </w:tcPr>
          <w:p w14:paraId="71E11DE9" w14:textId="6118D7F8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46" w:type="dxa"/>
            <w:tcBorders>
              <w:top w:val="double" w:sz="4" w:space="0" w:color="auto"/>
            </w:tcBorders>
            <w:shd w:val="clear" w:color="auto" w:fill="auto"/>
            <w:vAlign w:val="bottom"/>
          </w:tcPr>
          <w:p w14:paraId="644565C2" w14:textId="58990832" w:rsidR="00491B74" w:rsidRPr="00757917" w:rsidRDefault="00491B74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</w:tr>
      <w:tr w:rsidR="00CB1095" w:rsidRPr="00757917" w14:paraId="12700126" w14:textId="77777777" w:rsidTr="00CB1095">
        <w:tc>
          <w:tcPr>
            <w:tcW w:w="2700" w:type="dxa"/>
            <w:shd w:val="clear" w:color="auto" w:fill="auto"/>
          </w:tcPr>
          <w:p w14:paraId="1558F660" w14:textId="644B9456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ภายใต้กรรมสิทธิ์ของบริษัท</w:t>
            </w:r>
          </w:p>
        </w:tc>
        <w:tc>
          <w:tcPr>
            <w:tcW w:w="900" w:type="dxa"/>
          </w:tcPr>
          <w:p w14:paraId="10F08FB4" w14:textId="77777777" w:rsidR="00CB1095" w:rsidRPr="00757917" w:rsidRDefault="00CB1095" w:rsidP="00CB1095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vAlign w:val="bottom"/>
          </w:tcPr>
          <w:p w14:paraId="77C5A329" w14:textId="5A47BA72" w:rsidR="00CB1095" w:rsidRPr="00757917" w:rsidRDefault="00F62631" w:rsidP="00F62631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</w:tcPr>
          <w:p w14:paraId="741153A1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564" w:type="dxa"/>
            <w:vAlign w:val="bottom"/>
          </w:tcPr>
          <w:p w14:paraId="57C22B84" w14:textId="18D0527B" w:rsidR="00CB1095" w:rsidRPr="00757917" w:rsidRDefault="00460DDC" w:rsidP="00411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F0C53AC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shd w:val="clear" w:color="auto" w:fill="auto"/>
            <w:vAlign w:val="bottom"/>
          </w:tcPr>
          <w:p w14:paraId="26F2DCD4" w14:textId="67A02C09" w:rsidR="00CB1095" w:rsidRPr="00757917" w:rsidRDefault="00460DDC" w:rsidP="00411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51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E0E87B5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shd w:val="clear" w:color="auto" w:fill="auto"/>
            <w:vAlign w:val="bottom"/>
          </w:tcPr>
          <w:p w14:paraId="1E790AAA" w14:textId="6B50A43D" w:rsidR="00CB1095" w:rsidRPr="00757917" w:rsidRDefault="00F62631" w:rsidP="00F626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ind w:right="-13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50" w:type="dxa"/>
          </w:tcPr>
          <w:p w14:paraId="249AE26B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</w:tcPr>
          <w:p w14:paraId="64ECE15C" w14:textId="4C291B02" w:rsidR="00CB1095" w:rsidRPr="00757917" w:rsidRDefault="00F62631" w:rsidP="00F626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6E8E72FE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shd w:val="clear" w:color="auto" w:fill="auto"/>
            <w:vAlign w:val="bottom"/>
          </w:tcPr>
          <w:p w14:paraId="69DE5BAE" w14:textId="7EE715DD" w:rsidR="00CB1095" w:rsidRPr="00757917" w:rsidRDefault="00460DDC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52</w:t>
            </w:r>
          </w:p>
        </w:tc>
      </w:tr>
      <w:tr w:rsidR="00CB1095" w:rsidRPr="00757917" w14:paraId="61B31F6B" w14:textId="77777777" w:rsidTr="00CB1095">
        <w:tc>
          <w:tcPr>
            <w:tcW w:w="2700" w:type="dxa"/>
            <w:shd w:val="clear" w:color="auto" w:fill="auto"/>
          </w:tcPr>
          <w:p w14:paraId="7F52BBEA" w14:textId="49542D7A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="Angsana New" w:hAnsi="Angsana New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900" w:type="dxa"/>
          </w:tcPr>
          <w:p w14:paraId="24000203" w14:textId="77777777" w:rsidR="00CB1095" w:rsidRPr="00757917" w:rsidRDefault="00CB1095" w:rsidP="00CB1095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vAlign w:val="bottom"/>
          </w:tcPr>
          <w:p w14:paraId="2F59E643" w14:textId="735F4EE0" w:rsidR="00CB1095" w:rsidRPr="00757917" w:rsidRDefault="00F62631" w:rsidP="00F62631">
            <w:pPr>
              <w:pStyle w:val="acctfourfigures"/>
              <w:tabs>
                <w:tab w:val="clear" w:pos="765"/>
                <w:tab w:val="decimal" w:pos="1170"/>
              </w:tabs>
              <w:spacing w:line="240" w:lineRule="atLeast"/>
              <w:ind w:right="-110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5</w:t>
            </w:r>
            <w:r w:rsidR="00D516F8" w:rsidRPr="00757917">
              <w:rPr>
                <w:rFonts w:ascii="Angsana New" w:hAnsi="Angsana New"/>
                <w:sz w:val="28"/>
                <w:szCs w:val="28"/>
              </w:rPr>
              <w:t>4</w:t>
            </w:r>
          </w:p>
        </w:tc>
        <w:tc>
          <w:tcPr>
            <w:tcW w:w="236" w:type="dxa"/>
          </w:tcPr>
          <w:p w14:paraId="26E36285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  <w:lang w:val="en-GB" w:bidi="ar-SA"/>
              </w:rPr>
            </w:pPr>
          </w:p>
        </w:tc>
        <w:tc>
          <w:tcPr>
            <w:tcW w:w="1564" w:type="dxa"/>
            <w:tcBorders>
              <w:bottom w:val="single" w:sz="4" w:space="0" w:color="auto"/>
            </w:tcBorders>
            <w:vAlign w:val="bottom"/>
          </w:tcPr>
          <w:p w14:paraId="7C475B69" w14:textId="40335E9A" w:rsidR="00CB1095" w:rsidRPr="00757917" w:rsidRDefault="00F62631" w:rsidP="00F626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88AB5D7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65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C6EEC1E" w14:textId="259D5698" w:rsidR="00CB1095" w:rsidRPr="00757917" w:rsidRDefault="004112A3" w:rsidP="004112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4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6653422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38DD226" w14:textId="0DCEA8A9" w:rsidR="00CB1095" w:rsidRPr="00757917" w:rsidRDefault="00F62631" w:rsidP="00F626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ind w:right="-131"/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250" w:type="dxa"/>
          </w:tcPr>
          <w:p w14:paraId="42C3AE75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460" w:type="dxa"/>
            <w:tcBorders>
              <w:bottom w:val="single" w:sz="4" w:space="0" w:color="auto"/>
            </w:tcBorders>
          </w:tcPr>
          <w:p w14:paraId="68089040" w14:textId="5FFDFDBB" w:rsidR="00CB1095" w:rsidRPr="00757917" w:rsidRDefault="00F62631" w:rsidP="00F626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sz w:val="28"/>
                <w:szCs w:val="28"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2B92C79C" w14:textId="77777777" w:rsidR="00CB1095" w:rsidRPr="00757917" w:rsidRDefault="00CB1095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4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90075C7" w14:textId="53523B1F" w:rsidR="00CB1095" w:rsidRPr="00757917" w:rsidRDefault="00460DDC" w:rsidP="00CB10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sz w:val="28"/>
                <w:szCs w:val="28"/>
              </w:rPr>
              <w:t>5</w:t>
            </w:r>
            <w:r w:rsidR="00D516F8" w:rsidRPr="00757917">
              <w:rPr>
                <w:rFonts w:ascii="Angsana New" w:hAnsi="Angsana New"/>
                <w:sz w:val="28"/>
                <w:szCs w:val="28"/>
              </w:rPr>
              <w:t>4</w:t>
            </w:r>
          </w:p>
        </w:tc>
      </w:tr>
      <w:tr w:rsidR="00CB1095" w:rsidRPr="00757917" w14:paraId="4A2E9111" w14:textId="77777777" w:rsidTr="00CB1095">
        <w:tc>
          <w:tcPr>
            <w:tcW w:w="2700" w:type="dxa"/>
            <w:shd w:val="clear" w:color="auto" w:fill="auto"/>
          </w:tcPr>
          <w:p w14:paraId="3679AA48" w14:textId="77777777" w:rsidR="00CB1095" w:rsidRPr="00757917" w:rsidRDefault="00CB1095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900" w:type="dxa"/>
          </w:tcPr>
          <w:p w14:paraId="7486525D" w14:textId="77777777" w:rsidR="00CB1095" w:rsidRPr="00757917" w:rsidRDefault="00CB1095" w:rsidP="00491B74">
            <w:pPr>
              <w:pStyle w:val="acctfourfigures"/>
              <w:tabs>
                <w:tab w:val="clear" w:pos="765"/>
                <w:tab w:val="left" w:pos="270"/>
                <w:tab w:val="decimal" w:pos="900"/>
              </w:tabs>
              <w:spacing w:line="240" w:lineRule="atLeast"/>
              <w:ind w:left="90" w:right="11"/>
              <w:jc w:val="right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12A6A8" w14:textId="0651C94C" w:rsidR="00CB1095" w:rsidRPr="00757917" w:rsidRDefault="00F62631" w:rsidP="00F62631">
            <w:pPr>
              <w:pStyle w:val="acctfourfigures"/>
              <w:tabs>
                <w:tab w:val="clear" w:pos="765"/>
                <w:tab w:val="decimal" w:pos="1170"/>
              </w:tabs>
              <w:spacing w:line="240" w:lineRule="atLeast"/>
              <w:ind w:right="-110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5</w:t>
            </w:r>
            <w:r w:rsidR="00D516F8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236" w:type="dxa"/>
          </w:tcPr>
          <w:p w14:paraId="46905206" w14:textId="77777777" w:rsidR="00CB1095" w:rsidRPr="00757917" w:rsidRDefault="00CB1095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  <w:lang w:val="en-GB" w:bidi="ar-SA"/>
              </w:rPr>
            </w:pPr>
          </w:p>
        </w:tc>
        <w:tc>
          <w:tcPr>
            <w:tcW w:w="15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9A7859A" w14:textId="00137653" w:rsidR="00CB1095" w:rsidRPr="00757917" w:rsidRDefault="00460DDC" w:rsidP="00375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ABD1B1F" w14:textId="77777777" w:rsidR="00CB1095" w:rsidRPr="00757917" w:rsidRDefault="00CB1095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5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3C63440" w14:textId="6C52DE12" w:rsidR="00CB1095" w:rsidRPr="00757917" w:rsidRDefault="00460DDC" w:rsidP="00F626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48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51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5CF59BC" w14:textId="77777777" w:rsidR="00CB1095" w:rsidRPr="00757917" w:rsidRDefault="00CB1095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294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EB25D02" w14:textId="25381C09" w:rsidR="00CB1095" w:rsidRPr="00757917" w:rsidRDefault="009C441C" w:rsidP="00375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3"/>
              </w:tabs>
              <w:ind w:right="-131"/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250" w:type="dxa"/>
          </w:tcPr>
          <w:p w14:paraId="5BA6FC27" w14:textId="77777777" w:rsidR="00CB1095" w:rsidRPr="00757917" w:rsidRDefault="00CB1095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single" w:sz="4" w:space="0" w:color="auto"/>
              <w:bottom w:val="double" w:sz="4" w:space="0" w:color="auto"/>
            </w:tcBorders>
          </w:tcPr>
          <w:p w14:paraId="3024499F" w14:textId="749854D7" w:rsidR="00CB1095" w:rsidRPr="00757917" w:rsidRDefault="009C441C" w:rsidP="003756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0"/>
              </w:tabs>
              <w:rPr>
                <w:rFonts w:ascii="Angsana New" w:hAnsi="Angsana New"/>
                <w:b/>
                <w:bCs/>
                <w:sz w:val="28"/>
                <w:szCs w:val="28"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364" w:type="dxa"/>
            <w:shd w:val="clear" w:color="auto" w:fill="auto"/>
            <w:vAlign w:val="bottom"/>
          </w:tcPr>
          <w:p w14:paraId="7B293059" w14:textId="77777777" w:rsidR="00CB1095" w:rsidRPr="00757917" w:rsidRDefault="00CB1095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70"/>
                <w:tab w:val="decimal" w:pos="900"/>
              </w:tabs>
              <w:ind w:left="90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4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630D37E" w14:textId="3D6CEF36" w:rsidR="00CB1095" w:rsidRPr="00757917" w:rsidRDefault="00460DDC" w:rsidP="00491B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ind w:right="33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8"/>
                <w:szCs w:val="28"/>
              </w:rPr>
              <w:t>10</w:t>
            </w:r>
            <w:r w:rsidR="00D516F8" w:rsidRPr="00757917">
              <w:rPr>
                <w:rFonts w:ascii="Angsana New" w:hAnsi="Angsana New"/>
                <w:b/>
                <w:bCs/>
                <w:sz w:val="28"/>
                <w:szCs w:val="28"/>
              </w:rPr>
              <w:t>6</w:t>
            </w:r>
          </w:p>
        </w:tc>
      </w:tr>
    </w:tbl>
    <w:p w14:paraId="5CECCFB2" w14:textId="77777777" w:rsidR="002C0860" w:rsidRPr="00757917" w:rsidRDefault="002C0860" w:rsidP="002C759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70"/>
          <w:tab w:val="decimal" w:pos="900"/>
        </w:tabs>
        <w:spacing w:line="240" w:lineRule="auto"/>
        <w:ind w:left="90"/>
        <w:jc w:val="thaiDistribute"/>
        <w:rPr>
          <w:rFonts w:ascii="Angsana New" w:hAnsi="Angsana New"/>
          <w:color w:val="2E74B5"/>
          <w:sz w:val="30"/>
          <w:szCs w:val="30"/>
        </w:rPr>
      </w:pPr>
    </w:p>
    <w:p w14:paraId="01F61326" w14:textId="77777777" w:rsidR="00B20493" w:rsidRPr="00757917" w:rsidRDefault="00B20493" w:rsidP="002C759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right="1012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43A1C9B6" w14:textId="77777777" w:rsidR="0017595C" w:rsidRPr="00757917" w:rsidRDefault="0017595C" w:rsidP="001759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1012" w:firstLine="706"/>
        <w:jc w:val="thaiDistribute"/>
        <w:rPr>
          <w:rFonts w:ascii="Angsana New" w:hAnsi="Angsana New"/>
          <w:spacing w:val="-2"/>
          <w:sz w:val="30"/>
          <w:szCs w:val="30"/>
        </w:rPr>
        <w:sectPr w:rsidR="0017595C" w:rsidRPr="00757917" w:rsidSect="0017595C">
          <w:headerReference w:type="default" r:id="rId15"/>
          <w:pgSz w:w="16834" w:h="11909" w:orient="landscape" w:code="9"/>
          <w:pgMar w:top="1152" w:right="691" w:bottom="1152" w:left="576" w:header="720" w:footer="720" w:gutter="0"/>
          <w:paperSrc w:first="7" w:other="7"/>
          <w:cols w:space="720"/>
          <w:docGrid w:linePitch="245"/>
        </w:sectPr>
      </w:pPr>
    </w:p>
    <w:p w14:paraId="538015FE" w14:textId="1D82D116" w:rsidR="00235686" w:rsidRPr="00757917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757917">
        <w:rPr>
          <w:rFonts w:ascii="Angsana New" w:hAnsi="Angsana New"/>
          <w:spacing w:val="-2"/>
          <w:sz w:val="30"/>
          <w:szCs w:val="30"/>
        </w:rPr>
        <w:lastRenderedPageBreak/>
        <w:tab/>
      </w:r>
      <w:r w:rsidR="00235686" w:rsidRPr="00757917">
        <w:rPr>
          <w:rFonts w:ascii="Angsana New" w:hAnsi="Angsana New" w:hint="cs"/>
          <w:spacing w:val="-2"/>
          <w:sz w:val="30"/>
          <w:szCs w:val="30"/>
          <w:cs/>
        </w:rPr>
        <w:t>ราคาทรัพย์สินของกลุ่มบริษัทและบริษัทก่อนหักค่าเสื่อมราคาสะสมของอาคารและอุปกรณ์</w:t>
      </w:r>
      <w:r w:rsidR="00235686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757917">
        <w:rPr>
          <w:rFonts w:ascii="Angsana New" w:hAnsi="Angsana New" w:hint="cs"/>
          <w:spacing w:val="-2"/>
          <w:sz w:val="30"/>
          <w:szCs w:val="30"/>
          <w:cs/>
        </w:rPr>
        <w:t>ซึ่งได้คิดค่าเสื่อมราคาเต็มจำนวนแล้ว</w:t>
      </w:r>
      <w:r w:rsidR="00235686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757917">
        <w:rPr>
          <w:rFonts w:ascii="Angsana New" w:hAnsi="Angsana New" w:hint="cs"/>
          <w:spacing w:val="-2"/>
          <w:sz w:val="30"/>
          <w:szCs w:val="30"/>
          <w:cs/>
        </w:rPr>
        <w:t>แต่ยังคงใช้งานจนถึง</w:t>
      </w:r>
      <w:r w:rsidR="00235686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757917">
        <w:rPr>
          <w:rFonts w:ascii="Angsana New" w:hAnsi="Angsana New" w:hint="cs"/>
          <w:spacing w:val="-2"/>
          <w:sz w:val="30"/>
          <w:szCs w:val="30"/>
          <w:cs/>
        </w:rPr>
        <w:t>ณ</w:t>
      </w:r>
      <w:r w:rsidR="00235686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757917">
        <w:rPr>
          <w:rFonts w:ascii="Angsana New" w:hAnsi="Angsana New" w:hint="cs"/>
          <w:spacing w:val="-2"/>
          <w:sz w:val="30"/>
          <w:szCs w:val="30"/>
          <w:cs/>
        </w:rPr>
        <w:t>วันที่</w:t>
      </w:r>
      <w:r w:rsidR="00235686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pacing w:val="-2"/>
          <w:sz w:val="30"/>
          <w:szCs w:val="30"/>
        </w:rPr>
        <w:t>30</w:t>
      </w:r>
      <w:r w:rsidR="00235686" w:rsidRPr="00757917">
        <w:rPr>
          <w:rFonts w:ascii="Angsana New" w:hAnsi="Angsana New"/>
          <w:spacing w:val="-2"/>
          <w:sz w:val="30"/>
          <w:szCs w:val="30"/>
        </w:rPr>
        <w:t xml:space="preserve"> </w:t>
      </w:r>
      <w:r w:rsidR="00235686" w:rsidRPr="00757917">
        <w:rPr>
          <w:rFonts w:ascii="Angsana New" w:hAnsi="Angsana New" w:hint="cs"/>
          <w:spacing w:val="-2"/>
          <w:sz w:val="30"/>
          <w:szCs w:val="30"/>
          <w:cs/>
        </w:rPr>
        <w:t>กันยายน</w:t>
      </w:r>
      <w:r w:rsidR="00235686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pacing w:val="-2"/>
          <w:sz w:val="30"/>
          <w:szCs w:val="30"/>
        </w:rPr>
        <w:t>2564</w:t>
      </w:r>
      <w:r w:rsidRPr="00757917">
        <w:rPr>
          <w:rFonts w:ascii="Angsana New" w:hAnsi="Angsana New"/>
          <w:spacing w:val="-2"/>
          <w:sz w:val="30"/>
          <w:szCs w:val="30"/>
        </w:rPr>
        <w:t xml:space="preserve"> </w:t>
      </w:r>
      <w:r w:rsidR="00235686" w:rsidRPr="00757917">
        <w:rPr>
          <w:rFonts w:ascii="Angsana New" w:hAnsi="Angsana New" w:hint="cs"/>
          <w:spacing w:val="-2"/>
          <w:sz w:val="30"/>
          <w:szCs w:val="30"/>
          <w:cs/>
        </w:rPr>
        <w:t>มีจำนวน</w:t>
      </w:r>
      <w:r w:rsidR="000101FF" w:rsidRPr="00757917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pacing w:val="-2"/>
          <w:sz w:val="30"/>
          <w:szCs w:val="30"/>
        </w:rPr>
        <w:t>946</w:t>
      </w:r>
      <w:r w:rsidR="00780664" w:rsidRPr="00757917">
        <w:rPr>
          <w:rFonts w:ascii="Angsana New" w:hAnsi="Angsana New"/>
          <w:spacing w:val="-2"/>
          <w:sz w:val="30"/>
          <w:szCs w:val="30"/>
        </w:rPr>
        <w:t>.</w:t>
      </w:r>
      <w:r w:rsidR="00460DDC" w:rsidRPr="00757917">
        <w:rPr>
          <w:rFonts w:ascii="Angsana New" w:hAnsi="Angsana New"/>
          <w:spacing w:val="-2"/>
          <w:sz w:val="30"/>
          <w:szCs w:val="30"/>
        </w:rPr>
        <w:t>18</w:t>
      </w:r>
      <w:r w:rsidR="000101FF" w:rsidRPr="00757917">
        <w:rPr>
          <w:rFonts w:ascii="Angsana New" w:hAnsi="Angsana New"/>
          <w:spacing w:val="-2"/>
          <w:sz w:val="30"/>
          <w:szCs w:val="30"/>
        </w:rPr>
        <w:t xml:space="preserve"> </w:t>
      </w:r>
      <w:r w:rsidR="000101FF" w:rsidRPr="00757917">
        <w:rPr>
          <w:rFonts w:ascii="Angsana New" w:hAnsi="Angsana New" w:hint="cs"/>
          <w:spacing w:val="-2"/>
          <w:sz w:val="30"/>
          <w:szCs w:val="30"/>
          <w:cs/>
        </w:rPr>
        <w:t>ล้านบาท และ</w:t>
      </w:r>
      <w:r w:rsidR="00235686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pacing w:val="-2"/>
          <w:sz w:val="30"/>
          <w:szCs w:val="30"/>
        </w:rPr>
        <w:t>48</w:t>
      </w:r>
      <w:r w:rsidR="00780664" w:rsidRPr="00757917">
        <w:rPr>
          <w:rFonts w:ascii="Angsana New" w:hAnsi="Angsana New"/>
          <w:spacing w:val="-2"/>
          <w:sz w:val="30"/>
          <w:szCs w:val="30"/>
        </w:rPr>
        <w:t>.</w:t>
      </w:r>
      <w:r w:rsidR="00460DDC" w:rsidRPr="00757917">
        <w:rPr>
          <w:rFonts w:ascii="Angsana New" w:hAnsi="Angsana New"/>
          <w:spacing w:val="-2"/>
          <w:sz w:val="30"/>
          <w:szCs w:val="30"/>
        </w:rPr>
        <w:t>79</w:t>
      </w:r>
      <w:r w:rsidR="00235686" w:rsidRPr="00757917">
        <w:rPr>
          <w:rFonts w:ascii="Angsana New" w:hAnsi="Angsana New"/>
          <w:spacing w:val="-2"/>
          <w:sz w:val="30"/>
          <w:szCs w:val="30"/>
        </w:rPr>
        <w:t xml:space="preserve"> </w:t>
      </w:r>
      <w:r w:rsidR="00235686" w:rsidRPr="00757917">
        <w:rPr>
          <w:rFonts w:ascii="Angsana New" w:hAnsi="Angsana New" w:hint="cs"/>
          <w:spacing w:val="-2"/>
          <w:sz w:val="30"/>
          <w:szCs w:val="30"/>
          <w:cs/>
        </w:rPr>
        <w:t>ล้านบาท</w:t>
      </w:r>
      <w:r w:rsidR="000101FF" w:rsidRPr="00757917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="00235686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757917">
        <w:rPr>
          <w:rFonts w:ascii="Angsana New" w:hAnsi="Angsana New" w:hint="cs"/>
          <w:spacing w:val="-2"/>
          <w:sz w:val="30"/>
          <w:szCs w:val="30"/>
          <w:cs/>
        </w:rPr>
        <w:t>ตามลำดับ</w:t>
      </w:r>
      <w:r w:rsidR="00235686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235686" w:rsidRPr="00757917">
        <w:rPr>
          <w:rFonts w:ascii="Angsana New" w:hAnsi="Angsana New"/>
          <w:i/>
          <w:iCs/>
          <w:spacing w:val="-2"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pacing w:val="-2"/>
          <w:sz w:val="30"/>
          <w:szCs w:val="30"/>
        </w:rPr>
        <w:t>2563</w:t>
      </w:r>
      <w:r w:rsidR="00235686" w:rsidRPr="00757917">
        <w:rPr>
          <w:rFonts w:ascii="Angsana New" w:hAnsi="Angsana New"/>
          <w:i/>
          <w:iCs/>
          <w:spacing w:val="-2"/>
          <w:sz w:val="30"/>
          <w:szCs w:val="30"/>
        </w:rPr>
        <w:t xml:space="preserve">: </w:t>
      </w:r>
      <w:r w:rsidR="00460DDC" w:rsidRPr="00757917">
        <w:rPr>
          <w:rFonts w:ascii="Angsana New" w:hAnsi="Angsana New"/>
          <w:i/>
          <w:iCs/>
          <w:spacing w:val="-2"/>
          <w:sz w:val="30"/>
          <w:szCs w:val="30"/>
        </w:rPr>
        <w:t>780</w:t>
      </w:r>
      <w:r w:rsidRPr="00757917">
        <w:rPr>
          <w:rFonts w:ascii="Angsana New" w:hAnsi="Angsana New"/>
          <w:i/>
          <w:iCs/>
          <w:spacing w:val="-2"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pacing w:val="-2"/>
          <w:sz w:val="30"/>
          <w:szCs w:val="30"/>
        </w:rPr>
        <w:t>09</w:t>
      </w:r>
      <w:r w:rsidR="000101FF" w:rsidRPr="00757917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="000101FF" w:rsidRPr="00757917">
        <w:rPr>
          <w:rFonts w:ascii="Angsana New" w:hAnsi="Angsana New" w:hint="cs"/>
          <w:i/>
          <w:iCs/>
          <w:spacing w:val="-2"/>
          <w:sz w:val="30"/>
          <w:szCs w:val="30"/>
          <w:cs/>
        </w:rPr>
        <w:t xml:space="preserve">ล้านบาท และ </w:t>
      </w:r>
      <w:r w:rsidR="00460DDC" w:rsidRPr="00757917">
        <w:rPr>
          <w:rFonts w:ascii="Angsana New" w:hAnsi="Angsana New"/>
          <w:i/>
          <w:iCs/>
          <w:spacing w:val="-2"/>
          <w:sz w:val="30"/>
          <w:szCs w:val="30"/>
        </w:rPr>
        <w:t>31</w:t>
      </w:r>
      <w:r w:rsidRPr="00757917">
        <w:rPr>
          <w:rFonts w:ascii="Angsana New" w:hAnsi="Angsana New"/>
          <w:i/>
          <w:iCs/>
          <w:spacing w:val="-2"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pacing w:val="-2"/>
          <w:sz w:val="30"/>
          <w:szCs w:val="30"/>
        </w:rPr>
        <w:t>77</w:t>
      </w:r>
      <w:r w:rsidR="00235686" w:rsidRPr="00757917">
        <w:rPr>
          <w:rFonts w:ascii="Angsana New" w:hAnsi="Angsana New"/>
          <w:i/>
          <w:iCs/>
          <w:spacing w:val="-2"/>
          <w:sz w:val="30"/>
          <w:szCs w:val="30"/>
        </w:rPr>
        <w:t xml:space="preserve"> </w:t>
      </w:r>
      <w:r w:rsidR="00235686" w:rsidRPr="00757917">
        <w:rPr>
          <w:rFonts w:ascii="Angsana New" w:hAnsi="Angsana New" w:hint="cs"/>
          <w:i/>
          <w:iCs/>
          <w:spacing w:val="-2"/>
          <w:sz w:val="30"/>
          <w:szCs w:val="30"/>
          <w:cs/>
        </w:rPr>
        <w:t>ล้านบาท</w:t>
      </w:r>
      <w:r w:rsidR="00235686" w:rsidRPr="00757917">
        <w:rPr>
          <w:rFonts w:ascii="Angsana New" w:hAnsi="Angsana New"/>
          <w:i/>
          <w:iCs/>
          <w:spacing w:val="-2"/>
          <w:sz w:val="30"/>
          <w:szCs w:val="30"/>
          <w:cs/>
        </w:rPr>
        <w:t>)</w:t>
      </w:r>
    </w:p>
    <w:p w14:paraId="11C27FCE" w14:textId="77777777" w:rsidR="00124222" w:rsidRPr="00757917" w:rsidRDefault="00124222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20"/>
          <w:szCs w:val="20"/>
        </w:rPr>
      </w:pPr>
    </w:p>
    <w:p w14:paraId="6DADC9C4" w14:textId="4599658F" w:rsidR="000C58A4" w:rsidRPr="00757917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757917">
        <w:rPr>
          <w:rFonts w:ascii="Angsana New" w:hAnsi="Angsana New"/>
          <w:spacing w:val="-2"/>
          <w:sz w:val="30"/>
          <w:szCs w:val="30"/>
        </w:rPr>
        <w:tab/>
      </w:r>
      <w:r w:rsidR="000C58A4" w:rsidRPr="00757917">
        <w:rPr>
          <w:rFonts w:ascii="Angsana New" w:hAnsi="Angsana New"/>
          <w:spacing w:val="-2"/>
          <w:sz w:val="30"/>
          <w:szCs w:val="30"/>
          <w:cs/>
        </w:rPr>
        <w:t>อาคารและสิ่งปลูกสร้าง</w:t>
      </w:r>
      <w:r w:rsidR="000348CF" w:rsidRPr="00757917">
        <w:rPr>
          <w:rFonts w:ascii="Angsana New" w:hAnsi="Angsana New"/>
          <w:spacing w:val="-2"/>
          <w:sz w:val="30"/>
          <w:szCs w:val="30"/>
          <w:cs/>
        </w:rPr>
        <w:t>ของกลุ่มบริษัท</w:t>
      </w:r>
      <w:r w:rsidR="000C58A4" w:rsidRPr="00757917">
        <w:rPr>
          <w:rFonts w:ascii="Angsana New" w:hAnsi="Angsana New"/>
          <w:spacing w:val="-2"/>
          <w:sz w:val="30"/>
          <w:szCs w:val="30"/>
          <w:cs/>
        </w:rPr>
        <w:t>ได้รวมอาคารโรงแรมแห่งหนึ่งที่ตั้งอยู่</w:t>
      </w:r>
      <w:r w:rsidR="000348CF" w:rsidRPr="00757917">
        <w:rPr>
          <w:rFonts w:ascii="Angsana New" w:hAnsi="Angsana New"/>
          <w:spacing w:val="-2"/>
          <w:sz w:val="30"/>
          <w:szCs w:val="30"/>
          <w:cs/>
        </w:rPr>
        <w:t>บน</w:t>
      </w:r>
      <w:r w:rsidR="00D662A8" w:rsidRPr="00757917">
        <w:rPr>
          <w:rFonts w:ascii="Angsana New" w:hAnsi="Angsana New"/>
          <w:spacing w:val="-2"/>
          <w:sz w:val="30"/>
          <w:szCs w:val="30"/>
          <w:cs/>
        </w:rPr>
        <w:t>สิทธิการเช่า</w:t>
      </w:r>
      <w:r w:rsidR="000348CF" w:rsidRPr="00757917">
        <w:rPr>
          <w:rFonts w:ascii="Angsana New" w:hAnsi="Angsana New"/>
          <w:spacing w:val="-2"/>
          <w:sz w:val="30"/>
          <w:szCs w:val="30"/>
          <w:cs/>
        </w:rPr>
        <w:t>ของบริษัทย่อย</w:t>
      </w:r>
      <w:r w:rsidR="000C58A4" w:rsidRPr="00757917">
        <w:rPr>
          <w:rFonts w:ascii="Angsana New" w:hAnsi="Angsana New"/>
          <w:spacing w:val="-2"/>
          <w:sz w:val="30"/>
          <w:szCs w:val="30"/>
          <w:cs/>
        </w:rPr>
        <w:t xml:space="preserve"> โดยกรรมสิทธิ์จะตกเป็นสิทธิ์ของเจ้าของที่ดินตามเงื่อนไขที่ระบุไว้ในสัญญาเช่าโครงการเอฟวายไอ เซ็นเตอร์ </w:t>
      </w:r>
    </w:p>
    <w:p w14:paraId="28D9E60F" w14:textId="4A5B8F63" w:rsidR="00FA61DD" w:rsidRPr="00757917" w:rsidRDefault="00FA61DD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</w:rPr>
      </w:pPr>
    </w:p>
    <w:p w14:paraId="3AC494DB" w14:textId="7E66EDCA" w:rsidR="00FA61DD" w:rsidRPr="00757917" w:rsidRDefault="00FA61DD" w:rsidP="00FA61D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/>
        <w:jc w:val="thaiDistribute"/>
        <w:rPr>
          <w:rFonts w:ascii="Angsana New" w:hAnsi="Angsana New"/>
          <w:spacing w:val="-4"/>
          <w:sz w:val="30"/>
          <w:szCs w:val="30"/>
        </w:rPr>
      </w:pPr>
      <w:r w:rsidRPr="00757917">
        <w:rPr>
          <w:rFonts w:ascii="Angsana New" w:hAnsi="Angsana New"/>
          <w:spacing w:val="-2"/>
          <w:sz w:val="30"/>
          <w:szCs w:val="30"/>
          <w:cs/>
        </w:rPr>
        <w:t>ในระหว่าง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ปี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สิ้นสุดวันที่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กันยายน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pacing w:val="-2"/>
          <w:sz w:val="30"/>
          <w:szCs w:val="30"/>
        </w:rPr>
        <w:t>2564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กลุ่มบริษัทได้ทบทวนสัญญาเช่าที่ดิน โดยกลุ่มบริษัทคาดว่าจะใช้สิทธิในการต่ออายุสัญญาเช่าที่ดินดังกล่าว ทำให้มีการเปลี่ยนแปลง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ประมาณการ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อายุการใช้งานของอาคารเพิ่มขึ้นจาก </w:t>
      </w:r>
      <w:r w:rsidR="00460DDC" w:rsidRPr="00757917">
        <w:rPr>
          <w:rFonts w:ascii="Angsana New" w:hAnsi="Angsana New"/>
          <w:spacing w:val="-2"/>
          <w:sz w:val="30"/>
          <w:szCs w:val="30"/>
        </w:rPr>
        <w:t>30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ปี เป็น </w:t>
      </w:r>
      <w:r w:rsidR="00460DDC" w:rsidRPr="00757917">
        <w:rPr>
          <w:rFonts w:ascii="Angsana New" w:hAnsi="Angsana New"/>
          <w:spacing w:val="-2"/>
          <w:sz w:val="30"/>
          <w:szCs w:val="30"/>
        </w:rPr>
        <w:t>60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ปี นับจากวันที่ทำสัญญา ซึ่งส่งผลกระทบให้ค่าเสื่อมราคาสำหรับ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ปี</w:t>
      </w:r>
      <w:r w:rsidRPr="00757917">
        <w:rPr>
          <w:rFonts w:ascii="Angsana New" w:hAnsi="Angsana New"/>
          <w:spacing w:val="-2"/>
          <w:sz w:val="30"/>
          <w:szCs w:val="30"/>
          <w:cs/>
        </w:rPr>
        <w:t>สิ้นสุ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ด</w:t>
      </w:r>
      <w:r w:rsidRPr="00757917">
        <w:rPr>
          <w:rFonts w:ascii="Angsana New" w:hAnsi="Angsana New"/>
          <w:spacing w:val="-4"/>
          <w:sz w:val="30"/>
          <w:szCs w:val="30"/>
          <w:cs/>
        </w:rPr>
        <w:t xml:space="preserve">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 w:hint="cs"/>
          <w:sz w:val="30"/>
          <w:szCs w:val="30"/>
          <w:cs/>
        </w:rPr>
        <w:t xml:space="preserve"> กันยายน </w:t>
      </w:r>
      <w:r w:rsidR="00460DDC" w:rsidRPr="00757917">
        <w:rPr>
          <w:rFonts w:ascii="Angsana New" w:hAnsi="Angsana New"/>
          <w:spacing w:val="-2"/>
          <w:sz w:val="30"/>
          <w:szCs w:val="30"/>
        </w:rPr>
        <w:t>2564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pacing w:val="-4"/>
          <w:sz w:val="30"/>
          <w:szCs w:val="30"/>
          <w:cs/>
        </w:rPr>
        <w:t>ที่บันทึกในค่าใช้จ่ายในงบกำไรขาดทุนเบ็ดเสร็จลดลงเป็นจำนวน</w:t>
      </w:r>
      <w:r w:rsidRPr="00757917">
        <w:rPr>
          <w:rFonts w:ascii="Angsana New" w:hAnsi="Angsana New" w:hint="cs"/>
          <w:spacing w:val="-4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pacing w:val="-4"/>
          <w:sz w:val="30"/>
          <w:szCs w:val="30"/>
        </w:rPr>
        <w:t>33</w:t>
      </w:r>
      <w:r w:rsidRPr="00757917">
        <w:rPr>
          <w:rFonts w:ascii="Angsana New" w:hAnsi="Angsana New"/>
          <w:spacing w:val="-4"/>
          <w:sz w:val="30"/>
          <w:szCs w:val="30"/>
        </w:rPr>
        <w:t>.</w:t>
      </w:r>
      <w:r w:rsidR="00460DDC" w:rsidRPr="00757917">
        <w:rPr>
          <w:rFonts w:ascii="Angsana New" w:hAnsi="Angsana New"/>
          <w:spacing w:val="-4"/>
          <w:sz w:val="30"/>
          <w:szCs w:val="30"/>
        </w:rPr>
        <w:t>92</w:t>
      </w:r>
      <w:r w:rsidRPr="00757917">
        <w:rPr>
          <w:rFonts w:ascii="Angsana New" w:hAnsi="Angsana New"/>
          <w:spacing w:val="-4"/>
          <w:sz w:val="30"/>
          <w:szCs w:val="30"/>
        </w:rPr>
        <w:t xml:space="preserve"> </w:t>
      </w:r>
      <w:r w:rsidRPr="00757917">
        <w:rPr>
          <w:rFonts w:ascii="Angsana New" w:hAnsi="Angsana New"/>
          <w:spacing w:val="-4"/>
          <w:sz w:val="30"/>
          <w:szCs w:val="30"/>
          <w:cs/>
        </w:rPr>
        <w:t>ล้านบาท</w:t>
      </w:r>
    </w:p>
    <w:p w14:paraId="3F224C6E" w14:textId="77777777" w:rsidR="000C58A4" w:rsidRPr="00757917" w:rsidRDefault="000C58A4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20"/>
          <w:szCs w:val="20"/>
        </w:rPr>
      </w:pPr>
    </w:p>
    <w:p w14:paraId="21DAE4EA" w14:textId="66F174A3" w:rsidR="00124222" w:rsidRPr="00757917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6" w:hanging="540"/>
        <w:jc w:val="thaiDistribute"/>
        <w:rPr>
          <w:rFonts w:ascii="Angsana New" w:hAnsi="Angsana New"/>
          <w:i/>
          <w:iCs/>
          <w:spacing w:val="-2"/>
          <w:sz w:val="30"/>
          <w:szCs w:val="30"/>
        </w:rPr>
      </w:pPr>
      <w:r w:rsidRPr="00757917">
        <w:rPr>
          <w:rFonts w:ascii="Angsana New" w:hAnsi="Angsana New"/>
          <w:i/>
          <w:iCs/>
          <w:spacing w:val="-2"/>
          <w:sz w:val="30"/>
          <w:szCs w:val="30"/>
        </w:rPr>
        <w:tab/>
      </w:r>
      <w:r w:rsidR="00CB1095" w:rsidRPr="00757917">
        <w:rPr>
          <w:rFonts w:ascii="Angsana New" w:hAnsi="Angsana New" w:hint="cs"/>
          <w:i/>
          <w:iCs/>
          <w:spacing w:val="-2"/>
          <w:sz w:val="30"/>
          <w:szCs w:val="30"/>
          <w:cs/>
        </w:rPr>
        <w:t>สินทรัพย์ที่ใช้เป็นหลักประกัน</w:t>
      </w:r>
    </w:p>
    <w:p w14:paraId="658CAD63" w14:textId="77777777" w:rsidR="00124222" w:rsidRPr="00757917" w:rsidRDefault="00124222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16" w:hanging="540"/>
        <w:jc w:val="thaiDistribute"/>
        <w:rPr>
          <w:rFonts w:ascii="Angsana New" w:hAnsi="Angsana New"/>
          <w:spacing w:val="-2"/>
          <w:sz w:val="20"/>
          <w:szCs w:val="20"/>
        </w:rPr>
      </w:pPr>
    </w:p>
    <w:p w14:paraId="60E49AA3" w14:textId="181AFE28" w:rsidR="00124222" w:rsidRPr="00757917" w:rsidRDefault="00D82D48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757917">
        <w:rPr>
          <w:rFonts w:ascii="Angsana New" w:hAnsi="Angsana New"/>
          <w:spacing w:val="-6"/>
          <w:sz w:val="30"/>
          <w:szCs w:val="30"/>
        </w:rPr>
        <w:tab/>
      </w:r>
      <w:r w:rsidR="00EE4756" w:rsidRPr="00757917">
        <w:rPr>
          <w:rFonts w:ascii="Angsana New" w:hAnsi="Angsana New" w:hint="cs"/>
          <w:spacing w:val="-6"/>
          <w:sz w:val="30"/>
          <w:szCs w:val="30"/>
          <w:cs/>
        </w:rPr>
        <w:t>กลุ่มบริษัทและบริษัทมีภาระค้ำประกันใน</w:t>
      </w:r>
      <w:r w:rsidR="00124222" w:rsidRPr="00757917">
        <w:rPr>
          <w:rFonts w:ascii="Angsana New" w:hAnsi="Angsana New"/>
          <w:spacing w:val="-6"/>
          <w:sz w:val="30"/>
          <w:szCs w:val="30"/>
          <w:cs/>
        </w:rPr>
        <w:t>ที่ดินและส่วนปรับปรุงที่ดิน และอาคาร</w:t>
      </w:r>
      <w:r w:rsidR="00EE4756" w:rsidRPr="00757917">
        <w:rPr>
          <w:rFonts w:ascii="Angsana New" w:hAnsi="Angsana New" w:hint="cs"/>
          <w:spacing w:val="-6"/>
          <w:sz w:val="30"/>
          <w:szCs w:val="30"/>
          <w:cs/>
        </w:rPr>
        <w:t xml:space="preserve">ตามรายละเอียดในหมายเหตุข้อ </w:t>
      </w:r>
      <w:r w:rsidR="00460DDC" w:rsidRPr="00757917">
        <w:rPr>
          <w:rFonts w:ascii="Angsana New" w:hAnsi="Angsana New"/>
          <w:spacing w:val="-6"/>
          <w:sz w:val="30"/>
          <w:szCs w:val="30"/>
        </w:rPr>
        <w:t>16</w:t>
      </w:r>
    </w:p>
    <w:p w14:paraId="348F47EF" w14:textId="77C7791B" w:rsidR="00370B2A" w:rsidRPr="00757917" w:rsidRDefault="00370B2A" w:rsidP="00D82D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spacing w:line="240" w:lineRule="auto"/>
        <w:ind w:left="540" w:right="-16" w:hanging="540"/>
        <w:jc w:val="thaiDistribute"/>
        <w:rPr>
          <w:rFonts w:ascii="Angsana New" w:hAnsi="Angsana New"/>
          <w:spacing w:val="-6"/>
          <w:sz w:val="22"/>
          <w:szCs w:val="22"/>
        </w:rPr>
      </w:pPr>
    </w:p>
    <w:p w14:paraId="3A7E067B" w14:textId="517A57FD" w:rsidR="00370B2A" w:rsidRPr="00757917" w:rsidRDefault="00370B2A" w:rsidP="00370B2A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สัญญาเช่า</w:t>
      </w:r>
    </w:p>
    <w:p w14:paraId="5D8E6DBC" w14:textId="3C14A38F" w:rsidR="00370B2A" w:rsidRPr="00757917" w:rsidRDefault="00370B2A" w:rsidP="00370B2A">
      <w:pPr>
        <w:rPr>
          <w:sz w:val="10"/>
          <w:szCs w:val="10"/>
          <w:lang w:val="x-none" w:eastAsia="x-none"/>
        </w:rPr>
      </w:pPr>
    </w:p>
    <w:p w14:paraId="62A64679" w14:textId="77777777" w:rsidR="006D3D63" w:rsidRPr="00757917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="Angsana New" w:hAnsi="Angsana New"/>
          <w:i/>
          <w:iCs/>
          <w:sz w:val="30"/>
          <w:szCs w:val="30"/>
          <w:cs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สัญญาเช่าที่ดิน</w:t>
      </w:r>
    </w:p>
    <w:p w14:paraId="1FEA8CDD" w14:textId="77777777" w:rsidR="006D3D63" w:rsidRPr="00757917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both"/>
        <w:rPr>
          <w:rFonts w:ascii="Angsana New" w:hAnsi="Angsana New"/>
          <w:sz w:val="20"/>
          <w:szCs w:val="20"/>
          <w:cs/>
        </w:rPr>
      </w:pPr>
    </w:p>
    <w:p w14:paraId="042ACC43" w14:textId="77777777" w:rsidR="006D3D63" w:rsidRPr="00757917" w:rsidRDefault="006D3D63" w:rsidP="006D3D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757917">
        <w:rPr>
          <w:rFonts w:ascii="Angsana New" w:hAnsi="Angsana New" w:hint="cs"/>
          <w:spacing w:val="-2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spacing w:val="-2"/>
          <w:sz w:val="30"/>
          <w:szCs w:val="30"/>
          <w:cs/>
        </w:rPr>
        <w:t>ได้ทำสัญญาเช่าที่ดินเพื่อการพัฒนา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อสังหาริมทรัพย์ โดยการสร้างอาคารโรงงานและคลังสินค้าเพื่อให้เช่าเพื่อการพัฒนาอาคารสำนักงานให้เช่าและ</w:t>
      </w:r>
      <w:r w:rsidRPr="00757917">
        <w:rPr>
          <w:rFonts w:ascii="Angsana New" w:hAnsi="Angsana New"/>
          <w:spacing w:val="-2"/>
          <w:sz w:val="30"/>
          <w:szCs w:val="30"/>
        </w:rPr>
        <w:t>/</w:t>
      </w:r>
      <w:r w:rsidRPr="00757917">
        <w:rPr>
          <w:rFonts w:ascii="Angsana New" w:hAnsi="Angsana New" w:hint="cs"/>
          <w:spacing w:val="-2"/>
          <w:sz w:val="30"/>
          <w:szCs w:val="30"/>
          <w:cs/>
        </w:rPr>
        <w:t>หรือโรงแรม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ดังรายละเอียดต่อไปนี้</w:t>
      </w:r>
    </w:p>
    <w:p w14:paraId="78EACEDF" w14:textId="77777777" w:rsidR="006D3D63" w:rsidRPr="00757917" w:rsidRDefault="006D3D63" w:rsidP="006D3D63">
      <w:pPr>
        <w:spacing w:line="240" w:lineRule="auto"/>
        <w:ind w:left="540"/>
        <w:jc w:val="thaiDistribute"/>
        <w:rPr>
          <w:rFonts w:ascii="Angsana New" w:hAnsi="Angsana New"/>
          <w:sz w:val="20"/>
          <w:szCs w:val="20"/>
        </w:rPr>
      </w:pPr>
    </w:p>
    <w:tbl>
      <w:tblPr>
        <w:tblW w:w="0" w:type="auto"/>
        <w:tblInd w:w="450" w:type="dxa"/>
        <w:tblLook w:val="04A0" w:firstRow="1" w:lastRow="0" w:firstColumn="1" w:lastColumn="0" w:noHBand="0" w:noVBand="1"/>
      </w:tblPr>
      <w:tblGrid>
        <w:gridCol w:w="3069"/>
        <w:gridCol w:w="2691"/>
        <w:gridCol w:w="1418"/>
        <w:gridCol w:w="1937"/>
      </w:tblGrid>
      <w:tr w:rsidR="006D3D63" w:rsidRPr="00757917" w14:paraId="1978EF28" w14:textId="77777777" w:rsidTr="00317AFA">
        <w:trPr>
          <w:tblHeader/>
        </w:trPr>
        <w:tc>
          <w:tcPr>
            <w:tcW w:w="3069" w:type="dxa"/>
          </w:tcPr>
          <w:p w14:paraId="630F4B7A" w14:textId="067B3FF2" w:rsidR="006D3D63" w:rsidRPr="00757917" w:rsidRDefault="006D3D63" w:rsidP="0062672E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โครงการ</w:t>
            </w:r>
          </w:p>
        </w:tc>
        <w:tc>
          <w:tcPr>
            <w:tcW w:w="2691" w:type="dxa"/>
          </w:tcPr>
          <w:p w14:paraId="5CCF7AEF" w14:textId="307D2AE9" w:rsidR="006D3D63" w:rsidRPr="00757917" w:rsidRDefault="006D3D63" w:rsidP="00317AFA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ผู้ให้เช่า</w:t>
            </w:r>
          </w:p>
        </w:tc>
        <w:tc>
          <w:tcPr>
            <w:tcW w:w="1418" w:type="dxa"/>
          </w:tcPr>
          <w:p w14:paraId="1EAC0715" w14:textId="77777777" w:rsidR="006D3D63" w:rsidRPr="00757917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ระยะเวลา</w:t>
            </w:r>
          </w:p>
        </w:tc>
        <w:tc>
          <w:tcPr>
            <w:tcW w:w="1937" w:type="dxa"/>
          </w:tcPr>
          <w:p w14:paraId="4EAC8E04" w14:textId="77777777" w:rsidR="00C25699" w:rsidRPr="00757917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วันที่มีผลบังคับ</w:t>
            </w:r>
          </w:p>
          <w:p w14:paraId="48986574" w14:textId="0CFFDC21" w:rsidR="006D3D63" w:rsidRPr="00757917" w:rsidRDefault="006D3D63" w:rsidP="00C25699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ตามสัญญา</w:t>
            </w:r>
          </w:p>
        </w:tc>
      </w:tr>
      <w:tr w:rsidR="006D3D63" w:rsidRPr="00757917" w14:paraId="418741AA" w14:textId="77777777" w:rsidTr="00317AFA">
        <w:tc>
          <w:tcPr>
            <w:tcW w:w="3069" w:type="dxa"/>
          </w:tcPr>
          <w:p w14:paraId="4F7B871B" w14:textId="77777777" w:rsidR="006D3D63" w:rsidRPr="00757917" w:rsidRDefault="006D3D63" w:rsidP="0062672E">
            <w:pPr>
              <w:tabs>
                <w:tab w:val="clear" w:pos="5387"/>
                <w:tab w:val="clear" w:pos="5613"/>
                <w:tab w:val="left" w:pos="2484"/>
              </w:tabs>
              <w:spacing w:line="240" w:lineRule="auto"/>
              <w:ind w:left="160" w:hanging="160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อสังหาริมทรัพย์เพื่อการลงทุนเพื่ออุตสาหกรรม</w:t>
            </w:r>
          </w:p>
        </w:tc>
        <w:tc>
          <w:tcPr>
            <w:tcW w:w="2691" w:type="dxa"/>
          </w:tcPr>
          <w:p w14:paraId="50FAEBC7" w14:textId="77777777" w:rsidR="006D3D63" w:rsidRPr="00757917" w:rsidRDefault="006D3D63" w:rsidP="0062672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18" w:type="dxa"/>
          </w:tcPr>
          <w:p w14:paraId="45340A62" w14:textId="77777777" w:rsidR="006D3D63" w:rsidRPr="00757917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937" w:type="dxa"/>
          </w:tcPr>
          <w:p w14:paraId="787F2A50" w14:textId="77777777" w:rsidR="006D3D63" w:rsidRPr="00757917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</w:tr>
      <w:tr w:rsidR="006D3D63" w:rsidRPr="00757917" w14:paraId="0E385F10" w14:textId="77777777" w:rsidTr="00317AFA">
        <w:tc>
          <w:tcPr>
            <w:tcW w:w="3069" w:type="dxa"/>
          </w:tcPr>
          <w:p w14:paraId="7CEEE14F" w14:textId="55C63052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691" w:type="dxa"/>
          </w:tcPr>
          <w:p w14:paraId="734689A2" w14:textId="59CFF476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 ชัยนันท์</w:t>
            </w: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บางพลี พาร์ค</w:t>
            </w:r>
            <w:r w:rsidR="00D516F8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</w:t>
            </w:r>
            <w:r w:rsidR="00D516F8" w:rsidRPr="0075791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D516F8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แลนด์ จำกัด</w:t>
            </w:r>
          </w:p>
        </w:tc>
        <w:tc>
          <w:tcPr>
            <w:tcW w:w="1418" w:type="dxa"/>
          </w:tcPr>
          <w:p w14:paraId="741B0874" w14:textId="172B91AC" w:rsidR="006D3D63" w:rsidRPr="00757917" w:rsidRDefault="00460DDC" w:rsidP="00252A4B">
            <w:pPr>
              <w:spacing w:line="240" w:lineRule="auto"/>
              <w:ind w:left="190" w:hanging="1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เดือน ถึง </w:t>
            </w:r>
            <w:r w:rsidRPr="00757917">
              <w:rPr>
                <w:rFonts w:ascii="Angsana New" w:hAnsi="Angsana New"/>
                <w:sz w:val="30"/>
                <w:szCs w:val="30"/>
              </w:rPr>
              <w:t>26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937" w:type="dxa"/>
          </w:tcPr>
          <w:p w14:paraId="4C204D0A" w14:textId="3B269D3A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กรกฎาคม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6D3D63" w:rsidRPr="00757917" w14:paraId="2E6B1362" w14:textId="77777777" w:rsidTr="00317AFA">
        <w:tc>
          <w:tcPr>
            <w:tcW w:w="3069" w:type="dxa"/>
          </w:tcPr>
          <w:p w14:paraId="23A3A7E7" w14:textId="736FA2FE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โครงการบางนา กม</w:t>
            </w:r>
            <w:r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39</w:t>
            </w:r>
          </w:p>
        </w:tc>
        <w:tc>
          <w:tcPr>
            <w:tcW w:w="2691" w:type="dxa"/>
          </w:tcPr>
          <w:p w14:paraId="586D2082" w14:textId="77777777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บริษัท พรชัยอีควิปเม้นท์ จำกัด</w:t>
            </w:r>
          </w:p>
        </w:tc>
        <w:tc>
          <w:tcPr>
            <w:tcW w:w="1418" w:type="dxa"/>
          </w:tcPr>
          <w:p w14:paraId="6D850207" w14:textId="02BBA566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30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22ABA87A" w14:textId="6D6CE73A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2557</w:t>
            </w:r>
          </w:p>
        </w:tc>
      </w:tr>
      <w:tr w:rsidR="006D3D63" w:rsidRPr="00757917" w14:paraId="3DA5B0E3" w14:textId="77777777" w:rsidTr="00317AFA">
        <w:tc>
          <w:tcPr>
            <w:tcW w:w="3069" w:type="dxa"/>
          </w:tcPr>
          <w:p w14:paraId="5CD35FE1" w14:textId="5284CF9C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โครงการบางพลี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7</w:t>
            </w:r>
          </w:p>
        </w:tc>
        <w:tc>
          <w:tcPr>
            <w:tcW w:w="2691" w:type="dxa"/>
          </w:tcPr>
          <w:p w14:paraId="34122D4E" w14:textId="77777777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บุคคลธรรมดา</w:t>
            </w:r>
          </w:p>
          <w:p w14:paraId="3860D8C3" w14:textId="77777777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บจ. แอล วี เอ็ม เอช กรุ๊ป</w:t>
            </w:r>
          </w:p>
          <w:p w14:paraId="766878FE" w14:textId="77777777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บจ. แอล วี แมนูแฟคเจอริง</w:t>
            </w:r>
          </w:p>
        </w:tc>
        <w:tc>
          <w:tcPr>
            <w:tcW w:w="1418" w:type="dxa"/>
          </w:tcPr>
          <w:p w14:paraId="20F6A568" w14:textId="656EC55B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30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31344772" w14:textId="38354049" w:rsidR="006D3D63" w:rsidRPr="00757917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 w:bidi="ar-SA"/>
              </w:rPr>
              <w:t xml:space="preserve">13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 xml:space="preserve">ธันวาคม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</w:tr>
      <w:tr w:rsidR="006D3D63" w:rsidRPr="00757917" w14:paraId="2268EFCB" w14:textId="77777777" w:rsidTr="00317AFA">
        <w:tc>
          <w:tcPr>
            <w:tcW w:w="3069" w:type="dxa"/>
          </w:tcPr>
          <w:p w14:paraId="3D437F0C" w14:textId="77777777" w:rsidR="006D3D63" w:rsidRPr="00757917" w:rsidRDefault="006D3D63" w:rsidP="0062672E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lastRenderedPageBreak/>
              <w:t>อสังหาริมทรัพย์เพื่อการลงทุนเพื่อการพาณิชย์</w:t>
            </w:r>
          </w:p>
        </w:tc>
        <w:tc>
          <w:tcPr>
            <w:tcW w:w="2691" w:type="dxa"/>
          </w:tcPr>
          <w:p w14:paraId="616DCE71" w14:textId="77777777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18" w:type="dxa"/>
          </w:tcPr>
          <w:p w14:paraId="4C95B225" w14:textId="77777777" w:rsidR="006D3D63" w:rsidRPr="00757917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937" w:type="dxa"/>
          </w:tcPr>
          <w:p w14:paraId="25E02144" w14:textId="77777777" w:rsidR="006D3D63" w:rsidRPr="00757917" w:rsidRDefault="006D3D63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</w:p>
        </w:tc>
      </w:tr>
      <w:tr w:rsidR="006D3D63" w:rsidRPr="00757917" w14:paraId="1EFB2B59" w14:textId="77777777" w:rsidTr="00317AFA">
        <w:tc>
          <w:tcPr>
            <w:tcW w:w="3069" w:type="dxa"/>
          </w:tcPr>
          <w:p w14:paraId="2EC3FA2A" w14:textId="77777777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โครงการโกลเด้นแลนด์ บิวดิ้ง</w:t>
            </w:r>
          </w:p>
        </w:tc>
        <w:tc>
          <w:tcPr>
            <w:tcW w:w="2691" w:type="dxa"/>
          </w:tcPr>
          <w:p w14:paraId="2F60F8AC" w14:textId="77777777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วชิราวุธวิทยาลัย</w:t>
            </w:r>
          </w:p>
        </w:tc>
        <w:tc>
          <w:tcPr>
            <w:tcW w:w="1418" w:type="dxa"/>
          </w:tcPr>
          <w:p w14:paraId="3630A90A" w14:textId="48A5C1F8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30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03D1B436" w14:textId="65408333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Pr="00757917">
              <w:rPr>
                <w:rFonts w:ascii="Angsana New" w:hAnsi="Angsana New"/>
                <w:sz w:val="30"/>
                <w:szCs w:val="30"/>
              </w:rPr>
              <w:t>2535</w:t>
            </w:r>
          </w:p>
        </w:tc>
      </w:tr>
      <w:tr w:rsidR="006D3D63" w:rsidRPr="00757917" w14:paraId="78D31CF9" w14:textId="77777777" w:rsidTr="00317AFA">
        <w:tc>
          <w:tcPr>
            <w:tcW w:w="3069" w:type="dxa"/>
          </w:tcPr>
          <w:p w14:paraId="24BAC3DC" w14:textId="77777777" w:rsidR="006D3D63" w:rsidRPr="00757917" w:rsidRDefault="006D3D63" w:rsidP="0062672E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โครงการเอฟ วาย ไอ เซ็นเตอร์</w:t>
            </w:r>
          </w:p>
        </w:tc>
        <w:tc>
          <w:tcPr>
            <w:tcW w:w="2691" w:type="dxa"/>
          </w:tcPr>
          <w:p w14:paraId="2BF89030" w14:textId="77777777" w:rsidR="006D3D63" w:rsidRPr="00757917" w:rsidRDefault="006D3D63" w:rsidP="0062672E">
            <w:pPr>
              <w:spacing w:line="240" w:lineRule="auto"/>
              <w:ind w:left="163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418" w:type="dxa"/>
          </w:tcPr>
          <w:p w14:paraId="79C03CED" w14:textId="2D7F4C7B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5EEE58D7" w14:textId="2D14F9BC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มีนาคม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2556</w:t>
            </w:r>
          </w:p>
        </w:tc>
      </w:tr>
      <w:tr w:rsidR="006D3D63" w:rsidRPr="00757917" w14:paraId="3DFC4448" w14:textId="77777777" w:rsidTr="00317AFA">
        <w:tc>
          <w:tcPr>
            <w:tcW w:w="3069" w:type="dxa"/>
          </w:tcPr>
          <w:p w14:paraId="560B79BC" w14:textId="77777777" w:rsidR="006D3D63" w:rsidRPr="00757917" w:rsidRDefault="006D3D63" w:rsidP="0062672E">
            <w:pPr>
              <w:spacing w:line="240" w:lineRule="auto"/>
              <w:ind w:left="160" w:hanging="16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โครงการสาทร สแควร์ และโครงการดับบลิว โฮเต็ล แบงคอก</w:t>
            </w:r>
          </w:p>
        </w:tc>
        <w:tc>
          <w:tcPr>
            <w:tcW w:w="2691" w:type="dxa"/>
          </w:tcPr>
          <w:p w14:paraId="114A161D" w14:textId="77777777" w:rsidR="006D3D63" w:rsidRPr="00757917" w:rsidRDefault="006D3D63" w:rsidP="0062672E">
            <w:pPr>
              <w:spacing w:line="240" w:lineRule="auto"/>
              <w:ind w:left="163" w:hanging="163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สำนักงานทรัพย์สินส่วนพระมหากษัตริย์</w:t>
            </w:r>
          </w:p>
        </w:tc>
        <w:tc>
          <w:tcPr>
            <w:tcW w:w="1418" w:type="dxa"/>
          </w:tcPr>
          <w:p w14:paraId="623F10D4" w14:textId="7D7FAE4D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33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ปี </w:t>
            </w:r>
            <w:r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937" w:type="dxa"/>
          </w:tcPr>
          <w:p w14:paraId="28757AFF" w14:textId="74B1427D" w:rsidR="006D3D63" w:rsidRPr="00757917" w:rsidRDefault="00460DDC" w:rsidP="0062672E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ar-SA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lang w:bidi="ar-SA"/>
              </w:rPr>
              <w:t xml:space="preserve"> 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2550</w:t>
            </w:r>
          </w:p>
        </w:tc>
      </w:tr>
      <w:tr w:rsidR="00D63B9D" w:rsidRPr="00757917" w14:paraId="084564A8" w14:textId="77777777" w:rsidTr="00317AFA">
        <w:tc>
          <w:tcPr>
            <w:tcW w:w="3069" w:type="dxa"/>
          </w:tcPr>
          <w:p w14:paraId="11D4481D" w14:textId="3CB83D01" w:rsidR="00D63B9D" w:rsidRPr="00757917" w:rsidRDefault="00D63B9D" w:rsidP="00D63B9D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โครงการสีลมเอจ</w:t>
            </w:r>
          </w:p>
        </w:tc>
        <w:tc>
          <w:tcPr>
            <w:tcW w:w="2691" w:type="dxa"/>
          </w:tcPr>
          <w:p w14:paraId="5E97F658" w14:textId="77777777" w:rsidR="00D63B9D" w:rsidRPr="00757917" w:rsidRDefault="00D63B9D" w:rsidP="00D63B9D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สำนักงานทรัพย์สิน</w:t>
            </w:r>
          </w:p>
          <w:p w14:paraId="17DF3EBA" w14:textId="06D28961" w:rsidR="00D63B9D" w:rsidRPr="00757917" w:rsidRDefault="00D63B9D" w:rsidP="00D63B9D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ส่วนพระมหากษัตริย์</w:t>
            </w:r>
          </w:p>
        </w:tc>
        <w:tc>
          <w:tcPr>
            <w:tcW w:w="1418" w:type="dxa"/>
          </w:tcPr>
          <w:p w14:paraId="6A763644" w14:textId="7E944AA1" w:rsidR="00D63B9D" w:rsidRPr="00757917" w:rsidRDefault="00460DDC" w:rsidP="00D63B9D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30</w:t>
            </w:r>
            <w:r w:rsidR="00D63B9D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D63B9D"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1937" w:type="dxa"/>
          </w:tcPr>
          <w:p w14:paraId="540CC098" w14:textId="338974AC" w:rsidR="00D63B9D" w:rsidRPr="00757917" w:rsidRDefault="00460DDC" w:rsidP="00D63B9D">
            <w:pPr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lang w:val="en-GB" w:bidi="ar-SA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D63B9D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ธันวาคม</w:t>
            </w:r>
            <w:r w:rsidR="00D63B9D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7432F9CE" w14:textId="77777777" w:rsidR="006D3D63" w:rsidRPr="00757917" w:rsidRDefault="006D3D63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5CB7CC2D" w14:textId="0DA20FFB" w:rsidR="006D3D63" w:rsidRPr="00757917" w:rsidRDefault="006D3D63" w:rsidP="006D3D63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 w:hint="cs"/>
          <w:sz w:val="30"/>
          <w:szCs w:val="30"/>
          <w:cs/>
        </w:rPr>
        <w:t xml:space="preserve">รายการเปลี่ยนแปลงสำหรับปีสิ้นสุดวันที่ </w:t>
      </w:r>
      <w:r w:rsidR="00460DDC" w:rsidRPr="00757917">
        <w:rPr>
          <w:rFonts w:asciiTheme="majorBidi" w:hAnsiTheme="majorBidi" w:cstheme="majorBidi"/>
          <w:sz w:val="30"/>
          <w:szCs w:val="30"/>
        </w:rPr>
        <w:t>30</w:t>
      </w:r>
      <w:r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กันยายน มีดังนี้</w:t>
      </w:r>
    </w:p>
    <w:p w14:paraId="1220CFEA" w14:textId="77777777" w:rsidR="006D3D63" w:rsidRPr="00757917" w:rsidRDefault="006D3D63" w:rsidP="006D3D63">
      <w:pPr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030"/>
        <w:gridCol w:w="810"/>
        <w:gridCol w:w="2340"/>
      </w:tblGrid>
      <w:tr w:rsidR="00D4579C" w:rsidRPr="00757917" w14:paraId="20E62DDE" w14:textId="77777777" w:rsidTr="00D4579C">
        <w:trPr>
          <w:tblHeader/>
        </w:trPr>
        <w:tc>
          <w:tcPr>
            <w:tcW w:w="6030" w:type="dxa"/>
          </w:tcPr>
          <w:p w14:paraId="0FD4F743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bookmarkStart w:id="20" w:name="_Hlk23958489"/>
          </w:p>
        </w:tc>
        <w:tc>
          <w:tcPr>
            <w:tcW w:w="810" w:type="dxa"/>
          </w:tcPr>
          <w:p w14:paraId="781E821B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</w:tcPr>
          <w:p w14:paraId="3EC0610D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bookmarkEnd w:id="20"/>
      <w:tr w:rsidR="00D4579C" w:rsidRPr="00757917" w14:paraId="0724E791" w14:textId="77777777" w:rsidTr="00D4579C">
        <w:trPr>
          <w:tblHeader/>
        </w:trPr>
        <w:tc>
          <w:tcPr>
            <w:tcW w:w="6030" w:type="dxa"/>
            <w:vAlign w:val="center"/>
          </w:tcPr>
          <w:p w14:paraId="397A535F" w14:textId="77777777" w:rsidR="00D4579C" w:rsidRPr="00757917" w:rsidRDefault="00D4579C" w:rsidP="0062672E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810" w:type="dxa"/>
          </w:tcPr>
          <w:p w14:paraId="24DD466B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53" w:right="-126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2340" w:type="dxa"/>
            <w:vAlign w:val="center"/>
          </w:tcPr>
          <w:p w14:paraId="57E347B8" w14:textId="2D1BE7BF" w:rsidR="00D4579C" w:rsidRPr="00757917" w:rsidRDefault="00D4579C" w:rsidP="0062672E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2563</w:t>
            </w:r>
          </w:p>
        </w:tc>
      </w:tr>
      <w:tr w:rsidR="00D4579C" w:rsidRPr="00757917" w14:paraId="77F78195" w14:textId="77777777" w:rsidTr="00D4579C">
        <w:trPr>
          <w:tblHeader/>
        </w:trPr>
        <w:tc>
          <w:tcPr>
            <w:tcW w:w="6030" w:type="dxa"/>
          </w:tcPr>
          <w:p w14:paraId="2DD45F26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sz w:val="30"/>
                <w:szCs w:val="30"/>
                <w:lang w:bidi="th-TH"/>
              </w:rPr>
            </w:pPr>
          </w:p>
        </w:tc>
        <w:tc>
          <w:tcPr>
            <w:tcW w:w="810" w:type="dxa"/>
          </w:tcPr>
          <w:p w14:paraId="4752F47E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2340" w:type="dxa"/>
            <w:vAlign w:val="center"/>
          </w:tcPr>
          <w:p w14:paraId="74A7F699" w14:textId="0183E63D" w:rsidR="00D4579C" w:rsidRPr="00757917" w:rsidRDefault="00317AFA" w:rsidP="0062672E">
            <w:pPr>
              <w:pStyle w:val="acctmergecolhdg"/>
              <w:spacing w:line="240" w:lineRule="auto"/>
              <w:ind w:left="-108" w:right="-107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 w:val="0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757917">
              <w:rPr>
                <w:rFonts w:asciiTheme="majorBidi" w:hAnsiTheme="majorBidi" w:cstheme="majorBidi" w:hint="cs"/>
                <w:b w:val="0"/>
                <w:i/>
                <w:iCs/>
                <w:sz w:val="30"/>
                <w:szCs w:val="30"/>
                <w:cs/>
                <w:lang w:bidi="th-TH"/>
              </w:rPr>
              <w:t>ล้านบาท)</w:t>
            </w:r>
          </w:p>
        </w:tc>
      </w:tr>
      <w:tr w:rsidR="00D4579C" w:rsidRPr="00757917" w14:paraId="57B4B8ED" w14:textId="77777777" w:rsidTr="005A74AE">
        <w:tc>
          <w:tcPr>
            <w:tcW w:w="6030" w:type="dxa"/>
          </w:tcPr>
          <w:p w14:paraId="6D33160E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ราคาทุน</w:t>
            </w:r>
          </w:p>
        </w:tc>
        <w:tc>
          <w:tcPr>
            <w:tcW w:w="810" w:type="dxa"/>
          </w:tcPr>
          <w:p w14:paraId="5BE20AB3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2340" w:type="dxa"/>
            <w:vAlign w:val="center"/>
          </w:tcPr>
          <w:p w14:paraId="09C1595C" w14:textId="77777777" w:rsidR="00D4579C" w:rsidRPr="00757917" w:rsidRDefault="00D4579C" w:rsidP="0062672E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</w:p>
        </w:tc>
      </w:tr>
      <w:tr w:rsidR="00D4579C" w:rsidRPr="00757917" w14:paraId="3AAC4E29" w14:textId="77777777" w:rsidTr="005A74AE">
        <w:tc>
          <w:tcPr>
            <w:tcW w:w="6030" w:type="dxa"/>
          </w:tcPr>
          <w:p w14:paraId="4B27399C" w14:textId="39C0C809" w:rsidR="00D4579C" w:rsidRPr="00757917" w:rsidRDefault="00D4579C" w:rsidP="001A0F1B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ตุลาคม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2562</w:t>
            </w:r>
          </w:p>
        </w:tc>
        <w:tc>
          <w:tcPr>
            <w:tcW w:w="810" w:type="dxa"/>
          </w:tcPr>
          <w:p w14:paraId="3AD9E386" w14:textId="77777777" w:rsidR="00D4579C" w:rsidRPr="00757917" w:rsidRDefault="00D4579C" w:rsidP="001A0F1B">
            <w:pPr>
              <w:pStyle w:val="acctfourfigures"/>
              <w:tabs>
                <w:tab w:val="clear" w:pos="765"/>
              </w:tabs>
              <w:spacing w:line="380" w:lineRule="exact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shd w:val="clear" w:color="auto" w:fill="auto"/>
            <w:vAlign w:val="bottom"/>
          </w:tcPr>
          <w:p w14:paraId="53FA5AF4" w14:textId="7DD6040C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2,134</w:t>
            </w:r>
          </w:p>
        </w:tc>
      </w:tr>
      <w:tr w:rsidR="00D4579C" w:rsidRPr="00757917" w14:paraId="22DAC5E2" w14:textId="77777777" w:rsidTr="005A74AE">
        <w:tc>
          <w:tcPr>
            <w:tcW w:w="6030" w:type="dxa"/>
          </w:tcPr>
          <w:p w14:paraId="7F3F4392" w14:textId="77777777" w:rsidR="00D4579C" w:rsidRPr="00757917" w:rsidRDefault="00D4579C" w:rsidP="001A0F1B">
            <w:pPr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810" w:type="dxa"/>
          </w:tcPr>
          <w:p w14:paraId="39103F96" w14:textId="77777777" w:rsidR="00D4579C" w:rsidRPr="00757917" w:rsidRDefault="00D4579C" w:rsidP="001A0F1B">
            <w:pPr>
              <w:pStyle w:val="acctfourfigures"/>
              <w:tabs>
                <w:tab w:val="clear" w:pos="765"/>
              </w:tabs>
              <w:spacing w:line="380" w:lineRule="exact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F642799" w14:textId="6AFB8F2A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234</w:t>
            </w:r>
          </w:p>
        </w:tc>
      </w:tr>
      <w:tr w:rsidR="00D4579C" w:rsidRPr="00757917" w14:paraId="13E1D380" w14:textId="77777777" w:rsidTr="00D4579C">
        <w:tc>
          <w:tcPr>
            <w:tcW w:w="6030" w:type="dxa"/>
          </w:tcPr>
          <w:p w14:paraId="3DE62C65" w14:textId="01A26A79" w:rsidR="00D4579C" w:rsidRPr="00757917" w:rsidRDefault="00D4579C" w:rsidP="001A0F1B">
            <w:pPr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810" w:type="dxa"/>
          </w:tcPr>
          <w:p w14:paraId="4241E87F" w14:textId="77777777" w:rsidR="00D4579C" w:rsidRPr="00757917" w:rsidRDefault="00D4579C" w:rsidP="001A0F1B">
            <w:pPr>
              <w:pStyle w:val="acctfourfigures"/>
              <w:tabs>
                <w:tab w:val="clear" w:pos="765"/>
              </w:tabs>
              <w:spacing w:line="380" w:lineRule="exac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758126C0" w14:textId="7B5E2F18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2,368</w:t>
            </w:r>
          </w:p>
        </w:tc>
      </w:tr>
      <w:tr w:rsidR="00D4579C" w:rsidRPr="00757917" w14:paraId="71204E28" w14:textId="77777777" w:rsidTr="00D4579C">
        <w:tc>
          <w:tcPr>
            <w:tcW w:w="6030" w:type="dxa"/>
          </w:tcPr>
          <w:p w14:paraId="597B847B" w14:textId="77777777" w:rsidR="00D4579C" w:rsidRPr="00757917" w:rsidRDefault="00D4579C" w:rsidP="001A0F1B">
            <w:pPr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810" w:type="dxa"/>
          </w:tcPr>
          <w:p w14:paraId="72963840" w14:textId="77777777" w:rsidR="00D4579C" w:rsidRPr="00757917" w:rsidRDefault="00D4579C" w:rsidP="001A0F1B">
            <w:pPr>
              <w:pStyle w:val="acctfourfigures"/>
              <w:tabs>
                <w:tab w:val="clear" w:pos="765"/>
              </w:tabs>
              <w:spacing w:line="380" w:lineRule="exact"/>
              <w:ind w:left="-79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4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7F8D9BA" w14:textId="77777777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4579C" w:rsidRPr="00757917" w14:paraId="7DEA3995" w14:textId="77777777" w:rsidTr="00D4579C">
        <w:tc>
          <w:tcPr>
            <w:tcW w:w="6840" w:type="dxa"/>
            <w:gridSpan w:val="2"/>
          </w:tcPr>
          <w:p w14:paraId="7F633855" w14:textId="77777777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252" w:right="-288" w:hanging="252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i/>
                <w:iCs/>
                <w:sz w:val="30"/>
                <w:szCs w:val="30"/>
                <w:cs/>
              </w:rPr>
              <w:t>ค่าตัดจำหน่าย</w:t>
            </w:r>
          </w:p>
        </w:tc>
        <w:tc>
          <w:tcPr>
            <w:tcW w:w="2340" w:type="dxa"/>
            <w:shd w:val="clear" w:color="auto" w:fill="auto"/>
          </w:tcPr>
          <w:p w14:paraId="1C7512FC" w14:textId="77777777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4579C" w:rsidRPr="00757917" w14:paraId="03732867" w14:textId="77777777" w:rsidTr="00D4579C">
        <w:tc>
          <w:tcPr>
            <w:tcW w:w="6030" w:type="dxa"/>
          </w:tcPr>
          <w:p w14:paraId="1DB008F6" w14:textId="6DB00136" w:rsidR="00D4579C" w:rsidRPr="00757917" w:rsidRDefault="00D4579C" w:rsidP="001A0F1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ตุลาคม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2562</w:t>
            </w:r>
          </w:p>
        </w:tc>
        <w:tc>
          <w:tcPr>
            <w:tcW w:w="810" w:type="dxa"/>
          </w:tcPr>
          <w:p w14:paraId="0554745A" w14:textId="77777777" w:rsidR="00D4579C" w:rsidRPr="00757917" w:rsidRDefault="00D4579C" w:rsidP="001A0F1B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shd w:val="clear" w:color="auto" w:fill="auto"/>
            <w:vAlign w:val="bottom"/>
          </w:tcPr>
          <w:p w14:paraId="14004FE7" w14:textId="355D799C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479</w:t>
            </w:r>
          </w:p>
        </w:tc>
      </w:tr>
      <w:tr w:rsidR="00D4579C" w:rsidRPr="00757917" w14:paraId="2AD4D769" w14:textId="77777777" w:rsidTr="00D4579C">
        <w:tc>
          <w:tcPr>
            <w:tcW w:w="6030" w:type="dxa"/>
            <w:shd w:val="clear" w:color="auto" w:fill="auto"/>
          </w:tcPr>
          <w:p w14:paraId="73E1A99E" w14:textId="77777777" w:rsidR="00D4579C" w:rsidRPr="00757917" w:rsidRDefault="00D4579C" w:rsidP="001A0F1B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ค่าตัดจำหน่ายสำหรับ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810" w:type="dxa"/>
            <w:shd w:val="clear" w:color="auto" w:fill="auto"/>
          </w:tcPr>
          <w:p w14:paraId="33350710" w14:textId="77777777" w:rsidR="00D4579C" w:rsidRPr="00757917" w:rsidRDefault="00D4579C" w:rsidP="001A0F1B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shd w:val="clear" w:color="auto" w:fill="auto"/>
            <w:vAlign w:val="bottom"/>
          </w:tcPr>
          <w:p w14:paraId="145CC39C" w14:textId="5C7EB924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87</w:t>
            </w:r>
          </w:p>
        </w:tc>
      </w:tr>
      <w:tr w:rsidR="00D4579C" w:rsidRPr="00757917" w14:paraId="4F8C7D59" w14:textId="77777777" w:rsidTr="00D4579C">
        <w:tc>
          <w:tcPr>
            <w:tcW w:w="6030" w:type="dxa"/>
            <w:shd w:val="clear" w:color="auto" w:fill="auto"/>
          </w:tcPr>
          <w:p w14:paraId="42589E54" w14:textId="77777777" w:rsidR="00D4579C" w:rsidRPr="00757917" w:rsidRDefault="00D4579C" w:rsidP="001A0F1B">
            <w:pPr>
              <w:spacing w:line="240" w:lineRule="auto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ค่าเช่าค้างจ่ายตามสัญญาเช่าระยะยาว</w:t>
            </w:r>
          </w:p>
        </w:tc>
        <w:tc>
          <w:tcPr>
            <w:tcW w:w="810" w:type="dxa"/>
            <w:shd w:val="clear" w:color="auto" w:fill="auto"/>
          </w:tcPr>
          <w:p w14:paraId="5CBEC56B" w14:textId="77777777" w:rsidR="00D4579C" w:rsidRPr="00757917" w:rsidRDefault="00D4579C" w:rsidP="001A0F1B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shd w:val="clear" w:color="auto" w:fill="auto"/>
            <w:vAlign w:val="bottom"/>
          </w:tcPr>
          <w:p w14:paraId="1DA88FF6" w14:textId="279A52F0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</w:tr>
      <w:tr w:rsidR="00D4579C" w:rsidRPr="00757917" w14:paraId="6A400EF9" w14:textId="77777777" w:rsidTr="00D4579C">
        <w:tc>
          <w:tcPr>
            <w:tcW w:w="6030" w:type="dxa"/>
          </w:tcPr>
          <w:p w14:paraId="5BB18F21" w14:textId="70700394" w:rsidR="00D4579C" w:rsidRPr="00757917" w:rsidRDefault="00D4579C" w:rsidP="001A0F1B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810" w:type="dxa"/>
          </w:tcPr>
          <w:p w14:paraId="45CCCFFC" w14:textId="77777777" w:rsidR="00D4579C" w:rsidRPr="00757917" w:rsidRDefault="00D4579C" w:rsidP="001A0F1B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3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5D53DF12" w14:textId="48399F74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576</w:t>
            </w:r>
          </w:p>
        </w:tc>
      </w:tr>
      <w:tr w:rsidR="001A0F1B" w:rsidRPr="00757917" w14:paraId="3EA7139E" w14:textId="77777777" w:rsidTr="00D4579C">
        <w:trPr>
          <w:trHeight w:val="289"/>
        </w:trPr>
        <w:tc>
          <w:tcPr>
            <w:tcW w:w="6030" w:type="dxa"/>
          </w:tcPr>
          <w:p w14:paraId="368B4DB6" w14:textId="77777777" w:rsidR="001A0F1B" w:rsidRPr="00757917" w:rsidRDefault="001A0F1B" w:rsidP="0062672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</w:tcPr>
          <w:p w14:paraId="1930FE22" w14:textId="77777777" w:rsidR="001A0F1B" w:rsidRPr="00757917" w:rsidRDefault="001A0F1B" w:rsidP="0062672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40" w:type="dxa"/>
          </w:tcPr>
          <w:p w14:paraId="07922EFA" w14:textId="77777777" w:rsidR="001A0F1B" w:rsidRPr="00757917" w:rsidRDefault="001A0F1B" w:rsidP="001A0F1B">
            <w:pPr>
              <w:tabs>
                <w:tab w:val="decimal" w:pos="818"/>
                <w:tab w:val="decimal" w:pos="196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4579C" w:rsidRPr="00757917" w14:paraId="69400DB3" w14:textId="77777777" w:rsidTr="00D4579C">
        <w:tc>
          <w:tcPr>
            <w:tcW w:w="6030" w:type="dxa"/>
          </w:tcPr>
          <w:p w14:paraId="2AA86B51" w14:textId="77777777" w:rsidR="00D4579C" w:rsidRPr="00757917" w:rsidRDefault="00D4579C" w:rsidP="0062672E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</w:t>
            </w:r>
          </w:p>
        </w:tc>
        <w:tc>
          <w:tcPr>
            <w:tcW w:w="810" w:type="dxa"/>
          </w:tcPr>
          <w:p w14:paraId="1A29D0E1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i/>
                <w:iCs/>
                <w:sz w:val="30"/>
                <w:szCs w:val="30"/>
                <w:lang w:val="en-US"/>
              </w:rPr>
            </w:pPr>
          </w:p>
        </w:tc>
        <w:tc>
          <w:tcPr>
            <w:tcW w:w="2340" w:type="dxa"/>
            <w:shd w:val="clear" w:color="auto" w:fill="auto"/>
          </w:tcPr>
          <w:p w14:paraId="513F0208" w14:textId="77777777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</w:tr>
      <w:tr w:rsidR="00D4579C" w:rsidRPr="00757917" w14:paraId="1D4D812E" w14:textId="77777777" w:rsidTr="00D4579C">
        <w:tc>
          <w:tcPr>
            <w:tcW w:w="6030" w:type="dxa"/>
          </w:tcPr>
          <w:p w14:paraId="595A7A05" w14:textId="13925B88" w:rsidR="00D4579C" w:rsidRPr="00757917" w:rsidRDefault="00D4579C" w:rsidP="0062672E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ตุลาคม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2562</w:t>
            </w:r>
          </w:p>
        </w:tc>
        <w:tc>
          <w:tcPr>
            <w:tcW w:w="810" w:type="dxa"/>
          </w:tcPr>
          <w:p w14:paraId="7F080487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234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1A2B2C4" w14:textId="2FA24282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1,655</w:t>
            </w:r>
          </w:p>
        </w:tc>
      </w:tr>
      <w:tr w:rsidR="00D4579C" w:rsidRPr="00757917" w14:paraId="02890C45" w14:textId="77777777" w:rsidTr="00D4579C">
        <w:tc>
          <w:tcPr>
            <w:tcW w:w="6030" w:type="dxa"/>
          </w:tcPr>
          <w:p w14:paraId="41617902" w14:textId="64722B0D" w:rsidR="00D4579C" w:rsidRPr="00757917" w:rsidRDefault="00D4579C" w:rsidP="0062672E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810" w:type="dxa"/>
          </w:tcPr>
          <w:p w14:paraId="536C1D83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340" w:type="dxa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75B517FB" w14:textId="08BB1976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1,792</w:t>
            </w:r>
          </w:p>
        </w:tc>
      </w:tr>
    </w:tbl>
    <w:p w14:paraId="7D83F364" w14:textId="504DE9EC" w:rsidR="006D3D63" w:rsidRPr="00757917" w:rsidRDefault="006D3D63" w:rsidP="006D3D63"/>
    <w:tbl>
      <w:tblPr>
        <w:tblW w:w="909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030"/>
        <w:gridCol w:w="720"/>
        <w:gridCol w:w="2340"/>
      </w:tblGrid>
      <w:tr w:rsidR="00D4579C" w:rsidRPr="00757917" w14:paraId="18F9BC67" w14:textId="77777777" w:rsidTr="00D4579C">
        <w:trPr>
          <w:tblHeader/>
        </w:trPr>
        <w:tc>
          <w:tcPr>
            <w:tcW w:w="6030" w:type="dxa"/>
          </w:tcPr>
          <w:p w14:paraId="0E29D7C2" w14:textId="77777777" w:rsidR="00D4579C" w:rsidRPr="00757917" w:rsidRDefault="00D4579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20" w:type="dxa"/>
          </w:tcPr>
          <w:p w14:paraId="7646DE07" w14:textId="77777777" w:rsidR="00D4579C" w:rsidRPr="00757917" w:rsidRDefault="00D4579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</w:tcPr>
          <w:p w14:paraId="17C0A75C" w14:textId="77777777" w:rsidR="00D4579C" w:rsidRPr="00757917" w:rsidRDefault="00D4579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D4579C" w:rsidRPr="00757917" w14:paraId="43A78179" w14:textId="77777777" w:rsidTr="00D4579C">
        <w:trPr>
          <w:tblHeader/>
        </w:trPr>
        <w:tc>
          <w:tcPr>
            <w:tcW w:w="6030" w:type="dxa"/>
          </w:tcPr>
          <w:p w14:paraId="3FBD85BF" w14:textId="77777777" w:rsidR="00D4579C" w:rsidRPr="00757917" w:rsidRDefault="00D4579C" w:rsidP="001A0F1B">
            <w:pPr>
              <w:spacing w:line="380" w:lineRule="exact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20" w:type="dxa"/>
          </w:tcPr>
          <w:p w14:paraId="64C0D16B" w14:textId="77777777" w:rsidR="00D4579C" w:rsidRPr="00757917" w:rsidRDefault="00D4579C" w:rsidP="001A0F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</w:tcPr>
          <w:p w14:paraId="542ED853" w14:textId="2E5BB594" w:rsidR="00D4579C" w:rsidRPr="00757917" w:rsidRDefault="00D4579C" w:rsidP="001A0F1B">
            <w:pPr>
              <w:spacing w:line="380" w:lineRule="exact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2563</w:t>
            </w:r>
          </w:p>
        </w:tc>
      </w:tr>
      <w:tr w:rsidR="00D4579C" w:rsidRPr="00757917" w14:paraId="6CEB0F7D" w14:textId="77777777" w:rsidTr="00D4579C">
        <w:trPr>
          <w:tblHeader/>
        </w:trPr>
        <w:tc>
          <w:tcPr>
            <w:tcW w:w="6030" w:type="dxa"/>
          </w:tcPr>
          <w:p w14:paraId="0C1EDBB9" w14:textId="77777777" w:rsidR="00D4579C" w:rsidRPr="00757917" w:rsidRDefault="00D4579C" w:rsidP="003B0627">
            <w:pPr>
              <w:pStyle w:val="acctfourfigures"/>
              <w:tabs>
                <w:tab w:val="clear" w:pos="765"/>
              </w:tabs>
              <w:spacing w:line="380" w:lineRule="exact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720" w:type="dxa"/>
          </w:tcPr>
          <w:p w14:paraId="16DFF6BE" w14:textId="77777777" w:rsidR="00D4579C" w:rsidRPr="00757917" w:rsidRDefault="00D4579C" w:rsidP="003B062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108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</w:p>
        </w:tc>
        <w:tc>
          <w:tcPr>
            <w:tcW w:w="2340" w:type="dxa"/>
            <w:vAlign w:val="center"/>
          </w:tcPr>
          <w:p w14:paraId="1A303A53" w14:textId="535F62B8" w:rsidR="00D4579C" w:rsidRPr="00757917" w:rsidRDefault="001F5B13" w:rsidP="003B0627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 w:val="0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757917">
              <w:rPr>
                <w:rFonts w:asciiTheme="majorBidi" w:hAnsiTheme="majorBidi" w:cstheme="majorBidi" w:hint="cs"/>
                <w:b w:val="0"/>
                <w:i/>
                <w:iCs/>
                <w:sz w:val="30"/>
                <w:szCs w:val="30"/>
                <w:cs/>
                <w:lang w:bidi="th-TH"/>
              </w:rPr>
              <w:t>ล้านบาท)</w:t>
            </w:r>
          </w:p>
        </w:tc>
      </w:tr>
      <w:tr w:rsidR="00D4579C" w:rsidRPr="00757917" w14:paraId="5E06C176" w14:textId="77777777" w:rsidTr="00D4579C">
        <w:tc>
          <w:tcPr>
            <w:tcW w:w="6030" w:type="dxa"/>
          </w:tcPr>
          <w:p w14:paraId="10D4C18E" w14:textId="77777777" w:rsidR="00D4579C" w:rsidRPr="00757917" w:rsidRDefault="00D4579C" w:rsidP="0062672E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มูลค่าสุทธิทางบัญชีประกอบด้วย</w:t>
            </w:r>
          </w:p>
        </w:tc>
        <w:tc>
          <w:tcPr>
            <w:tcW w:w="720" w:type="dxa"/>
          </w:tcPr>
          <w:p w14:paraId="4D121FDB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shd w:val="clear" w:color="auto" w:fill="auto"/>
            <w:vAlign w:val="bottom"/>
          </w:tcPr>
          <w:p w14:paraId="6684C900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</w:tr>
      <w:tr w:rsidR="00D4579C" w:rsidRPr="00757917" w14:paraId="3F451B7B" w14:textId="77777777" w:rsidTr="00D4579C">
        <w:tc>
          <w:tcPr>
            <w:tcW w:w="6030" w:type="dxa"/>
          </w:tcPr>
          <w:p w14:paraId="4438A5EE" w14:textId="56F00AB8" w:rsidR="00D4579C" w:rsidRPr="00757917" w:rsidRDefault="00D4579C" w:rsidP="0062672E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1 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ตุลาคม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2562</w:t>
            </w:r>
          </w:p>
        </w:tc>
        <w:tc>
          <w:tcPr>
            <w:tcW w:w="720" w:type="dxa"/>
          </w:tcPr>
          <w:p w14:paraId="4C42820A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shd w:val="clear" w:color="auto" w:fill="auto"/>
            <w:vAlign w:val="bottom"/>
          </w:tcPr>
          <w:p w14:paraId="3A41F093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4579C" w:rsidRPr="00757917" w14:paraId="2341557A" w14:textId="77777777" w:rsidTr="00D4579C">
        <w:tc>
          <w:tcPr>
            <w:tcW w:w="6030" w:type="dxa"/>
          </w:tcPr>
          <w:p w14:paraId="593C1C2B" w14:textId="77777777" w:rsidR="00D4579C" w:rsidRPr="00757917" w:rsidRDefault="00D4579C" w:rsidP="0062672E">
            <w:pPr>
              <w:tabs>
                <w:tab w:val="clear" w:pos="227"/>
                <w:tab w:val="left" w:pos="342"/>
              </w:tabs>
              <w:spacing w:line="240" w:lineRule="auto"/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สิทธิการเช่า</w:t>
            </w:r>
          </w:p>
        </w:tc>
        <w:tc>
          <w:tcPr>
            <w:tcW w:w="720" w:type="dxa"/>
          </w:tcPr>
          <w:p w14:paraId="72117955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shd w:val="clear" w:color="auto" w:fill="auto"/>
            <w:vAlign w:val="bottom"/>
          </w:tcPr>
          <w:p w14:paraId="069175D9" w14:textId="69608ACE" w:rsidR="00D4579C" w:rsidRPr="00757917" w:rsidRDefault="00D4579C" w:rsidP="007806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1,660</w:t>
            </w:r>
          </w:p>
        </w:tc>
      </w:tr>
      <w:tr w:rsidR="00D4579C" w:rsidRPr="00757917" w14:paraId="0533C415" w14:textId="77777777" w:rsidTr="00D4579C">
        <w:tc>
          <w:tcPr>
            <w:tcW w:w="6030" w:type="dxa"/>
          </w:tcPr>
          <w:p w14:paraId="1C78EF61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left" w:pos="252"/>
                <w:tab w:val="left" w:pos="522"/>
                <w:tab w:val="left" w:pos="972"/>
              </w:tabs>
              <w:spacing w:line="240" w:lineRule="auto"/>
              <w:ind w:left="522" w:right="-108" w:hanging="45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ค่าเช่าค้างจ่ายตามสัญญาเช่าระยะยาว</w:t>
            </w:r>
          </w:p>
        </w:tc>
        <w:tc>
          <w:tcPr>
            <w:tcW w:w="720" w:type="dxa"/>
          </w:tcPr>
          <w:p w14:paraId="66842FB5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34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B2748C2" w14:textId="0E252BDA" w:rsidR="00D4579C" w:rsidRPr="00757917" w:rsidRDefault="00D4579C" w:rsidP="007806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(5)</w:t>
            </w:r>
          </w:p>
        </w:tc>
      </w:tr>
      <w:tr w:rsidR="00D4579C" w:rsidRPr="00757917" w14:paraId="03A4D7F6" w14:textId="77777777" w:rsidTr="00D4579C">
        <w:tc>
          <w:tcPr>
            <w:tcW w:w="6030" w:type="dxa"/>
          </w:tcPr>
          <w:p w14:paraId="2DF6083C" w14:textId="77777777" w:rsidR="00D4579C" w:rsidRPr="00757917" w:rsidRDefault="00D4579C" w:rsidP="0062672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52A6BEE3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2F842FC2" w14:textId="7245D6A7" w:rsidR="00D4579C" w:rsidRPr="00757917" w:rsidRDefault="00D4579C" w:rsidP="007806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1,655</w:t>
            </w:r>
          </w:p>
        </w:tc>
      </w:tr>
      <w:tr w:rsidR="00D4579C" w:rsidRPr="00757917" w14:paraId="3BBCADBB" w14:textId="77777777" w:rsidTr="00D4579C">
        <w:tc>
          <w:tcPr>
            <w:tcW w:w="6030" w:type="dxa"/>
          </w:tcPr>
          <w:p w14:paraId="65FDB282" w14:textId="0910D6FA" w:rsidR="00D4579C" w:rsidRPr="00757917" w:rsidRDefault="00D4579C" w:rsidP="0062672E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30 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720" w:type="dxa"/>
          </w:tcPr>
          <w:p w14:paraId="50B623A1" w14:textId="77777777" w:rsidR="00D4579C" w:rsidRPr="00757917" w:rsidRDefault="00D4579C" w:rsidP="0062672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shd w:val="clear" w:color="auto" w:fill="auto"/>
            <w:vAlign w:val="bottom"/>
          </w:tcPr>
          <w:p w14:paraId="697C61F4" w14:textId="77777777" w:rsidR="00D4579C" w:rsidRPr="00757917" w:rsidRDefault="00D4579C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D4579C" w:rsidRPr="00757917" w14:paraId="3F2D8A7D" w14:textId="77777777" w:rsidTr="00D4579C">
        <w:tc>
          <w:tcPr>
            <w:tcW w:w="6030" w:type="dxa"/>
          </w:tcPr>
          <w:p w14:paraId="5061C30A" w14:textId="77777777" w:rsidR="00D4579C" w:rsidRPr="00757917" w:rsidRDefault="00D4579C" w:rsidP="00780664">
            <w:pPr>
              <w:tabs>
                <w:tab w:val="clear" w:pos="227"/>
                <w:tab w:val="left" w:pos="342"/>
              </w:tabs>
              <w:spacing w:line="240" w:lineRule="auto"/>
              <w:ind w:left="72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สิทธิการเช่า</w:t>
            </w:r>
          </w:p>
        </w:tc>
        <w:tc>
          <w:tcPr>
            <w:tcW w:w="720" w:type="dxa"/>
          </w:tcPr>
          <w:p w14:paraId="518423E2" w14:textId="77777777" w:rsidR="00D4579C" w:rsidRPr="00757917" w:rsidRDefault="00D4579C" w:rsidP="00780664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shd w:val="clear" w:color="auto" w:fill="auto"/>
            <w:vAlign w:val="bottom"/>
          </w:tcPr>
          <w:p w14:paraId="294713E6" w14:textId="1D13853C" w:rsidR="00D4579C" w:rsidRPr="00757917" w:rsidRDefault="00D4579C" w:rsidP="007806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1,795</w:t>
            </w:r>
          </w:p>
        </w:tc>
      </w:tr>
      <w:tr w:rsidR="00D4579C" w:rsidRPr="00757917" w14:paraId="23911178" w14:textId="77777777" w:rsidTr="00D4579C">
        <w:tc>
          <w:tcPr>
            <w:tcW w:w="6030" w:type="dxa"/>
          </w:tcPr>
          <w:p w14:paraId="5126A7E3" w14:textId="77777777" w:rsidR="00D4579C" w:rsidRPr="00757917" w:rsidRDefault="00D4579C" w:rsidP="00780664">
            <w:pPr>
              <w:tabs>
                <w:tab w:val="clear" w:pos="227"/>
                <w:tab w:val="clear" w:pos="454"/>
                <w:tab w:val="clear" w:pos="680"/>
                <w:tab w:val="left" w:pos="252"/>
                <w:tab w:val="left" w:pos="522"/>
                <w:tab w:val="left" w:pos="972"/>
              </w:tabs>
              <w:spacing w:line="240" w:lineRule="auto"/>
              <w:ind w:left="522" w:right="-108" w:hanging="45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ค่าเช่าค้างจ่ายตามสัญญาเช่าระยะยาว</w:t>
            </w:r>
          </w:p>
        </w:tc>
        <w:tc>
          <w:tcPr>
            <w:tcW w:w="720" w:type="dxa"/>
          </w:tcPr>
          <w:p w14:paraId="53039E6F" w14:textId="77777777" w:rsidR="00D4579C" w:rsidRPr="00757917" w:rsidRDefault="00D4579C" w:rsidP="00780664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4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DDE334E" w14:textId="27DFB976" w:rsidR="00D4579C" w:rsidRPr="00757917" w:rsidRDefault="00D4579C" w:rsidP="007806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(3)</w:t>
            </w:r>
          </w:p>
        </w:tc>
      </w:tr>
      <w:tr w:rsidR="00D4579C" w:rsidRPr="00757917" w14:paraId="0D71C624" w14:textId="77777777" w:rsidTr="00D4579C">
        <w:tc>
          <w:tcPr>
            <w:tcW w:w="6030" w:type="dxa"/>
          </w:tcPr>
          <w:p w14:paraId="0F57EDD5" w14:textId="77777777" w:rsidR="00D4579C" w:rsidRPr="00757917" w:rsidRDefault="00D4579C" w:rsidP="00780664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720" w:type="dxa"/>
          </w:tcPr>
          <w:p w14:paraId="3B4BB190" w14:textId="77777777" w:rsidR="00D4579C" w:rsidRPr="00757917" w:rsidRDefault="00D4579C" w:rsidP="00780664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lang w:val="en-US"/>
              </w:rPr>
            </w:pPr>
          </w:p>
        </w:tc>
        <w:tc>
          <w:tcPr>
            <w:tcW w:w="23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EC199D8" w14:textId="25E50506" w:rsidR="00D4579C" w:rsidRPr="00757917" w:rsidRDefault="00D4579C" w:rsidP="007806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965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1,792</w:t>
            </w:r>
          </w:p>
        </w:tc>
      </w:tr>
    </w:tbl>
    <w:p w14:paraId="4F44F6AA" w14:textId="77777777" w:rsidR="006D3D63" w:rsidRPr="00757917" w:rsidRDefault="006D3D63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6CF52EFD" w14:textId="04685F8B" w:rsidR="00370B2A" w:rsidRPr="00757917" w:rsidRDefault="00370B2A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ในปี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สินทรัพย์สิทธิการใช้ของกลุ่มบริษัทเพิ่มขึ้นเป็นจำนวน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="002E2A44"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918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ล้านบาท </w:t>
      </w:r>
    </w:p>
    <w:p w14:paraId="30EA4213" w14:textId="079D8155" w:rsidR="00370B2A" w:rsidRPr="00757917" w:rsidRDefault="00370B2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30"/>
          <w:szCs w:val="30"/>
          <w:lang w:val="en-US" w:bidi="th-TH"/>
        </w:rPr>
      </w:pPr>
    </w:p>
    <w:p w14:paraId="3E691081" w14:textId="1DABFE40" w:rsidR="000808DA" w:rsidRPr="00757917" w:rsidRDefault="000808DA" w:rsidP="000808DA">
      <w:pPr>
        <w:pStyle w:val="block"/>
        <w:spacing w:after="0" w:line="240" w:lineRule="auto"/>
        <w:ind w:left="547" w:right="43"/>
        <w:jc w:val="thaiDistribute"/>
        <w:rPr>
          <w:rFonts w:asciiTheme="majorBidi" w:hAnsiTheme="majorBidi" w:cstheme="majorBidi"/>
          <w:sz w:val="30"/>
          <w:szCs w:val="30"/>
          <w:lang w:bidi="th-TH"/>
        </w:rPr>
      </w:pPr>
      <w:bookmarkStart w:id="21" w:name="_Hlk85825761"/>
      <w:r w:rsidRPr="00757917">
        <w:rPr>
          <w:rFonts w:asciiTheme="majorBidi" w:hAnsiTheme="majorBidi" w:cstheme="majorBidi"/>
          <w:sz w:val="30"/>
          <w:szCs w:val="30"/>
          <w:cs/>
        </w:rPr>
        <w:t>กลุ่มบริษัทเช่า</w:t>
      </w:r>
      <w:r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>ที่ดิน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หลายแห่งเป็น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ระยะเวลา </w:t>
      </w:r>
      <w:r w:rsidR="00294C31" w:rsidRPr="00757917">
        <w:rPr>
          <w:rFonts w:asciiTheme="majorBidi" w:hAnsiTheme="majorBidi" w:cstheme="majorBidi" w:hint="cs"/>
          <w:sz w:val="30"/>
          <w:szCs w:val="30"/>
          <w:lang w:val="en-US" w:bidi="th-TH"/>
        </w:rPr>
        <w:t>30</w:t>
      </w:r>
      <w:r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294C31" w:rsidRPr="00757917">
        <w:rPr>
          <w:rFonts w:asciiTheme="majorBidi" w:hAnsiTheme="majorBidi" w:cstheme="majorBidi" w:hint="cs"/>
          <w:sz w:val="30"/>
          <w:szCs w:val="30"/>
          <w:lang w:val="en-US" w:bidi="th-TH"/>
        </w:rPr>
        <w:t>34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ปี</w:t>
      </w:r>
      <w:r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โดยมีสิทธิต่ออายุสัญญาเช่าเมื่อสิ้นสุดอายุสัญญา </w:t>
      </w:r>
      <w:r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อีกทั้งเช่าสำนักงาน และรถยนต์หลายคัน เป็นระยะเวลา </w:t>
      </w:r>
      <w:r w:rsidR="00294C31" w:rsidRPr="00757917">
        <w:rPr>
          <w:rFonts w:asciiTheme="majorBidi" w:hAnsiTheme="majorBidi" w:cstheme="majorBidi" w:hint="cs"/>
          <w:sz w:val="30"/>
          <w:szCs w:val="30"/>
          <w:lang w:val="en-US" w:bidi="th-TH"/>
        </w:rPr>
        <w:t>3</w:t>
      </w:r>
      <w:r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- </w:t>
      </w:r>
      <w:r w:rsidR="00294C31" w:rsidRPr="00757917">
        <w:rPr>
          <w:rFonts w:asciiTheme="majorBidi" w:hAnsiTheme="majorBidi" w:cstheme="majorBidi" w:hint="cs"/>
          <w:sz w:val="30"/>
          <w:szCs w:val="30"/>
          <w:lang w:val="en-US" w:bidi="th-TH"/>
        </w:rPr>
        <w:t>5</w:t>
      </w:r>
      <w:r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 xml:space="preserve"> ปี 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>กำหนดชำระเป็นรายเดือนตามอัตราที่</w:t>
      </w:r>
      <w:r w:rsidRPr="00757917">
        <w:rPr>
          <w:rFonts w:asciiTheme="majorBidi" w:hAnsiTheme="majorBidi" w:cstheme="majorBidi" w:hint="cs"/>
          <w:sz w:val="30"/>
          <w:szCs w:val="30"/>
          <w:cs/>
          <w:lang w:bidi="th-TH"/>
        </w:rPr>
        <w:t>ระบุ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>ไว้ในสัญญา</w:t>
      </w:r>
    </w:p>
    <w:bookmarkEnd w:id="21"/>
    <w:p w14:paraId="06C67C5C" w14:textId="77777777" w:rsidR="000808DA" w:rsidRPr="00757917" w:rsidRDefault="000808D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30"/>
          <w:szCs w:val="30"/>
          <w:lang w:val="en-US" w:bidi="th-TH"/>
        </w:rPr>
      </w:pPr>
    </w:p>
    <w:p w14:paraId="7D18BE9A" w14:textId="5C543A94" w:rsidR="00370B2A" w:rsidRPr="00757917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สิทธิเลือกในการขยายอายุสัญญาเช่า</w:t>
      </w:r>
    </w:p>
    <w:p w14:paraId="39550B3D" w14:textId="6C28E52C" w:rsidR="00370B2A" w:rsidRPr="00757917" w:rsidRDefault="00370B2A" w:rsidP="00370B2A">
      <w:pPr>
        <w:tabs>
          <w:tab w:val="clear" w:pos="454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กลุ่มบริษัทมีสิทธิเลือกขยายอายุสัญญาเช่าอสังหาริมทรัพย์ภายในหนึ่งปีก่อนสิ้นสุดระยะเวลาเช่า ซึ่งกลุ่มบริษัทจะประเมินตั้งแต่วันที่สัญญาเช่าเริ่มมีผลว่ามีความแน่นอนอย่างสมเหตุสมผลที่จะใช้สิทธิในการขยายอายุสัญญาเช่าหรือไม่และจะทบทวนการประเมินดังกล่าวอย่างสม่ำเสมอ  </w:t>
      </w:r>
    </w:p>
    <w:p w14:paraId="0E9CEF37" w14:textId="1CFE151A" w:rsidR="002A0040" w:rsidRPr="00757917" w:rsidRDefault="002A00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eastAsia="Times New Roman" w:hAnsi="Angsana New"/>
          <w:sz w:val="30"/>
          <w:szCs w:val="30"/>
          <w:cs/>
          <w:lang w:eastAsia="x-none"/>
        </w:rPr>
      </w:pPr>
      <w:r w:rsidRPr="00757917">
        <w:rPr>
          <w:rFonts w:ascii="Angsana New" w:eastAsia="Times New Roman" w:hAnsi="Angsana New"/>
          <w:sz w:val="30"/>
          <w:szCs w:val="30"/>
          <w:cs/>
        </w:rPr>
        <w:br w:type="page"/>
      </w:r>
    </w:p>
    <w:tbl>
      <w:tblPr>
        <w:tblW w:w="918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6408"/>
        <w:gridCol w:w="1332"/>
        <w:gridCol w:w="180"/>
        <w:gridCol w:w="1260"/>
      </w:tblGrid>
      <w:tr w:rsidR="000808DA" w:rsidRPr="00757917" w14:paraId="6E51B740" w14:textId="77777777" w:rsidTr="00C05874">
        <w:trPr>
          <w:cantSplit/>
          <w:trHeight w:val="144"/>
          <w:tblHeader/>
        </w:trPr>
        <w:tc>
          <w:tcPr>
            <w:tcW w:w="6408" w:type="dxa"/>
            <w:vAlign w:val="bottom"/>
            <w:hideMark/>
          </w:tcPr>
          <w:p w14:paraId="5E929DBE" w14:textId="77777777" w:rsidR="000808DA" w:rsidRPr="00757917" w:rsidRDefault="000808DA" w:rsidP="00C05874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32" w:type="dxa"/>
            <w:hideMark/>
          </w:tcPr>
          <w:p w14:paraId="39BA5EEF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</w:p>
          <w:p w14:paraId="3DD8D9A8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4322CBE9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hideMark/>
          </w:tcPr>
          <w:p w14:paraId="28F5873B" w14:textId="77777777" w:rsidR="000808DA" w:rsidRPr="00757917" w:rsidRDefault="000808DA" w:rsidP="00C05874">
            <w:pPr>
              <w:pStyle w:val="acctfourfigures"/>
              <w:tabs>
                <w:tab w:val="left" w:pos="720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0808DA" w:rsidRPr="00757917" w14:paraId="71987B40" w14:textId="77777777" w:rsidTr="00C05874">
        <w:trPr>
          <w:cantSplit/>
          <w:trHeight w:val="144"/>
          <w:tblHeader/>
        </w:trPr>
        <w:tc>
          <w:tcPr>
            <w:tcW w:w="6408" w:type="dxa"/>
            <w:vAlign w:val="bottom"/>
          </w:tcPr>
          <w:p w14:paraId="4FF003C4" w14:textId="77777777" w:rsidR="000808DA" w:rsidRPr="00757917" w:rsidRDefault="000808DA" w:rsidP="00C05874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72" w:type="dxa"/>
            <w:gridSpan w:val="3"/>
          </w:tcPr>
          <w:p w14:paraId="45CD573C" w14:textId="77777777" w:rsidR="000808DA" w:rsidRPr="00757917" w:rsidRDefault="000808DA" w:rsidP="00C05874">
            <w:pPr>
              <w:pStyle w:val="acctfourfigures"/>
              <w:tabs>
                <w:tab w:val="left" w:pos="720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ล้านบาท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0808DA" w:rsidRPr="00757917" w14:paraId="435AB7FA" w14:textId="77777777" w:rsidTr="00C05874">
        <w:trPr>
          <w:cantSplit/>
          <w:trHeight w:val="144"/>
          <w:tblHeader/>
        </w:trPr>
        <w:tc>
          <w:tcPr>
            <w:tcW w:w="6408" w:type="dxa"/>
            <w:vAlign w:val="bottom"/>
          </w:tcPr>
          <w:p w14:paraId="01BD3A05" w14:textId="7DC60236" w:rsidR="000808DA" w:rsidRPr="00757917" w:rsidRDefault="000808DA" w:rsidP="00C05874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สำหรับปีสิ้นสุดวันที่ </w:t>
            </w:r>
            <w:r w:rsidR="00460DDC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3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0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</w:rPr>
              <w:t>256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2772" w:type="dxa"/>
            <w:gridSpan w:val="3"/>
          </w:tcPr>
          <w:p w14:paraId="5367775B" w14:textId="77777777" w:rsidR="000808DA" w:rsidRPr="00757917" w:rsidRDefault="000808DA" w:rsidP="00C05874">
            <w:pPr>
              <w:pStyle w:val="acctfourfigures"/>
              <w:tabs>
                <w:tab w:val="left" w:pos="720"/>
              </w:tabs>
              <w:spacing w:line="240" w:lineRule="auto"/>
              <w:ind w:left="-75" w:right="-75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</w:tr>
      <w:tr w:rsidR="000808DA" w:rsidRPr="00757917" w14:paraId="7701A61F" w14:textId="77777777" w:rsidTr="00C05874">
        <w:trPr>
          <w:cantSplit/>
          <w:trHeight w:val="144"/>
        </w:trPr>
        <w:tc>
          <w:tcPr>
            <w:tcW w:w="6408" w:type="dxa"/>
            <w:hideMark/>
          </w:tcPr>
          <w:p w14:paraId="0A50BB1B" w14:textId="77777777" w:rsidR="000808DA" w:rsidRPr="00757917" w:rsidRDefault="000808DA" w:rsidP="00C05874">
            <w:pP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332" w:type="dxa"/>
          </w:tcPr>
          <w:p w14:paraId="5626A0A5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1043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80" w:type="dxa"/>
          </w:tcPr>
          <w:p w14:paraId="22EDCFBB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8470118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808DA" w:rsidRPr="00757917" w14:paraId="44C2AAC3" w14:textId="77777777" w:rsidTr="00C05874">
        <w:trPr>
          <w:cantSplit/>
          <w:trHeight w:val="191"/>
        </w:trPr>
        <w:tc>
          <w:tcPr>
            <w:tcW w:w="6408" w:type="dxa"/>
            <w:hideMark/>
          </w:tcPr>
          <w:p w14:paraId="33BD3F2A" w14:textId="77777777" w:rsidR="000808DA" w:rsidRPr="00757917" w:rsidRDefault="000808DA" w:rsidP="00C05874">
            <w:pPr>
              <w:rPr>
                <w:rFonts w:ascii="Angsana New" w:hAnsi="Angsana New"/>
                <w:color w:val="211E1F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ดอกเบี้ยรับของลูกหนี้สัญญาเช่าเงินทุน</w:t>
            </w:r>
            <w:r w:rsidRPr="00757917">
              <w:rPr>
                <w:rFonts w:ascii="Angsana New" w:hAnsi="Angsana New" w:hint="cs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332" w:type="dxa"/>
          </w:tcPr>
          <w:p w14:paraId="7E2D0D90" w14:textId="559F62B5" w:rsidR="000808DA" w:rsidRPr="00757917" w:rsidRDefault="00460DDC" w:rsidP="00C05874">
            <w:pPr>
              <w:pStyle w:val="acctfourfigures"/>
              <w:tabs>
                <w:tab w:val="clear" w:pos="765"/>
                <w:tab w:val="decimal" w:pos="1043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59</w:t>
            </w:r>
          </w:p>
        </w:tc>
        <w:tc>
          <w:tcPr>
            <w:tcW w:w="180" w:type="dxa"/>
          </w:tcPr>
          <w:p w14:paraId="216E4F51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FE58F99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620"/>
              </w:tabs>
              <w:spacing w:line="240" w:lineRule="atLeast"/>
              <w:ind w:right="1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</w:p>
        </w:tc>
      </w:tr>
      <w:tr w:rsidR="000808DA" w:rsidRPr="00757917" w14:paraId="0C753B8C" w14:textId="77777777" w:rsidTr="00C05874">
        <w:trPr>
          <w:cantSplit/>
          <w:trHeight w:val="191"/>
        </w:trPr>
        <w:tc>
          <w:tcPr>
            <w:tcW w:w="6408" w:type="dxa"/>
          </w:tcPr>
          <w:p w14:paraId="7B1DCDEF" w14:textId="77777777" w:rsidR="000808DA" w:rsidRPr="00757917" w:rsidRDefault="000808DA" w:rsidP="00C05874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757917">
              <w:rPr>
                <w:rFonts w:ascii="Angsana New" w:hAnsi="Angsana New" w:hint="cs"/>
                <w:b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332" w:type="dxa"/>
          </w:tcPr>
          <w:p w14:paraId="41723486" w14:textId="6A481700" w:rsidR="000808DA" w:rsidRPr="00757917" w:rsidRDefault="000808DA" w:rsidP="00C05874">
            <w:pPr>
              <w:pStyle w:val="acctfourfigures"/>
              <w:tabs>
                <w:tab w:val="clear" w:pos="765"/>
                <w:tab w:val="decimal" w:pos="1043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B77209" w:rsidRPr="00757917">
              <w:rPr>
                <w:rFonts w:ascii="Angsana New" w:hAnsi="Angsana New"/>
                <w:sz w:val="30"/>
                <w:szCs w:val="30"/>
              </w:rPr>
              <w:t>01</w:t>
            </w:r>
          </w:p>
        </w:tc>
        <w:tc>
          <w:tcPr>
            <w:tcW w:w="180" w:type="dxa"/>
          </w:tcPr>
          <w:p w14:paraId="5555C555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68020C0" w14:textId="1FE5D200" w:rsidR="000808DA" w:rsidRPr="00757917" w:rsidRDefault="000808DA" w:rsidP="00C05874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right="1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8</w:t>
            </w:r>
          </w:p>
        </w:tc>
      </w:tr>
      <w:tr w:rsidR="000808DA" w:rsidRPr="00757917" w14:paraId="4AAA9AED" w14:textId="77777777" w:rsidTr="00C05874">
        <w:trPr>
          <w:cantSplit/>
          <w:trHeight w:val="144"/>
        </w:trPr>
        <w:tc>
          <w:tcPr>
            <w:tcW w:w="6408" w:type="dxa"/>
            <w:hideMark/>
          </w:tcPr>
          <w:p w14:paraId="087A1C84" w14:textId="77777777" w:rsidR="000808DA" w:rsidRPr="00757917" w:rsidRDefault="000808D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75" w:right="-67" w:hanging="175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  <w:r w:rsidRPr="00757917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 xml:space="preserve"> และ</w:t>
            </w:r>
            <w:r w:rsidRPr="00757917"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สัญญาเช่าสินทรัพย์ที่มีมูลค่าต่ำ</w:t>
            </w:r>
          </w:p>
        </w:tc>
        <w:tc>
          <w:tcPr>
            <w:tcW w:w="1332" w:type="dxa"/>
          </w:tcPr>
          <w:p w14:paraId="4FA49F56" w14:textId="0056C0DE" w:rsidR="000808DA" w:rsidRPr="00757917" w:rsidRDefault="00460DDC" w:rsidP="00C05874">
            <w:pPr>
              <w:pStyle w:val="acctfourfigures"/>
              <w:tabs>
                <w:tab w:val="clear" w:pos="765"/>
                <w:tab w:val="decimal" w:pos="1043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36</w:t>
            </w:r>
          </w:p>
        </w:tc>
        <w:tc>
          <w:tcPr>
            <w:tcW w:w="180" w:type="dxa"/>
          </w:tcPr>
          <w:p w14:paraId="79818699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9158C0C" w14:textId="47C83DCC" w:rsidR="000808DA" w:rsidRPr="00757917" w:rsidRDefault="000808DA" w:rsidP="00C05874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right="10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11</w:t>
            </w:r>
          </w:p>
        </w:tc>
      </w:tr>
      <w:tr w:rsidR="000808DA" w:rsidRPr="00757917" w14:paraId="00F108B8" w14:textId="77777777" w:rsidTr="00C05874">
        <w:trPr>
          <w:cantSplit/>
          <w:trHeight w:val="144"/>
        </w:trPr>
        <w:tc>
          <w:tcPr>
            <w:tcW w:w="6408" w:type="dxa"/>
          </w:tcPr>
          <w:p w14:paraId="0E06459A" w14:textId="77777777" w:rsidR="000808DA" w:rsidRPr="00757917" w:rsidRDefault="000808DA" w:rsidP="00C05874">
            <w:pPr>
              <w:ind w:left="175" w:hanging="175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  <w:r w:rsidRPr="00757917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332" w:type="dxa"/>
          </w:tcPr>
          <w:p w14:paraId="21A8CDB5" w14:textId="3D233C68" w:rsidR="000808DA" w:rsidRPr="00757917" w:rsidRDefault="00B77209" w:rsidP="00C05874">
            <w:pPr>
              <w:pStyle w:val="acctfourfigures"/>
              <w:tabs>
                <w:tab w:val="clear" w:pos="765"/>
                <w:tab w:val="decimal" w:pos="1043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57</w:t>
            </w:r>
          </w:p>
        </w:tc>
        <w:tc>
          <w:tcPr>
            <w:tcW w:w="180" w:type="dxa"/>
          </w:tcPr>
          <w:p w14:paraId="63E86B66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66D0F4E" w14:textId="21EE8ADF" w:rsidR="000808DA" w:rsidRPr="00757917" w:rsidRDefault="000808DA" w:rsidP="00C05874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right="10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11</w:t>
            </w:r>
          </w:p>
        </w:tc>
      </w:tr>
      <w:tr w:rsidR="000808DA" w:rsidRPr="00757917" w14:paraId="2D92EC88" w14:textId="77777777" w:rsidTr="00C05874">
        <w:trPr>
          <w:cantSplit/>
          <w:trHeight w:val="144"/>
        </w:trPr>
        <w:tc>
          <w:tcPr>
            <w:tcW w:w="6408" w:type="dxa"/>
          </w:tcPr>
          <w:p w14:paraId="39E8251B" w14:textId="77777777" w:rsidR="000808DA" w:rsidRPr="00757917" w:rsidRDefault="000808DA" w:rsidP="00C05874">
            <w:pPr>
              <w:ind w:left="175" w:hanging="175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ค่าเสื่อมราคาของสินทรัพย์สิทธิการใช้ที่ดิน</w:t>
            </w:r>
            <w:r w:rsidRPr="00757917">
              <w:rPr>
                <w:rFonts w:ascii="Angsana New" w:eastAsia="Cordi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eastAsia="Cordia New" w:hAnsi="Angsana New"/>
                <w:color w:val="000000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332" w:type="dxa"/>
          </w:tcPr>
          <w:p w14:paraId="19E4415F" w14:textId="7839E7B7" w:rsidR="000808DA" w:rsidRPr="00757917" w:rsidRDefault="000808DA" w:rsidP="00C05874">
            <w:pPr>
              <w:pStyle w:val="acctfourfigures"/>
              <w:tabs>
                <w:tab w:val="clear" w:pos="765"/>
                <w:tab w:val="decimal" w:pos="1043"/>
              </w:tabs>
              <w:spacing w:line="240" w:lineRule="atLeast"/>
              <w:ind w:right="10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97</w:t>
            </w:r>
          </w:p>
        </w:tc>
        <w:tc>
          <w:tcPr>
            <w:tcW w:w="180" w:type="dxa"/>
          </w:tcPr>
          <w:p w14:paraId="64ACA02B" w14:textId="77777777" w:rsidR="000808DA" w:rsidRPr="00757917" w:rsidRDefault="000808DA" w:rsidP="00C05874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1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D897679" w14:textId="683AAB36" w:rsidR="000808DA" w:rsidRPr="00757917" w:rsidRDefault="00460DDC" w:rsidP="00C05874">
            <w:pPr>
              <w:pStyle w:val="acctfourfigures"/>
              <w:tabs>
                <w:tab w:val="clear" w:pos="765"/>
                <w:tab w:val="decimal" w:pos="1007"/>
              </w:tabs>
              <w:spacing w:line="240" w:lineRule="atLeast"/>
              <w:ind w:right="10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13</w:t>
            </w:r>
          </w:p>
        </w:tc>
      </w:tr>
    </w:tbl>
    <w:p w14:paraId="01B45F1A" w14:textId="77777777" w:rsidR="000808DA" w:rsidRPr="00757917" w:rsidRDefault="000808DA" w:rsidP="00370B2A">
      <w:pPr>
        <w:pStyle w:val="block"/>
        <w:spacing w:after="0" w:line="240" w:lineRule="auto"/>
        <w:ind w:left="547" w:right="43"/>
        <w:jc w:val="thaiDistribute"/>
        <w:rPr>
          <w:rFonts w:ascii="Angsana New" w:eastAsia="Times New Roman" w:hAnsi="Angsana New"/>
          <w:sz w:val="30"/>
          <w:szCs w:val="30"/>
          <w:lang w:val="en-US" w:bidi="th-TH"/>
        </w:rPr>
      </w:pPr>
    </w:p>
    <w:p w14:paraId="04A3F4C9" w14:textId="5DA66D8D" w:rsidR="00370B2A" w:rsidRPr="00757917" w:rsidRDefault="00370B2A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ในปี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กระแสเงินสดจ่ายทั้งหมดของสัญญาเช่าของกลุ่มบริษัทและบริษัทมีจำนวน </w:t>
      </w:r>
      <w:r w:rsidR="009A5C4D" w:rsidRPr="00757917">
        <w:rPr>
          <w:rFonts w:ascii="Angsana New" w:hAnsi="Angsana New"/>
          <w:sz w:val="30"/>
          <w:szCs w:val="30"/>
        </w:rPr>
        <w:t>179</w:t>
      </w:r>
      <w:r w:rsidR="00171AF4" w:rsidRPr="00757917">
        <w:rPr>
          <w:rFonts w:ascii="Angsana New" w:hAnsi="Angsana New"/>
          <w:sz w:val="30"/>
          <w:szCs w:val="30"/>
        </w:rPr>
        <w:t>.</w:t>
      </w:r>
      <w:r w:rsidR="009A5C4D" w:rsidRPr="00757917">
        <w:rPr>
          <w:rFonts w:ascii="Angsana New" w:hAnsi="Angsana New"/>
          <w:sz w:val="30"/>
          <w:szCs w:val="30"/>
        </w:rPr>
        <w:t>35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ล้านบาท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และ </w:t>
      </w:r>
      <w:r w:rsidR="009A5C4D" w:rsidRPr="00757917">
        <w:rPr>
          <w:rFonts w:ascii="Angsana New" w:hAnsi="Angsana New"/>
          <w:sz w:val="30"/>
          <w:szCs w:val="30"/>
        </w:rPr>
        <w:t>29.71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ล้านบาท ตามลำดับ</w:t>
      </w:r>
    </w:p>
    <w:p w14:paraId="20F26FAE" w14:textId="77777777" w:rsidR="00370B2A" w:rsidRPr="00757917" w:rsidRDefault="00370B2A" w:rsidP="00370B2A">
      <w:pPr>
        <w:pStyle w:val="block"/>
        <w:spacing w:after="0" w:line="240" w:lineRule="auto"/>
        <w:ind w:left="547" w:right="43"/>
        <w:jc w:val="thaiDistribute"/>
        <w:rPr>
          <w:rFonts w:ascii="Angsana New" w:hAnsi="Angsana New"/>
          <w:sz w:val="30"/>
          <w:szCs w:val="30"/>
        </w:rPr>
      </w:pPr>
    </w:p>
    <w:p w14:paraId="0FB32395" w14:textId="74030A17" w:rsidR="00370B2A" w:rsidRPr="00757917" w:rsidRDefault="00370B2A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ในฐานะผู้ให้เช่า</w:t>
      </w:r>
    </w:p>
    <w:p w14:paraId="33A71815" w14:textId="77777777" w:rsidR="002E2A44" w:rsidRPr="00757917" w:rsidRDefault="002E2A44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</w:p>
    <w:p w14:paraId="4D817544" w14:textId="4B9AE9F9" w:rsidR="002E2A44" w:rsidRPr="00757917" w:rsidRDefault="002E2A44" w:rsidP="002E2A44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สัญญาเช่าอสังหาริมทรัพย์เพื่อการลงทุนประกอบด้วยอาคารสำนักงานหลายแห่งที่ให้เช่าแก่บุคคลที่สามซึ่งจัดประเภทเป็นสัญญาเช่าดำเนินงาน สัญญาเช่าแต่ละฉบับกำหนดระยะเวลาเช่าเป็นเวลา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 xml:space="preserve"> -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ปี โดยการต่ออายุสัญญาเช่าในภายหลังจะมีการตกลงกับผู้เช่า สัญญาเช่าอสังหาริมทรัพย์เพื่อการลงทุนทั้งหมดกำหนดรายได้ค่าเช่าเป็นจำนวนคงที่ </w:t>
      </w:r>
    </w:p>
    <w:p w14:paraId="24A98270" w14:textId="77777777" w:rsidR="00370B2A" w:rsidRPr="00757917" w:rsidRDefault="00370B2A" w:rsidP="00370B2A">
      <w:pPr>
        <w:tabs>
          <w:tab w:val="clear" w:pos="680"/>
          <w:tab w:val="clear" w:pos="907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030"/>
        <w:gridCol w:w="1530"/>
        <w:gridCol w:w="236"/>
        <w:gridCol w:w="1384"/>
      </w:tblGrid>
      <w:tr w:rsidR="00370B2A" w:rsidRPr="00757917" w14:paraId="430C80DE" w14:textId="77777777" w:rsidTr="0012729C">
        <w:trPr>
          <w:trHeight w:val="20"/>
          <w:tblHeader/>
        </w:trPr>
        <w:tc>
          <w:tcPr>
            <w:tcW w:w="6030" w:type="dxa"/>
            <w:vAlign w:val="bottom"/>
          </w:tcPr>
          <w:p w14:paraId="15FDBD36" w14:textId="7DF5A55B" w:rsidR="00370B2A" w:rsidRPr="00757917" w:rsidRDefault="00370B2A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0" w:right="-108" w:hanging="16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ค่าเช่า</w:t>
            </w:r>
            <w:r w:rsidR="00265096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ขั้นต่ำ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ที่จะได้รับจากสัญญาให้เช่าดำเนินงาน</w:t>
            </w:r>
          </w:p>
        </w:tc>
        <w:tc>
          <w:tcPr>
            <w:tcW w:w="1530" w:type="dxa"/>
          </w:tcPr>
          <w:p w14:paraId="42506EC6" w14:textId="77777777" w:rsidR="00370B2A" w:rsidRPr="00757917" w:rsidRDefault="00370B2A" w:rsidP="0012729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3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  <w:p w14:paraId="22B67793" w14:textId="3DB03A48" w:rsidR="00370B2A" w:rsidRPr="00757917" w:rsidRDefault="00370B2A" w:rsidP="0012729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3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</w:tcPr>
          <w:p w14:paraId="4D160D7B" w14:textId="77777777" w:rsidR="00370B2A" w:rsidRPr="00757917" w:rsidRDefault="00370B2A" w:rsidP="0012729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84" w:type="dxa"/>
          </w:tcPr>
          <w:p w14:paraId="621001AC" w14:textId="77777777" w:rsidR="00370B2A" w:rsidRPr="00757917" w:rsidRDefault="00370B2A" w:rsidP="0012729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</w:t>
            </w:r>
          </w:p>
          <w:p w14:paraId="1B1D0318" w14:textId="2F0A0528" w:rsidR="00370B2A" w:rsidRPr="00757917" w:rsidRDefault="00370B2A" w:rsidP="0012729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370B2A" w:rsidRPr="00757917" w14:paraId="072C4BE0" w14:textId="77777777" w:rsidTr="0012729C">
        <w:trPr>
          <w:trHeight w:val="20"/>
          <w:tblHeader/>
        </w:trPr>
        <w:tc>
          <w:tcPr>
            <w:tcW w:w="6030" w:type="dxa"/>
          </w:tcPr>
          <w:p w14:paraId="51B8939F" w14:textId="750F9A22" w:rsidR="00370B2A" w:rsidRPr="00757917" w:rsidRDefault="00370B2A" w:rsidP="0012729C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150" w:type="dxa"/>
            <w:gridSpan w:val="3"/>
          </w:tcPr>
          <w:p w14:paraId="310425D6" w14:textId="77777777" w:rsidR="00370B2A" w:rsidRPr="00757917" w:rsidRDefault="00370B2A" w:rsidP="0012729C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370B2A" w:rsidRPr="00757917" w14:paraId="0DB4954C" w14:textId="77777777" w:rsidTr="0012729C">
        <w:trPr>
          <w:trHeight w:val="20"/>
        </w:trPr>
        <w:tc>
          <w:tcPr>
            <w:tcW w:w="6030" w:type="dxa"/>
          </w:tcPr>
          <w:p w14:paraId="49678EA4" w14:textId="28E5C290" w:rsidR="00370B2A" w:rsidRPr="00757917" w:rsidRDefault="00370B2A" w:rsidP="0012729C">
            <w:pPr>
              <w:spacing w:line="240" w:lineRule="auto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3150" w:type="dxa"/>
            <w:gridSpan w:val="3"/>
          </w:tcPr>
          <w:p w14:paraId="24D8013F" w14:textId="77777777" w:rsidR="00370B2A" w:rsidRPr="00757917" w:rsidRDefault="00370B2A" w:rsidP="0012729C">
            <w:pPr>
              <w:pStyle w:val="acctfourfigures"/>
              <w:tabs>
                <w:tab w:val="clear" w:pos="765"/>
              </w:tabs>
              <w:spacing w:line="240" w:lineRule="auto"/>
              <w:ind w:left="-160" w:right="-13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CB0180" w:rsidRPr="00757917" w14:paraId="4FBDACDB" w14:textId="77777777" w:rsidTr="0012729C">
        <w:trPr>
          <w:trHeight w:val="20"/>
        </w:trPr>
        <w:tc>
          <w:tcPr>
            <w:tcW w:w="6030" w:type="dxa"/>
          </w:tcPr>
          <w:p w14:paraId="4D76CB82" w14:textId="21B2E08B" w:rsidR="00CB0180" w:rsidRPr="00757917" w:rsidRDefault="00CB0180" w:rsidP="00CB0180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ภายใน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530" w:type="dxa"/>
          </w:tcPr>
          <w:p w14:paraId="616A279F" w14:textId="206E2D84" w:rsidR="00CB0180" w:rsidRPr="00757917" w:rsidRDefault="005C43BE" w:rsidP="00CB0180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1,654</w:t>
            </w:r>
          </w:p>
        </w:tc>
        <w:tc>
          <w:tcPr>
            <w:tcW w:w="236" w:type="dxa"/>
          </w:tcPr>
          <w:p w14:paraId="407EE018" w14:textId="77777777" w:rsidR="00CB0180" w:rsidRPr="00757917" w:rsidRDefault="00CB0180" w:rsidP="00CB0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384" w:type="dxa"/>
          </w:tcPr>
          <w:p w14:paraId="5E67D0AF" w14:textId="62C68B5D" w:rsidR="00CB0180" w:rsidRPr="00757917" w:rsidRDefault="005C43BE" w:rsidP="00CB0180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287</w:t>
            </w:r>
          </w:p>
        </w:tc>
      </w:tr>
      <w:tr w:rsidR="00CB0180" w:rsidRPr="00757917" w14:paraId="124F045A" w14:textId="77777777" w:rsidTr="0012729C">
        <w:trPr>
          <w:trHeight w:val="20"/>
        </w:trPr>
        <w:tc>
          <w:tcPr>
            <w:tcW w:w="6030" w:type="dxa"/>
          </w:tcPr>
          <w:p w14:paraId="3A9D1AE3" w14:textId="0F1E1150" w:rsidR="00CB0180" w:rsidRPr="00757917" w:rsidRDefault="00460DDC" w:rsidP="00CB0180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- </w:t>
            </w: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CB0180"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530" w:type="dxa"/>
          </w:tcPr>
          <w:p w14:paraId="381D3B53" w14:textId="367DCAA5" w:rsidR="00CB0180" w:rsidRPr="00757917" w:rsidRDefault="005C43BE" w:rsidP="00CB0180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2,848</w:t>
            </w:r>
          </w:p>
        </w:tc>
        <w:tc>
          <w:tcPr>
            <w:tcW w:w="236" w:type="dxa"/>
          </w:tcPr>
          <w:p w14:paraId="5479B638" w14:textId="77777777" w:rsidR="00CB0180" w:rsidRPr="00757917" w:rsidRDefault="00CB0180" w:rsidP="00CB0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384" w:type="dxa"/>
          </w:tcPr>
          <w:p w14:paraId="5C505EBB" w14:textId="5F189C70" w:rsidR="00CB0180" w:rsidRPr="00757917" w:rsidRDefault="005C43BE" w:rsidP="00CB0180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513</w:t>
            </w:r>
          </w:p>
        </w:tc>
      </w:tr>
      <w:tr w:rsidR="00CB0180" w:rsidRPr="00757917" w14:paraId="084B91DF" w14:textId="77777777" w:rsidTr="0012729C">
        <w:trPr>
          <w:trHeight w:val="20"/>
        </w:trPr>
        <w:tc>
          <w:tcPr>
            <w:tcW w:w="6030" w:type="dxa"/>
          </w:tcPr>
          <w:p w14:paraId="7C66B10E" w14:textId="5CE34E7E" w:rsidR="00CB0180" w:rsidRPr="00757917" w:rsidRDefault="00CB0180" w:rsidP="00CB0180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หลังจาก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ปี </w:t>
            </w:r>
          </w:p>
        </w:tc>
        <w:tc>
          <w:tcPr>
            <w:tcW w:w="1530" w:type="dxa"/>
          </w:tcPr>
          <w:p w14:paraId="0AA3676A" w14:textId="4777A7D0" w:rsidR="00CB0180" w:rsidRPr="00757917" w:rsidRDefault="005C43BE" w:rsidP="00CB0180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3,115</w:t>
            </w:r>
          </w:p>
        </w:tc>
        <w:tc>
          <w:tcPr>
            <w:tcW w:w="236" w:type="dxa"/>
          </w:tcPr>
          <w:p w14:paraId="39C314C4" w14:textId="77777777" w:rsidR="00CB0180" w:rsidRPr="00757917" w:rsidRDefault="00CB0180" w:rsidP="00CB018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384" w:type="dxa"/>
          </w:tcPr>
          <w:p w14:paraId="0C007315" w14:textId="60F103F2" w:rsidR="00CB0180" w:rsidRPr="00757917" w:rsidRDefault="005C43BE" w:rsidP="00CB0180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814</w:t>
            </w:r>
          </w:p>
        </w:tc>
      </w:tr>
      <w:tr w:rsidR="00370B2A" w:rsidRPr="00757917" w14:paraId="066759C8" w14:textId="77777777" w:rsidTr="0012729C">
        <w:trPr>
          <w:trHeight w:val="20"/>
        </w:trPr>
        <w:tc>
          <w:tcPr>
            <w:tcW w:w="6030" w:type="dxa"/>
          </w:tcPr>
          <w:p w14:paraId="5627D60D" w14:textId="77777777" w:rsidR="00370B2A" w:rsidRPr="00757917" w:rsidRDefault="00370B2A" w:rsidP="0012729C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530" w:type="dxa"/>
            <w:tcBorders>
              <w:top w:val="single" w:sz="4" w:space="0" w:color="auto"/>
              <w:bottom w:val="double" w:sz="4" w:space="0" w:color="auto"/>
            </w:tcBorders>
          </w:tcPr>
          <w:p w14:paraId="514B99D9" w14:textId="311EE8AD" w:rsidR="00370B2A" w:rsidRPr="00757917" w:rsidRDefault="005C43BE" w:rsidP="0012729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7,617</w:t>
            </w:r>
          </w:p>
        </w:tc>
        <w:tc>
          <w:tcPr>
            <w:tcW w:w="236" w:type="dxa"/>
          </w:tcPr>
          <w:p w14:paraId="5C59ED9A" w14:textId="77777777" w:rsidR="00370B2A" w:rsidRPr="00757917" w:rsidRDefault="00370B2A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84" w:type="dxa"/>
            <w:tcBorders>
              <w:top w:val="single" w:sz="4" w:space="0" w:color="auto"/>
              <w:bottom w:val="double" w:sz="4" w:space="0" w:color="auto"/>
            </w:tcBorders>
          </w:tcPr>
          <w:p w14:paraId="00FD09A3" w14:textId="56F67217" w:rsidR="00370B2A" w:rsidRPr="00757917" w:rsidRDefault="005C43BE" w:rsidP="0012729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1,614</w:t>
            </w:r>
          </w:p>
        </w:tc>
      </w:tr>
    </w:tbl>
    <w:p w14:paraId="3066DFE7" w14:textId="33195705" w:rsidR="00BF14C1" w:rsidRPr="00757917" w:rsidRDefault="00BF14C1" w:rsidP="00370B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16"/>
        <w:rPr>
          <w:rFonts w:ascii="Angsana New" w:hAnsi="Angsana New"/>
          <w:b/>
          <w:bCs/>
          <w:sz w:val="30"/>
          <w:szCs w:val="30"/>
          <w:lang w:eastAsia="x-none"/>
        </w:rPr>
      </w:pPr>
    </w:p>
    <w:p w14:paraId="6E2C370D" w14:textId="77777777" w:rsidR="00BF14C1" w:rsidRPr="00757917" w:rsidRDefault="00BF14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eastAsia="x-none"/>
        </w:rPr>
      </w:pPr>
      <w:r w:rsidRPr="00757917">
        <w:rPr>
          <w:rFonts w:ascii="Angsana New" w:hAnsi="Angsana New"/>
          <w:b/>
          <w:bCs/>
          <w:sz w:val="30"/>
          <w:szCs w:val="30"/>
          <w:lang w:eastAsia="x-none"/>
        </w:rPr>
        <w:br w:type="page"/>
      </w:r>
    </w:p>
    <w:p w14:paraId="66D7E52C" w14:textId="1E3FF0A6" w:rsidR="00E56BB0" w:rsidRPr="00757917" w:rsidRDefault="0031115B" w:rsidP="00A35800">
      <w:pPr>
        <w:pStyle w:val="Heading6"/>
        <w:numPr>
          <w:ilvl w:val="0"/>
          <w:numId w:val="16"/>
        </w:numPr>
        <w:tabs>
          <w:tab w:val="left" w:pos="540"/>
          <w:tab w:val="left" w:pos="990"/>
          <w:tab w:val="left" w:pos="108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หนี้สินที่มีภาระดอกเบี้ย</w:t>
      </w:r>
      <w:r w:rsidR="001A0F1B" w:rsidRPr="00757917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FEE9E90" w14:textId="77777777" w:rsidR="006E43D4" w:rsidRPr="00757917" w:rsidRDefault="006E43D4" w:rsidP="006E43D4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Style w:val="TableGrid"/>
        <w:tblW w:w="9361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70"/>
        <w:gridCol w:w="811"/>
        <w:gridCol w:w="900"/>
        <w:gridCol w:w="270"/>
        <w:gridCol w:w="900"/>
        <w:gridCol w:w="270"/>
        <w:gridCol w:w="717"/>
        <w:gridCol w:w="246"/>
        <w:gridCol w:w="926"/>
        <w:gridCol w:w="270"/>
        <w:gridCol w:w="901"/>
        <w:gridCol w:w="360"/>
        <w:gridCol w:w="720"/>
      </w:tblGrid>
      <w:tr w:rsidR="00833C51" w:rsidRPr="00757917" w14:paraId="66D4DBF0" w14:textId="77777777" w:rsidTr="00EE3398">
        <w:trPr>
          <w:tblHeader/>
        </w:trPr>
        <w:tc>
          <w:tcPr>
            <w:tcW w:w="2070" w:type="dxa"/>
          </w:tcPr>
          <w:p w14:paraId="00DE5250" w14:textId="5F2DCD04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6C086C13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Cs/>
                <w:sz w:val="26"/>
                <w:szCs w:val="26"/>
                <w:cs/>
              </w:rPr>
            </w:pPr>
          </w:p>
        </w:tc>
        <w:tc>
          <w:tcPr>
            <w:tcW w:w="6480" w:type="dxa"/>
            <w:gridSpan w:val="11"/>
          </w:tcPr>
          <w:p w14:paraId="1A270AC5" w14:textId="254E460D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33C51" w:rsidRPr="00757917" w14:paraId="7E455E52" w14:textId="77777777" w:rsidTr="00EE3398">
        <w:trPr>
          <w:tblHeader/>
        </w:trPr>
        <w:tc>
          <w:tcPr>
            <w:tcW w:w="2070" w:type="dxa"/>
          </w:tcPr>
          <w:p w14:paraId="0F06851F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082D9E34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57" w:type="dxa"/>
            <w:gridSpan w:val="5"/>
          </w:tcPr>
          <w:p w14:paraId="591ADD3F" w14:textId="0D00D7EC" w:rsidR="00833C51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2564</w:t>
            </w:r>
          </w:p>
        </w:tc>
        <w:tc>
          <w:tcPr>
            <w:tcW w:w="246" w:type="dxa"/>
          </w:tcPr>
          <w:p w14:paraId="76A6A81A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77" w:type="dxa"/>
            <w:gridSpan w:val="5"/>
          </w:tcPr>
          <w:p w14:paraId="728BF510" w14:textId="5BAB82D5" w:rsidR="00833C51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2563</w:t>
            </w:r>
          </w:p>
        </w:tc>
      </w:tr>
      <w:tr w:rsidR="00833C51" w:rsidRPr="00757917" w14:paraId="5FDB5EDA" w14:textId="77777777" w:rsidTr="00EE3398">
        <w:trPr>
          <w:tblHeader/>
        </w:trPr>
        <w:tc>
          <w:tcPr>
            <w:tcW w:w="2070" w:type="dxa"/>
          </w:tcPr>
          <w:p w14:paraId="46406534" w14:textId="7B1EF49B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2F7747A5" w14:textId="2BB49001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0450EC" w14:textId="74E6903E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56A12841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7F921A21" w14:textId="4AAFACEE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23015FFF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6CC84CB" w14:textId="059F4892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6" w:type="dxa"/>
            <w:vAlign w:val="center"/>
          </w:tcPr>
          <w:p w14:paraId="6F0F1A56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31725718" w14:textId="6DFC5D96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0A840552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05CCC6DA" w14:textId="1637992F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360" w:type="dxa"/>
            <w:vAlign w:val="bottom"/>
          </w:tcPr>
          <w:p w14:paraId="1BF5452E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2B6BC117" w14:textId="085DEC1C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833C51" w:rsidRPr="00757917" w14:paraId="0A99D0D9" w14:textId="77777777" w:rsidTr="00EE3398">
        <w:trPr>
          <w:tblHeader/>
        </w:trPr>
        <w:tc>
          <w:tcPr>
            <w:tcW w:w="2070" w:type="dxa"/>
          </w:tcPr>
          <w:p w14:paraId="53D182BF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2791C450" w14:textId="13AB3FA0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1E24EC42" w14:textId="4474B5FD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0988667D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50D079F7" w14:textId="08983F79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68E3C72E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55D105F" w14:textId="5886331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246" w:type="dxa"/>
            <w:vAlign w:val="center"/>
          </w:tcPr>
          <w:p w14:paraId="5E49CC20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5028C9A1" w14:textId="7B778EBC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47CC15CE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7B6D6463" w14:textId="39018053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360" w:type="dxa"/>
            <w:vAlign w:val="bottom"/>
          </w:tcPr>
          <w:p w14:paraId="2EB12107" w14:textId="77777777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5C4CD525" w14:textId="28776B59" w:rsidR="00833C51" w:rsidRPr="00757917" w:rsidRDefault="00833C5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</w:tr>
      <w:tr w:rsidR="00EE6F9D" w:rsidRPr="00757917" w14:paraId="76B742CF" w14:textId="77777777" w:rsidTr="00EE3398">
        <w:trPr>
          <w:tblHeader/>
        </w:trPr>
        <w:tc>
          <w:tcPr>
            <w:tcW w:w="2070" w:type="dxa"/>
          </w:tcPr>
          <w:p w14:paraId="4B03FA01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729AE502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0" w:type="dxa"/>
            <w:gridSpan w:val="11"/>
            <w:vAlign w:val="bottom"/>
          </w:tcPr>
          <w:p w14:paraId="54BD2167" w14:textId="615D5E10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C351C1" w:rsidRPr="00757917" w14:paraId="54E9CDCD" w14:textId="77777777" w:rsidTr="00EE3398">
        <w:trPr>
          <w:tblHeader/>
        </w:trPr>
        <w:tc>
          <w:tcPr>
            <w:tcW w:w="2881" w:type="dxa"/>
            <w:gridSpan w:val="2"/>
          </w:tcPr>
          <w:p w14:paraId="4B8905EA" w14:textId="3F78A178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ส่วนที่หมุนเวียน </w:t>
            </w:r>
            <w:r w:rsidR="00A10BA2"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</w:rPr>
              <w:br/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(ไม่รวมดอกเบี้ย</w:t>
            </w:r>
            <w:r w:rsidR="003D3D07"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62B4D060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DAAE211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FAF954C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DFF4665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53C7CF6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3C92D557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680F3AA0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B490C07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2C5F44B5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360" w:type="dxa"/>
            <w:vAlign w:val="bottom"/>
          </w:tcPr>
          <w:p w14:paraId="5DDB9743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4C46D86E" w14:textId="77777777" w:rsidR="00C351C1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EE6F9D" w:rsidRPr="00757917" w14:paraId="6D6AED44" w14:textId="77777777" w:rsidTr="00EE3398">
        <w:trPr>
          <w:trHeight w:val="335"/>
          <w:tblHeader/>
        </w:trPr>
        <w:tc>
          <w:tcPr>
            <w:tcW w:w="2070" w:type="dxa"/>
          </w:tcPr>
          <w:p w14:paraId="58D8D73C" w14:textId="3C2C7F4A" w:rsidR="00EE6F9D" w:rsidRPr="00757917" w:rsidRDefault="00C351C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</w:t>
            </w:r>
          </w:p>
        </w:tc>
        <w:tc>
          <w:tcPr>
            <w:tcW w:w="810" w:type="dxa"/>
            <w:vAlign w:val="bottom"/>
          </w:tcPr>
          <w:p w14:paraId="11C61016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63D60F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F17F4E2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051A70A0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25F5A9A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7F23B3C9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17B5312A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1D2BD793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5F9E889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4F5AAA35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360" w:type="dxa"/>
            <w:vAlign w:val="bottom"/>
          </w:tcPr>
          <w:p w14:paraId="6440964F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1CD3337C" w14:textId="77777777" w:rsidR="00EE6F9D" w:rsidRPr="00757917" w:rsidRDefault="00EE6F9D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A35800" w:rsidRPr="00757917" w14:paraId="7309BD94" w14:textId="77777777" w:rsidTr="00EE3398">
        <w:trPr>
          <w:tblHeader/>
        </w:trPr>
        <w:tc>
          <w:tcPr>
            <w:tcW w:w="2070" w:type="dxa"/>
          </w:tcPr>
          <w:p w14:paraId="020C7F2F" w14:textId="557A9C96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3477F183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878F459" w14:textId="209FC935" w:rsidR="00A35800" w:rsidRPr="00757917" w:rsidRDefault="007012B3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342EF4B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49E2FEEA" w14:textId="783A6AB4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</w:t>
            </w:r>
            <w:r w:rsidR="007012B3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991</w:t>
            </w:r>
          </w:p>
        </w:tc>
        <w:tc>
          <w:tcPr>
            <w:tcW w:w="270" w:type="dxa"/>
            <w:vAlign w:val="bottom"/>
          </w:tcPr>
          <w:p w14:paraId="245A3BB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4B193C1" w14:textId="18734766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</w:t>
            </w:r>
            <w:r w:rsidR="007012B3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991</w:t>
            </w:r>
          </w:p>
        </w:tc>
        <w:tc>
          <w:tcPr>
            <w:tcW w:w="246" w:type="dxa"/>
            <w:vAlign w:val="center"/>
          </w:tcPr>
          <w:p w14:paraId="1B7E166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4F2E253D" w14:textId="482894B5" w:rsidR="00A35800" w:rsidRPr="00757917" w:rsidRDefault="00294C31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830</w:t>
            </w:r>
          </w:p>
        </w:tc>
        <w:tc>
          <w:tcPr>
            <w:tcW w:w="270" w:type="dxa"/>
            <w:vAlign w:val="bottom"/>
          </w:tcPr>
          <w:p w14:paraId="38577B5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0F246F56" w14:textId="4AF6F39C" w:rsidR="00A35800" w:rsidRPr="00757917" w:rsidRDefault="00294C31" w:rsidP="00CD6E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1</w:t>
            </w:r>
            <w:r w:rsidR="00A35800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="00460DDC" w:rsidRPr="00757917">
              <w:rPr>
                <w:rFonts w:ascii="Angsana New" w:hAnsi="Angsana New" w:hint="cs"/>
                <w:sz w:val="26"/>
                <w:szCs w:val="26"/>
              </w:rPr>
              <w:t>398</w:t>
            </w:r>
          </w:p>
        </w:tc>
        <w:tc>
          <w:tcPr>
            <w:tcW w:w="360" w:type="dxa"/>
            <w:vAlign w:val="bottom"/>
          </w:tcPr>
          <w:p w14:paraId="03CFF3D6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5BCA180E" w14:textId="33B0EF3C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2</w:t>
            </w:r>
            <w:r w:rsidR="00A35800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sz w:val="26"/>
                <w:szCs w:val="26"/>
              </w:rPr>
              <w:t>228</w:t>
            </w:r>
          </w:p>
        </w:tc>
      </w:tr>
      <w:tr w:rsidR="00A35800" w:rsidRPr="00757917" w14:paraId="1594AC50" w14:textId="77777777" w:rsidTr="00EE3398">
        <w:trPr>
          <w:tblHeader/>
        </w:trPr>
        <w:tc>
          <w:tcPr>
            <w:tcW w:w="2070" w:type="dxa"/>
          </w:tcPr>
          <w:p w14:paraId="6F5682DC" w14:textId="7A427F46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เงินกู้ยืมระยะยาวจาก</w:t>
            </w:r>
          </w:p>
        </w:tc>
        <w:tc>
          <w:tcPr>
            <w:tcW w:w="810" w:type="dxa"/>
            <w:vAlign w:val="bottom"/>
          </w:tcPr>
          <w:p w14:paraId="64E725C2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2A07CCA" w14:textId="1105E4C6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1E007C8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7A97588C" w14:textId="38B19DF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B2CEB59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254D6BCF" w14:textId="090C51FA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262D99B3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3E6E360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51B87C1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2C33CF75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360" w:type="dxa"/>
            <w:vAlign w:val="bottom"/>
          </w:tcPr>
          <w:p w14:paraId="5AAA74E6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58537AA3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A35800" w:rsidRPr="00757917" w14:paraId="0507C717" w14:textId="77777777" w:rsidTr="00EE3398">
        <w:trPr>
          <w:tblHeader/>
        </w:trPr>
        <w:tc>
          <w:tcPr>
            <w:tcW w:w="2070" w:type="dxa"/>
          </w:tcPr>
          <w:p w14:paraId="203E0326" w14:textId="7616C6CE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060B892C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39A1197" w14:textId="450DF056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16E99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741CCBE1" w14:textId="1E372833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FC670F3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AE7D7A5" w14:textId="56AF4D59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3B48A5B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6D0A2FF9" w14:textId="26B96EFB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ADF6323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26EAFCF9" w14:textId="43C63A5A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360" w:type="dxa"/>
            <w:vAlign w:val="bottom"/>
          </w:tcPr>
          <w:p w14:paraId="1FF7AC55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7B9B047A" w14:textId="73A60978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FC71A0" w:rsidRPr="00757917" w14:paraId="40F8366F" w14:textId="77777777" w:rsidTr="00EE3398">
        <w:trPr>
          <w:tblHeader/>
        </w:trPr>
        <w:tc>
          <w:tcPr>
            <w:tcW w:w="2070" w:type="dxa"/>
          </w:tcPr>
          <w:p w14:paraId="5EBD9A2A" w14:textId="0AD419FF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810" w:type="dxa"/>
            <w:vAlign w:val="bottom"/>
          </w:tcPr>
          <w:p w14:paraId="2AD02D0D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F5D25DD" w14:textId="75D3EE82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777</w:t>
            </w:r>
          </w:p>
        </w:tc>
        <w:tc>
          <w:tcPr>
            <w:tcW w:w="270" w:type="dxa"/>
            <w:vAlign w:val="bottom"/>
          </w:tcPr>
          <w:p w14:paraId="03825679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3A3C0280" w14:textId="3880CBC3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561" w:right="246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B38B83A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A0046BD" w14:textId="511AD03C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777</w:t>
            </w:r>
          </w:p>
        </w:tc>
        <w:tc>
          <w:tcPr>
            <w:tcW w:w="246" w:type="dxa"/>
            <w:vAlign w:val="center"/>
          </w:tcPr>
          <w:p w14:paraId="37A686F2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0A93B3EE" w14:textId="556A4B25" w:rsidR="00FC71A0" w:rsidRPr="00757917" w:rsidRDefault="00294C31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1</w:t>
            </w:r>
            <w:r w:rsidR="00FC71A0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="00460DDC" w:rsidRPr="00757917">
              <w:rPr>
                <w:rFonts w:ascii="Angsana New" w:hAnsi="Angsana New" w:hint="cs"/>
                <w:sz w:val="26"/>
                <w:szCs w:val="26"/>
              </w:rPr>
              <w:t>020</w:t>
            </w:r>
          </w:p>
        </w:tc>
        <w:tc>
          <w:tcPr>
            <w:tcW w:w="270" w:type="dxa"/>
            <w:vAlign w:val="bottom"/>
          </w:tcPr>
          <w:p w14:paraId="5F6A65E9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0FD47B2E" w14:textId="4136C08F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360" w:type="dxa"/>
            <w:vAlign w:val="bottom"/>
          </w:tcPr>
          <w:p w14:paraId="65865DE3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6ECCC6EC" w14:textId="64138539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1</w:t>
            </w:r>
            <w:r w:rsidR="00FC71A0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sz w:val="26"/>
                <w:szCs w:val="26"/>
              </w:rPr>
              <w:t>020</w:t>
            </w:r>
          </w:p>
        </w:tc>
      </w:tr>
      <w:tr w:rsidR="00FC71A0" w:rsidRPr="00757917" w14:paraId="130F63A8" w14:textId="77777777" w:rsidTr="00EE3398">
        <w:trPr>
          <w:tblHeader/>
        </w:trPr>
        <w:tc>
          <w:tcPr>
            <w:tcW w:w="2070" w:type="dxa"/>
          </w:tcPr>
          <w:p w14:paraId="5224E716" w14:textId="05859AD4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0" w:type="dxa"/>
            <w:vAlign w:val="bottom"/>
          </w:tcPr>
          <w:p w14:paraId="6CC2213D" w14:textId="09F7FB88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E8210BA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EC89B3F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40F8741D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68B472B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7835ECCC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47CA4672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35FD5277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2516AE8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187F31A8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360" w:type="dxa"/>
            <w:vAlign w:val="bottom"/>
          </w:tcPr>
          <w:p w14:paraId="62A0B8AB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4AD972A1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FC71A0" w:rsidRPr="00757917" w14:paraId="770A0ABD" w14:textId="77777777" w:rsidTr="00EE3398">
        <w:trPr>
          <w:tblHeader/>
        </w:trPr>
        <w:tc>
          <w:tcPr>
            <w:tcW w:w="2070" w:type="dxa"/>
          </w:tcPr>
          <w:p w14:paraId="6FC88F62" w14:textId="0EF5C4A5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0" w:type="dxa"/>
            <w:vAlign w:val="bottom"/>
          </w:tcPr>
          <w:p w14:paraId="7C318C79" w14:textId="5B1FB86D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17</w:t>
            </w:r>
          </w:p>
        </w:tc>
        <w:tc>
          <w:tcPr>
            <w:tcW w:w="900" w:type="dxa"/>
            <w:vAlign w:val="bottom"/>
          </w:tcPr>
          <w:p w14:paraId="13E6F120" w14:textId="5AE58461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DBD1325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799446F5" w14:textId="696CE7C8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13</w:t>
            </w:r>
            <w:r w:rsidR="00FC71A0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297</w:t>
            </w:r>
          </w:p>
        </w:tc>
        <w:tc>
          <w:tcPr>
            <w:tcW w:w="270" w:type="dxa"/>
            <w:vAlign w:val="bottom"/>
          </w:tcPr>
          <w:p w14:paraId="48732103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3C63B3F" w14:textId="5C003622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13</w:t>
            </w:r>
            <w:r w:rsidR="00EE3398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297</w:t>
            </w:r>
          </w:p>
        </w:tc>
        <w:tc>
          <w:tcPr>
            <w:tcW w:w="246" w:type="dxa"/>
            <w:vAlign w:val="center"/>
          </w:tcPr>
          <w:p w14:paraId="66DB9A7B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11C23C2D" w14:textId="738C7AFD" w:rsidR="00FC71A0" w:rsidRPr="00757917" w:rsidRDefault="002D3F54" w:rsidP="002D3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38B3581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vAlign w:val="bottom"/>
          </w:tcPr>
          <w:p w14:paraId="6E9087AD" w14:textId="4B33DAF4" w:rsidR="00FC71A0" w:rsidRPr="00757917" w:rsidRDefault="00460DDC" w:rsidP="00CD6E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8</w:t>
            </w:r>
            <w:r w:rsidR="00FC71A0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sz w:val="26"/>
                <w:szCs w:val="26"/>
              </w:rPr>
              <w:t>298</w:t>
            </w:r>
          </w:p>
        </w:tc>
        <w:tc>
          <w:tcPr>
            <w:tcW w:w="360" w:type="dxa"/>
            <w:vAlign w:val="bottom"/>
          </w:tcPr>
          <w:p w14:paraId="39B1F4AE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7B04825C" w14:textId="49604469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8</w:t>
            </w:r>
            <w:r w:rsidR="00FC71A0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sz w:val="26"/>
                <w:szCs w:val="26"/>
              </w:rPr>
              <w:t>298</w:t>
            </w:r>
          </w:p>
        </w:tc>
      </w:tr>
      <w:tr w:rsidR="00FC71A0" w:rsidRPr="00757917" w14:paraId="0C9D3F3C" w14:textId="77777777" w:rsidTr="00EE3398">
        <w:trPr>
          <w:tblHeader/>
        </w:trPr>
        <w:tc>
          <w:tcPr>
            <w:tcW w:w="2070" w:type="dxa"/>
          </w:tcPr>
          <w:p w14:paraId="4343B892" w14:textId="77777777" w:rsidR="00EE3398" w:rsidRPr="00757917" w:rsidRDefault="00FC71A0" w:rsidP="00EE33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หนี้สินตามสัญญาเช่า</w:t>
            </w: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ที่ถึง</w:t>
            </w:r>
          </w:p>
          <w:p w14:paraId="43E3FB73" w14:textId="77777777" w:rsidR="00EE3398" w:rsidRPr="00757917" w:rsidRDefault="00EE3398" w:rsidP="00EE33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="00FC71A0" w:rsidRPr="00757917">
              <w:rPr>
                <w:rFonts w:ascii="Angsana New" w:hAnsi="Angsana New" w:hint="cs"/>
                <w:sz w:val="26"/>
                <w:szCs w:val="26"/>
                <w:cs/>
              </w:rPr>
              <w:t>กำหนดชำระภายในหนึ่งปี</w:t>
            </w:r>
          </w:p>
          <w:p w14:paraId="2E665C8D" w14:textId="35EF1C61" w:rsidR="00EE3398" w:rsidRPr="00757917" w:rsidRDefault="00FC71A0" w:rsidP="00EE33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 xml:space="preserve"> 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</w:t>
            </w:r>
            <w:r w:rsidR="00EE3398" w:rsidRPr="00757917">
              <w:rPr>
                <w:rFonts w:ascii="Angsana New" w:hAnsi="Angsana New"/>
                <w:sz w:val="26"/>
                <w:szCs w:val="26"/>
              </w:rPr>
              <w:t xml:space="preserve"> 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(</w:t>
            </w:r>
            <w:r w:rsidR="00460DDC" w:rsidRPr="00757917">
              <w:rPr>
                <w:rFonts w:ascii="Angsana New" w:hAnsi="Angsana New"/>
                <w:i/>
                <w:iCs/>
                <w:sz w:val="26"/>
                <w:szCs w:val="26"/>
              </w:rPr>
              <w:t>2563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 xml:space="preserve">: 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หนี้สินตามสัญญา</w:t>
            </w:r>
          </w:p>
          <w:p w14:paraId="1271E410" w14:textId="73EDB26F" w:rsidR="00FC71A0" w:rsidRPr="00757917" w:rsidRDefault="00EE3398" w:rsidP="00EE33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 xml:space="preserve">   </w:t>
            </w:r>
            <w:r w:rsidR="00FC71A0"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เช่าการเงิน)</w:t>
            </w:r>
          </w:p>
        </w:tc>
        <w:tc>
          <w:tcPr>
            <w:tcW w:w="810" w:type="dxa"/>
            <w:vAlign w:val="bottom"/>
          </w:tcPr>
          <w:p w14:paraId="3646E9FE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598B873E" w14:textId="18E194B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58D04AC9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49D1E520" w14:textId="47DBD26C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406</w:t>
            </w:r>
          </w:p>
        </w:tc>
        <w:tc>
          <w:tcPr>
            <w:tcW w:w="270" w:type="dxa"/>
            <w:vAlign w:val="bottom"/>
          </w:tcPr>
          <w:p w14:paraId="144FC9E1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54007AA1" w14:textId="27B09048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406</w:t>
            </w:r>
          </w:p>
        </w:tc>
        <w:tc>
          <w:tcPr>
            <w:tcW w:w="246" w:type="dxa"/>
            <w:vAlign w:val="center"/>
          </w:tcPr>
          <w:p w14:paraId="316D4DAD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4949C1DC" w14:textId="12AF69C1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D9EF0DC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tcBorders>
              <w:bottom w:val="single" w:sz="4" w:space="0" w:color="auto"/>
            </w:tcBorders>
            <w:vAlign w:val="bottom"/>
          </w:tcPr>
          <w:p w14:paraId="458AFCE4" w14:textId="6E78C26A" w:rsidR="00FC71A0" w:rsidRPr="00757917" w:rsidRDefault="00FC71A0" w:rsidP="009221E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0"/>
              </w:tabs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360" w:type="dxa"/>
            <w:vAlign w:val="bottom"/>
          </w:tcPr>
          <w:p w14:paraId="00148FEC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2FE20316" w14:textId="29C74A48" w:rsidR="00FC71A0" w:rsidRPr="00757917" w:rsidRDefault="00FC71A0" w:rsidP="00CD6E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46"/>
              </w:tabs>
              <w:ind w:left="-138" w:right="41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FC71A0" w:rsidRPr="00757917" w14:paraId="655995C8" w14:textId="77777777" w:rsidTr="00EE3398">
        <w:trPr>
          <w:tblHeader/>
        </w:trPr>
        <w:tc>
          <w:tcPr>
            <w:tcW w:w="2070" w:type="dxa"/>
          </w:tcPr>
          <w:p w14:paraId="506EDD5A" w14:textId="6F61463F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482E9DD0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3F68FF6B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A1B70F5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9C92C9D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5C1530F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249C3FFE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194FA913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tcBorders>
              <w:top w:val="single" w:sz="4" w:space="0" w:color="auto"/>
            </w:tcBorders>
            <w:vAlign w:val="bottom"/>
          </w:tcPr>
          <w:p w14:paraId="2016016A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7410C3D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1" w:type="dxa"/>
            <w:tcBorders>
              <w:top w:val="single" w:sz="4" w:space="0" w:color="auto"/>
            </w:tcBorders>
            <w:vAlign w:val="bottom"/>
          </w:tcPr>
          <w:p w14:paraId="657F33A2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360" w:type="dxa"/>
            <w:vAlign w:val="bottom"/>
          </w:tcPr>
          <w:p w14:paraId="5BECC5E3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25706EDB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FC71A0" w:rsidRPr="00757917" w14:paraId="2A966B43" w14:textId="77777777" w:rsidTr="00EE3398">
        <w:trPr>
          <w:tblHeader/>
        </w:trPr>
        <w:tc>
          <w:tcPr>
            <w:tcW w:w="2070" w:type="dxa"/>
          </w:tcPr>
          <w:p w14:paraId="233AE77F" w14:textId="15128312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0" w:type="dxa"/>
            <w:vAlign w:val="bottom"/>
          </w:tcPr>
          <w:p w14:paraId="25CFB3BA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C2EB014" w14:textId="34E2C568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777</w:t>
            </w:r>
          </w:p>
        </w:tc>
        <w:tc>
          <w:tcPr>
            <w:tcW w:w="270" w:type="dxa"/>
            <w:vAlign w:val="bottom"/>
          </w:tcPr>
          <w:p w14:paraId="1625AA03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3DF7F827" w14:textId="1D4E1C4A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15</w:t>
            </w:r>
            <w:r w:rsidR="00EE3398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694</w:t>
            </w:r>
          </w:p>
        </w:tc>
        <w:tc>
          <w:tcPr>
            <w:tcW w:w="270" w:type="dxa"/>
            <w:vAlign w:val="bottom"/>
          </w:tcPr>
          <w:p w14:paraId="6CF7B972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76923CFA" w14:textId="1787FB6C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16</w:t>
            </w:r>
            <w:r w:rsidR="00EE3398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471</w:t>
            </w:r>
          </w:p>
        </w:tc>
        <w:tc>
          <w:tcPr>
            <w:tcW w:w="246" w:type="dxa"/>
            <w:vAlign w:val="center"/>
          </w:tcPr>
          <w:p w14:paraId="633A38AE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tcBorders>
              <w:bottom w:val="double" w:sz="4" w:space="0" w:color="auto"/>
            </w:tcBorders>
            <w:vAlign w:val="bottom"/>
          </w:tcPr>
          <w:p w14:paraId="4B9D60C6" w14:textId="7379C276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1</w:t>
            </w:r>
            <w:r w:rsidR="00FC71A0"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="00294C31"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850</w:t>
            </w:r>
          </w:p>
        </w:tc>
        <w:tc>
          <w:tcPr>
            <w:tcW w:w="270" w:type="dxa"/>
            <w:vAlign w:val="bottom"/>
          </w:tcPr>
          <w:p w14:paraId="6F96658B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01" w:type="dxa"/>
            <w:tcBorders>
              <w:bottom w:val="double" w:sz="4" w:space="0" w:color="auto"/>
            </w:tcBorders>
            <w:vAlign w:val="bottom"/>
          </w:tcPr>
          <w:p w14:paraId="77C268A0" w14:textId="118254CD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9</w:t>
            </w:r>
            <w:r w:rsidR="00FC71A0"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696</w:t>
            </w:r>
          </w:p>
        </w:tc>
        <w:tc>
          <w:tcPr>
            <w:tcW w:w="360" w:type="dxa"/>
            <w:vAlign w:val="bottom"/>
          </w:tcPr>
          <w:p w14:paraId="7834A7F3" w14:textId="77777777" w:rsidR="00FC71A0" w:rsidRPr="00757917" w:rsidRDefault="00FC71A0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bottom"/>
          </w:tcPr>
          <w:p w14:paraId="171C0FCA" w14:textId="7A91BB44" w:rsidR="00FC71A0" w:rsidRPr="00757917" w:rsidRDefault="00460DDC" w:rsidP="00FC71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11</w:t>
            </w:r>
            <w:r w:rsidR="00FC71A0"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546</w:t>
            </w:r>
          </w:p>
        </w:tc>
      </w:tr>
    </w:tbl>
    <w:p w14:paraId="3844C0F1" w14:textId="40AABA63" w:rsidR="00833C51" w:rsidRPr="00757917" w:rsidRDefault="00833C51" w:rsidP="00833C51">
      <w:pPr>
        <w:rPr>
          <w:lang w:val="x-none" w:eastAsia="x-none"/>
        </w:rPr>
      </w:pPr>
    </w:p>
    <w:tbl>
      <w:tblPr>
        <w:tblStyle w:val="TableGrid"/>
        <w:tblW w:w="9270" w:type="dxa"/>
        <w:tblInd w:w="44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810"/>
        <w:gridCol w:w="900"/>
        <w:gridCol w:w="270"/>
        <w:gridCol w:w="990"/>
        <w:gridCol w:w="270"/>
        <w:gridCol w:w="717"/>
        <w:gridCol w:w="246"/>
        <w:gridCol w:w="926"/>
        <w:gridCol w:w="236"/>
        <w:gridCol w:w="935"/>
        <w:gridCol w:w="270"/>
        <w:gridCol w:w="720"/>
      </w:tblGrid>
      <w:tr w:rsidR="008F1891" w:rsidRPr="00757917" w14:paraId="7AE7D3AE" w14:textId="77777777" w:rsidTr="00943396">
        <w:trPr>
          <w:tblHeader/>
        </w:trPr>
        <w:tc>
          <w:tcPr>
            <w:tcW w:w="1980" w:type="dxa"/>
          </w:tcPr>
          <w:p w14:paraId="5D56F5DE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6C2333A4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Cs/>
                <w:sz w:val="26"/>
                <w:szCs w:val="26"/>
                <w:cs/>
              </w:rPr>
            </w:pPr>
          </w:p>
        </w:tc>
        <w:tc>
          <w:tcPr>
            <w:tcW w:w="6480" w:type="dxa"/>
            <w:gridSpan w:val="11"/>
          </w:tcPr>
          <w:p w14:paraId="1D810D4C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8F1891" w:rsidRPr="00757917" w14:paraId="4A1ED07E" w14:textId="77777777" w:rsidTr="00943396">
        <w:trPr>
          <w:tblHeader/>
        </w:trPr>
        <w:tc>
          <w:tcPr>
            <w:tcW w:w="1980" w:type="dxa"/>
          </w:tcPr>
          <w:p w14:paraId="2AB0A775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5615070C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47" w:type="dxa"/>
            <w:gridSpan w:val="5"/>
          </w:tcPr>
          <w:p w14:paraId="7FBC4580" w14:textId="4F295C02" w:rsidR="008F1891" w:rsidRPr="00757917" w:rsidRDefault="00460DD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42884" w:rsidRPr="00757917">
              <w:rPr>
                <w:rFonts w:ascii="Angsana New" w:hAnsi="Angsana New"/>
                <w:sz w:val="26"/>
                <w:szCs w:val="26"/>
              </w:rPr>
              <w:t>4</w:t>
            </w:r>
          </w:p>
        </w:tc>
        <w:tc>
          <w:tcPr>
            <w:tcW w:w="246" w:type="dxa"/>
          </w:tcPr>
          <w:p w14:paraId="74C34026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87" w:type="dxa"/>
            <w:gridSpan w:val="5"/>
          </w:tcPr>
          <w:p w14:paraId="0180ED5E" w14:textId="3A2011C0" w:rsidR="008F1891" w:rsidRPr="00757917" w:rsidRDefault="00460DDC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256</w:t>
            </w:r>
            <w:r w:rsidR="00042884" w:rsidRPr="00757917">
              <w:rPr>
                <w:rFonts w:ascii="Angsana New" w:hAnsi="Angsana New"/>
                <w:sz w:val="26"/>
                <w:szCs w:val="26"/>
              </w:rPr>
              <w:t>3</w:t>
            </w:r>
          </w:p>
        </w:tc>
      </w:tr>
      <w:tr w:rsidR="008F1891" w:rsidRPr="00757917" w14:paraId="33C5A3FF" w14:textId="77777777" w:rsidTr="00943396">
        <w:trPr>
          <w:tblHeader/>
        </w:trPr>
        <w:tc>
          <w:tcPr>
            <w:tcW w:w="1980" w:type="dxa"/>
          </w:tcPr>
          <w:p w14:paraId="1B314519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4C348E6C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1748A3DF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58C3654C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B11F2CB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5A9C3BF2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6B4A9D3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46" w:type="dxa"/>
            <w:vAlign w:val="center"/>
          </w:tcPr>
          <w:p w14:paraId="4BE3E79B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01390AFE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36" w:type="dxa"/>
            <w:vAlign w:val="bottom"/>
          </w:tcPr>
          <w:p w14:paraId="0467520C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vAlign w:val="bottom"/>
          </w:tcPr>
          <w:p w14:paraId="0AC34A70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010B72E1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2F42E12F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8F1891" w:rsidRPr="00757917" w14:paraId="7854E5BD" w14:textId="77777777" w:rsidTr="00943396">
        <w:trPr>
          <w:tblHeader/>
        </w:trPr>
        <w:tc>
          <w:tcPr>
            <w:tcW w:w="1980" w:type="dxa"/>
          </w:tcPr>
          <w:p w14:paraId="40312F93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39FAEE3F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6A92CA8A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1C71004E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6256097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52F759CB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763CB1E3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  <w:tc>
          <w:tcPr>
            <w:tcW w:w="246" w:type="dxa"/>
            <w:vAlign w:val="center"/>
          </w:tcPr>
          <w:p w14:paraId="118135F2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24FF4EB8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36" w:type="dxa"/>
            <w:vAlign w:val="bottom"/>
          </w:tcPr>
          <w:p w14:paraId="717BBF75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vAlign w:val="bottom"/>
          </w:tcPr>
          <w:p w14:paraId="336CEACF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7478D20D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5A1F282B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รวม</w:t>
            </w:r>
          </w:p>
        </w:tc>
      </w:tr>
      <w:tr w:rsidR="008F1891" w:rsidRPr="00757917" w14:paraId="21C3D7EF" w14:textId="77777777" w:rsidTr="00943396">
        <w:trPr>
          <w:tblHeader/>
        </w:trPr>
        <w:tc>
          <w:tcPr>
            <w:tcW w:w="1980" w:type="dxa"/>
          </w:tcPr>
          <w:p w14:paraId="3C03041C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5AC17F69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0" w:type="dxa"/>
            <w:gridSpan w:val="11"/>
            <w:vAlign w:val="bottom"/>
          </w:tcPr>
          <w:p w14:paraId="35BCA99E" w14:textId="5F2257FA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</w:rPr>
              <w:t>)</w:t>
            </w:r>
          </w:p>
        </w:tc>
      </w:tr>
      <w:tr w:rsidR="008F1891" w:rsidRPr="00757917" w14:paraId="1789BE7E" w14:textId="77777777" w:rsidTr="00943396">
        <w:trPr>
          <w:tblHeader/>
        </w:trPr>
        <w:tc>
          <w:tcPr>
            <w:tcW w:w="1980" w:type="dxa"/>
          </w:tcPr>
          <w:p w14:paraId="73812A7B" w14:textId="70864B4D" w:rsidR="008F1891" w:rsidRPr="00757917" w:rsidRDefault="00CB150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ส่วนที่ไม่หมุนเวียน</w:t>
            </w:r>
          </w:p>
        </w:tc>
        <w:tc>
          <w:tcPr>
            <w:tcW w:w="810" w:type="dxa"/>
            <w:vAlign w:val="bottom"/>
          </w:tcPr>
          <w:p w14:paraId="3D47947D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E185726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6D4418C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7E34B56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5CDF3EB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9133166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005AE449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39F469E9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708FDB9F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vAlign w:val="bottom"/>
          </w:tcPr>
          <w:p w14:paraId="59E95207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6FCCCB4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0B460064" w14:textId="77777777" w:rsidR="008F1891" w:rsidRPr="00757917" w:rsidRDefault="008F189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B3094D" w:rsidRPr="00757917" w14:paraId="68B72ABB" w14:textId="77777777" w:rsidTr="00943396">
        <w:trPr>
          <w:tblHeader/>
        </w:trPr>
        <w:tc>
          <w:tcPr>
            <w:tcW w:w="1980" w:type="dxa"/>
          </w:tcPr>
          <w:p w14:paraId="0E4DD880" w14:textId="6EC2F35C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 xml:space="preserve">   (ไม่รวมดอกเบี้ยค้างจ่าย)</w:t>
            </w:r>
          </w:p>
        </w:tc>
        <w:tc>
          <w:tcPr>
            <w:tcW w:w="810" w:type="dxa"/>
            <w:vAlign w:val="bottom"/>
          </w:tcPr>
          <w:p w14:paraId="5B7765E4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E8CBFF0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8AC0113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09B21A29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0A24BB9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D3FADDB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4EFD867F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6F1D8B1A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5B6E63E6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vAlign w:val="bottom"/>
          </w:tcPr>
          <w:p w14:paraId="34FB4759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6ECDE2D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68142AB4" w14:textId="77777777" w:rsidR="00B3094D" w:rsidRPr="00757917" w:rsidRDefault="00B3094D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CB150F" w:rsidRPr="00757917" w14:paraId="0152A245" w14:textId="77777777" w:rsidTr="00943396">
        <w:trPr>
          <w:tblHeader/>
        </w:trPr>
        <w:tc>
          <w:tcPr>
            <w:tcW w:w="1980" w:type="dxa"/>
          </w:tcPr>
          <w:p w14:paraId="50D86B37" w14:textId="6BEACB2B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เงินกู้ยืมระยะยาวจาก</w:t>
            </w:r>
          </w:p>
        </w:tc>
        <w:tc>
          <w:tcPr>
            <w:tcW w:w="810" w:type="dxa"/>
            <w:vAlign w:val="bottom"/>
          </w:tcPr>
          <w:p w14:paraId="1995FDF1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2A3BBBAD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09BAD5E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F56E0F6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3013A33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212281AF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43D5D12B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7CC63A1B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5BB015B1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vAlign w:val="bottom"/>
          </w:tcPr>
          <w:p w14:paraId="0D3D191F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BF96A5D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2A726327" w14:textId="77777777" w:rsidR="00CB150F" w:rsidRPr="00757917" w:rsidRDefault="00CB150F" w:rsidP="00CB15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D47038" w:rsidRPr="00757917" w14:paraId="77E5B313" w14:textId="77777777" w:rsidTr="00943396">
        <w:trPr>
          <w:tblHeader/>
        </w:trPr>
        <w:tc>
          <w:tcPr>
            <w:tcW w:w="1980" w:type="dxa"/>
          </w:tcPr>
          <w:p w14:paraId="242F2803" w14:textId="66B9663D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401EBB4E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6046C5C" w14:textId="4684B6E2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</w:t>
            </w:r>
            <w:r w:rsidR="00EE3398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335</w:t>
            </w:r>
          </w:p>
        </w:tc>
        <w:tc>
          <w:tcPr>
            <w:tcW w:w="270" w:type="dxa"/>
            <w:vAlign w:val="bottom"/>
          </w:tcPr>
          <w:p w14:paraId="22BDFB23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D582EFA" w14:textId="583E9B16" w:rsidR="00D47038" w:rsidRPr="00757917" w:rsidRDefault="00C775A4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B0F0EAD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BB2E561" w14:textId="0C06FA2F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</w:t>
            </w:r>
            <w:r w:rsidR="00EE3398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335</w:t>
            </w:r>
          </w:p>
        </w:tc>
        <w:tc>
          <w:tcPr>
            <w:tcW w:w="246" w:type="dxa"/>
            <w:vAlign w:val="center"/>
          </w:tcPr>
          <w:p w14:paraId="59168EAE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516C9E40" w14:textId="62B5343C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2</w:t>
            </w:r>
            <w:r w:rsidR="00D47038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sz w:val="26"/>
                <w:szCs w:val="26"/>
              </w:rPr>
              <w:t>257</w:t>
            </w:r>
          </w:p>
        </w:tc>
        <w:tc>
          <w:tcPr>
            <w:tcW w:w="236" w:type="dxa"/>
            <w:vAlign w:val="bottom"/>
          </w:tcPr>
          <w:p w14:paraId="4EFFCC73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vAlign w:val="bottom"/>
          </w:tcPr>
          <w:p w14:paraId="46533164" w14:textId="70C400B8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09AAC76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48D6EA42" w14:textId="4506DE1C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2</w:t>
            </w:r>
            <w:r w:rsidR="00D47038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sz w:val="26"/>
                <w:szCs w:val="26"/>
              </w:rPr>
              <w:t>257</w:t>
            </w:r>
          </w:p>
        </w:tc>
      </w:tr>
      <w:tr w:rsidR="00D47038" w:rsidRPr="00757917" w14:paraId="1D89598E" w14:textId="77777777" w:rsidTr="00943396">
        <w:trPr>
          <w:tblHeader/>
        </w:trPr>
        <w:tc>
          <w:tcPr>
            <w:tcW w:w="1980" w:type="dxa"/>
          </w:tcPr>
          <w:p w14:paraId="190CBF2E" w14:textId="6FE9C8C2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เงินกู้ยืมระยะยาวจาก</w:t>
            </w:r>
          </w:p>
        </w:tc>
        <w:tc>
          <w:tcPr>
            <w:tcW w:w="810" w:type="dxa"/>
            <w:vAlign w:val="bottom"/>
          </w:tcPr>
          <w:p w14:paraId="190F011C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6FAA47E4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294E2EC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4D2638E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642271D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52E345EC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73FE4606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7CD14578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362FF03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vAlign w:val="bottom"/>
          </w:tcPr>
          <w:p w14:paraId="07DDD7A8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4A6F908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74ACA02A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D47038" w:rsidRPr="00757917" w14:paraId="344E49B7" w14:textId="77777777" w:rsidTr="00EE3398">
        <w:trPr>
          <w:tblHeader/>
        </w:trPr>
        <w:tc>
          <w:tcPr>
            <w:tcW w:w="1980" w:type="dxa"/>
          </w:tcPr>
          <w:p w14:paraId="36540C33" w14:textId="1C17106C" w:rsidR="00D47038" w:rsidRPr="00757917" w:rsidRDefault="00B7725B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กิจการที่เกี่ยวข้องกัน</w:t>
            </w:r>
          </w:p>
        </w:tc>
        <w:tc>
          <w:tcPr>
            <w:tcW w:w="810" w:type="dxa"/>
            <w:vAlign w:val="bottom"/>
          </w:tcPr>
          <w:p w14:paraId="5164D918" w14:textId="5DA47685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7</w:t>
            </w:r>
          </w:p>
        </w:tc>
        <w:tc>
          <w:tcPr>
            <w:tcW w:w="900" w:type="dxa"/>
            <w:vAlign w:val="bottom"/>
          </w:tcPr>
          <w:p w14:paraId="24E93C05" w14:textId="14A6C0EC" w:rsidR="00D4703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22B05E8A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3279BFD" w14:textId="5168417E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70" w:type="dxa"/>
            <w:vAlign w:val="bottom"/>
          </w:tcPr>
          <w:p w14:paraId="01981A2C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330B49E" w14:textId="0E144766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273</w:t>
            </w:r>
          </w:p>
        </w:tc>
        <w:tc>
          <w:tcPr>
            <w:tcW w:w="246" w:type="dxa"/>
            <w:vAlign w:val="center"/>
          </w:tcPr>
          <w:p w14:paraId="3E8DF8CD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678EA8E3" w14:textId="3BDB4C9C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66F1F331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vAlign w:val="bottom"/>
          </w:tcPr>
          <w:p w14:paraId="6B0B79C3" w14:textId="1C802D45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273</w:t>
            </w:r>
          </w:p>
        </w:tc>
        <w:tc>
          <w:tcPr>
            <w:tcW w:w="270" w:type="dxa"/>
            <w:vAlign w:val="bottom"/>
          </w:tcPr>
          <w:p w14:paraId="324B1B50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06638E14" w14:textId="72FB1B9D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 xml:space="preserve">     </w:t>
            </w:r>
            <w:r w:rsidR="00460DDC" w:rsidRPr="00757917">
              <w:rPr>
                <w:rFonts w:ascii="Angsana New" w:hAnsi="Angsana New" w:hint="cs"/>
                <w:sz w:val="26"/>
                <w:szCs w:val="26"/>
              </w:rPr>
              <w:t>273</w:t>
            </w:r>
          </w:p>
        </w:tc>
      </w:tr>
      <w:tr w:rsidR="00D47038" w:rsidRPr="00757917" w14:paraId="59EF0C34" w14:textId="77777777" w:rsidTr="00EE3398">
        <w:trPr>
          <w:tblHeader/>
        </w:trPr>
        <w:tc>
          <w:tcPr>
            <w:tcW w:w="1980" w:type="dxa"/>
          </w:tcPr>
          <w:p w14:paraId="73E9373E" w14:textId="1C140B93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0" w:type="dxa"/>
            <w:vAlign w:val="bottom"/>
          </w:tcPr>
          <w:p w14:paraId="54F9364A" w14:textId="30C74791" w:rsidR="00D47038" w:rsidRPr="00757917" w:rsidRDefault="00460DDC" w:rsidP="002A79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17</w:t>
            </w:r>
          </w:p>
        </w:tc>
        <w:tc>
          <w:tcPr>
            <w:tcW w:w="900" w:type="dxa"/>
            <w:vAlign w:val="bottom"/>
          </w:tcPr>
          <w:p w14:paraId="77A49CF5" w14:textId="5C43DC4C" w:rsidR="00D47038" w:rsidRPr="00757917" w:rsidRDefault="00EE3398" w:rsidP="00EE33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1264850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4B0C85B" w14:textId="0026F6FE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27</w:t>
            </w:r>
            <w:r w:rsidR="00EE3398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484</w:t>
            </w:r>
          </w:p>
        </w:tc>
        <w:tc>
          <w:tcPr>
            <w:tcW w:w="270" w:type="dxa"/>
            <w:vAlign w:val="bottom"/>
          </w:tcPr>
          <w:p w14:paraId="7D0313BD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7A192657" w14:textId="6FD8EA68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27</w:t>
            </w:r>
            <w:r w:rsidR="00EE3398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484</w:t>
            </w:r>
          </w:p>
        </w:tc>
        <w:tc>
          <w:tcPr>
            <w:tcW w:w="246" w:type="dxa"/>
            <w:vAlign w:val="center"/>
          </w:tcPr>
          <w:p w14:paraId="31E0D6C3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vAlign w:val="bottom"/>
          </w:tcPr>
          <w:p w14:paraId="199BB3C2" w14:textId="7F6DB44B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054BE6CE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vAlign w:val="bottom"/>
          </w:tcPr>
          <w:p w14:paraId="4BE231B2" w14:textId="0A404D1F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32</w:t>
            </w:r>
            <w:r w:rsidR="00D47038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sz w:val="26"/>
                <w:szCs w:val="26"/>
              </w:rPr>
              <w:t>979</w:t>
            </w:r>
          </w:p>
        </w:tc>
        <w:tc>
          <w:tcPr>
            <w:tcW w:w="270" w:type="dxa"/>
            <w:vAlign w:val="bottom"/>
          </w:tcPr>
          <w:p w14:paraId="3F9950BB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vAlign w:val="bottom"/>
          </w:tcPr>
          <w:p w14:paraId="77BAF251" w14:textId="73C3FF92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</w:rPr>
              <w:t>32</w:t>
            </w:r>
            <w:r w:rsidR="00D47038" w:rsidRPr="00757917">
              <w:rPr>
                <w:rFonts w:ascii="Angsana New" w:hAnsi="Angsana New" w:hint="cs"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sz w:val="26"/>
                <w:szCs w:val="26"/>
              </w:rPr>
              <w:t>979</w:t>
            </w:r>
          </w:p>
        </w:tc>
      </w:tr>
      <w:tr w:rsidR="00EE3398" w:rsidRPr="00757917" w14:paraId="46312323" w14:textId="77777777" w:rsidTr="00EE3398">
        <w:trPr>
          <w:tblHeader/>
        </w:trPr>
        <w:tc>
          <w:tcPr>
            <w:tcW w:w="1980" w:type="dxa"/>
          </w:tcPr>
          <w:p w14:paraId="27978FD9" w14:textId="77777777" w:rsidR="00EE339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หนี้สินตามสัญญาเช่า </w:t>
            </w:r>
          </w:p>
          <w:p w14:paraId="3BED7BCD" w14:textId="593C1917" w:rsidR="00EE339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 xml:space="preserve">   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(</w:t>
            </w:r>
            <w:r w:rsidR="00460DDC" w:rsidRPr="00757917">
              <w:rPr>
                <w:rFonts w:ascii="Angsana New" w:hAnsi="Angsana New"/>
                <w:i/>
                <w:iCs/>
                <w:sz w:val="26"/>
                <w:szCs w:val="26"/>
              </w:rPr>
              <w:t>2563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 xml:space="preserve">: 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หนี้สินตามสัญญา</w:t>
            </w:r>
          </w:p>
          <w:p w14:paraId="76451E04" w14:textId="5BCCC54A" w:rsidR="00EE339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 xml:space="preserve">   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เช่าการเงิน)</w:t>
            </w:r>
          </w:p>
        </w:tc>
        <w:tc>
          <w:tcPr>
            <w:tcW w:w="810" w:type="dxa"/>
            <w:vAlign w:val="bottom"/>
          </w:tcPr>
          <w:p w14:paraId="549D78C3" w14:textId="77777777" w:rsidR="00EE3398" w:rsidRPr="00757917" w:rsidRDefault="00EE3398" w:rsidP="002A79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82EADAD" w14:textId="32674326" w:rsidR="00EE3398" w:rsidRPr="00757917" w:rsidRDefault="00EE3398" w:rsidP="00EE33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1C9A1B5" w14:textId="77777777" w:rsidR="00EE339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5F4D911E" w14:textId="7C70BA4D" w:rsidR="00EE339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3</w:t>
            </w:r>
            <w:r w:rsidR="00EE3398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492</w:t>
            </w:r>
          </w:p>
        </w:tc>
        <w:tc>
          <w:tcPr>
            <w:tcW w:w="270" w:type="dxa"/>
            <w:vAlign w:val="bottom"/>
          </w:tcPr>
          <w:p w14:paraId="3DC5092F" w14:textId="77777777" w:rsidR="00EE339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4AFE2F62" w14:textId="4922F521" w:rsidR="00EE339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3</w:t>
            </w:r>
            <w:r w:rsidR="00EE3398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492</w:t>
            </w:r>
          </w:p>
        </w:tc>
        <w:tc>
          <w:tcPr>
            <w:tcW w:w="246" w:type="dxa"/>
            <w:vAlign w:val="center"/>
          </w:tcPr>
          <w:p w14:paraId="146C9E3E" w14:textId="77777777" w:rsidR="00EE339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25FF699F" w14:textId="2E8160F4" w:rsidR="00EE339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5283BBF9" w14:textId="77777777" w:rsidR="00EE339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35" w:type="dxa"/>
            <w:tcBorders>
              <w:bottom w:val="single" w:sz="4" w:space="0" w:color="auto"/>
            </w:tcBorders>
            <w:vAlign w:val="bottom"/>
          </w:tcPr>
          <w:p w14:paraId="22CF16AD" w14:textId="34713161" w:rsidR="00EE3398" w:rsidRPr="00757917" w:rsidRDefault="00EE3398" w:rsidP="00EE33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DA5AECE" w14:textId="77777777" w:rsidR="00EE3398" w:rsidRPr="00757917" w:rsidRDefault="00EE339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20" w:type="dxa"/>
            <w:tcBorders>
              <w:bottom w:val="single" w:sz="4" w:space="0" w:color="auto"/>
            </w:tcBorders>
            <w:vAlign w:val="bottom"/>
          </w:tcPr>
          <w:p w14:paraId="58300B5F" w14:textId="75802DAD" w:rsidR="00EE3398" w:rsidRPr="00757917" w:rsidRDefault="00EE3398" w:rsidP="00EE33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734" w:right="244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D47038" w:rsidRPr="00757917" w14:paraId="7454B928" w14:textId="77777777" w:rsidTr="00943396">
        <w:trPr>
          <w:tblHeader/>
        </w:trPr>
        <w:tc>
          <w:tcPr>
            <w:tcW w:w="1980" w:type="dxa"/>
          </w:tcPr>
          <w:p w14:paraId="42B40D9E" w14:textId="69C8300C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107B415D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638753E4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59AA3A21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7284D7D5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D58EA08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0717253A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6" w:type="dxa"/>
            <w:vAlign w:val="center"/>
          </w:tcPr>
          <w:p w14:paraId="1DFBE057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tcBorders>
              <w:top w:val="single" w:sz="4" w:space="0" w:color="auto"/>
            </w:tcBorders>
            <w:vAlign w:val="bottom"/>
          </w:tcPr>
          <w:p w14:paraId="62DA1AE8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6447240D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35" w:type="dxa"/>
            <w:tcBorders>
              <w:top w:val="single" w:sz="4" w:space="0" w:color="auto"/>
            </w:tcBorders>
            <w:vAlign w:val="bottom"/>
          </w:tcPr>
          <w:p w14:paraId="183EE489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FD21F21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  <w:vAlign w:val="bottom"/>
          </w:tcPr>
          <w:p w14:paraId="7B011A23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D47038" w:rsidRPr="00757917" w14:paraId="52A4201B" w14:textId="77777777" w:rsidTr="00943396">
        <w:trPr>
          <w:tblHeader/>
        </w:trPr>
        <w:tc>
          <w:tcPr>
            <w:tcW w:w="1980" w:type="dxa"/>
          </w:tcPr>
          <w:p w14:paraId="71502AE4" w14:textId="5FF58A51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0" w:type="dxa"/>
            <w:vAlign w:val="bottom"/>
          </w:tcPr>
          <w:p w14:paraId="2B8A544E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74D10854" w14:textId="204655F4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</w:t>
            </w:r>
            <w:r w:rsidR="00EE3398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335</w:t>
            </w:r>
          </w:p>
        </w:tc>
        <w:tc>
          <w:tcPr>
            <w:tcW w:w="270" w:type="dxa"/>
            <w:vAlign w:val="bottom"/>
          </w:tcPr>
          <w:p w14:paraId="1239701C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408EA3BC" w14:textId="1B944D21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31</w:t>
            </w:r>
            <w:r w:rsidR="00EE3398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249</w:t>
            </w:r>
          </w:p>
        </w:tc>
        <w:tc>
          <w:tcPr>
            <w:tcW w:w="270" w:type="dxa"/>
            <w:vAlign w:val="bottom"/>
          </w:tcPr>
          <w:p w14:paraId="3B2C3AAA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2AD35DA8" w14:textId="3C9C8920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33</w:t>
            </w:r>
            <w:r w:rsidR="00EE3398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584</w:t>
            </w:r>
          </w:p>
        </w:tc>
        <w:tc>
          <w:tcPr>
            <w:tcW w:w="246" w:type="dxa"/>
            <w:vAlign w:val="center"/>
          </w:tcPr>
          <w:p w14:paraId="09BCBDF7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26" w:type="dxa"/>
            <w:tcBorders>
              <w:bottom w:val="double" w:sz="4" w:space="0" w:color="auto"/>
            </w:tcBorders>
            <w:vAlign w:val="bottom"/>
          </w:tcPr>
          <w:p w14:paraId="28D06E98" w14:textId="18BE3FB7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2</w:t>
            </w:r>
            <w:r w:rsidR="00D47038"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257</w:t>
            </w:r>
          </w:p>
        </w:tc>
        <w:tc>
          <w:tcPr>
            <w:tcW w:w="236" w:type="dxa"/>
            <w:vAlign w:val="bottom"/>
          </w:tcPr>
          <w:p w14:paraId="5F2F8A18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35" w:type="dxa"/>
            <w:tcBorders>
              <w:bottom w:val="double" w:sz="4" w:space="0" w:color="auto"/>
            </w:tcBorders>
            <w:vAlign w:val="bottom"/>
          </w:tcPr>
          <w:p w14:paraId="3DD1A27F" w14:textId="776D361A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33</w:t>
            </w:r>
            <w:r w:rsidR="00D47038"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252</w:t>
            </w:r>
          </w:p>
        </w:tc>
        <w:tc>
          <w:tcPr>
            <w:tcW w:w="270" w:type="dxa"/>
            <w:vAlign w:val="bottom"/>
          </w:tcPr>
          <w:p w14:paraId="2E53AB91" w14:textId="77777777" w:rsidR="00D47038" w:rsidRPr="00757917" w:rsidRDefault="00D47038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  <w:vAlign w:val="bottom"/>
          </w:tcPr>
          <w:p w14:paraId="5AE9B3D0" w14:textId="286E5476" w:rsidR="00D47038" w:rsidRPr="00757917" w:rsidRDefault="00460DDC" w:rsidP="00D470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35</w:t>
            </w:r>
            <w:r w:rsidR="00D47038"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</w:rPr>
              <w:t>509</w:t>
            </w:r>
          </w:p>
        </w:tc>
      </w:tr>
    </w:tbl>
    <w:p w14:paraId="78BA1DB1" w14:textId="568F89EE" w:rsidR="00CF0B7F" w:rsidRPr="00757917" w:rsidRDefault="00CF0B7F" w:rsidP="001F24CE">
      <w:pPr>
        <w:ind w:left="900" w:hanging="900"/>
        <w:rPr>
          <w:rFonts w:asciiTheme="majorBidi" w:hAnsiTheme="majorBidi" w:cstheme="majorBidi"/>
          <w:sz w:val="22"/>
          <w:szCs w:val="22"/>
          <w:lang w:eastAsia="x-none"/>
        </w:rPr>
      </w:pPr>
    </w:p>
    <w:tbl>
      <w:tblPr>
        <w:tblStyle w:val="TableGrid"/>
        <w:tblW w:w="9270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810"/>
        <w:gridCol w:w="900"/>
        <w:gridCol w:w="270"/>
        <w:gridCol w:w="990"/>
        <w:gridCol w:w="270"/>
        <w:gridCol w:w="717"/>
        <w:gridCol w:w="273"/>
        <w:gridCol w:w="899"/>
        <w:gridCol w:w="241"/>
        <w:gridCol w:w="876"/>
        <w:gridCol w:w="236"/>
        <w:gridCol w:w="808"/>
      </w:tblGrid>
      <w:tr w:rsidR="00D234CB" w:rsidRPr="00757917" w14:paraId="74F00222" w14:textId="77777777" w:rsidTr="00943396">
        <w:trPr>
          <w:tblHeader/>
        </w:trPr>
        <w:tc>
          <w:tcPr>
            <w:tcW w:w="1980" w:type="dxa"/>
          </w:tcPr>
          <w:p w14:paraId="705CFCFC" w14:textId="77777777" w:rsidR="00D234CB" w:rsidRPr="00757917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3A624376" w14:textId="77777777" w:rsidR="00D234CB" w:rsidRPr="00757917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6480" w:type="dxa"/>
            <w:gridSpan w:val="11"/>
          </w:tcPr>
          <w:p w14:paraId="5509D2FC" w14:textId="7E3A7EE3" w:rsidR="00D234CB" w:rsidRPr="00757917" w:rsidRDefault="00D234CB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D234CB" w:rsidRPr="00757917" w14:paraId="4C1F8DD6" w14:textId="77777777" w:rsidTr="00943396">
        <w:trPr>
          <w:tblHeader/>
        </w:trPr>
        <w:tc>
          <w:tcPr>
            <w:tcW w:w="1980" w:type="dxa"/>
          </w:tcPr>
          <w:p w14:paraId="11BF4BA9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</w:tcPr>
          <w:p w14:paraId="72C657C6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147" w:type="dxa"/>
            <w:gridSpan w:val="5"/>
          </w:tcPr>
          <w:p w14:paraId="3E224EC6" w14:textId="71D5625C" w:rsidR="00D234CB" w:rsidRPr="00757917" w:rsidRDefault="00460DD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2564</w:t>
            </w:r>
          </w:p>
        </w:tc>
        <w:tc>
          <w:tcPr>
            <w:tcW w:w="273" w:type="dxa"/>
          </w:tcPr>
          <w:p w14:paraId="4534E7E8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3060" w:type="dxa"/>
            <w:gridSpan w:val="5"/>
          </w:tcPr>
          <w:p w14:paraId="19B1914A" w14:textId="718371F2" w:rsidR="00D234CB" w:rsidRPr="00757917" w:rsidRDefault="00460DDC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2563</w:t>
            </w:r>
          </w:p>
        </w:tc>
      </w:tr>
      <w:tr w:rsidR="00D234CB" w:rsidRPr="00757917" w14:paraId="09114511" w14:textId="77777777" w:rsidTr="00943396">
        <w:trPr>
          <w:tblHeader/>
        </w:trPr>
        <w:tc>
          <w:tcPr>
            <w:tcW w:w="1980" w:type="dxa"/>
          </w:tcPr>
          <w:p w14:paraId="368EC478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E13FBA6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7FA9D0CA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70" w:type="dxa"/>
            <w:vAlign w:val="bottom"/>
          </w:tcPr>
          <w:p w14:paraId="30BBCC25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F937D89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70" w:type="dxa"/>
            <w:vAlign w:val="bottom"/>
          </w:tcPr>
          <w:p w14:paraId="4843BF4B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6A0E87DF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273" w:type="dxa"/>
            <w:vAlign w:val="center"/>
          </w:tcPr>
          <w:p w14:paraId="4A7F57DE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125AC208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ส่วนที่มี</w:t>
            </w:r>
          </w:p>
        </w:tc>
        <w:tc>
          <w:tcPr>
            <w:tcW w:w="241" w:type="dxa"/>
            <w:vAlign w:val="bottom"/>
          </w:tcPr>
          <w:p w14:paraId="3ED27357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A9FA08E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ส่วนที่ไม่มี</w:t>
            </w:r>
          </w:p>
        </w:tc>
        <w:tc>
          <w:tcPr>
            <w:tcW w:w="236" w:type="dxa"/>
            <w:vAlign w:val="bottom"/>
          </w:tcPr>
          <w:p w14:paraId="48DF3A28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6C6F0D1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rPr>
                <w:rFonts w:ascii="Angsana New" w:hAnsi="Angsana New"/>
                <w:sz w:val="26"/>
                <w:szCs w:val="26"/>
              </w:rPr>
            </w:pPr>
          </w:p>
        </w:tc>
      </w:tr>
      <w:tr w:rsidR="00D234CB" w:rsidRPr="00757917" w14:paraId="413C4694" w14:textId="77777777" w:rsidTr="00943396">
        <w:trPr>
          <w:tblHeader/>
        </w:trPr>
        <w:tc>
          <w:tcPr>
            <w:tcW w:w="1980" w:type="dxa"/>
          </w:tcPr>
          <w:p w14:paraId="7693470F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0B19F8E6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  <w:cs/>
              </w:rPr>
              <w:t>หมายเหตุ</w:t>
            </w:r>
          </w:p>
        </w:tc>
        <w:tc>
          <w:tcPr>
            <w:tcW w:w="900" w:type="dxa"/>
            <w:vAlign w:val="bottom"/>
          </w:tcPr>
          <w:p w14:paraId="7E6E3923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6592ECA6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508D7CBD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5EF72FBB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BEF074D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  <w:tc>
          <w:tcPr>
            <w:tcW w:w="273" w:type="dxa"/>
            <w:vAlign w:val="center"/>
          </w:tcPr>
          <w:p w14:paraId="2BF8042B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4C4AE60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41" w:type="dxa"/>
            <w:vAlign w:val="bottom"/>
          </w:tcPr>
          <w:p w14:paraId="68628106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5FCAF74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หลักประกัน</w:t>
            </w:r>
          </w:p>
        </w:tc>
        <w:tc>
          <w:tcPr>
            <w:tcW w:w="236" w:type="dxa"/>
            <w:vAlign w:val="bottom"/>
          </w:tcPr>
          <w:p w14:paraId="69E3BAAC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607D47E7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  <w:cs/>
              </w:rPr>
              <w:t>รวม</w:t>
            </w:r>
          </w:p>
        </w:tc>
      </w:tr>
      <w:tr w:rsidR="00D234CB" w:rsidRPr="00757917" w14:paraId="5CADC4E6" w14:textId="77777777" w:rsidTr="00943396">
        <w:trPr>
          <w:tblHeader/>
        </w:trPr>
        <w:tc>
          <w:tcPr>
            <w:tcW w:w="1980" w:type="dxa"/>
          </w:tcPr>
          <w:p w14:paraId="406C778E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10" w:type="dxa"/>
            <w:vAlign w:val="bottom"/>
          </w:tcPr>
          <w:p w14:paraId="1C33499F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480" w:type="dxa"/>
            <w:gridSpan w:val="11"/>
            <w:vAlign w:val="bottom"/>
          </w:tcPr>
          <w:p w14:paraId="769C13BA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z w:val="26"/>
                <w:szCs w:val="26"/>
                <w:cs/>
              </w:rPr>
              <w:t>ล้านบาท</w:t>
            </w: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)</w:t>
            </w:r>
          </w:p>
        </w:tc>
      </w:tr>
      <w:tr w:rsidR="00D234CB" w:rsidRPr="00757917" w14:paraId="53D1F144" w14:textId="77777777" w:rsidTr="00943396">
        <w:tc>
          <w:tcPr>
            <w:tcW w:w="2790" w:type="dxa"/>
            <w:gridSpan w:val="2"/>
          </w:tcPr>
          <w:p w14:paraId="11678EFD" w14:textId="25218F0D" w:rsidR="00D234CB" w:rsidRPr="00757917" w:rsidRDefault="00D234CB" w:rsidP="002240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hanging="75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ส่วนที่หมุนเวียน</w:t>
            </w:r>
            <w:r w:rsidR="0022407F" w:rsidRPr="00757917"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  <w:br/>
            </w:r>
            <w:r w:rsidRPr="00757917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</w:t>
            </w:r>
            <w:r w:rsidR="003D3D07"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ค้างจ่าย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4CE534CF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1027CC2F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1D0D886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40F8863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2F01389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F2A32E1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0EEBFDA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42DE13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A4E2424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2CD5D7D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1B8837D0" w14:textId="77777777" w:rsidR="00D234CB" w:rsidRPr="00757917" w:rsidRDefault="00D234CB" w:rsidP="00D234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016856" w:rsidRPr="00757917" w14:paraId="47CE7AD8" w14:textId="77777777" w:rsidTr="00943396">
        <w:tc>
          <w:tcPr>
            <w:tcW w:w="1980" w:type="dxa"/>
          </w:tcPr>
          <w:p w14:paraId="3821B238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</w:t>
            </w:r>
          </w:p>
        </w:tc>
        <w:tc>
          <w:tcPr>
            <w:tcW w:w="810" w:type="dxa"/>
            <w:vAlign w:val="bottom"/>
          </w:tcPr>
          <w:p w14:paraId="7FBED320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6B66916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EEA5193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E485369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1" w:right="-143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B4C945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D9A4C16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0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365B0AC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2F3797AB" w14:textId="6B341A60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02C24528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71E3AE53" w14:textId="2A827E4D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46A39918" w14:textId="77777777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D3510B4" w14:textId="5561F861" w:rsidR="00016856" w:rsidRPr="00757917" w:rsidRDefault="00016856" w:rsidP="000168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A35800" w:rsidRPr="00757917" w14:paraId="18AAE13A" w14:textId="77777777" w:rsidTr="00943396">
        <w:tc>
          <w:tcPr>
            <w:tcW w:w="1980" w:type="dxa"/>
          </w:tcPr>
          <w:p w14:paraId="574B85D0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สถาบันการเงิน</w:t>
            </w:r>
          </w:p>
        </w:tc>
        <w:tc>
          <w:tcPr>
            <w:tcW w:w="810" w:type="dxa"/>
            <w:vAlign w:val="bottom"/>
          </w:tcPr>
          <w:p w14:paraId="07595222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08B0A677" w14:textId="0C6C9485" w:rsidR="00A35800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EDAF9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1553880F" w14:textId="5A44823F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</w:t>
            </w:r>
            <w:r w:rsidR="00EE2B4F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491</w:t>
            </w:r>
          </w:p>
        </w:tc>
        <w:tc>
          <w:tcPr>
            <w:tcW w:w="270" w:type="dxa"/>
            <w:vAlign w:val="bottom"/>
          </w:tcPr>
          <w:p w14:paraId="409755D5" w14:textId="020D9B49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08C49091" w14:textId="34A2727E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</w:t>
            </w:r>
            <w:r w:rsidR="00EE2B4F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491</w:t>
            </w:r>
          </w:p>
        </w:tc>
        <w:tc>
          <w:tcPr>
            <w:tcW w:w="273" w:type="dxa"/>
            <w:vAlign w:val="center"/>
          </w:tcPr>
          <w:p w14:paraId="77EAC963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53CDC72" w14:textId="569BC9F3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AE1B019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0F2D68C8" w14:textId="5A8852A2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499</w:t>
            </w:r>
          </w:p>
        </w:tc>
        <w:tc>
          <w:tcPr>
            <w:tcW w:w="236" w:type="dxa"/>
            <w:vAlign w:val="bottom"/>
          </w:tcPr>
          <w:p w14:paraId="5C196EE3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56BFD713" w14:textId="5CDB646E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499</w:t>
            </w:r>
          </w:p>
        </w:tc>
      </w:tr>
      <w:tr w:rsidR="00EE2B4F" w:rsidRPr="00757917" w14:paraId="5DB7D2CA" w14:textId="77777777" w:rsidTr="00943396">
        <w:tc>
          <w:tcPr>
            <w:tcW w:w="1980" w:type="dxa"/>
          </w:tcPr>
          <w:p w14:paraId="393D99DF" w14:textId="77777777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เงินกู้ยืมระยะสั้นจาก</w:t>
            </w:r>
          </w:p>
          <w:p w14:paraId="1A74AF2A" w14:textId="6D49893B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 xml:space="preserve">   กิจการที่เกี่ยวข้องกัน</w:t>
            </w:r>
          </w:p>
        </w:tc>
        <w:tc>
          <w:tcPr>
            <w:tcW w:w="810" w:type="dxa"/>
            <w:vAlign w:val="bottom"/>
          </w:tcPr>
          <w:p w14:paraId="097093E9" w14:textId="53E1B8E7" w:rsidR="00EE2B4F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7</w:t>
            </w:r>
          </w:p>
        </w:tc>
        <w:tc>
          <w:tcPr>
            <w:tcW w:w="900" w:type="dxa"/>
            <w:vAlign w:val="bottom"/>
          </w:tcPr>
          <w:p w14:paraId="3EE70738" w14:textId="3C8A784D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400CC450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44D40A27" w14:textId="003A7730" w:rsidR="00EE2B4F" w:rsidRPr="00757917" w:rsidRDefault="001F5B13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550</w:t>
            </w:r>
          </w:p>
        </w:tc>
        <w:tc>
          <w:tcPr>
            <w:tcW w:w="270" w:type="dxa"/>
            <w:vAlign w:val="bottom"/>
          </w:tcPr>
          <w:p w14:paraId="159652E3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42F68457" w14:textId="0AD24962" w:rsidR="00EE2B4F" w:rsidRPr="00757917" w:rsidRDefault="001F5B13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550</w:t>
            </w:r>
          </w:p>
        </w:tc>
        <w:tc>
          <w:tcPr>
            <w:tcW w:w="273" w:type="dxa"/>
            <w:vAlign w:val="center"/>
          </w:tcPr>
          <w:p w14:paraId="063FC817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57EBBC99" w14:textId="5556AA65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9AF13CD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C974743" w14:textId="78D3D5E8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4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72959A1F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0468DB9" w14:textId="71C210BA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620" w:right="219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A35800" w:rsidRPr="00757917" w14:paraId="0E2A5F3C" w14:textId="77777777" w:rsidTr="001A0F1B">
        <w:tc>
          <w:tcPr>
            <w:tcW w:w="1980" w:type="dxa"/>
          </w:tcPr>
          <w:p w14:paraId="1235AAB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หุ้นกู้ที่ถึงกำหนดชำระ</w:t>
            </w:r>
          </w:p>
        </w:tc>
        <w:tc>
          <w:tcPr>
            <w:tcW w:w="810" w:type="dxa"/>
            <w:vAlign w:val="bottom"/>
          </w:tcPr>
          <w:p w14:paraId="2FE2D8D1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2CA49574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41066094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2CB3D4A6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09F1B7B4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212E3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8F79654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3D4EE8E3" w14:textId="4F64725C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1749142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6997AF4D" w14:textId="06A3A7AE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7B2D1C92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0CAE1A0F" w14:textId="276FC9F6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</w:p>
        </w:tc>
      </w:tr>
      <w:tr w:rsidR="00A35800" w:rsidRPr="00757917" w14:paraId="16125059" w14:textId="77777777" w:rsidTr="001A0F1B">
        <w:tc>
          <w:tcPr>
            <w:tcW w:w="1980" w:type="dxa"/>
          </w:tcPr>
          <w:p w14:paraId="0A94339A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ภายในหนึ่งปี</w:t>
            </w:r>
          </w:p>
        </w:tc>
        <w:tc>
          <w:tcPr>
            <w:tcW w:w="810" w:type="dxa"/>
            <w:vAlign w:val="bottom"/>
          </w:tcPr>
          <w:p w14:paraId="728C5443" w14:textId="51CFE3E1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17</w:t>
            </w:r>
          </w:p>
        </w:tc>
        <w:tc>
          <w:tcPr>
            <w:tcW w:w="900" w:type="dxa"/>
            <w:vAlign w:val="bottom"/>
          </w:tcPr>
          <w:p w14:paraId="0C898CD2" w14:textId="2735EE7A" w:rsidR="00A35800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3EC1F25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64739386" w14:textId="70AEB926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10</w:t>
            </w:r>
            <w:r w:rsidR="00EE2B4F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298</w:t>
            </w:r>
          </w:p>
        </w:tc>
        <w:tc>
          <w:tcPr>
            <w:tcW w:w="270" w:type="dxa"/>
            <w:vAlign w:val="bottom"/>
          </w:tcPr>
          <w:p w14:paraId="40EF67A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3B6841B1" w14:textId="3680C40B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10</w:t>
            </w:r>
            <w:r w:rsidR="00EE2B4F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298</w:t>
            </w:r>
          </w:p>
        </w:tc>
        <w:tc>
          <w:tcPr>
            <w:tcW w:w="273" w:type="dxa"/>
            <w:vAlign w:val="center"/>
          </w:tcPr>
          <w:p w14:paraId="29ACFCD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6C6CA044" w14:textId="766A7913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1E4D3A94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13CD0C92" w14:textId="2C24C0EB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8</w:t>
            </w:r>
            <w:r w:rsidR="00A35800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298</w:t>
            </w:r>
          </w:p>
        </w:tc>
        <w:tc>
          <w:tcPr>
            <w:tcW w:w="236" w:type="dxa"/>
            <w:vAlign w:val="bottom"/>
          </w:tcPr>
          <w:p w14:paraId="3C67F77C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7B8E1D98" w14:textId="26D46B80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8</w:t>
            </w:r>
            <w:r w:rsidR="00A35800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298</w:t>
            </w:r>
          </w:p>
        </w:tc>
      </w:tr>
      <w:tr w:rsidR="001A0F1B" w:rsidRPr="00757917" w14:paraId="043D1613" w14:textId="77777777" w:rsidTr="001A0F1B">
        <w:tc>
          <w:tcPr>
            <w:tcW w:w="1980" w:type="dxa"/>
          </w:tcPr>
          <w:p w14:paraId="7C702F98" w14:textId="77777777" w:rsidR="00EE2B4F" w:rsidRPr="00757917" w:rsidRDefault="001A0F1B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  <w:p w14:paraId="23CE4025" w14:textId="417F8DF5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</w:t>
            </w:r>
            <w:r w:rsidR="001A0F1B"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1A0F1B"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="00460DDC" w:rsidRPr="00757917">
              <w:rPr>
                <w:rFonts w:ascii="Angsana New" w:hAnsi="Angsana New"/>
                <w:i/>
                <w:iCs/>
                <w:sz w:val="30"/>
                <w:szCs w:val="30"/>
              </w:rPr>
              <w:t>2563</w:t>
            </w:r>
            <w:r w:rsidR="001A0F1B" w:rsidRPr="00757917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: </w:t>
            </w:r>
            <w:r w:rsidR="001A0F1B"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หนี้สินตาม</w:t>
            </w:r>
          </w:p>
          <w:p w14:paraId="0F945CD8" w14:textId="4DE86901" w:rsidR="001A0F1B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</w:t>
            </w:r>
            <w:r w:rsidR="001A0F1B"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สัญญาเช่าการเงิน)</w:t>
            </w:r>
          </w:p>
        </w:tc>
        <w:tc>
          <w:tcPr>
            <w:tcW w:w="810" w:type="dxa"/>
            <w:vAlign w:val="bottom"/>
          </w:tcPr>
          <w:p w14:paraId="49BA9566" w14:textId="77777777" w:rsidR="001A0F1B" w:rsidRPr="00757917" w:rsidRDefault="001A0F1B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602361C" w14:textId="5B0A8341" w:rsidR="001A0F1B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DE291A8" w14:textId="77777777" w:rsidR="001A0F1B" w:rsidRPr="00757917" w:rsidRDefault="001A0F1B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27FAD0CB" w14:textId="63EDDF49" w:rsidR="001A0F1B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20</w:t>
            </w:r>
          </w:p>
        </w:tc>
        <w:tc>
          <w:tcPr>
            <w:tcW w:w="270" w:type="dxa"/>
            <w:vAlign w:val="bottom"/>
          </w:tcPr>
          <w:p w14:paraId="5C28D1D6" w14:textId="77777777" w:rsidR="001A0F1B" w:rsidRPr="00757917" w:rsidRDefault="001A0F1B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2506F3A2" w14:textId="6F97EECA" w:rsidR="001A0F1B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20</w:t>
            </w:r>
          </w:p>
        </w:tc>
        <w:tc>
          <w:tcPr>
            <w:tcW w:w="273" w:type="dxa"/>
            <w:vAlign w:val="center"/>
          </w:tcPr>
          <w:p w14:paraId="16BD4F1E" w14:textId="77777777" w:rsidR="001A0F1B" w:rsidRPr="00757917" w:rsidRDefault="001A0F1B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7790ED63" w14:textId="17D93C17" w:rsidR="001A0F1B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0DEFF7B6" w14:textId="77777777" w:rsidR="001A0F1B" w:rsidRPr="00757917" w:rsidRDefault="001A0F1B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49FEC7A0" w14:textId="03E2F030" w:rsidR="001A0F1B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4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4E3D1C0B" w14:textId="77777777" w:rsidR="001A0F1B" w:rsidRPr="00757917" w:rsidRDefault="001A0F1B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969A073" w14:textId="34250CE6" w:rsidR="001A0F1B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620" w:right="219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A35800" w:rsidRPr="00757917" w14:paraId="57F7AAE9" w14:textId="77777777" w:rsidTr="00943396">
        <w:tc>
          <w:tcPr>
            <w:tcW w:w="1980" w:type="dxa"/>
          </w:tcPr>
          <w:p w14:paraId="57A1312F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5DE8C385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45A1B14A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671B33E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19A324D3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22C86874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7D5BEDA6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AB8EC65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3351B888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1210B14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4BB2D7A8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7081642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7C4AADBA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A35800" w:rsidRPr="00757917" w14:paraId="2D476058" w14:textId="77777777" w:rsidTr="00943396">
        <w:tc>
          <w:tcPr>
            <w:tcW w:w="1980" w:type="dxa"/>
          </w:tcPr>
          <w:p w14:paraId="53648DA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ดอกเบี้ยหมุนเวียน</w:t>
            </w:r>
          </w:p>
        </w:tc>
        <w:tc>
          <w:tcPr>
            <w:tcW w:w="810" w:type="dxa"/>
            <w:vAlign w:val="bottom"/>
          </w:tcPr>
          <w:p w14:paraId="539C084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3F765BD" w14:textId="3D5A32A6" w:rsidR="00A35800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6506CF7C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5152C15B" w14:textId="3DDFB478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12</w:t>
            </w:r>
            <w:r w:rsidR="00EE2B4F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35</w:t>
            </w:r>
            <w:r w:rsidR="001F5B13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270" w:type="dxa"/>
            <w:vAlign w:val="bottom"/>
          </w:tcPr>
          <w:p w14:paraId="6ED09CD1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541CF92F" w14:textId="0FB6BD2D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12</w:t>
            </w:r>
            <w:r w:rsidR="00EE2B4F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35</w:t>
            </w:r>
            <w:r w:rsidR="001F5B13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273" w:type="dxa"/>
            <w:vAlign w:val="center"/>
          </w:tcPr>
          <w:p w14:paraId="76905244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19B104E0" w14:textId="4D3AD6F3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714B6C1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30B3D87D" w14:textId="596F2066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8</w:t>
            </w:r>
            <w:r w:rsidR="00A35800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797</w:t>
            </w:r>
          </w:p>
        </w:tc>
        <w:tc>
          <w:tcPr>
            <w:tcW w:w="236" w:type="dxa"/>
            <w:vAlign w:val="bottom"/>
          </w:tcPr>
          <w:p w14:paraId="7E850D19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5154622E" w14:textId="48476F57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8</w:t>
            </w:r>
            <w:r w:rsidR="00A35800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797</w:t>
            </w:r>
          </w:p>
        </w:tc>
      </w:tr>
      <w:tr w:rsidR="00A35800" w:rsidRPr="00757917" w14:paraId="43A98A82" w14:textId="77777777" w:rsidTr="00EE2B4F">
        <w:trPr>
          <w:tblHeader/>
        </w:trPr>
        <w:tc>
          <w:tcPr>
            <w:tcW w:w="1980" w:type="dxa"/>
          </w:tcPr>
          <w:p w14:paraId="10DEDF5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lastRenderedPageBreak/>
              <w:t>ส่วนที่ไม่หมุนเวียน</w:t>
            </w:r>
          </w:p>
          <w:p w14:paraId="4E84A65C" w14:textId="512BBBFD" w:rsidR="001F5B13" w:rsidRPr="00757917" w:rsidRDefault="001F5B13" w:rsidP="001F5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5" w:right="-110" w:firstLine="30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(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26"/>
                <w:szCs w:val="26"/>
                <w:cs/>
              </w:rPr>
              <w:t>ไม่รวมดอกเบี้ยค้างจ่าย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  <w:t>)</w:t>
            </w:r>
          </w:p>
        </w:tc>
        <w:tc>
          <w:tcPr>
            <w:tcW w:w="810" w:type="dxa"/>
            <w:vAlign w:val="bottom"/>
          </w:tcPr>
          <w:p w14:paraId="51EEFDA0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vAlign w:val="bottom"/>
          </w:tcPr>
          <w:p w14:paraId="5884B3AC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5EDB170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3ABCFB5E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7F040B5A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5934837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4EA44B2A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0FE4696C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48ACFB92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2F3BF7BE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2A9BF67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3C4BD14F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A35800" w:rsidRPr="00757917" w14:paraId="369A1C75" w14:textId="77777777" w:rsidTr="00EE2B4F">
        <w:trPr>
          <w:tblHeader/>
        </w:trPr>
        <w:tc>
          <w:tcPr>
            <w:tcW w:w="1980" w:type="dxa"/>
          </w:tcPr>
          <w:p w14:paraId="25E02AEB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sz w:val="26"/>
                <w:szCs w:val="26"/>
                <w:cs/>
              </w:rPr>
              <w:t>หุ้นกู้</w:t>
            </w:r>
          </w:p>
        </w:tc>
        <w:tc>
          <w:tcPr>
            <w:tcW w:w="810" w:type="dxa"/>
            <w:vAlign w:val="bottom"/>
          </w:tcPr>
          <w:p w14:paraId="23DB35FD" w14:textId="66AA34A9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  <w:r w:rsidRPr="00757917">
              <w:rPr>
                <w:rFonts w:ascii="Angsana New" w:hAnsi="Angsana New"/>
                <w:i/>
                <w:iCs/>
                <w:sz w:val="26"/>
                <w:szCs w:val="26"/>
              </w:rPr>
              <w:t>17</w:t>
            </w:r>
          </w:p>
        </w:tc>
        <w:tc>
          <w:tcPr>
            <w:tcW w:w="900" w:type="dxa"/>
            <w:vAlign w:val="bottom"/>
          </w:tcPr>
          <w:p w14:paraId="2BB302BA" w14:textId="63AE8332" w:rsidR="00A35800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0D7C6EEB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vAlign w:val="bottom"/>
          </w:tcPr>
          <w:p w14:paraId="79B7DC93" w14:textId="1A433973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20</w:t>
            </w:r>
            <w:r w:rsidR="00EE2B4F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987</w:t>
            </w:r>
          </w:p>
        </w:tc>
        <w:tc>
          <w:tcPr>
            <w:tcW w:w="270" w:type="dxa"/>
            <w:vAlign w:val="bottom"/>
          </w:tcPr>
          <w:p w14:paraId="1D95DDE1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vAlign w:val="bottom"/>
          </w:tcPr>
          <w:p w14:paraId="196DB890" w14:textId="2F248E14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20</w:t>
            </w:r>
            <w:r w:rsidR="00EE2B4F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987</w:t>
            </w:r>
          </w:p>
        </w:tc>
        <w:tc>
          <w:tcPr>
            <w:tcW w:w="273" w:type="dxa"/>
            <w:vAlign w:val="center"/>
          </w:tcPr>
          <w:p w14:paraId="214E2C27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vAlign w:val="bottom"/>
          </w:tcPr>
          <w:p w14:paraId="4F00A4B7" w14:textId="325785F3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66BBE46F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vAlign w:val="bottom"/>
          </w:tcPr>
          <w:p w14:paraId="51375C00" w14:textId="4CB843B4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23</w:t>
            </w:r>
            <w:r w:rsidR="00A35800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486</w:t>
            </w:r>
          </w:p>
        </w:tc>
        <w:tc>
          <w:tcPr>
            <w:tcW w:w="236" w:type="dxa"/>
            <w:vAlign w:val="bottom"/>
          </w:tcPr>
          <w:p w14:paraId="53D1587F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vAlign w:val="bottom"/>
          </w:tcPr>
          <w:p w14:paraId="213CDA94" w14:textId="25170A34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23</w:t>
            </w:r>
            <w:r w:rsidR="00A35800" w:rsidRPr="00757917">
              <w:rPr>
                <w:rFonts w:ascii="Angsana New" w:hAnsi="Angsana New"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sz w:val="26"/>
                <w:szCs w:val="26"/>
              </w:rPr>
              <w:t>486</w:t>
            </w:r>
          </w:p>
        </w:tc>
      </w:tr>
      <w:tr w:rsidR="00EE2B4F" w:rsidRPr="00757917" w14:paraId="30F212D0" w14:textId="77777777" w:rsidTr="00EE2B4F">
        <w:trPr>
          <w:tblHeader/>
        </w:trPr>
        <w:tc>
          <w:tcPr>
            <w:tcW w:w="1980" w:type="dxa"/>
          </w:tcPr>
          <w:p w14:paraId="16AB5D22" w14:textId="77777777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  <w:p w14:paraId="4720A3F6" w14:textId="5254A2DB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="00460DDC" w:rsidRPr="00757917">
              <w:rPr>
                <w:rFonts w:ascii="Angsana New" w:hAnsi="Angsana New"/>
                <w:i/>
                <w:iCs/>
                <w:sz w:val="30"/>
                <w:szCs w:val="30"/>
              </w:rPr>
              <w:t>2563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: 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หนี้สินตาม</w:t>
            </w:r>
          </w:p>
          <w:p w14:paraId="6C52DDF3" w14:textId="4A3F0090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 xml:space="preserve">   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สัญญาเช่าการเงิน)</w:t>
            </w:r>
          </w:p>
        </w:tc>
        <w:tc>
          <w:tcPr>
            <w:tcW w:w="810" w:type="dxa"/>
            <w:vAlign w:val="bottom"/>
          </w:tcPr>
          <w:p w14:paraId="4219A11F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i/>
                <w:i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6C470730" w14:textId="38EBFCA4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7BEBAFF9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1BCAE742" w14:textId="53CC02AA" w:rsidR="00EE2B4F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153</w:t>
            </w:r>
          </w:p>
        </w:tc>
        <w:tc>
          <w:tcPr>
            <w:tcW w:w="270" w:type="dxa"/>
            <w:vAlign w:val="bottom"/>
          </w:tcPr>
          <w:p w14:paraId="521695EF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single" w:sz="4" w:space="0" w:color="auto"/>
            </w:tcBorders>
            <w:vAlign w:val="bottom"/>
          </w:tcPr>
          <w:p w14:paraId="4782CC30" w14:textId="1208F5BA" w:rsidR="00EE2B4F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ind w:left="-138" w:right="-108"/>
              <w:rPr>
                <w:rFonts w:ascii="Angsana New" w:hAnsi="Angsana New"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153</w:t>
            </w:r>
          </w:p>
        </w:tc>
        <w:tc>
          <w:tcPr>
            <w:tcW w:w="273" w:type="dxa"/>
            <w:vAlign w:val="center"/>
          </w:tcPr>
          <w:p w14:paraId="7FE02985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  <w:vAlign w:val="bottom"/>
          </w:tcPr>
          <w:p w14:paraId="55A5DC96" w14:textId="3BF4CAE4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570C3757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vAlign w:val="bottom"/>
          </w:tcPr>
          <w:p w14:paraId="0AB3DE13" w14:textId="391853C9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4"/>
              </w:tabs>
              <w:ind w:left="-138" w:right="-110"/>
              <w:jc w:val="center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  <w:tc>
          <w:tcPr>
            <w:tcW w:w="236" w:type="dxa"/>
            <w:vAlign w:val="bottom"/>
          </w:tcPr>
          <w:p w14:paraId="315B2DBC" w14:textId="77777777" w:rsidR="00EE2B4F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138" w:right="41"/>
              <w:jc w:val="right"/>
              <w:rPr>
                <w:rFonts w:ascii="Angsana New" w:hAnsi="Angsana New"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single" w:sz="4" w:space="0" w:color="auto"/>
            </w:tcBorders>
            <w:vAlign w:val="bottom"/>
          </w:tcPr>
          <w:p w14:paraId="11F64CEE" w14:textId="75532061" w:rsidR="00EE2B4F" w:rsidRPr="00757917" w:rsidRDefault="00EE2B4F" w:rsidP="00EE2B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right" w:pos="192"/>
              </w:tabs>
              <w:ind w:left="-620" w:right="219"/>
              <w:jc w:val="right"/>
              <w:rPr>
                <w:rFonts w:ascii="Angsana New" w:hAnsi="Angsana New"/>
                <w:sz w:val="26"/>
                <w:szCs w:val="26"/>
              </w:rPr>
            </w:pPr>
            <w:r w:rsidRPr="00757917">
              <w:rPr>
                <w:rFonts w:ascii="Angsana New" w:hAnsi="Angsana New"/>
                <w:sz w:val="26"/>
                <w:szCs w:val="26"/>
              </w:rPr>
              <w:t>-</w:t>
            </w:r>
          </w:p>
        </w:tc>
      </w:tr>
      <w:tr w:rsidR="00A35800" w:rsidRPr="00757917" w14:paraId="7FCA66AA" w14:textId="77777777" w:rsidTr="00943396">
        <w:trPr>
          <w:tblHeader/>
        </w:trPr>
        <w:tc>
          <w:tcPr>
            <w:tcW w:w="1980" w:type="dxa"/>
          </w:tcPr>
          <w:p w14:paraId="5142934A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รวมหนี้สินที่มีภาระ</w:t>
            </w:r>
          </w:p>
        </w:tc>
        <w:tc>
          <w:tcPr>
            <w:tcW w:w="810" w:type="dxa"/>
            <w:vAlign w:val="bottom"/>
          </w:tcPr>
          <w:p w14:paraId="02194F1C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  <w:vAlign w:val="bottom"/>
          </w:tcPr>
          <w:p w14:paraId="1FFC94C1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7E370B4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vAlign w:val="bottom"/>
          </w:tcPr>
          <w:p w14:paraId="2B6789E6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0" w:type="dxa"/>
            <w:vAlign w:val="bottom"/>
          </w:tcPr>
          <w:p w14:paraId="3E221499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top w:val="single" w:sz="4" w:space="0" w:color="auto"/>
            </w:tcBorders>
            <w:vAlign w:val="bottom"/>
          </w:tcPr>
          <w:p w14:paraId="3C7CF578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73" w:type="dxa"/>
            <w:vAlign w:val="center"/>
          </w:tcPr>
          <w:p w14:paraId="20E1C5C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top w:val="single" w:sz="4" w:space="0" w:color="auto"/>
            </w:tcBorders>
            <w:vAlign w:val="bottom"/>
          </w:tcPr>
          <w:p w14:paraId="106E0EB6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41" w:type="dxa"/>
            <w:vAlign w:val="bottom"/>
          </w:tcPr>
          <w:p w14:paraId="6937094C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top w:val="single" w:sz="4" w:space="0" w:color="auto"/>
            </w:tcBorders>
            <w:vAlign w:val="bottom"/>
          </w:tcPr>
          <w:p w14:paraId="7F6C96C0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236" w:type="dxa"/>
            <w:vAlign w:val="bottom"/>
          </w:tcPr>
          <w:p w14:paraId="03E04468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top w:val="single" w:sz="4" w:space="0" w:color="auto"/>
            </w:tcBorders>
            <w:vAlign w:val="bottom"/>
          </w:tcPr>
          <w:p w14:paraId="4DACF89C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</w:p>
        </w:tc>
      </w:tr>
      <w:tr w:rsidR="00A35800" w:rsidRPr="00757917" w14:paraId="30F4A2AC" w14:textId="77777777" w:rsidTr="00943396">
        <w:trPr>
          <w:tblHeader/>
        </w:trPr>
        <w:tc>
          <w:tcPr>
            <w:tcW w:w="1980" w:type="dxa"/>
          </w:tcPr>
          <w:p w14:paraId="12D17A7A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74" w:right="-110"/>
              <w:rPr>
                <w:rFonts w:ascii="Angsana New" w:hAnsi="Angsana New"/>
                <w:b/>
                <w:bCs/>
                <w:sz w:val="26"/>
                <w:szCs w:val="26"/>
              </w:rPr>
            </w:pPr>
            <w:r w:rsidRPr="00757917">
              <w:rPr>
                <w:rFonts w:ascii="Angsana New" w:hAnsi="Angsana New" w:hint="cs"/>
                <w:b/>
                <w:bCs/>
                <w:sz w:val="26"/>
                <w:szCs w:val="26"/>
                <w:cs/>
              </w:rPr>
              <w:t>ดอกเบี้ยไม่หมุนเวียน</w:t>
            </w:r>
          </w:p>
        </w:tc>
        <w:tc>
          <w:tcPr>
            <w:tcW w:w="810" w:type="dxa"/>
            <w:vAlign w:val="bottom"/>
          </w:tcPr>
          <w:p w14:paraId="09545165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02C35694" w14:textId="5047F37F" w:rsidR="00A35800" w:rsidRPr="00757917" w:rsidRDefault="00EE2B4F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6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70" w:type="dxa"/>
            <w:vAlign w:val="bottom"/>
          </w:tcPr>
          <w:p w14:paraId="1ADD18C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2F0D2A52" w14:textId="7A4D2224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131" w:right="-143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21</w:t>
            </w:r>
            <w:r w:rsidR="00EE2B4F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140</w:t>
            </w:r>
          </w:p>
        </w:tc>
        <w:tc>
          <w:tcPr>
            <w:tcW w:w="270" w:type="dxa"/>
            <w:vAlign w:val="bottom"/>
          </w:tcPr>
          <w:p w14:paraId="271D5EF6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717" w:type="dxa"/>
            <w:tcBorders>
              <w:bottom w:val="double" w:sz="4" w:space="0" w:color="auto"/>
            </w:tcBorders>
            <w:vAlign w:val="bottom"/>
          </w:tcPr>
          <w:p w14:paraId="2CD0CEAC" w14:textId="7FCA7D37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9"/>
              </w:tabs>
              <w:ind w:left="-140" w:right="-108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21</w:t>
            </w:r>
            <w:r w:rsidR="00EE2B4F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140</w:t>
            </w:r>
          </w:p>
        </w:tc>
        <w:tc>
          <w:tcPr>
            <w:tcW w:w="273" w:type="dxa"/>
            <w:vAlign w:val="center"/>
          </w:tcPr>
          <w:p w14:paraId="61956503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99" w:type="dxa"/>
            <w:tcBorders>
              <w:bottom w:val="double" w:sz="4" w:space="0" w:color="auto"/>
            </w:tcBorders>
            <w:vAlign w:val="bottom"/>
          </w:tcPr>
          <w:p w14:paraId="3B511DB3" w14:textId="716F6C91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1" w:type="dxa"/>
            <w:vAlign w:val="bottom"/>
          </w:tcPr>
          <w:p w14:paraId="31ED2E4D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76" w:type="dxa"/>
            <w:tcBorders>
              <w:bottom w:val="double" w:sz="4" w:space="0" w:color="auto"/>
            </w:tcBorders>
            <w:vAlign w:val="bottom"/>
          </w:tcPr>
          <w:p w14:paraId="73160461" w14:textId="1515582D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3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23</w:t>
            </w:r>
            <w:r w:rsidR="00A35800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486</w:t>
            </w:r>
          </w:p>
        </w:tc>
        <w:tc>
          <w:tcPr>
            <w:tcW w:w="236" w:type="dxa"/>
            <w:vAlign w:val="bottom"/>
          </w:tcPr>
          <w:p w14:paraId="2EB2F739" w14:textId="77777777" w:rsidR="00A35800" w:rsidRPr="00757917" w:rsidRDefault="00A35800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</w:rPr>
            </w:pPr>
          </w:p>
        </w:tc>
        <w:tc>
          <w:tcPr>
            <w:tcW w:w="808" w:type="dxa"/>
            <w:tcBorders>
              <w:bottom w:val="double" w:sz="4" w:space="0" w:color="auto"/>
            </w:tcBorders>
            <w:vAlign w:val="bottom"/>
          </w:tcPr>
          <w:p w14:paraId="22C31475" w14:textId="4BB115D7" w:rsidR="00A35800" w:rsidRPr="00757917" w:rsidRDefault="00460DDC" w:rsidP="00A358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ind w:left="-138" w:right="-110"/>
              <w:jc w:val="center"/>
              <w:rPr>
                <w:rFonts w:ascii="Angsana New" w:hAnsi="Angsana New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23</w:t>
            </w:r>
            <w:r w:rsidR="00A35800" w:rsidRPr="00757917">
              <w:rPr>
                <w:rFonts w:ascii="Angsana New" w:hAnsi="Angsana New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6"/>
                <w:szCs w:val="26"/>
              </w:rPr>
              <w:t>486</w:t>
            </w:r>
          </w:p>
        </w:tc>
      </w:tr>
    </w:tbl>
    <w:p w14:paraId="16121153" w14:textId="77777777" w:rsidR="003D3D07" w:rsidRPr="00757917" w:rsidRDefault="003D3D07" w:rsidP="00833C51">
      <w:pPr>
        <w:rPr>
          <w:rFonts w:asciiTheme="majorBidi" w:hAnsiTheme="majorBidi" w:cstheme="majorBidi"/>
          <w:sz w:val="30"/>
          <w:szCs w:val="30"/>
          <w:lang w:eastAsia="x-none"/>
        </w:rPr>
      </w:pPr>
    </w:p>
    <w:tbl>
      <w:tblPr>
        <w:tblW w:w="9194" w:type="dxa"/>
        <w:tblInd w:w="387" w:type="dxa"/>
        <w:tblLook w:val="01E0" w:firstRow="1" w:lastRow="1" w:firstColumn="1" w:lastColumn="1" w:noHBand="0" w:noVBand="0"/>
      </w:tblPr>
      <w:tblGrid>
        <w:gridCol w:w="5103"/>
        <w:gridCol w:w="986"/>
        <w:gridCol w:w="1370"/>
        <w:gridCol w:w="269"/>
        <w:gridCol w:w="1466"/>
      </w:tblGrid>
      <w:tr w:rsidR="005A74AE" w:rsidRPr="00757917" w14:paraId="451F13B3" w14:textId="77777777" w:rsidTr="005A74AE">
        <w:trPr>
          <w:trHeight w:val="71"/>
        </w:trPr>
        <w:tc>
          <w:tcPr>
            <w:tcW w:w="5103" w:type="dxa"/>
          </w:tcPr>
          <w:p w14:paraId="2229DDCB" w14:textId="71806F21" w:rsidR="005A74AE" w:rsidRPr="00757917" w:rsidRDefault="005A74AE" w:rsidP="00CF0B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สินทรัพย์ที่ใช้เป็นหลักประกั</w:t>
            </w: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น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</w:t>
            </w:r>
          </w:p>
        </w:tc>
        <w:tc>
          <w:tcPr>
            <w:tcW w:w="986" w:type="dxa"/>
          </w:tcPr>
          <w:p w14:paraId="3B2E6A2C" w14:textId="77777777" w:rsidR="005A74AE" w:rsidRPr="00757917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3105" w:type="dxa"/>
            <w:gridSpan w:val="3"/>
          </w:tcPr>
          <w:p w14:paraId="7EABE103" w14:textId="77777777" w:rsidR="005A74AE" w:rsidRPr="00757917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A74AE" w:rsidRPr="00757917" w14:paraId="09580689" w14:textId="77777777" w:rsidTr="005A74AE">
        <w:trPr>
          <w:trHeight w:val="390"/>
        </w:trPr>
        <w:tc>
          <w:tcPr>
            <w:tcW w:w="5103" w:type="dxa"/>
          </w:tcPr>
          <w:p w14:paraId="5443833B" w14:textId="33E6748C" w:rsidR="005A74AE" w:rsidRPr="00757917" w:rsidRDefault="005A74AE" w:rsidP="000D55C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4"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86" w:type="dxa"/>
          </w:tcPr>
          <w:p w14:paraId="3D0E5A08" w14:textId="77777777" w:rsidR="005A74AE" w:rsidRPr="00757917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370" w:type="dxa"/>
            <w:shd w:val="clear" w:color="auto" w:fill="auto"/>
          </w:tcPr>
          <w:p w14:paraId="6AA0B873" w14:textId="0FE881EB" w:rsidR="005A74AE" w:rsidRPr="00757917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  <w:t>2564</w:t>
            </w:r>
          </w:p>
        </w:tc>
        <w:tc>
          <w:tcPr>
            <w:tcW w:w="269" w:type="dxa"/>
            <w:shd w:val="clear" w:color="auto" w:fill="auto"/>
          </w:tcPr>
          <w:p w14:paraId="32D101EC" w14:textId="77777777" w:rsidR="005A74AE" w:rsidRPr="00757917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 w:bidi="ar-SA"/>
              </w:rPr>
            </w:pPr>
          </w:p>
        </w:tc>
        <w:tc>
          <w:tcPr>
            <w:tcW w:w="1466" w:type="dxa"/>
            <w:shd w:val="clear" w:color="auto" w:fill="auto"/>
          </w:tcPr>
          <w:p w14:paraId="17439507" w14:textId="379E0C33" w:rsidR="005A74AE" w:rsidRPr="00757917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1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  <w:lang w:val="en-GB"/>
              </w:rPr>
              <w:t>2563</w:t>
            </w:r>
          </w:p>
        </w:tc>
      </w:tr>
      <w:tr w:rsidR="005A74AE" w:rsidRPr="00757917" w14:paraId="4DD408B2" w14:textId="77777777" w:rsidTr="005A74AE">
        <w:trPr>
          <w:trHeight w:val="402"/>
        </w:trPr>
        <w:tc>
          <w:tcPr>
            <w:tcW w:w="5103" w:type="dxa"/>
          </w:tcPr>
          <w:p w14:paraId="29A5182D" w14:textId="77777777" w:rsidR="005A74AE" w:rsidRPr="00757917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986" w:type="dxa"/>
          </w:tcPr>
          <w:p w14:paraId="3D9D47DF" w14:textId="77777777" w:rsidR="005A74AE" w:rsidRPr="00757917" w:rsidRDefault="005A74AE" w:rsidP="00C25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0" w:right="-104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3105" w:type="dxa"/>
            <w:gridSpan w:val="3"/>
          </w:tcPr>
          <w:p w14:paraId="28394DEB" w14:textId="77777777" w:rsidR="005A74AE" w:rsidRPr="00757917" w:rsidRDefault="005A74A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A74AE" w:rsidRPr="00757917" w14:paraId="57C95A0A" w14:textId="77777777" w:rsidTr="005A74AE">
        <w:trPr>
          <w:trHeight w:val="164"/>
        </w:trPr>
        <w:tc>
          <w:tcPr>
            <w:tcW w:w="5103" w:type="dxa"/>
          </w:tcPr>
          <w:p w14:paraId="17EDB654" w14:textId="05ACA963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อสังหาริมทรัพย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์พัฒนาเพื่อขาย</w:t>
            </w:r>
          </w:p>
        </w:tc>
        <w:tc>
          <w:tcPr>
            <w:tcW w:w="986" w:type="dxa"/>
          </w:tcPr>
          <w:p w14:paraId="15787688" w14:textId="6619863D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10</w:t>
            </w:r>
          </w:p>
        </w:tc>
        <w:tc>
          <w:tcPr>
            <w:tcW w:w="1370" w:type="dxa"/>
          </w:tcPr>
          <w:p w14:paraId="4967F3DB" w14:textId="40579DD6" w:rsidR="005A74AE" w:rsidRPr="00757917" w:rsidRDefault="005A74AE" w:rsidP="00943396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9,749</w:t>
            </w:r>
          </w:p>
        </w:tc>
        <w:tc>
          <w:tcPr>
            <w:tcW w:w="269" w:type="dxa"/>
          </w:tcPr>
          <w:p w14:paraId="3402F818" w14:textId="77777777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</w:tcPr>
          <w:p w14:paraId="70F47AE5" w14:textId="2694BE6A" w:rsidR="005A74AE" w:rsidRPr="00757917" w:rsidRDefault="005A74AE" w:rsidP="00943396">
            <w:pPr>
              <w:pStyle w:val="acctfourfigures"/>
              <w:tabs>
                <w:tab w:val="clear" w:pos="765"/>
                <w:tab w:val="decimal" w:pos="1222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17,451</w:t>
            </w:r>
          </w:p>
        </w:tc>
      </w:tr>
      <w:tr w:rsidR="005A74AE" w:rsidRPr="00757917" w14:paraId="14D048EF" w14:textId="77777777" w:rsidTr="005A74AE">
        <w:trPr>
          <w:trHeight w:val="281"/>
        </w:trPr>
        <w:tc>
          <w:tcPr>
            <w:tcW w:w="5103" w:type="dxa"/>
            <w:vAlign w:val="bottom"/>
          </w:tcPr>
          <w:p w14:paraId="75402C6A" w14:textId="20308871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7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986" w:type="dxa"/>
            <w:vAlign w:val="bottom"/>
          </w:tcPr>
          <w:p w14:paraId="39F4CFCD" w14:textId="5CC5C08C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370" w:type="dxa"/>
            <w:vAlign w:val="bottom"/>
          </w:tcPr>
          <w:p w14:paraId="7FD4B785" w14:textId="77777777" w:rsidR="005A74AE" w:rsidRPr="00757917" w:rsidRDefault="005A74AE" w:rsidP="00943396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  <w:tc>
          <w:tcPr>
            <w:tcW w:w="269" w:type="dxa"/>
            <w:vAlign w:val="bottom"/>
          </w:tcPr>
          <w:p w14:paraId="1E917788" w14:textId="77777777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  <w:vAlign w:val="bottom"/>
          </w:tcPr>
          <w:p w14:paraId="4DA36CF4" w14:textId="4ABD572A" w:rsidR="005A74AE" w:rsidRPr="00757917" w:rsidRDefault="005A74AE" w:rsidP="00943396">
            <w:pPr>
              <w:pStyle w:val="acctfourfigures"/>
              <w:tabs>
                <w:tab w:val="clear" w:pos="765"/>
                <w:tab w:val="decimal" w:pos="944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</w:p>
        </w:tc>
      </w:tr>
      <w:tr w:rsidR="005A74AE" w:rsidRPr="00757917" w14:paraId="59C46FC8" w14:textId="77777777" w:rsidTr="005A74AE">
        <w:trPr>
          <w:trHeight w:val="71"/>
        </w:trPr>
        <w:tc>
          <w:tcPr>
            <w:tcW w:w="5103" w:type="dxa"/>
            <w:vAlign w:val="bottom"/>
          </w:tcPr>
          <w:p w14:paraId="32292A47" w14:textId="28CE7660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4" w:right="-71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เพื่ออุตสาหกรรม</w:t>
            </w:r>
          </w:p>
        </w:tc>
        <w:tc>
          <w:tcPr>
            <w:tcW w:w="986" w:type="dxa"/>
            <w:vAlign w:val="bottom"/>
          </w:tcPr>
          <w:p w14:paraId="7047C33A" w14:textId="6A456ACB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13</w:t>
            </w:r>
          </w:p>
        </w:tc>
        <w:tc>
          <w:tcPr>
            <w:tcW w:w="1370" w:type="dxa"/>
            <w:vAlign w:val="bottom"/>
          </w:tcPr>
          <w:p w14:paraId="0C197552" w14:textId="7D237D20" w:rsidR="005A74AE" w:rsidRPr="00757917" w:rsidRDefault="005A74AE" w:rsidP="005A74AE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1,639</w:t>
            </w:r>
          </w:p>
        </w:tc>
        <w:tc>
          <w:tcPr>
            <w:tcW w:w="269" w:type="dxa"/>
            <w:vAlign w:val="bottom"/>
          </w:tcPr>
          <w:p w14:paraId="47B677F8" w14:textId="77777777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  <w:vAlign w:val="bottom"/>
          </w:tcPr>
          <w:p w14:paraId="3E25533D" w14:textId="48D21E75" w:rsidR="005A74AE" w:rsidRPr="00757917" w:rsidRDefault="005A74AE" w:rsidP="00943396">
            <w:pPr>
              <w:pStyle w:val="acctfourfigures"/>
              <w:tabs>
                <w:tab w:val="clear" w:pos="765"/>
                <w:tab w:val="decimal" w:pos="1236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1,191</w:t>
            </w:r>
          </w:p>
        </w:tc>
      </w:tr>
      <w:tr w:rsidR="005A74AE" w:rsidRPr="00757917" w14:paraId="7C224F8A" w14:textId="77777777" w:rsidTr="005A74AE">
        <w:trPr>
          <w:trHeight w:val="402"/>
        </w:trPr>
        <w:tc>
          <w:tcPr>
            <w:tcW w:w="5103" w:type="dxa"/>
          </w:tcPr>
          <w:p w14:paraId="158AB140" w14:textId="77777777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ที่ดิน อาคาร และอุปกรณ์</w:t>
            </w:r>
          </w:p>
        </w:tc>
        <w:tc>
          <w:tcPr>
            <w:tcW w:w="986" w:type="dxa"/>
          </w:tcPr>
          <w:p w14:paraId="04BE8F1D" w14:textId="7EE85500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autoSpaceDE w:val="0"/>
              <w:autoSpaceDN w:val="0"/>
              <w:spacing w:line="240" w:lineRule="auto"/>
              <w:ind w:left="-90" w:right="-104"/>
              <w:jc w:val="center"/>
              <w:rPr>
                <w:rFonts w:ascii="Angsana New" w:eastAsia="MS Mincho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MS Mincho" w:hAnsi="Angsana New"/>
                <w:i/>
                <w:iCs/>
                <w:sz w:val="30"/>
                <w:szCs w:val="30"/>
              </w:rPr>
              <w:t>14</w:t>
            </w:r>
          </w:p>
        </w:tc>
        <w:tc>
          <w:tcPr>
            <w:tcW w:w="1370" w:type="dxa"/>
          </w:tcPr>
          <w:p w14:paraId="1D84FB1E" w14:textId="14B58B30" w:rsidR="005A74AE" w:rsidRPr="00757917" w:rsidRDefault="005A74AE" w:rsidP="005A74AE">
            <w:pPr>
              <w:pStyle w:val="acctfourfigures"/>
              <w:tabs>
                <w:tab w:val="clear" w:pos="765"/>
                <w:tab w:val="decimal" w:pos="1140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735</w:t>
            </w:r>
          </w:p>
        </w:tc>
        <w:tc>
          <w:tcPr>
            <w:tcW w:w="269" w:type="dxa"/>
          </w:tcPr>
          <w:p w14:paraId="11A26E7D" w14:textId="77777777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466" w:type="dxa"/>
          </w:tcPr>
          <w:p w14:paraId="1F757AEB" w14:textId="6F4FAF0A" w:rsidR="005A74AE" w:rsidRPr="00757917" w:rsidRDefault="005A74AE" w:rsidP="00943396">
            <w:pPr>
              <w:pStyle w:val="acctfourfigures"/>
              <w:tabs>
                <w:tab w:val="clear" w:pos="765"/>
                <w:tab w:val="decimal" w:pos="1250"/>
              </w:tabs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775</w:t>
            </w:r>
          </w:p>
        </w:tc>
      </w:tr>
      <w:tr w:rsidR="005A74AE" w:rsidRPr="00757917" w14:paraId="56BE5280" w14:textId="77777777" w:rsidTr="005A74AE">
        <w:trPr>
          <w:trHeight w:val="402"/>
        </w:trPr>
        <w:tc>
          <w:tcPr>
            <w:tcW w:w="5103" w:type="dxa"/>
          </w:tcPr>
          <w:p w14:paraId="7BEEBD3C" w14:textId="705DA2EE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เงินฝากธนาคารที่มีภาระค้ำประกัน</w:t>
            </w:r>
          </w:p>
        </w:tc>
        <w:tc>
          <w:tcPr>
            <w:tcW w:w="986" w:type="dxa"/>
          </w:tcPr>
          <w:p w14:paraId="10DEB217" w14:textId="79C62C3C" w:rsidR="005A74AE" w:rsidRPr="00757917" w:rsidRDefault="005A74AE" w:rsidP="00C775A4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right="-1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70" w:type="dxa"/>
            <w:tcBorders>
              <w:bottom w:val="single" w:sz="4" w:space="0" w:color="auto"/>
            </w:tcBorders>
          </w:tcPr>
          <w:p w14:paraId="4A62E99B" w14:textId="4AED7FF1" w:rsidR="005A74AE" w:rsidRPr="00757917" w:rsidRDefault="005A74AE" w:rsidP="005A74AE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69" w:type="dxa"/>
          </w:tcPr>
          <w:p w14:paraId="4FA8C390" w14:textId="77777777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66" w:type="dxa"/>
            <w:tcBorders>
              <w:bottom w:val="single" w:sz="4" w:space="0" w:color="auto"/>
            </w:tcBorders>
          </w:tcPr>
          <w:p w14:paraId="18634681" w14:textId="511DE843" w:rsidR="005A74AE" w:rsidRPr="00757917" w:rsidRDefault="005A74AE" w:rsidP="005A74AE">
            <w:pPr>
              <w:pStyle w:val="acctfourfigures"/>
              <w:tabs>
                <w:tab w:val="clear" w:pos="765"/>
                <w:tab w:val="decimal" w:pos="1249"/>
              </w:tabs>
              <w:spacing w:line="240" w:lineRule="auto"/>
              <w:ind w:left="-108" w:right="-108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</w:p>
        </w:tc>
      </w:tr>
      <w:tr w:rsidR="005A74AE" w:rsidRPr="00757917" w14:paraId="15381C46" w14:textId="77777777" w:rsidTr="005A74AE">
        <w:trPr>
          <w:trHeight w:val="402"/>
        </w:trPr>
        <w:tc>
          <w:tcPr>
            <w:tcW w:w="5103" w:type="dxa"/>
          </w:tcPr>
          <w:p w14:paraId="4B52501A" w14:textId="77777777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86" w:type="dxa"/>
          </w:tcPr>
          <w:p w14:paraId="2FD7CFBC" w14:textId="77777777" w:rsidR="005A74AE" w:rsidRPr="00757917" w:rsidRDefault="005A74AE" w:rsidP="00943396">
            <w:pPr>
              <w:pStyle w:val="acctfourfigures"/>
              <w:tabs>
                <w:tab w:val="clear" w:pos="765"/>
                <w:tab w:val="decimal" w:pos="864"/>
              </w:tabs>
              <w:spacing w:line="240" w:lineRule="auto"/>
              <w:ind w:left="-90" w:right="-104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370" w:type="dxa"/>
            <w:tcBorders>
              <w:top w:val="single" w:sz="4" w:space="0" w:color="auto"/>
              <w:bottom w:val="double" w:sz="4" w:space="0" w:color="auto"/>
            </w:tcBorders>
          </w:tcPr>
          <w:p w14:paraId="0549346B" w14:textId="7CFC3078" w:rsidR="005A74AE" w:rsidRPr="00757917" w:rsidRDefault="005A74AE" w:rsidP="00943396">
            <w:pPr>
              <w:pStyle w:val="acctfourfigures"/>
              <w:tabs>
                <w:tab w:val="clear" w:pos="765"/>
                <w:tab w:val="decimal" w:pos="1154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12,123</w:t>
            </w:r>
          </w:p>
        </w:tc>
        <w:tc>
          <w:tcPr>
            <w:tcW w:w="269" w:type="dxa"/>
          </w:tcPr>
          <w:p w14:paraId="646CAD88" w14:textId="77777777" w:rsidR="005A74AE" w:rsidRPr="00757917" w:rsidRDefault="005A74AE" w:rsidP="009433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7"/>
                <w:tab w:val="decimal" w:pos="531"/>
              </w:tabs>
              <w:spacing w:line="240" w:lineRule="auto"/>
              <w:ind w:right="-126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66" w:type="dxa"/>
            <w:tcBorders>
              <w:top w:val="single" w:sz="4" w:space="0" w:color="auto"/>
              <w:bottom w:val="double" w:sz="4" w:space="0" w:color="auto"/>
            </w:tcBorders>
          </w:tcPr>
          <w:p w14:paraId="384A313E" w14:textId="25C3D5AB" w:rsidR="005A74AE" w:rsidRPr="00757917" w:rsidRDefault="005A74AE" w:rsidP="005A74AE">
            <w:pPr>
              <w:pStyle w:val="acctfourfigures"/>
              <w:tabs>
                <w:tab w:val="clear" w:pos="765"/>
                <w:tab w:val="decimal" w:pos="1249"/>
              </w:tabs>
              <w:spacing w:line="240" w:lineRule="auto"/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19,418</w:t>
            </w:r>
          </w:p>
        </w:tc>
      </w:tr>
    </w:tbl>
    <w:p w14:paraId="3D844B22" w14:textId="77777777" w:rsidR="00D050FC" w:rsidRPr="00757917" w:rsidRDefault="00D050FC" w:rsidP="00D050FC">
      <w:pPr>
        <w:pStyle w:val="ListParagraph"/>
        <w:autoSpaceDE w:val="0"/>
        <w:autoSpaceDN w:val="0"/>
        <w:adjustRightInd w:val="0"/>
        <w:spacing w:line="240" w:lineRule="auto"/>
        <w:ind w:left="900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04A76435" w14:textId="2DECDC35" w:rsidR="00D050FC" w:rsidRPr="00757917" w:rsidRDefault="00D050FC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38" w:hanging="540"/>
        <w:jc w:val="thaiDistribute"/>
        <w:rPr>
          <w:rFonts w:ascii="Angsana New" w:hAnsi="Angsana New"/>
          <w:i/>
          <w:iCs/>
          <w:sz w:val="30"/>
          <w:szCs w:val="30"/>
          <w:lang w:val="en-GB" w:eastAsia="x-none"/>
        </w:rPr>
      </w:pP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ณ วันที่ </w:t>
      </w:r>
      <w:r w:rsidR="00460DDC" w:rsidRPr="00757917">
        <w:rPr>
          <w:rFonts w:ascii="Angsana New" w:hAnsi="Angsana New"/>
          <w:sz w:val="30"/>
          <w:szCs w:val="30"/>
          <w:lang w:eastAsia="x-none"/>
        </w:rPr>
        <w:t>30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กันยายน</w:t>
      </w:r>
      <w:r w:rsidRPr="00757917">
        <w:rPr>
          <w:rFonts w:ascii="Angsana New" w:hAnsi="Angsana New" w:hint="cs"/>
          <w:sz w:val="30"/>
          <w:szCs w:val="30"/>
          <w:lang w:val="en-GB" w:eastAsia="x-none"/>
        </w:rPr>
        <w:t xml:space="preserve"> 256</w:t>
      </w:r>
      <w:r w:rsidR="00943396" w:rsidRPr="00757917">
        <w:rPr>
          <w:rFonts w:ascii="Angsana New" w:hAnsi="Angsana New"/>
          <w:sz w:val="30"/>
          <w:szCs w:val="30"/>
          <w:lang w:val="en-GB" w:eastAsia="x-none"/>
        </w:rPr>
        <w:t>4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กลุ่มบริษัทและบริษัทมีวงเงินสินเชื่อซึ่งยังไม่ได้เบิกใช้เป็นจำนวนเงินรว</w:t>
      </w:r>
      <w:r w:rsidR="005516C4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ม</w:t>
      </w:r>
      <w:r w:rsidR="006A50A2"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97032F" w:rsidRPr="00757917">
        <w:rPr>
          <w:rFonts w:ascii="Angsana New" w:hAnsi="Angsana New"/>
          <w:sz w:val="30"/>
          <w:szCs w:val="30"/>
          <w:lang w:val="en-GB" w:eastAsia="x-none"/>
        </w:rPr>
        <w:t>16,335.27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ล้านบาท และ </w:t>
      </w:r>
      <w:r w:rsidR="0097032F" w:rsidRPr="00757917">
        <w:rPr>
          <w:rFonts w:ascii="Angsana New" w:hAnsi="Angsana New"/>
          <w:sz w:val="30"/>
          <w:szCs w:val="30"/>
          <w:lang w:val="en-GB" w:eastAsia="x-none"/>
        </w:rPr>
        <w:t>7,736.69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ล้านบาท ตามลำดับ </w:t>
      </w:r>
      <w:r w:rsidRPr="00757917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(</w:t>
      </w:r>
      <w:r w:rsidRPr="00757917">
        <w:rPr>
          <w:rFonts w:ascii="Angsana New" w:hAnsi="Angsana New" w:hint="cs"/>
          <w:i/>
          <w:iCs/>
          <w:sz w:val="30"/>
          <w:szCs w:val="30"/>
          <w:lang w:val="en-GB" w:eastAsia="x-none"/>
        </w:rPr>
        <w:t>256</w:t>
      </w:r>
      <w:r w:rsidR="00943396" w:rsidRPr="00757917">
        <w:rPr>
          <w:rFonts w:ascii="Angsana New" w:hAnsi="Angsana New"/>
          <w:i/>
          <w:iCs/>
          <w:sz w:val="30"/>
          <w:szCs w:val="30"/>
          <w:lang w:val="en-GB" w:eastAsia="x-none"/>
        </w:rPr>
        <w:t>3</w:t>
      </w:r>
      <w:r w:rsidRPr="00757917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: </w:t>
      </w:r>
      <w:r w:rsidR="00943396" w:rsidRPr="00757917">
        <w:rPr>
          <w:rFonts w:ascii="Angsana New" w:hAnsi="Angsana New"/>
          <w:i/>
          <w:iCs/>
          <w:sz w:val="30"/>
          <w:szCs w:val="30"/>
          <w:lang w:val="en-GB" w:eastAsia="x-none"/>
        </w:rPr>
        <w:t>16,035.60</w:t>
      </w:r>
      <w:r w:rsidRPr="00757917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 ล้านบาท และ </w:t>
      </w:r>
      <w:r w:rsidR="00943396" w:rsidRPr="00757917">
        <w:rPr>
          <w:rFonts w:ascii="Angsana New" w:hAnsi="Angsana New"/>
          <w:i/>
          <w:iCs/>
          <w:sz w:val="30"/>
          <w:szCs w:val="30"/>
          <w:lang w:val="en-GB" w:eastAsia="x-none"/>
        </w:rPr>
        <w:t>2,585.14</w:t>
      </w:r>
      <w:r w:rsidRPr="00757917">
        <w:rPr>
          <w:rFonts w:ascii="Angsana New" w:hAnsi="Angsana New" w:hint="cs"/>
          <w:i/>
          <w:iCs/>
          <w:sz w:val="30"/>
          <w:szCs w:val="30"/>
          <w:lang w:val="en-GB" w:eastAsia="x-none"/>
        </w:rPr>
        <w:t xml:space="preserve"> </w:t>
      </w:r>
      <w:r w:rsidRPr="00757917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ล้านบาท </w:t>
      </w:r>
      <w:r w:rsidR="006A50A2" w:rsidRPr="00757917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 xml:space="preserve"> </w:t>
      </w:r>
      <w:r w:rsidRPr="00757917">
        <w:rPr>
          <w:rFonts w:ascii="Angsana New" w:hAnsi="Angsana New" w:hint="cs"/>
          <w:i/>
          <w:iCs/>
          <w:sz w:val="30"/>
          <w:szCs w:val="30"/>
          <w:cs/>
          <w:lang w:val="en-GB" w:eastAsia="x-none"/>
        </w:rPr>
        <w:t>ตามลำดับ)</w:t>
      </w:r>
      <w:r w:rsidR="009F7B56" w:rsidRPr="00757917">
        <w:rPr>
          <w:rFonts w:ascii="Angsana New" w:hAnsi="Angsana New"/>
          <w:i/>
          <w:iCs/>
          <w:sz w:val="30"/>
          <w:szCs w:val="30"/>
          <w:lang w:val="en-GB" w:eastAsia="x-none"/>
        </w:rPr>
        <w:t xml:space="preserve"> </w:t>
      </w:r>
    </w:p>
    <w:p w14:paraId="33966073" w14:textId="77777777" w:rsidR="009F7B56" w:rsidRPr="00757917" w:rsidRDefault="009F7B56" w:rsidP="00995EFB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720"/>
          <w:tab w:val="left" w:pos="1350"/>
          <w:tab w:val="left" w:pos="1530"/>
        </w:tabs>
        <w:autoSpaceDE w:val="0"/>
        <w:autoSpaceDN w:val="0"/>
        <w:adjustRightInd w:val="0"/>
        <w:spacing w:line="240" w:lineRule="auto"/>
        <w:ind w:left="1350" w:right="1012"/>
        <w:jc w:val="thaiDistribute"/>
        <w:rPr>
          <w:rFonts w:ascii="Angsana New" w:hAnsi="Angsana New"/>
          <w:i/>
          <w:iCs/>
          <w:sz w:val="30"/>
          <w:szCs w:val="30"/>
          <w:lang w:val="en-GB" w:eastAsia="x-none"/>
        </w:rPr>
      </w:pPr>
    </w:p>
    <w:p w14:paraId="5EEC3BE0" w14:textId="75E09DDA" w:rsidR="00B63B25" w:rsidRPr="00757917" w:rsidRDefault="00D050FC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65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ณ วันที่ </w:t>
      </w:r>
      <w:r w:rsidRPr="00757917">
        <w:rPr>
          <w:rFonts w:ascii="Angsana New" w:hAnsi="Angsana New" w:hint="cs"/>
          <w:sz w:val="30"/>
          <w:szCs w:val="30"/>
          <w:lang w:val="en-GB" w:eastAsia="x-none"/>
        </w:rPr>
        <w:t>30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กันยายน </w:t>
      </w:r>
      <w:r w:rsidRPr="00757917">
        <w:rPr>
          <w:rFonts w:ascii="Angsana New" w:hAnsi="Angsana New" w:hint="cs"/>
          <w:sz w:val="30"/>
          <w:szCs w:val="30"/>
          <w:lang w:val="en-GB" w:eastAsia="x-none"/>
        </w:rPr>
        <w:t>256</w:t>
      </w:r>
      <w:r w:rsidR="00451021" w:rsidRPr="00757917">
        <w:rPr>
          <w:rFonts w:ascii="Angsana New" w:hAnsi="Angsana New"/>
          <w:sz w:val="30"/>
          <w:szCs w:val="30"/>
          <w:lang w:val="en-GB" w:eastAsia="x-none"/>
        </w:rPr>
        <w:t>4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บริษัทมีเงินกู้ยืมระยะสั้นจากธนาคารในประเทศแห่งหนึ่ง จำนวนทั้งสิ้น </w:t>
      </w:r>
      <w:r w:rsidR="00451021" w:rsidRPr="00757917">
        <w:rPr>
          <w:rFonts w:ascii="Angsana New" w:hAnsi="Angsana New"/>
          <w:sz w:val="30"/>
          <w:szCs w:val="30"/>
          <w:lang w:val="en-GB" w:eastAsia="x-none"/>
        </w:rPr>
        <w:t>1,</w:t>
      </w:r>
      <w:r w:rsidR="00B63B25" w:rsidRPr="00757917">
        <w:rPr>
          <w:rFonts w:ascii="Angsana New" w:hAnsi="Angsana New"/>
          <w:sz w:val="30"/>
          <w:szCs w:val="30"/>
          <w:lang w:val="en-GB" w:eastAsia="x-none"/>
        </w:rPr>
        <w:t>5</w:t>
      </w:r>
      <w:r w:rsidRPr="00757917">
        <w:rPr>
          <w:rFonts w:ascii="Angsana New" w:hAnsi="Angsana New" w:hint="cs"/>
          <w:sz w:val="30"/>
          <w:szCs w:val="30"/>
          <w:lang w:val="en-GB" w:eastAsia="x-none"/>
        </w:rPr>
        <w:t>00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6A50A2"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 ล้าน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บาท โดยมีกำหนดชำระคืนเงินต้นเมื่อตั๋วแลกเงินครบกำหนด และดอกเบี้ยชำระล่วงหน้า ณ วันที่ออกตั๋วแลกเงินโดยตั๋วแลกเงินมีอัตราดอกเบี้ยร้อยละ </w:t>
      </w:r>
      <w:r w:rsidR="00451021" w:rsidRPr="00757917">
        <w:rPr>
          <w:rFonts w:ascii="Angsana New" w:hAnsi="Angsana New"/>
          <w:sz w:val="30"/>
          <w:szCs w:val="30"/>
          <w:lang w:val="en-GB" w:eastAsia="x-none"/>
        </w:rPr>
        <w:t>0</w:t>
      </w:r>
      <w:r w:rsidR="00B63B25" w:rsidRPr="00757917">
        <w:rPr>
          <w:rFonts w:ascii="Angsana New" w:hAnsi="Angsana New"/>
          <w:sz w:val="30"/>
          <w:szCs w:val="30"/>
          <w:lang w:val="en-GB" w:eastAsia="x-none"/>
        </w:rPr>
        <w:t>.</w:t>
      </w:r>
      <w:r w:rsidR="00451021" w:rsidRPr="00757917">
        <w:rPr>
          <w:rFonts w:ascii="Angsana New" w:hAnsi="Angsana New"/>
          <w:sz w:val="30"/>
          <w:szCs w:val="30"/>
          <w:lang w:val="en-GB" w:eastAsia="x-none"/>
        </w:rPr>
        <w:t>9</w:t>
      </w:r>
      <w:r w:rsidR="00B63B25" w:rsidRPr="00757917">
        <w:rPr>
          <w:rFonts w:ascii="Angsana New" w:hAnsi="Angsana New"/>
          <w:sz w:val="30"/>
          <w:szCs w:val="30"/>
          <w:lang w:val="en-GB" w:eastAsia="x-none"/>
        </w:rPr>
        <w:t>5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ต่อปี</w:t>
      </w:r>
    </w:p>
    <w:p w14:paraId="495156D0" w14:textId="77777777" w:rsidR="00B63B25" w:rsidRPr="00757917" w:rsidRDefault="00B63B25" w:rsidP="00B63B25">
      <w:pPr>
        <w:tabs>
          <w:tab w:val="clear" w:pos="454"/>
          <w:tab w:val="left" w:pos="540"/>
        </w:tabs>
        <w:jc w:val="thaiDistribute"/>
        <w:rPr>
          <w:rFonts w:ascii="Angsana New" w:hAnsi="Angsana New"/>
          <w:sz w:val="30"/>
          <w:szCs w:val="30"/>
          <w:lang w:val="en-GB" w:eastAsia="x-none" w:bidi="ar-SA"/>
        </w:rPr>
      </w:pPr>
    </w:p>
    <w:p w14:paraId="150AE26A" w14:textId="77777777" w:rsidR="00C14255" w:rsidRPr="00757917" w:rsidRDefault="00C14255" w:rsidP="00B63B25">
      <w:pPr>
        <w:tabs>
          <w:tab w:val="clear" w:pos="454"/>
          <w:tab w:val="left" w:pos="540"/>
        </w:tabs>
        <w:jc w:val="thaiDistribute"/>
        <w:rPr>
          <w:rFonts w:ascii="Angsana New" w:hAnsi="Angsana New"/>
          <w:sz w:val="30"/>
          <w:szCs w:val="30"/>
          <w:lang w:val="en-GB" w:eastAsia="x-none" w:bidi="ar-SA"/>
        </w:rPr>
      </w:pPr>
    </w:p>
    <w:p w14:paraId="22EA541A" w14:textId="51E7F285" w:rsidR="00D050FC" w:rsidRPr="00757917" w:rsidRDefault="00D050FC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44" w:right="29" w:hanging="504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lastRenderedPageBreak/>
        <w:t>บริษัทย่อยแห่งหนึ่งได้ทำสัญญาเงินกู้ยืมระยะยาวกับสถาบันการเงินแห่งหนึ่งโดยมีอัตราดอกเบี้ย</w:t>
      </w:r>
      <w:r w:rsidR="000467AE" w:rsidRPr="00757917">
        <w:rPr>
          <w:rFonts w:ascii="Angsana New" w:hAnsi="Angsana New"/>
          <w:sz w:val="30"/>
          <w:szCs w:val="30"/>
          <w:lang w:val="en-GB" w:eastAsia="x-none"/>
        </w:rPr>
        <w:t xml:space="preserve"> MLR</w:t>
      </w:r>
      <w:r w:rsidR="003E4B7A" w:rsidRPr="00757917">
        <w:rPr>
          <w:rFonts w:ascii="Angsana New" w:hAnsi="Angsana New"/>
          <w:sz w:val="30"/>
          <w:szCs w:val="30"/>
          <w:lang w:val="en-GB" w:eastAsia="x-none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ลบอัตราคงที่ต่อปีตามที่กำหนดไว้ในสัญญา โดยมีกำหนดชำระคืนงวดแรกเมื่อครบกำหนดเวลา </w:t>
      </w:r>
      <w:r w:rsidRPr="00757917">
        <w:rPr>
          <w:rFonts w:ascii="Angsana New" w:hAnsi="Angsana New" w:hint="cs"/>
          <w:sz w:val="30"/>
          <w:szCs w:val="30"/>
          <w:lang w:val="en-GB" w:eastAsia="x-none"/>
        </w:rPr>
        <w:t xml:space="preserve">3 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ปี </w:t>
      </w:r>
      <w:r w:rsidRPr="00757917">
        <w:rPr>
          <w:rFonts w:ascii="Angsana New" w:hAnsi="Angsana New" w:hint="cs"/>
          <w:sz w:val="30"/>
          <w:szCs w:val="30"/>
          <w:lang w:val="en-GB" w:eastAsia="x-none"/>
        </w:rPr>
        <w:t xml:space="preserve">6 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เดื</w:t>
      </w:r>
      <w:r w:rsidR="005516C4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อ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นนับแต่วันที่เบิกรับเงินกู้งวดแรก โดยมีรายละเอียดการผ่อนชำระคืนตามที่กำหนดไว้ในสัญญาภายใต้สัญญาเงินกู้ยืมดังกล่าว บริษัทและบริษัทย่อยต้องถือปฏิบัติตามเงื่อนไขทางการเงินบางประการ เช่น การดำรงอัตราส่วนหนี้สินต่อส่วนของผู้ถือหุ้นในอัตราที่กำหนดไว้ในสัญญา เป็นต้น ทั้งนี้ บริษัทได้ออกจดหมายการรับประกัน (</w:t>
      </w:r>
      <w:r w:rsidRPr="00757917">
        <w:rPr>
          <w:rFonts w:ascii="Angsana New" w:hAnsi="Angsana New" w:hint="cs"/>
          <w:sz w:val="30"/>
          <w:szCs w:val="30"/>
          <w:lang w:val="en-GB" w:eastAsia="x-none"/>
        </w:rPr>
        <w:t>Letter of Undertaking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) ให้แก่สถาบันการเงินดังกล่าว ภายใต้เงื่อนไขว่า บริษัทตกลงดำรงสถานะความเป็นผู้ถือหุ้นหลักของบริษัทย่อยไม่น้อยกว่าร้อยละ </w:t>
      </w:r>
      <w:r w:rsidRPr="00757917">
        <w:rPr>
          <w:rFonts w:ascii="Angsana New" w:hAnsi="Angsana New" w:hint="cs"/>
          <w:sz w:val="30"/>
          <w:szCs w:val="30"/>
          <w:lang w:val="en-GB" w:eastAsia="x-none"/>
        </w:rPr>
        <w:t xml:space="preserve">75 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และจะดำเนินการให้ความช่วยเหลือทางการเงินแก่บริษัทย่อยจนกว่าบริษัทย่อยจะชำระหนี้ครบถ้วนตามที่ระบุไว้ในสัญญาทั้งนี้บริษัทย่อยดังกล่าวได้นำอสังหาริมทรัพย์เพื่อการลงทุน และสิ่งปลูกสร้างที่จะมีในภายหน้าไปจดจำนองไว้กับสถาบันการเงินเพื่อใช้เป็นหลักประกันเงินกู้ยืมระยะยาวจากสถาบันการเงินดังกล่าวตามที่ระบุไว้ในสัญญา</w:t>
      </w:r>
    </w:p>
    <w:p w14:paraId="010477C6" w14:textId="77777777" w:rsidR="003E4B7A" w:rsidRPr="00757917" w:rsidRDefault="003E4B7A" w:rsidP="00D050F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25"/>
        <w:jc w:val="thaiDistribute"/>
        <w:rPr>
          <w:rFonts w:ascii="Angsana New" w:hAnsi="Angsana New"/>
          <w:sz w:val="30"/>
          <w:szCs w:val="30"/>
        </w:rPr>
      </w:pPr>
    </w:p>
    <w:p w14:paraId="21CA142D" w14:textId="7DD43AFD" w:rsidR="00D050FC" w:rsidRPr="00757917" w:rsidRDefault="00D050FC" w:rsidP="00074552">
      <w:pPr>
        <w:pStyle w:val="ListParagraph"/>
        <w:numPr>
          <w:ilvl w:val="0"/>
          <w:numId w:val="25"/>
        </w:numPr>
        <w:tabs>
          <w:tab w:val="clear" w:pos="454"/>
          <w:tab w:val="clear" w:pos="680"/>
          <w:tab w:val="clear" w:pos="907"/>
          <w:tab w:val="clear" w:pos="1644"/>
        </w:tabs>
        <w:autoSpaceDE w:val="0"/>
        <w:autoSpaceDN w:val="0"/>
        <w:adjustRightInd w:val="0"/>
        <w:spacing w:line="240" w:lineRule="auto"/>
        <w:ind w:left="1080" w:right="11" w:hanging="540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บริษัทย่อยมีเงินกู้ยืมระยะยาวจากสถาบันการเงินโดยมีอัตราดอกเบี้ย</w:t>
      </w:r>
      <w:r w:rsidR="003E4B7A" w:rsidRPr="00757917">
        <w:rPr>
          <w:rFonts w:ascii="Angsana New" w:hAnsi="Angsana New"/>
          <w:sz w:val="30"/>
          <w:szCs w:val="30"/>
          <w:lang w:val="en-GB" w:eastAsia="x-none"/>
        </w:rPr>
        <w:t xml:space="preserve"> MLR 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บวก/ลบอัตราคงที่ต่อปี</w:t>
      </w:r>
    </w:p>
    <w:p w14:paraId="6074B53A" w14:textId="77777777" w:rsidR="00D050FC" w:rsidRPr="00757917" w:rsidRDefault="00D050FC" w:rsidP="00BB31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</w:rPr>
      </w:pPr>
    </w:p>
    <w:p w14:paraId="7859495C" w14:textId="178A1F19" w:rsidR="00D050FC" w:rsidRPr="00757917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cs/>
          <w:lang w:val="en-GB" w:eastAsia="x-none"/>
        </w:rPr>
      </w:pP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เงินกู้ยืมส่วนใหญ่ของบริษัทย่อยมีกำหนดชำระคืนเงินต้นเมื่อไถ่ถอนโฉนดที่ดินในอัตราที่ระบ</w:t>
      </w:r>
      <w:r w:rsidR="009C2BED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ุใน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สัญญา เงินต้นส่วนที่เหลือมีกำหนดชำระคืนตามระยะเวลาที่ระบุไว้ในสัญญาโดยจัดประเภทเงินกู้ยืมระยะยาวที่จะถึงกำหนดชำระภายใน </w:t>
      </w:r>
      <w:r w:rsidRPr="00757917">
        <w:rPr>
          <w:rFonts w:ascii="Angsana New" w:hAnsi="Angsana New" w:hint="cs"/>
          <w:sz w:val="30"/>
          <w:szCs w:val="30"/>
          <w:lang w:val="en-GB" w:eastAsia="x-none"/>
        </w:rPr>
        <w:t>1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ปี จากการประมาณการยอดโอนตามงบประมาณประจำปี ซึ่งยอดโอนที่เกิดขึ้นจริงอาจจะแตกต่างจากที่ได้ประมาณการไว้</w:t>
      </w:r>
    </w:p>
    <w:p w14:paraId="14603FB7" w14:textId="77777777" w:rsidR="00D050FC" w:rsidRPr="00757917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6EB8D13" w14:textId="30BE2F27" w:rsidR="006F5135" w:rsidRPr="00757917" w:rsidRDefault="00D050FC" w:rsidP="00BB3133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1530"/>
        </w:tabs>
        <w:autoSpaceDE w:val="0"/>
        <w:autoSpaceDN w:val="0"/>
        <w:adjustRightInd w:val="0"/>
        <w:spacing w:line="240" w:lineRule="auto"/>
        <w:ind w:left="1080" w:right="11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สัญญาเงินกู้ยืมได้ระบุข้อตกลงและข้อจำกัดที่บริษัทย่อยต้องถือปฏิบัติบางประการ เช่น การดำรงอัตราส่วนหนี้สินต่อส่วนของผู้ถือหุ้น การดำรงอัตราส่วนของเงินกู้ต่อมูลค่าของอาคารตามรายงานการประเมินราคา การควบหรือรวมกิจการกับบริษัทอื่น การลงทุนในหลักทรัพย์ การลดทุนหรือจ่ายเงินปันผล จำนองสิทธิการเช่าที่ดิน จำนองอาคาร และสัญญาก่อสร้าง จำนำหุ้นทั้งหมดในบริษัทย่อยแห่งหนึ่ง และการค้ำประกันบุคคลอื่น เป็นต้น</w:t>
      </w:r>
    </w:p>
    <w:p w14:paraId="04F00E7C" w14:textId="77777777" w:rsidR="006F5135" w:rsidRPr="00757917" w:rsidRDefault="006F5135" w:rsidP="006A50A2">
      <w:pPr>
        <w:pStyle w:val="ListParagraph"/>
        <w:tabs>
          <w:tab w:val="clear" w:pos="454"/>
          <w:tab w:val="clear" w:pos="680"/>
          <w:tab w:val="clear" w:pos="907"/>
          <w:tab w:val="clear" w:pos="1644"/>
          <w:tab w:val="left" w:pos="720"/>
          <w:tab w:val="left" w:pos="1350"/>
          <w:tab w:val="left" w:pos="1530"/>
        </w:tabs>
        <w:autoSpaceDE w:val="0"/>
        <w:autoSpaceDN w:val="0"/>
        <w:adjustRightInd w:val="0"/>
        <w:spacing w:line="240" w:lineRule="auto"/>
        <w:ind w:left="1350" w:right="1012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C60FFF0" w14:textId="7FCC29EB" w:rsidR="00B63B25" w:rsidRPr="00757917" w:rsidRDefault="00B63B25" w:rsidP="00074552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</w:t>
      </w:r>
      <w:r w:rsidR="00823E0C">
        <w:rPr>
          <w:rFonts w:ascii="Angsana New" w:hAnsi="Angsana New" w:hint="cs"/>
          <w:sz w:val="30"/>
          <w:szCs w:val="30"/>
          <w:cs/>
          <w:lang w:val="en-GB" w:eastAsia="x-none"/>
        </w:rPr>
        <w:t>หลายแห่ง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ได้นำที่ดินพร้อมสิ่งปลูกสร้างบนที่ดินที่มีอยู่ส่วนใหญ่และสิ่งปลูกสร้างที่จะมีในภายหน้าไปจดจำนองไว้กับสถาบันการเงินเพื่อใช้เป็นหลักประกันเงินกู้ยืมจากสถาบันการเงิน</w:t>
      </w:r>
      <w:r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นอกจากนี้บริษัทค้ำประกันหนี้สินที่มีภาระดอกเบี้ยของบริษัทย่อย</w:t>
      </w:r>
    </w:p>
    <w:p w14:paraId="221333B0" w14:textId="28A3A667" w:rsidR="001F5B13" w:rsidRPr="00757917" w:rsidRDefault="001F5B13" w:rsidP="001F5B1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29338BDF" w14:textId="3989A44F" w:rsidR="001F5B13" w:rsidRPr="00757917" w:rsidRDefault="001F5B13" w:rsidP="001F5B1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70712A50" w14:textId="40712112" w:rsidR="001F5B13" w:rsidRPr="00757917" w:rsidRDefault="001F5B13" w:rsidP="001F5B1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4F0E797E" w14:textId="77777777" w:rsidR="001F5B13" w:rsidRPr="00757917" w:rsidRDefault="001F5B13" w:rsidP="001F5B13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5FCE20EE" w14:textId="6DB6AECE" w:rsidR="001F5B13" w:rsidRPr="00757917" w:rsidRDefault="00DD482A" w:rsidP="00823E0C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lastRenderedPageBreak/>
        <w:t>ใน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เดือนกุมภาพันธ์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/>
          <w:sz w:val="30"/>
          <w:szCs w:val="30"/>
          <w:lang w:val="en-GB" w:eastAsia="x-none"/>
        </w:rPr>
        <w:t xml:space="preserve">2564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บริษัทย่อยแห่งหนึ่งได้ทำสัญญา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สินเชื่อ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วงเงินกู้ยืมระยะยาวกับสถาบันการเงินแห่งหนึ่งในประเทศเวียดนาม</w:t>
      </w:r>
      <w:r w:rsidR="00D55554"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ในวงเงินจำนวน </w:t>
      </w:r>
      <w:r w:rsidR="00D55554" w:rsidRPr="00757917">
        <w:rPr>
          <w:rFonts w:ascii="Angsana New" w:hAnsi="Angsana New"/>
          <w:sz w:val="30"/>
          <w:szCs w:val="30"/>
          <w:lang w:eastAsia="x-none"/>
        </w:rPr>
        <w:t xml:space="preserve">700 </w:t>
      </w:r>
      <w:r w:rsidR="00D55554" w:rsidRPr="00757917">
        <w:rPr>
          <w:rFonts w:ascii="Angsana New" w:hAnsi="Angsana New" w:hint="cs"/>
          <w:sz w:val="30"/>
          <w:szCs w:val="30"/>
          <w:cs/>
          <w:lang w:eastAsia="x-none"/>
        </w:rPr>
        <w:t>ล้านเวียดนามดอง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โดยมีบริษัทเป็นผู้ค้ำประกันวงเงินกู้ยืมดังกล่าว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ซึ่งมีกำหนดชำระคืนเงินต้นภายใน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/>
          <w:sz w:val="30"/>
          <w:szCs w:val="30"/>
          <w:lang w:val="en-GB" w:eastAsia="x-none"/>
        </w:rPr>
        <w:t xml:space="preserve">3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ปีจากวันที่ลงนาม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และอัตราดอกเบี้ย</w:t>
      </w: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ลอยตัวตามที่กำหนดในสัญญา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โดยที่บริษัทต้องถือปฏิบัติตามเงื่อนไขที่กำหนดในสัญญา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และการคงสถานะความเป็นผู้ถือหุ้นหลักของบริษัทย่อยไม่น้อยกว่าร้อยละ</w:t>
      </w:r>
      <w:r w:rsidR="001F5B13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1F5B13" w:rsidRPr="00757917">
        <w:rPr>
          <w:rFonts w:ascii="Angsana New" w:hAnsi="Angsana New"/>
          <w:sz w:val="30"/>
          <w:szCs w:val="30"/>
          <w:lang w:val="en-GB" w:eastAsia="x-none"/>
        </w:rPr>
        <w:t xml:space="preserve">51 </w:t>
      </w:r>
      <w:r w:rsidR="001F5B13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เป็นต้น</w:t>
      </w:r>
    </w:p>
    <w:p w14:paraId="667ADCF6" w14:textId="77777777" w:rsidR="00DD482A" w:rsidRPr="00757917" w:rsidRDefault="00DD482A" w:rsidP="00DD482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37B1B3D4" w14:textId="544D82B2" w:rsidR="00DD482A" w:rsidRPr="00757917" w:rsidRDefault="00DD482A" w:rsidP="00B01D8A">
      <w:pPr>
        <w:pStyle w:val="ListParagraph"/>
        <w:numPr>
          <w:ilvl w:val="0"/>
          <w:numId w:val="25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 w:hanging="558"/>
        <w:jc w:val="thaiDistribute"/>
        <w:rPr>
          <w:rFonts w:ascii="Angsana New" w:hAnsi="Angsana New"/>
          <w:sz w:val="30"/>
          <w:szCs w:val="30"/>
          <w:lang w:val="en-GB" w:eastAsia="x-none"/>
        </w:rPr>
      </w:pPr>
      <w:r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ใน</w:t>
      </w:r>
      <w:r w:rsidR="00285F63" w:rsidRPr="00757917">
        <w:rPr>
          <w:rFonts w:ascii="Angsana New" w:hAnsi="Angsana New"/>
          <w:sz w:val="30"/>
          <w:szCs w:val="30"/>
          <w:cs/>
          <w:lang w:val="en-GB" w:eastAsia="x-none"/>
        </w:rPr>
        <w:t>เดือนกรกฎาคม</w:t>
      </w:r>
      <w:r w:rsidR="00285F63" w:rsidRPr="00757917">
        <w:rPr>
          <w:rFonts w:ascii="Angsana New" w:hAnsi="Angsana New"/>
          <w:sz w:val="30"/>
          <w:szCs w:val="30"/>
          <w:lang w:val="en-GB" w:eastAsia="x-none"/>
        </w:rPr>
        <w:t> 2564 </w:t>
      </w:r>
      <w:r w:rsidR="00285F63" w:rsidRPr="00757917">
        <w:rPr>
          <w:rFonts w:ascii="Angsana New" w:hAnsi="Angsana New"/>
          <w:sz w:val="30"/>
          <w:szCs w:val="30"/>
          <w:cs/>
          <w:lang w:val="en-GB" w:eastAsia="x-none"/>
        </w:rPr>
        <w:t>บริษัทย่อยได้ทำสัญญาสินเชื่อ</w:t>
      </w:r>
      <w:r w:rsidR="00BE1427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วงเงินกู้ยืมระยะยาว</w:t>
      </w:r>
      <w:r w:rsidR="00665F22" w:rsidRPr="00757917">
        <w:rPr>
          <w:rFonts w:ascii="Angsana New" w:hAnsi="Angsana New"/>
          <w:sz w:val="30"/>
          <w:szCs w:val="30"/>
          <w:cs/>
          <w:lang w:val="en-GB" w:eastAsia="x-none"/>
        </w:rPr>
        <w:t>กับธนาคารในประเทศแห่งหนึ่ง</w:t>
      </w:r>
      <w:r w:rsidR="00285F63" w:rsidRPr="00757917">
        <w:rPr>
          <w:rFonts w:ascii="Angsana New" w:hAnsi="Angsana New"/>
          <w:sz w:val="30"/>
          <w:szCs w:val="30"/>
          <w:cs/>
          <w:lang w:val="en-GB" w:eastAsia="x-none"/>
        </w:rPr>
        <w:t>ในวงเงินจำนวน</w:t>
      </w:r>
      <w:r w:rsidR="00285F63" w:rsidRPr="00757917">
        <w:rPr>
          <w:rFonts w:ascii="Angsana New" w:hAnsi="Angsana New"/>
          <w:sz w:val="30"/>
          <w:szCs w:val="30"/>
          <w:lang w:val="en-GB" w:eastAsia="x-none"/>
        </w:rPr>
        <w:t> 425.00 </w:t>
      </w:r>
      <w:r w:rsidR="00285F63" w:rsidRPr="00757917">
        <w:rPr>
          <w:rFonts w:ascii="Angsana New" w:hAnsi="Angsana New"/>
          <w:sz w:val="30"/>
          <w:szCs w:val="30"/>
          <w:cs/>
          <w:lang w:val="en-GB" w:eastAsia="x-none"/>
        </w:rPr>
        <w:t>ล้านบาท</w:t>
      </w:r>
      <w:r w:rsidR="00B01D8A" w:rsidRPr="00757917">
        <w:rPr>
          <w:rFonts w:ascii="Angsana New" w:hAnsi="Angsana New" w:hint="cs"/>
          <w:sz w:val="30"/>
          <w:szCs w:val="30"/>
          <w:cs/>
          <w:lang w:eastAsia="x-none"/>
        </w:rPr>
        <w:t>หรือสกุลเงิน</w:t>
      </w:r>
      <w:r w:rsidR="00BE1427" w:rsidRPr="00757917">
        <w:rPr>
          <w:rFonts w:ascii="Angsana New" w:hAnsi="Angsana New" w:hint="cs"/>
          <w:sz w:val="30"/>
          <w:szCs w:val="30"/>
          <w:cs/>
          <w:lang w:eastAsia="x-none"/>
        </w:rPr>
        <w:t>ดอลลาร์สหรัฐอเมริกา</w:t>
      </w:r>
      <w:r w:rsidR="00B01D8A" w:rsidRPr="00757917">
        <w:rPr>
          <w:rFonts w:ascii="Angsana New" w:hAnsi="Angsana New" w:hint="cs"/>
          <w:sz w:val="30"/>
          <w:szCs w:val="30"/>
          <w:cs/>
          <w:lang w:eastAsia="x-none"/>
        </w:rPr>
        <w:t xml:space="preserve">เทียบเท่า และได้เบิกเงินกู้ดังกล่าวเป็น </w:t>
      </w:r>
      <w:r w:rsidR="00BE1427" w:rsidRPr="00757917">
        <w:rPr>
          <w:rFonts w:ascii="Angsana New" w:hAnsi="Angsana New" w:hint="cs"/>
          <w:sz w:val="30"/>
          <w:szCs w:val="30"/>
          <w:cs/>
          <w:lang w:eastAsia="x-none"/>
        </w:rPr>
        <w:t xml:space="preserve">จำนวน </w:t>
      </w:r>
      <w:r w:rsidR="00BE1427" w:rsidRPr="00757917">
        <w:rPr>
          <w:rFonts w:ascii="Angsana New" w:hAnsi="Angsana New"/>
          <w:sz w:val="30"/>
          <w:szCs w:val="30"/>
          <w:lang w:eastAsia="x-none"/>
        </w:rPr>
        <w:t>1</w:t>
      </w:r>
      <w:r w:rsidR="00B01D8A" w:rsidRPr="00757917">
        <w:rPr>
          <w:rFonts w:ascii="Angsana New" w:hAnsi="Angsana New"/>
          <w:sz w:val="30"/>
          <w:szCs w:val="30"/>
          <w:lang w:eastAsia="x-none"/>
        </w:rPr>
        <w:t>1.42</w:t>
      </w:r>
      <w:r w:rsidR="00B01D8A" w:rsidRPr="00757917">
        <w:rPr>
          <w:rFonts w:ascii="Angsana New" w:hAnsi="Angsana New" w:hint="cs"/>
          <w:sz w:val="30"/>
          <w:szCs w:val="30"/>
          <w:cs/>
          <w:lang w:eastAsia="x-none"/>
        </w:rPr>
        <w:t xml:space="preserve"> ล้าน</w:t>
      </w:r>
      <w:r w:rsidR="00BE1427" w:rsidRPr="00757917">
        <w:rPr>
          <w:rFonts w:ascii="Angsana New" w:hAnsi="Angsana New" w:hint="cs"/>
          <w:sz w:val="30"/>
          <w:szCs w:val="30"/>
          <w:cs/>
          <w:lang w:eastAsia="x-none"/>
        </w:rPr>
        <w:t>เหรียญสหรัฐอเมริกา</w:t>
      </w:r>
      <w:r w:rsidR="00B01D8A" w:rsidRPr="00757917">
        <w:rPr>
          <w:rFonts w:ascii="Angsana New" w:hAnsi="Angsana New" w:hint="cs"/>
          <w:sz w:val="30"/>
          <w:szCs w:val="30"/>
          <w:cs/>
          <w:lang w:eastAsia="x-none"/>
        </w:rPr>
        <w:t xml:space="preserve"> </w:t>
      </w:r>
      <w:r w:rsidR="001308AC" w:rsidRPr="00757917">
        <w:rPr>
          <w:rFonts w:asciiTheme="majorBidi" w:hAnsiTheme="majorBidi" w:cstheme="majorBidi" w:hint="cs"/>
          <w:sz w:val="30"/>
          <w:szCs w:val="30"/>
          <w:cs/>
        </w:rPr>
        <w:t>เงินก</w:t>
      </w:r>
      <w:r w:rsidR="00B01D8A" w:rsidRPr="00757917">
        <w:rPr>
          <w:rFonts w:asciiTheme="majorBidi" w:hAnsiTheme="majorBidi" w:cstheme="majorBidi" w:hint="cs"/>
          <w:sz w:val="30"/>
          <w:szCs w:val="30"/>
          <w:cs/>
        </w:rPr>
        <w:t>ู้</w:t>
      </w:r>
      <w:r w:rsidR="001308AC" w:rsidRPr="00757917">
        <w:rPr>
          <w:rFonts w:asciiTheme="majorBidi" w:hAnsiTheme="majorBidi" w:cstheme="majorBidi" w:hint="cs"/>
          <w:sz w:val="30"/>
          <w:szCs w:val="30"/>
          <w:cs/>
        </w:rPr>
        <w:t>ดังกล่าว</w:t>
      </w:r>
      <w:r w:rsidR="00285F63" w:rsidRPr="00757917">
        <w:rPr>
          <w:rFonts w:ascii="Angsana New" w:hAnsi="Angsana New"/>
          <w:sz w:val="30"/>
          <w:szCs w:val="30"/>
          <w:cs/>
          <w:lang w:val="en-GB" w:eastAsia="x-none"/>
        </w:rPr>
        <w:t>มีกำหนดชำระคืนเป็นรายไตรมาสนับจากวันที่เบิกใช้</w:t>
      </w:r>
      <w:r w:rsidR="00665F22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ด้วย</w:t>
      </w:r>
      <w:r w:rsidR="00285F63" w:rsidRPr="00757917">
        <w:rPr>
          <w:rFonts w:ascii="Angsana New" w:hAnsi="Angsana New"/>
          <w:sz w:val="30"/>
          <w:szCs w:val="30"/>
          <w:cs/>
          <w:lang w:val="en-GB" w:eastAsia="x-none"/>
        </w:rPr>
        <w:t>อัตราที่ระบุในสัญญา</w:t>
      </w:r>
      <w:r w:rsidR="00665F22"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  <w:r w:rsidR="001308AC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และ</w:t>
      </w:r>
      <w:r w:rsidR="00285F63" w:rsidRPr="00757917">
        <w:rPr>
          <w:rFonts w:ascii="Angsana New" w:hAnsi="Angsana New"/>
          <w:sz w:val="30"/>
          <w:szCs w:val="30"/>
          <w:cs/>
          <w:lang w:val="en-GB" w:eastAsia="x-none"/>
        </w:rPr>
        <w:t>มีอัตราดอกเบี้ย</w:t>
      </w:r>
      <w:r w:rsidR="00285F63" w:rsidRPr="00757917">
        <w:rPr>
          <w:rFonts w:ascii="Angsana New" w:hAnsi="Angsana New"/>
          <w:sz w:val="30"/>
          <w:szCs w:val="30"/>
          <w:lang w:val="en-GB" w:eastAsia="x-none"/>
        </w:rPr>
        <w:t> </w:t>
      </w:r>
      <w:r w:rsidR="00665F22" w:rsidRPr="00757917">
        <w:rPr>
          <w:rFonts w:ascii="Angsana New" w:hAnsi="Angsana New"/>
          <w:sz w:val="30"/>
          <w:szCs w:val="30"/>
          <w:lang w:eastAsia="x-none"/>
        </w:rPr>
        <w:t>LIBOR</w:t>
      </w:r>
      <w:r w:rsidR="00285F63" w:rsidRPr="00757917">
        <w:rPr>
          <w:rFonts w:ascii="Angsana New" w:hAnsi="Angsana New"/>
          <w:sz w:val="30"/>
          <w:szCs w:val="30"/>
          <w:lang w:val="en-GB" w:eastAsia="x-none"/>
        </w:rPr>
        <w:t xml:space="preserve"> 3 </w:t>
      </w:r>
      <w:r w:rsidR="00285F63" w:rsidRPr="00757917">
        <w:rPr>
          <w:rFonts w:ascii="Angsana New" w:hAnsi="Angsana New"/>
          <w:sz w:val="30"/>
          <w:szCs w:val="30"/>
          <w:cs/>
          <w:lang w:val="en-GB" w:eastAsia="x-none"/>
        </w:rPr>
        <w:t>เดือนบวก</w:t>
      </w:r>
      <w:r w:rsidR="00665F22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อัตราคงที่ต่อปี</w:t>
      </w:r>
      <w:r w:rsidR="00AF3D71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โดยที่บริษัทต้องถือปฏิบัติตามเงื่อนไขที่กำหนดในสัญญา</w:t>
      </w:r>
      <w:r w:rsidR="00AF3D71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เช่น</w:t>
      </w:r>
      <w:r w:rsidR="00AF3D71" w:rsidRPr="00757917">
        <w:rPr>
          <w:rFonts w:ascii="Angsana New" w:hAnsi="Angsana New"/>
          <w:sz w:val="30"/>
          <w:szCs w:val="30"/>
          <w:cs/>
          <w:lang w:val="en-GB" w:eastAsia="x-none"/>
        </w:rPr>
        <w:t xml:space="preserve"> </w:t>
      </w:r>
      <w:r w:rsidR="00AF3D71" w:rsidRPr="00757917">
        <w:rPr>
          <w:rFonts w:ascii="Angsana New" w:hAnsi="Angsana New" w:hint="cs"/>
          <w:sz w:val="30"/>
          <w:szCs w:val="30"/>
          <w:cs/>
          <w:lang w:val="en-GB" w:eastAsia="x-none"/>
        </w:rPr>
        <w:t>การดำรงอัตราส่วนหนี้สินต่อส่วนของผู้ถือหุ้นของบริษัท</w:t>
      </w:r>
      <w:r w:rsidR="00B01D8A" w:rsidRPr="00757917">
        <w:rPr>
          <w:rFonts w:ascii="Angsana New" w:hAnsi="Angsana New" w:hint="cs"/>
          <w:sz w:val="30"/>
          <w:szCs w:val="30"/>
          <w:cs/>
          <w:lang w:val="en-GB" w:eastAsia="x-none"/>
        </w:rPr>
        <w:t xml:space="preserve"> </w:t>
      </w:r>
    </w:p>
    <w:p w14:paraId="05DE572F" w14:textId="77777777" w:rsidR="00CE4B3E" w:rsidRPr="00757917" w:rsidRDefault="00CE4B3E" w:rsidP="001308AC">
      <w:pPr>
        <w:rPr>
          <w:rFonts w:ascii="Angsana New" w:hAnsi="Angsana New"/>
          <w:sz w:val="30"/>
          <w:szCs w:val="30"/>
          <w:cs/>
          <w:lang w:val="en-GB" w:eastAsia="x-none"/>
        </w:rPr>
      </w:pPr>
    </w:p>
    <w:p w14:paraId="2907524A" w14:textId="77777777" w:rsidR="00DD482A" w:rsidRPr="00757917" w:rsidRDefault="00DD482A" w:rsidP="00DD482A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1080"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18ECB661" w14:textId="77777777" w:rsidR="00DD482A" w:rsidRPr="00757917" w:rsidRDefault="00DD482A" w:rsidP="00DD482A">
      <w:pPr>
        <w:pStyle w:val="ListParagraph"/>
        <w:rPr>
          <w:rFonts w:ascii="Angsana New" w:hAnsi="Angsana New"/>
          <w:sz w:val="30"/>
          <w:szCs w:val="30"/>
          <w:cs/>
          <w:lang w:val="en-GB" w:eastAsia="x-none"/>
        </w:rPr>
      </w:pPr>
    </w:p>
    <w:p w14:paraId="4943D963" w14:textId="77777777" w:rsidR="00DD482A" w:rsidRPr="00757917" w:rsidRDefault="00DD482A" w:rsidP="00DD48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048129EB" w14:textId="094D7B9A" w:rsidR="00DD482A" w:rsidRPr="00757917" w:rsidRDefault="00DD482A" w:rsidP="00DD48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7C8B816F" w14:textId="77777777" w:rsidR="00DD482A" w:rsidRPr="00757917" w:rsidRDefault="00DD482A" w:rsidP="00DD482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right="38"/>
        <w:jc w:val="thaiDistribute"/>
        <w:rPr>
          <w:rFonts w:ascii="Angsana New" w:hAnsi="Angsana New"/>
          <w:sz w:val="30"/>
          <w:szCs w:val="30"/>
          <w:lang w:val="en-GB" w:eastAsia="x-none"/>
        </w:rPr>
      </w:pPr>
    </w:p>
    <w:p w14:paraId="50F9267B" w14:textId="77777777" w:rsidR="00B63B25" w:rsidRPr="00757917" w:rsidRDefault="00B63B25" w:rsidP="007E50B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38"/>
        <w:rPr>
          <w:rFonts w:ascii="Angsana New" w:hAnsi="Angsana New"/>
          <w:sz w:val="30"/>
          <w:szCs w:val="30"/>
        </w:rPr>
      </w:pPr>
    </w:p>
    <w:p w14:paraId="456971B4" w14:textId="77777777" w:rsidR="00754484" w:rsidRPr="00757917" w:rsidRDefault="00754484" w:rsidP="00754484">
      <w:pPr>
        <w:rPr>
          <w:lang w:val="x-none" w:eastAsia="x-none"/>
        </w:rPr>
        <w:sectPr w:rsidR="00754484" w:rsidRPr="00757917" w:rsidSect="00D82D48">
          <w:pgSz w:w="11909" w:h="16834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6AD84BC7" w14:textId="05186BAA" w:rsidR="00C63E79" w:rsidRPr="00757917" w:rsidRDefault="00C63E79" w:rsidP="007E50B8">
      <w:pPr>
        <w:pStyle w:val="Heading6"/>
        <w:numPr>
          <w:ilvl w:val="0"/>
          <w:numId w:val="16"/>
        </w:numPr>
        <w:tabs>
          <w:tab w:val="clear" w:pos="900"/>
        </w:tabs>
        <w:ind w:left="54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หุ้นกู้</w:t>
      </w:r>
    </w:p>
    <w:p w14:paraId="06DFF3AD" w14:textId="77777777" w:rsidR="00C63E79" w:rsidRPr="00757917" w:rsidRDefault="00C63E79" w:rsidP="007E50B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418"/>
        </w:tabs>
        <w:spacing w:after="0"/>
        <w:ind w:left="540"/>
        <w:rPr>
          <w:rFonts w:ascii="Angsana New" w:hAnsi="Angsana New"/>
          <w:sz w:val="30"/>
          <w:szCs w:val="30"/>
        </w:rPr>
      </w:pPr>
    </w:p>
    <w:p w14:paraId="5893FA5B" w14:textId="5E36A945" w:rsidR="00C63E79" w:rsidRPr="00757917" w:rsidRDefault="00C63E79" w:rsidP="007E50B8">
      <w:pPr>
        <w:tabs>
          <w:tab w:val="clear" w:pos="227"/>
          <w:tab w:val="clear" w:pos="454"/>
          <w:tab w:val="clear" w:pos="680"/>
          <w:tab w:val="clear" w:pos="907"/>
          <w:tab w:val="left" w:pos="990"/>
          <w:tab w:val="left" w:pos="1418"/>
        </w:tabs>
        <w:ind w:left="540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รายละเอียดที่สำคัญของหุ้นกู้ 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  <w:cs/>
        </w:rPr>
        <w:t xml:space="preserve"> กันยายน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="00216CC9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และ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="00216CC9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มีดังนี้</w:t>
      </w:r>
    </w:p>
    <w:p w14:paraId="3FF84BFA" w14:textId="77777777" w:rsidR="00C63E79" w:rsidRPr="00757917" w:rsidRDefault="00C63E79" w:rsidP="00C63E79">
      <w:pPr>
        <w:tabs>
          <w:tab w:val="clear" w:pos="227"/>
          <w:tab w:val="clear" w:pos="454"/>
          <w:tab w:val="clear" w:pos="907"/>
          <w:tab w:val="left" w:pos="900"/>
          <w:tab w:val="left" w:pos="1440"/>
          <w:tab w:val="left" w:pos="2160"/>
        </w:tabs>
        <w:spacing w:before="20" w:after="20"/>
        <w:ind w:left="547" w:right="-43" w:hanging="547"/>
        <w:jc w:val="thaiDistribute"/>
        <w:rPr>
          <w:rFonts w:ascii="Angsana New" w:hAnsi="Angsana New"/>
          <w:spacing w:val="-2"/>
          <w:sz w:val="30"/>
          <w:szCs w:val="30"/>
        </w:rPr>
      </w:pPr>
    </w:p>
    <w:tbl>
      <w:tblPr>
        <w:tblW w:w="12999" w:type="dxa"/>
        <w:tblInd w:w="396" w:type="dxa"/>
        <w:tblLayout w:type="fixed"/>
        <w:tblLook w:val="01E0" w:firstRow="1" w:lastRow="1" w:firstColumn="1" w:lastColumn="1" w:noHBand="0" w:noVBand="0"/>
      </w:tblPr>
      <w:tblGrid>
        <w:gridCol w:w="1494"/>
        <w:gridCol w:w="2070"/>
        <w:gridCol w:w="2070"/>
        <w:gridCol w:w="1350"/>
        <w:gridCol w:w="1343"/>
        <w:gridCol w:w="236"/>
        <w:gridCol w:w="1292"/>
        <w:gridCol w:w="275"/>
        <w:gridCol w:w="1284"/>
        <w:gridCol w:w="283"/>
        <w:gridCol w:w="1302"/>
      </w:tblGrid>
      <w:tr w:rsidR="006D3D63" w:rsidRPr="00757917" w14:paraId="5FC7F13C" w14:textId="77777777" w:rsidTr="006D3D63">
        <w:trPr>
          <w:trHeight w:val="295"/>
          <w:tblHeader/>
        </w:trPr>
        <w:tc>
          <w:tcPr>
            <w:tcW w:w="1494" w:type="dxa"/>
          </w:tcPr>
          <w:p w14:paraId="33878445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070" w:type="dxa"/>
          </w:tcPr>
          <w:p w14:paraId="70EA2BB9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070" w:type="dxa"/>
          </w:tcPr>
          <w:p w14:paraId="629C3E2F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6EF09674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71" w:type="dxa"/>
            <w:gridSpan w:val="3"/>
          </w:tcPr>
          <w:p w14:paraId="1EC8C093" w14:textId="77777777" w:rsidR="006D3D63" w:rsidRPr="00757917" w:rsidRDefault="006D3D63" w:rsidP="00634F83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5" w:type="dxa"/>
          </w:tcPr>
          <w:p w14:paraId="1690988D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69" w:type="dxa"/>
            <w:gridSpan w:val="3"/>
          </w:tcPr>
          <w:p w14:paraId="44392832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D3D63" w:rsidRPr="00757917" w14:paraId="73ACF54F" w14:textId="77777777" w:rsidTr="006D3D63">
        <w:trPr>
          <w:trHeight w:val="295"/>
          <w:tblHeader/>
        </w:trPr>
        <w:tc>
          <w:tcPr>
            <w:tcW w:w="1494" w:type="dxa"/>
          </w:tcPr>
          <w:p w14:paraId="147E7A4B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070" w:type="dxa"/>
          </w:tcPr>
          <w:p w14:paraId="53264D83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070" w:type="dxa"/>
          </w:tcPr>
          <w:p w14:paraId="7F787241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วันครบกำหนด</w:t>
            </w:r>
          </w:p>
        </w:tc>
        <w:tc>
          <w:tcPr>
            <w:tcW w:w="1350" w:type="dxa"/>
          </w:tcPr>
          <w:p w14:paraId="5F752E7C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43" w:type="dxa"/>
          </w:tcPr>
          <w:p w14:paraId="2D853BBE" w14:textId="77777777" w:rsidR="006D3D63" w:rsidRPr="00757917" w:rsidRDefault="006D3D63" w:rsidP="00634F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68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36" w:type="dxa"/>
          </w:tcPr>
          <w:p w14:paraId="6B51A2B1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35DB42C2" w14:textId="77777777" w:rsidR="006D3D63" w:rsidRPr="00757917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75" w:type="dxa"/>
          </w:tcPr>
          <w:p w14:paraId="379CDA07" w14:textId="77777777" w:rsidR="006D3D63" w:rsidRPr="00757917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284" w:type="dxa"/>
          </w:tcPr>
          <w:p w14:paraId="1765184F" w14:textId="77777777" w:rsidR="006D3D63" w:rsidRPr="00757917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283" w:type="dxa"/>
          </w:tcPr>
          <w:p w14:paraId="1C625968" w14:textId="77777777" w:rsidR="006D3D63" w:rsidRPr="00757917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  <w:tc>
          <w:tcPr>
            <w:tcW w:w="1302" w:type="dxa"/>
          </w:tcPr>
          <w:p w14:paraId="040CA1EF" w14:textId="77777777" w:rsidR="006D3D63" w:rsidRPr="00757917" w:rsidRDefault="006D3D63" w:rsidP="00EF7C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4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</w:p>
        </w:tc>
      </w:tr>
      <w:tr w:rsidR="006D3D63" w:rsidRPr="00757917" w14:paraId="1BAB0F60" w14:textId="77777777" w:rsidTr="006D3D63">
        <w:trPr>
          <w:trHeight w:val="295"/>
          <w:tblHeader/>
        </w:trPr>
        <w:tc>
          <w:tcPr>
            <w:tcW w:w="1494" w:type="dxa"/>
          </w:tcPr>
          <w:p w14:paraId="4D4BCD56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ครั้งที่</w:t>
            </w:r>
          </w:p>
        </w:tc>
        <w:tc>
          <w:tcPr>
            <w:tcW w:w="2070" w:type="dxa"/>
          </w:tcPr>
          <w:p w14:paraId="70113CF9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วันที่ออก</w:t>
            </w:r>
          </w:p>
        </w:tc>
        <w:tc>
          <w:tcPr>
            <w:tcW w:w="2070" w:type="dxa"/>
          </w:tcPr>
          <w:p w14:paraId="605D0967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ไถ่ถอน</w:t>
            </w:r>
          </w:p>
        </w:tc>
        <w:tc>
          <w:tcPr>
            <w:tcW w:w="1350" w:type="dxa"/>
          </w:tcPr>
          <w:p w14:paraId="37854468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343" w:type="dxa"/>
          </w:tcPr>
          <w:p w14:paraId="0E9E22B9" w14:textId="4E3DB906" w:rsidR="006D3D63" w:rsidRPr="00757917" w:rsidRDefault="00460DD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63A6DDFC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139EF107" w14:textId="7EEE25A0" w:rsidR="006D3D63" w:rsidRPr="00757917" w:rsidRDefault="00460DD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75" w:type="dxa"/>
          </w:tcPr>
          <w:p w14:paraId="53916346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284" w:type="dxa"/>
          </w:tcPr>
          <w:p w14:paraId="0B9A4415" w14:textId="09498EC4" w:rsidR="006D3D63" w:rsidRPr="00757917" w:rsidRDefault="00460DD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83" w:type="dxa"/>
          </w:tcPr>
          <w:p w14:paraId="38329054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02" w:type="dxa"/>
          </w:tcPr>
          <w:p w14:paraId="06D7B0EC" w14:textId="44FF325F" w:rsidR="006D3D63" w:rsidRPr="00757917" w:rsidRDefault="00460DDC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6D3D63" w:rsidRPr="00757917" w14:paraId="0FE99B4E" w14:textId="77777777" w:rsidTr="006D3D63">
        <w:trPr>
          <w:tblHeader/>
        </w:trPr>
        <w:tc>
          <w:tcPr>
            <w:tcW w:w="1494" w:type="dxa"/>
          </w:tcPr>
          <w:p w14:paraId="0C798DDA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2E438B9C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070" w:type="dxa"/>
          </w:tcPr>
          <w:p w14:paraId="704FA7FA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0BC32151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6015" w:type="dxa"/>
            <w:gridSpan w:val="7"/>
          </w:tcPr>
          <w:p w14:paraId="57E1E3B6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D3D63" w:rsidRPr="00757917" w14:paraId="76CB762B" w14:textId="77777777" w:rsidTr="006D3D63">
        <w:tc>
          <w:tcPr>
            <w:tcW w:w="3564" w:type="dxa"/>
            <w:gridSpan w:val="2"/>
          </w:tcPr>
          <w:p w14:paraId="4C0B9075" w14:textId="294E9D59" w:rsidR="006D3D63" w:rsidRPr="00757917" w:rsidRDefault="006D3D63" w:rsidP="00DE4EB3">
            <w:pPr>
              <w:spacing w:line="240" w:lineRule="auto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ออกโดยบริษัท</w:t>
            </w:r>
          </w:p>
        </w:tc>
        <w:tc>
          <w:tcPr>
            <w:tcW w:w="2070" w:type="dxa"/>
          </w:tcPr>
          <w:p w14:paraId="72B1C692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50" w:type="dxa"/>
          </w:tcPr>
          <w:p w14:paraId="29F03A73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015" w:type="dxa"/>
            <w:gridSpan w:val="7"/>
          </w:tcPr>
          <w:p w14:paraId="7FFF0E10" w14:textId="77777777" w:rsidR="006D3D63" w:rsidRPr="00757917" w:rsidRDefault="006D3D63" w:rsidP="00EF7CE5">
            <w:pPr>
              <w:spacing w:line="240" w:lineRule="auto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</w:tr>
      <w:tr w:rsidR="006D3D63" w:rsidRPr="00757917" w14:paraId="52002551" w14:textId="77777777" w:rsidTr="006D3D63">
        <w:tc>
          <w:tcPr>
            <w:tcW w:w="1494" w:type="dxa"/>
          </w:tcPr>
          <w:p w14:paraId="0FF7BF2E" w14:textId="5B4CB090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2555</w:t>
            </w:r>
          </w:p>
        </w:tc>
        <w:tc>
          <w:tcPr>
            <w:tcW w:w="2070" w:type="dxa"/>
          </w:tcPr>
          <w:p w14:paraId="2E6DF1E6" w14:textId="34BD79E9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26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757917">
              <w:rPr>
                <w:rFonts w:ascii="Angsana New" w:hAnsi="Angsana New"/>
                <w:sz w:val="30"/>
                <w:szCs w:val="30"/>
              </w:rPr>
              <w:t>2555</w:t>
            </w:r>
          </w:p>
        </w:tc>
        <w:tc>
          <w:tcPr>
            <w:tcW w:w="2070" w:type="dxa"/>
          </w:tcPr>
          <w:p w14:paraId="4AE5C225" w14:textId="22B2BF19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26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กันยายน </w:t>
            </w:r>
            <w:r w:rsidRPr="00757917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350" w:type="dxa"/>
          </w:tcPr>
          <w:p w14:paraId="5A29CA65" w14:textId="54054276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1343" w:type="dxa"/>
          </w:tcPr>
          <w:p w14:paraId="10465F22" w14:textId="5FD22412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76BC580A" w14:textId="77777777" w:rsidR="006D3D63" w:rsidRPr="00757917" w:rsidRDefault="006D3D63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328A7CC8" w14:textId="0020611B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05E1D5F5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43D9CE8D" w14:textId="4C653022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83" w:type="dxa"/>
          </w:tcPr>
          <w:p w14:paraId="15D5DA0E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481B14F7" w14:textId="1A454507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D3D63" w:rsidRPr="00757917" w14:paraId="341C95BA" w14:textId="77777777" w:rsidTr="006D3D63">
        <w:tc>
          <w:tcPr>
            <w:tcW w:w="1494" w:type="dxa"/>
          </w:tcPr>
          <w:p w14:paraId="242681B9" w14:textId="5F6DA051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2557</w:t>
            </w:r>
          </w:p>
        </w:tc>
        <w:tc>
          <w:tcPr>
            <w:tcW w:w="2070" w:type="dxa"/>
          </w:tcPr>
          <w:p w14:paraId="744B4B07" w14:textId="29F27621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18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กรกฎาคม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2557</w:t>
            </w:r>
          </w:p>
        </w:tc>
        <w:tc>
          <w:tcPr>
            <w:tcW w:w="2070" w:type="dxa"/>
          </w:tcPr>
          <w:p w14:paraId="078A4DEC" w14:textId="0BD54323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18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กรกฎาคม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350" w:type="dxa"/>
          </w:tcPr>
          <w:p w14:paraId="17D107AC" w14:textId="53009EE5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1343" w:type="dxa"/>
          </w:tcPr>
          <w:p w14:paraId="49200436" w14:textId="46DBD493" w:rsidR="006D3D63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C4E6454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166BED1E" w14:textId="4F58D0D7" w:rsidR="006D3D63" w:rsidRPr="00757917" w:rsidRDefault="00294C31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800</w:t>
            </w:r>
          </w:p>
        </w:tc>
        <w:tc>
          <w:tcPr>
            <w:tcW w:w="275" w:type="dxa"/>
          </w:tcPr>
          <w:p w14:paraId="45746274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1CF1CBB8" w14:textId="7A76D880" w:rsidR="006D3D63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83" w:type="dxa"/>
          </w:tcPr>
          <w:p w14:paraId="03210194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244632EE" w14:textId="3B419CFD" w:rsidR="006D3D63" w:rsidRPr="00757917" w:rsidRDefault="00294C31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800</w:t>
            </w:r>
          </w:p>
        </w:tc>
      </w:tr>
      <w:tr w:rsidR="006D3D63" w:rsidRPr="00757917" w14:paraId="10AAC7B6" w14:textId="77777777" w:rsidTr="006D3D63">
        <w:tc>
          <w:tcPr>
            <w:tcW w:w="1494" w:type="dxa"/>
          </w:tcPr>
          <w:p w14:paraId="47A8D311" w14:textId="015527CF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070" w:type="dxa"/>
          </w:tcPr>
          <w:p w14:paraId="32B60C7E" w14:textId="7BAB823F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070" w:type="dxa"/>
          </w:tcPr>
          <w:p w14:paraId="0D0A0509" w14:textId="1FFFE033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5</w:t>
            </w:r>
          </w:p>
        </w:tc>
        <w:tc>
          <w:tcPr>
            <w:tcW w:w="1350" w:type="dxa"/>
          </w:tcPr>
          <w:p w14:paraId="611C6B42" w14:textId="6A3841AD" w:rsidR="006D3D63" w:rsidRPr="00757917" w:rsidRDefault="00294C31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  <w:r w:rsidR="006D3D63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69</w:t>
            </w:r>
          </w:p>
        </w:tc>
        <w:tc>
          <w:tcPr>
            <w:tcW w:w="1343" w:type="dxa"/>
          </w:tcPr>
          <w:p w14:paraId="1A4BA762" w14:textId="51A2C7A0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63611D5C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1FB04C8F" w14:textId="2E55B320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4975C046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455E0B5B" w14:textId="43229B25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83" w:type="dxa"/>
          </w:tcPr>
          <w:p w14:paraId="43E6784D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BA1FE6E" w14:textId="10BE5E18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D3D63" w:rsidRPr="00757917" w14:paraId="49CB4E9F" w14:textId="77777777" w:rsidTr="006D3D63">
        <w:tc>
          <w:tcPr>
            <w:tcW w:w="1494" w:type="dxa"/>
          </w:tcPr>
          <w:p w14:paraId="5223794F" w14:textId="7F3E507A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070" w:type="dxa"/>
          </w:tcPr>
          <w:p w14:paraId="35F1AB3C" w14:textId="3175F216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สิงหาคม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2558</w:t>
            </w:r>
          </w:p>
        </w:tc>
        <w:tc>
          <w:tcPr>
            <w:tcW w:w="2070" w:type="dxa"/>
          </w:tcPr>
          <w:p w14:paraId="1342E6FB" w14:textId="301798F6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สิงหาคม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350" w:type="dxa"/>
          </w:tcPr>
          <w:p w14:paraId="109F16B5" w14:textId="10A598E1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03</w:t>
            </w:r>
          </w:p>
        </w:tc>
        <w:tc>
          <w:tcPr>
            <w:tcW w:w="1343" w:type="dxa"/>
          </w:tcPr>
          <w:p w14:paraId="4236EA68" w14:textId="5C6B566D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700</w:t>
            </w:r>
          </w:p>
        </w:tc>
        <w:tc>
          <w:tcPr>
            <w:tcW w:w="236" w:type="dxa"/>
          </w:tcPr>
          <w:p w14:paraId="4FCB6AA7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49C75E76" w14:textId="5864A5EB" w:rsidR="006D3D63" w:rsidRPr="00757917" w:rsidRDefault="00294C31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700</w:t>
            </w:r>
          </w:p>
        </w:tc>
        <w:tc>
          <w:tcPr>
            <w:tcW w:w="275" w:type="dxa"/>
          </w:tcPr>
          <w:p w14:paraId="007FADE3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3D3E88D9" w14:textId="42A1516B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700</w:t>
            </w:r>
          </w:p>
        </w:tc>
        <w:tc>
          <w:tcPr>
            <w:tcW w:w="283" w:type="dxa"/>
          </w:tcPr>
          <w:p w14:paraId="2314CD31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010A65E" w14:textId="6DE7A349" w:rsidR="006D3D63" w:rsidRPr="00757917" w:rsidRDefault="00294C31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700</w:t>
            </w:r>
          </w:p>
        </w:tc>
      </w:tr>
      <w:tr w:rsidR="006D3D63" w:rsidRPr="00757917" w14:paraId="0224D7EB" w14:textId="77777777" w:rsidTr="006D3D63">
        <w:tc>
          <w:tcPr>
            <w:tcW w:w="1494" w:type="dxa"/>
          </w:tcPr>
          <w:p w14:paraId="1E0A36D9" w14:textId="1644402D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2559</w:t>
            </w:r>
          </w:p>
        </w:tc>
        <w:tc>
          <w:tcPr>
            <w:tcW w:w="2070" w:type="dxa"/>
          </w:tcPr>
          <w:p w14:paraId="08E6DF4E" w14:textId="768A72C6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18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2559</w:t>
            </w:r>
          </w:p>
        </w:tc>
        <w:tc>
          <w:tcPr>
            <w:tcW w:w="2070" w:type="dxa"/>
          </w:tcPr>
          <w:p w14:paraId="1C1156DB" w14:textId="6BA76EA6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18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พฤษภาคม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350" w:type="dxa"/>
          </w:tcPr>
          <w:p w14:paraId="3CFFBB7A" w14:textId="1698D055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35</w:t>
            </w:r>
          </w:p>
        </w:tc>
        <w:tc>
          <w:tcPr>
            <w:tcW w:w="1343" w:type="dxa"/>
          </w:tcPr>
          <w:p w14:paraId="39C80279" w14:textId="4F31B907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36" w:type="dxa"/>
          </w:tcPr>
          <w:p w14:paraId="4913BCEA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15433880" w14:textId="6B809E09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5" w:type="dxa"/>
          </w:tcPr>
          <w:p w14:paraId="4EDB31A8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4A0CEBD9" w14:textId="4E448141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83" w:type="dxa"/>
          </w:tcPr>
          <w:p w14:paraId="6CC0BA4C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38B7E6FA" w14:textId="1310F453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</w:tr>
      <w:tr w:rsidR="006D3D63" w:rsidRPr="00757917" w14:paraId="02F9D0AC" w14:textId="77777777" w:rsidTr="006D3D63">
        <w:trPr>
          <w:trHeight w:val="73"/>
        </w:trPr>
        <w:tc>
          <w:tcPr>
            <w:tcW w:w="1494" w:type="dxa"/>
          </w:tcPr>
          <w:p w14:paraId="5A7C16B4" w14:textId="27989D7A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657FEA68" w14:textId="79B1DAFF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775081A7" w14:textId="1481F2F6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350" w:type="dxa"/>
          </w:tcPr>
          <w:p w14:paraId="775DAA50" w14:textId="21497614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1343" w:type="dxa"/>
          </w:tcPr>
          <w:p w14:paraId="5F5BB719" w14:textId="718AF9DC" w:rsidR="006D3D63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C8C139F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04D996ED" w14:textId="16C58115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5" w:type="dxa"/>
          </w:tcPr>
          <w:p w14:paraId="2A7FC59C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02CCBE67" w14:textId="7BA05598" w:rsidR="006D3D63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83" w:type="dxa"/>
          </w:tcPr>
          <w:p w14:paraId="03B128E6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3E7AAADE" w14:textId="3C604413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6D3D63" w:rsidRPr="00757917" w14:paraId="0607804A" w14:textId="77777777" w:rsidTr="006D3D63">
        <w:tc>
          <w:tcPr>
            <w:tcW w:w="1494" w:type="dxa"/>
          </w:tcPr>
          <w:p w14:paraId="44C70C5C" w14:textId="731975C7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2331EFE8" w14:textId="4B09D75E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4DCD5087" w14:textId="229D99C0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350" w:type="dxa"/>
          </w:tcPr>
          <w:p w14:paraId="382152C7" w14:textId="18D291D5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75</w:t>
            </w:r>
          </w:p>
        </w:tc>
        <w:tc>
          <w:tcPr>
            <w:tcW w:w="1343" w:type="dxa"/>
          </w:tcPr>
          <w:p w14:paraId="71716100" w14:textId="2291148D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36" w:type="dxa"/>
          </w:tcPr>
          <w:p w14:paraId="25A32C7F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7FEEC266" w14:textId="2B1CF418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75" w:type="dxa"/>
          </w:tcPr>
          <w:p w14:paraId="05A4C117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1C90308D" w14:textId="22A2EEC4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83" w:type="dxa"/>
          </w:tcPr>
          <w:p w14:paraId="62A3569B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2F3E59CB" w14:textId="4A645757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6D3D63" w:rsidRPr="00757917" w14:paraId="66DA0E31" w14:textId="77777777" w:rsidTr="006D3D63">
        <w:tc>
          <w:tcPr>
            <w:tcW w:w="1494" w:type="dxa"/>
          </w:tcPr>
          <w:p w14:paraId="68D14B8E" w14:textId="541B8736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404C7B06" w14:textId="21E4D065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5118795C" w14:textId="3CB0714A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มีนาคม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2571</w:t>
            </w:r>
          </w:p>
        </w:tc>
        <w:tc>
          <w:tcPr>
            <w:tcW w:w="1350" w:type="dxa"/>
          </w:tcPr>
          <w:p w14:paraId="6BAA7DB5" w14:textId="4758DE64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1343" w:type="dxa"/>
          </w:tcPr>
          <w:p w14:paraId="06A58AAF" w14:textId="37EDB90D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17C60DDB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240E3977" w14:textId="150E3717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50BF58D4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57BFAB9C" w14:textId="65E79611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83" w:type="dxa"/>
          </w:tcPr>
          <w:p w14:paraId="6F275D68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54374189" w14:textId="207032B6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D3D63" w:rsidRPr="00757917" w14:paraId="5DF80184" w14:textId="77777777" w:rsidTr="006D3D63">
        <w:tc>
          <w:tcPr>
            <w:tcW w:w="1494" w:type="dxa"/>
          </w:tcPr>
          <w:p w14:paraId="710C4B25" w14:textId="52E5D1DE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7FABCEB0" w14:textId="0368F3B7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7D2526B4" w14:textId="650CA114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350" w:type="dxa"/>
          </w:tcPr>
          <w:p w14:paraId="6D3A4D9B" w14:textId="131AD81F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61</w:t>
            </w:r>
          </w:p>
        </w:tc>
        <w:tc>
          <w:tcPr>
            <w:tcW w:w="1343" w:type="dxa"/>
          </w:tcPr>
          <w:p w14:paraId="70C02A4B" w14:textId="1C2B6C73" w:rsidR="006D3D63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7236A2C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44ACD541" w14:textId="3F0CFB7D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357DEC17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3AD70127" w14:textId="6412D7B1" w:rsidR="006D3D63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83" w:type="dxa"/>
          </w:tcPr>
          <w:p w14:paraId="655403FE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632A0468" w14:textId="02754E2F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6D3D63" w:rsidRPr="00757917" w14:paraId="7A2BA92B" w14:textId="77777777" w:rsidTr="006D3D63">
        <w:tc>
          <w:tcPr>
            <w:tcW w:w="1494" w:type="dxa"/>
          </w:tcPr>
          <w:p w14:paraId="16D90C5E" w14:textId="7E312765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1FBC1EA8" w14:textId="1A404BA5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0EF0E8D4" w14:textId="12638C84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350" w:type="dxa"/>
          </w:tcPr>
          <w:p w14:paraId="4265D4DE" w14:textId="23EF9F95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91</w:t>
            </w:r>
          </w:p>
        </w:tc>
        <w:tc>
          <w:tcPr>
            <w:tcW w:w="1343" w:type="dxa"/>
          </w:tcPr>
          <w:p w14:paraId="57A42901" w14:textId="62A102DE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36" w:type="dxa"/>
          </w:tcPr>
          <w:p w14:paraId="4FC5FBD4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795AE681" w14:textId="231BDADA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75" w:type="dxa"/>
          </w:tcPr>
          <w:p w14:paraId="2F49D1AF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3DFDF2ED" w14:textId="7E3A9E95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83" w:type="dxa"/>
          </w:tcPr>
          <w:p w14:paraId="525D4B75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6024ADC8" w14:textId="7A4C9E09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</w:tr>
      <w:tr w:rsidR="006D3D63" w:rsidRPr="00757917" w14:paraId="039230CD" w14:textId="77777777" w:rsidTr="006D3D63">
        <w:tc>
          <w:tcPr>
            <w:tcW w:w="1494" w:type="dxa"/>
          </w:tcPr>
          <w:p w14:paraId="7BDB7B25" w14:textId="2B210397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2E1042BD" w14:textId="332118A8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40DD0FB9" w14:textId="38F4D971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350" w:type="dxa"/>
          </w:tcPr>
          <w:p w14:paraId="4EC6889D" w14:textId="18CFA36F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36</w:t>
            </w:r>
          </w:p>
        </w:tc>
        <w:tc>
          <w:tcPr>
            <w:tcW w:w="1343" w:type="dxa"/>
          </w:tcPr>
          <w:p w14:paraId="3173BE89" w14:textId="1F49A61B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36" w:type="dxa"/>
          </w:tcPr>
          <w:p w14:paraId="40615CE5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72358FD6" w14:textId="2106B62C" w:rsidR="006D3D63" w:rsidRPr="00757917" w:rsidRDefault="00294C31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5" w:type="dxa"/>
          </w:tcPr>
          <w:p w14:paraId="0BDBEBFF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0EF954CE" w14:textId="36E87B31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83" w:type="dxa"/>
          </w:tcPr>
          <w:p w14:paraId="0E371B09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314E496" w14:textId="7DCB442B" w:rsidR="006D3D63" w:rsidRPr="00757917" w:rsidRDefault="00294C31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6D3D63" w:rsidRPr="00757917" w14:paraId="6C550461" w14:textId="77777777" w:rsidTr="006D3D63">
        <w:tc>
          <w:tcPr>
            <w:tcW w:w="1494" w:type="dxa"/>
          </w:tcPr>
          <w:p w14:paraId="56E69F6B" w14:textId="33B55BCD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lastRenderedPageBreak/>
              <w:t>1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687EBFDC" w14:textId="50B6F391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61933BA7" w14:textId="41E23F7F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2572</w:t>
            </w:r>
          </w:p>
        </w:tc>
        <w:tc>
          <w:tcPr>
            <w:tcW w:w="1350" w:type="dxa"/>
          </w:tcPr>
          <w:p w14:paraId="6E27FEEB" w14:textId="589D6F6C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1343" w:type="dxa"/>
          </w:tcPr>
          <w:p w14:paraId="0F6B6E11" w14:textId="577A92F7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36" w:type="dxa"/>
          </w:tcPr>
          <w:p w14:paraId="276A3CD9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31AD0CED" w14:textId="14EC4E3C" w:rsidR="006D3D63" w:rsidRPr="00757917" w:rsidRDefault="00294C31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200</w:t>
            </w:r>
          </w:p>
        </w:tc>
        <w:tc>
          <w:tcPr>
            <w:tcW w:w="275" w:type="dxa"/>
          </w:tcPr>
          <w:p w14:paraId="56D5AD7F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5E6DD353" w14:textId="7DEC5F85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200</w:t>
            </w:r>
          </w:p>
        </w:tc>
        <w:tc>
          <w:tcPr>
            <w:tcW w:w="283" w:type="dxa"/>
          </w:tcPr>
          <w:p w14:paraId="36511076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5EF15BA0" w14:textId="3F7A98CF" w:rsidR="006D3D63" w:rsidRPr="00757917" w:rsidRDefault="00294C31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200</w:t>
            </w:r>
          </w:p>
        </w:tc>
      </w:tr>
      <w:tr w:rsidR="006D3D63" w:rsidRPr="00757917" w14:paraId="485CEFC9" w14:textId="77777777" w:rsidTr="006D3D63">
        <w:tc>
          <w:tcPr>
            <w:tcW w:w="1494" w:type="dxa"/>
          </w:tcPr>
          <w:p w14:paraId="364B291D" w14:textId="572163B6" w:rsidR="006D3D63" w:rsidRPr="00757917" w:rsidRDefault="00460DDC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7C751C04" w14:textId="6F005958" w:rsidR="006D3D63" w:rsidRPr="00757917" w:rsidRDefault="006D3D63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33C0C788" w14:textId="227BCB28" w:rsidR="006D3D63" w:rsidRPr="00757917" w:rsidRDefault="006D3D63" w:rsidP="007208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350" w:type="dxa"/>
          </w:tcPr>
          <w:p w14:paraId="4F551D0C" w14:textId="640DF03C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6D3D63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80</w:t>
            </w:r>
          </w:p>
        </w:tc>
        <w:tc>
          <w:tcPr>
            <w:tcW w:w="1343" w:type="dxa"/>
          </w:tcPr>
          <w:p w14:paraId="0F482CF4" w14:textId="5B4B6C1B" w:rsidR="006D3D63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5EF14D14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6A26DA32" w14:textId="72A55D6E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6F8D9983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26471F44" w14:textId="777F33ED" w:rsidR="006D3D63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83" w:type="dxa"/>
          </w:tcPr>
          <w:p w14:paraId="1187441B" w14:textId="77777777" w:rsidR="006D3D63" w:rsidRPr="00757917" w:rsidRDefault="006D3D63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0D4C6F77" w14:textId="5165715E" w:rsidR="006D3D63" w:rsidRPr="00757917" w:rsidRDefault="00460DDC" w:rsidP="007208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</w:t>
            </w:r>
            <w:r w:rsidR="006D3D63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521216" w:rsidRPr="00757917" w14:paraId="0F3444D8" w14:textId="77777777" w:rsidTr="006D3D63">
        <w:tc>
          <w:tcPr>
            <w:tcW w:w="1494" w:type="dxa"/>
          </w:tcPr>
          <w:p w14:paraId="4F34326A" w14:textId="6505964F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207EDE42" w14:textId="25E7994B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3E2143F9" w14:textId="6BBBF40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350" w:type="dxa"/>
          </w:tcPr>
          <w:p w14:paraId="3FC66D71" w14:textId="7F6172BE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521216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343" w:type="dxa"/>
          </w:tcPr>
          <w:p w14:paraId="3A615082" w14:textId="7C220E4A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425A5781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1EDBC642" w14:textId="13C6314F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70519602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04F4C83C" w14:textId="030BDF71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83" w:type="dxa"/>
          </w:tcPr>
          <w:p w14:paraId="3DB262DD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F87938B" w14:textId="62ACABD0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521216" w:rsidRPr="00757917" w14:paraId="6DA1DC92" w14:textId="77777777" w:rsidTr="006D3D63">
        <w:tc>
          <w:tcPr>
            <w:tcW w:w="1494" w:type="dxa"/>
          </w:tcPr>
          <w:p w14:paraId="30B21701" w14:textId="0D5E4170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070" w:type="dxa"/>
          </w:tcPr>
          <w:p w14:paraId="3B293DE8" w14:textId="146FA3C3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070" w:type="dxa"/>
          </w:tcPr>
          <w:p w14:paraId="3838C9A2" w14:textId="1F6A2289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350" w:type="dxa"/>
          </w:tcPr>
          <w:p w14:paraId="7EC4127C" w14:textId="3E1331FF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00</w:t>
            </w:r>
          </w:p>
        </w:tc>
        <w:tc>
          <w:tcPr>
            <w:tcW w:w="1343" w:type="dxa"/>
          </w:tcPr>
          <w:p w14:paraId="43060B05" w14:textId="67614F4B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36" w:type="dxa"/>
          </w:tcPr>
          <w:p w14:paraId="59E18EEA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3D348784" w14:textId="7AB7F6DE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5" w:type="dxa"/>
          </w:tcPr>
          <w:p w14:paraId="233FAAFF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5C8FBC85" w14:textId="0C50ABE5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83" w:type="dxa"/>
          </w:tcPr>
          <w:p w14:paraId="114029E3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6593AEB2" w14:textId="47B542C5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521216" w:rsidRPr="00757917" w14:paraId="6499AA0C" w14:textId="77777777" w:rsidTr="006D3D63">
        <w:tc>
          <w:tcPr>
            <w:tcW w:w="1494" w:type="dxa"/>
          </w:tcPr>
          <w:p w14:paraId="660544AD" w14:textId="1FE59F3E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070" w:type="dxa"/>
          </w:tcPr>
          <w:p w14:paraId="73289F66" w14:textId="4D55C606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070" w:type="dxa"/>
          </w:tcPr>
          <w:p w14:paraId="7878043D" w14:textId="4D55AA23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กรกฎ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6</w:t>
            </w:r>
          </w:p>
        </w:tc>
        <w:tc>
          <w:tcPr>
            <w:tcW w:w="1350" w:type="dxa"/>
          </w:tcPr>
          <w:p w14:paraId="64F2A477" w14:textId="06A6B5E1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10</w:t>
            </w:r>
          </w:p>
        </w:tc>
        <w:tc>
          <w:tcPr>
            <w:tcW w:w="1343" w:type="dxa"/>
          </w:tcPr>
          <w:p w14:paraId="4B9C6310" w14:textId="45ECAF5E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499143FD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64EA1F51" w14:textId="25CC149F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04C06189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636A88F4" w14:textId="2BD141E1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83" w:type="dxa"/>
          </w:tcPr>
          <w:p w14:paraId="0914DDB9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008AB6F6" w14:textId="45EE4BAE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</w:tr>
      <w:tr w:rsidR="00521216" w:rsidRPr="00757917" w14:paraId="03E79AC6" w14:textId="77777777" w:rsidTr="006D3D63">
        <w:tc>
          <w:tcPr>
            <w:tcW w:w="1494" w:type="dxa"/>
          </w:tcPr>
          <w:p w14:paraId="41C0E5E8" w14:textId="154B9C52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070" w:type="dxa"/>
          </w:tcPr>
          <w:p w14:paraId="2040C395" w14:textId="29F4430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070" w:type="dxa"/>
          </w:tcPr>
          <w:p w14:paraId="6F9BFDD9" w14:textId="6083C730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350" w:type="dxa"/>
          </w:tcPr>
          <w:p w14:paraId="47E6400E" w14:textId="6EB877DB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36</w:t>
            </w:r>
          </w:p>
        </w:tc>
        <w:tc>
          <w:tcPr>
            <w:tcW w:w="1343" w:type="dxa"/>
          </w:tcPr>
          <w:p w14:paraId="6734310D" w14:textId="77213F6B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36" w:type="dxa"/>
          </w:tcPr>
          <w:p w14:paraId="584AA300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425C2AB1" w14:textId="55C0F26A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5" w:type="dxa"/>
          </w:tcPr>
          <w:p w14:paraId="64DE8D28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48DA34F6" w14:textId="0FED7B3D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83" w:type="dxa"/>
          </w:tcPr>
          <w:p w14:paraId="762E9DC0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566CD87" w14:textId="48D5DD50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521216" w:rsidRPr="00757917" w14:paraId="1ABF9B8F" w14:textId="77777777" w:rsidTr="006D3D63">
        <w:tc>
          <w:tcPr>
            <w:tcW w:w="1494" w:type="dxa"/>
          </w:tcPr>
          <w:p w14:paraId="7E4F54F9" w14:textId="212549F6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070" w:type="dxa"/>
          </w:tcPr>
          <w:p w14:paraId="447BC693" w14:textId="4E045ACA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070" w:type="dxa"/>
          </w:tcPr>
          <w:p w14:paraId="5B7DC174" w14:textId="6B9F76BA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350" w:type="dxa"/>
          </w:tcPr>
          <w:p w14:paraId="2042EEAC" w14:textId="17ED6B09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85</w:t>
            </w:r>
          </w:p>
        </w:tc>
        <w:tc>
          <w:tcPr>
            <w:tcW w:w="1343" w:type="dxa"/>
          </w:tcPr>
          <w:p w14:paraId="42CB1281" w14:textId="61CC64CE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36" w:type="dxa"/>
          </w:tcPr>
          <w:p w14:paraId="0391BD6D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091CBAEB" w14:textId="45C076D3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5" w:type="dxa"/>
          </w:tcPr>
          <w:p w14:paraId="2E3B8551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3C7633E4" w14:textId="7B4BDAAE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83" w:type="dxa"/>
          </w:tcPr>
          <w:p w14:paraId="1DB185E6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3E6A9AC0" w14:textId="3A197FD3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521216" w:rsidRPr="00757917" w14:paraId="7F382243" w14:textId="77777777" w:rsidTr="006D3D63">
        <w:tc>
          <w:tcPr>
            <w:tcW w:w="1494" w:type="dxa"/>
          </w:tcPr>
          <w:p w14:paraId="1D15BBE3" w14:textId="4D86F02C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070" w:type="dxa"/>
          </w:tcPr>
          <w:p w14:paraId="65D5AB36" w14:textId="16DED835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070" w:type="dxa"/>
          </w:tcPr>
          <w:p w14:paraId="511615DA" w14:textId="4D5E12E3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มกร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350" w:type="dxa"/>
          </w:tcPr>
          <w:p w14:paraId="5E66A1DD" w14:textId="07E5DD69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  <w:r w:rsidR="00521216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343" w:type="dxa"/>
          </w:tcPr>
          <w:p w14:paraId="225C847D" w14:textId="207B2C72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36" w:type="dxa"/>
          </w:tcPr>
          <w:p w14:paraId="525363C9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6427EE95" w14:textId="28A2454F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5" w:type="dxa"/>
          </w:tcPr>
          <w:p w14:paraId="6AF8BECA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63BC4477" w14:textId="4773D7C7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83" w:type="dxa"/>
          </w:tcPr>
          <w:p w14:paraId="489B7773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0F42580A" w14:textId="57A6B693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</w:tr>
      <w:tr w:rsidR="00521216" w:rsidRPr="00757917" w14:paraId="41C02005" w14:textId="77777777" w:rsidTr="006D3D63">
        <w:tc>
          <w:tcPr>
            <w:tcW w:w="1494" w:type="dxa"/>
          </w:tcPr>
          <w:p w14:paraId="2787721B" w14:textId="1F760822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070" w:type="dxa"/>
          </w:tcPr>
          <w:p w14:paraId="123142C3" w14:textId="6D201CC9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070" w:type="dxa"/>
          </w:tcPr>
          <w:p w14:paraId="06DAFB39" w14:textId="2721BCB2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70</w:t>
            </w:r>
          </w:p>
        </w:tc>
        <w:tc>
          <w:tcPr>
            <w:tcW w:w="1350" w:type="dxa"/>
          </w:tcPr>
          <w:p w14:paraId="6DE996F7" w14:textId="4C814AB0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  <w:r w:rsidR="00521216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20</w:t>
            </w:r>
          </w:p>
        </w:tc>
        <w:tc>
          <w:tcPr>
            <w:tcW w:w="1343" w:type="dxa"/>
          </w:tcPr>
          <w:p w14:paraId="35516BC1" w14:textId="43E7F914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36" w:type="dxa"/>
          </w:tcPr>
          <w:p w14:paraId="0F9FA5DB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7AAA74C2" w14:textId="23C9C173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5" w:type="dxa"/>
          </w:tcPr>
          <w:p w14:paraId="784E2B23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69D9D6DF" w14:textId="75BA043A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83" w:type="dxa"/>
          </w:tcPr>
          <w:p w14:paraId="65151E46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6374788" w14:textId="67A4DE2E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521216" w:rsidRPr="00757917" w14:paraId="2BBA8AED" w14:textId="77777777" w:rsidTr="006D3D63">
        <w:tc>
          <w:tcPr>
            <w:tcW w:w="1494" w:type="dxa"/>
          </w:tcPr>
          <w:p w14:paraId="02994426" w14:textId="3FC2CB63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070" w:type="dxa"/>
          </w:tcPr>
          <w:p w14:paraId="4CD82199" w14:textId="37BD3DAC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070" w:type="dxa"/>
          </w:tcPr>
          <w:p w14:paraId="1A8DC27A" w14:textId="2D7FC95B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73</w:t>
            </w:r>
          </w:p>
        </w:tc>
        <w:tc>
          <w:tcPr>
            <w:tcW w:w="1350" w:type="dxa"/>
          </w:tcPr>
          <w:p w14:paraId="520738CF" w14:textId="1A6440B1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  <w:r w:rsidR="00521216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50</w:t>
            </w:r>
          </w:p>
        </w:tc>
        <w:tc>
          <w:tcPr>
            <w:tcW w:w="1343" w:type="dxa"/>
          </w:tcPr>
          <w:p w14:paraId="7A1B48DE" w14:textId="45DF6416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36" w:type="dxa"/>
          </w:tcPr>
          <w:p w14:paraId="03C76D87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14C197B5" w14:textId="3C0F230D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75" w:type="dxa"/>
          </w:tcPr>
          <w:p w14:paraId="61E5AF0D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43797DAF" w14:textId="10CC5C49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  <w:tc>
          <w:tcPr>
            <w:tcW w:w="283" w:type="dxa"/>
          </w:tcPr>
          <w:p w14:paraId="26D774FF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32B02CFC" w14:textId="29447C58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500</w:t>
            </w:r>
          </w:p>
        </w:tc>
      </w:tr>
      <w:tr w:rsidR="00521216" w:rsidRPr="00757917" w14:paraId="1297E5A4" w14:textId="77777777" w:rsidTr="006D3D63">
        <w:tc>
          <w:tcPr>
            <w:tcW w:w="1494" w:type="dxa"/>
          </w:tcPr>
          <w:p w14:paraId="42088216" w14:textId="6B6CAEBA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070" w:type="dxa"/>
          </w:tcPr>
          <w:p w14:paraId="5B7365D3" w14:textId="017148D0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070" w:type="dxa"/>
          </w:tcPr>
          <w:p w14:paraId="751635B4" w14:textId="72E9784B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พฤษภาคม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350" w:type="dxa"/>
          </w:tcPr>
          <w:p w14:paraId="7017235D" w14:textId="2659C193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16</w:t>
            </w:r>
          </w:p>
        </w:tc>
        <w:tc>
          <w:tcPr>
            <w:tcW w:w="1343" w:type="dxa"/>
          </w:tcPr>
          <w:p w14:paraId="42B4930F" w14:textId="4AC50CE8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247A6C0F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07904B7A" w14:textId="0E07D863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5" w:type="dxa"/>
          </w:tcPr>
          <w:p w14:paraId="45AC3A7F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7B4CF64C" w14:textId="2E927260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83" w:type="dxa"/>
          </w:tcPr>
          <w:p w14:paraId="5291AB7B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396C80D9" w14:textId="274547A3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216" w:rsidRPr="00757917" w14:paraId="45E447ED" w14:textId="77777777" w:rsidTr="006D3D63">
        <w:tc>
          <w:tcPr>
            <w:tcW w:w="1494" w:type="dxa"/>
          </w:tcPr>
          <w:p w14:paraId="457AE604" w14:textId="7E7477DD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070" w:type="dxa"/>
          </w:tcPr>
          <w:p w14:paraId="16D702CB" w14:textId="5F259ED0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070" w:type="dxa"/>
          </w:tcPr>
          <w:p w14:paraId="5192E955" w14:textId="2B5D090A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2567</w:t>
            </w:r>
          </w:p>
        </w:tc>
        <w:tc>
          <w:tcPr>
            <w:tcW w:w="1350" w:type="dxa"/>
          </w:tcPr>
          <w:p w14:paraId="0C0E3594" w14:textId="1D4A39E9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68</w:t>
            </w:r>
          </w:p>
        </w:tc>
        <w:tc>
          <w:tcPr>
            <w:tcW w:w="1343" w:type="dxa"/>
          </w:tcPr>
          <w:p w14:paraId="182A1E20" w14:textId="29288960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22D25D4F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7B527590" w14:textId="5E050598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5" w:type="dxa"/>
          </w:tcPr>
          <w:p w14:paraId="25751BA9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18B2F019" w14:textId="6F5E8FA8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83" w:type="dxa"/>
          </w:tcPr>
          <w:p w14:paraId="23B1B06C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2C9E1B1" w14:textId="27DA0CF4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216" w:rsidRPr="00757917" w14:paraId="2148A630" w14:textId="77777777" w:rsidTr="006D3D63">
        <w:tc>
          <w:tcPr>
            <w:tcW w:w="1494" w:type="dxa"/>
          </w:tcPr>
          <w:p w14:paraId="24F05FD9" w14:textId="67EC2FD5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070" w:type="dxa"/>
          </w:tcPr>
          <w:p w14:paraId="3499C6D9" w14:textId="29DCD572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070" w:type="dxa"/>
          </w:tcPr>
          <w:p w14:paraId="0A6E4375" w14:textId="5FF3F502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2568</w:t>
            </w:r>
          </w:p>
        </w:tc>
        <w:tc>
          <w:tcPr>
            <w:tcW w:w="1350" w:type="dxa"/>
          </w:tcPr>
          <w:p w14:paraId="431EA410" w14:textId="2349B133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08</w:t>
            </w:r>
          </w:p>
        </w:tc>
        <w:tc>
          <w:tcPr>
            <w:tcW w:w="1343" w:type="dxa"/>
          </w:tcPr>
          <w:p w14:paraId="0988DB5F" w14:textId="58436301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62549204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6172A0BB" w14:textId="01B47890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5" w:type="dxa"/>
          </w:tcPr>
          <w:p w14:paraId="058D1AC0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1147F20C" w14:textId="4ABE4A2B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83" w:type="dxa"/>
          </w:tcPr>
          <w:p w14:paraId="101D75FA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5543B376" w14:textId="732FA193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216" w:rsidRPr="00757917" w14:paraId="6B75DA73" w14:textId="77777777" w:rsidTr="006D3D63">
        <w:tc>
          <w:tcPr>
            <w:tcW w:w="1494" w:type="dxa"/>
          </w:tcPr>
          <w:p w14:paraId="415748F5" w14:textId="5DD9E912" w:rsidR="00521216" w:rsidRPr="00757917" w:rsidRDefault="00460DDC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070" w:type="dxa"/>
          </w:tcPr>
          <w:p w14:paraId="4C96C548" w14:textId="294C8964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070" w:type="dxa"/>
          </w:tcPr>
          <w:p w14:paraId="4F1B32AC" w14:textId="68249F5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2569</w:t>
            </w:r>
          </w:p>
        </w:tc>
        <w:tc>
          <w:tcPr>
            <w:tcW w:w="1350" w:type="dxa"/>
          </w:tcPr>
          <w:p w14:paraId="6173D051" w14:textId="3C8BBBDE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521216" w:rsidRPr="00757917">
              <w:rPr>
                <w:rFonts w:ascii="Angsana New" w:hAnsi="Angsana New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49</w:t>
            </w:r>
          </w:p>
        </w:tc>
        <w:tc>
          <w:tcPr>
            <w:tcW w:w="1343" w:type="dxa"/>
          </w:tcPr>
          <w:p w14:paraId="330B997B" w14:textId="23C1B540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36" w:type="dxa"/>
          </w:tcPr>
          <w:p w14:paraId="5F0BC64B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61C31771" w14:textId="0381D7ED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5" w:type="dxa"/>
          </w:tcPr>
          <w:p w14:paraId="14672EFB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5582205C" w14:textId="65232BA4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83" w:type="dxa"/>
          </w:tcPr>
          <w:p w14:paraId="7C2046B4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D456D0F" w14:textId="05567E0D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4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521216" w:rsidRPr="00757917" w14:paraId="084D14F1" w14:textId="77777777" w:rsidTr="006D3D63">
        <w:tc>
          <w:tcPr>
            <w:tcW w:w="1494" w:type="dxa"/>
          </w:tcPr>
          <w:p w14:paraId="5767205C" w14:textId="0EF2943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2A51565F" w14:textId="65587E4F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0D6B3209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38CC79E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3" w:type="dxa"/>
            <w:tcBorders>
              <w:top w:val="single" w:sz="4" w:space="0" w:color="auto"/>
              <w:bottom w:val="single" w:sz="4" w:space="0" w:color="auto"/>
            </w:tcBorders>
          </w:tcPr>
          <w:p w14:paraId="4AD2B47E" w14:textId="593054DF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="0091656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300</w:t>
            </w:r>
          </w:p>
        </w:tc>
        <w:tc>
          <w:tcPr>
            <w:tcW w:w="236" w:type="dxa"/>
          </w:tcPr>
          <w:p w14:paraId="1063132D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2" w:type="dxa"/>
            <w:tcBorders>
              <w:top w:val="single" w:sz="4" w:space="0" w:color="auto"/>
              <w:bottom w:val="single" w:sz="4" w:space="0" w:color="auto"/>
            </w:tcBorders>
          </w:tcPr>
          <w:p w14:paraId="43E3712D" w14:textId="7DA06F9D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="0052121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800</w:t>
            </w:r>
          </w:p>
        </w:tc>
        <w:tc>
          <w:tcPr>
            <w:tcW w:w="275" w:type="dxa"/>
          </w:tcPr>
          <w:p w14:paraId="07799E4C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4" w:type="dxa"/>
            <w:tcBorders>
              <w:top w:val="single" w:sz="4" w:space="0" w:color="auto"/>
              <w:bottom w:val="single" w:sz="4" w:space="0" w:color="auto"/>
            </w:tcBorders>
          </w:tcPr>
          <w:p w14:paraId="5FBA8001" w14:textId="4441DBB7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="0091656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300</w:t>
            </w:r>
          </w:p>
        </w:tc>
        <w:tc>
          <w:tcPr>
            <w:tcW w:w="283" w:type="dxa"/>
          </w:tcPr>
          <w:p w14:paraId="10CDA1A0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02" w:type="dxa"/>
            <w:tcBorders>
              <w:top w:val="single" w:sz="4" w:space="0" w:color="auto"/>
              <w:bottom w:val="single" w:sz="4" w:space="0" w:color="auto"/>
            </w:tcBorders>
          </w:tcPr>
          <w:p w14:paraId="3BBE22E2" w14:textId="09151A88" w:rsidR="00521216" w:rsidRPr="00757917" w:rsidRDefault="00294C31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</w:rPr>
              <w:t>31</w:t>
            </w:r>
            <w:r w:rsidR="0052121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800</w:t>
            </w:r>
          </w:p>
        </w:tc>
      </w:tr>
      <w:tr w:rsidR="00521216" w:rsidRPr="00757917" w14:paraId="755DA901" w14:textId="77777777" w:rsidTr="006D3D63">
        <w:tc>
          <w:tcPr>
            <w:tcW w:w="1494" w:type="dxa"/>
          </w:tcPr>
          <w:p w14:paraId="47468BB6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786A9330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2B9DA2FB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6966E6B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3" w:type="dxa"/>
            <w:tcBorders>
              <w:top w:val="single" w:sz="4" w:space="0" w:color="auto"/>
            </w:tcBorders>
          </w:tcPr>
          <w:p w14:paraId="0416FCAE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</w:tcPr>
          <w:p w14:paraId="00E851CB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2" w:type="dxa"/>
            <w:tcBorders>
              <w:top w:val="single" w:sz="4" w:space="0" w:color="auto"/>
            </w:tcBorders>
          </w:tcPr>
          <w:p w14:paraId="6B967D29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5" w:type="dxa"/>
          </w:tcPr>
          <w:p w14:paraId="074C7261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4" w:type="dxa"/>
            <w:tcBorders>
              <w:top w:val="single" w:sz="4" w:space="0" w:color="auto"/>
            </w:tcBorders>
          </w:tcPr>
          <w:p w14:paraId="1ACCA239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83" w:type="dxa"/>
          </w:tcPr>
          <w:p w14:paraId="377813EA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02" w:type="dxa"/>
            <w:tcBorders>
              <w:top w:val="single" w:sz="4" w:space="0" w:color="auto"/>
            </w:tcBorders>
          </w:tcPr>
          <w:p w14:paraId="14A0BC1F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521216" w:rsidRPr="00757917" w14:paraId="55175842" w14:textId="77777777" w:rsidTr="006D3D63">
        <w:tc>
          <w:tcPr>
            <w:tcW w:w="3564" w:type="dxa"/>
            <w:gridSpan w:val="2"/>
          </w:tcPr>
          <w:p w14:paraId="0CD6FC3D" w14:textId="7BFFE9C1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lastRenderedPageBreak/>
              <w:t>ออกโดยบริษัท</w:t>
            </w:r>
            <w:r w:rsidRPr="0075791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ย่อย</w:t>
            </w:r>
          </w:p>
        </w:tc>
        <w:tc>
          <w:tcPr>
            <w:tcW w:w="2070" w:type="dxa"/>
          </w:tcPr>
          <w:p w14:paraId="2E976DAD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DB98C33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3" w:type="dxa"/>
          </w:tcPr>
          <w:p w14:paraId="024480F6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19140E4C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3175448B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5" w:type="dxa"/>
          </w:tcPr>
          <w:p w14:paraId="7AD3452F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1612213A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3" w:type="dxa"/>
          </w:tcPr>
          <w:p w14:paraId="50915901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3105846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91656B" w:rsidRPr="00757917" w14:paraId="67201EBF" w14:textId="77777777" w:rsidTr="006D3D63">
        <w:tc>
          <w:tcPr>
            <w:tcW w:w="1494" w:type="dxa"/>
          </w:tcPr>
          <w:p w14:paraId="0CD3D01B" w14:textId="63A395B9" w:rsidR="0091656B" w:rsidRPr="00757917" w:rsidRDefault="00460DDC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34E3555B" w14:textId="2E1F9337" w:rsidR="0091656B" w:rsidRPr="00757917" w:rsidRDefault="00460DDC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22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104E4AB8" w14:textId="39B5103F" w:rsidR="0091656B" w:rsidRPr="00757917" w:rsidRDefault="00460DDC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22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Pr="00757917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350" w:type="dxa"/>
          </w:tcPr>
          <w:p w14:paraId="44DF3073" w14:textId="77376AA7" w:rsidR="0091656B" w:rsidRPr="00757917" w:rsidRDefault="00460DDC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35</w:t>
            </w:r>
          </w:p>
        </w:tc>
        <w:tc>
          <w:tcPr>
            <w:tcW w:w="1343" w:type="dxa"/>
          </w:tcPr>
          <w:p w14:paraId="41528D2F" w14:textId="6297249A" w:rsidR="0091656B" w:rsidRPr="00757917" w:rsidRDefault="00294C31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16FF2303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54EEE2E2" w14:textId="2A14E61F" w:rsidR="0091656B" w:rsidRPr="00757917" w:rsidRDefault="00294C31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6B82EC2A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18AAEEF6" w14:textId="70DB596F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83" w:type="dxa"/>
          </w:tcPr>
          <w:p w14:paraId="709E15D3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7BB84446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91656B" w:rsidRPr="00757917" w14:paraId="7733EE8E" w14:textId="77777777" w:rsidTr="006D3D63">
        <w:tc>
          <w:tcPr>
            <w:tcW w:w="1494" w:type="dxa"/>
          </w:tcPr>
          <w:p w14:paraId="56488630" w14:textId="2C682C8E" w:rsidR="0091656B" w:rsidRPr="00757917" w:rsidRDefault="00460DDC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3750C27E" w14:textId="0B55A35F" w:rsidR="0091656B" w:rsidRPr="00757917" w:rsidRDefault="00460DDC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19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2561</w:t>
            </w:r>
          </w:p>
        </w:tc>
        <w:tc>
          <w:tcPr>
            <w:tcW w:w="2070" w:type="dxa"/>
          </w:tcPr>
          <w:p w14:paraId="30423A8F" w14:textId="2E7FBB4D" w:rsidR="0091656B" w:rsidRPr="00757917" w:rsidRDefault="00460DDC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19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350" w:type="dxa"/>
          </w:tcPr>
          <w:p w14:paraId="1AAFDAEE" w14:textId="2ECD6EDD" w:rsidR="0091656B" w:rsidRPr="00757917" w:rsidRDefault="00294C31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  <w:r w:rsidR="0091656B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64</w:t>
            </w:r>
          </w:p>
        </w:tc>
        <w:tc>
          <w:tcPr>
            <w:tcW w:w="1343" w:type="dxa"/>
          </w:tcPr>
          <w:p w14:paraId="676E9D1F" w14:textId="32DD4729" w:rsidR="0091656B" w:rsidRPr="00757917" w:rsidRDefault="00294C31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198EA51A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10608D12" w14:textId="05B4E7F6" w:rsidR="0091656B" w:rsidRPr="00757917" w:rsidRDefault="00294C31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6310AEF9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12157295" w14:textId="2A02F308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83" w:type="dxa"/>
          </w:tcPr>
          <w:p w14:paraId="5BD975B9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408631DE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-</w:t>
            </w:r>
          </w:p>
        </w:tc>
      </w:tr>
      <w:tr w:rsidR="0091656B" w:rsidRPr="00757917" w14:paraId="0137DE59" w14:textId="77777777" w:rsidTr="006D3D63">
        <w:tc>
          <w:tcPr>
            <w:tcW w:w="1494" w:type="dxa"/>
          </w:tcPr>
          <w:p w14:paraId="259A6D16" w14:textId="2F96A804" w:rsidR="0091656B" w:rsidRPr="00757917" w:rsidRDefault="00460DDC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2070" w:type="dxa"/>
          </w:tcPr>
          <w:p w14:paraId="30579D90" w14:textId="680D3BF3" w:rsidR="0091656B" w:rsidRPr="00757917" w:rsidRDefault="00294C31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62</w:t>
            </w:r>
          </w:p>
        </w:tc>
        <w:tc>
          <w:tcPr>
            <w:tcW w:w="2070" w:type="dxa"/>
          </w:tcPr>
          <w:p w14:paraId="2C447C79" w14:textId="4DF4D307" w:rsidR="0091656B" w:rsidRPr="00757917" w:rsidRDefault="00294C31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65</w:t>
            </w:r>
          </w:p>
        </w:tc>
        <w:tc>
          <w:tcPr>
            <w:tcW w:w="1350" w:type="dxa"/>
          </w:tcPr>
          <w:p w14:paraId="622E43BB" w14:textId="3060ACF4" w:rsidR="0091656B" w:rsidRPr="00757917" w:rsidRDefault="00294C31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="0091656B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47</w:t>
            </w:r>
          </w:p>
        </w:tc>
        <w:tc>
          <w:tcPr>
            <w:tcW w:w="1343" w:type="dxa"/>
          </w:tcPr>
          <w:p w14:paraId="23E945C3" w14:textId="38797248" w:rsidR="0091656B" w:rsidRPr="00757917" w:rsidRDefault="00294C31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36" w:type="dxa"/>
          </w:tcPr>
          <w:p w14:paraId="472601BC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181D7678" w14:textId="02D908D0" w:rsidR="0091656B" w:rsidRPr="00757917" w:rsidRDefault="00294C31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000</w:t>
            </w:r>
          </w:p>
        </w:tc>
        <w:tc>
          <w:tcPr>
            <w:tcW w:w="275" w:type="dxa"/>
          </w:tcPr>
          <w:p w14:paraId="3D56A605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</w:tcPr>
          <w:p w14:paraId="402BF225" w14:textId="4E324F8C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83" w:type="dxa"/>
          </w:tcPr>
          <w:p w14:paraId="70F55798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</w:tcPr>
          <w:p w14:paraId="0F2E607A" w14:textId="06EF4799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91656B" w:rsidRPr="00757917" w14:paraId="3C3CD923" w14:textId="77777777" w:rsidTr="006D3D63">
        <w:tc>
          <w:tcPr>
            <w:tcW w:w="1494" w:type="dxa"/>
          </w:tcPr>
          <w:p w14:paraId="4F4A8DAE" w14:textId="599EA91D" w:rsidR="0091656B" w:rsidRPr="00757917" w:rsidRDefault="00460DDC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/</w:t>
            </w: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070" w:type="dxa"/>
          </w:tcPr>
          <w:p w14:paraId="7A2A1EB4" w14:textId="492C09E2" w:rsidR="0091656B" w:rsidRPr="00757917" w:rsidRDefault="00294C31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24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3</w:t>
            </w:r>
          </w:p>
        </w:tc>
        <w:tc>
          <w:tcPr>
            <w:tcW w:w="2070" w:type="dxa"/>
          </w:tcPr>
          <w:p w14:paraId="3CE8DF12" w14:textId="619D36A7" w:rsidR="0091656B" w:rsidRPr="00757917" w:rsidRDefault="00294C31" w:rsidP="0091656B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24</w:t>
            </w:r>
            <w:r w:rsidR="0091656B" w:rsidRPr="00757917">
              <w:rPr>
                <w:rFonts w:ascii="Angsana New" w:hAnsi="Angsana New"/>
                <w:sz w:val="30"/>
                <w:szCs w:val="30"/>
                <w:cs/>
              </w:rPr>
              <w:t xml:space="preserve"> กุมภาพันธ์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8</w:t>
            </w:r>
          </w:p>
        </w:tc>
        <w:tc>
          <w:tcPr>
            <w:tcW w:w="1350" w:type="dxa"/>
          </w:tcPr>
          <w:p w14:paraId="5C3A6DFB" w14:textId="16535432" w:rsidR="0091656B" w:rsidRPr="00757917" w:rsidRDefault="00294C31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2</w:t>
            </w:r>
            <w:r w:rsidR="0091656B" w:rsidRPr="00757917">
              <w:rPr>
                <w:rFonts w:ascii="Angsana New" w:hAnsi="Angsana New" w:hint="cs"/>
                <w:sz w:val="30"/>
                <w:szCs w:val="30"/>
                <w:cs/>
              </w:rPr>
              <w:t>.</w:t>
            </w:r>
            <w:r w:rsidRPr="00757917">
              <w:rPr>
                <w:rFonts w:ascii="Angsana New" w:hAnsi="Angsana New" w:hint="cs"/>
                <w:sz w:val="30"/>
                <w:szCs w:val="30"/>
              </w:rPr>
              <w:t>28</w:t>
            </w:r>
          </w:p>
        </w:tc>
        <w:tc>
          <w:tcPr>
            <w:tcW w:w="1343" w:type="dxa"/>
            <w:tcBorders>
              <w:bottom w:val="single" w:sz="4" w:space="0" w:color="auto"/>
            </w:tcBorders>
          </w:tcPr>
          <w:p w14:paraId="489A2826" w14:textId="3C82F0D4" w:rsidR="0091656B" w:rsidRPr="00757917" w:rsidRDefault="00460DDC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5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36" w:type="dxa"/>
          </w:tcPr>
          <w:p w14:paraId="5D031E35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  <w:tcBorders>
              <w:bottom w:val="single" w:sz="4" w:space="0" w:color="auto"/>
            </w:tcBorders>
          </w:tcPr>
          <w:p w14:paraId="5BAAC060" w14:textId="56A4C6F0" w:rsidR="0091656B" w:rsidRPr="00757917" w:rsidRDefault="00460DDC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91656B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294C31" w:rsidRPr="00757917">
              <w:rPr>
                <w:rFonts w:ascii="Angsana New" w:hAnsi="Angsana New" w:hint="cs"/>
                <w:sz w:val="30"/>
                <w:szCs w:val="30"/>
              </w:rPr>
              <w:t>5</w:t>
            </w:r>
            <w:r w:rsidRPr="00757917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275" w:type="dxa"/>
          </w:tcPr>
          <w:p w14:paraId="40A31D02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  <w:tcBorders>
              <w:bottom w:val="single" w:sz="4" w:space="0" w:color="auto"/>
            </w:tcBorders>
          </w:tcPr>
          <w:p w14:paraId="4C9CB26A" w14:textId="7B229F4C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83" w:type="dxa"/>
          </w:tcPr>
          <w:p w14:paraId="32755A6F" w14:textId="77777777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  <w:tcBorders>
              <w:bottom w:val="single" w:sz="4" w:space="0" w:color="auto"/>
            </w:tcBorders>
          </w:tcPr>
          <w:p w14:paraId="5B1B2A91" w14:textId="249A652B" w:rsidR="0091656B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-</w:t>
            </w:r>
          </w:p>
        </w:tc>
      </w:tr>
      <w:tr w:rsidR="00521216" w:rsidRPr="00757917" w14:paraId="6C6A41CE" w14:textId="77777777" w:rsidTr="006D3D63">
        <w:tc>
          <w:tcPr>
            <w:tcW w:w="1494" w:type="dxa"/>
          </w:tcPr>
          <w:p w14:paraId="2B5BE13B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7EDC6474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070" w:type="dxa"/>
          </w:tcPr>
          <w:p w14:paraId="6806B60B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249E848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3" w:type="dxa"/>
            <w:tcBorders>
              <w:top w:val="single" w:sz="4" w:space="0" w:color="auto"/>
            </w:tcBorders>
          </w:tcPr>
          <w:p w14:paraId="6860B465" w14:textId="64639AA2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 w:rsidR="0091656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500</w:t>
            </w:r>
          </w:p>
        </w:tc>
        <w:tc>
          <w:tcPr>
            <w:tcW w:w="236" w:type="dxa"/>
          </w:tcPr>
          <w:p w14:paraId="60F58745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2" w:type="dxa"/>
            <w:tcBorders>
              <w:top w:val="single" w:sz="4" w:space="0" w:color="auto"/>
            </w:tcBorders>
          </w:tcPr>
          <w:p w14:paraId="46534738" w14:textId="3BDF5B40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</w:t>
            </w:r>
            <w:r w:rsidR="0052121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500</w:t>
            </w:r>
          </w:p>
        </w:tc>
        <w:tc>
          <w:tcPr>
            <w:tcW w:w="275" w:type="dxa"/>
          </w:tcPr>
          <w:p w14:paraId="03E0116E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4" w:type="dxa"/>
            <w:tcBorders>
              <w:top w:val="single" w:sz="4" w:space="0" w:color="auto"/>
            </w:tcBorders>
          </w:tcPr>
          <w:p w14:paraId="46095385" w14:textId="7A4626F5" w:rsidR="00521216" w:rsidRPr="00757917" w:rsidRDefault="0091656B" w:rsidP="009165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83" w:type="dxa"/>
          </w:tcPr>
          <w:p w14:paraId="6ED5F5BF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02" w:type="dxa"/>
            <w:tcBorders>
              <w:top w:val="single" w:sz="4" w:space="0" w:color="auto"/>
            </w:tcBorders>
          </w:tcPr>
          <w:p w14:paraId="214197D3" w14:textId="029712DF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521216" w:rsidRPr="00757917" w14:paraId="50BDD8F5" w14:textId="77777777" w:rsidTr="006D3D63">
        <w:tc>
          <w:tcPr>
            <w:tcW w:w="1494" w:type="dxa"/>
          </w:tcPr>
          <w:p w14:paraId="1E3FFB76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2070" w:type="dxa"/>
          </w:tcPr>
          <w:p w14:paraId="179EA2E1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070" w:type="dxa"/>
          </w:tcPr>
          <w:p w14:paraId="3BDB5061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D1C21C5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3" w:type="dxa"/>
            <w:tcBorders>
              <w:top w:val="single" w:sz="4" w:space="0" w:color="auto"/>
            </w:tcBorders>
          </w:tcPr>
          <w:p w14:paraId="5B483BE3" w14:textId="4C3F86AF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40</w:t>
            </w:r>
            <w:r w:rsidR="0091656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800</w:t>
            </w:r>
          </w:p>
        </w:tc>
        <w:tc>
          <w:tcPr>
            <w:tcW w:w="236" w:type="dxa"/>
          </w:tcPr>
          <w:p w14:paraId="7D2E4B94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2" w:type="dxa"/>
            <w:tcBorders>
              <w:top w:val="single" w:sz="4" w:space="0" w:color="auto"/>
            </w:tcBorders>
          </w:tcPr>
          <w:p w14:paraId="74165DFB" w14:textId="7A84A965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41</w:t>
            </w:r>
            <w:r w:rsidR="0052121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300</w:t>
            </w:r>
          </w:p>
        </w:tc>
        <w:tc>
          <w:tcPr>
            <w:tcW w:w="275" w:type="dxa"/>
          </w:tcPr>
          <w:p w14:paraId="192051B5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4" w:type="dxa"/>
            <w:tcBorders>
              <w:top w:val="single" w:sz="4" w:space="0" w:color="auto"/>
            </w:tcBorders>
          </w:tcPr>
          <w:p w14:paraId="07EB5969" w14:textId="592E50EA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="0091656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300</w:t>
            </w:r>
          </w:p>
        </w:tc>
        <w:tc>
          <w:tcPr>
            <w:tcW w:w="283" w:type="dxa"/>
          </w:tcPr>
          <w:p w14:paraId="6AD1BDA6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02" w:type="dxa"/>
            <w:tcBorders>
              <w:top w:val="single" w:sz="4" w:space="0" w:color="auto"/>
            </w:tcBorders>
          </w:tcPr>
          <w:p w14:paraId="0B658577" w14:textId="025C37C8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="0052121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800</w:t>
            </w:r>
          </w:p>
        </w:tc>
      </w:tr>
      <w:tr w:rsidR="00521216" w:rsidRPr="00757917" w14:paraId="4EA1CAE2" w14:textId="77777777" w:rsidTr="006D3D63">
        <w:tc>
          <w:tcPr>
            <w:tcW w:w="5634" w:type="dxa"/>
            <w:gridSpan w:val="3"/>
          </w:tcPr>
          <w:p w14:paraId="554D53B4" w14:textId="69AEE171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หัก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ค่าใช้จ่ายในการออกหุ้นกู้รอตัดบัญชี</w:t>
            </w:r>
          </w:p>
        </w:tc>
        <w:tc>
          <w:tcPr>
            <w:tcW w:w="1350" w:type="dxa"/>
          </w:tcPr>
          <w:p w14:paraId="0CE9FA15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43" w:type="dxa"/>
          </w:tcPr>
          <w:p w14:paraId="072BC21D" w14:textId="111B2B9B" w:rsidR="00521216" w:rsidRPr="00757917" w:rsidRDefault="0091656B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19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34C274C7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2" w:type="dxa"/>
          </w:tcPr>
          <w:p w14:paraId="2306D082" w14:textId="2D5E5C21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23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5" w:type="dxa"/>
          </w:tcPr>
          <w:p w14:paraId="5779D960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4" w:type="dxa"/>
            <w:tcBorders>
              <w:bottom w:val="single" w:sz="4" w:space="0" w:color="auto"/>
            </w:tcBorders>
          </w:tcPr>
          <w:p w14:paraId="78952305" w14:textId="662AD33D" w:rsidR="00521216" w:rsidRPr="00757917" w:rsidRDefault="0091656B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16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83" w:type="dxa"/>
          </w:tcPr>
          <w:p w14:paraId="0C6D6D48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02" w:type="dxa"/>
            <w:tcBorders>
              <w:bottom w:val="single" w:sz="4" w:space="0" w:color="auto"/>
            </w:tcBorders>
          </w:tcPr>
          <w:p w14:paraId="5D061D60" w14:textId="7D1B4982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6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16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521216" w:rsidRPr="00757917" w14:paraId="3DBD6CB2" w14:textId="77777777" w:rsidTr="006D3D63">
        <w:trPr>
          <w:trHeight w:val="386"/>
        </w:trPr>
        <w:tc>
          <w:tcPr>
            <w:tcW w:w="3564" w:type="dxa"/>
            <w:gridSpan w:val="2"/>
            <w:vAlign w:val="center"/>
          </w:tcPr>
          <w:p w14:paraId="2FF1263B" w14:textId="794E4C3A" w:rsidR="00521216" w:rsidRPr="00757917" w:rsidRDefault="00521216" w:rsidP="00521216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หุ้นกู้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-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2070" w:type="dxa"/>
            <w:vAlign w:val="center"/>
          </w:tcPr>
          <w:p w14:paraId="51546F03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50" w:type="dxa"/>
            <w:vAlign w:val="center"/>
          </w:tcPr>
          <w:p w14:paraId="6CAD668F" w14:textId="77777777" w:rsidR="00521216" w:rsidRPr="00757917" w:rsidRDefault="00521216" w:rsidP="00521216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4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3446BF7" w14:textId="440BD855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40</w:t>
            </w:r>
            <w:r w:rsidR="0091656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781</w:t>
            </w:r>
          </w:p>
        </w:tc>
        <w:tc>
          <w:tcPr>
            <w:tcW w:w="236" w:type="dxa"/>
            <w:vAlign w:val="center"/>
          </w:tcPr>
          <w:p w14:paraId="02EED1DA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EF559FC" w14:textId="3498776C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41</w:t>
            </w:r>
            <w:r w:rsidR="0052121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277</w:t>
            </w:r>
          </w:p>
        </w:tc>
        <w:tc>
          <w:tcPr>
            <w:tcW w:w="275" w:type="dxa"/>
            <w:tcBorders>
              <w:bottom w:val="nil"/>
            </w:tcBorders>
            <w:vAlign w:val="center"/>
          </w:tcPr>
          <w:p w14:paraId="4589DE75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8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55280B0A" w14:textId="12FE0036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="0091656B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284</w:t>
            </w:r>
          </w:p>
        </w:tc>
        <w:tc>
          <w:tcPr>
            <w:tcW w:w="283" w:type="dxa"/>
            <w:tcBorders>
              <w:bottom w:val="nil"/>
            </w:tcBorders>
            <w:vAlign w:val="center"/>
          </w:tcPr>
          <w:p w14:paraId="7C3C64FB" w14:textId="77777777" w:rsidR="00521216" w:rsidRPr="00757917" w:rsidRDefault="00521216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302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33FAF608" w14:textId="758A7C45" w:rsidR="00521216" w:rsidRPr="00757917" w:rsidRDefault="00460DDC" w:rsidP="0052121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</w:t>
            </w:r>
            <w:r w:rsidR="00521216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784</w:t>
            </w:r>
          </w:p>
        </w:tc>
      </w:tr>
    </w:tbl>
    <w:p w14:paraId="37AA8783" w14:textId="77777777" w:rsidR="00754484" w:rsidRPr="00757917" w:rsidRDefault="0075448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pacing w:val="-2"/>
          <w:sz w:val="20"/>
          <w:szCs w:val="20"/>
        </w:rPr>
        <w:sectPr w:rsidR="00754484" w:rsidRPr="00757917" w:rsidSect="00754484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5C828E1A" w14:textId="0EB4A48C" w:rsidR="00C63E79" w:rsidRPr="00757917" w:rsidRDefault="00C63E79" w:rsidP="00DE04CB">
      <w:pPr>
        <w:tabs>
          <w:tab w:val="clear" w:pos="454"/>
          <w:tab w:val="clear" w:pos="907"/>
          <w:tab w:val="left" w:pos="900"/>
        </w:tabs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  <w:r w:rsidRPr="00757917">
        <w:rPr>
          <w:rFonts w:ascii="Angsana New" w:hAnsi="Angsana New"/>
          <w:spacing w:val="-2"/>
          <w:sz w:val="30"/>
          <w:szCs w:val="30"/>
          <w:cs/>
        </w:rPr>
        <w:lastRenderedPageBreak/>
        <w:t>ยอดคงเหลือของหุ้นกู้</w:t>
      </w:r>
      <w:r w:rsidR="007058A7" w:rsidRPr="00757917">
        <w:rPr>
          <w:rFonts w:ascii="Angsana New" w:hAnsi="Angsana New"/>
          <w:spacing w:val="-2"/>
          <w:sz w:val="30"/>
          <w:szCs w:val="30"/>
        </w:rPr>
        <w:t xml:space="preserve"> - </w:t>
      </w:r>
      <w:r w:rsidR="007058A7" w:rsidRPr="00757917">
        <w:rPr>
          <w:rFonts w:ascii="Angsana New" w:hAnsi="Angsana New"/>
          <w:spacing w:val="-2"/>
          <w:sz w:val="30"/>
          <w:szCs w:val="30"/>
          <w:cs/>
        </w:rPr>
        <w:t xml:space="preserve">สุทธิ 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แสดงตามระยะเวลาครบกำหนดการจ่ายชำระ ณ วันที่ </w:t>
      </w:r>
      <w:r w:rsidR="00460DDC" w:rsidRPr="00757917">
        <w:rPr>
          <w:rFonts w:ascii="Angsana New" w:hAnsi="Angsana New"/>
          <w:spacing w:val="-2"/>
          <w:sz w:val="30"/>
          <w:szCs w:val="30"/>
        </w:rPr>
        <w:t>30</w:t>
      </w:r>
      <w:r w:rsidRPr="00757917">
        <w:rPr>
          <w:rFonts w:ascii="Angsana New" w:hAnsi="Angsana New"/>
          <w:spacing w:val="-2"/>
          <w:sz w:val="30"/>
          <w:szCs w:val="30"/>
          <w:cs/>
        </w:rPr>
        <w:t xml:space="preserve"> กันยายน </w:t>
      </w:r>
      <w:r w:rsidR="00460DDC" w:rsidRPr="00757917">
        <w:rPr>
          <w:rFonts w:ascii="Angsana New" w:hAnsi="Angsana New"/>
          <w:spacing w:val="-2"/>
          <w:sz w:val="30"/>
          <w:szCs w:val="30"/>
        </w:rPr>
        <w:t>2564</w:t>
      </w:r>
      <w:r w:rsidR="00544120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6C1E09" w:rsidRPr="00757917">
        <w:rPr>
          <w:rFonts w:ascii="Angsana New" w:hAnsi="Angsana New"/>
          <w:spacing w:val="-2"/>
          <w:sz w:val="30"/>
          <w:szCs w:val="30"/>
          <w:cs/>
        </w:rPr>
        <w:t xml:space="preserve">และ </w:t>
      </w:r>
      <w:r w:rsidR="00460DDC" w:rsidRPr="00757917">
        <w:rPr>
          <w:rFonts w:ascii="Angsana New" w:hAnsi="Angsana New"/>
          <w:spacing w:val="-2"/>
          <w:sz w:val="30"/>
          <w:szCs w:val="30"/>
        </w:rPr>
        <w:t>2563</w:t>
      </w:r>
      <w:r w:rsidR="00544120" w:rsidRPr="00757917">
        <w:rPr>
          <w:rFonts w:ascii="Angsana New" w:hAnsi="Angsana New"/>
          <w:spacing w:val="-2"/>
          <w:sz w:val="30"/>
          <w:szCs w:val="30"/>
          <w:cs/>
        </w:rPr>
        <w:t xml:space="preserve"> </w:t>
      </w:r>
      <w:r w:rsidR="00544120" w:rsidRPr="00757917">
        <w:rPr>
          <w:rFonts w:ascii="Angsana New" w:hAnsi="Angsana New"/>
          <w:spacing w:val="-2"/>
          <w:sz w:val="30"/>
          <w:szCs w:val="30"/>
        </w:rPr>
        <w:br/>
      </w:r>
      <w:r w:rsidRPr="00757917">
        <w:rPr>
          <w:rFonts w:ascii="Angsana New" w:hAnsi="Angsana New"/>
          <w:spacing w:val="-2"/>
          <w:sz w:val="30"/>
          <w:szCs w:val="30"/>
          <w:cs/>
        </w:rPr>
        <w:t>ได้ดังนี้</w:t>
      </w:r>
    </w:p>
    <w:p w14:paraId="1792597C" w14:textId="77777777" w:rsidR="00C63E79" w:rsidRPr="00757917" w:rsidRDefault="00C63E79" w:rsidP="00DE04C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tbl>
      <w:tblPr>
        <w:tblW w:w="935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943"/>
        <w:gridCol w:w="269"/>
        <w:gridCol w:w="1100"/>
        <w:gridCol w:w="275"/>
        <w:gridCol w:w="1043"/>
        <w:gridCol w:w="275"/>
        <w:gridCol w:w="1101"/>
        <w:gridCol w:w="239"/>
        <w:gridCol w:w="1105"/>
      </w:tblGrid>
      <w:tr w:rsidR="009F6A14" w:rsidRPr="00757917" w14:paraId="77C8BAB7" w14:textId="77777777" w:rsidTr="009F6A14">
        <w:tc>
          <w:tcPr>
            <w:tcW w:w="2108" w:type="pct"/>
          </w:tcPr>
          <w:p w14:paraId="5588952A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144" w:type="pct"/>
          </w:tcPr>
          <w:p w14:paraId="73CF627E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293" w:type="pct"/>
            <w:gridSpan w:val="3"/>
          </w:tcPr>
          <w:p w14:paraId="76026DBD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7" w:type="pct"/>
          </w:tcPr>
          <w:p w14:paraId="5638D023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09" w:type="pct"/>
            <w:gridSpan w:val="3"/>
          </w:tcPr>
          <w:p w14:paraId="5C95BEE2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F6A14" w:rsidRPr="00757917" w14:paraId="11436888" w14:textId="77777777" w:rsidTr="009F6A14">
        <w:trPr>
          <w:trHeight w:val="60"/>
        </w:trPr>
        <w:tc>
          <w:tcPr>
            <w:tcW w:w="2108" w:type="pct"/>
          </w:tcPr>
          <w:p w14:paraId="6AAFFDC8" w14:textId="77777777" w:rsidR="009F6A14" w:rsidRPr="00757917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" w:type="pct"/>
          </w:tcPr>
          <w:p w14:paraId="7CA7D2DF" w14:textId="34A2F7F9" w:rsidR="009F6A14" w:rsidRPr="00757917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8" w:type="pct"/>
          </w:tcPr>
          <w:p w14:paraId="4D51A075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47" w:type="pct"/>
          </w:tcPr>
          <w:p w14:paraId="4F8594A0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58" w:type="pct"/>
          </w:tcPr>
          <w:p w14:paraId="52A39C16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47" w:type="pct"/>
          </w:tcPr>
          <w:p w14:paraId="69A7C94A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9" w:type="pct"/>
          </w:tcPr>
          <w:p w14:paraId="64E1F8CB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28" w:type="pct"/>
          </w:tcPr>
          <w:p w14:paraId="4C126693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91" w:type="pct"/>
          </w:tcPr>
          <w:p w14:paraId="78F605A4" w14:textId="77777777" w:rsidR="009F6A14" w:rsidRPr="00757917" w:rsidRDefault="009F6A14" w:rsidP="00E15C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9F6A14" w:rsidRPr="00757917" w14:paraId="619C6EA1" w14:textId="77777777" w:rsidTr="009F6A14">
        <w:trPr>
          <w:trHeight w:val="344"/>
        </w:trPr>
        <w:tc>
          <w:tcPr>
            <w:tcW w:w="2108" w:type="pct"/>
          </w:tcPr>
          <w:p w14:paraId="620DD7EF" w14:textId="77777777" w:rsidR="009F6A14" w:rsidRPr="00757917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" w:type="pct"/>
          </w:tcPr>
          <w:p w14:paraId="4821E44F" w14:textId="6B0FE119" w:rsidR="009F6A14" w:rsidRPr="00757917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748" w:type="pct"/>
            <w:gridSpan w:val="7"/>
          </w:tcPr>
          <w:p w14:paraId="57408789" w14:textId="77777777" w:rsidR="009F6A14" w:rsidRPr="00757917" w:rsidRDefault="009F6A14" w:rsidP="00E15C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9F6A14" w:rsidRPr="00757917" w14:paraId="0A8F2582" w14:textId="77777777" w:rsidTr="009F6A14">
        <w:tc>
          <w:tcPr>
            <w:tcW w:w="2108" w:type="pct"/>
          </w:tcPr>
          <w:p w14:paraId="494D0ADA" w14:textId="59C1B66C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หุ้นกู้ที่ครบกำหนดชำระภายในหนึ่งปี</w:t>
            </w:r>
          </w:p>
        </w:tc>
        <w:tc>
          <w:tcPr>
            <w:tcW w:w="144" w:type="pct"/>
          </w:tcPr>
          <w:p w14:paraId="2BA62A68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</w:tcPr>
          <w:p w14:paraId="20B5B020" w14:textId="7E8D7403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13,297</w:t>
            </w:r>
          </w:p>
        </w:tc>
        <w:tc>
          <w:tcPr>
            <w:tcW w:w="147" w:type="pct"/>
          </w:tcPr>
          <w:p w14:paraId="75327504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8" w:type="pct"/>
          </w:tcPr>
          <w:p w14:paraId="2BC01FE7" w14:textId="069678FE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8,298</w:t>
            </w:r>
          </w:p>
        </w:tc>
        <w:tc>
          <w:tcPr>
            <w:tcW w:w="147" w:type="pct"/>
          </w:tcPr>
          <w:p w14:paraId="0494A7BB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9" w:type="pct"/>
          </w:tcPr>
          <w:p w14:paraId="55F356FF" w14:textId="6F5E5798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10,298</w:t>
            </w:r>
          </w:p>
        </w:tc>
        <w:tc>
          <w:tcPr>
            <w:tcW w:w="128" w:type="pct"/>
          </w:tcPr>
          <w:p w14:paraId="735D58F7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1" w:type="pct"/>
          </w:tcPr>
          <w:p w14:paraId="5F2ADDE3" w14:textId="40B0BA01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8,298</w:t>
            </w:r>
          </w:p>
        </w:tc>
      </w:tr>
      <w:tr w:rsidR="009F6A14" w:rsidRPr="00757917" w14:paraId="262FC7D0" w14:textId="77777777" w:rsidTr="009F6A14">
        <w:tc>
          <w:tcPr>
            <w:tcW w:w="2108" w:type="pct"/>
          </w:tcPr>
          <w:p w14:paraId="309EB01D" w14:textId="0D8F913D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sz w:val="30"/>
                <w:szCs w:val="30"/>
                <w:cs/>
              </w:rPr>
              <w:t>หุ้นกู้ที่ครบกำหนดชำระหลังจากหนึ่งปี</w:t>
            </w:r>
          </w:p>
        </w:tc>
        <w:tc>
          <w:tcPr>
            <w:tcW w:w="144" w:type="pct"/>
          </w:tcPr>
          <w:p w14:paraId="52D711BD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14:paraId="1FD06B42" w14:textId="46C67E4D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27,484</w:t>
            </w:r>
          </w:p>
        </w:tc>
        <w:tc>
          <w:tcPr>
            <w:tcW w:w="147" w:type="pct"/>
          </w:tcPr>
          <w:p w14:paraId="19AF9686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58" w:type="pct"/>
            <w:tcBorders>
              <w:bottom w:val="single" w:sz="4" w:space="0" w:color="auto"/>
            </w:tcBorders>
          </w:tcPr>
          <w:p w14:paraId="002E5A77" w14:textId="523CCFEB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32,979</w:t>
            </w:r>
          </w:p>
        </w:tc>
        <w:tc>
          <w:tcPr>
            <w:tcW w:w="147" w:type="pct"/>
          </w:tcPr>
          <w:p w14:paraId="0D513B29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9" w:type="pct"/>
            <w:tcBorders>
              <w:bottom w:val="single" w:sz="4" w:space="0" w:color="auto"/>
            </w:tcBorders>
          </w:tcPr>
          <w:p w14:paraId="005742A8" w14:textId="4760D611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20,986</w:t>
            </w:r>
          </w:p>
        </w:tc>
        <w:tc>
          <w:tcPr>
            <w:tcW w:w="128" w:type="pct"/>
          </w:tcPr>
          <w:p w14:paraId="2EA4CFB6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bottom w:val="single" w:sz="4" w:space="0" w:color="auto"/>
            </w:tcBorders>
          </w:tcPr>
          <w:p w14:paraId="03C1358B" w14:textId="6488E19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23,486</w:t>
            </w:r>
          </w:p>
        </w:tc>
      </w:tr>
      <w:tr w:rsidR="009F6A14" w:rsidRPr="00757917" w14:paraId="12C79073" w14:textId="77777777" w:rsidTr="009F6A14">
        <w:tc>
          <w:tcPr>
            <w:tcW w:w="2108" w:type="pct"/>
          </w:tcPr>
          <w:p w14:paraId="12113C23" w14:textId="57C37D24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eastAsia="MS Mincho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4" w:type="pct"/>
          </w:tcPr>
          <w:p w14:paraId="3A3CC413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483AD552" w14:textId="2E291E4D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40,781</w:t>
            </w:r>
          </w:p>
        </w:tc>
        <w:tc>
          <w:tcPr>
            <w:tcW w:w="147" w:type="pct"/>
          </w:tcPr>
          <w:p w14:paraId="141686CE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58" w:type="pct"/>
            <w:tcBorders>
              <w:top w:val="single" w:sz="4" w:space="0" w:color="auto"/>
              <w:bottom w:val="double" w:sz="4" w:space="0" w:color="auto"/>
            </w:tcBorders>
          </w:tcPr>
          <w:p w14:paraId="3F3E4269" w14:textId="075789A3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41,277</w:t>
            </w:r>
          </w:p>
        </w:tc>
        <w:tc>
          <w:tcPr>
            <w:tcW w:w="147" w:type="pct"/>
          </w:tcPr>
          <w:p w14:paraId="52868B1D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9" w:type="pct"/>
            <w:tcBorders>
              <w:top w:val="single" w:sz="4" w:space="0" w:color="auto"/>
              <w:bottom w:val="double" w:sz="4" w:space="0" w:color="auto"/>
            </w:tcBorders>
          </w:tcPr>
          <w:p w14:paraId="0E93B0A1" w14:textId="6C50D94E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31,284</w:t>
            </w:r>
          </w:p>
        </w:tc>
        <w:tc>
          <w:tcPr>
            <w:tcW w:w="128" w:type="pct"/>
          </w:tcPr>
          <w:p w14:paraId="52EBC2D7" w14:textId="77777777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1" w:type="pct"/>
            <w:tcBorders>
              <w:top w:val="single" w:sz="4" w:space="0" w:color="auto"/>
              <w:bottom w:val="double" w:sz="4" w:space="0" w:color="auto"/>
            </w:tcBorders>
          </w:tcPr>
          <w:p w14:paraId="399E8E58" w14:textId="1A433C3D" w:rsidR="009F6A14" w:rsidRPr="00757917" w:rsidRDefault="009F6A14" w:rsidP="009F6A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31,784</w:t>
            </w:r>
          </w:p>
        </w:tc>
      </w:tr>
    </w:tbl>
    <w:p w14:paraId="00FEEEE9" w14:textId="77777777" w:rsidR="009F6A14" w:rsidRPr="00757917" w:rsidRDefault="009F6A14" w:rsidP="00A921D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rFonts w:ascii="Angsana New" w:hAnsi="Angsana New"/>
          <w:spacing w:val="-2"/>
          <w:sz w:val="30"/>
          <w:szCs w:val="30"/>
        </w:rPr>
      </w:pPr>
    </w:p>
    <w:p w14:paraId="27CAAAB2" w14:textId="5F707A74" w:rsidR="00C63E79" w:rsidRPr="00757917" w:rsidRDefault="00C63E79" w:rsidP="00C319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6042C3" w:rsidRPr="00757917">
        <w:rPr>
          <w:rFonts w:ascii="Angsana New" w:hAnsi="Angsana New"/>
          <w:sz w:val="30"/>
          <w:szCs w:val="30"/>
          <w:cs/>
        </w:rPr>
        <w:t>กันย</w:t>
      </w:r>
      <w:r w:rsidRPr="00757917">
        <w:rPr>
          <w:rFonts w:ascii="Angsana New" w:hAnsi="Angsana New"/>
          <w:sz w:val="30"/>
          <w:szCs w:val="30"/>
          <w:cs/>
        </w:rPr>
        <w:t xml:space="preserve">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0A4C1F" w:rsidRPr="00757917">
        <w:rPr>
          <w:rFonts w:ascii="Angsana New" w:hAnsi="Angsana New" w:hint="cs"/>
          <w:sz w:val="30"/>
          <w:szCs w:val="30"/>
          <w:cs/>
        </w:rPr>
        <w:t>หุ้นกู้ของกลุ่มบริษัท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เป็นหุ้นกู้ชนิดระบุชื่อผู้ถือ ประเภทไม่ด้อยสิทธิ </w:t>
      </w:r>
      <w:r w:rsidR="00883E45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ไม่มีหลักประกัน</w:t>
      </w:r>
      <w:r w:rsidR="00883E45" w:rsidRPr="00757917">
        <w:rPr>
          <w:rFonts w:ascii="Angsana New" w:hAnsi="Angsana New"/>
          <w:sz w:val="30"/>
          <w:szCs w:val="30"/>
          <w:cs/>
        </w:rPr>
        <w:t xml:space="preserve"> และไม่มีผู้แทนผู้ถือหุ้นกู้</w:t>
      </w:r>
      <w:r w:rsidRPr="00757917">
        <w:rPr>
          <w:rFonts w:ascii="Angsana New" w:hAnsi="Angsana New"/>
          <w:sz w:val="30"/>
          <w:szCs w:val="30"/>
          <w:cs/>
        </w:rPr>
        <w:t xml:space="preserve"> โดยมีมูลค่าที่ตราไว้หน่วยละ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="00883E45"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000</w:t>
      </w:r>
      <w:r w:rsidRPr="00757917">
        <w:rPr>
          <w:rFonts w:ascii="Angsana New" w:hAnsi="Angsana New"/>
          <w:sz w:val="30"/>
          <w:szCs w:val="30"/>
          <w:cs/>
        </w:rPr>
        <w:t xml:space="preserve"> บาท และมีราคาเสนอขายหน่วยละ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="00883E45"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000</w:t>
      </w:r>
      <w:r w:rsidRPr="00757917">
        <w:rPr>
          <w:rFonts w:ascii="Angsana New" w:hAnsi="Angsana New"/>
          <w:sz w:val="30"/>
          <w:szCs w:val="30"/>
          <w:cs/>
        </w:rPr>
        <w:t xml:space="preserve"> บาท ซึ่งชำระดอกเบี้ยทุก </w:t>
      </w:r>
      <w:r w:rsidR="00460DDC" w:rsidRPr="00757917">
        <w:rPr>
          <w:rFonts w:ascii="Angsana New" w:hAnsi="Angsana New"/>
          <w:sz w:val="30"/>
          <w:szCs w:val="30"/>
        </w:rPr>
        <w:t>6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เดือนตลอดอายุหุ้นกู้ ทั้งนี้</w:t>
      </w:r>
      <w:r w:rsidR="00875496" w:rsidRPr="00757917">
        <w:rPr>
          <w:rFonts w:ascii="Angsana New" w:hAnsi="Angsana New"/>
          <w:sz w:val="30"/>
          <w:szCs w:val="30"/>
          <w:cs/>
        </w:rPr>
        <w:t>กลุ่ม</w:t>
      </w:r>
      <w:r w:rsidR="00AC6DCE" w:rsidRPr="00757917">
        <w:rPr>
          <w:rFonts w:ascii="Angsana New" w:hAnsi="Angsana New"/>
          <w:sz w:val="30"/>
          <w:szCs w:val="30"/>
          <w:cs/>
        </w:rPr>
        <w:t>บ</w:t>
      </w:r>
      <w:r w:rsidRPr="00757917">
        <w:rPr>
          <w:rFonts w:ascii="Angsana New" w:hAnsi="Angsana New"/>
          <w:sz w:val="30"/>
          <w:szCs w:val="30"/>
          <w:cs/>
        </w:rPr>
        <w:t>ริษัทต้องปฏิบัติตามเงื่อนไขที่กำหนดและดำรงอัตราส่วนของหนี้สินต่อส่วนของผู้ถือหุ้นตามเกณฑ์ที่กำหนดตลอดอายุของหุ้นกู้</w:t>
      </w:r>
    </w:p>
    <w:p w14:paraId="199223E0" w14:textId="1676FF00" w:rsidR="0004481C" w:rsidRPr="00757917" w:rsidRDefault="0004481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20"/>
        <w:jc w:val="thaiDistribute"/>
        <w:rPr>
          <w:rFonts w:ascii="Angsana New" w:hAnsi="Angsana New"/>
          <w:sz w:val="30"/>
          <w:szCs w:val="30"/>
        </w:rPr>
      </w:pPr>
    </w:p>
    <w:p w14:paraId="35206183" w14:textId="0B5BCDD9" w:rsidR="00E66BDA" w:rsidRPr="00757917" w:rsidRDefault="00612089" w:rsidP="00032003">
      <w:pPr>
        <w:pStyle w:val="Heading6"/>
        <w:numPr>
          <w:ilvl w:val="0"/>
          <w:numId w:val="16"/>
        </w:numPr>
        <w:tabs>
          <w:tab w:val="clear" w:pos="900"/>
          <w:tab w:val="num" w:pos="558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รายได้</w:t>
      </w:r>
      <w:r w:rsidR="00E2264C" w:rsidRPr="00757917">
        <w:rPr>
          <w:rFonts w:ascii="Angsana New" w:hAnsi="Angsana New" w:hint="cs"/>
          <w:sz w:val="30"/>
          <w:szCs w:val="30"/>
          <w:cs/>
          <w:lang w:val="en-US"/>
        </w:rPr>
        <w:t>สิทธิการเช่ารอการตัดบัญชี</w:t>
      </w:r>
    </w:p>
    <w:p w14:paraId="3649BF06" w14:textId="77777777" w:rsidR="00C512FE" w:rsidRPr="00757917" w:rsidRDefault="00C512FE" w:rsidP="00C512FE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09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870"/>
        <w:gridCol w:w="1083"/>
        <w:gridCol w:w="1100"/>
        <w:gridCol w:w="273"/>
        <w:gridCol w:w="1044"/>
        <w:gridCol w:w="273"/>
        <w:gridCol w:w="1102"/>
        <w:gridCol w:w="238"/>
        <w:gridCol w:w="1107"/>
      </w:tblGrid>
      <w:tr w:rsidR="00E66BDA" w:rsidRPr="00757917" w14:paraId="272778BB" w14:textId="77777777" w:rsidTr="004B7064">
        <w:tc>
          <w:tcPr>
            <w:tcW w:w="1579" w:type="pct"/>
          </w:tcPr>
          <w:p w14:paraId="46321A41" w14:textId="77777777" w:rsidR="00E66BDA" w:rsidRPr="00757917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  <w:tc>
          <w:tcPr>
            <w:tcW w:w="596" w:type="pct"/>
          </w:tcPr>
          <w:p w14:paraId="0B25F79F" w14:textId="77777777" w:rsidR="00E66BDA" w:rsidRPr="00757917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29" w:type="pct"/>
            <w:gridSpan w:val="3"/>
          </w:tcPr>
          <w:p w14:paraId="4A995797" w14:textId="77777777" w:rsidR="00E66BDA" w:rsidRPr="00757917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77C22AF9" w14:textId="77777777" w:rsidR="00E66BDA" w:rsidRPr="00757917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45" w:type="pct"/>
            <w:gridSpan w:val="3"/>
          </w:tcPr>
          <w:p w14:paraId="6EF77A9B" w14:textId="77777777" w:rsidR="00E66BDA" w:rsidRPr="00757917" w:rsidRDefault="00E66BDA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C2AB3" w:rsidRPr="00757917" w14:paraId="03674B7C" w14:textId="77777777" w:rsidTr="004B7064">
        <w:trPr>
          <w:trHeight w:val="60"/>
        </w:trPr>
        <w:tc>
          <w:tcPr>
            <w:tcW w:w="1579" w:type="pct"/>
          </w:tcPr>
          <w:p w14:paraId="304F717B" w14:textId="77777777" w:rsidR="009C2AB3" w:rsidRPr="00757917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2C14376" w14:textId="77777777" w:rsidR="009C2AB3" w:rsidRPr="00757917" w:rsidRDefault="009C2AB3" w:rsidP="009C2A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605" w:type="pct"/>
          </w:tcPr>
          <w:p w14:paraId="7B460684" w14:textId="71DBA1A5" w:rsidR="009C2AB3" w:rsidRPr="00757917" w:rsidRDefault="00460DD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50" w:type="pct"/>
          </w:tcPr>
          <w:p w14:paraId="4874F182" w14:textId="77777777" w:rsidR="009C2AB3" w:rsidRPr="00757917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74" w:type="pct"/>
          </w:tcPr>
          <w:p w14:paraId="4961F64C" w14:textId="3ABFE30D" w:rsidR="009C2AB3" w:rsidRPr="00757917" w:rsidRDefault="00460DD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50" w:type="pct"/>
          </w:tcPr>
          <w:p w14:paraId="4E3294EE" w14:textId="77777777" w:rsidR="009C2AB3" w:rsidRPr="00757917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6" w:type="pct"/>
          </w:tcPr>
          <w:p w14:paraId="058847B4" w14:textId="4B27502E" w:rsidR="009C2AB3" w:rsidRPr="00757917" w:rsidRDefault="00460DD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31" w:type="pct"/>
          </w:tcPr>
          <w:p w14:paraId="583384AE" w14:textId="77777777" w:rsidR="009C2AB3" w:rsidRPr="00757917" w:rsidRDefault="009C2AB3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8" w:type="pct"/>
          </w:tcPr>
          <w:p w14:paraId="4B75DB35" w14:textId="197AF15C" w:rsidR="009C2AB3" w:rsidRPr="00757917" w:rsidRDefault="00460DDC" w:rsidP="009C2A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E66BDA" w:rsidRPr="00757917" w14:paraId="7F707769" w14:textId="77777777" w:rsidTr="004B7064">
        <w:trPr>
          <w:trHeight w:val="344"/>
        </w:trPr>
        <w:tc>
          <w:tcPr>
            <w:tcW w:w="1579" w:type="pct"/>
          </w:tcPr>
          <w:p w14:paraId="2CC7959C" w14:textId="77777777" w:rsidR="00E66BDA" w:rsidRPr="00757917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96" w:type="pct"/>
          </w:tcPr>
          <w:p w14:paraId="7FC35909" w14:textId="1E3FB883" w:rsidR="00E66BDA" w:rsidRPr="00757917" w:rsidRDefault="00460DDC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2825" w:type="pct"/>
            <w:gridSpan w:val="7"/>
          </w:tcPr>
          <w:p w14:paraId="043BA689" w14:textId="77777777" w:rsidR="00E66BDA" w:rsidRPr="00757917" w:rsidRDefault="00E66BDA" w:rsidP="00A000A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B7064" w:rsidRPr="00757917" w14:paraId="0C0FB32A" w14:textId="77777777" w:rsidTr="004B7064">
        <w:tc>
          <w:tcPr>
            <w:tcW w:w="1579" w:type="pct"/>
          </w:tcPr>
          <w:p w14:paraId="18A1E657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596" w:type="pct"/>
          </w:tcPr>
          <w:p w14:paraId="160E605D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5" w:type="pct"/>
          </w:tcPr>
          <w:p w14:paraId="40939193" w14:textId="1378B551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58</w:t>
            </w:r>
          </w:p>
        </w:tc>
        <w:tc>
          <w:tcPr>
            <w:tcW w:w="150" w:type="pct"/>
          </w:tcPr>
          <w:p w14:paraId="78447A4F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</w:tcPr>
          <w:p w14:paraId="76151498" w14:textId="792E7141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361</w:t>
            </w:r>
          </w:p>
        </w:tc>
        <w:tc>
          <w:tcPr>
            <w:tcW w:w="150" w:type="pct"/>
          </w:tcPr>
          <w:p w14:paraId="21C3FAA4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6" w:type="pct"/>
          </w:tcPr>
          <w:p w14:paraId="76731CF2" w14:textId="1840297C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131" w:type="pct"/>
          </w:tcPr>
          <w:p w14:paraId="392A7909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8" w:type="pct"/>
          </w:tcPr>
          <w:p w14:paraId="2D721155" w14:textId="1CA1DF06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</w:tr>
      <w:tr w:rsidR="004B7064" w:rsidRPr="00757917" w14:paraId="3C9AE8C3" w14:textId="77777777" w:rsidTr="004B7064">
        <w:tc>
          <w:tcPr>
            <w:tcW w:w="1579" w:type="pct"/>
          </w:tcPr>
          <w:p w14:paraId="5158F819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-108"/>
              </w:tabs>
              <w:spacing w:after="0" w:line="240" w:lineRule="auto"/>
              <w:ind w:left="-9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596" w:type="pct"/>
          </w:tcPr>
          <w:p w14:paraId="5D32A681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</w:tcPr>
          <w:p w14:paraId="7B2A9161" w14:textId="524B21E8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0A5FF6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082</w:t>
            </w:r>
          </w:p>
        </w:tc>
        <w:tc>
          <w:tcPr>
            <w:tcW w:w="150" w:type="pct"/>
          </w:tcPr>
          <w:p w14:paraId="2B18335F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74" w:type="pct"/>
            <w:tcBorders>
              <w:bottom w:val="single" w:sz="4" w:space="0" w:color="auto"/>
            </w:tcBorders>
          </w:tcPr>
          <w:p w14:paraId="5A77842C" w14:textId="5576D4E8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4B7064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140</w:t>
            </w:r>
          </w:p>
        </w:tc>
        <w:tc>
          <w:tcPr>
            <w:tcW w:w="150" w:type="pct"/>
          </w:tcPr>
          <w:p w14:paraId="361682D2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single" w:sz="4" w:space="0" w:color="auto"/>
            </w:tcBorders>
          </w:tcPr>
          <w:p w14:paraId="18A58F47" w14:textId="0FCD17FA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176</w:t>
            </w:r>
          </w:p>
        </w:tc>
        <w:tc>
          <w:tcPr>
            <w:tcW w:w="131" w:type="pct"/>
          </w:tcPr>
          <w:p w14:paraId="22765A3B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8" w:type="pct"/>
            <w:tcBorders>
              <w:bottom w:val="single" w:sz="4" w:space="0" w:color="auto"/>
            </w:tcBorders>
          </w:tcPr>
          <w:p w14:paraId="31704F31" w14:textId="4419D8AB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184</w:t>
            </w:r>
          </w:p>
        </w:tc>
      </w:tr>
      <w:tr w:rsidR="004B7064" w:rsidRPr="00757917" w14:paraId="289ADD71" w14:textId="77777777" w:rsidTr="004B7064">
        <w:tc>
          <w:tcPr>
            <w:tcW w:w="1579" w:type="pct"/>
          </w:tcPr>
          <w:p w14:paraId="1DE05224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left="-108"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6" w:type="pct"/>
          </w:tcPr>
          <w:p w14:paraId="41BBE5A0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</w:tcPr>
          <w:p w14:paraId="60650DF4" w14:textId="329B2300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8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0A5FF6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140</w:t>
            </w:r>
          </w:p>
        </w:tc>
        <w:tc>
          <w:tcPr>
            <w:tcW w:w="150" w:type="pct"/>
          </w:tcPr>
          <w:p w14:paraId="1FD539E3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  <w:tcBorders>
              <w:top w:val="single" w:sz="4" w:space="0" w:color="auto"/>
              <w:bottom w:val="double" w:sz="4" w:space="0" w:color="auto"/>
            </w:tcBorders>
          </w:tcPr>
          <w:p w14:paraId="521A70B0" w14:textId="6B081556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  <w:r w:rsidR="004B7064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501</w:t>
            </w:r>
          </w:p>
        </w:tc>
        <w:tc>
          <w:tcPr>
            <w:tcW w:w="150" w:type="pct"/>
          </w:tcPr>
          <w:p w14:paraId="5B61E4C1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</w:tcPr>
          <w:p w14:paraId="5591B1A1" w14:textId="6523222C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184</w:t>
            </w:r>
          </w:p>
        </w:tc>
        <w:tc>
          <w:tcPr>
            <w:tcW w:w="131" w:type="pct"/>
          </w:tcPr>
          <w:p w14:paraId="51584E72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2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8" w:type="pct"/>
            <w:tcBorders>
              <w:top w:val="single" w:sz="4" w:space="0" w:color="auto"/>
              <w:bottom w:val="double" w:sz="4" w:space="0" w:color="auto"/>
            </w:tcBorders>
          </w:tcPr>
          <w:p w14:paraId="43C646E7" w14:textId="1F467302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192</w:t>
            </w:r>
          </w:p>
        </w:tc>
      </w:tr>
    </w:tbl>
    <w:p w14:paraId="2F32E593" w14:textId="77777777" w:rsidR="00743860" w:rsidRPr="00757917" w:rsidRDefault="00743860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</w:p>
    <w:p w14:paraId="11C42D49" w14:textId="77777777" w:rsidR="004F5D96" w:rsidRPr="00757917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br w:type="page"/>
      </w:r>
    </w:p>
    <w:p w14:paraId="78494254" w14:textId="47A91D6B" w:rsidR="003D1CDC" w:rsidRPr="00757917" w:rsidRDefault="003D1CDC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313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รายการเคลื่อนไหวของรายได้</w:t>
      </w:r>
      <w:r w:rsidR="003237F5" w:rsidRPr="00757917">
        <w:rPr>
          <w:rFonts w:ascii="Angsana New" w:hAnsi="Angsana New"/>
          <w:sz w:val="30"/>
          <w:szCs w:val="30"/>
          <w:cs/>
        </w:rPr>
        <w:t>ค่าเช่ารับล่วงหน้า</w:t>
      </w:r>
      <w:r w:rsidRPr="00757917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  <w:cs/>
        </w:rPr>
        <w:t xml:space="preserve"> กันยายน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="00E6287D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และ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  <w:cs/>
        </w:rPr>
        <w:t xml:space="preserve"> มีดังนี้ </w:t>
      </w:r>
    </w:p>
    <w:p w14:paraId="2D8281E2" w14:textId="77777777" w:rsidR="003B2E3D" w:rsidRPr="00757917" w:rsidRDefault="003B2E3D" w:rsidP="003D1C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072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130"/>
        <w:gridCol w:w="813"/>
        <w:gridCol w:w="1081"/>
        <w:gridCol w:w="241"/>
        <w:gridCol w:w="1109"/>
        <w:gridCol w:w="241"/>
        <w:gridCol w:w="1109"/>
        <w:gridCol w:w="241"/>
        <w:gridCol w:w="1107"/>
      </w:tblGrid>
      <w:tr w:rsidR="003B2E3D" w:rsidRPr="00757917" w14:paraId="578B4AF9" w14:textId="77777777" w:rsidTr="004B7064">
        <w:trPr>
          <w:tblHeader/>
        </w:trPr>
        <w:tc>
          <w:tcPr>
            <w:tcW w:w="1725" w:type="pct"/>
          </w:tcPr>
          <w:p w14:paraId="02BD8E33" w14:textId="77777777" w:rsidR="003B2E3D" w:rsidRPr="00757917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br w:type="page"/>
            </w:r>
          </w:p>
        </w:tc>
        <w:tc>
          <w:tcPr>
            <w:tcW w:w="448" w:type="pct"/>
          </w:tcPr>
          <w:p w14:paraId="3D04FEDD" w14:textId="77777777" w:rsidR="003B2E3D" w:rsidRPr="00757917" w:rsidRDefault="003B2E3D" w:rsidP="00A000A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0" w:type="pct"/>
            <w:gridSpan w:val="3"/>
          </w:tcPr>
          <w:p w14:paraId="03B230F1" w14:textId="77777777" w:rsidR="003B2E3D" w:rsidRPr="00757917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3" w:type="pct"/>
          </w:tcPr>
          <w:p w14:paraId="660C510F" w14:textId="77777777" w:rsidR="003B2E3D" w:rsidRPr="00757917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54" w:type="pct"/>
            <w:gridSpan w:val="3"/>
          </w:tcPr>
          <w:p w14:paraId="018E9F8B" w14:textId="77777777" w:rsidR="003B2E3D" w:rsidRPr="00757917" w:rsidRDefault="003B2E3D" w:rsidP="00A000A3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B7064" w:rsidRPr="00757917" w14:paraId="7660195E" w14:textId="77777777" w:rsidTr="004B7064">
        <w:trPr>
          <w:tblHeader/>
        </w:trPr>
        <w:tc>
          <w:tcPr>
            <w:tcW w:w="1725" w:type="pct"/>
          </w:tcPr>
          <w:p w14:paraId="33B1E83D" w14:textId="3ED6945A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สำหรับปีสิ้นสุด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448" w:type="pct"/>
          </w:tcPr>
          <w:p w14:paraId="4B27421A" w14:textId="13AA152B" w:rsidR="004B7064" w:rsidRPr="00757917" w:rsidRDefault="000A5FF6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96" w:type="pct"/>
          </w:tcPr>
          <w:p w14:paraId="3C1FC666" w14:textId="2769EABB" w:rsidR="004B7064" w:rsidRPr="00757917" w:rsidRDefault="004B7064" w:rsidP="004B7064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2564</w:t>
            </w:r>
          </w:p>
        </w:tc>
        <w:tc>
          <w:tcPr>
            <w:tcW w:w="133" w:type="pct"/>
          </w:tcPr>
          <w:p w14:paraId="2A0B0090" w14:textId="0EE223C8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03214F0F" w14:textId="442AB90D" w:rsidR="004B7064" w:rsidRPr="00757917" w:rsidRDefault="004B7064" w:rsidP="004B7064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2563</w:t>
            </w:r>
          </w:p>
        </w:tc>
        <w:tc>
          <w:tcPr>
            <w:tcW w:w="133" w:type="pct"/>
          </w:tcPr>
          <w:p w14:paraId="2FE2B583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1" w:type="pct"/>
          </w:tcPr>
          <w:p w14:paraId="275A2BE0" w14:textId="373016E7" w:rsidR="004B7064" w:rsidRPr="00757917" w:rsidRDefault="004B7064" w:rsidP="004B7064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2564</w:t>
            </w:r>
          </w:p>
        </w:tc>
        <w:tc>
          <w:tcPr>
            <w:tcW w:w="133" w:type="pct"/>
          </w:tcPr>
          <w:p w14:paraId="4951ED37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10" w:type="pct"/>
          </w:tcPr>
          <w:p w14:paraId="670643B3" w14:textId="435F8430" w:rsidR="004B7064" w:rsidRPr="00757917" w:rsidRDefault="004B7064" w:rsidP="004B7064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  <w:t>2563</w:t>
            </w:r>
          </w:p>
        </w:tc>
      </w:tr>
      <w:tr w:rsidR="005D2022" w:rsidRPr="00757917" w14:paraId="7D9DA5BB" w14:textId="77777777" w:rsidTr="0005449C">
        <w:trPr>
          <w:tblHeader/>
        </w:trPr>
        <w:tc>
          <w:tcPr>
            <w:tcW w:w="1725" w:type="pct"/>
          </w:tcPr>
          <w:p w14:paraId="5FBA2834" w14:textId="77777777" w:rsidR="005D2022" w:rsidRPr="00757917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448" w:type="pct"/>
          </w:tcPr>
          <w:p w14:paraId="03A532E1" w14:textId="77777777" w:rsidR="005D2022" w:rsidRPr="00757917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827" w:type="pct"/>
            <w:gridSpan w:val="7"/>
          </w:tcPr>
          <w:p w14:paraId="739D88FF" w14:textId="77777777" w:rsidR="005D2022" w:rsidRPr="00757917" w:rsidRDefault="005D2022" w:rsidP="005D20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05449C" w:rsidRPr="00757917" w14:paraId="536434DC" w14:textId="77777777" w:rsidTr="004B7064">
        <w:tc>
          <w:tcPr>
            <w:tcW w:w="1725" w:type="pct"/>
          </w:tcPr>
          <w:p w14:paraId="23EBE3F5" w14:textId="77777777" w:rsidR="005D2022" w:rsidRPr="00757917" w:rsidRDefault="005D2022" w:rsidP="005D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448" w:type="pct"/>
          </w:tcPr>
          <w:p w14:paraId="2B94EC92" w14:textId="77777777" w:rsidR="005D2022" w:rsidRPr="00757917" w:rsidRDefault="005D2022" w:rsidP="005D20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0B446A38" w14:textId="77777777" w:rsidR="005D2022" w:rsidRPr="00757917" w:rsidRDefault="005D2022" w:rsidP="005D2022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5AAB9D44" w14:textId="77777777" w:rsidR="005D2022" w:rsidRPr="00757917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04BD1904" w14:textId="77777777" w:rsidR="005D2022" w:rsidRPr="00757917" w:rsidRDefault="005D2022" w:rsidP="005D2022">
            <w:pPr>
              <w:pStyle w:val="acctfourfigures"/>
              <w:tabs>
                <w:tab w:val="clear" w:pos="765"/>
                <w:tab w:val="decimal" w:pos="52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657563BA" w14:textId="77777777" w:rsidR="005D2022" w:rsidRPr="00757917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37FB607" w14:textId="77777777" w:rsidR="005D2022" w:rsidRPr="00757917" w:rsidRDefault="005D2022" w:rsidP="005D2022">
            <w:pPr>
              <w:pStyle w:val="acctfourfigures"/>
              <w:tabs>
                <w:tab w:val="clear" w:pos="765"/>
                <w:tab w:val="decimal" w:pos="523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3" w:type="pct"/>
          </w:tcPr>
          <w:p w14:paraId="3577141E" w14:textId="77777777" w:rsidR="005D2022" w:rsidRPr="00757917" w:rsidRDefault="005D2022" w:rsidP="005D2022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344B9A1E" w14:textId="77777777" w:rsidR="005D2022" w:rsidRPr="00757917" w:rsidRDefault="005D2022" w:rsidP="005D2022">
            <w:pPr>
              <w:pStyle w:val="acctfourfigures"/>
              <w:tabs>
                <w:tab w:val="clear" w:pos="765"/>
                <w:tab w:val="decimal" w:pos="523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4B7064" w:rsidRPr="00757917" w14:paraId="18EBD295" w14:textId="77777777" w:rsidTr="004B7064">
        <w:tc>
          <w:tcPr>
            <w:tcW w:w="1725" w:type="pct"/>
          </w:tcPr>
          <w:p w14:paraId="464CAC18" w14:textId="3BEFC106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ตุลาคม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6000DC"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/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 w:rsidR="006000DC" w:rsidRPr="00757917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448" w:type="pct"/>
          </w:tcPr>
          <w:p w14:paraId="0672FC33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0441DE16" w14:textId="769540A5" w:rsidR="004B7064" w:rsidRPr="00757917" w:rsidRDefault="00460DDC" w:rsidP="004B7064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7</w:t>
            </w:r>
            <w:r w:rsidR="00263F65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501</w:t>
            </w:r>
          </w:p>
        </w:tc>
        <w:tc>
          <w:tcPr>
            <w:tcW w:w="133" w:type="pct"/>
          </w:tcPr>
          <w:p w14:paraId="6DF1B640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CE9A14B" w14:textId="0D97CDF6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7</w:t>
            </w:r>
            <w:r w:rsidR="004B7064"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846</w:t>
            </w:r>
          </w:p>
        </w:tc>
        <w:tc>
          <w:tcPr>
            <w:tcW w:w="133" w:type="pct"/>
          </w:tcPr>
          <w:p w14:paraId="59DDB7C0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9DF242E" w14:textId="3B4CC454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192</w:t>
            </w:r>
          </w:p>
        </w:tc>
        <w:tc>
          <w:tcPr>
            <w:tcW w:w="133" w:type="pct"/>
          </w:tcPr>
          <w:p w14:paraId="707BD3F9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597FDA70" w14:textId="1795CF80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200</w:t>
            </w:r>
          </w:p>
        </w:tc>
      </w:tr>
      <w:tr w:rsidR="000A5FF6" w:rsidRPr="00757917" w14:paraId="6F8FAE40" w14:textId="77777777" w:rsidTr="004B7064">
        <w:tc>
          <w:tcPr>
            <w:tcW w:w="1725" w:type="pct"/>
          </w:tcPr>
          <w:p w14:paraId="5CE7FE8D" w14:textId="77777777" w:rsidR="000A5FF6" w:rsidRPr="00757917" w:rsidRDefault="000A5FF6" w:rsidP="000A5F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การรับรู้รายได้สิทธิการเช่ารอการ</w:t>
            </w:r>
          </w:p>
          <w:p w14:paraId="70F7EDB3" w14:textId="77777777" w:rsidR="000A5FF6" w:rsidRPr="00757917" w:rsidRDefault="000A5FF6" w:rsidP="000A5F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ตัดบัญชีจากการถือปฏิบัติตาม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  <w:p w14:paraId="1118F7A2" w14:textId="3181EB7B" w:rsidR="000A5FF6" w:rsidRPr="00757917" w:rsidRDefault="000A5FF6" w:rsidP="000A5FF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  TFRS </w:t>
            </w:r>
            <w:r w:rsidR="00294C31" w:rsidRPr="00757917">
              <w:rPr>
                <w:rFonts w:asciiTheme="majorBidi" w:hAnsiTheme="majorBidi" w:cstheme="majorBidi"/>
                <w:sz w:val="30"/>
                <w:szCs w:val="30"/>
              </w:rPr>
              <w:t>16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เป็นครั้งแรก</w:t>
            </w:r>
            <w:r w:rsidRPr="00757917">
              <w:rPr>
                <w:rFonts w:ascii="Angsana New" w:hAnsi="Angsana New"/>
                <w:sz w:val="26"/>
                <w:szCs w:val="26"/>
                <w:cs/>
              </w:rPr>
              <w:t xml:space="preserve">     </w:t>
            </w:r>
          </w:p>
        </w:tc>
        <w:tc>
          <w:tcPr>
            <w:tcW w:w="448" w:type="pct"/>
          </w:tcPr>
          <w:p w14:paraId="441F0AF9" w14:textId="77777777" w:rsidR="000A5FF6" w:rsidRPr="00757917" w:rsidRDefault="000A5FF6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  <w:p w14:paraId="4DB5759B" w14:textId="77777777" w:rsidR="000A5FF6" w:rsidRPr="00757917" w:rsidRDefault="000A5FF6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  <w:p w14:paraId="05E0B555" w14:textId="085D60A8" w:rsidR="000A5FF6" w:rsidRPr="00757917" w:rsidRDefault="00460DDC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3</w:t>
            </w:r>
            <w:r w:rsidR="00D048D2"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D048D2"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ข</w:t>
            </w:r>
            <w:r w:rsidR="00D048D2"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596" w:type="pct"/>
          </w:tcPr>
          <w:p w14:paraId="4555B5B6" w14:textId="77777777" w:rsidR="000A5FF6" w:rsidRPr="00757917" w:rsidRDefault="000A5FF6" w:rsidP="004B7064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2D8D5CB9" w14:textId="77777777" w:rsidR="000A5FF6" w:rsidRPr="00757917" w:rsidRDefault="000A5FF6" w:rsidP="004B7064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18992931" w14:textId="35BA5637" w:rsidR="000A5FF6" w:rsidRPr="00757917" w:rsidRDefault="000A5FF6" w:rsidP="004B7064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6</w:t>
            </w:r>
            <w:r w:rsidR="00263F65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,</w:t>
            </w:r>
            <w:r w:rsidR="00460DDC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30</w:t>
            </w:r>
            <w:r w:rsidR="001F5B13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33" w:type="pct"/>
          </w:tcPr>
          <w:p w14:paraId="46CDEFD4" w14:textId="77777777" w:rsidR="000A5FF6" w:rsidRPr="00757917" w:rsidRDefault="000A5FF6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42535C6" w14:textId="77777777" w:rsidR="000A5FF6" w:rsidRPr="00757917" w:rsidRDefault="000A5FF6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  <w:p w14:paraId="72FF0832" w14:textId="77777777" w:rsidR="00A606D5" w:rsidRPr="00757917" w:rsidRDefault="00A606D5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  <w:p w14:paraId="6576663D" w14:textId="485B66FE" w:rsidR="00A606D5" w:rsidRPr="00757917" w:rsidRDefault="00A606D5" w:rsidP="00A606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9"/>
              </w:tabs>
              <w:spacing w:after="0" w:line="240" w:lineRule="auto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-</w:t>
            </w:r>
          </w:p>
        </w:tc>
        <w:tc>
          <w:tcPr>
            <w:tcW w:w="133" w:type="pct"/>
          </w:tcPr>
          <w:p w14:paraId="0A3D2448" w14:textId="77777777" w:rsidR="000A5FF6" w:rsidRPr="00757917" w:rsidRDefault="000A5FF6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07A19B13" w14:textId="77777777" w:rsidR="00263F65" w:rsidRPr="00757917" w:rsidRDefault="00263F65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245199E" w14:textId="77777777" w:rsidR="00263F65" w:rsidRPr="00757917" w:rsidRDefault="00263F65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6A583C5" w14:textId="5DC6E4D1" w:rsidR="000A5FF6" w:rsidRPr="00757917" w:rsidRDefault="00263F65" w:rsidP="00263F6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3" w:type="pct"/>
          </w:tcPr>
          <w:p w14:paraId="76BCFD72" w14:textId="77777777" w:rsidR="000A5FF6" w:rsidRPr="00757917" w:rsidRDefault="000A5FF6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70320FA3" w14:textId="77777777" w:rsidR="000A5FF6" w:rsidRPr="00757917" w:rsidRDefault="000A5FF6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224C78D" w14:textId="77777777" w:rsidR="00A606D5" w:rsidRPr="00757917" w:rsidRDefault="00A606D5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B53F94C" w14:textId="180842B1" w:rsidR="00A606D5" w:rsidRPr="00757917" w:rsidRDefault="00A606D5" w:rsidP="00A606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9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B7064" w:rsidRPr="00757917" w14:paraId="5ADCDBED" w14:textId="77777777" w:rsidTr="004B7064">
        <w:tc>
          <w:tcPr>
            <w:tcW w:w="1725" w:type="pct"/>
          </w:tcPr>
          <w:p w14:paraId="29FA5414" w14:textId="3B3FAE91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รับเงินระหว่างปี</w:t>
            </w:r>
          </w:p>
        </w:tc>
        <w:tc>
          <w:tcPr>
            <w:tcW w:w="448" w:type="pct"/>
          </w:tcPr>
          <w:p w14:paraId="037854B7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3A56B4F7" w14:textId="7BE90388" w:rsidR="004B7064" w:rsidRPr="00757917" w:rsidRDefault="00460DDC" w:rsidP="004B7064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</w:t>
            </w:r>
            <w:r w:rsidR="001F5B13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133" w:type="pct"/>
          </w:tcPr>
          <w:p w14:paraId="2B694252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00220E6C" w14:textId="4BFE033A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40</w:t>
            </w:r>
          </w:p>
        </w:tc>
        <w:tc>
          <w:tcPr>
            <w:tcW w:w="133" w:type="pct"/>
          </w:tcPr>
          <w:p w14:paraId="358FF56A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EC6B57A" w14:textId="14B7B4E7" w:rsidR="004B7064" w:rsidRPr="00757917" w:rsidRDefault="00263F65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3" w:type="pct"/>
          </w:tcPr>
          <w:p w14:paraId="582D0CF8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5357657A" w14:textId="18733B08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9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4B7064" w:rsidRPr="00757917" w14:paraId="0CCDC6BD" w14:textId="77777777" w:rsidTr="004B7064">
        <w:tc>
          <w:tcPr>
            <w:tcW w:w="1725" w:type="pct"/>
          </w:tcPr>
          <w:p w14:paraId="65EDEE6F" w14:textId="2A0F66F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รับรู้รายได้ในระหว่างปี</w:t>
            </w:r>
          </w:p>
        </w:tc>
        <w:tc>
          <w:tcPr>
            <w:tcW w:w="448" w:type="pct"/>
          </w:tcPr>
          <w:p w14:paraId="73E10245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</w:tcPr>
          <w:p w14:paraId="1A210B21" w14:textId="0AA9E30A" w:rsidR="004B7064" w:rsidRPr="00757917" w:rsidRDefault="000A5FF6" w:rsidP="004B7064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68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33" w:type="pct"/>
          </w:tcPr>
          <w:p w14:paraId="00B4A06C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2C7B01E3" w14:textId="337B0935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(</w:t>
            </w:r>
            <w:r w:rsidR="00460DDC"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385</w:t>
            </w:r>
            <w:r w:rsidRPr="00757917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)</w:t>
            </w:r>
          </w:p>
        </w:tc>
        <w:tc>
          <w:tcPr>
            <w:tcW w:w="133" w:type="pct"/>
          </w:tcPr>
          <w:p w14:paraId="06043337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</w:tcPr>
          <w:p w14:paraId="6A2D8A79" w14:textId="7EBD48DF" w:rsidR="004B7064" w:rsidRPr="00757917" w:rsidRDefault="00263F65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33" w:type="pct"/>
          </w:tcPr>
          <w:p w14:paraId="70264312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</w:tcPr>
          <w:p w14:paraId="06E7FC7C" w14:textId="57B6356F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)</w:t>
            </w:r>
          </w:p>
        </w:tc>
      </w:tr>
      <w:tr w:rsidR="004B7064" w:rsidRPr="00757917" w14:paraId="1D905B67" w14:textId="77777777" w:rsidTr="004B7064">
        <w:tc>
          <w:tcPr>
            <w:tcW w:w="1725" w:type="pct"/>
          </w:tcPr>
          <w:p w14:paraId="2D9730DE" w14:textId="412B238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กันยายน </w:t>
            </w:r>
          </w:p>
        </w:tc>
        <w:tc>
          <w:tcPr>
            <w:tcW w:w="448" w:type="pct"/>
          </w:tcPr>
          <w:p w14:paraId="1C3A7B15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6" w:type="pct"/>
            <w:tcBorders>
              <w:top w:val="single" w:sz="4" w:space="0" w:color="auto"/>
              <w:bottom w:val="double" w:sz="4" w:space="0" w:color="auto"/>
            </w:tcBorders>
          </w:tcPr>
          <w:p w14:paraId="0A90A495" w14:textId="152EAD6C" w:rsidR="004B7064" w:rsidRPr="00757917" w:rsidRDefault="00460DDC" w:rsidP="004B7064">
            <w:pPr>
              <w:pStyle w:val="acctfourfigures"/>
              <w:tabs>
                <w:tab w:val="clear" w:pos="765"/>
                <w:tab w:val="decimal" w:pos="866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</w:t>
            </w:r>
            <w:r w:rsidR="00263F65" w:rsidRPr="00757917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140</w:t>
            </w:r>
          </w:p>
        </w:tc>
        <w:tc>
          <w:tcPr>
            <w:tcW w:w="133" w:type="pct"/>
          </w:tcPr>
          <w:p w14:paraId="6A069456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19758787" w14:textId="2210E15A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sz w:val="30"/>
                <w:szCs w:val="30"/>
              </w:rPr>
              <w:t>7</w:t>
            </w:r>
            <w:r w:rsidR="004B7064" w:rsidRPr="00757917">
              <w:rPr>
                <w:rFonts w:asciiTheme="majorBidi" w:hAnsiTheme="majorBidi" w:cstheme="majorBidi"/>
                <w:b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sz w:val="30"/>
                <w:szCs w:val="30"/>
              </w:rPr>
              <w:t>501</w:t>
            </w:r>
          </w:p>
        </w:tc>
        <w:tc>
          <w:tcPr>
            <w:tcW w:w="133" w:type="pct"/>
          </w:tcPr>
          <w:p w14:paraId="4CDD092E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1" w:type="pct"/>
            <w:tcBorders>
              <w:top w:val="single" w:sz="4" w:space="0" w:color="auto"/>
              <w:bottom w:val="double" w:sz="4" w:space="0" w:color="auto"/>
            </w:tcBorders>
          </w:tcPr>
          <w:p w14:paraId="56B5F9F5" w14:textId="43EE9F98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 w:line="240" w:lineRule="auto"/>
              <w:ind w:right="-29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184</w:t>
            </w:r>
          </w:p>
        </w:tc>
        <w:tc>
          <w:tcPr>
            <w:tcW w:w="133" w:type="pct"/>
          </w:tcPr>
          <w:p w14:paraId="1E431A73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10" w:type="pct"/>
            <w:tcBorders>
              <w:top w:val="single" w:sz="4" w:space="0" w:color="auto"/>
              <w:bottom w:val="double" w:sz="4" w:space="0" w:color="auto"/>
            </w:tcBorders>
          </w:tcPr>
          <w:p w14:paraId="0F5A7D94" w14:textId="33B2748F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4"/>
              </w:tabs>
              <w:spacing w:after="0"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192</w:t>
            </w:r>
          </w:p>
        </w:tc>
      </w:tr>
    </w:tbl>
    <w:p w14:paraId="460F4094" w14:textId="1D3F73DC" w:rsidR="003237F5" w:rsidRPr="00757917" w:rsidRDefault="003237F5" w:rsidP="003237F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522D5684" w14:textId="6B7D6902" w:rsidR="00BE7033" w:rsidRPr="00757917" w:rsidRDefault="00173518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บริษัทและบริษัทย่อยได้ทำสัญญาให้เช่าที่ดินและสิ่งปลูกสร้างหลายฉบับกั</w:t>
      </w:r>
      <w:r w:rsidR="00087CFD" w:rsidRPr="00757917">
        <w:rPr>
          <w:rFonts w:ascii="Angsana New" w:hAnsi="Angsana New"/>
          <w:sz w:val="30"/>
          <w:szCs w:val="30"/>
          <w:cs/>
        </w:rPr>
        <w:t>บ</w:t>
      </w:r>
      <w:r w:rsidR="00242D47" w:rsidRPr="00757917">
        <w:rPr>
          <w:rFonts w:ascii="Angsana New" w:hAnsi="Angsana New"/>
          <w:sz w:val="30"/>
          <w:szCs w:val="30"/>
        </w:rPr>
        <w:t xml:space="preserve"> </w:t>
      </w:r>
      <w:r w:rsidR="00087CFD" w:rsidRPr="00757917">
        <w:rPr>
          <w:rFonts w:ascii="Angsana New" w:hAnsi="Angsana New"/>
          <w:sz w:val="30"/>
          <w:szCs w:val="30"/>
        </w:rPr>
        <w:t>FTREIT</w:t>
      </w:r>
      <w:r w:rsidR="008939EA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B16B72" w:rsidRPr="00757917">
        <w:rPr>
          <w:rFonts w:ascii="Angsana New" w:hAnsi="Angsana New" w:hint="cs"/>
          <w:sz w:val="30"/>
          <w:szCs w:val="30"/>
          <w:cs/>
        </w:rPr>
        <w:t>โดย</w:t>
      </w:r>
      <w:r w:rsidR="008939EA" w:rsidRPr="00757917">
        <w:rPr>
          <w:rFonts w:ascii="Angsana New" w:hAnsi="Angsana New" w:hint="cs"/>
          <w:sz w:val="30"/>
          <w:szCs w:val="30"/>
          <w:cs/>
        </w:rPr>
        <w:t xml:space="preserve"> </w:t>
      </w:r>
      <w:r w:rsidR="00087CFD" w:rsidRPr="00757917">
        <w:rPr>
          <w:rFonts w:ascii="Angsana New" w:hAnsi="Angsana New"/>
          <w:sz w:val="30"/>
          <w:szCs w:val="30"/>
        </w:rPr>
        <w:t>FTREIT</w:t>
      </w:r>
      <w:r w:rsidR="00242D47"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ตกลงที่จะ</w:t>
      </w:r>
      <w:r w:rsidR="005516C4" w:rsidRPr="00757917">
        <w:rPr>
          <w:rFonts w:ascii="Angsana New" w:hAnsi="Angsana New"/>
          <w:sz w:val="30"/>
          <w:szCs w:val="30"/>
        </w:rPr>
        <w:br/>
      </w:r>
      <w:r w:rsidRPr="00757917">
        <w:rPr>
          <w:rFonts w:ascii="Angsana New" w:hAnsi="Angsana New"/>
          <w:sz w:val="30"/>
          <w:szCs w:val="30"/>
          <w:cs/>
        </w:rPr>
        <w:t xml:space="preserve">จ่ายค่าเช่าในอัตราที่ตกลงกันตามสัญญา สัญญามีอายุตั้งแต่ </w:t>
      </w:r>
      <w:r w:rsidR="00460DDC" w:rsidRPr="00757917">
        <w:rPr>
          <w:rFonts w:ascii="Angsana New" w:hAnsi="Angsana New"/>
          <w:sz w:val="30"/>
          <w:szCs w:val="30"/>
        </w:rPr>
        <w:t>28</w:t>
      </w:r>
      <w:r w:rsidRPr="00757917">
        <w:rPr>
          <w:rFonts w:ascii="Angsana New" w:hAnsi="Angsana New"/>
          <w:sz w:val="30"/>
          <w:szCs w:val="30"/>
          <w:cs/>
        </w:rPr>
        <w:t xml:space="preserve"> ปี ถึง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ปี </w:t>
      </w:r>
      <w:r w:rsidR="003237F5" w:rsidRPr="00757917">
        <w:rPr>
          <w:rFonts w:ascii="Angsana New" w:hAnsi="Angsana New"/>
          <w:sz w:val="30"/>
          <w:szCs w:val="30"/>
          <w:cs/>
        </w:rPr>
        <w:t>และ</w:t>
      </w:r>
      <w:r w:rsidRPr="00757917">
        <w:rPr>
          <w:rFonts w:ascii="Angsana New" w:hAnsi="Angsana New"/>
          <w:sz w:val="30"/>
          <w:szCs w:val="30"/>
          <w:cs/>
        </w:rPr>
        <w:t xml:space="preserve">จะสิ้นสุดในเดือน สิงหาคม </w:t>
      </w:r>
      <w:r w:rsidR="00460DDC" w:rsidRPr="00757917">
        <w:rPr>
          <w:rFonts w:ascii="Angsana New" w:hAnsi="Angsana New"/>
          <w:sz w:val="30"/>
          <w:szCs w:val="30"/>
        </w:rPr>
        <w:t>2591</w:t>
      </w:r>
    </w:p>
    <w:p w14:paraId="305CDD3F" w14:textId="77777777" w:rsidR="003E512D" w:rsidRPr="00757917" w:rsidRDefault="003E512D" w:rsidP="003E51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24"/>
          <w:szCs w:val="24"/>
        </w:rPr>
      </w:pPr>
    </w:p>
    <w:p w14:paraId="67864F26" w14:textId="2DD0BB4E" w:rsidR="00C74BD3" w:rsidRPr="00757917" w:rsidRDefault="00BE7033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บริษัทย่อยได้ทำสัญญาให้เช่าที่ดินกับบริษัทแห่งหนึ่ง ผู้เช่าตกลงที่จะจ่ายค่าเช่าในอัตราที่ตกลงกันตามสัญญา สัญญามีอายุ </w:t>
      </w:r>
      <w:r w:rsidR="00460DDC" w:rsidRPr="00757917">
        <w:rPr>
          <w:rFonts w:ascii="Angsana New" w:hAnsi="Angsana New"/>
          <w:sz w:val="30"/>
          <w:szCs w:val="30"/>
        </w:rPr>
        <w:t>25</w:t>
      </w:r>
      <w:r w:rsidRPr="00757917">
        <w:rPr>
          <w:rFonts w:ascii="Angsana New" w:hAnsi="Angsana New"/>
          <w:sz w:val="30"/>
          <w:szCs w:val="30"/>
          <w:cs/>
        </w:rPr>
        <w:t xml:space="preserve"> ปี </w:t>
      </w:r>
      <w:r w:rsidR="00460DDC" w:rsidRPr="00757917">
        <w:rPr>
          <w:rFonts w:ascii="Angsana New" w:hAnsi="Angsana New"/>
          <w:sz w:val="30"/>
          <w:szCs w:val="30"/>
        </w:rPr>
        <w:t>5</w:t>
      </w:r>
      <w:r w:rsidRPr="00757917">
        <w:rPr>
          <w:rFonts w:ascii="Angsana New" w:hAnsi="Angsana New"/>
          <w:sz w:val="30"/>
          <w:szCs w:val="30"/>
          <w:cs/>
        </w:rPr>
        <w:t xml:space="preserve"> เดือน </w:t>
      </w:r>
      <w:r w:rsidR="005756DE" w:rsidRPr="00757917">
        <w:rPr>
          <w:rFonts w:ascii="Angsana New" w:hAnsi="Angsana New"/>
          <w:sz w:val="30"/>
          <w:szCs w:val="30"/>
          <w:cs/>
        </w:rPr>
        <w:t>และ</w:t>
      </w:r>
      <w:r w:rsidRPr="00757917">
        <w:rPr>
          <w:rFonts w:ascii="Angsana New" w:hAnsi="Angsana New"/>
          <w:sz w:val="30"/>
          <w:szCs w:val="30"/>
          <w:cs/>
        </w:rPr>
        <w:t xml:space="preserve">จะสิ้นสุดในเดือน เมษายน </w:t>
      </w:r>
      <w:r w:rsidR="00460DDC" w:rsidRPr="00757917">
        <w:rPr>
          <w:rFonts w:ascii="Angsana New" w:hAnsi="Angsana New"/>
          <w:sz w:val="30"/>
          <w:szCs w:val="30"/>
        </w:rPr>
        <w:t>2587</w:t>
      </w:r>
    </w:p>
    <w:p w14:paraId="537C6B85" w14:textId="77777777" w:rsidR="00C74BD3" w:rsidRPr="00757917" w:rsidRDefault="00C74BD3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24"/>
          <w:szCs w:val="24"/>
        </w:rPr>
      </w:pPr>
    </w:p>
    <w:p w14:paraId="5F028BBF" w14:textId="2CFEA0F5" w:rsidR="003E512D" w:rsidRPr="00757917" w:rsidRDefault="003E512D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ในระหว่างปี </w:t>
      </w:r>
      <w:r w:rsidR="00460DDC" w:rsidRPr="00757917">
        <w:rPr>
          <w:rFonts w:ascii="Angsana New" w:hAnsi="Angsana New"/>
          <w:sz w:val="30"/>
          <w:szCs w:val="30"/>
        </w:rPr>
        <w:t>2550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3A0383" w:rsidRPr="00757917">
        <w:rPr>
          <w:rFonts w:ascii="Angsana New" w:hAnsi="Angsana New" w:hint="cs"/>
          <w:sz w:val="30"/>
          <w:szCs w:val="30"/>
          <w:cs/>
        </w:rPr>
        <w:t>บริษัทย่อย</w:t>
      </w:r>
      <w:r w:rsidRPr="00757917">
        <w:rPr>
          <w:rFonts w:ascii="Angsana New" w:hAnsi="Angsana New"/>
          <w:sz w:val="30"/>
          <w:szCs w:val="30"/>
          <w:cs/>
        </w:rPr>
        <w:t xml:space="preserve">ได้ทำสัญญาร่วมลงทุนกับบริษัทภายนอกแห่งหนึ่งเพื่อพัฒนาโครงการ ดับบลิว โฮเต็ล แบงคอก </w:t>
      </w:r>
      <w:r w:rsidR="003A0383" w:rsidRPr="00757917">
        <w:rPr>
          <w:rFonts w:ascii="Angsana New" w:hAnsi="Angsana New" w:hint="cs"/>
          <w:sz w:val="30"/>
          <w:szCs w:val="30"/>
          <w:cs/>
        </w:rPr>
        <w:t>โดยบริษัทย่อย</w:t>
      </w:r>
      <w:r w:rsidRPr="00757917">
        <w:rPr>
          <w:rFonts w:ascii="Angsana New" w:hAnsi="Angsana New"/>
          <w:sz w:val="30"/>
          <w:szCs w:val="30"/>
          <w:cs/>
        </w:rPr>
        <w:t>ได้ร่วมลงทุนกันจัดตั้งบริษัท นอร์ท สาธร โฮเต็ล จำกัด เพื่อดำเนินโครงการดังกล่าว ซึ่งบริษัท</w:t>
      </w:r>
      <w:r w:rsidR="00D56D47" w:rsidRPr="00757917">
        <w:rPr>
          <w:rFonts w:ascii="Angsana New" w:hAnsi="Angsana New"/>
          <w:sz w:val="30"/>
          <w:szCs w:val="30"/>
          <w:cs/>
        </w:rPr>
        <w:t>ย่อย</w:t>
      </w:r>
      <w:r w:rsidRPr="00757917">
        <w:rPr>
          <w:rFonts w:ascii="Angsana New" w:hAnsi="Angsana New"/>
          <w:sz w:val="30"/>
          <w:szCs w:val="30"/>
          <w:cs/>
        </w:rPr>
        <w:t xml:space="preserve">ถือหุ้นร้อยละ </w:t>
      </w:r>
      <w:r w:rsidR="00460DDC" w:rsidRPr="00757917">
        <w:rPr>
          <w:rFonts w:ascii="Angsana New" w:hAnsi="Angsana New"/>
          <w:sz w:val="30"/>
          <w:szCs w:val="30"/>
        </w:rPr>
        <w:t>20</w:t>
      </w:r>
      <w:r w:rsidRPr="00757917">
        <w:rPr>
          <w:rFonts w:ascii="Angsana New" w:hAnsi="Angsana New"/>
          <w:sz w:val="30"/>
          <w:szCs w:val="30"/>
          <w:cs/>
        </w:rPr>
        <w:t xml:space="preserve"> และบริษัทภายนอกดังกล่าวถือหุ้นร้อยละ </w:t>
      </w:r>
      <w:r w:rsidR="00460DDC" w:rsidRPr="00757917">
        <w:rPr>
          <w:rFonts w:ascii="Angsana New" w:hAnsi="Angsana New"/>
          <w:sz w:val="30"/>
          <w:szCs w:val="30"/>
        </w:rPr>
        <w:t>80</w:t>
      </w:r>
      <w:r w:rsidRPr="00757917">
        <w:rPr>
          <w:rFonts w:ascii="Angsana New" w:hAnsi="Angsana New"/>
          <w:sz w:val="30"/>
          <w:szCs w:val="30"/>
          <w:cs/>
        </w:rPr>
        <w:t xml:space="preserve"> ของส่วนได้เสีย </w:t>
      </w:r>
    </w:p>
    <w:p w14:paraId="7FB7F5C0" w14:textId="77777777" w:rsidR="003E512D" w:rsidRPr="00757917" w:rsidRDefault="003E512D" w:rsidP="003E512D">
      <w:pPr>
        <w:pStyle w:val="ListParagraph"/>
        <w:rPr>
          <w:rFonts w:ascii="Angsana New" w:hAnsi="Angsana New"/>
          <w:sz w:val="24"/>
          <w:szCs w:val="24"/>
        </w:rPr>
      </w:pPr>
    </w:p>
    <w:p w14:paraId="522CDDEF" w14:textId="77777777" w:rsidR="004F5D96" w:rsidRPr="00757917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/>
          <w:sz w:val="30"/>
          <w:szCs w:val="30"/>
          <w:cs/>
        </w:rPr>
        <w:br w:type="page"/>
      </w:r>
    </w:p>
    <w:p w14:paraId="4F5BBF02" w14:textId="12457985" w:rsidR="003E512D" w:rsidRPr="00757917" w:rsidRDefault="003E512D" w:rsidP="004B7064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right="-25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 xml:space="preserve">ในเดือนสิงหาคม </w:t>
      </w:r>
      <w:r w:rsidR="00460DDC" w:rsidRPr="00757917">
        <w:rPr>
          <w:rFonts w:ascii="Angsana New" w:hAnsi="Angsana New"/>
          <w:sz w:val="30"/>
          <w:szCs w:val="30"/>
        </w:rPr>
        <w:t>2550</w:t>
      </w:r>
      <w:r w:rsidR="00E477F8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บริษัท นอร์ท สาธร เรียลตี้ จำกัด ได้ทำสัญญาเช่าช่วงที่ดินในส่วนโรงแรมจำนวน </w:t>
      </w:r>
      <w:r w:rsidR="00294C31" w:rsidRPr="00757917">
        <w:rPr>
          <w:rFonts w:ascii="Angsana New" w:hAnsi="Angsana New"/>
          <w:sz w:val="30"/>
          <w:szCs w:val="30"/>
        </w:rPr>
        <w:t>2</w:t>
      </w:r>
      <w:r w:rsidRPr="00757917">
        <w:rPr>
          <w:rFonts w:ascii="Angsana New" w:hAnsi="Angsana New"/>
          <w:sz w:val="30"/>
          <w:szCs w:val="30"/>
          <w:cs/>
        </w:rPr>
        <w:t xml:space="preserve"> ฉบับ กับบริษัท นอร์ท สาธร โฮเต็ล จำกัด โดยสัญญาเช่าช่วงมีระยะเวลาสิ้นสุดและเงื่อนไขเช่นเดียวกันกับสัญญาเช่าหลัก เว้นแต่เงื่อนไขเพิ่มเติมที่ให้ บริษัท นอร์ท สาธร โฮเต็ล จำกัด ชำระเงินรายปีให้กับบริษัท นอร์ท สาธร เรียลตี้ จำกัดในฐานะผู้ให้เช่าซึ่งเป็นอัตราค่าเช่าเช่นเดียวกับที่บริษัท นอร์ท สาธร เรียลตี้ จำกัด ทำสัญญาหลักไว้กับสำนักงานทรัพย์สินส่วนพระมหากษัตริย์ตามสัญญาเช่าช่วง  ฉบับที่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กำหนดให้บริษัท นอร์ท สาธร โฮเต็ล จำกัด จ่ายเงินชำระเริ่มแรก เป็นจำนวนเงิน </w:t>
      </w:r>
      <w:r w:rsidR="00460DDC" w:rsidRPr="00757917">
        <w:rPr>
          <w:rFonts w:ascii="Angsana New" w:hAnsi="Angsana New"/>
          <w:sz w:val="30"/>
          <w:szCs w:val="30"/>
        </w:rPr>
        <w:t>988</w:t>
      </w:r>
      <w:r w:rsidRPr="00757917">
        <w:rPr>
          <w:rFonts w:ascii="Angsana New" w:hAnsi="Angsana New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z w:val="30"/>
          <w:szCs w:val="30"/>
        </w:rPr>
        <w:t>60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 ให้แก่บริษัท นอร์ท สาธร เรียลตี้ จำกัด ในการให้บริษัท นอร์ท สาธร เรียลตี้ จำกัด พิจารณาเห็นชอบให้บริษัท นอร์ท สาธร โฮเต็ล จำกัด เช่าช่วงที่ดิน สำนักงานทรัพย์สินส่วนพระมหากษัตริย์ได้รับแจ้งและยอมรับเงื่อนไขของสัญญาเช่าช่วงที่ดินที่ให้แก่บริษัท นอร์ท สาธร โฮเต็ล จำกัด บริษัท นอร์ท สาธร เรียลตี้ จำกัดได้รับเงินชำระเริ่มแรกทั้งหมดแล้ว</w:t>
      </w:r>
    </w:p>
    <w:p w14:paraId="0DBB9E19" w14:textId="03D96437" w:rsidR="003E512D" w:rsidRPr="00757917" w:rsidRDefault="003E512D" w:rsidP="003E512D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90" w:right="-25"/>
        <w:jc w:val="thaiDistribute"/>
        <w:rPr>
          <w:rFonts w:ascii="Angsana New" w:hAnsi="Angsana New"/>
          <w:sz w:val="24"/>
          <w:szCs w:val="24"/>
        </w:rPr>
      </w:pPr>
    </w:p>
    <w:p w14:paraId="05E0D477" w14:textId="760F435A" w:rsidR="00F3204B" w:rsidRPr="00757917" w:rsidRDefault="003E512D" w:rsidP="00074552">
      <w:pPr>
        <w:pStyle w:val="ListParagraph"/>
        <w:numPr>
          <w:ilvl w:val="0"/>
          <w:numId w:val="2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25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ในวันที่ </w:t>
      </w:r>
      <w:r w:rsidR="00460DDC" w:rsidRPr="00757917">
        <w:rPr>
          <w:rFonts w:ascii="Angsana New" w:hAnsi="Angsana New"/>
          <w:sz w:val="30"/>
          <w:szCs w:val="30"/>
        </w:rPr>
        <w:t>29</w:t>
      </w:r>
      <w:r w:rsidRPr="00757917">
        <w:rPr>
          <w:rFonts w:ascii="Angsana New" w:hAnsi="Angsana New"/>
          <w:sz w:val="30"/>
          <w:szCs w:val="30"/>
          <w:cs/>
        </w:rPr>
        <w:t xml:space="preserve"> มีนาคม </w:t>
      </w:r>
      <w:r w:rsidR="00460DDC" w:rsidRPr="00757917">
        <w:rPr>
          <w:rFonts w:ascii="Angsana New" w:hAnsi="Angsana New"/>
          <w:sz w:val="30"/>
          <w:szCs w:val="30"/>
        </w:rPr>
        <w:t>2559</w:t>
      </w:r>
      <w:r w:rsidRPr="00757917">
        <w:rPr>
          <w:rFonts w:ascii="Angsana New" w:hAnsi="Angsana New"/>
          <w:sz w:val="30"/>
          <w:szCs w:val="30"/>
          <w:cs/>
        </w:rPr>
        <w:t xml:space="preserve"> บริษัท นอร์ท สาธร เรียลตี้ จำกัด ซึ่งเป็นบริษัทย่อยได้เข้าทำสัญญาแบ่งเช่าช่วงที่ดิน อาคารพร้อมทั้งส่วนควบและงานระบบของอาคารสำนักงานสาทร สแควร์ เป็นระยะเวลาประมาณ </w:t>
      </w:r>
      <w:r w:rsidR="00460DDC" w:rsidRPr="00757917">
        <w:rPr>
          <w:rFonts w:ascii="Angsana New" w:hAnsi="Angsana New"/>
          <w:sz w:val="30"/>
          <w:szCs w:val="30"/>
        </w:rPr>
        <w:t>25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ปี สิ้นสุดวันที่ </w:t>
      </w:r>
      <w:r w:rsidR="00460DDC" w:rsidRPr="00757917">
        <w:rPr>
          <w:rFonts w:ascii="Angsana New" w:hAnsi="Angsana New"/>
          <w:sz w:val="30"/>
          <w:szCs w:val="30"/>
        </w:rPr>
        <w:t>6</w:t>
      </w:r>
      <w:r w:rsidRPr="00757917">
        <w:rPr>
          <w:rFonts w:ascii="Angsana New" w:hAnsi="Angsana New"/>
          <w:sz w:val="30"/>
          <w:szCs w:val="30"/>
          <w:cs/>
        </w:rPr>
        <w:t xml:space="preserve"> ตุลาคม  </w:t>
      </w:r>
      <w:r w:rsidR="00460DDC" w:rsidRPr="00757917">
        <w:rPr>
          <w:rFonts w:ascii="Angsana New" w:hAnsi="Angsana New"/>
          <w:sz w:val="30"/>
          <w:szCs w:val="30"/>
        </w:rPr>
        <w:t>2583</w:t>
      </w:r>
      <w:r w:rsidRPr="00757917">
        <w:rPr>
          <w:rFonts w:ascii="Angsana New" w:hAnsi="Angsana New"/>
          <w:sz w:val="30"/>
          <w:szCs w:val="30"/>
          <w:cs/>
        </w:rPr>
        <w:t xml:space="preserve"> รวมถึงขายกรรมสิทธิ์ในเฟอร์นิเจอร์ เครื่องมือและอุปกรณ์ ให้แก่</w:t>
      </w:r>
      <w:r w:rsidR="002974CA" w:rsidRPr="00757917">
        <w:rPr>
          <w:rFonts w:ascii="Angsana New" w:hAnsi="Angsana New"/>
          <w:sz w:val="30"/>
          <w:szCs w:val="30"/>
        </w:rPr>
        <w:t xml:space="preserve"> GVREIT </w:t>
      </w:r>
      <w:r w:rsidRPr="00757917">
        <w:rPr>
          <w:rFonts w:ascii="Angsana New" w:hAnsi="Angsana New"/>
          <w:sz w:val="30"/>
          <w:szCs w:val="30"/>
          <w:cs/>
        </w:rPr>
        <w:t>ซึ่งเป็นบริษัทร่วม</w:t>
      </w:r>
      <w:r w:rsidR="007C1946" w:rsidRPr="00757917">
        <w:rPr>
          <w:rFonts w:ascii="Angsana New" w:hAnsi="Angsana New" w:hint="cs"/>
          <w:sz w:val="30"/>
          <w:szCs w:val="30"/>
          <w:cs/>
        </w:rPr>
        <w:t>ของ</w:t>
      </w:r>
      <w:r w:rsidR="003A0383" w:rsidRPr="00757917">
        <w:rPr>
          <w:rFonts w:ascii="Angsana New" w:hAnsi="Angsana New" w:hint="cs"/>
          <w:sz w:val="30"/>
          <w:szCs w:val="30"/>
          <w:cs/>
        </w:rPr>
        <w:t xml:space="preserve">บริษัทย่อย </w:t>
      </w:r>
      <w:r w:rsidRPr="00757917">
        <w:rPr>
          <w:rFonts w:ascii="Angsana New" w:hAnsi="Angsana New"/>
          <w:sz w:val="30"/>
          <w:szCs w:val="30"/>
          <w:cs/>
        </w:rPr>
        <w:t>โดยได้รับชำระเงินจาก</w:t>
      </w:r>
      <w:r w:rsidR="007C1946" w:rsidRPr="00757917">
        <w:rPr>
          <w:rFonts w:ascii="Angsana New" w:hAnsi="Angsana New"/>
          <w:sz w:val="30"/>
          <w:szCs w:val="30"/>
        </w:rPr>
        <w:t xml:space="preserve"> GVREIT </w:t>
      </w:r>
      <w:r w:rsidRPr="00757917">
        <w:rPr>
          <w:rFonts w:ascii="Angsana New" w:hAnsi="Angsana New"/>
          <w:sz w:val="30"/>
          <w:szCs w:val="30"/>
          <w:cs/>
        </w:rPr>
        <w:t xml:space="preserve">สำหรับทรัพย์สินที่เช่าช่วงในส่วนที่เป็นอาคารและส่วนควบและทรัพย์สินที่เช่าช่วงในส่วนที่เป็นงานระบบ เป็นจำนวนเงินประมาณ </w:t>
      </w:r>
      <w:r w:rsidR="00460DDC" w:rsidRPr="00757917">
        <w:rPr>
          <w:rFonts w:ascii="Angsana New" w:hAnsi="Angsana New"/>
          <w:sz w:val="30"/>
          <w:szCs w:val="30"/>
        </w:rPr>
        <w:t>6</w:t>
      </w:r>
      <w:r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777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 และส่วนที่ขายเฟอร์นิเจอร์ เครื่องมือและอุปกรณ์ เป็นจำนวนเงินประมาณ </w:t>
      </w:r>
      <w:r w:rsidR="00460DDC" w:rsidRPr="00757917">
        <w:rPr>
          <w:rFonts w:ascii="Angsana New" w:hAnsi="Angsana New"/>
          <w:sz w:val="30"/>
          <w:szCs w:val="30"/>
        </w:rPr>
        <w:t>37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 โดยมีกำไรจากการจำหน่ายเป็นจำนวนเงิน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>.</w:t>
      </w:r>
      <w:r w:rsidR="00460DDC" w:rsidRPr="00757917">
        <w:rPr>
          <w:rFonts w:ascii="Angsana New" w:hAnsi="Angsana New"/>
          <w:sz w:val="30"/>
          <w:szCs w:val="30"/>
        </w:rPr>
        <w:t>66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 นอกจากนี้</w:t>
      </w:r>
      <w:r w:rsidR="007C1946" w:rsidRPr="00757917">
        <w:rPr>
          <w:rFonts w:ascii="Angsana New" w:hAnsi="Angsana New"/>
          <w:sz w:val="30"/>
          <w:szCs w:val="30"/>
        </w:rPr>
        <w:t xml:space="preserve"> GVREIT </w:t>
      </w:r>
      <w:r w:rsidRPr="00757917">
        <w:rPr>
          <w:rFonts w:ascii="Angsana New" w:hAnsi="Angsana New"/>
          <w:sz w:val="30"/>
          <w:szCs w:val="30"/>
          <w:cs/>
        </w:rPr>
        <w:t xml:space="preserve">ยังมีภาระผูกพันสำหรับการจ่ายค่าเช่าช่วงเป็นรายปีในส่วนที่เป็นที่ดินเป็นระยะเวลาประมาณ </w:t>
      </w:r>
      <w:r w:rsidR="00460DDC" w:rsidRPr="00757917">
        <w:rPr>
          <w:rFonts w:ascii="Angsana New" w:hAnsi="Angsana New"/>
          <w:sz w:val="30"/>
          <w:szCs w:val="30"/>
        </w:rPr>
        <w:t>25</w:t>
      </w:r>
      <w:r w:rsidRPr="00757917">
        <w:rPr>
          <w:rFonts w:ascii="Angsana New" w:hAnsi="Angsana New"/>
          <w:sz w:val="30"/>
          <w:szCs w:val="30"/>
          <w:cs/>
        </w:rPr>
        <w:t xml:space="preserve"> ปี โดยงวดสุดท้ายจ่ายในเดือนกันยายน </w:t>
      </w:r>
      <w:r w:rsidR="00460DDC" w:rsidRPr="00757917">
        <w:rPr>
          <w:rFonts w:ascii="Angsana New" w:hAnsi="Angsana New"/>
          <w:sz w:val="30"/>
          <w:szCs w:val="30"/>
        </w:rPr>
        <w:t>2583</w:t>
      </w:r>
      <w:r w:rsidRPr="00757917">
        <w:rPr>
          <w:rFonts w:ascii="Angsana New" w:hAnsi="Angsana New"/>
          <w:sz w:val="30"/>
          <w:szCs w:val="30"/>
          <w:cs/>
        </w:rPr>
        <w:t xml:space="preserve"> รวมเป็นจำนวนเงินทั้งสิ้น </w:t>
      </w:r>
      <w:r w:rsidR="00460DDC" w:rsidRPr="00757917">
        <w:rPr>
          <w:rFonts w:ascii="Angsana New" w:hAnsi="Angsana New"/>
          <w:sz w:val="30"/>
          <w:szCs w:val="30"/>
        </w:rPr>
        <w:t>900</w:t>
      </w:r>
      <w:r w:rsidRPr="00757917">
        <w:rPr>
          <w:rFonts w:ascii="Angsana New" w:hAnsi="Angsana New"/>
          <w:sz w:val="30"/>
          <w:szCs w:val="30"/>
          <w:cs/>
        </w:rPr>
        <w:t xml:space="preserve"> ล้านบาท ในการให้บริษัท นอร์ท สาธร เรียลตี้ จำกัด พิจารณาเห็นชอบให้</w:t>
      </w:r>
      <w:r w:rsidR="007C1946" w:rsidRPr="00757917">
        <w:rPr>
          <w:rFonts w:ascii="Angsana New" w:hAnsi="Angsana New"/>
          <w:sz w:val="30"/>
          <w:szCs w:val="30"/>
        </w:rPr>
        <w:t xml:space="preserve"> GVREIT</w:t>
      </w:r>
      <w:r w:rsidR="007C1946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เช่าช่วงที่ดิน สำนักงานทรัพย์สินส่วนพระมหากษัตริย์ได้รับแจ้งและยอมรับเงื่อนไขของสัญญาเช่าช่วงที่ดินที่ให้แก่</w:t>
      </w:r>
      <w:r w:rsidR="007C1946" w:rsidRPr="00757917">
        <w:rPr>
          <w:rFonts w:ascii="Angsana New" w:hAnsi="Angsana New"/>
          <w:sz w:val="30"/>
          <w:szCs w:val="30"/>
        </w:rPr>
        <w:t xml:space="preserve"> GVREIT</w:t>
      </w:r>
      <w:r w:rsidR="007C1946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บริษัท นอร์ท สาธร เรียลตี้ จำกัดได้รับเงินชำระเริ่มแรกทั้งหมดแล้ว</w:t>
      </w:r>
    </w:p>
    <w:p w14:paraId="6CC17141" w14:textId="77777777" w:rsidR="006467F6" w:rsidRPr="00757917" w:rsidRDefault="006467F6" w:rsidP="006467F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right="-25"/>
        <w:jc w:val="thaiDistribute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</w:p>
    <w:p w14:paraId="38B10179" w14:textId="73CE4007" w:rsidR="00A836C8" w:rsidRPr="00757917" w:rsidRDefault="00A836C8" w:rsidP="00F3204B">
      <w:pPr>
        <w:pStyle w:val="Heading6"/>
        <w:numPr>
          <w:ilvl w:val="0"/>
          <w:numId w:val="16"/>
        </w:numPr>
        <w:tabs>
          <w:tab w:val="clear" w:pos="900"/>
          <w:tab w:val="num" w:pos="540"/>
        </w:tabs>
        <w:ind w:hanging="882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ประมาณการหนี้สินไม่หมุนเวียนสำหรับผลประโยชน์พนักงาน</w:t>
      </w:r>
    </w:p>
    <w:p w14:paraId="79924204" w14:textId="77777777" w:rsidR="003C652C" w:rsidRPr="00757917" w:rsidRDefault="003C652C">
      <w:pPr>
        <w:rPr>
          <w:rFonts w:ascii="Angsana New" w:hAnsi="Angsana New"/>
          <w:sz w:val="28"/>
          <w:szCs w:val="28"/>
        </w:rPr>
      </w:pPr>
    </w:p>
    <w:tbl>
      <w:tblPr>
        <w:tblW w:w="9090" w:type="dxa"/>
        <w:tblInd w:w="441" w:type="dxa"/>
        <w:tblLayout w:type="fixed"/>
        <w:tblLook w:val="01E0" w:firstRow="1" w:lastRow="1" w:firstColumn="1" w:lastColumn="1" w:noHBand="0" w:noVBand="0"/>
      </w:tblPr>
      <w:tblGrid>
        <w:gridCol w:w="3780"/>
        <w:gridCol w:w="1350"/>
        <w:gridCol w:w="1350"/>
        <w:gridCol w:w="1350"/>
        <w:gridCol w:w="1260"/>
      </w:tblGrid>
      <w:tr w:rsidR="00AA75EB" w:rsidRPr="00757917" w14:paraId="5F98D4B8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7AFB8318" w14:textId="77777777" w:rsidR="00AA75EB" w:rsidRPr="00757917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2"/>
            <w:shd w:val="clear" w:color="auto" w:fill="auto"/>
            <w:vAlign w:val="bottom"/>
          </w:tcPr>
          <w:p w14:paraId="1DE12270" w14:textId="77777777" w:rsidR="00AA75EB" w:rsidRPr="00757917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2610" w:type="dxa"/>
            <w:gridSpan w:val="2"/>
            <w:shd w:val="clear" w:color="auto" w:fill="auto"/>
            <w:vAlign w:val="bottom"/>
          </w:tcPr>
          <w:p w14:paraId="60F2D9C2" w14:textId="77777777" w:rsidR="00AA75EB" w:rsidRPr="00757917" w:rsidRDefault="00AA75EB" w:rsidP="00DA49B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cs/>
                <w:lang w:bidi="th-TH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AA75EB" w:rsidRPr="00757917" w14:paraId="1FE3382A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0525909B" w14:textId="77777777" w:rsidR="00AA75EB" w:rsidRPr="00757917" w:rsidRDefault="00AA75EB" w:rsidP="00AA75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shd w:val="clear" w:color="auto" w:fill="auto"/>
            <w:vAlign w:val="bottom"/>
          </w:tcPr>
          <w:p w14:paraId="0D294428" w14:textId="507B01DA" w:rsidR="00AA75EB" w:rsidRPr="00757917" w:rsidRDefault="004B7064" w:rsidP="00AA75E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  <w:t>2564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03286EB4" w14:textId="352698F0" w:rsidR="00AA75EB" w:rsidRPr="00757917" w:rsidRDefault="00460DDC" w:rsidP="00AA75E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12B9D66" w14:textId="57DD2081" w:rsidR="00AA75EB" w:rsidRPr="00757917" w:rsidRDefault="004B7064" w:rsidP="00AA75E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lang w:bidi="th-TH"/>
              </w:rPr>
              <w:t>2564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414219C3" w14:textId="5BC569AE" w:rsidR="00AA75EB" w:rsidRPr="00757917" w:rsidRDefault="00460DDC" w:rsidP="00AA75E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lang w:val="en-US" w:bidi="th-TH"/>
              </w:rPr>
              <w:t>2563</w:t>
            </w:r>
          </w:p>
        </w:tc>
      </w:tr>
      <w:tr w:rsidR="00AA75EB" w:rsidRPr="00757917" w14:paraId="1E9BDEAF" w14:textId="77777777" w:rsidTr="00DE4EB3">
        <w:trPr>
          <w:tblHeader/>
        </w:trPr>
        <w:tc>
          <w:tcPr>
            <w:tcW w:w="3780" w:type="dxa"/>
            <w:shd w:val="clear" w:color="auto" w:fill="auto"/>
          </w:tcPr>
          <w:p w14:paraId="6AEE736E" w14:textId="77777777" w:rsidR="00AA75EB" w:rsidRPr="00757917" w:rsidRDefault="00AA75EB" w:rsidP="00DA49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4"/>
            <w:shd w:val="clear" w:color="auto" w:fill="auto"/>
            <w:vAlign w:val="bottom"/>
          </w:tcPr>
          <w:p w14:paraId="58CF2A70" w14:textId="77777777" w:rsidR="00AA75EB" w:rsidRPr="00757917" w:rsidRDefault="006017CC" w:rsidP="00DA49B8">
            <w:pPr>
              <w:pStyle w:val="acctfourfigures"/>
              <w:tabs>
                <w:tab w:val="clear" w:pos="765"/>
                <w:tab w:val="decimal" w:pos="702"/>
              </w:tabs>
              <w:spacing w:line="240" w:lineRule="auto"/>
              <w:ind w:right="-79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(ล้าน</w:t>
            </w:r>
            <w:r w:rsidR="00AA75EB" w:rsidRPr="00757917">
              <w:rPr>
                <w:rFonts w:ascii="Angsana New" w:hAnsi="Angsana New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4B7064" w:rsidRPr="00757917" w14:paraId="75CF1462" w14:textId="77777777" w:rsidTr="00DE4EB3">
        <w:tc>
          <w:tcPr>
            <w:tcW w:w="3780" w:type="dxa"/>
            <w:shd w:val="clear" w:color="auto" w:fill="auto"/>
          </w:tcPr>
          <w:p w14:paraId="2734AFE7" w14:textId="30AEF581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2B4D024B" w14:textId="60A8CD7F" w:rsidR="004B7064" w:rsidRPr="00757917" w:rsidRDefault="00182FA5" w:rsidP="004B706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>284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445DB4C3" w14:textId="5B24A13B" w:rsidR="004B7064" w:rsidRPr="00757917" w:rsidRDefault="004B7064" w:rsidP="004B706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72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 xml:space="preserve">220 </w:t>
            </w:r>
          </w:p>
        </w:tc>
        <w:tc>
          <w:tcPr>
            <w:tcW w:w="1350" w:type="dxa"/>
            <w:shd w:val="clear" w:color="auto" w:fill="auto"/>
            <w:vAlign w:val="bottom"/>
          </w:tcPr>
          <w:p w14:paraId="59EC7B8C" w14:textId="3BFAF09F" w:rsidR="004B7064" w:rsidRPr="00757917" w:rsidRDefault="00460DDC" w:rsidP="004B706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US" w:bidi="th-TH"/>
              </w:rPr>
              <w:t>71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604C9A7A" w14:textId="7484A6F9" w:rsidR="004B7064" w:rsidRPr="00757917" w:rsidRDefault="004B7064" w:rsidP="004B7064">
            <w:pPr>
              <w:pStyle w:val="acctfourfigures"/>
              <w:pBdr>
                <w:bottom w:val="double" w:sz="4" w:space="1" w:color="auto"/>
              </w:pBdr>
              <w:tabs>
                <w:tab w:val="clear" w:pos="765"/>
                <w:tab w:val="decimal" w:pos="938"/>
              </w:tabs>
              <w:spacing w:line="240" w:lineRule="auto"/>
              <w:ind w:right="-79"/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bidi="th-TH"/>
              </w:rPr>
              <w:t xml:space="preserve">33 </w:t>
            </w:r>
          </w:p>
        </w:tc>
      </w:tr>
    </w:tbl>
    <w:p w14:paraId="56039D0C" w14:textId="77777777" w:rsidR="008D3CF0" w:rsidRPr="00757917" w:rsidRDefault="008D3CF0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Theme="majorBidi" w:hAnsiTheme="majorBidi" w:cstheme="majorBidi"/>
          <w:b/>
          <w:bCs/>
          <w:i/>
          <w:iCs/>
          <w:color w:val="000000" w:themeColor="text1"/>
          <w:sz w:val="28"/>
          <w:szCs w:val="28"/>
        </w:rPr>
      </w:pPr>
    </w:p>
    <w:p w14:paraId="3EC597A9" w14:textId="77777777" w:rsidR="004F5D96" w:rsidRPr="00757917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b/>
          <w:bCs/>
          <w:i/>
          <w:iCs/>
          <w:color w:val="000000" w:themeColor="text1"/>
          <w:sz w:val="30"/>
          <w:szCs w:val="30"/>
          <w:cs/>
        </w:rPr>
      </w:pPr>
      <w:r w:rsidRPr="00757917">
        <w:rPr>
          <w:b/>
          <w:bCs/>
          <w:i/>
          <w:iCs/>
          <w:color w:val="000000" w:themeColor="text1"/>
          <w:sz w:val="30"/>
          <w:szCs w:val="30"/>
          <w:cs/>
        </w:rPr>
        <w:br w:type="page"/>
      </w:r>
    </w:p>
    <w:p w14:paraId="44D714D6" w14:textId="1E4B032D" w:rsidR="00291968" w:rsidRPr="00757917" w:rsidRDefault="00291968" w:rsidP="00AE47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b/>
          <w:bCs/>
          <w:i/>
          <w:iCs/>
          <w:color w:val="000000" w:themeColor="text1"/>
          <w:sz w:val="30"/>
          <w:szCs w:val="30"/>
        </w:rPr>
      </w:pPr>
      <w:r w:rsidRPr="00757917">
        <w:rPr>
          <w:rFonts w:hint="cs"/>
          <w:b/>
          <w:bCs/>
          <w:i/>
          <w:iCs/>
          <w:color w:val="000000" w:themeColor="text1"/>
          <w:sz w:val="30"/>
          <w:szCs w:val="30"/>
          <w:cs/>
        </w:rPr>
        <w:lastRenderedPageBreak/>
        <w:t>โครงการผลประโยชน์ที่กำหนดไว้</w:t>
      </w:r>
      <w:r w:rsidRPr="00757917">
        <w:rPr>
          <w:b/>
          <w:bCs/>
          <w:i/>
          <w:iCs/>
          <w:color w:val="000000" w:themeColor="text1"/>
          <w:sz w:val="30"/>
          <w:szCs w:val="30"/>
          <w:cs/>
        </w:rPr>
        <w:t xml:space="preserve"> </w:t>
      </w:r>
      <w:r w:rsidR="00E92EBB" w:rsidRPr="00757917">
        <w:rPr>
          <w:b/>
          <w:bCs/>
          <w:i/>
          <w:iCs/>
          <w:color w:val="000000" w:themeColor="text1"/>
          <w:sz w:val="30"/>
          <w:szCs w:val="30"/>
        </w:rPr>
        <w:t xml:space="preserve"> </w:t>
      </w:r>
    </w:p>
    <w:p w14:paraId="4BA18F7B" w14:textId="77777777" w:rsidR="00AE47E1" w:rsidRPr="00757917" w:rsidRDefault="00AE47E1" w:rsidP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rPr>
          <w:rFonts w:ascii="Angsana New" w:hAnsi="Angsana New"/>
          <w:b/>
          <w:bCs/>
          <w:i/>
          <w:iCs/>
          <w:color w:val="000000" w:themeColor="text1"/>
          <w:sz w:val="28"/>
          <w:szCs w:val="28"/>
        </w:rPr>
      </w:pPr>
    </w:p>
    <w:p w14:paraId="4B4F7050" w14:textId="25AA13B3" w:rsidR="0013624F" w:rsidRPr="00757917" w:rsidRDefault="00963F44" w:rsidP="00CD1D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spacing w:line="240" w:lineRule="auto"/>
        <w:ind w:left="540"/>
        <w:jc w:val="thaiDistribute"/>
        <w:rPr>
          <w:color w:val="000000" w:themeColor="text1"/>
          <w:sz w:val="30"/>
          <w:szCs w:val="30"/>
        </w:rPr>
      </w:pPr>
      <w:r w:rsidRPr="00757917">
        <w:rPr>
          <w:rFonts w:hint="cs"/>
          <w:color w:val="000000" w:themeColor="text1"/>
          <w:sz w:val="30"/>
          <w:szCs w:val="30"/>
          <w:cs/>
        </w:rPr>
        <w:t>กลุ่มบริษัทและบริษัทจัดการโครงการผลประโยชน์ที่กำหนดไว้ตามข้อกำหนดของพระราชบัญญัติคุ้มครองแรงงาน</w:t>
      </w:r>
      <w:r w:rsidRPr="00757917">
        <w:rPr>
          <w:color w:val="000000" w:themeColor="text1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พ.ศ. </w:t>
      </w:r>
      <w:r w:rsidR="00460DDC" w:rsidRPr="00757917">
        <w:rPr>
          <w:rFonts w:ascii="Angsana New" w:hAnsi="Angsana New"/>
          <w:color w:val="000000" w:themeColor="text1"/>
          <w:sz w:val="30"/>
          <w:szCs w:val="30"/>
        </w:rPr>
        <w:t>2541</w:t>
      </w:r>
      <w:r w:rsidRPr="00757917">
        <w:rPr>
          <w:rFonts w:ascii="Angsana New" w:hAnsi="Angsana New" w:hint="cs"/>
          <w:color w:val="000000" w:themeColor="text1"/>
          <w:sz w:val="30"/>
          <w:szCs w:val="30"/>
          <w:cs/>
        </w:rPr>
        <w:t xml:space="preserve"> ในการให้ผลประโยชน์เมื่อเกษียณแก่พนักงานตามสิทธิและอายุงาน โครงการผลประโยชน์ที่กำหนดไว้มีความเสี่ยงจากการประมาณการ</w:t>
      </w:r>
      <w:r w:rsidRPr="00757917">
        <w:rPr>
          <w:rFonts w:hint="cs"/>
          <w:color w:val="000000" w:themeColor="text1"/>
          <w:sz w:val="30"/>
          <w:szCs w:val="30"/>
          <w:cs/>
        </w:rPr>
        <w:t>ตามหลักคณิตศาสตร์ประกันภัย</w:t>
      </w:r>
      <w:r w:rsidRPr="00757917">
        <w:rPr>
          <w:color w:val="000000" w:themeColor="text1"/>
          <w:sz w:val="30"/>
          <w:szCs w:val="30"/>
          <w:cs/>
        </w:rPr>
        <w:t xml:space="preserve"> </w:t>
      </w:r>
      <w:r w:rsidRPr="00757917">
        <w:rPr>
          <w:rFonts w:hint="cs"/>
          <w:color w:val="000000" w:themeColor="text1"/>
          <w:sz w:val="30"/>
          <w:szCs w:val="30"/>
          <w:cs/>
        </w:rPr>
        <w:t>ได้แก่</w:t>
      </w:r>
      <w:r w:rsidRPr="00757917">
        <w:rPr>
          <w:color w:val="000000" w:themeColor="text1"/>
          <w:sz w:val="30"/>
          <w:szCs w:val="30"/>
          <w:cs/>
        </w:rPr>
        <w:t xml:space="preserve"> </w:t>
      </w:r>
      <w:r w:rsidRPr="00757917">
        <w:rPr>
          <w:rFonts w:hint="cs"/>
          <w:color w:val="000000" w:themeColor="text1"/>
          <w:sz w:val="30"/>
          <w:szCs w:val="30"/>
          <w:cs/>
        </w:rPr>
        <w:t>ความเสี่ยงของช่วงชีวิต</w:t>
      </w:r>
      <w:r w:rsidRPr="00757917">
        <w:rPr>
          <w:color w:val="000000" w:themeColor="text1"/>
          <w:sz w:val="30"/>
          <w:szCs w:val="30"/>
          <w:cs/>
        </w:rPr>
        <w:t xml:space="preserve"> </w:t>
      </w:r>
      <w:r w:rsidRPr="00757917">
        <w:rPr>
          <w:rFonts w:hint="cs"/>
          <w:color w:val="000000" w:themeColor="text1"/>
          <w:sz w:val="30"/>
          <w:szCs w:val="30"/>
          <w:cs/>
        </w:rPr>
        <w:t>ความเสี่ยงจากอัตราแลกเปลี่ยน</w:t>
      </w:r>
      <w:r w:rsidRPr="00757917">
        <w:rPr>
          <w:color w:val="000000" w:themeColor="text1"/>
          <w:sz w:val="30"/>
          <w:szCs w:val="30"/>
          <w:cs/>
        </w:rPr>
        <w:t xml:space="preserve"> </w:t>
      </w:r>
      <w:r w:rsidRPr="00757917">
        <w:rPr>
          <w:rFonts w:hint="cs"/>
          <w:color w:val="000000" w:themeColor="text1"/>
          <w:sz w:val="30"/>
          <w:szCs w:val="30"/>
          <w:cs/>
        </w:rPr>
        <w:t>ความเสี่ยงจากอัตราดอกเบี้ย</w:t>
      </w:r>
      <w:r w:rsidRPr="00757917">
        <w:rPr>
          <w:color w:val="000000" w:themeColor="text1"/>
          <w:sz w:val="30"/>
          <w:szCs w:val="30"/>
          <w:cs/>
        </w:rPr>
        <w:t xml:space="preserve"> </w:t>
      </w:r>
      <w:r w:rsidRPr="00757917">
        <w:rPr>
          <w:rFonts w:hint="cs"/>
          <w:color w:val="000000" w:themeColor="text1"/>
          <w:sz w:val="30"/>
          <w:szCs w:val="30"/>
          <w:cs/>
        </w:rPr>
        <w:t>และความเสี่ยงจากตลาด</w:t>
      </w:r>
      <w:r w:rsidRPr="00757917">
        <w:rPr>
          <w:color w:val="000000" w:themeColor="text1"/>
          <w:sz w:val="30"/>
          <w:szCs w:val="30"/>
          <w:cs/>
        </w:rPr>
        <w:t xml:space="preserve"> (</w:t>
      </w:r>
      <w:r w:rsidRPr="00757917">
        <w:rPr>
          <w:rFonts w:hint="cs"/>
          <w:color w:val="000000" w:themeColor="text1"/>
          <w:sz w:val="30"/>
          <w:szCs w:val="30"/>
          <w:cs/>
        </w:rPr>
        <w:t>เงินลงทุน</w:t>
      </w:r>
      <w:r w:rsidRPr="00757917">
        <w:rPr>
          <w:color w:val="000000" w:themeColor="text1"/>
          <w:sz w:val="30"/>
          <w:szCs w:val="30"/>
          <w:cs/>
        </w:rPr>
        <w:t>)</w:t>
      </w:r>
    </w:p>
    <w:p w14:paraId="375964C6" w14:textId="3D57FEB8" w:rsidR="00D048D2" w:rsidRPr="00757917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000000" w:themeColor="text1"/>
          <w:sz w:val="30"/>
          <w:szCs w:val="30"/>
        </w:rPr>
      </w:pPr>
    </w:p>
    <w:tbl>
      <w:tblPr>
        <w:tblW w:w="925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3131"/>
        <w:gridCol w:w="252"/>
        <w:gridCol w:w="1347"/>
        <w:gridCol w:w="237"/>
        <w:gridCol w:w="1210"/>
        <w:gridCol w:w="237"/>
        <w:gridCol w:w="1384"/>
        <w:gridCol w:w="237"/>
        <w:gridCol w:w="1215"/>
      </w:tblGrid>
      <w:tr w:rsidR="00953B0C" w:rsidRPr="00757917" w14:paraId="423A4659" w14:textId="77777777" w:rsidTr="00984FEB">
        <w:trPr>
          <w:tblHeader/>
        </w:trPr>
        <w:tc>
          <w:tcPr>
            <w:tcW w:w="1692" w:type="pct"/>
            <w:shd w:val="clear" w:color="auto" w:fill="auto"/>
          </w:tcPr>
          <w:p w14:paraId="5BC6D691" w14:textId="1AB0E60A" w:rsidR="00953B0C" w:rsidRPr="00757917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มูลค่าปัจจุบันของภาระผูกพันตาม</w:t>
            </w:r>
          </w:p>
        </w:tc>
        <w:tc>
          <w:tcPr>
            <w:tcW w:w="136" w:type="pct"/>
          </w:tcPr>
          <w:p w14:paraId="762250DD" w14:textId="77777777" w:rsidR="00953B0C" w:rsidRPr="00757917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10" w:type="pct"/>
            <w:gridSpan w:val="3"/>
          </w:tcPr>
          <w:p w14:paraId="1D852679" w14:textId="77777777" w:rsidR="00953B0C" w:rsidRPr="00757917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28" w:type="pct"/>
          </w:tcPr>
          <w:p w14:paraId="1821B0EC" w14:textId="77777777" w:rsidR="00953B0C" w:rsidRPr="00757917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533" w:type="pct"/>
            <w:gridSpan w:val="3"/>
          </w:tcPr>
          <w:p w14:paraId="5F8D13B7" w14:textId="77777777" w:rsidR="00953B0C" w:rsidRPr="00757917" w:rsidRDefault="00953B0C" w:rsidP="00953B0C">
            <w:pPr>
              <w:pStyle w:val="BodyText"/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53B0C" w:rsidRPr="00757917" w14:paraId="6E84E776" w14:textId="77777777" w:rsidTr="00984FEB">
        <w:trPr>
          <w:tblHeader/>
        </w:trPr>
        <w:tc>
          <w:tcPr>
            <w:tcW w:w="1692" w:type="pct"/>
            <w:shd w:val="clear" w:color="auto" w:fill="auto"/>
          </w:tcPr>
          <w:p w14:paraId="50A98944" w14:textId="33A65F09" w:rsidR="00953B0C" w:rsidRPr="00757917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39"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โครงการผลประโยชน์</w:t>
            </w:r>
          </w:p>
        </w:tc>
        <w:tc>
          <w:tcPr>
            <w:tcW w:w="136" w:type="pct"/>
          </w:tcPr>
          <w:p w14:paraId="1303D3BE" w14:textId="77777777" w:rsidR="00953B0C" w:rsidRPr="00757917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  <w:vAlign w:val="center"/>
          </w:tcPr>
          <w:p w14:paraId="14DED1EE" w14:textId="64F63699" w:rsidR="00953B0C" w:rsidRPr="00757917" w:rsidRDefault="00460DD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128" w:type="pct"/>
          </w:tcPr>
          <w:p w14:paraId="432849E3" w14:textId="76B3FDC5" w:rsidR="00953B0C" w:rsidRPr="00757917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54" w:type="pct"/>
            <w:vAlign w:val="center"/>
          </w:tcPr>
          <w:p w14:paraId="7BA76CAB" w14:textId="1D1C632A" w:rsidR="00953B0C" w:rsidRPr="00757917" w:rsidRDefault="00460DD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2563</w:t>
            </w:r>
          </w:p>
        </w:tc>
        <w:tc>
          <w:tcPr>
            <w:tcW w:w="128" w:type="pct"/>
          </w:tcPr>
          <w:p w14:paraId="6100C8D7" w14:textId="77777777" w:rsidR="00953B0C" w:rsidRPr="00757917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748" w:type="pct"/>
            <w:vAlign w:val="center"/>
          </w:tcPr>
          <w:p w14:paraId="7625CF85" w14:textId="74684DD2" w:rsidR="00953B0C" w:rsidRPr="00757917" w:rsidRDefault="00460DD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128" w:type="pct"/>
          </w:tcPr>
          <w:p w14:paraId="23972558" w14:textId="77777777" w:rsidR="00953B0C" w:rsidRPr="00757917" w:rsidRDefault="00953B0C" w:rsidP="00953B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57" w:type="pct"/>
            <w:vAlign w:val="center"/>
          </w:tcPr>
          <w:p w14:paraId="7880568A" w14:textId="6ECBF565" w:rsidR="00953B0C" w:rsidRPr="00757917" w:rsidRDefault="00460DDC" w:rsidP="00953B0C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2563</w:t>
            </w:r>
          </w:p>
        </w:tc>
      </w:tr>
      <w:tr w:rsidR="008F7AC3" w:rsidRPr="00757917" w14:paraId="73AB1946" w14:textId="77777777" w:rsidTr="00984FEB">
        <w:trPr>
          <w:tblHeader/>
        </w:trPr>
        <w:tc>
          <w:tcPr>
            <w:tcW w:w="1692" w:type="pct"/>
            <w:shd w:val="clear" w:color="auto" w:fill="auto"/>
          </w:tcPr>
          <w:p w14:paraId="1A83A761" w14:textId="77777777" w:rsidR="008F7AC3" w:rsidRPr="00757917" w:rsidRDefault="008F7AC3" w:rsidP="008F7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39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6" w:type="pct"/>
          </w:tcPr>
          <w:p w14:paraId="47B8EE28" w14:textId="77777777" w:rsidR="008F7AC3" w:rsidRPr="00757917" w:rsidRDefault="008F7AC3" w:rsidP="008F7A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  <w:vAlign w:val="center"/>
          </w:tcPr>
          <w:p w14:paraId="1C955E08" w14:textId="77777777" w:rsidR="008F7AC3" w:rsidRPr="00757917" w:rsidRDefault="008F7AC3" w:rsidP="008F7AC3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29452928" w14:textId="77777777" w:rsidR="008F7AC3" w:rsidRPr="00757917" w:rsidRDefault="008F7AC3" w:rsidP="008F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654" w:type="pct"/>
            <w:vAlign w:val="center"/>
          </w:tcPr>
          <w:p w14:paraId="5D48AB9C" w14:textId="6816E916" w:rsidR="008F7AC3" w:rsidRPr="00757917" w:rsidRDefault="008F7AC3" w:rsidP="008F7AC3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(</w:t>
            </w:r>
            <w:r w:rsidRPr="00757917">
              <w:rPr>
                <w:rFonts w:ascii="Angsana New" w:hAnsi="Angsana New" w:cs="Angsana New" w:hint="cs"/>
                <w:sz w:val="30"/>
                <w:szCs w:val="30"/>
                <w:cs/>
                <w:lang w:val="en-US" w:bidi="th-TH"/>
              </w:rPr>
              <w:t>ปรับปรุงใหม่</w:t>
            </w:r>
            <w:r w:rsidRPr="00757917"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8" w:type="pct"/>
          </w:tcPr>
          <w:p w14:paraId="47EC75D5" w14:textId="77777777" w:rsidR="008F7AC3" w:rsidRPr="00757917" w:rsidRDefault="008F7AC3" w:rsidP="008F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748" w:type="pct"/>
            <w:vAlign w:val="center"/>
          </w:tcPr>
          <w:p w14:paraId="55715760" w14:textId="77777777" w:rsidR="008F7AC3" w:rsidRPr="00757917" w:rsidRDefault="008F7AC3" w:rsidP="008F7AC3">
            <w:pPr>
              <w:pStyle w:val="acctmergecolhdg"/>
              <w:spacing w:line="240" w:lineRule="auto"/>
              <w:ind w:left="-108" w:right="-107"/>
              <w:rPr>
                <w:rFonts w:ascii="Angsana New" w:hAnsi="Angsana New" w:cstheme="minorBidi"/>
                <w:b w:val="0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7831E666" w14:textId="77777777" w:rsidR="008F7AC3" w:rsidRPr="00757917" w:rsidRDefault="008F7AC3" w:rsidP="008F7A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657" w:type="pct"/>
            <w:vAlign w:val="center"/>
          </w:tcPr>
          <w:p w14:paraId="2D60BFCE" w14:textId="77777777" w:rsidR="008F7AC3" w:rsidRPr="00757917" w:rsidRDefault="008F7AC3" w:rsidP="008F7AC3">
            <w:pPr>
              <w:pStyle w:val="acctmergecolhdg"/>
              <w:spacing w:line="240" w:lineRule="auto"/>
              <w:ind w:left="-108" w:right="-107"/>
              <w:rPr>
                <w:rFonts w:ascii="Angsana New" w:hAnsi="Angsana New"/>
                <w:b w:val="0"/>
                <w:bCs/>
                <w:sz w:val="30"/>
                <w:szCs w:val="30"/>
                <w:lang w:val="en-US" w:bidi="th-TH"/>
              </w:rPr>
            </w:pPr>
          </w:p>
        </w:tc>
      </w:tr>
      <w:tr w:rsidR="00953B0C" w:rsidRPr="00757917" w14:paraId="61BB1617" w14:textId="77777777" w:rsidTr="00984FEB">
        <w:trPr>
          <w:tblHeader/>
        </w:trPr>
        <w:tc>
          <w:tcPr>
            <w:tcW w:w="1692" w:type="pct"/>
          </w:tcPr>
          <w:p w14:paraId="7BB09977" w14:textId="77777777" w:rsidR="00953B0C" w:rsidRPr="00757917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6" w:type="pct"/>
          </w:tcPr>
          <w:p w14:paraId="40FC7752" w14:textId="77777777" w:rsidR="00953B0C" w:rsidRPr="00757917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6" w:right="-11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3171" w:type="pct"/>
            <w:gridSpan w:val="7"/>
          </w:tcPr>
          <w:p w14:paraId="307A5FD4" w14:textId="77777777" w:rsidR="00953B0C" w:rsidRPr="00757917" w:rsidRDefault="00953B0C" w:rsidP="00953B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B7064" w:rsidRPr="00757917" w14:paraId="301178B3" w14:textId="77777777" w:rsidTr="00074018">
        <w:trPr>
          <w:trHeight w:val="146"/>
        </w:trPr>
        <w:tc>
          <w:tcPr>
            <w:tcW w:w="1692" w:type="pct"/>
          </w:tcPr>
          <w:p w14:paraId="614B5488" w14:textId="0862E021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 xml:space="preserve">วันที่ </w:t>
            </w:r>
            <w:r w:rsidR="00460DDC" w:rsidRPr="00757917">
              <w:rPr>
                <w:rFonts w:asciiTheme="majorBidi" w:hAnsi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 xml:space="preserve">ตุลาคม </w:t>
            </w:r>
            <w:r w:rsidR="00460DDC" w:rsidRPr="00757917">
              <w:rPr>
                <w:rFonts w:asciiTheme="majorBidi" w:hAnsiTheme="majorBidi"/>
                <w:sz w:val="30"/>
                <w:szCs w:val="30"/>
              </w:rPr>
              <w:t>2563</w:t>
            </w:r>
            <w:r w:rsidRPr="00757917">
              <w:rPr>
                <w:rFonts w:asciiTheme="majorBidi" w:hAnsiTheme="majorBidi"/>
                <w:sz w:val="30"/>
                <w:szCs w:val="30"/>
              </w:rPr>
              <w:t>/</w:t>
            </w:r>
            <w:r w:rsidR="00460DDC" w:rsidRPr="00757917">
              <w:rPr>
                <w:rFonts w:asciiTheme="majorBidi" w:hAnsiTheme="majorBidi"/>
                <w:sz w:val="30"/>
                <w:szCs w:val="30"/>
              </w:rPr>
              <w:t>2562</w:t>
            </w:r>
          </w:p>
        </w:tc>
        <w:tc>
          <w:tcPr>
            <w:tcW w:w="136" w:type="pct"/>
          </w:tcPr>
          <w:p w14:paraId="21F6DFFE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16FBCD0C" w14:textId="46A52DE5" w:rsidR="004B7064" w:rsidRPr="00757917" w:rsidRDefault="00460DDC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220</w:t>
            </w:r>
          </w:p>
        </w:tc>
        <w:tc>
          <w:tcPr>
            <w:tcW w:w="128" w:type="pct"/>
          </w:tcPr>
          <w:p w14:paraId="54F5FA8F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</w:tcPr>
          <w:p w14:paraId="7B9A1870" w14:textId="5EF398D0" w:rsidR="004B7064" w:rsidRPr="00757917" w:rsidRDefault="00460DDC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188</w:t>
            </w:r>
          </w:p>
        </w:tc>
        <w:tc>
          <w:tcPr>
            <w:tcW w:w="128" w:type="pct"/>
          </w:tcPr>
          <w:p w14:paraId="61A86E61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159F7C72" w14:textId="5D95AC6E" w:rsidR="004B7064" w:rsidRPr="00757917" w:rsidRDefault="00460DDC" w:rsidP="004B7064">
            <w:pPr>
              <w:pStyle w:val="acctfourfigures"/>
              <w:tabs>
                <w:tab w:val="clear" w:pos="765"/>
                <w:tab w:val="decimal" w:pos="1105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33</w:t>
            </w:r>
          </w:p>
        </w:tc>
        <w:tc>
          <w:tcPr>
            <w:tcW w:w="128" w:type="pct"/>
          </w:tcPr>
          <w:p w14:paraId="2275E8E6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</w:tcPr>
          <w:p w14:paraId="20747DF9" w14:textId="453B0A10" w:rsidR="004B7064" w:rsidRPr="00757917" w:rsidRDefault="00460DDC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36</w:t>
            </w:r>
          </w:p>
        </w:tc>
      </w:tr>
      <w:tr w:rsidR="004B7064" w:rsidRPr="00757917" w14:paraId="4A4E6CDB" w14:textId="77777777" w:rsidTr="00984FEB">
        <w:tc>
          <w:tcPr>
            <w:tcW w:w="1692" w:type="pct"/>
          </w:tcPr>
          <w:p w14:paraId="6BC537C9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10"/>
                <w:szCs w:val="10"/>
              </w:rPr>
            </w:pPr>
          </w:p>
        </w:tc>
        <w:tc>
          <w:tcPr>
            <w:tcW w:w="136" w:type="pct"/>
          </w:tcPr>
          <w:p w14:paraId="07FA1462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10"/>
                <w:szCs w:val="10"/>
              </w:rPr>
            </w:pPr>
          </w:p>
        </w:tc>
        <w:tc>
          <w:tcPr>
            <w:tcW w:w="728" w:type="pct"/>
          </w:tcPr>
          <w:p w14:paraId="1FEC988B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128" w:type="pct"/>
          </w:tcPr>
          <w:p w14:paraId="52A4D507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654" w:type="pct"/>
          </w:tcPr>
          <w:p w14:paraId="188D40CB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128" w:type="pct"/>
          </w:tcPr>
          <w:p w14:paraId="7DFB57A7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10"/>
                <w:szCs w:val="10"/>
                <w:lang w:val="en-US" w:bidi="th-TH"/>
              </w:rPr>
            </w:pPr>
          </w:p>
        </w:tc>
        <w:tc>
          <w:tcPr>
            <w:tcW w:w="748" w:type="pct"/>
          </w:tcPr>
          <w:p w14:paraId="2E5E8C71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10"/>
                <w:szCs w:val="10"/>
              </w:rPr>
            </w:pPr>
          </w:p>
        </w:tc>
        <w:tc>
          <w:tcPr>
            <w:tcW w:w="128" w:type="pct"/>
          </w:tcPr>
          <w:p w14:paraId="7C3E9EBE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  <w:tc>
          <w:tcPr>
            <w:tcW w:w="657" w:type="pct"/>
          </w:tcPr>
          <w:p w14:paraId="095CDB1C" w14:textId="77777777" w:rsidR="004B7064" w:rsidRPr="00757917" w:rsidRDefault="004B7064" w:rsidP="004B7064">
            <w:pPr>
              <w:pStyle w:val="acctfourfigures"/>
              <w:tabs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10"/>
                <w:szCs w:val="10"/>
                <w:lang w:val="en-US" w:bidi="th-TH"/>
              </w:rPr>
            </w:pPr>
          </w:p>
        </w:tc>
      </w:tr>
      <w:tr w:rsidR="004B7064" w:rsidRPr="00757917" w14:paraId="4F3E8C48" w14:textId="77777777" w:rsidTr="00984FEB">
        <w:tc>
          <w:tcPr>
            <w:tcW w:w="1692" w:type="pct"/>
            <w:shd w:val="clear" w:color="auto" w:fill="auto"/>
          </w:tcPr>
          <w:p w14:paraId="3DB2E36D" w14:textId="362DB19F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136" w:type="pct"/>
          </w:tcPr>
          <w:p w14:paraId="12CBAC95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2AA89DC2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21B8D5D9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</w:tcPr>
          <w:p w14:paraId="4AF0AC6A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E133C65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1300B906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</w:tcPr>
          <w:p w14:paraId="1DC6D5DA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</w:tcPr>
          <w:p w14:paraId="7006C849" w14:textId="77777777" w:rsidR="004B7064" w:rsidRPr="00757917" w:rsidRDefault="004B7064" w:rsidP="004B7064">
            <w:pPr>
              <w:pStyle w:val="acctfourfigures"/>
              <w:tabs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4B7064" w:rsidRPr="00757917" w14:paraId="0596A0FE" w14:textId="77777777" w:rsidTr="00984FEB">
        <w:tc>
          <w:tcPr>
            <w:tcW w:w="1692" w:type="pct"/>
            <w:shd w:val="clear" w:color="auto" w:fill="auto"/>
          </w:tcPr>
          <w:p w14:paraId="323195C1" w14:textId="3AA0FAEC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ต้นทุนบริการปัจจุบัน</w:t>
            </w:r>
          </w:p>
        </w:tc>
        <w:tc>
          <w:tcPr>
            <w:tcW w:w="136" w:type="pct"/>
          </w:tcPr>
          <w:p w14:paraId="334ADC2A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59ED02EF" w14:textId="6C97C72A" w:rsidR="004B7064" w:rsidRPr="00757917" w:rsidRDefault="00460DDC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43</w:t>
            </w:r>
          </w:p>
        </w:tc>
        <w:tc>
          <w:tcPr>
            <w:tcW w:w="128" w:type="pct"/>
          </w:tcPr>
          <w:p w14:paraId="74967632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shd w:val="clear" w:color="auto" w:fill="auto"/>
          </w:tcPr>
          <w:p w14:paraId="4B41412B" w14:textId="08B82C40" w:rsidR="004B7064" w:rsidRPr="00757917" w:rsidRDefault="00460DDC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</w:t>
            </w:r>
            <w:r w:rsidR="009C2BED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8" w:type="pct"/>
          </w:tcPr>
          <w:p w14:paraId="216DE2C5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0FA1525F" w14:textId="0B8331CF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</w:t>
            </w:r>
          </w:p>
        </w:tc>
        <w:tc>
          <w:tcPr>
            <w:tcW w:w="128" w:type="pct"/>
          </w:tcPr>
          <w:p w14:paraId="3AE1BFD5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  <w:shd w:val="clear" w:color="auto" w:fill="auto"/>
          </w:tcPr>
          <w:p w14:paraId="01892680" w14:textId="54B10DD4" w:rsidR="004B7064" w:rsidRPr="00757917" w:rsidRDefault="004B7064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</w:p>
        </w:tc>
      </w:tr>
      <w:tr w:rsidR="004B7064" w:rsidRPr="00757917" w14:paraId="53E75AC8" w14:textId="77777777" w:rsidTr="00672358">
        <w:tc>
          <w:tcPr>
            <w:tcW w:w="1692" w:type="pct"/>
            <w:shd w:val="clear" w:color="auto" w:fill="auto"/>
          </w:tcPr>
          <w:p w14:paraId="30C91E7B" w14:textId="4CC715A3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ดอกเบี้ยจากภาระผูกพัน</w:t>
            </w:r>
          </w:p>
        </w:tc>
        <w:tc>
          <w:tcPr>
            <w:tcW w:w="136" w:type="pct"/>
          </w:tcPr>
          <w:p w14:paraId="2EA32A8E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44A44335" w14:textId="0CBC55A6" w:rsidR="004B7064" w:rsidRPr="00757917" w:rsidRDefault="00460DDC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28" w:type="pct"/>
          </w:tcPr>
          <w:p w14:paraId="6CB315E1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shd w:val="clear" w:color="auto" w:fill="auto"/>
          </w:tcPr>
          <w:p w14:paraId="2D5B3979" w14:textId="51EAB0AB" w:rsidR="004B7064" w:rsidRPr="00757917" w:rsidRDefault="00460DDC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28" w:type="pct"/>
          </w:tcPr>
          <w:p w14:paraId="1FB89D9E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088374E4" w14:textId="6E3330BD" w:rsidR="004B7064" w:rsidRPr="00757917" w:rsidRDefault="00460DDC" w:rsidP="00582DA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28" w:type="pct"/>
          </w:tcPr>
          <w:p w14:paraId="36281509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  <w:shd w:val="clear" w:color="auto" w:fill="auto"/>
          </w:tcPr>
          <w:p w14:paraId="3ABBDBAD" w14:textId="0248202D" w:rsidR="004B7064" w:rsidRPr="00757917" w:rsidRDefault="004B7064" w:rsidP="004B7064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03039" w:rsidRPr="00757917" w14:paraId="313C4062" w14:textId="77777777" w:rsidTr="00390B78">
        <w:trPr>
          <w:trHeight w:val="80"/>
        </w:trPr>
        <w:tc>
          <w:tcPr>
            <w:tcW w:w="1692" w:type="pct"/>
            <w:shd w:val="clear" w:color="auto" w:fill="auto"/>
          </w:tcPr>
          <w:p w14:paraId="600E50AE" w14:textId="77777777" w:rsidR="0049212D" w:rsidRPr="00757917" w:rsidRDefault="00603039" w:rsidP="006030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ผลขาดทุนจากการจ่ายชำระ</w:t>
            </w:r>
          </w:p>
          <w:p w14:paraId="30C8D6B9" w14:textId="026E6466" w:rsidR="00603039" w:rsidRPr="00757917" w:rsidRDefault="008A59DF" w:rsidP="004921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14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603039"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ผลประโยชน์</w:t>
            </w:r>
          </w:p>
        </w:tc>
        <w:tc>
          <w:tcPr>
            <w:tcW w:w="136" w:type="pct"/>
          </w:tcPr>
          <w:p w14:paraId="23E2352D" w14:textId="77777777" w:rsidR="00603039" w:rsidRPr="00757917" w:rsidRDefault="00603039" w:rsidP="006030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  <w:tcBorders>
              <w:bottom w:val="single" w:sz="4" w:space="0" w:color="auto"/>
            </w:tcBorders>
          </w:tcPr>
          <w:p w14:paraId="50CFBF51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381EBB24" w14:textId="7C3ABBC9" w:rsidR="00603039" w:rsidRPr="00757917" w:rsidRDefault="00460DDC" w:rsidP="00603039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128" w:type="pct"/>
          </w:tcPr>
          <w:p w14:paraId="0DFE2BF9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tcBorders>
              <w:bottom w:val="single" w:sz="4" w:space="0" w:color="auto"/>
            </w:tcBorders>
            <w:shd w:val="clear" w:color="auto" w:fill="auto"/>
          </w:tcPr>
          <w:p w14:paraId="0B5B8017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661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6AE9A567" w14:textId="504DB4F7" w:rsidR="00603039" w:rsidRPr="00757917" w:rsidRDefault="00603039" w:rsidP="00603039">
            <w:pPr>
              <w:pStyle w:val="acctfourfigures"/>
              <w:tabs>
                <w:tab w:val="clear" w:pos="765"/>
                <w:tab w:val="decimal" w:pos="661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207B583B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  <w:tcBorders>
              <w:bottom w:val="single" w:sz="4" w:space="0" w:color="auto"/>
            </w:tcBorders>
          </w:tcPr>
          <w:p w14:paraId="1CB49007" w14:textId="77777777" w:rsidR="00603039" w:rsidRPr="00757917" w:rsidRDefault="00603039" w:rsidP="006030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  <w:p w14:paraId="36F493FE" w14:textId="4C93A64C" w:rsidR="00603039" w:rsidRPr="00757917" w:rsidRDefault="00460DDC" w:rsidP="006030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5FDE58D4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  <w:tcBorders>
              <w:bottom w:val="single" w:sz="4" w:space="0" w:color="auto"/>
            </w:tcBorders>
            <w:shd w:val="clear" w:color="auto" w:fill="auto"/>
          </w:tcPr>
          <w:p w14:paraId="277DB24D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</w:rPr>
            </w:pPr>
          </w:p>
          <w:p w14:paraId="7002A9E2" w14:textId="1C2DE940" w:rsidR="00603039" w:rsidRPr="00757917" w:rsidRDefault="00603039" w:rsidP="00603039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B7064" w:rsidRPr="00757917" w14:paraId="420ED15D" w14:textId="77777777" w:rsidTr="009112CB">
        <w:tc>
          <w:tcPr>
            <w:tcW w:w="1692" w:type="pct"/>
          </w:tcPr>
          <w:p w14:paraId="6D9289D0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6" w:type="pct"/>
          </w:tcPr>
          <w:p w14:paraId="29BDE4A1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  <w:tcBorders>
              <w:top w:val="single" w:sz="4" w:space="0" w:color="auto"/>
              <w:bottom w:val="single" w:sz="4" w:space="0" w:color="auto"/>
            </w:tcBorders>
          </w:tcPr>
          <w:p w14:paraId="74F8B5E6" w14:textId="022EA3BA" w:rsidR="004B7064" w:rsidRPr="00757917" w:rsidRDefault="00460DDC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51</w:t>
            </w:r>
          </w:p>
        </w:tc>
        <w:tc>
          <w:tcPr>
            <w:tcW w:w="128" w:type="pct"/>
          </w:tcPr>
          <w:p w14:paraId="0467285A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83B87A" w14:textId="64E70FAA" w:rsidR="004B7064" w:rsidRPr="00757917" w:rsidRDefault="00460DDC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</w:t>
            </w:r>
            <w:r w:rsidR="009C2BED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28" w:type="pct"/>
          </w:tcPr>
          <w:p w14:paraId="4C48C123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E264AFC" w14:textId="5B34B563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14</w:t>
            </w:r>
          </w:p>
        </w:tc>
        <w:tc>
          <w:tcPr>
            <w:tcW w:w="128" w:type="pct"/>
          </w:tcPr>
          <w:p w14:paraId="3E177545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14:paraId="24FABC19" w14:textId="3BF657D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6</w:t>
            </w:r>
          </w:p>
        </w:tc>
      </w:tr>
      <w:tr w:rsidR="004B7064" w:rsidRPr="00757917" w14:paraId="47724C66" w14:textId="77777777" w:rsidTr="00074018">
        <w:tc>
          <w:tcPr>
            <w:tcW w:w="1692" w:type="pct"/>
            <w:shd w:val="clear" w:color="auto" w:fill="auto"/>
          </w:tcPr>
          <w:p w14:paraId="4D82C529" w14:textId="04FD288E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136" w:type="pct"/>
          </w:tcPr>
          <w:p w14:paraId="2CD290B6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8"/>
                <w:szCs w:val="8"/>
              </w:rPr>
            </w:pPr>
          </w:p>
        </w:tc>
        <w:tc>
          <w:tcPr>
            <w:tcW w:w="728" w:type="pct"/>
            <w:tcBorders>
              <w:top w:val="single" w:sz="4" w:space="0" w:color="auto"/>
            </w:tcBorders>
          </w:tcPr>
          <w:p w14:paraId="25064F4A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128" w:type="pct"/>
          </w:tcPr>
          <w:p w14:paraId="7E1C940F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654" w:type="pct"/>
            <w:tcBorders>
              <w:top w:val="single" w:sz="4" w:space="0" w:color="auto"/>
            </w:tcBorders>
          </w:tcPr>
          <w:p w14:paraId="2968FCE9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128" w:type="pct"/>
          </w:tcPr>
          <w:p w14:paraId="3BBB3B0E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8"/>
                <w:szCs w:val="8"/>
                <w:lang w:val="en-US" w:bidi="th-TH"/>
              </w:rPr>
            </w:pPr>
          </w:p>
        </w:tc>
        <w:tc>
          <w:tcPr>
            <w:tcW w:w="748" w:type="pct"/>
            <w:tcBorders>
              <w:top w:val="single" w:sz="4" w:space="0" w:color="auto"/>
            </w:tcBorders>
          </w:tcPr>
          <w:p w14:paraId="18D55BB5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8"/>
                <w:szCs w:val="8"/>
              </w:rPr>
            </w:pPr>
          </w:p>
        </w:tc>
        <w:tc>
          <w:tcPr>
            <w:tcW w:w="128" w:type="pct"/>
          </w:tcPr>
          <w:p w14:paraId="4C2BFD81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657" w:type="pct"/>
            <w:tcBorders>
              <w:top w:val="single" w:sz="4" w:space="0" w:color="auto"/>
            </w:tcBorders>
          </w:tcPr>
          <w:p w14:paraId="4EA91408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</w:tr>
      <w:tr w:rsidR="004B7064" w:rsidRPr="00757917" w14:paraId="380D0C47" w14:textId="77777777" w:rsidTr="00074018">
        <w:tc>
          <w:tcPr>
            <w:tcW w:w="1692" w:type="pct"/>
            <w:shd w:val="clear" w:color="auto" w:fill="auto"/>
          </w:tcPr>
          <w:p w14:paraId="476C86DA" w14:textId="7F0993EB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136" w:type="pct"/>
          </w:tcPr>
          <w:p w14:paraId="297E3356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6984316C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F68EB82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</w:tcPr>
          <w:p w14:paraId="471F8396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1F07F586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0F62DBF7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</w:tcPr>
          <w:p w14:paraId="5E9D54BE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</w:tcPr>
          <w:p w14:paraId="54C8D7D6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4B7064" w:rsidRPr="00757917" w14:paraId="49439BD7" w14:textId="77777777" w:rsidTr="00984FEB">
        <w:tc>
          <w:tcPr>
            <w:tcW w:w="1692" w:type="pct"/>
            <w:shd w:val="clear" w:color="auto" w:fill="auto"/>
          </w:tcPr>
          <w:p w14:paraId="06E9C890" w14:textId="178C192D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ขาดทุน</w:t>
            </w:r>
            <w:r w:rsidRPr="00757917">
              <w:rPr>
                <w:rFonts w:asciiTheme="majorBidi" w:hAnsiTheme="majorBidi" w:cstheme="majorBidi"/>
                <w:color w:val="000000"/>
                <w:sz w:val="30"/>
                <w:szCs w:val="30"/>
                <w:lang w:val="en-GB"/>
              </w:rPr>
              <w:t xml:space="preserve"> </w:t>
            </w:r>
            <w:r w:rsidRPr="00757917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(กำไร)</w:t>
            </w:r>
            <w:r w:rsidRPr="00757917">
              <w:rPr>
                <w:rFonts w:asciiTheme="majorBidi" w:hAnsiTheme="majorBidi" w:cstheme="majorBidi"/>
                <w:color w:val="000000"/>
                <w:sz w:val="30"/>
                <w:szCs w:val="30"/>
                <w:lang w:val="en-GB"/>
              </w:rPr>
              <w:t xml:space="preserve"> </w:t>
            </w:r>
            <w:r w:rsidRPr="00757917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จากการประมาณการ</w:t>
            </w:r>
          </w:p>
        </w:tc>
        <w:tc>
          <w:tcPr>
            <w:tcW w:w="136" w:type="pct"/>
          </w:tcPr>
          <w:p w14:paraId="51BFF82E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4CA0DB92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5214483B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</w:tcPr>
          <w:p w14:paraId="6F23D141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4C1F91F0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722E909B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</w:tcPr>
          <w:p w14:paraId="7F6E8423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</w:tcPr>
          <w:p w14:paraId="4DD04067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</w:tr>
      <w:tr w:rsidR="004B7064" w:rsidRPr="00757917" w14:paraId="36392312" w14:textId="77777777" w:rsidTr="004B7064">
        <w:trPr>
          <w:trHeight w:val="60"/>
        </w:trPr>
        <w:tc>
          <w:tcPr>
            <w:tcW w:w="1692" w:type="pct"/>
            <w:shd w:val="clear" w:color="auto" w:fill="auto"/>
          </w:tcPr>
          <w:p w14:paraId="29502A32" w14:textId="74AE9F19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color w:val="000000"/>
                <w:sz w:val="30"/>
                <w:szCs w:val="30"/>
                <w:cs/>
                <w:lang w:val="en-GB"/>
              </w:rPr>
              <w:t>ตามหลัก</w:t>
            </w:r>
            <w:r w:rsidRPr="00757917">
              <w:rPr>
                <w:rFonts w:asciiTheme="majorBidi" w:hAnsiTheme="majorBidi" w:cstheme="majorBidi"/>
                <w:color w:val="000000"/>
                <w:sz w:val="30"/>
                <w:szCs w:val="30"/>
                <w:cs/>
              </w:rPr>
              <w:t>คณิตศาสตร์ประกันภัย</w:t>
            </w:r>
          </w:p>
        </w:tc>
        <w:tc>
          <w:tcPr>
            <w:tcW w:w="136" w:type="pct"/>
          </w:tcPr>
          <w:p w14:paraId="036F785D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6669441A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6F667BC0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</w:tcPr>
          <w:p w14:paraId="49A65A94" w14:textId="2DBE5DCB" w:rsidR="004B7064" w:rsidRPr="00757917" w:rsidRDefault="004B7064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8" w:type="pct"/>
          </w:tcPr>
          <w:p w14:paraId="0DEDB3EA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731BCACE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8" w:type="pct"/>
          </w:tcPr>
          <w:p w14:paraId="0C4046E3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</w:tcPr>
          <w:p w14:paraId="18EC244B" w14:textId="2035099C" w:rsidR="004B7064" w:rsidRPr="00757917" w:rsidRDefault="004B7064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</w:p>
        </w:tc>
      </w:tr>
      <w:tr w:rsidR="00646FE4" w:rsidRPr="00757917" w14:paraId="4A95A534" w14:textId="77777777" w:rsidTr="00984FEB">
        <w:tc>
          <w:tcPr>
            <w:tcW w:w="1692" w:type="pct"/>
          </w:tcPr>
          <w:p w14:paraId="49032A80" w14:textId="25008DD5" w:rsidR="00646FE4" w:rsidRPr="00757917" w:rsidRDefault="00646FE4" w:rsidP="00646F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ข้อสมมติด้านประชากรศาสตร์</w:t>
            </w:r>
          </w:p>
        </w:tc>
        <w:tc>
          <w:tcPr>
            <w:tcW w:w="136" w:type="pct"/>
          </w:tcPr>
          <w:p w14:paraId="19825CD9" w14:textId="77777777" w:rsidR="00646FE4" w:rsidRPr="00757917" w:rsidRDefault="00646FE4" w:rsidP="00646F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3930BD56" w14:textId="21797D89" w:rsidR="00646FE4" w:rsidRPr="00757917" w:rsidRDefault="00460DDC" w:rsidP="00646FE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41</w:t>
            </w:r>
          </w:p>
        </w:tc>
        <w:tc>
          <w:tcPr>
            <w:tcW w:w="128" w:type="pct"/>
          </w:tcPr>
          <w:p w14:paraId="1DDC512E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</w:tcPr>
          <w:p w14:paraId="28230962" w14:textId="7B6B7E3C" w:rsidR="00646FE4" w:rsidRPr="00757917" w:rsidRDefault="00646FE4" w:rsidP="00646FE4">
            <w:pPr>
              <w:pStyle w:val="acctfourfigures"/>
              <w:tabs>
                <w:tab w:val="clear" w:pos="765"/>
                <w:tab w:val="decimal" w:pos="661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</w:tcPr>
          <w:p w14:paraId="632BCCDE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225F3971" w14:textId="7244D8C9" w:rsidR="00646FE4" w:rsidRPr="00757917" w:rsidRDefault="00460DDC" w:rsidP="00646FE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5</w:t>
            </w:r>
          </w:p>
        </w:tc>
        <w:tc>
          <w:tcPr>
            <w:tcW w:w="128" w:type="pct"/>
          </w:tcPr>
          <w:p w14:paraId="3A2B60E5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</w:tcPr>
          <w:p w14:paraId="2D30F78D" w14:textId="3101CFF2" w:rsidR="00646FE4" w:rsidRPr="00757917" w:rsidRDefault="00646FE4" w:rsidP="00646FE4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46FE4" w:rsidRPr="00757917" w14:paraId="253AED18" w14:textId="77777777" w:rsidTr="00984FEB">
        <w:tc>
          <w:tcPr>
            <w:tcW w:w="1692" w:type="pct"/>
          </w:tcPr>
          <w:p w14:paraId="69EF9295" w14:textId="5045D68A" w:rsidR="00646FE4" w:rsidRPr="00757917" w:rsidRDefault="00646FE4" w:rsidP="00646F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ข้อสมมติทางการเงิน</w:t>
            </w:r>
          </w:p>
        </w:tc>
        <w:tc>
          <w:tcPr>
            <w:tcW w:w="136" w:type="pct"/>
          </w:tcPr>
          <w:p w14:paraId="26D73E0A" w14:textId="77777777" w:rsidR="00646FE4" w:rsidRPr="00757917" w:rsidRDefault="00646FE4" w:rsidP="00646F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2A73CC4B" w14:textId="0F530BE9" w:rsidR="00646FE4" w:rsidRPr="00757917" w:rsidRDefault="00460DDC" w:rsidP="00646FE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25</w:t>
            </w:r>
          </w:p>
        </w:tc>
        <w:tc>
          <w:tcPr>
            <w:tcW w:w="128" w:type="pct"/>
          </w:tcPr>
          <w:p w14:paraId="377117BD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</w:tcPr>
          <w:p w14:paraId="08A873DF" w14:textId="799A77A5" w:rsidR="00646FE4" w:rsidRPr="00757917" w:rsidRDefault="00646FE4" w:rsidP="00646FE4">
            <w:pPr>
              <w:pStyle w:val="acctfourfigures"/>
              <w:tabs>
                <w:tab w:val="clear" w:pos="765"/>
                <w:tab w:val="decimal" w:pos="661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</w:tcPr>
          <w:p w14:paraId="4171ED0E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52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4AA01105" w14:textId="34C391C7" w:rsidR="00646FE4" w:rsidRPr="00757917" w:rsidRDefault="00460DDC" w:rsidP="00646FE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10</w:t>
            </w:r>
          </w:p>
        </w:tc>
        <w:tc>
          <w:tcPr>
            <w:tcW w:w="128" w:type="pct"/>
          </w:tcPr>
          <w:p w14:paraId="79B9CBF9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</w:tcPr>
          <w:p w14:paraId="67D30385" w14:textId="054C07C9" w:rsidR="00646FE4" w:rsidRPr="00757917" w:rsidRDefault="00646FE4" w:rsidP="00646FE4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107" w:right="-109"/>
              <w:rPr>
                <w:rFonts w:asciiTheme="majorBidi" w:hAnsiTheme="majorBidi"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46FE4" w:rsidRPr="00757917" w14:paraId="41A360B4" w14:textId="77777777" w:rsidTr="00984FEB">
        <w:tc>
          <w:tcPr>
            <w:tcW w:w="1692" w:type="pct"/>
          </w:tcPr>
          <w:p w14:paraId="60A67B26" w14:textId="2B042D55" w:rsidR="00646FE4" w:rsidRPr="00757917" w:rsidRDefault="00646FE4" w:rsidP="00646F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39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การปรับปรุงจากประสบการณ์</w:t>
            </w:r>
          </w:p>
        </w:tc>
        <w:tc>
          <w:tcPr>
            <w:tcW w:w="136" w:type="pct"/>
          </w:tcPr>
          <w:p w14:paraId="6DCF3AF1" w14:textId="77777777" w:rsidR="00646FE4" w:rsidRPr="00757917" w:rsidRDefault="00646FE4" w:rsidP="00646F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  <w:tcBorders>
              <w:bottom w:val="single" w:sz="4" w:space="0" w:color="auto"/>
            </w:tcBorders>
          </w:tcPr>
          <w:p w14:paraId="42151D19" w14:textId="1852A961" w:rsidR="00646FE4" w:rsidRPr="00757917" w:rsidRDefault="00A806E2" w:rsidP="00646FE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45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8" w:type="pct"/>
          </w:tcPr>
          <w:p w14:paraId="3F0A1123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tcBorders>
              <w:bottom w:val="single" w:sz="4" w:space="0" w:color="auto"/>
            </w:tcBorders>
          </w:tcPr>
          <w:p w14:paraId="00404961" w14:textId="5E0F8390" w:rsidR="00646FE4" w:rsidRPr="00757917" w:rsidRDefault="00646FE4" w:rsidP="00646FE4">
            <w:pPr>
              <w:pStyle w:val="acctfourfigures"/>
              <w:tabs>
                <w:tab w:val="clear" w:pos="765"/>
                <w:tab w:val="decimal" w:pos="661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28" w:type="pct"/>
          </w:tcPr>
          <w:p w14:paraId="3D4BC3AA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  <w:tcBorders>
              <w:bottom w:val="single" w:sz="4" w:space="0" w:color="auto"/>
            </w:tcBorders>
          </w:tcPr>
          <w:p w14:paraId="1E9E17CB" w14:textId="4A084950" w:rsidR="00646FE4" w:rsidRPr="00757917" w:rsidRDefault="00646FE4" w:rsidP="00646FE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10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3203901A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  <w:tcBorders>
              <w:bottom w:val="single" w:sz="4" w:space="0" w:color="auto"/>
            </w:tcBorders>
          </w:tcPr>
          <w:p w14:paraId="4DBC089D" w14:textId="554C9E9D" w:rsidR="00646FE4" w:rsidRPr="00757917" w:rsidRDefault="00646FE4" w:rsidP="00646FE4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646FE4" w:rsidRPr="00757917" w14:paraId="68E20C87" w14:textId="77777777" w:rsidTr="005A6B53">
        <w:tc>
          <w:tcPr>
            <w:tcW w:w="1692" w:type="pct"/>
          </w:tcPr>
          <w:p w14:paraId="1EA422E6" w14:textId="77777777" w:rsidR="00646FE4" w:rsidRPr="00757917" w:rsidRDefault="00646FE4" w:rsidP="00646F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6" w:type="pct"/>
          </w:tcPr>
          <w:p w14:paraId="19DBA660" w14:textId="77777777" w:rsidR="00646FE4" w:rsidRPr="00757917" w:rsidRDefault="00646FE4" w:rsidP="00646FE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  <w:tcBorders>
              <w:bottom w:val="single" w:sz="4" w:space="0" w:color="auto"/>
            </w:tcBorders>
          </w:tcPr>
          <w:p w14:paraId="1A8A7C08" w14:textId="741FD981" w:rsidR="00646FE4" w:rsidRPr="00757917" w:rsidRDefault="00460DDC" w:rsidP="00646FE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21</w:t>
            </w:r>
          </w:p>
        </w:tc>
        <w:tc>
          <w:tcPr>
            <w:tcW w:w="128" w:type="pct"/>
          </w:tcPr>
          <w:p w14:paraId="4DC4F980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tcBorders>
              <w:bottom w:val="single" w:sz="4" w:space="0" w:color="auto"/>
            </w:tcBorders>
          </w:tcPr>
          <w:p w14:paraId="18A47EFD" w14:textId="2225E8CB" w:rsidR="00646FE4" w:rsidRPr="00757917" w:rsidRDefault="00646FE4" w:rsidP="00646FE4">
            <w:pPr>
              <w:pStyle w:val="acctfourfigures"/>
              <w:tabs>
                <w:tab w:val="clear" w:pos="765"/>
                <w:tab w:val="decimal" w:pos="661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28" w:type="pct"/>
          </w:tcPr>
          <w:p w14:paraId="79A8816E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  <w:tcBorders>
              <w:bottom w:val="single" w:sz="4" w:space="0" w:color="auto"/>
            </w:tcBorders>
          </w:tcPr>
          <w:p w14:paraId="507A4AC7" w14:textId="34A98646" w:rsidR="00646FE4" w:rsidRPr="00757917" w:rsidRDefault="00460DDC" w:rsidP="00646FE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</w:t>
            </w:r>
          </w:p>
        </w:tc>
        <w:tc>
          <w:tcPr>
            <w:tcW w:w="128" w:type="pct"/>
          </w:tcPr>
          <w:p w14:paraId="7E938AD5" w14:textId="77777777" w:rsidR="00646FE4" w:rsidRPr="00757917" w:rsidRDefault="00646FE4" w:rsidP="00646FE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  <w:tcBorders>
              <w:bottom w:val="single" w:sz="4" w:space="0" w:color="auto"/>
            </w:tcBorders>
          </w:tcPr>
          <w:p w14:paraId="7D4205B6" w14:textId="49EEEB7C" w:rsidR="00646FE4" w:rsidRPr="00757917" w:rsidRDefault="00646FE4" w:rsidP="00646FE4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</w:tr>
      <w:tr w:rsidR="004B7064" w:rsidRPr="00757917" w14:paraId="351FE7AA" w14:textId="77777777" w:rsidTr="00603039">
        <w:tc>
          <w:tcPr>
            <w:tcW w:w="1692" w:type="pct"/>
          </w:tcPr>
          <w:p w14:paraId="683D3A9F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8"/>
                <w:szCs w:val="8"/>
              </w:rPr>
            </w:pPr>
          </w:p>
        </w:tc>
        <w:tc>
          <w:tcPr>
            <w:tcW w:w="136" w:type="pct"/>
          </w:tcPr>
          <w:p w14:paraId="0FFECE24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8"/>
                <w:szCs w:val="8"/>
              </w:rPr>
            </w:pPr>
          </w:p>
        </w:tc>
        <w:tc>
          <w:tcPr>
            <w:tcW w:w="728" w:type="pct"/>
            <w:tcBorders>
              <w:top w:val="single" w:sz="4" w:space="0" w:color="auto"/>
            </w:tcBorders>
          </w:tcPr>
          <w:p w14:paraId="3D36EF87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128" w:type="pct"/>
          </w:tcPr>
          <w:p w14:paraId="7F8FED93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654" w:type="pct"/>
            <w:tcBorders>
              <w:top w:val="single" w:sz="4" w:space="0" w:color="auto"/>
            </w:tcBorders>
          </w:tcPr>
          <w:p w14:paraId="4F9A10F2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8"/>
                <w:szCs w:val="8"/>
                <w:cs/>
                <w:lang w:val="en-US" w:bidi="th-TH"/>
              </w:rPr>
            </w:pPr>
          </w:p>
        </w:tc>
        <w:tc>
          <w:tcPr>
            <w:tcW w:w="128" w:type="pct"/>
          </w:tcPr>
          <w:p w14:paraId="6488E728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748" w:type="pct"/>
            <w:tcBorders>
              <w:top w:val="single" w:sz="4" w:space="0" w:color="auto"/>
            </w:tcBorders>
          </w:tcPr>
          <w:p w14:paraId="7318E22A" w14:textId="77777777" w:rsidR="004B7064" w:rsidRPr="00757917" w:rsidRDefault="004B706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8"/>
                <w:szCs w:val="8"/>
              </w:rPr>
            </w:pPr>
          </w:p>
        </w:tc>
        <w:tc>
          <w:tcPr>
            <w:tcW w:w="128" w:type="pct"/>
          </w:tcPr>
          <w:p w14:paraId="1CA95008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8"/>
                <w:szCs w:val="8"/>
                <w:lang w:val="en-US" w:bidi="th-TH"/>
              </w:rPr>
            </w:pPr>
          </w:p>
        </w:tc>
        <w:tc>
          <w:tcPr>
            <w:tcW w:w="657" w:type="pct"/>
            <w:tcBorders>
              <w:top w:val="single" w:sz="4" w:space="0" w:color="auto"/>
            </w:tcBorders>
          </w:tcPr>
          <w:p w14:paraId="2670169A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8"/>
                <w:szCs w:val="8"/>
                <w:cs/>
                <w:lang w:val="en-US" w:bidi="th-TH"/>
              </w:rPr>
            </w:pPr>
          </w:p>
        </w:tc>
      </w:tr>
      <w:tr w:rsidR="004B7064" w:rsidRPr="00757917" w14:paraId="2274FAAF" w14:textId="77777777" w:rsidTr="00603039">
        <w:tc>
          <w:tcPr>
            <w:tcW w:w="1692" w:type="pct"/>
          </w:tcPr>
          <w:p w14:paraId="1ED416CC" w14:textId="17DDDFAD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ผลประโยชน์จ่าย</w:t>
            </w:r>
          </w:p>
        </w:tc>
        <w:tc>
          <w:tcPr>
            <w:tcW w:w="136" w:type="pct"/>
          </w:tcPr>
          <w:p w14:paraId="497B4EF9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</w:tcPr>
          <w:p w14:paraId="1A918F82" w14:textId="53A94752" w:rsidR="004B7064" w:rsidRPr="00757917" w:rsidRDefault="00646FE4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9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8" w:type="pct"/>
          </w:tcPr>
          <w:p w14:paraId="5D3B3B07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shd w:val="clear" w:color="auto" w:fill="auto"/>
          </w:tcPr>
          <w:p w14:paraId="44545C5A" w14:textId="07E2C78A" w:rsidR="004B7064" w:rsidRPr="00757917" w:rsidRDefault="004B7064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13</w:t>
            </w: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128" w:type="pct"/>
          </w:tcPr>
          <w:p w14:paraId="7367B63E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</w:tcPr>
          <w:p w14:paraId="6CC768A6" w14:textId="5532C4EB" w:rsidR="004B7064" w:rsidRPr="00757917" w:rsidRDefault="00646FE4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7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39069986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  <w:shd w:val="clear" w:color="auto" w:fill="auto"/>
          </w:tcPr>
          <w:p w14:paraId="4D3C6ED7" w14:textId="67257690" w:rsidR="004B7064" w:rsidRPr="00757917" w:rsidRDefault="004B7064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Theme="majorBidi" w:hAnsiTheme="majorBidi" w:cstheme="majorBidi"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(9)</w:t>
            </w:r>
          </w:p>
        </w:tc>
      </w:tr>
      <w:tr w:rsidR="00603039" w:rsidRPr="00757917" w14:paraId="4343B5F5" w14:textId="77777777" w:rsidTr="00603039">
        <w:tc>
          <w:tcPr>
            <w:tcW w:w="1692" w:type="pct"/>
          </w:tcPr>
          <w:p w14:paraId="20CAC679" w14:textId="77777777" w:rsidR="00603039" w:rsidRPr="00757917" w:rsidRDefault="00603039" w:rsidP="006030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รับโอนผลประโยชน์พนักงานจาก</w:t>
            </w:r>
          </w:p>
          <w:p w14:paraId="5F00505B" w14:textId="29C41012" w:rsidR="00603039" w:rsidRPr="00757917" w:rsidRDefault="00603039" w:rsidP="006030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 xml:space="preserve">   บริษัท</w:t>
            </w:r>
            <w:r w:rsidR="00B07191" w:rsidRPr="00757917">
              <w:rPr>
                <w:rFonts w:asciiTheme="majorBidi" w:hAnsiTheme="majorBidi" w:hint="cs"/>
                <w:sz w:val="30"/>
                <w:szCs w:val="30"/>
                <w:cs/>
              </w:rPr>
              <w:t>ในเครือ</w:t>
            </w:r>
          </w:p>
        </w:tc>
        <w:tc>
          <w:tcPr>
            <w:tcW w:w="136" w:type="pct"/>
          </w:tcPr>
          <w:p w14:paraId="2A179BF6" w14:textId="77777777" w:rsidR="00603039" w:rsidRPr="00757917" w:rsidRDefault="00603039" w:rsidP="006030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  <w:tcBorders>
              <w:bottom w:val="single" w:sz="4" w:space="0" w:color="auto"/>
            </w:tcBorders>
          </w:tcPr>
          <w:p w14:paraId="396E872C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66C6EB3B" w14:textId="7BDF1956" w:rsidR="00603039" w:rsidRPr="00757917" w:rsidRDefault="00460DDC" w:rsidP="00603039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128" w:type="pct"/>
          </w:tcPr>
          <w:p w14:paraId="783B1F7B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tcBorders>
              <w:bottom w:val="single" w:sz="4" w:space="0" w:color="auto"/>
            </w:tcBorders>
            <w:shd w:val="clear" w:color="auto" w:fill="auto"/>
          </w:tcPr>
          <w:p w14:paraId="3FCB8CEF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  <w:p w14:paraId="0F33A4DA" w14:textId="7EEA8E87" w:rsidR="00603039" w:rsidRPr="00757917" w:rsidRDefault="00603039" w:rsidP="00603039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28" w:type="pct"/>
          </w:tcPr>
          <w:p w14:paraId="4B47F9B7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  <w:tcBorders>
              <w:bottom w:val="single" w:sz="4" w:space="0" w:color="auto"/>
            </w:tcBorders>
          </w:tcPr>
          <w:p w14:paraId="076ACBDB" w14:textId="77777777" w:rsidR="00603039" w:rsidRPr="00757917" w:rsidRDefault="00603039" w:rsidP="006030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3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</w:p>
          <w:p w14:paraId="2343B600" w14:textId="1D9DD49F" w:rsidR="00603039" w:rsidRPr="00757917" w:rsidRDefault="00460DDC" w:rsidP="0060303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128" w:type="pct"/>
          </w:tcPr>
          <w:p w14:paraId="77A9F3A4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  <w:shd w:val="clear" w:color="auto" w:fill="auto"/>
          </w:tcPr>
          <w:p w14:paraId="5A647215" w14:textId="77777777" w:rsidR="00603039" w:rsidRPr="00757917" w:rsidRDefault="00603039" w:rsidP="00603039">
            <w:pPr>
              <w:pStyle w:val="acctfourfigures"/>
              <w:tabs>
                <w:tab w:val="clear" w:pos="765"/>
                <w:tab w:val="decimal" w:pos="750"/>
              </w:tabs>
              <w:spacing w:line="240" w:lineRule="atLeast"/>
              <w:ind w:right="-109"/>
              <w:rPr>
                <w:rFonts w:ascii="Angsana New" w:hAnsi="Angsana New"/>
                <w:sz w:val="30"/>
                <w:szCs w:val="30"/>
              </w:rPr>
            </w:pPr>
          </w:p>
          <w:p w14:paraId="4DF4CC05" w14:textId="5A79651F" w:rsidR="00603039" w:rsidRPr="00757917" w:rsidRDefault="00603039" w:rsidP="00603039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left="-107" w:right="-109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4B7064" w:rsidRPr="00757917" w14:paraId="5FB945D5" w14:textId="77777777" w:rsidTr="00984FEB">
        <w:tc>
          <w:tcPr>
            <w:tcW w:w="1692" w:type="pct"/>
          </w:tcPr>
          <w:p w14:paraId="33C1A1EC" w14:textId="0119B48E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 xml:space="preserve">วันที่ </w:t>
            </w:r>
            <w:r w:rsidR="00460DDC" w:rsidRPr="00757917">
              <w:rPr>
                <w:rFonts w:asciiTheme="majorBidi" w:hAnsiTheme="majorBidi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Theme="majorBidi" w:hAnsiTheme="majorBidi"/>
                <w:b/>
                <w:bCs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36" w:type="pct"/>
          </w:tcPr>
          <w:p w14:paraId="266DADFB" w14:textId="77777777" w:rsidR="004B7064" w:rsidRPr="00757917" w:rsidRDefault="004B7064" w:rsidP="004B706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728" w:type="pct"/>
            <w:tcBorders>
              <w:top w:val="single" w:sz="4" w:space="0" w:color="auto"/>
              <w:bottom w:val="double" w:sz="4" w:space="0" w:color="auto"/>
            </w:tcBorders>
          </w:tcPr>
          <w:p w14:paraId="58B84874" w14:textId="5431F1F6" w:rsidR="004B7064" w:rsidRPr="00757917" w:rsidRDefault="00460DDC" w:rsidP="004B7064">
            <w:pPr>
              <w:pStyle w:val="acctfourfigures"/>
              <w:tabs>
                <w:tab w:val="clear" w:pos="765"/>
                <w:tab w:val="decimal" w:pos="1057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284</w:t>
            </w:r>
          </w:p>
        </w:tc>
        <w:tc>
          <w:tcPr>
            <w:tcW w:w="128" w:type="pct"/>
          </w:tcPr>
          <w:p w14:paraId="30C074EA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654" w:type="pct"/>
            <w:tcBorders>
              <w:top w:val="single" w:sz="4" w:space="0" w:color="auto"/>
              <w:bottom w:val="double" w:sz="4" w:space="0" w:color="auto"/>
            </w:tcBorders>
          </w:tcPr>
          <w:p w14:paraId="625208A0" w14:textId="1DCF8508" w:rsidR="004B7064" w:rsidRPr="00757917" w:rsidRDefault="00460DDC" w:rsidP="004B7064">
            <w:pPr>
              <w:pStyle w:val="acctfourfigures"/>
              <w:tabs>
                <w:tab w:val="clear" w:pos="765"/>
                <w:tab w:val="decimal" w:pos="950"/>
              </w:tabs>
              <w:spacing w:line="240" w:lineRule="atLeast"/>
              <w:ind w:right="-1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  <w:t>220</w:t>
            </w:r>
          </w:p>
        </w:tc>
        <w:tc>
          <w:tcPr>
            <w:tcW w:w="128" w:type="pct"/>
          </w:tcPr>
          <w:p w14:paraId="0021D73E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748" w:type="pct"/>
            <w:tcBorders>
              <w:top w:val="single" w:sz="4" w:space="0" w:color="auto"/>
              <w:bottom w:val="double" w:sz="4" w:space="0" w:color="auto"/>
            </w:tcBorders>
          </w:tcPr>
          <w:p w14:paraId="2D4B1554" w14:textId="393C5ED1" w:rsidR="004B7064" w:rsidRPr="00757917" w:rsidRDefault="00460DDC" w:rsidP="004B706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5"/>
              </w:tabs>
              <w:spacing w:after="0" w:line="240" w:lineRule="auto"/>
              <w:ind w:right="-290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71</w:t>
            </w:r>
          </w:p>
        </w:tc>
        <w:tc>
          <w:tcPr>
            <w:tcW w:w="128" w:type="pct"/>
          </w:tcPr>
          <w:p w14:paraId="347E0D03" w14:textId="77777777" w:rsidR="004B7064" w:rsidRPr="00757917" w:rsidRDefault="004B7064" w:rsidP="004B7064">
            <w:pPr>
              <w:pStyle w:val="acctfourfigures"/>
              <w:tabs>
                <w:tab w:val="clear" w:pos="765"/>
                <w:tab w:val="decimal" w:pos="731"/>
              </w:tabs>
              <w:spacing w:line="240" w:lineRule="atLeast"/>
              <w:ind w:right="11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</w:p>
        </w:tc>
        <w:tc>
          <w:tcPr>
            <w:tcW w:w="657" w:type="pct"/>
            <w:tcBorders>
              <w:top w:val="single" w:sz="4" w:space="0" w:color="auto"/>
              <w:bottom w:val="double" w:sz="4" w:space="0" w:color="auto"/>
            </w:tcBorders>
          </w:tcPr>
          <w:p w14:paraId="62C5F79E" w14:textId="44C31F8F" w:rsidR="004B7064" w:rsidRPr="00757917" w:rsidRDefault="004B7064" w:rsidP="004B7064">
            <w:pPr>
              <w:pStyle w:val="acctfourfigures"/>
              <w:tabs>
                <w:tab w:val="clear" w:pos="765"/>
                <w:tab w:val="decimal" w:pos="967"/>
              </w:tabs>
              <w:spacing w:line="240" w:lineRule="atLeast"/>
              <w:ind w:right="-109"/>
              <w:rPr>
                <w:rFonts w:asciiTheme="majorBidi" w:hAnsiTheme="majorBidi" w:cstheme="majorBidi"/>
                <w:b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33</w:t>
            </w:r>
          </w:p>
        </w:tc>
      </w:tr>
    </w:tbl>
    <w:p w14:paraId="68E91CB3" w14:textId="73D3A7E4" w:rsidR="00F822BF" w:rsidRPr="00757917" w:rsidRDefault="00F822BF" w:rsidP="00517B1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eastAsia="Calibri" w:hAnsi="Angsana New"/>
          <w:sz w:val="24"/>
          <w:szCs w:val="24"/>
        </w:rPr>
      </w:pPr>
    </w:p>
    <w:tbl>
      <w:tblPr>
        <w:tblW w:w="9214" w:type="dxa"/>
        <w:tblInd w:w="450" w:type="dxa"/>
        <w:tblLook w:val="01E0" w:firstRow="1" w:lastRow="1" w:firstColumn="1" w:lastColumn="1" w:noHBand="0" w:noVBand="0"/>
      </w:tblPr>
      <w:tblGrid>
        <w:gridCol w:w="3960"/>
        <w:gridCol w:w="1134"/>
        <w:gridCol w:w="236"/>
        <w:gridCol w:w="1181"/>
        <w:gridCol w:w="270"/>
        <w:gridCol w:w="1076"/>
        <w:gridCol w:w="270"/>
        <w:gridCol w:w="1087"/>
      </w:tblGrid>
      <w:tr w:rsidR="00291968" w:rsidRPr="00757917" w14:paraId="3B80493A" w14:textId="77777777" w:rsidTr="00DE4EB3">
        <w:tc>
          <w:tcPr>
            <w:tcW w:w="3960" w:type="dxa"/>
          </w:tcPr>
          <w:p w14:paraId="51FEE993" w14:textId="330CE916" w:rsidR="00291968" w:rsidRPr="00757917" w:rsidRDefault="00E0418E" w:rsidP="00E04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lastRenderedPageBreak/>
              <w:t>ข้อสมมติหลักในการประมาณการตาม</w:t>
            </w:r>
          </w:p>
        </w:tc>
        <w:tc>
          <w:tcPr>
            <w:tcW w:w="2551" w:type="dxa"/>
            <w:gridSpan w:val="3"/>
          </w:tcPr>
          <w:p w14:paraId="3B53917B" w14:textId="77777777" w:rsidR="00291968" w:rsidRPr="00757917" w:rsidRDefault="00291968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000F6CD" w14:textId="77777777" w:rsidR="00291968" w:rsidRPr="00757917" w:rsidRDefault="00291968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33" w:type="dxa"/>
            <w:gridSpan w:val="3"/>
          </w:tcPr>
          <w:p w14:paraId="1008C528" w14:textId="77777777" w:rsidR="00291968" w:rsidRPr="00757917" w:rsidRDefault="00291968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91968" w:rsidRPr="00757917" w14:paraId="186193A7" w14:textId="77777777" w:rsidTr="00DE4EB3">
        <w:tc>
          <w:tcPr>
            <w:tcW w:w="3960" w:type="dxa"/>
          </w:tcPr>
          <w:p w14:paraId="43860AAA" w14:textId="3DD2ADEC" w:rsidR="00291968" w:rsidRPr="00757917" w:rsidRDefault="00E0418E" w:rsidP="00E041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4" w:right="-108"/>
              <w:jc w:val="thaiDistribute"/>
              <w:rPr>
                <w:rFonts w:ascii="Angsana New" w:hAnsi="Angsana New"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Cs/>
                <w:i/>
                <w:iCs/>
                <w:sz w:val="30"/>
                <w:szCs w:val="30"/>
                <w:cs/>
              </w:rPr>
              <w:t>หลักคณิตศาสตร์ประกันภัย</w:t>
            </w:r>
          </w:p>
        </w:tc>
        <w:tc>
          <w:tcPr>
            <w:tcW w:w="1134" w:type="dxa"/>
            <w:vAlign w:val="center"/>
          </w:tcPr>
          <w:p w14:paraId="0853F85F" w14:textId="5A7D5F29" w:rsidR="00291968" w:rsidRPr="00757917" w:rsidRDefault="00460DDC" w:rsidP="00291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36" w:type="dxa"/>
            <w:vAlign w:val="center"/>
          </w:tcPr>
          <w:p w14:paraId="186C1B79" w14:textId="77777777" w:rsidR="00291968" w:rsidRPr="00757917" w:rsidRDefault="00291968" w:rsidP="00291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81" w:type="dxa"/>
            <w:vAlign w:val="center"/>
          </w:tcPr>
          <w:p w14:paraId="0666A4F6" w14:textId="41AE9FF1" w:rsidR="00291968" w:rsidRPr="00757917" w:rsidRDefault="00460DDC" w:rsidP="00291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2AD32718" w14:textId="77777777" w:rsidR="00291968" w:rsidRPr="00757917" w:rsidRDefault="00291968" w:rsidP="00291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76" w:type="dxa"/>
            <w:vAlign w:val="center"/>
          </w:tcPr>
          <w:p w14:paraId="018F8044" w14:textId="5C641EA6" w:rsidR="00291968" w:rsidRPr="00757917" w:rsidRDefault="00460DDC" w:rsidP="00291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70" w:type="dxa"/>
            <w:vAlign w:val="center"/>
          </w:tcPr>
          <w:p w14:paraId="79385B2F" w14:textId="77777777" w:rsidR="00291968" w:rsidRPr="00757917" w:rsidRDefault="00291968" w:rsidP="00291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7" w:type="dxa"/>
            <w:vAlign w:val="center"/>
          </w:tcPr>
          <w:p w14:paraId="020F19E8" w14:textId="6AB6BF7F" w:rsidR="00291968" w:rsidRPr="00757917" w:rsidRDefault="00460DDC" w:rsidP="002919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291968" w:rsidRPr="00757917" w14:paraId="54D1D657" w14:textId="77777777" w:rsidTr="00DE4EB3">
        <w:tc>
          <w:tcPr>
            <w:tcW w:w="3960" w:type="dxa"/>
          </w:tcPr>
          <w:p w14:paraId="726A3440" w14:textId="77777777" w:rsidR="00291968" w:rsidRPr="00757917" w:rsidRDefault="00291968" w:rsidP="00C63E79">
            <w:pPr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254" w:type="dxa"/>
            <w:gridSpan w:val="7"/>
          </w:tcPr>
          <w:p w14:paraId="6F637023" w14:textId="77777777" w:rsidR="00291968" w:rsidRPr="00757917" w:rsidRDefault="00291968" w:rsidP="00C63E79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  <w:lang w:val="en-US" w:bidi="th-TH"/>
              </w:rPr>
              <w:t>(ร้อยละ)</w:t>
            </w:r>
          </w:p>
        </w:tc>
      </w:tr>
      <w:tr w:rsidR="002E2B01" w:rsidRPr="00757917" w14:paraId="74FF71EF" w14:textId="77777777" w:rsidTr="00DE4EB3">
        <w:tc>
          <w:tcPr>
            <w:tcW w:w="3960" w:type="dxa"/>
          </w:tcPr>
          <w:p w14:paraId="1118A98A" w14:textId="77777777" w:rsidR="002E2B01" w:rsidRPr="00757917" w:rsidRDefault="002E2B01" w:rsidP="002E2B01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1134" w:type="dxa"/>
          </w:tcPr>
          <w:p w14:paraId="7A2CD61E" w14:textId="5278B4E4" w:rsidR="002E2B01" w:rsidRPr="00757917" w:rsidRDefault="00460DDC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1</w:t>
            </w:r>
            <w:r w:rsidR="007B43B7"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58</w:t>
            </w:r>
            <w:r w:rsidR="007B43B7"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 - 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="007B43B7"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236" w:type="dxa"/>
          </w:tcPr>
          <w:p w14:paraId="251F2593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81" w:type="dxa"/>
          </w:tcPr>
          <w:p w14:paraId="36F148CD" w14:textId="2A837DAD" w:rsidR="002E2B01" w:rsidRPr="00757917" w:rsidRDefault="00294C3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/>
              <w:jc w:val="center"/>
              <w:rPr>
                <w:rFonts w:ascii="Angsana New" w:hAnsi="Angsana New"/>
                <w:sz w:val="30"/>
                <w:szCs w:val="30"/>
                <w:lang w:val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01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 xml:space="preserve"> - 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2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91</w:t>
            </w:r>
          </w:p>
        </w:tc>
        <w:tc>
          <w:tcPr>
            <w:tcW w:w="270" w:type="dxa"/>
          </w:tcPr>
          <w:p w14:paraId="6182B67D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6" w:type="dxa"/>
          </w:tcPr>
          <w:p w14:paraId="6E9FC754" w14:textId="12BDDEC2" w:rsidR="002E2B01" w:rsidRPr="00757917" w:rsidRDefault="00460DDC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1</w:t>
            </w:r>
            <w:r w:rsidR="007B43B7" w:rsidRPr="00757917">
              <w:rPr>
                <w:rFonts w:ascii="Angsana New" w:hAnsi="Angsana New"/>
                <w:sz w:val="30"/>
                <w:szCs w:val="30"/>
                <w:lang w:val="en-US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58</w:t>
            </w:r>
          </w:p>
        </w:tc>
        <w:tc>
          <w:tcPr>
            <w:tcW w:w="270" w:type="dxa"/>
          </w:tcPr>
          <w:p w14:paraId="02AECD44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7" w:type="dxa"/>
          </w:tcPr>
          <w:p w14:paraId="070564FA" w14:textId="012A0ABD" w:rsidR="002E2B01" w:rsidRPr="00757917" w:rsidRDefault="00460DDC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2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44</w:t>
            </w:r>
          </w:p>
        </w:tc>
      </w:tr>
      <w:tr w:rsidR="002E2B01" w:rsidRPr="00757917" w14:paraId="18F870B4" w14:textId="77777777" w:rsidTr="00DE4EB3">
        <w:tc>
          <w:tcPr>
            <w:tcW w:w="3960" w:type="dxa"/>
          </w:tcPr>
          <w:p w14:paraId="06C2C79E" w14:textId="77777777" w:rsidR="002E2B01" w:rsidRPr="00757917" w:rsidRDefault="002E2B01" w:rsidP="002E2B01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1134" w:type="dxa"/>
          </w:tcPr>
          <w:p w14:paraId="7970AF05" w14:textId="3668B9E9" w:rsidR="002E2B01" w:rsidRPr="00757917" w:rsidRDefault="007B43B7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3.0 - 6.0</w:t>
            </w:r>
          </w:p>
        </w:tc>
        <w:tc>
          <w:tcPr>
            <w:tcW w:w="236" w:type="dxa"/>
          </w:tcPr>
          <w:p w14:paraId="72F73C9D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81" w:type="dxa"/>
          </w:tcPr>
          <w:p w14:paraId="11DD3F29" w14:textId="34B4FF22" w:rsidR="002E2B01" w:rsidRPr="00757917" w:rsidRDefault="00294C3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3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 xml:space="preserve"> - 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6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270" w:type="dxa"/>
          </w:tcPr>
          <w:p w14:paraId="6FCCBF90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6" w:type="dxa"/>
          </w:tcPr>
          <w:p w14:paraId="1CDDF5F2" w14:textId="4FDB9783" w:rsidR="002E2B01" w:rsidRPr="00757917" w:rsidRDefault="007B43B7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4.0 - 6.0</w:t>
            </w:r>
          </w:p>
        </w:tc>
        <w:tc>
          <w:tcPr>
            <w:tcW w:w="270" w:type="dxa"/>
          </w:tcPr>
          <w:p w14:paraId="0A30F77F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7" w:type="dxa"/>
          </w:tcPr>
          <w:p w14:paraId="1393678E" w14:textId="26B89E42" w:rsidR="002E2B01" w:rsidRPr="00757917" w:rsidRDefault="002E2B0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3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 xml:space="preserve">0 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-</w:t>
            </w: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 xml:space="preserve"> 5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0</w:t>
            </w:r>
          </w:p>
        </w:tc>
      </w:tr>
      <w:tr w:rsidR="002E2B01" w:rsidRPr="00757917" w14:paraId="4448A61B" w14:textId="77777777" w:rsidTr="00DE4EB3">
        <w:tc>
          <w:tcPr>
            <w:tcW w:w="3960" w:type="dxa"/>
          </w:tcPr>
          <w:p w14:paraId="0E087320" w14:textId="77777777" w:rsidR="002E2B01" w:rsidRPr="00757917" w:rsidRDefault="002E2B01" w:rsidP="002E2B01">
            <w:pPr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1134" w:type="dxa"/>
          </w:tcPr>
          <w:p w14:paraId="75353BE8" w14:textId="77777777" w:rsidR="002E2B01" w:rsidRPr="00757917" w:rsidRDefault="002E2B01" w:rsidP="002E2B01">
            <w:pPr>
              <w:pStyle w:val="acctfourfigures"/>
              <w:tabs>
                <w:tab w:val="clear" w:pos="765"/>
              </w:tabs>
              <w:spacing w:line="240" w:lineRule="atLeast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236" w:type="dxa"/>
          </w:tcPr>
          <w:p w14:paraId="164836B5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81" w:type="dxa"/>
          </w:tcPr>
          <w:p w14:paraId="6B67884E" w14:textId="77777777" w:rsidR="002E2B01" w:rsidRPr="00757917" w:rsidRDefault="002E2B0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</w:tcPr>
          <w:p w14:paraId="7DE50E45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76" w:type="dxa"/>
          </w:tcPr>
          <w:p w14:paraId="576169AC" w14:textId="77777777" w:rsidR="002E2B01" w:rsidRPr="00757917" w:rsidRDefault="002E2B0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270" w:type="dxa"/>
          </w:tcPr>
          <w:p w14:paraId="4F1FC805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87" w:type="dxa"/>
          </w:tcPr>
          <w:p w14:paraId="11494E2C" w14:textId="77777777" w:rsidR="002E2B01" w:rsidRPr="00757917" w:rsidRDefault="002E2B0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</w:p>
        </w:tc>
      </w:tr>
      <w:tr w:rsidR="002E2B01" w:rsidRPr="00757917" w14:paraId="2340C0C5" w14:textId="77777777" w:rsidTr="00DE4EB3">
        <w:tc>
          <w:tcPr>
            <w:tcW w:w="3960" w:type="dxa"/>
          </w:tcPr>
          <w:p w14:paraId="32193586" w14:textId="77777777" w:rsidR="002E2B01" w:rsidRPr="00757917" w:rsidRDefault="002E2B01" w:rsidP="002E2B01">
            <w:pPr>
              <w:numPr>
                <w:ilvl w:val="0"/>
                <w:numId w:val="21"/>
              </w:num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สำนักงานใหญ่</w:t>
            </w:r>
          </w:p>
        </w:tc>
        <w:tc>
          <w:tcPr>
            <w:tcW w:w="1134" w:type="dxa"/>
          </w:tcPr>
          <w:p w14:paraId="0C2715BF" w14:textId="5C9179E1" w:rsidR="002E2B01" w:rsidRPr="00757917" w:rsidRDefault="00440F0E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 xml:space="preserve">0.0 </w:t>
            </w:r>
            <w:r w:rsidR="00C85F55" w:rsidRPr="00757917">
              <w:rPr>
                <w:rFonts w:ascii="Angsana New" w:hAnsi="Angsana New"/>
                <w:sz w:val="30"/>
                <w:szCs w:val="30"/>
                <w:lang w:bidi="th-TH"/>
              </w:rPr>
              <w:t>-</w:t>
            </w: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 xml:space="preserve"> </w:t>
            </w:r>
            <w:r w:rsidR="00C85F55" w:rsidRPr="00757917">
              <w:rPr>
                <w:rFonts w:ascii="Angsana New" w:hAnsi="Angsana New"/>
                <w:sz w:val="30"/>
                <w:szCs w:val="30"/>
                <w:lang w:bidi="th-TH"/>
              </w:rPr>
              <w:t>34.</w:t>
            </w:r>
            <w:r w:rsidR="00A11ED2" w:rsidRPr="00757917">
              <w:rPr>
                <w:rFonts w:ascii="Angsana New" w:hAnsi="Angsana New"/>
                <w:sz w:val="30"/>
                <w:szCs w:val="30"/>
                <w:lang w:bidi="th-TH"/>
              </w:rPr>
              <w:t>4</w:t>
            </w:r>
          </w:p>
        </w:tc>
        <w:tc>
          <w:tcPr>
            <w:tcW w:w="236" w:type="dxa"/>
          </w:tcPr>
          <w:p w14:paraId="5279FF7A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2D4AC2EA" w14:textId="46840508" w:rsidR="002E2B01" w:rsidRPr="00757917" w:rsidRDefault="00294C3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 xml:space="preserve"> - 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30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270" w:type="dxa"/>
          </w:tcPr>
          <w:p w14:paraId="28244B73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6" w:type="dxa"/>
          </w:tcPr>
          <w:p w14:paraId="136F3659" w14:textId="2305CD34" w:rsidR="002E2B01" w:rsidRPr="00757917" w:rsidRDefault="00460DDC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="Angsana New" w:hAnsi="Angsana New"/>
                <w:sz w:val="30"/>
                <w:szCs w:val="30"/>
                <w:lang w:val="en-US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  <w:r w:rsidR="00C85F55" w:rsidRPr="00757917">
              <w:rPr>
                <w:rFonts w:ascii="Angsana New" w:hAnsi="Angsana New"/>
                <w:sz w:val="30"/>
                <w:szCs w:val="30"/>
                <w:lang w:val="en-US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  <w:r w:rsidR="00C85F55" w:rsidRPr="00757917">
              <w:rPr>
                <w:rFonts w:ascii="Angsana New" w:hAnsi="Angsana New"/>
                <w:sz w:val="30"/>
                <w:szCs w:val="30"/>
                <w:lang w:val="en-US"/>
              </w:rPr>
              <w:t xml:space="preserve"> - </w:t>
            </w: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15</w:t>
            </w:r>
            <w:r w:rsidR="00C85F55" w:rsidRPr="00757917">
              <w:rPr>
                <w:rFonts w:ascii="Angsana New" w:hAnsi="Angsana New"/>
                <w:sz w:val="30"/>
                <w:szCs w:val="30"/>
                <w:lang w:val="en-US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/>
              </w:rPr>
              <w:t>0</w:t>
            </w:r>
          </w:p>
        </w:tc>
        <w:tc>
          <w:tcPr>
            <w:tcW w:w="270" w:type="dxa"/>
          </w:tcPr>
          <w:p w14:paraId="2C84B752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7" w:type="dxa"/>
          </w:tcPr>
          <w:p w14:paraId="7A798719" w14:textId="630674EC" w:rsidR="002E2B01" w:rsidRPr="00757917" w:rsidRDefault="002E2B0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0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0 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-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18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0</w:t>
            </w:r>
          </w:p>
        </w:tc>
      </w:tr>
      <w:tr w:rsidR="002E2B01" w:rsidRPr="00757917" w14:paraId="041B44DB" w14:textId="77777777" w:rsidTr="00DE4EB3">
        <w:tc>
          <w:tcPr>
            <w:tcW w:w="3960" w:type="dxa"/>
          </w:tcPr>
          <w:p w14:paraId="0630149F" w14:textId="77777777" w:rsidR="002E2B01" w:rsidRPr="00757917" w:rsidDel="004252BA" w:rsidRDefault="002E2B01" w:rsidP="002E2B01">
            <w:pPr>
              <w:numPr>
                <w:ilvl w:val="0"/>
                <w:numId w:val="21"/>
              </w:numPr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หน่วยงานก่อสร้าง</w:t>
            </w:r>
          </w:p>
        </w:tc>
        <w:tc>
          <w:tcPr>
            <w:tcW w:w="1134" w:type="dxa"/>
          </w:tcPr>
          <w:p w14:paraId="7D93BD13" w14:textId="0B9B1EEE" w:rsidR="002E2B01" w:rsidRPr="00757917" w:rsidRDefault="00C85F55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  <w:lang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lang w:bidi="th-TH"/>
              </w:rPr>
              <w:t>0.0 - 18.0</w:t>
            </w:r>
          </w:p>
        </w:tc>
        <w:tc>
          <w:tcPr>
            <w:tcW w:w="236" w:type="dxa"/>
          </w:tcPr>
          <w:p w14:paraId="27C96D47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81" w:type="dxa"/>
          </w:tcPr>
          <w:p w14:paraId="7571FB81" w14:textId="00CE8D11" w:rsidR="002E2B01" w:rsidRPr="00757917" w:rsidRDefault="00294C3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26" w:right="-71" w:firstLine="47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 xml:space="preserve"> - 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47</w:t>
            </w:r>
            <w:r w:rsidR="002E2B01"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  <w:lang w:val="en-US" w:bidi="th-TH"/>
              </w:rPr>
              <w:t>0</w:t>
            </w:r>
          </w:p>
        </w:tc>
        <w:tc>
          <w:tcPr>
            <w:tcW w:w="270" w:type="dxa"/>
          </w:tcPr>
          <w:p w14:paraId="30CA8557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76" w:type="dxa"/>
          </w:tcPr>
          <w:p w14:paraId="646A2FA6" w14:textId="4301BE05" w:rsidR="002E2B01" w:rsidRPr="00757917" w:rsidRDefault="00C85F55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0.0 - 15.0</w:t>
            </w:r>
          </w:p>
        </w:tc>
        <w:tc>
          <w:tcPr>
            <w:tcW w:w="270" w:type="dxa"/>
          </w:tcPr>
          <w:p w14:paraId="58B2D35D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7" w:type="dxa"/>
          </w:tcPr>
          <w:p w14:paraId="5F636B61" w14:textId="3606EB3C" w:rsidR="002E2B01" w:rsidRPr="00757917" w:rsidRDefault="002E2B01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141" w:right="-6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0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0 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-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47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bidi="th-TH"/>
              </w:rPr>
              <w:t>.</w:t>
            </w:r>
            <w:r w:rsidRPr="00757917">
              <w:rPr>
                <w:rFonts w:ascii="Angsana New" w:hAnsi="Angsana New"/>
                <w:sz w:val="30"/>
                <w:szCs w:val="30"/>
              </w:rPr>
              <w:t>0</w:t>
            </w:r>
          </w:p>
        </w:tc>
      </w:tr>
    </w:tbl>
    <w:p w14:paraId="1C3E1390" w14:textId="77777777" w:rsidR="004F5D96" w:rsidRPr="00757917" w:rsidRDefault="004F5D96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30"/>
          <w:szCs w:val="30"/>
        </w:rPr>
      </w:pPr>
    </w:p>
    <w:p w14:paraId="16D8BD7F" w14:textId="45EC7B2C" w:rsidR="00291968" w:rsidRPr="00757917" w:rsidRDefault="00440E9B" w:rsidP="008D3C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ข้อสมมติเกี่ยวกับอัตรามรณะในอนาคตถือตามข้อมูลทางสถิติที่เผยแพร่ทั่วไปและตารางมรณะ</w:t>
      </w:r>
    </w:p>
    <w:p w14:paraId="3D8378C1" w14:textId="77777777" w:rsidR="00440E9B" w:rsidRPr="00757917" w:rsidRDefault="00440E9B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24"/>
          <w:szCs w:val="24"/>
        </w:rPr>
      </w:pPr>
    </w:p>
    <w:p w14:paraId="13EA6DAF" w14:textId="1F625AF6" w:rsidR="00291968" w:rsidRPr="00757917" w:rsidRDefault="00291968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both"/>
        <w:rPr>
          <w:rFonts w:asciiTheme="majorBidi" w:eastAsia="Calibri" w:hAnsiTheme="majorBidi" w:cstheme="majorBidi"/>
          <w:b/>
          <w:bCs/>
          <w:i/>
          <w:iCs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460DDC" w:rsidRPr="00757917">
        <w:rPr>
          <w:rFonts w:asciiTheme="majorBidi" w:hAnsiTheme="majorBidi" w:cstheme="majorBidi"/>
          <w:sz w:val="30"/>
          <w:szCs w:val="30"/>
        </w:rPr>
        <w:t>30</w:t>
      </w:r>
      <w:r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กันยายน </w:t>
      </w:r>
      <w:r w:rsidR="00460DDC" w:rsidRPr="00757917">
        <w:rPr>
          <w:rFonts w:asciiTheme="majorBidi" w:hAnsiTheme="majorBidi" w:cstheme="majorBidi"/>
          <w:sz w:val="30"/>
          <w:szCs w:val="30"/>
        </w:rPr>
        <w:t>2564</w:t>
      </w:r>
      <w:r w:rsidR="002E2B01"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>ระยะเวลาถัวเฉลี่ยถ่วงน้ำหนักของภาระผูกพันผลประโยชน์ที่กำหนดไว้</w:t>
      </w:r>
      <w:r w:rsidR="00B45C05" w:rsidRPr="00757917">
        <w:rPr>
          <w:rFonts w:asciiTheme="majorBidi" w:hAnsiTheme="majorBidi" w:cstheme="majorBidi"/>
          <w:sz w:val="30"/>
          <w:szCs w:val="30"/>
          <w:cs/>
        </w:rPr>
        <w:t>ของกลุ่มบริษัทและบริษัท</w:t>
      </w:r>
      <w:r w:rsidRPr="00757917">
        <w:rPr>
          <w:rFonts w:asciiTheme="majorBidi" w:hAnsiTheme="majorBidi" w:cstheme="majorBidi"/>
          <w:sz w:val="30"/>
          <w:szCs w:val="30"/>
          <w:cs/>
        </w:rPr>
        <w:t>เป็น</w:t>
      </w:r>
      <w:r w:rsidR="00624E02"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 w:cstheme="majorBidi"/>
          <w:sz w:val="30"/>
          <w:szCs w:val="30"/>
        </w:rPr>
        <w:t>10</w:t>
      </w:r>
      <w:r w:rsidR="005F6A9F" w:rsidRPr="00757917">
        <w:rPr>
          <w:rFonts w:asciiTheme="majorBidi" w:hAnsiTheme="majorBidi" w:cstheme="majorBidi"/>
          <w:sz w:val="30"/>
          <w:szCs w:val="30"/>
        </w:rPr>
        <w:t>.</w:t>
      </w:r>
      <w:r w:rsidR="00460DDC" w:rsidRPr="00757917">
        <w:rPr>
          <w:rFonts w:asciiTheme="majorBidi" w:hAnsiTheme="majorBidi" w:cstheme="majorBidi"/>
          <w:sz w:val="30"/>
          <w:szCs w:val="30"/>
        </w:rPr>
        <w:t>3</w:t>
      </w:r>
      <w:r w:rsidR="005F6A9F" w:rsidRPr="00757917">
        <w:rPr>
          <w:rFonts w:asciiTheme="majorBidi" w:hAnsiTheme="majorBidi" w:cstheme="majorBidi"/>
          <w:sz w:val="30"/>
          <w:szCs w:val="30"/>
        </w:rPr>
        <w:t xml:space="preserve"> - </w:t>
      </w:r>
      <w:r w:rsidR="00460DDC" w:rsidRPr="00757917">
        <w:rPr>
          <w:rFonts w:asciiTheme="majorBidi" w:hAnsiTheme="majorBidi" w:cstheme="majorBidi"/>
          <w:sz w:val="30"/>
          <w:szCs w:val="30"/>
        </w:rPr>
        <w:t>23</w:t>
      </w:r>
      <w:r w:rsidR="005F6A9F" w:rsidRPr="00757917">
        <w:rPr>
          <w:rFonts w:asciiTheme="majorBidi" w:hAnsiTheme="majorBidi" w:cstheme="majorBidi"/>
          <w:sz w:val="30"/>
          <w:szCs w:val="30"/>
        </w:rPr>
        <w:t>.</w:t>
      </w:r>
      <w:r w:rsidR="00460DDC" w:rsidRPr="00757917">
        <w:rPr>
          <w:rFonts w:asciiTheme="majorBidi" w:hAnsiTheme="majorBidi" w:cstheme="majorBidi"/>
          <w:sz w:val="30"/>
          <w:szCs w:val="30"/>
        </w:rPr>
        <w:t>8</w:t>
      </w:r>
      <w:r w:rsidR="000911E1"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>ปี</w:t>
      </w: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="00B45C05" w:rsidRPr="00757917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460DDC" w:rsidRPr="00757917">
        <w:rPr>
          <w:rFonts w:asciiTheme="majorBidi" w:hAnsiTheme="majorBidi" w:cstheme="majorBidi"/>
          <w:sz w:val="30"/>
          <w:szCs w:val="30"/>
        </w:rPr>
        <w:t>10</w:t>
      </w:r>
      <w:r w:rsidR="005F6A9F" w:rsidRPr="00757917">
        <w:rPr>
          <w:rFonts w:asciiTheme="majorBidi" w:hAnsiTheme="majorBidi" w:cstheme="majorBidi"/>
          <w:sz w:val="30"/>
          <w:szCs w:val="30"/>
        </w:rPr>
        <w:t>.</w:t>
      </w:r>
      <w:r w:rsidR="00460DDC" w:rsidRPr="00757917">
        <w:rPr>
          <w:rFonts w:asciiTheme="majorBidi" w:hAnsiTheme="majorBidi" w:cstheme="majorBidi"/>
          <w:sz w:val="30"/>
          <w:szCs w:val="30"/>
        </w:rPr>
        <w:t>3</w:t>
      </w:r>
      <w:r w:rsidR="00B45C05"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757917">
        <w:rPr>
          <w:rFonts w:asciiTheme="majorBidi" w:hAnsiTheme="majorBidi" w:cstheme="majorBidi"/>
          <w:sz w:val="30"/>
          <w:szCs w:val="30"/>
          <w:cs/>
        </w:rPr>
        <w:t>ปี</w:t>
      </w:r>
      <w:r w:rsidR="00051BCD"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74143" w:rsidRPr="00757917">
        <w:rPr>
          <w:rFonts w:asciiTheme="majorBidi" w:hAnsiTheme="majorBidi" w:cstheme="majorBidi"/>
          <w:sz w:val="30"/>
          <w:szCs w:val="30"/>
          <w:cs/>
        </w:rPr>
        <w:t>ตามลำดับ</w:t>
      </w:r>
      <w:r w:rsidR="00B45C05"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460DDC" w:rsidRPr="00757917">
        <w:rPr>
          <w:rFonts w:asciiTheme="majorBidi" w:hAnsiTheme="majorBidi" w:cstheme="majorBidi"/>
          <w:i/>
          <w:iCs/>
          <w:sz w:val="30"/>
          <w:szCs w:val="30"/>
        </w:rPr>
        <w:t>2563</w:t>
      </w: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 xml:space="preserve">: </w:t>
      </w:r>
      <w:r w:rsidR="00460DDC" w:rsidRPr="00757917">
        <w:rPr>
          <w:rFonts w:asciiTheme="majorBidi" w:hAnsiTheme="majorBidi" w:cstheme="majorBidi"/>
          <w:i/>
          <w:iCs/>
          <w:sz w:val="30"/>
          <w:szCs w:val="30"/>
        </w:rPr>
        <w:t>6</w:t>
      </w:r>
      <w:r w:rsidR="002D6958" w:rsidRPr="00757917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60DDC" w:rsidRPr="00757917">
        <w:rPr>
          <w:rFonts w:asciiTheme="majorBidi" w:hAnsiTheme="majorBidi" w:cstheme="majorBidi"/>
          <w:i/>
          <w:iCs/>
          <w:sz w:val="30"/>
          <w:szCs w:val="30"/>
        </w:rPr>
        <w:t>4</w:t>
      </w:r>
      <w:r w:rsidR="002D6958" w:rsidRPr="00757917">
        <w:rPr>
          <w:rFonts w:asciiTheme="majorBidi" w:hAnsiTheme="majorBidi" w:cstheme="majorBidi"/>
          <w:i/>
          <w:iCs/>
          <w:sz w:val="30"/>
          <w:szCs w:val="30"/>
        </w:rPr>
        <w:t xml:space="preserve"> - </w:t>
      </w:r>
      <w:r w:rsidR="00460DDC" w:rsidRPr="00757917">
        <w:rPr>
          <w:rFonts w:asciiTheme="majorBidi" w:hAnsiTheme="majorBidi" w:cstheme="majorBidi"/>
          <w:i/>
          <w:iCs/>
          <w:sz w:val="30"/>
          <w:szCs w:val="30"/>
        </w:rPr>
        <w:t>15</w:t>
      </w:r>
      <w:r w:rsidR="002D6958" w:rsidRPr="00757917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60DDC" w:rsidRPr="00757917">
        <w:rPr>
          <w:rFonts w:asciiTheme="majorBidi" w:hAnsiTheme="majorBidi" w:cstheme="majorBidi"/>
          <w:i/>
          <w:iCs/>
          <w:sz w:val="30"/>
          <w:szCs w:val="30"/>
        </w:rPr>
        <w:t>6</w:t>
      </w:r>
      <w:r w:rsidR="00CA68A0" w:rsidRPr="00757917">
        <w:rPr>
          <w:rFonts w:asciiTheme="majorBidi" w:hAnsiTheme="majorBidi" w:cstheme="majorBidi"/>
          <w:i/>
          <w:iCs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ปี</w:t>
      </w:r>
      <w:r w:rsidR="00B45C05" w:rsidRPr="00757917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และ </w:t>
      </w:r>
      <w:r w:rsidR="00460DDC" w:rsidRPr="00757917">
        <w:rPr>
          <w:rFonts w:asciiTheme="majorBidi" w:hAnsiTheme="majorBidi" w:cstheme="majorBidi"/>
          <w:i/>
          <w:iCs/>
          <w:sz w:val="30"/>
          <w:szCs w:val="30"/>
        </w:rPr>
        <w:t>9</w:t>
      </w:r>
      <w:r w:rsidR="002D6958" w:rsidRPr="00757917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60DDC" w:rsidRPr="00757917">
        <w:rPr>
          <w:rFonts w:asciiTheme="majorBidi" w:hAnsiTheme="majorBidi" w:cstheme="majorBidi"/>
          <w:i/>
          <w:iCs/>
          <w:sz w:val="30"/>
          <w:szCs w:val="30"/>
        </w:rPr>
        <w:t>0</w:t>
      </w:r>
      <w:r w:rsidR="00B45C05" w:rsidRPr="00757917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ปี</w:t>
      </w:r>
      <w:r w:rsidR="00B74143" w:rsidRPr="00757917">
        <w:rPr>
          <w:rFonts w:asciiTheme="majorBidi" w:hAnsiTheme="majorBidi" w:cstheme="majorBidi"/>
          <w:i/>
          <w:iCs/>
          <w:sz w:val="30"/>
          <w:szCs w:val="30"/>
          <w:cs/>
        </w:rPr>
        <w:t xml:space="preserve"> ตามลำดับ</w:t>
      </w: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>)</w:t>
      </w:r>
      <w:r w:rsidRPr="00757917">
        <w:rPr>
          <w:rFonts w:asciiTheme="majorBidi" w:eastAsia="Calibri" w:hAnsiTheme="majorBidi" w:cstheme="majorBidi"/>
          <w:b/>
          <w:bCs/>
          <w:i/>
          <w:iCs/>
          <w:sz w:val="30"/>
          <w:szCs w:val="30"/>
          <w:cs/>
        </w:rPr>
        <w:t xml:space="preserve"> </w:t>
      </w:r>
    </w:p>
    <w:p w14:paraId="46001B1D" w14:textId="77777777" w:rsidR="006C59CA" w:rsidRPr="00757917" w:rsidRDefault="006C59CA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30"/>
          <w:szCs w:val="30"/>
        </w:rPr>
      </w:pPr>
    </w:p>
    <w:p w14:paraId="469081EA" w14:textId="6B375D38" w:rsidR="00291968" w:rsidRPr="00757917" w:rsidRDefault="00291968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30"/>
          <w:szCs w:val="30"/>
        </w:rPr>
      </w:pPr>
      <w:r w:rsidRPr="00757917">
        <w:rPr>
          <w:rFonts w:asciiTheme="majorBidi" w:eastAsia="Calibri" w:hAnsiTheme="majorBidi" w:cstheme="majorBidi"/>
          <w:i/>
          <w:iCs/>
          <w:sz w:val="30"/>
          <w:szCs w:val="30"/>
          <w:cs/>
        </w:rPr>
        <w:t>การวิเคราะห์ความอ่อนไหว</w:t>
      </w:r>
    </w:p>
    <w:p w14:paraId="6267D1BB" w14:textId="77777777" w:rsidR="001F05A7" w:rsidRPr="00757917" w:rsidRDefault="001F05A7" w:rsidP="008D3CF0">
      <w:pPr>
        <w:spacing w:line="240" w:lineRule="auto"/>
        <w:ind w:firstLine="540"/>
        <w:jc w:val="thaiDistribute"/>
        <w:rPr>
          <w:rFonts w:asciiTheme="majorBidi" w:eastAsia="Calibri" w:hAnsiTheme="majorBidi" w:cstheme="majorBidi"/>
          <w:i/>
          <w:iCs/>
          <w:sz w:val="30"/>
          <w:szCs w:val="30"/>
        </w:rPr>
      </w:pPr>
    </w:p>
    <w:p w14:paraId="638958C1" w14:textId="5F6164DE" w:rsidR="00CC6FD8" w:rsidRPr="00757917" w:rsidRDefault="00CC6FD8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การเปลี่ยนแปลงในแต่ละข้อสมมติที่เกี่ยวข้องในการประมาณการตามหลักคณิตศาสตร์ประกันภัยที่อาจเป็นไปได้อย่างสมเหตุสมผล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ณ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วันที่รายงาน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โดยถือว่าข้อสมมติอื่นๆ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คงที่</w:t>
      </w:r>
    </w:p>
    <w:p w14:paraId="36678CF0" w14:textId="77777777" w:rsidR="00DE4CC5" w:rsidRPr="00757917" w:rsidRDefault="00DE4CC5" w:rsidP="008150D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/>
          <w:sz w:val="24"/>
          <w:szCs w:val="24"/>
        </w:rPr>
      </w:pPr>
    </w:p>
    <w:tbl>
      <w:tblPr>
        <w:tblW w:w="8982" w:type="dxa"/>
        <w:tblInd w:w="450" w:type="dxa"/>
        <w:tblLook w:val="01E0" w:firstRow="1" w:lastRow="1" w:firstColumn="1" w:lastColumn="1" w:noHBand="0" w:noVBand="0"/>
      </w:tblPr>
      <w:tblGrid>
        <w:gridCol w:w="4230"/>
        <w:gridCol w:w="990"/>
        <w:gridCol w:w="270"/>
        <w:gridCol w:w="944"/>
        <w:gridCol w:w="316"/>
        <w:gridCol w:w="942"/>
        <w:gridCol w:w="235"/>
        <w:gridCol w:w="1055"/>
      </w:tblGrid>
      <w:tr w:rsidR="0068179A" w:rsidRPr="00757917" w14:paraId="66AB43BC" w14:textId="77777777" w:rsidTr="0068179A">
        <w:trPr>
          <w:trHeight w:val="20"/>
          <w:tblHeader/>
        </w:trPr>
        <w:tc>
          <w:tcPr>
            <w:tcW w:w="4230" w:type="dxa"/>
          </w:tcPr>
          <w:p w14:paraId="356670B0" w14:textId="77777777" w:rsidR="0068179A" w:rsidRPr="00757917" w:rsidRDefault="0068179A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</w:tcPr>
          <w:p w14:paraId="35FDDA44" w14:textId="2BEB5EDF" w:rsidR="0068179A" w:rsidRPr="00757917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68179A" w:rsidRPr="00757917" w14:paraId="422C2CB5" w14:textId="77777777" w:rsidTr="0068179A">
        <w:trPr>
          <w:trHeight w:val="20"/>
          <w:tblHeader/>
        </w:trPr>
        <w:tc>
          <w:tcPr>
            <w:tcW w:w="4230" w:type="dxa"/>
          </w:tcPr>
          <w:p w14:paraId="535265C0" w14:textId="77777777" w:rsidR="0068179A" w:rsidRPr="00757917" w:rsidRDefault="0068179A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1B166A84" w14:textId="54F08178" w:rsidR="0068179A" w:rsidRPr="00757917" w:rsidRDefault="0068179A" w:rsidP="0068179A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460115C8" w14:textId="77777777" w:rsidR="0068179A" w:rsidRPr="00757917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32" w:type="dxa"/>
            <w:gridSpan w:val="3"/>
          </w:tcPr>
          <w:p w14:paraId="32AD6C9A" w14:textId="0948CF42" w:rsidR="0068179A" w:rsidRPr="00757917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68179A" w:rsidRPr="00757917" w14:paraId="1D9EE91A" w14:textId="77777777" w:rsidTr="0068179A">
        <w:trPr>
          <w:trHeight w:val="20"/>
          <w:tblHeader/>
        </w:trPr>
        <w:tc>
          <w:tcPr>
            <w:tcW w:w="4230" w:type="dxa"/>
          </w:tcPr>
          <w:p w14:paraId="33BBF0A6" w14:textId="014E73D9" w:rsidR="0068179A" w:rsidRPr="00757917" w:rsidRDefault="0068179A" w:rsidP="00984FEB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4C0BE26D" w14:textId="05471248" w:rsidR="0068179A" w:rsidRPr="00757917" w:rsidRDefault="00460DD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70" w:type="dxa"/>
          </w:tcPr>
          <w:p w14:paraId="7EFA4C6E" w14:textId="77777777" w:rsidR="0068179A" w:rsidRPr="00757917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63531A2F" w14:textId="1B6876DB" w:rsidR="0068179A" w:rsidRPr="00757917" w:rsidRDefault="002E2B01" w:rsidP="002926C0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2563</w:t>
            </w:r>
          </w:p>
        </w:tc>
        <w:tc>
          <w:tcPr>
            <w:tcW w:w="316" w:type="dxa"/>
          </w:tcPr>
          <w:p w14:paraId="06207197" w14:textId="77777777" w:rsidR="0068179A" w:rsidRPr="00757917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25B272A4" w14:textId="78307C18" w:rsidR="0068179A" w:rsidRPr="00757917" w:rsidRDefault="00460DD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35" w:type="dxa"/>
          </w:tcPr>
          <w:p w14:paraId="49E4CDAD" w14:textId="77777777" w:rsidR="0068179A" w:rsidRPr="00757917" w:rsidRDefault="0068179A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69B3465A" w14:textId="2105B6A1" w:rsidR="0068179A" w:rsidRPr="00757917" w:rsidRDefault="002E2B01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2563</w:t>
            </w:r>
          </w:p>
        </w:tc>
      </w:tr>
      <w:tr w:rsidR="0068179A" w:rsidRPr="00757917" w14:paraId="2635FD4E" w14:textId="77777777" w:rsidTr="0068179A">
        <w:trPr>
          <w:trHeight w:val="20"/>
          <w:tblHeader/>
        </w:trPr>
        <w:tc>
          <w:tcPr>
            <w:tcW w:w="4230" w:type="dxa"/>
          </w:tcPr>
          <w:p w14:paraId="74614E54" w14:textId="77777777" w:rsidR="0068179A" w:rsidRPr="00757917" w:rsidRDefault="0068179A" w:rsidP="00984FEB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  <w:vAlign w:val="center"/>
          </w:tcPr>
          <w:p w14:paraId="5406DC15" w14:textId="77777777" w:rsidR="0068179A" w:rsidRPr="00757917" w:rsidRDefault="0068179A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2E2B01" w:rsidRPr="00757917" w14:paraId="7414ACD2" w14:textId="77777777" w:rsidTr="0068179A">
        <w:trPr>
          <w:trHeight w:val="20"/>
        </w:trPr>
        <w:tc>
          <w:tcPr>
            <w:tcW w:w="4230" w:type="dxa"/>
          </w:tcPr>
          <w:p w14:paraId="00434D7E" w14:textId="04645FB8" w:rsidR="002E2B01" w:rsidRPr="00757917" w:rsidRDefault="002E2B01" w:rsidP="002E2B01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31007812" w14:textId="3DF9ECFC" w:rsidR="002E2B01" w:rsidRPr="00757917" w:rsidRDefault="005F6A9F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29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center"/>
          </w:tcPr>
          <w:p w14:paraId="7A0B2533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189F1BE0" w14:textId="70E4D965" w:rsidR="002E2B01" w:rsidRPr="00757917" w:rsidRDefault="002E2B01" w:rsidP="002E2B0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23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316" w:type="dxa"/>
            <w:vAlign w:val="center"/>
          </w:tcPr>
          <w:p w14:paraId="2AFD2E14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DDD769A" w14:textId="2B36BCB0" w:rsidR="002E2B01" w:rsidRPr="00757917" w:rsidRDefault="00CA39B3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35</w:t>
            </w:r>
          </w:p>
        </w:tc>
        <w:tc>
          <w:tcPr>
            <w:tcW w:w="235" w:type="dxa"/>
            <w:vAlign w:val="center"/>
          </w:tcPr>
          <w:p w14:paraId="441BDAC5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7BA495D3" w14:textId="32F55DE0" w:rsidR="002E2B01" w:rsidRPr="00757917" w:rsidRDefault="002E2B01" w:rsidP="002E2B01">
            <w:pPr>
              <w:pStyle w:val="acctfourfigures"/>
              <w:tabs>
                <w:tab w:val="clear" w:pos="765"/>
                <w:tab w:val="decimal" w:pos="51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27</w:t>
            </w:r>
          </w:p>
        </w:tc>
      </w:tr>
      <w:tr w:rsidR="002E2B01" w:rsidRPr="00757917" w14:paraId="632ABC93" w14:textId="77777777" w:rsidTr="0068179A">
        <w:trPr>
          <w:trHeight w:val="20"/>
        </w:trPr>
        <w:tc>
          <w:tcPr>
            <w:tcW w:w="4230" w:type="dxa"/>
          </w:tcPr>
          <w:p w14:paraId="5836E727" w14:textId="62383323" w:rsidR="002E2B01" w:rsidRPr="00757917" w:rsidRDefault="002E2B01" w:rsidP="002E2B01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4D4EAE8A" w14:textId="56097D97" w:rsidR="002E2B01" w:rsidRPr="00757917" w:rsidRDefault="005F6A9F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35</w:t>
            </w:r>
          </w:p>
        </w:tc>
        <w:tc>
          <w:tcPr>
            <w:tcW w:w="270" w:type="dxa"/>
          </w:tcPr>
          <w:p w14:paraId="5E8AC922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0D5317DD" w14:textId="6269EA8D" w:rsidR="002E2B01" w:rsidRPr="00757917" w:rsidRDefault="002E2B01" w:rsidP="002E2B0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29</w:t>
            </w:r>
          </w:p>
        </w:tc>
        <w:tc>
          <w:tcPr>
            <w:tcW w:w="316" w:type="dxa"/>
          </w:tcPr>
          <w:p w14:paraId="47C72C16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EF327AD" w14:textId="6BCF635C" w:rsidR="002E2B01" w:rsidRPr="00757917" w:rsidRDefault="00CA39B3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(30)</w:t>
            </w:r>
          </w:p>
        </w:tc>
        <w:tc>
          <w:tcPr>
            <w:tcW w:w="235" w:type="dxa"/>
          </w:tcPr>
          <w:p w14:paraId="1145EFF7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4313A195" w14:textId="6AF4CA36" w:rsidR="002E2B01" w:rsidRPr="00757917" w:rsidRDefault="002E2B01" w:rsidP="002E2B01">
            <w:pPr>
              <w:pStyle w:val="acctfourfigures"/>
              <w:tabs>
                <w:tab w:val="clear" w:pos="765"/>
                <w:tab w:val="decimal" w:pos="51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(25)</w:t>
            </w:r>
          </w:p>
        </w:tc>
      </w:tr>
      <w:tr w:rsidR="002E2B01" w:rsidRPr="00757917" w14:paraId="283013B2" w14:textId="77777777" w:rsidTr="0068179A">
        <w:trPr>
          <w:trHeight w:val="20"/>
        </w:trPr>
        <w:tc>
          <w:tcPr>
            <w:tcW w:w="4230" w:type="dxa"/>
          </w:tcPr>
          <w:p w14:paraId="79913F5F" w14:textId="4E5B7F16" w:rsidR="002E2B01" w:rsidRPr="00757917" w:rsidRDefault="002E2B01" w:rsidP="002E2B01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543915E6" w14:textId="27514271" w:rsidR="002E2B01" w:rsidRPr="00757917" w:rsidRDefault="005F6A9F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(31)</w:t>
            </w:r>
          </w:p>
        </w:tc>
        <w:tc>
          <w:tcPr>
            <w:tcW w:w="270" w:type="dxa"/>
          </w:tcPr>
          <w:p w14:paraId="2D09F218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71995EE1" w14:textId="0EFB9BD5" w:rsidR="002E2B01" w:rsidRPr="00757917" w:rsidRDefault="002E2B01" w:rsidP="002E2B01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(25)</w:t>
            </w:r>
          </w:p>
        </w:tc>
        <w:tc>
          <w:tcPr>
            <w:tcW w:w="316" w:type="dxa"/>
          </w:tcPr>
          <w:p w14:paraId="23D9C79D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4CB9ED5" w14:textId="0AA1E2E5" w:rsidR="002E2B01" w:rsidRPr="00757917" w:rsidRDefault="00CA39B3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18</w:t>
            </w:r>
          </w:p>
        </w:tc>
        <w:tc>
          <w:tcPr>
            <w:tcW w:w="235" w:type="dxa"/>
          </w:tcPr>
          <w:p w14:paraId="4299588D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55" w:type="dxa"/>
          </w:tcPr>
          <w:p w14:paraId="0FE6E6C7" w14:textId="232A2DF5" w:rsidR="002E2B01" w:rsidRPr="00757917" w:rsidRDefault="002E2B01" w:rsidP="002E2B01">
            <w:pPr>
              <w:pStyle w:val="acctfourfigures"/>
              <w:tabs>
                <w:tab w:val="clear" w:pos="765"/>
                <w:tab w:val="decimal" w:pos="51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A53D2F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</w:tr>
    </w:tbl>
    <w:p w14:paraId="08A17732" w14:textId="172E43D6" w:rsidR="004F5D96" w:rsidRPr="00757917" w:rsidRDefault="004F5D96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4ED17A5" w14:textId="77777777" w:rsidR="004F5D96" w:rsidRPr="00757917" w:rsidRDefault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8982" w:type="dxa"/>
        <w:tblInd w:w="450" w:type="dxa"/>
        <w:tblLook w:val="01E0" w:firstRow="1" w:lastRow="1" w:firstColumn="1" w:lastColumn="1" w:noHBand="0" w:noVBand="0"/>
      </w:tblPr>
      <w:tblGrid>
        <w:gridCol w:w="4230"/>
        <w:gridCol w:w="990"/>
        <w:gridCol w:w="270"/>
        <w:gridCol w:w="944"/>
        <w:gridCol w:w="316"/>
        <w:gridCol w:w="942"/>
        <w:gridCol w:w="235"/>
        <w:gridCol w:w="1055"/>
      </w:tblGrid>
      <w:tr w:rsidR="00347273" w:rsidRPr="00757917" w14:paraId="09FC418A" w14:textId="77777777" w:rsidTr="00984FEB">
        <w:trPr>
          <w:trHeight w:val="20"/>
          <w:tblHeader/>
        </w:trPr>
        <w:tc>
          <w:tcPr>
            <w:tcW w:w="4230" w:type="dxa"/>
          </w:tcPr>
          <w:p w14:paraId="4A87BAA5" w14:textId="77777777" w:rsidR="00347273" w:rsidRPr="00757917" w:rsidRDefault="00347273" w:rsidP="00984FEB">
            <w:pPr>
              <w:ind w:left="234" w:hanging="35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</w:tcPr>
          <w:p w14:paraId="5410222F" w14:textId="09E8603C" w:rsidR="00347273" w:rsidRPr="00757917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</w:t>
            </w:r>
            <w:r w:rsidRPr="00757917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347273" w:rsidRPr="00757917" w14:paraId="6D20113B" w14:textId="77777777" w:rsidTr="00984FEB">
        <w:trPr>
          <w:trHeight w:val="20"/>
          <w:tblHeader/>
        </w:trPr>
        <w:tc>
          <w:tcPr>
            <w:tcW w:w="4230" w:type="dxa"/>
          </w:tcPr>
          <w:p w14:paraId="2D6B0428" w14:textId="77777777" w:rsidR="00347273" w:rsidRPr="00757917" w:rsidRDefault="00347273" w:rsidP="00984FEB">
            <w:pPr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ผลกระทบต่อภาระผูกพันของโครงการผลประโยชน์</w:t>
            </w:r>
          </w:p>
        </w:tc>
        <w:tc>
          <w:tcPr>
            <w:tcW w:w="2204" w:type="dxa"/>
            <w:gridSpan w:val="3"/>
          </w:tcPr>
          <w:p w14:paraId="7D8B2EC5" w14:textId="473F26E2" w:rsidR="00347273" w:rsidRPr="00757917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60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ข้อสมมติเพิ่มขึ้นร้อยละ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316" w:type="dxa"/>
          </w:tcPr>
          <w:p w14:paraId="5F8E3D44" w14:textId="77777777" w:rsidR="00347273" w:rsidRPr="00757917" w:rsidRDefault="00347273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2232" w:type="dxa"/>
            <w:gridSpan w:val="3"/>
          </w:tcPr>
          <w:p w14:paraId="6ED143B9" w14:textId="54ED751A" w:rsidR="00347273" w:rsidRPr="00757917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ข้อสมมติ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ลดลง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 xml:space="preserve">ร้อยละ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</w:tr>
      <w:tr w:rsidR="00347273" w:rsidRPr="00757917" w14:paraId="2F37E811" w14:textId="77777777" w:rsidTr="00984FEB">
        <w:trPr>
          <w:trHeight w:val="20"/>
          <w:tblHeader/>
        </w:trPr>
        <w:tc>
          <w:tcPr>
            <w:tcW w:w="4230" w:type="dxa"/>
          </w:tcPr>
          <w:p w14:paraId="0241FC8C" w14:textId="1CA2489E" w:rsidR="00347273" w:rsidRPr="00757917" w:rsidRDefault="00347273" w:rsidP="00984FEB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990" w:type="dxa"/>
          </w:tcPr>
          <w:p w14:paraId="388240EE" w14:textId="10EF6B51" w:rsidR="00347273" w:rsidRPr="00757917" w:rsidRDefault="00460DD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70" w:type="dxa"/>
          </w:tcPr>
          <w:p w14:paraId="7801BB88" w14:textId="77777777" w:rsidR="00347273" w:rsidRPr="00757917" w:rsidRDefault="00347273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758455C7" w14:textId="52E7A2DE" w:rsidR="00347273" w:rsidRPr="00757917" w:rsidRDefault="002E2B01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111" w:right="-16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2563</w:t>
            </w:r>
          </w:p>
        </w:tc>
        <w:tc>
          <w:tcPr>
            <w:tcW w:w="316" w:type="dxa"/>
          </w:tcPr>
          <w:p w14:paraId="70DB996B" w14:textId="77777777" w:rsidR="00347273" w:rsidRPr="00757917" w:rsidRDefault="00347273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33998DE4" w14:textId="076E9F86" w:rsidR="00347273" w:rsidRPr="00757917" w:rsidRDefault="00460DDC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2564</w:t>
            </w:r>
          </w:p>
        </w:tc>
        <w:tc>
          <w:tcPr>
            <w:tcW w:w="235" w:type="dxa"/>
          </w:tcPr>
          <w:p w14:paraId="24E52C96" w14:textId="77777777" w:rsidR="00347273" w:rsidRPr="00757917" w:rsidRDefault="00347273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06EC3848" w14:textId="61419162" w:rsidR="00347273" w:rsidRPr="00757917" w:rsidRDefault="002E2B01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2563</w:t>
            </w:r>
          </w:p>
        </w:tc>
      </w:tr>
      <w:tr w:rsidR="00347273" w:rsidRPr="00757917" w14:paraId="390609A5" w14:textId="77777777" w:rsidTr="00984FEB">
        <w:trPr>
          <w:trHeight w:val="20"/>
          <w:tblHeader/>
        </w:trPr>
        <w:tc>
          <w:tcPr>
            <w:tcW w:w="4230" w:type="dxa"/>
          </w:tcPr>
          <w:p w14:paraId="0ECE99B6" w14:textId="77777777" w:rsidR="00347273" w:rsidRPr="00757917" w:rsidRDefault="00347273" w:rsidP="00984FEB">
            <w:pPr>
              <w:ind w:left="234" w:hanging="35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4752" w:type="dxa"/>
            <w:gridSpan w:val="7"/>
            <w:vAlign w:val="center"/>
          </w:tcPr>
          <w:p w14:paraId="26EBA42D" w14:textId="77777777" w:rsidR="00347273" w:rsidRPr="00757917" w:rsidRDefault="00347273" w:rsidP="00984FEB">
            <w:pPr>
              <w:pStyle w:val="acctfourfigures"/>
              <w:tabs>
                <w:tab w:val="clear" w:pos="765"/>
              </w:tabs>
              <w:spacing w:line="240" w:lineRule="atLeast"/>
              <w:ind w:left="-79" w:right="-7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2E2B01" w:rsidRPr="00757917" w14:paraId="18A162E2" w14:textId="77777777" w:rsidTr="00984FEB">
        <w:trPr>
          <w:trHeight w:val="20"/>
        </w:trPr>
        <w:tc>
          <w:tcPr>
            <w:tcW w:w="4230" w:type="dxa"/>
          </w:tcPr>
          <w:p w14:paraId="37ACDABB" w14:textId="77777777" w:rsidR="002E2B01" w:rsidRPr="00757917" w:rsidRDefault="002E2B01" w:rsidP="002E2B01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อัตราคิดลด </w:t>
            </w:r>
          </w:p>
        </w:tc>
        <w:tc>
          <w:tcPr>
            <w:tcW w:w="990" w:type="dxa"/>
            <w:vAlign w:val="center"/>
          </w:tcPr>
          <w:p w14:paraId="7D4FFEF6" w14:textId="2AF0CE8F" w:rsidR="002E2B01" w:rsidRPr="00757917" w:rsidRDefault="00CA39B3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  <w:vAlign w:val="center"/>
          </w:tcPr>
          <w:p w14:paraId="00F52B11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  <w:vAlign w:val="center"/>
          </w:tcPr>
          <w:p w14:paraId="5881DCDA" w14:textId="63C7020C" w:rsidR="002E2B01" w:rsidRPr="00757917" w:rsidRDefault="002E2B01" w:rsidP="002E2B01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316" w:type="dxa"/>
            <w:vAlign w:val="center"/>
          </w:tcPr>
          <w:p w14:paraId="09028173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  <w:vAlign w:val="center"/>
          </w:tcPr>
          <w:p w14:paraId="402CC715" w14:textId="7F8A29D4" w:rsidR="002E2B01" w:rsidRPr="00757917" w:rsidRDefault="00CA39B3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35" w:type="dxa"/>
            <w:vAlign w:val="center"/>
          </w:tcPr>
          <w:p w14:paraId="10DE5436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  <w:vAlign w:val="center"/>
          </w:tcPr>
          <w:p w14:paraId="3C515E74" w14:textId="20940467" w:rsidR="002E2B01" w:rsidRPr="00757917" w:rsidRDefault="002E2B01" w:rsidP="002E2B01">
            <w:pPr>
              <w:pStyle w:val="acctfourfigures"/>
              <w:tabs>
                <w:tab w:val="clear" w:pos="765"/>
                <w:tab w:val="decimal" w:pos="51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</w:tr>
      <w:tr w:rsidR="002E2B01" w:rsidRPr="00757917" w14:paraId="6577491F" w14:textId="77777777" w:rsidTr="00984FEB">
        <w:trPr>
          <w:trHeight w:val="20"/>
        </w:trPr>
        <w:tc>
          <w:tcPr>
            <w:tcW w:w="4230" w:type="dxa"/>
          </w:tcPr>
          <w:p w14:paraId="025B2A4F" w14:textId="77777777" w:rsidR="002E2B01" w:rsidRPr="00757917" w:rsidRDefault="002E2B01" w:rsidP="002E2B01">
            <w:pPr>
              <w:ind w:left="234" w:hanging="234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การเพิ่มขึ้นของเงินเดือนในอนาคต </w:t>
            </w:r>
          </w:p>
        </w:tc>
        <w:tc>
          <w:tcPr>
            <w:tcW w:w="990" w:type="dxa"/>
          </w:tcPr>
          <w:p w14:paraId="7E72C0A2" w14:textId="72F43595" w:rsidR="002E2B01" w:rsidRPr="00757917" w:rsidRDefault="00CA39B3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33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7</w:t>
            </w:r>
          </w:p>
        </w:tc>
        <w:tc>
          <w:tcPr>
            <w:tcW w:w="270" w:type="dxa"/>
          </w:tcPr>
          <w:p w14:paraId="1354FFF1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4" w:type="dxa"/>
          </w:tcPr>
          <w:p w14:paraId="3EEB791F" w14:textId="106A896F" w:rsidR="002E2B01" w:rsidRPr="00757917" w:rsidRDefault="002E2B01" w:rsidP="002E2B01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</w:t>
            </w:r>
          </w:p>
        </w:tc>
        <w:tc>
          <w:tcPr>
            <w:tcW w:w="316" w:type="dxa"/>
          </w:tcPr>
          <w:p w14:paraId="6A92796B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42" w:type="dxa"/>
          </w:tcPr>
          <w:p w14:paraId="1048F1F0" w14:textId="7233FB18" w:rsidR="002E2B01" w:rsidRPr="00757917" w:rsidRDefault="00CA39B3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(6)</w:t>
            </w:r>
          </w:p>
        </w:tc>
        <w:tc>
          <w:tcPr>
            <w:tcW w:w="235" w:type="dxa"/>
          </w:tcPr>
          <w:p w14:paraId="59764586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055" w:type="dxa"/>
          </w:tcPr>
          <w:p w14:paraId="29560E82" w14:textId="786AE330" w:rsidR="002E2B01" w:rsidRPr="00757917" w:rsidRDefault="002E2B01" w:rsidP="002E2B01">
            <w:pPr>
              <w:pStyle w:val="acctfourfigures"/>
              <w:tabs>
                <w:tab w:val="clear" w:pos="765"/>
                <w:tab w:val="decimal" w:pos="51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(4)</w:t>
            </w:r>
          </w:p>
        </w:tc>
      </w:tr>
      <w:tr w:rsidR="002E2B01" w:rsidRPr="00757917" w14:paraId="5C8CC08F" w14:textId="77777777" w:rsidTr="00984FEB">
        <w:trPr>
          <w:trHeight w:val="20"/>
        </w:trPr>
        <w:tc>
          <w:tcPr>
            <w:tcW w:w="4230" w:type="dxa"/>
          </w:tcPr>
          <w:p w14:paraId="2C3D176F" w14:textId="77777777" w:rsidR="002E2B01" w:rsidRPr="00757917" w:rsidRDefault="002E2B01" w:rsidP="002E2B01">
            <w:pPr>
              <w:ind w:left="234" w:hanging="234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อัตรา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  <w:lang w:val="en-GB"/>
              </w:rPr>
              <w:t>การหมุนเวียนของพนักงาน</w:t>
            </w:r>
          </w:p>
        </w:tc>
        <w:tc>
          <w:tcPr>
            <w:tcW w:w="990" w:type="dxa"/>
          </w:tcPr>
          <w:p w14:paraId="3EB8C9C0" w14:textId="65E646A0" w:rsidR="002E2B01" w:rsidRPr="00757917" w:rsidRDefault="00CA39B3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 w:right="-1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(7)</w:t>
            </w:r>
          </w:p>
        </w:tc>
        <w:tc>
          <w:tcPr>
            <w:tcW w:w="270" w:type="dxa"/>
          </w:tcPr>
          <w:p w14:paraId="5220AF14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4" w:type="dxa"/>
          </w:tcPr>
          <w:p w14:paraId="4AE9746C" w14:textId="130AC753" w:rsidR="002E2B01" w:rsidRPr="00757917" w:rsidRDefault="002E2B01" w:rsidP="002E2B01">
            <w:pPr>
              <w:pStyle w:val="acctfourfigures"/>
              <w:tabs>
                <w:tab w:val="clear" w:pos="765"/>
                <w:tab w:val="decimal" w:pos="432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(3)</w:t>
            </w:r>
          </w:p>
        </w:tc>
        <w:tc>
          <w:tcPr>
            <w:tcW w:w="316" w:type="dxa"/>
          </w:tcPr>
          <w:p w14:paraId="79242B1F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42" w:type="dxa"/>
          </w:tcPr>
          <w:p w14:paraId="7B9746EF" w14:textId="4F34C90B" w:rsidR="002E2B01" w:rsidRPr="00757917" w:rsidRDefault="00CA39B3" w:rsidP="002E2B01">
            <w:pPr>
              <w:pStyle w:val="acctfourfigures"/>
              <w:tabs>
                <w:tab w:val="clear" w:pos="765"/>
              </w:tabs>
              <w:spacing w:line="240" w:lineRule="atLeast"/>
              <w:ind w:lef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5" w:type="dxa"/>
          </w:tcPr>
          <w:p w14:paraId="758936A2" w14:textId="77777777" w:rsidR="002E2B01" w:rsidRPr="00757917" w:rsidRDefault="002E2B01" w:rsidP="002E2B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55" w:type="dxa"/>
          </w:tcPr>
          <w:p w14:paraId="2C01CFC7" w14:textId="42D17280" w:rsidR="002E2B01" w:rsidRPr="00757917" w:rsidRDefault="002E2B01" w:rsidP="002E2B01">
            <w:pPr>
              <w:pStyle w:val="acctfourfigures"/>
              <w:tabs>
                <w:tab w:val="clear" w:pos="765"/>
                <w:tab w:val="decimal" w:pos="515"/>
              </w:tabs>
              <w:spacing w:line="240" w:lineRule="atLeast"/>
              <w:ind w:left="-105" w:right="-111"/>
              <w:rPr>
                <w:rFonts w:asciiTheme="majorBidi" w:hAnsiTheme="majorBidi" w:cstheme="majorBidi"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</w:tr>
    </w:tbl>
    <w:p w14:paraId="604BFC9D" w14:textId="77777777" w:rsidR="0068179A" w:rsidRPr="00757917" w:rsidRDefault="0068179A" w:rsidP="002919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ajorBidi" w:hAnsiTheme="majorBidi" w:cstheme="majorBidi"/>
          <w:sz w:val="20"/>
          <w:szCs w:val="20"/>
        </w:rPr>
      </w:pPr>
    </w:p>
    <w:p w14:paraId="39F5C43B" w14:textId="77777777" w:rsidR="004E23A0" w:rsidRPr="00757917" w:rsidRDefault="00291968" w:rsidP="00C63E79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แม้ว่าการวิเคราะห์นี้ไม่ได้คำนึงการกระจายตัวแบบเต็มรูปแบบของกระแสเงินสดที่คาดหวังภายใต้โครงการดังกล่าว แต่ได้แสดงประมาณการความอ่อนไหวของข้อสมมติต่างๆ</w:t>
      </w:r>
    </w:p>
    <w:p w14:paraId="6A8371D3" w14:textId="00F6958D" w:rsidR="00D048D2" w:rsidRPr="00757917" w:rsidRDefault="00D048D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20"/>
          <w:szCs w:val="20"/>
        </w:rPr>
      </w:pPr>
    </w:p>
    <w:p w14:paraId="78407EE6" w14:textId="40D4BDE4" w:rsidR="00D444F0" w:rsidRPr="00757917" w:rsidRDefault="00D444F0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ประมาณ</w:t>
      </w:r>
      <w:r w:rsidRPr="00757917">
        <w:rPr>
          <w:rFonts w:ascii="Angsana New" w:eastAsia="Times New Roman" w:hAnsi="Angsana New"/>
          <w:sz w:val="30"/>
          <w:szCs w:val="30"/>
          <w:cs/>
        </w:rPr>
        <w:t>การหนี้สิน</w:t>
      </w:r>
    </w:p>
    <w:p w14:paraId="47B1D85A" w14:textId="0959415A" w:rsidR="00F822BF" w:rsidRPr="00757917" w:rsidRDefault="00F822BF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25"/>
        <w:jc w:val="thaiDistribute"/>
        <w:rPr>
          <w:rFonts w:ascii="Angsana New" w:eastAsia="Times New Roman" w:hAnsi="Angsana New"/>
          <w:sz w:val="20"/>
          <w:szCs w:val="20"/>
        </w:rPr>
      </w:pPr>
    </w:p>
    <w:p w14:paraId="753ABD8D" w14:textId="6EBB7241" w:rsidR="00DE4CC5" w:rsidRPr="00757917" w:rsidRDefault="000D484A" w:rsidP="000D484A">
      <w:pPr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eastAsia="Times New Roman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>กลุ่มบริษัทมีคดีความฟ้องร้องที่สำคัญซึ่งเกี่ยวกับโครงการอสังหาริมทรัพย์พัฒนาเพื่อขาย</w:t>
      </w:r>
      <w:r w:rsidR="006000DC" w:rsidRPr="00757917">
        <w:rPr>
          <w:rFonts w:ascii="Angsana New" w:eastAsia="Times New Roman" w:hAnsi="Angsana New" w:hint="cs"/>
          <w:sz w:val="30"/>
          <w:szCs w:val="30"/>
          <w:cs/>
        </w:rPr>
        <w:t>ในอดีต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และคดีความอื่นๆ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ซึ่งบริษัทได้มีการประเมินผลกระทบ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และคาดว่าไม่มีผลกระทบเป็นสาระสำคัญ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ณ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วันที่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</w:rPr>
        <w:t>30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กันยายน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</w:rPr>
        <w:t>2564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กลุ่มบริษัทตั้งประมาณการหนี้สินจากคดีความเป็นจำนวน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/>
          <w:sz w:val="30"/>
          <w:szCs w:val="30"/>
        </w:rPr>
        <w:t>85.00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sz w:val="30"/>
          <w:szCs w:val="30"/>
          <w:cs/>
        </w:rPr>
        <w:t>ล้านบาท</w:t>
      </w:r>
      <w:r w:rsidRPr="00757917">
        <w:rPr>
          <w:rFonts w:ascii="Angsana New" w:eastAsia="Times New Roman" w:hAnsi="Angsana New"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/>
          <w:i/>
          <w:iCs/>
          <w:sz w:val="30"/>
          <w:szCs w:val="30"/>
          <w:cs/>
        </w:rPr>
        <w:t>(</w:t>
      </w:r>
      <w:r w:rsidRPr="00757917">
        <w:rPr>
          <w:rFonts w:ascii="Angsana New" w:eastAsia="Times New Roman" w:hAnsi="Angsana New"/>
          <w:i/>
          <w:iCs/>
          <w:sz w:val="30"/>
          <w:szCs w:val="30"/>
        </w:rPr>
        <w:t>2563</w:t>
      </w:r>
      <w:r w:rsidRPr="00757917">
        <w:rPr>
          <w:rFonts w:ascii="Angsana New" w:eastAsia="Times New Roman" w:hAnsi="Angsana New"/>
          <w:i/>
          <w:iCs/>
          <w:sz w:val="30"/>
          <w:szCs w:val="30"/>
          <w:cs/>
        </w:rPr>
        <w:t xml:space="preserve">: </w:t>
      </w:r>
      <w:r w:rsidRPr="00757917">
        <w:rPr>
          <w:rFonts w:ascii="Angsana New" w:eastAsia="Times New Roman" w:hAnsi="Angsana New"/>
          <w:i/>
          <w:iCs/>
          <w:sz w:val="30"/>
          <w:szCs w:val="30"/>
        </w:rPr>
        <w:t>85.00</w:t>
      </w:r>
      <w:r w:rsidRPr="00757917">
        <w:rPr>
          <w:rFonts w:ascii="Angsana New" w:eastAsia="Times New Roman" w:hAnsi="Angsana New"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eastAsia="Times New Roman" w:hAnsi="Angsana New" w:hint="cs"/>
          <w:i/>
          <w:iCs/>
          <w:sz w:val="30"/>
          <w:szCs w:val="30"/>
          <w:cs/>
        </w:rPr>
        <w:t>ล้านบาท</w:t>
      </w:r>
      <w:r w:rsidRPr="00757917">
        <w:rPr>
          <w:rFonts w:ascii="Angsana New" w:eastAsia="Times New Roman" w:hAnsi="Angsana New"/>
          <w:i/>
          <w:iCs/>
          <w:sz w:val="30"/>
          <w:szCs w:val="30"/>
          <w:cs/>
        </w:rPr>
        <w:t xml:space="preserve">) </w:t>
      </w:r>
      <w:r w:rsidR="002818FE" w:rsidRPr="00757917">
        <w:rPr>
          <w:rFonts w:ascii="Angsana New" w:eastAsia="Times New Roman" w:hAnsi="Angsana New"/>
          <w:sz w:val="30"/>
          <w:szCs w:val="30"/>
        </w:rPr>
        <w:br w:type="page"/>
      </w:r>
    </w:p>
    <w:p w14:paraId="21E3564C" w14:textId="054C108C" w:rsidR="0010750E" w:rsidRPr="00757917" w:rsidRDefault="00214B3A" w:rsidP="00292B5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ทุนเรือนหุ้น</w:t>
      </w:r>
      <w:r w:rsidR="00A451C6" w:rsidRPr="00757917">
        <w:rPr>
          <w:rFonts w:ascii="Angsana New" w:hAnsi="Angsana New"/>
          <w:sz w:val="30"/>
          <w:szCs w:val="30"/>
          <w:cs/>
        </w:rPr>
        <w:t xml:space="preserve"> </w:t>
      </w:r>
    </w:p>
    <w:p w14:paraId="2972565D" w14:textId="77777777" w:rsidR="00B679D9" w:rsidRPr="00757917" w:rsidRDefault="00B679D9" w:rsidP="00B679D9">
      <w:pPr>
        <w:rPr>
          <w:rFonts w:ascii="Angsana New" w:hAnsi="Angsana New"/>
          <w:color w:val="2E74B5"/>
          <w:sz w:val="30"/>
          <w:szCs w:val="30"/>
        </w:rPr>
      </w:pPr>
    </w:p>
    <w:tbl>
      <w:tblPr>
        <w:tblW w:w="9216" w:type="dxa"/>
        <w:tblInd w:w="423" w:type="dxa"/>
        <w:tblLayout w:type="fixed"/>
        <w:tblLook w:val="0000" w:firstRow="0" w:lastRow="0" w:firstColumn="0" w:lastColumn="0" w:noHBand="0" w:noVBand="0"/>
      </w:tblPr>
      <w:tblGrid>
        <w:gridCol w:w="3085"/>
        <w:gridCol w:w="813"/>
        <w:gridCol w:w="273"/>
        <w:gridCol w:w="1075"/>
        <w:gridCol w:w="264"/>
        <w:gridCol w:w="1052"/>
        <w:gridCol w:w="262"/>
        <w:gridCol w:w="1076"/>
        <w:gridCol w:w="271"/>
        <w:gridCol w:w="1045"/>
      </w:tblGrid>
      <w:tr w:rsidR="00C63E79" w:rsidRPr="00757917" w14:paraId="19B1DA8F" w14:textId="77777777" w:rsidTr="000D18D7">
        <w:trPr>
          <w:trHeight w:val="70"/>
          <w:tblHeader/>
        </w:trPr>
        <w:tc>
          <w:tcPr>
            <w:tcW w:w="1674" w:type="pct"/>
          </w:tcPr>
          <w:p w14:paraId="2267E7F8" w14:textId="77777777" w:rsidR="00C63E79" w:rsidRPr="00757917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41" w:type="pct"/>
          </w:tcPr>
          <w:p w14:paraId="073ADD71" w14:textId="77777777" w:rsidR="00C63E79" w:rsidRPr="00757917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6" w:right="-10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มูลค่าหุ้น</w:t>
            </w:r>
          </w:p>
        </w:tc>
        <w:tc>
          <w:tcPr>
            <w:tcW w:w="148" w:type="pct"/>
          </w:tcPr>
          <w:p w14:paraId="784DE6B1" w14:textId="77777777" w:rsidR="00C63E79" w:rsidRPr="00757917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97" w:type="pct"/>
            <w:gridSpan w:val="3"/>
          </w:tcPr>
          <w:p w14:paraId="5F98040E" w14:textId="6EAB7D5D" w:rsidR="00C63E79" w:rsidRPr="00757917" w:rsidRDefault="00460DDC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142" w:type="pct"/>
          </w:tcPr>
          <w:p w14:paraId="65E076F5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98" w:type="pct"/>
            <w:gridSpan w:val="3"/>
          </w:tcPr>
          <w:p w14:paraId="6F408817" w14:textId="353BA0E7" w:rsidR="00C63E79" w:rsidRPr="00757917" w:rsidRDefault="00460DDC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</w:tr>
      <w:tr w:rsidR="00C63E79" w:rsidRPr="00757917" w14:paraId="69648C70" w14:textId="77777777" w:rsidTr="000D18D7">
        <w:trPr>
          <w:trHeight w:val="70"/>
          <w:tblHeader/>
        </w:trPr>
        <w:tc>
          <w:tcPr>
            <w:tcW w:w="1674" w:type="pct"/>
          </w:tcPr>
          <w:p w14:paraId="571A71B2" w14:textId="77777777" w:rsidR="00C63E79" w:rsidRPr="00757917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441" w:type="pct"/>
          </w:tcPr>
          <w:p w14:paraId="2C889A06" w14:textId="77777777" w:rsidR="00C63E79" w:rsidRPr="00757917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ต่อหุ้น</w:t>
            </w:r>
          </w:p>
        </w:tc>
        <w:tc>
          <w:tcPr>
            <w:tcW w:w="148" w:type="pct"/>
          </w:tcPr>
          <w:p w14:paraId="0F89A249" w14:textId="77777777" w:rsidR="00C63E79" w:rsidRPr="00757917" w:rsidRDefault="00C63E79" w:rsidP="00C63E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3" w:type="pct"/>
          </w:tcPr>
          <w:p w14:paraId="2E2396A6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143" w:type="pct"/>
          </w:tcPr>
          <w:p w14:paraId="265726C3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7876D31D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จำนวนเงิน</w:t>
            </w:r>
          </w:p>
        </w:tc>
        <w:tc>
          <w:tcPr>
            <w:tcW w:w="142" w:type="pct"/>
          </w:tcPr>
          <w:p w14:paraId="018DFC4B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3F148D5B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147" w:type="pct"/>
          </w:tcPr>
          <w:p w14:paraId="127FBA2C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4915EE52" w14:textId="77777777" w:rsidR="00C63E79" w:rsidRPr="00757917" w:rsidRDefault="00C63E79" w:rsidP="000D18D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93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จำนวนเงิน</w:t>
            </w:r>
          </w:p>
        </w:tc>
      </w:tr>
      <w:tr w:rsidR="00C63E79" w:rsidRPr="00757917" w14:paraId="56706B85" w14:textId="77777777" w:rsidTr="000D18D7">
        <w:trPr>
          <w:trHeight w:val="80"/>
          <w:tblHeader/>
        </w:trPr>
        <w:tc>
          <w:tcPr>
            <w:tcW w:w="1674" w:type="pct"/>
          </w:tcPr>
          <w:p w14:paraId="516C9DEC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41" w:type="pct"/>
          </w:tcPr>
          <w:p w14:paraId="4EF33C87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48" w:type="pct"/>
          </w:tcPr>
          <w:p w14:paraId="6465E00E" w14:textId="77777777" w:rsidR="00C63E79" w:rsidRPr="00757917" w:rsidRDefault="00C63E79" w:rsidP="00C63E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37" w:type="pct"/>
            <w:gridSpan w:val="7"/>
          </w:tcPr>
          <w:p w14:paraId="33517132" w14:textId="77777777" w:rsidR="00C63E79" w:rsidRPr="00757917" w:rsidRDefault="00C63E79" w:rsidP="001A6C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="001A6CEC"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ล้าน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 xml:space="preserve">หุ้น / </w:t>
            </w:r>
            <w:r w:rsidR="001A6CEC"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ล้า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นบาท)</w:t>
            </w:r>
          </w:p>
        </w:tc>
      </w:tr>
      <w:tr w:rsidR="00D51A78" w:rsidRPr="00757917" w14:paraId="375A6A3C" w14:textId="77777777" w:rsidTr="005A7152">
        <w:tc>
          <w:tcPr>
            <w:tcW w:w="1674" w:type="pct"/>
          </w:tcPr>
          <w:p w14:paraId="42127EC8" w14:textId="75FD785F" w:rsidR="00D51A78" w:rsidRPr="00757917" w:rsidRDefault="00D51A78" w:rsidP="00D51A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b/>
                <w:bCs/>
                <w:i/>
                <w:iCs/>
                <w:sz w:val="30"/>
                <w:szCs w:val="30"/>
                <w:cs/>
                <w:lang w:val="th-TH"/>
              </w:rPr>
              <w:t>ทุนจดทะเบียน</w:t>
            </w:r>
          </w:p>
        </w:tc>
        <w:tc>
          <w:tcPr>
            <w:tcW w:w="441" w:type="pct"/>
          </w:tcPr>
          <w:p w14:paraId="5A969B1E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5EC9AD48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7A0985C2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5A5D652D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4BFF595F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1E146C2D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1086CBF3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1E4AD556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37E71697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51A78" w:rsidRPr="00757917" w14:paraId="773FA8BA" w14:textId="77777777" w:rsidTr="005A7152">
        <w:tc>
          <w:tcPr>
            <w:tcW w:w="1674" w:type="pct"/>
          </w:tcPr>
          <w:p w14:paraId="27A44AE8" w14:textId="0CAA37DE" w:rsidR="00D51A78" w:rsidRPr="00757917" w:rsidRDefault="00D51A78" w:rsidP="00D51A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  <w:lang w:val="th-TH"/>
              </w:rPr>
              <w:t xml:space="preserve">ณ วันที่ 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ตุลาคม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2563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 xml:space="preserve"> / 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2562</w:t>
            </w:r>
          </w:p>
        </w:tc>
        <w:tc>
          <w:tcPr>
            <w:tcW w:w="441" w:type="pct"/>
          </w:tcPr>
          <w:p w14:paraId="64DA5EDA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2875B05B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45FB60C2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57BBDA2D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5CADD92C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14714B3F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596076B1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64B65717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4237F1AF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51A78" w:rsidRPr="00757917" w14:paraId="6424B78E" w14:textId="77777777" w:rsidTr="005A7152">
        <w:tc>
          <w:tcPr>
            <w:tcW w:w="1674" w:type="pct"/>
          </w:tcPr>
          <w:p w14:paraId="75F97F72" w14:textId="4CE67E59" w:rsidR="00D51A78" w:rsidRPr="00757917" w:rsidRDefault="00D51A78" w:rsidP="00D51A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 xml:space="preserve">- 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  <w:lang w:val="th-TH"/>
              </w:rPr>
              <w:t>หุ้นสามัญ</w:t>
            </w:r>
          </w:p>
        </w:tc>
        <w:tc>
          <w:tcPr>
            <w:tcW w:w="441" w:type="pct"/>
          </w:tcPr>
          <w:p w14:paraId="7F9B2761" w14:textId="61E46B12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7E42B4E3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60226405" w14:textId="48BE8BAE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FB573E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227</w:t>
            </w:r>
          </w:p>
        </w:tc>
        <w:tc>
          <w:tcPr>
            <w:tcW w:w="143" w:type="pct"/>
          </w:tcPr>
          <w:p w14:paraId="226401E3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71A934C8" w14:textId="40FF44D9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</w:t>
            </w:r>
            <w:r w:rsidR="00FB573E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227</w:t>
            </w:r>
          </w:p>
        </w:tc>
        <w:tc>
          <w:tcPr>
            <w:tcW w:w="142" w:type="pct"/>
          </w:tcPr>
          <w:p w14:paraId="035ADC43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4FC0B6B4" w14:textId="70D43B0A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D51A78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227</w:t>
            </w:r>
          </w:p>
        </w:tc>
        <w:tc>
          <w:tcPr>
            <w:tcW w:w="147" w:type="pct"/>
          </w:tcPr>
          <w:p w14:paraId="2F2DF25B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10B7542B" w14:textId="61F2341C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D51A78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227</w:t>
            </w:r>
          </w:p>
        </w:tc>
      </w:tr>
      <w:tr w:rsidR="00D51A78" w:rsidRPr="00757917" w14:paraId="5331AA86" w14:textId="77777777" w:rsidTr="00FB573E">
        <w:tc>
          <w:tcPr>
            <w:tcW w:w="1674" w:type="pct"/>
          </w:tcPr>
          <w:p w14:paraId="768E3E2D" w14:textId="4189F426" w:rsidR="00D51A78" w:rsidRPr="00757917" w:rsidRDefault="00D51A78" w:rsidP="00D51A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 xml:space="preserve">   </w:t>
            </w: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>ลดหุ้น</w:t>
            </w:r>
          </w:p>
        </w:tc>
        <w:tc>
          <w:tcPr>
            <w:tcW w:w="441" w:type="pct"/>
          </w:tcPr>
          <w:p w14:paraId="49F431D1" w14:textId="1513A091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3828074D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72ACEFC8" w14:textId="742574D0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908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143" w:type="pct"/>
          </w:tcPr>
          <w:p w14:paraId="6F77D18D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62AEFED7" w14:textId="6C7BA5C2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eastAsia="Times New Roman" w:hAnsi="Angsana New"/>
                <w:sz w:val="30"/>
                <w:szCs w:val="30"/>
              </w:rPr>
              <w:t>908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)</w:t>
            </w:r>
          </w:p>
        </w:tc>
        <w:tc>
          <w:tcPr>
            <w:tcW w:w="142" w:type="pct"/>
          </w:tcPr>
          <w:p w14:paraId="6E73583E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5A0D3011" w14:textId="0C368A62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46F9EB98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7CD003E0" w14:textId="3EB23D3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51A78" w:rsidRPr="00757917" w14:paraId="57F0B95D" w14:textId="77777777" w:rsidTr="00FB573E">
        <w:tc>
          <w:tcPr>
            <w:tcW w:w="1674" w:type="pct"/>
          </w:tcPr>
          <w:p w14:paraId="47EEE10F" w14:textId="64682B25" w:rsidR="00D51A78" w:rsidRPr="00757917" w:rsidRDefault="00D51A78" w:rsidP="00D51A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sz w:val="30"/>
                <w:szCs w:val="30"/>
                <w:cs/>
              </w:rPr>
              <w:t xml:space="preserve">   ออกหุ้นใหม่</w:t>
            </w:r>
          </w:p>
        </w:tc>
        <w:tc>
          <w:tcPr>
            <w:tcW w:w="441" w:type="pct"/>
          </w:tcPr>
          <w:p w14:paraId="323CE0C8" w14:textId="7C0F843C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64881472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bottom w:val="single" w:sz="4" w:space="0" w:color="auto"/>
            </w:tcBorders>
          </w:tcPr>
          <w:p w14:paraId="538557AB" w14:textId="4720F17B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D51A78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392</w:t>
            </w:r>
          </w:p>
        </w:tc>
        <w:tc>
          <w:tcPr>
            <w:tcW w:w="143" w:type="pct"/>
          </w:tcPr>
          <w:p w14:paraId="3D81176F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tcBorders>
              <w:bottom w:val="single" w:sz="4" w:space="0" w:color="auto"/>
            </w:tcBorders>
          </w:tcPr>
          <w:p w14:paraId="1C6CCEC6" w14:textId="138DEC24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  <w:r w:rsidR="00D51A78" w:rsidRPr="00757917">
              <w:rPr>
                <w:rFonts w:ascii="Angsana New" w:eastAsia="Times New Roman" w:hAnsi="Angsana New"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sz w:val="30"/>
                <w:szCs w:val="30"/>
              </w:rPr>
              <w:t>392</w:t>
            </w:r>
          </w:p>
        </w:tc>
        <w:tc>
          <w:tcPr>
            <w:tcW w:w="142" w:type="pct"/>
          </w:tcPr>
          <w:p w14:paraId="1545466B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  <w:tcBorders>
              <w:bottom w:val="single" w:sz="4" w:space="0" w:color="auto"/>
            </w:tcBorders>
          </w:tcPr>
          <w:p w14:paraId="1DAB2B19" w14:textId="23679B42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4AA128B6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single" w:sz="4" w:space="0" w:color="auto"/>
            </w:tcBorders>
          </w:tcPr>
          <w:p w14:paraId="23A3A4A9" w14:textId="56E33102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D51A78" w:rsidRPr="00757917" w14:paraId="35D5CEDE" w14:textId="77777777" w:rsidTr="00FB573E">
        <w:tc>
          <w:tcPr>
            <w:tcW w:w="1674" w:type="pct"/>
          </w:tcPr>
          <w:p w14:paraId="3A596E73" w14:textId="6F645DF0" w:rsidR="00D51A78" w:rsidRPr="00757917" w:rsidRDefault="00D51A78" w:rsidP="00D51A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 w:hint="cs"/>
                <w:b/>
                <w:bCs/>
                <w:spacing w:val="-2"/>
                <w:sz w:val="30"/>
                <w:szCs w:val="30"/>
                <w:cs/>
                <w:lang w:val="th-TH"/>
              </w:rPr>
              <w:t xml:space="preserve">ณ วันที่ </w:t>
            </w:r>
            <w:r w:rsidR="00460DDC" w:rsidRPr="00757917">
              <w:rPr>
                <w:rFonts w:ascii="Angsana New" w:eastAsia="Times New Roman" w:hAnsi="Angsana New"/>
                <w:b/>
                <w:bCs/>
                <w:spacing w:val="-2"/>
                <w:sz w:val="30"/>
                <w:szCs w:val="30"/>
              </w:rPr>
              <w:t>30</w:t>
            </w:r>
            <w:r w:rsidRPr="00757917">
              <w:rPr>
                <w:rFonts w:ascii="Angsana New" w:eastAsia="Times New Roman" w:hAnsi="Angsana New"/>
                <w:b/>
                <w:bCs/>
                <w:spacing w:val="-2"/>
                <w:sz w:val="30"/>
                <w:szCs w:val="30"/>
              </w:rPr>
              <w:t xml:space="preserve"> </w:t>
            </w:r>
            <w:r w:rsidRPr="00757917">
              <w:rPr>
                <w:rFonts w:ascii="Angsana New" w:eastAsia="Times New Roman" w:hAnsi="Angsana New" w:hint="cs"/>
                <w:b/>
                <w:bCs/>
                <w:spacing w:val="-2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441" w:type="pct"/>
          </w:tcPr>
          <w:p w14:paraId="13EF17E8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5674E8DC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single" w:sz="4" w:space="0" w:color="auto"/>
            </w:tcBorders>
          </w:tcPr>
          <w:p w14:paraId="5E1627FF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130946F1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tcBorders>
              <w:top w:val="single" w:sz="4" w:space="0" w:color="auto"/>
            </w:tcBorders>
          </w:tcPr>
          <w:p w14:paraId="65F35534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43189AEF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  <w:tcBorders>
              <w:top w:val="single" w:sz="4" w:space="0" w:color="auto"/>
            </w:tcBorders>
          </w:tcPr>
          <w:p w14:paraId="21FCA402" w14:textId="02578BF3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742CAAC1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</w:tcBorders>
          </w:tcPr>
          <w:p w14:paraId="709F99A2" w14:textId="73A09D46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51A78" w:rsidRPr="00757917" w14:paraId="0B5AEF22" w14:textId="77777777" w:rsidTr="00FB573E">
        <w:tc>
          <w:tcPr>
            <w:tcW w:w="1674" w:type="pct"/>
          </w:tcPr>
          <w:p w14:paraId="410DA6E6" w14:textId="0368F4FD" w:rsidR="00D51A78" w:rsidRPr="00757917" w:rsidRDefault="00D51A78" w:rsidP="00D51A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 xml:space="preserve">- </w:t>
            </w:r>
            <w:r w:rsidRPr="00757917">
              <w:rPr>
                <w:rFonts w:ascii="Angsana New" w:eastAsia="Times New Roman" w:hAnsi="Angsana New" w:hint="cs"/>
                <w:b/>
                <w:bCs/>
                <w:sz w:val="30"/>
                <w:szCs w:val="30"/>
                <w:cs/>
                <w:lang w:val="th-TH"/>
              </w:rPr>
              <w:t>หุ้นสามัญ</w:t>
            </w:r>
          </w:p>
        </w:tc>
        <w:tc>
          <w:tcPr>
            <w:tcW w:w="441" w:type="pct"/>
          </w:tcPr>
          <w:p w14:paraId="43C88F0F" w14:textId="0876CF9C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0025138F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bottom w:val="double" w:sz="4" w:space="0" w:color="auto"/>
            </w:tcBorders>
          </w:tcPr>
          <w:p w14:paraId="296C1803" w14:textId="7EF0EE17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</w:t>
            </w:r>
            <w:r w:rsidR="00D51A78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711</w:t>
            </w:r>
          </w:p>
        </w:tc>
        <w:tc>
          <w:tcPr>
            <w:tcW w:w="143" w:type="pct"/>
          </w:tcPr>
          <w:p w14:paraId="32E1F45F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tcBorders>
              <w:bottom w:val="double" w:sz="4" w:space="0" w:color="auto"/>
            </w:tcBorders>
          </w:tcPr>
          <w:p w14:paraId="2168BB1A" w14:textId="7D27F048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</w:t>
            </w:r>
            <w:r w:rsidR="00D51A78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711</w:t>
            </w:r>
          </w:p>
        </w:tc>
        <w:tc>
          <w:tcPr>
            <w:tcW w:w="142" w:type="pct"/>
          </w:tcPr>
          <w:p w14:paraId="49DE9F13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  <w:tcBorders>
              <w:bottom w:val="double" w:sz="4" w:space="0" w:color="auto"/>
            </w:tcBorders>
          </w:tcPr>
          <w:p w14:paraId="7C897271" w14:textId="4C5A60C1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</w:t>
            </w:r>
            <w:r w:rsidR="00D51A78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227</w:t>
            </w:r>
          </w:p>
        </w:tc>
        <w:tc>
          <w:tcPr>
            <w:tcW w:w="147" w:type="pct"/>
          </w:tcPr>
          <w:p w14:paraId="3FF85163" w14:textId="77777777" w:rsidR="00D51A78" w:rsidRPr="00757917" w:rsidRDefault="00D51A78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double" w:sz="4" w:space="0" w:color="auto"/>
            </w:tcBorders>
          </w:tcPr>
          <w:p w14:paraId="34571204" w14:textId="779F8B23" w:rsidR="00D51A78" w:rsidRPr="00757917" w:rsidRDefault="00460DDC" w:rsidP="00D51A7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3</w:t>
            </w:r>
            <w:r w:rsidR="00D51A78"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eastAsia="Times New Roman" w:hAnsi="Angsana New"/>
                <w:b/>
                <w:bCs/>
                <w:sz w:val="30"/>
                <w:szCs w:val="30"/>
              </w:rPr>
              <w:t>227</w:t>
            </w:r>
          </w:p>
        </w:tc>
      </w:tr>
      <w:tr w:rsidR="005A7152" w:rsidRPr="00757917" w14:paraId="035718F7" w14:textId="77777777" w:rsidTr="00FB573E">
        <w:tc>
          <w:tcPr>
            <w:tcW w:w="1674" w:type="pct"/>
          </w:tcPr>
          <w:p w14:paraId="22812980" w14:textId="77777777" w:rsidR="005A7152" w:rsidRPr="00757917" w:rsidRDefault="005A7152" w:rsidP="00CE1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41" w:type="pct"/>
          </w:tcPr>
          <w:p w14:paraId="5021E03A" w14:textId="77777777" w:rsidR="005A7152" w:rsidRPr="00757917" w:rsidRDefault="005A7152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3EA3EAE9" w14:textId="77777777" w:rsidR="005A7152" w:rsidRPr="00757917" w:rsidRDefault="005A7152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double" w:sz="4" w:space="0" w:color="auto"/>
            </w:tcBorders>
          </w:tcPr>
          <w:p w14:paraId="3177BE51" w14:textId="77777777" w:rsidR="005A7152" w:rsidRPr="00757917" w:rsidRDefault="005A7152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59CD02D0" w14:textId="77777777" w:rsidR="005A7152" w:rsidRPr="00757917" w:rsidRDefault="005A7152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tcBorders>
              <w:top w:val="double" w:sz="4" w:space="0" w:color="auto"/>
            </w:tcBorders>
          </w:tcPr>
          <w:p w14:paraId="28F1DA27" w14:textId="77777777" w:rsidR="005A7152" w:rsidRPr="00757917" w:rsidRDefault="005A7152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614AD5EB" w14:textId="77777777" w:rsidR="005A7152" w:rsidRPr="00757917" w:rsidRDefault="005A7152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  <w:tcBorders>
              <w:top w:val="double" w:sz="4" w:space="0" w:color="auto"/>
            </w:tcBorders>
          </w:tcPr>
          <w:p w14:paraId="0EFD8AB7" w14:textId="77777777" w:rsidR="005A7152" w:rsidRPr="00757917" w:rsidRDefault="005A7152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2FBF4900" w14:textId="77777777" w:rsidR="005A7152" w:rsidRPr="00757917" w:rsidRDefault="005A7152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double" w:sz="4" w:space="0" w:color="auto"/>
            </w:tcBorders>
          </w:tcPr>
          <w:p w14:paraId="58605985" w14:textId="77777777" w:rsidR="005A7152" w:rsidRPr="00757917" w:rsidRDefault="005A7152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E14CC" w:rsidRPr="00757917" w14:paraId="36B3CBDB" w14:textId="77777777" w:rsidTr="000D18D7">
        <w:tc>
          <w:tcPr>
            <w:tcW w:w="1674" w:type="pct"/>
          </w:tcPr>
          <w:p w14:paraId="33EB449C" w14:textId="2492C80F" w:rsidR="00CE14CC" w:rsidRPr="00757917" w:rsidRDefault="00CE14CC" w:rsidP="00CE1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หุ้นที่ออกและชำระแล้ว</w:t>
            </w:r>
          </w:p>
        </w:tc>
        <w:tc>
          <w:tcPr>
            <w:tcW w:w="441" w:type="pct"/>
          </w:tcPr>
          <w:p w14:paraId="63B3D57C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22" w:right="-13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148" w:type="pct"/>
          </w:tcPr>
          <w:p w14:paraId="0511D476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18106140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476F986F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1F37BF68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9"/>
              </w:tabs>
              <w:spacing w:after="0" w:line="240" w:lineRule="auto"/>
              <w:ind w:left="-108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38B6AD88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left="-126"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4" w:type="pct"/>
          </w:tcPr>
          <w:p w14:paraId="532C0F73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1"/>
              </w:tabs>
              <w:spacing w:after="0"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7" w:type="pct"/>
          </w:tcPr>
          <w:p w14:paraId="5C598ED6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 w:line="240" w:lineRule="auto"/>
              <w:ind w:right="-131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67" w:type="pct"/>
          </w:tcPr>
          <w:p w14:paraId="72C97C55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1"/>
              </w:tabs>
              <w:spacing w:after="0" w:line="240" w:lineRule="auto"/>
              <w:ind w:left="-108" w:right="4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CE14CC" w:rsidRPr="00757917" w14:paraId="12F7A8A3" w14:textId="77777777" w:rsidTr="000D18D7">
        <w:tc>
          <w:tcPr>
            <w:tcW w:w="1674" w:type="pct"/>
          </w:tcPr>
          <w:p w14:paraId="77B6F570" w14:textId="0542CB44" w:rsidR="00CE14CC" w:rsidRPr="00757917" w:rsidDel="003E102E" w:rsidRDefault="00CE14CC" w:rsidP="00CE1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ณ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วันที่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ตุลาคม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2563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/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2562</w:t>
            </w:r>
          </w:p>
        </w:tc>
        <w:tc>
          <w:tcPr>
            <w:tcW w:w="441" w:type="pct"/>
          </w:tcPr>
          <w:p w14:paraId="40F2AEB1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after="0" w:line="240" w:lineRule="auto"/>
              <w:ind w:left="-122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39249072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</w:tcPr>
          <w:p w14:paraId="4AC63E94" w14:textId="77777777" w:rsidR="00CE14CC" w:rsidRPr="00757917" w:rsidDel="00BA69B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325B9373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</w:tcPr>
          <w:p w14:paraId="7E347AE4" w14:textId="77777777" w:rsidR="00CE14CC" w:rsidRPr="00757917" w:rsidDel="00BA69B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2" w:type="pct"/>
          </w:tcPr>
          <w:p w14:paraId="3E5B6E0C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26"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</w:tcPr>
          <w:p w14:paraId="54998784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</w:tcPr>
          <w:p w14:paraId="20F0C5E5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</w:tcPr>
          <w:p w14:paraId="4FE4AE18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E14CC" w:rsidRPr="00757917" w14:paraId="656BE159" w14:textId="77777777" w:rsidTr="000D18D7">
        <w:tc>
          <w:tcPr>
            <w:tcW w:w="1674" w:type="pct"/>
          </w:tcPr>
          <w:p w14:paraId="4B26CC6B" w14:textId="65D16D5A" w:rsidR="00CE14CC" w:rsidRPr="00757917" w:rsidDel="003E102E" w:rsidRDefault="00CE14CC" w:rsidP="00CE1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หุ้นสามัญ</w:t>
            </w:r>
          </w:p>
        </w:tc>
        <w:tc>
          <w:tcPr>
            <w:tcW w:w="441" w:type="pct"/>
          </w:tcPr>
          <w:p w14:paraId="2A7D132B" w14:textId="06AA396A" w:rsidR="00CE14CC" w:rsidRPr="0075791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after="0" w:line="240" w:lineRule="auto"/>
              <w:ind w:left="-122"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1B551A7C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vAlign w:val="bottom"/>
          </w:tcPr>
          <w:p w14:paraId="2AE5D3ED" w14:textId="55B87FB7" w:rsidR="00CE14CC" w:rsidRPr="00757917" w:rsidDel="00BA69B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49261D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319</w:t>
            </w:r>
          </w:p>
        </w:tc>
        <w:tc>
          <w:tcPr>
            <w:tcW w:w="143" w:type="pct"/>
          </w:tcPr>
          <w:p w14:paraId="4DFFEC82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vAlign w:val="bottom"/>
          </w:tcPr>
          <w:p w14:paraId="6E212704" w14:textId="37E85E86" w:rsidR="00CE14CC" w:rsidRPr="00757917" w:rsidDel="00BA69B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CE14CC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319</w:t>
            </w:r>
          </w:p>
        </w:tc>
        <w:tc>
          <w:tcPr>
            <w:tcW w:w="142" w:type="pct"/>
            <w:vAlign w:val="bottom"/>
          </w:tcPr>
          <w:p w14:paraId="08E2C4F5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26"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  <w:vAlign w:val="bottom"/>
          </w:tcPr>
          <w:p w14:paraId="7EAAB242" w14:textId="0F35A593" w:rsidR="00CE14CC" w:rsidRPr="0075791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EF54B0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017</w:t>
            </w:r>
          </w:p>
        </w:tc>
        <w:tc>
          <w:tcPr>
            <w:tcW w:w="147" w:type="pct"/>
          </w:tcPr>
          <w:p w14:paraId="75858436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vAlign w:val="bottom"/>
          </w:tcPr>
          <w:p w14:paraId="1E2DFDBC" w14:textId="468B3A92" w:rsidR="00CE14CC" w:rsidRPr="0075791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="00EF54B0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017</w:t>
            </w:r>
          </w:p>
        </w:tc>
      </w:tr>
      <w:tr w:rsidR="00CE14CC" w:rsidRPr="00757917" w14:paraId="3547D85C" w14:textId="77777777" w:rsidTr="000D18D7">
        <w:tc>
          <w:tcPr>
            <w:tcW w:w="1674" w:type="pct"/>
          </w:tcPr>
          <w:p w14:paraId="0A517E2E" w14:textId="4CE37D4C" w:rsidR="00CE14CC" w:rsidRPr="00757917" w:rsidDel="003E102E" w:rsidRDefault="00CE14CC" w:rsidP="00042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94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ออกหุ้นใหม่</w:t>
            </w:r>
          </w:p>
        </w:tc>
        <w:tc>
          <w:tcPr>
            <w:tcW w:w="441" w:type="pct"/>
          </w:tcPr>
          <w:p w14:paraId="73627423" w14:textId="2D81C5BC" w:rsidR="00CE14CC" w:rsidRPr="0075791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after="0" w:line="240" w:lineRule="auto"/>
              <w:ind w:left="-122"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230E6338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bottom w:val="single" w:sz="4" w:space="0" w:color="auto"/>
            </w:tcBorders>
            <w:vAlign w:val="bottom"/>
          </w:tcPr>
          <w:p w14:paraId="7A012299" w14:textId="5F42C5DC" w:rsidR="00CE14CC" w:rsidRPr="00757917" w:rsidDel="00BA69B7" w:rsidRDefault="0049261D" w:rsidP="00EF54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2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18993DD2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1" w:type="pct"/>
            <w:tcBorders>
              <w:bottom w:val="single" w:sz="4" w:space="0" w:color="auto"/>
            </w:tcBorders>
            <w:vAlign w:val="bottom"/>
          </w:tcPr>
          <w:p w14:paraId="49E56D0B" w14:textId="5FDEB4F5" w:rsidR="00CE14CC" w:rsidRPr="00757917" w:rsidDel="00BA69B7" w:rsidRDefault="00EF54B0" w:rsidP="00EF54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5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42" w:type="pct"/>
            <w:vAlign w:val="bottom"/>
          </w:tcPr>
          <w:p w14:paraId="01950AFA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26"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  <w:tcBorders>
              <w:bottom w:val="single" w:sz="4" w:space="0" w:color="auto"/>
            </w:tcBorders>
            <w:vAlign w:val="bottom"/>
          </w:tcPr>
          <w:p w14:paraId="4DD2D357" w14:textId="2270BD30" w:rsidR="00CE14CC" w:rsidRPr="00757917" w:rsidRDefault="00460DDC" w:rsidP="00EF54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302</w:t>
            </w:r>
          </w:p>
        </w:tc>
        <w:tc>
          <w:tcPr>
            <w:tcW w:w="147" w:type="pct"/>
          </w:tcPr>
          <w:p w14:paraId="2C028521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single" w:sz="4" w:space="0" w:color="auto"/>
            </w:tcBorders>
            <w:vAlign w:val="bottom"/>
          </w:tcPr>
          <w:p w14:paraId="77B9FDBB" w14:textId="306B835E" w:rsidR="00CE14CC" w:rsidRPr="0075791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302</w:t>
            </w:r>
          </w:p>
        </w:tc>
      </w:tr>
      <w:tr w:rsidR="00CE14CC" w:rsidRPr="00757917" w14:paraId="52715E3A" w14:textId="77777777" w:rsidTr="000D18D7">
        <w:tc>
          <w:tcPr>
            <w:tcW w:w="1674" w:type="pct"/>
          </w:tcPr>
          <w:p w14:paraId="1F95F205" w14:textId="1365B74B" w:rsidR="00CE14CC" w:rsidRPr="00757917" w:rsidDel="003E102E" w:rsidRDefault="00CE14CC" w:rsidP="00CE1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ณ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 xml:space="preserve">วันที่ </w:t>
            </w:r>
            <w:r w:rsidR="00460DD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30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441" w:type="pct"/>
          </w:tcPr>
          <w:p w14:paraId="5672660F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after="0" w:line="240" w:lineRule="auto"/>
              <w:ind w:left="-122"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8" w:type="pct"/>
          </w:tcPr>
          <w:p w14:paraId="7DC228C9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top w:val="single" w:sz="4" w:space="0" w:color="auto"/>
            </w:tcBorders>
            <w:vAlign w:val="bottom"/>
          </w:tcPr>
          <w:p w14:paraId="1CA390F8" w14:textId="77777777" w:rsidR="00CE14CC" w:rsidRPr="00757917" w:rsidDel="00BA69B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  <w:vAlign w:val="bottom"/>
          </w:tcPr>
          <w:p w14:paraId="49FD4DF0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1" w:type="pct"/>
            <w:tcBorders>
              <w:top w:val="single" w:sz="4" w:space="0" w:color="auto"/>
            </w:tcBorders>
            <w:vAlign w:val="bottom"/>
          </w:tcPr>
          <w:p w14:paraId="15A3D3D8" w14:textId="77777777" w:rsidR="00CE14CC" w:rsidRPr="00757917" w:rsidDel="00BA69B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vAlign w:val="bottom"/>
          </w:tcPr>
          <w:p w14:paraId="4902CF46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26"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  <w:tcBorders>
              <w:top w:val="single" w:sz="4" w:space="0" w:color="auto"/>
            </w:tcBorders>
            <w:vAlign w:val="bottom"/>
          </w:tcPr>
          <w:p w14:paraId="0BD6870D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bottom"/>
          </w:tcPr>
          <w:p w14:paraId="4007B04D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top w:val="single" w:sz="4" w:space="0" w:color="auto"/>
            </w:tcBorders>
            <w:vAlign w:val="bottom"/>
          </w:tcPr>
          <w:p w14:paraId="020344C1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E14CC" w:rsidRPr="00757917" w14:paraId="5F35C6B1" w14:textId="77777777" w:rsidTr="000D18D7">
        <w:tc>
          <w:tcPr>
            <w:tcW w:w="1674" w:type="pct"/>
          </w:tcPr>
          <w:p w14:paraId="50CC9BDC" w14:textId="041E5189" w:rsidR="00CE14CC" w:rsidRPr="00757917" w:rsidDel="003E102E" w:rsidRDefault="00CE14CC" w:rsidP="00CE14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 xml:space="preserve">- 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หุ้นสามัญ</w:t>
            </w:r>
          </w:p>
        </w:tc>
        <w:tc>
          <w:tcPr>
            <w:tcW w:w="441" w:type="pct"/>
          </w:tcPr>
          <w:p w14:paraId="54841CCA" w14:textId="109734E7" w:rsidR="00CE14CC" w:rsidRPr="0075791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0"/>
              </w:tabs>
              <w:spacing w:after="0" w:line="240" w:lineRule="auto"/>
              <w:ind w:left="-122" w:right="-131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8" w:type="pct"/>
          </w:tcPr>
          <w:p w14:paraId="6B51515D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83" w:type="pct"/>
            <w:tcBorders>
              <w:bottom w:val="double" w:sz="4" w:space="0" w:color="auto"/>
            </w:tcBorders>
            <w:vAlign w:val="bottom"/>
          </w:tcPr>
          <w:p w14:paraId="29AB50C7" w14:textId="6AAE0D3E" w:rsidR="00CE14CC" w:rsidRPr="00757917" w:rsidDel="00BA69B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49261D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319</w:t>
            </w:r>
          </w:p>
        </w:tc>
        <w:tc>
          <w:tcPr>
            <w:tcW w:w="143" w:type="pct"/>
            <w:vAlign w:val="bottom"/>
          </w:tcPr>
          <w:p w14:paraId="2C469CAA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71" w:type="pct"/>
            <w:tcBorders>
              <w:bottom w:val="double" w:sz="4" w:space="0" w:color="auto"/>
            </w:tcBorders>
            <w:vAlign w:val="bottom"/>
          </w:tcPr>
          <w:p w14:paraId="2BF4EC58" w14:textId="32379984" w:rsidR="00CE14CC" w:rsidRPr="00757917" w:rsidDel="00BA69B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6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CE14C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319</w:t>
            </w:r>
          </w:p>
        </w:tc>
        <w:tc>
          <w:tcPr>
            <w:tcW w:w="142" w:type="pct"/>
            <w:vAlign w:val="bottom"/>
          </w:tcPr>
          <w:p w14:paraId="6E1BA37D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26"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4" w:type="pct"/>
            <w:tcBorders>
              <w:bottom w:val="double" w:sz="4" w:space="0" w:color="auto"/>
            </w:tcBorders>
            <w:vAlign w:val="bottom"/>
          </w:tcPr>
          <w:p w14:paraId="355BE31A" w14:textId="6E0C40FA" w:rsidR="00CE14CC" w:rsidRPr="0075791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EF54B0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319</w:t>
            </w:r>
          </w:p>
        </w:tc>
        <w:tc>
          <w:tcPr>
            <w:tcW w:w="147" w:type="pct"/>
            <w:vAlign w:val="bottom"/>
          </w:tcPr>
          <w:p w14:paraId="21243D7B" w14:textId="77777777" w:rsidR="00CE14CC" w:rsidRPr="00757917" w:rsidRDefault="00CE14C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after="0" w:line="240" w:lineRule="auto"/>
              <w:ind w:right="-13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67" w:type="pct"/>
            <w:tcBorders>
              <w:bottom w:val="double" w:sz="4" w:space="0" w:color="auto"/>
            </w:tcBorders>
            <w:vAlign w:val="bottom"/>
          </w:tcPr>
          <w:p w14:paraId="065753C8" w14:textId="2AA96CFF" w:rsidR="00CE14CC" w:rsidRPr="00757917" w:rsidRDefault="00460DDC" w:rsidP="00CE14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7"/>
              </w:tabs>
              <w:spacing w:after="0" w:line="240" w:lineRule="auto"/>
              <w:ind w:left="-108" w:right="-13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2</w:t>
            </w:r>
            <w:r w:rsidR="00CE14CC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319</w:t>
            </w:r>
          </w:p>
        </w:tc>
      </w:tr>
    </w:tbl>
    <w:p w14:paraId="0F285C2A" w14:textId="77777777" w:rsidR="009C0A3B" w:rsidRPr="00757917" w:rsidRDefault="009C0A3B" w:rsidP="009C0A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677B55A" w14:textId="2CC79E48" w:rsidR="00F822BF" w:rsidRPr="00757917" w:rsidRDefault="009C0A3B" w:rsidP="009C0A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ผู้ถือหุ้นสามัญจะได้รับสิทธิในการรับเงินปันผลจากการประกาศจ่ายเงินปันผลและมีสิทธิออกเสียงลงคะแนนหนึ่งเสียงต่อหนึ่งหุ้นในที่ประชุมของบริษัท</w:t>
      </w:r>
    </w:p>
    <w:p w14:paraId="674BAAA6" w14:textId="7A66BF5D" w:rsidR="00DE4CC5" w:rsidRPr="00757917" w:rsidRDefault="00DE4CC5" w:rsidP="00B371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  <w:cs/>
        </w:rPr>
      </w:pPr>
    </w:p>
    <w:p w14:paraId="6B3B5909" w14:textId="40057C71" w:rsidR="008A4390" w:rsidRPr="00757917" w:rsidRDefault="008A4390" w:rsidP="008A43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color w:val="FF0000"/>
          <w:sz w:val="30"/>
          <w:szCs w:val="30"/>
        </w:rPr>
      </w:pPr>
      <w:r w:rsidRPr="00757917">
        <w:rPr>
          <w:rFonts w:asciiTheme="majorBidi" w:hAnsiTheme="majorBidi" w:cstheme="majorBidi" w:hint="cs"/>
          <w:i/>
          <w:iCs/>
          <w:color w:val="000000" w:themeColor="text1"/>
          <w:sz w:val="30"/>
          <w:szCs w:val="30"/>
          <w:cs/>
        </w:rPr>
        <w:t xml:space="preserve">ปี </w:t>
      </w:r>
      <w:r w:rsidR="00460DDC" w:rsidRPr="00757917"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  <w:t>2564</w:t>
      </w:r>
      <w:r w:rsidRPr="00757917"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  <w:t xml:space="preserve"> </w:t>
      </w:r>
    </w:p>
    <w:p w14:paraId="5ED39DE9" w14:textId="77777777" w:rsidR="008A4390" w:rsidRPr="00757917" w:rsidRDefault="008A4390" w:rsidP="008A43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775DE65B" w14:textId="711C82A4" w:rsidR="008A4390" w:rsidRPr="00757917" w:rsidRDefault="008A4390" w:rsidP="008A439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วันที่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13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มกราคม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2564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การประชุมสามัญผู้ถือหุ้นมีมติอนุมัติการลดทุนจดทะเบียนจาก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3</w:t>
      </w:r>
      <w:r w:rsidRPr="00757917">
        <w:rPr>
          <w:rFonts w:asciiTheme="majorBidi" w:hAnsiTheme="majorBidi"/>
          <w:sz w:val="30"/>
          <w:szCs w:val="30"/>
        </w:rPr>
        <w:t>,</w:t>
      </w:r>
      <w:r w:rsidR="00460DDC" w:rsidRPr="00757917">
        <w:rPr>
          <w:rFonts w:asciiTheme="majorBidi" w:hAnsiTheme="majorBidi"/>
          <w:sz w:val="30"/>
          <w:szCs w:val="30"/>
        </w:rPr>
        <w:t>226</w:t>
      </w:r>
      <w:r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82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ล้านบาทเป็น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</w:t>
      </w:r>
      <w:r w:rsidRPr="00757917">
        <w:rPr>
          <w:rFonts w:asciiTheme="majorBidi" w:hAnsiTheme="majorBidi"/>
          <w:sz w:val="30"/>
          <w:szCs w:val="30"/>
        </w:rPr>
        <w:t>,</w:t>
      </w:r>
      <w:r w:rsidR="00460DDC" w:rsidRPr="00757917">
        <w:rPr>
          <w:rFonts w:asciiTheme="majorBidi" w:hAnsiTheme="majorBidi"/>
          <w:sz w:val="30"/>
          <w:szCs w:val="30"/>
        </w:rPr>
        <w:t>319</w:t>
      </w:r>
      <w:r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28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โดยยกเลิกหุ้นสามัญที่ยังไม่ได้จำหน่ายจำนวน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907</w:t>
      </w:r>
      <w:r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54</w:t>
      </w:r>
      <w:r w:rsidRPr="00757917">
        <w:rPr>
          <w:rFonts w:asciiTheme="majorBidi" w:hAnsiTheme="majorBidi"/>
          <w:sz w:val="30"/>
          <w:szCs w:val="30"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ล้านหุ้น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มูลค่าหุ้นละ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1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บาทและในวันเดียวกันผู้ถือหุ้นมีมติอนุมัติการเพิ่มทุนจดทะเบียนจาก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</w:t>
      </w:r>
      <w:r w:rsidRPr="00757917">
        <w:rPr>
          <w:rFonts w:asciiTheme="majorBidi" w:hAnsiTheme="majorBidi"/>
          <w:sz w:val="30"/>
          <w:szCs w:val="30"/>
        </w:rPr>
        <w:t>,</w:t>
      </w:r>
      <w:r w:rsidR="00460DDC" w:rsidRPr="00757917">
        <w:rPr>
          <w:rFonts w:asciiTheme="majorBidi" w:hAnsiTheme="majorBidi"/>
          <w:sz w:val="30"/>
          <w:szCs w:val="30"/>
        </w:rPr>
        <w:t>319</w:t>
      </w:r>
      <w:r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28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ล้านบาทเป็น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3</w:t>
      </w:r>
      <w:r w:rsidRPr="00757917">
        <w:rPr>
          <w:rFonts w:asciiTheme="majorBidi" w:hAnsiTheme="majorBidi"/>
          <w:sz w:val="30"/>
          <w:szCs w:val="30"/>
        </w:rPr>
        <w:t>,</w:t>
      </w:r>
      <w:r w:rsidR="00460DDC" w:rsidRPr="00757917">
        <w:rPr>
          <w:rFonts w:asciiTheme="majorBidi" w:hAnsiTheme="majorBidi"/>
          <w:sz w:val="30"/>
          <w:szCs w:val="30"/>
        </w:rPr>
        <w:t>710</w:t>
      </w:r>
      <w:r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84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ล้านบาทโดยการออกหุ้นสามัญจำนวน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1</w:t>
      </w:r>
      <w:r w:rsidRPr="00757917">
        <w:rPr>
          <w:rFonts w:asciiTheme="majorBidi" w:hAnsiTheme="majorBidi" w:cstheme="majorBidi"/>
          <w:sz w:val="30"/>
          <w:szCs w:val="30"/>
        </w:rPr>
        <w:t>,</w:t>
      </w:r>
      <w:r w:rsidR="00460DDC" w:rsidRPr="00757917">
        <w:rPr>
          <w:rFonts w:asciiTheme="majorBidi" w:hAnsiTheme="majorBidi"/>
          <w:sz w:val="30"/>
          <w:szCs w:val="30"/>
        </w:rPr>
        <w:t>391</w:t>
      </w:r>
      <w:r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56</w:t>
      </w:r>
      <w:r w:rsidRPr="00757917">
        <w:rPr>
          <w:rFonts w:asciiTheme="majorBidi" w:hAnsiTheme="majorBidi"/>
          <w:sz w:val="30"/>
          <w:szCs w:val="30"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ล้านหุ้น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มูลค่าหุ้นละ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1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บาท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บริษัทได้จดทะเบียนการลดทุนและการเพิ่มทุนจดทะเบียนดังกล่าวกับกระทรวงพาณิชย์เมื่อวันที่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25</w:t>
      </w:r>
      <w:r w:rsidR="004F5D96" w:rsidRPr="00757917">
        <w:rPr>
          <w:rFonts w:asciiTheme="majorBidi" w:hAnsiTheme="majorBidi"/>
          <w:sz w:val="30"/>
          <w:szCs w:val="30"/>
        </w:rPr>
        <w:t xml:space="preserve"> </w:t>
      </w:r>
      <w:r w:rsidR="004F5D96" w:rsidRPr="00757917">
        <w:rPr>
          <w:rFonts w:asciiTheme="majorBidi" w:hAnsiTheme="majorBidi" w:hint="cs"/>
          <w:sz w:val="30"/>
          <w:szCs w:val="30"/>
          <w:cs/>
        </w:rPr>
        <w:t xml:space="preserve">มกราคม </w:t>
      </w:r>
      <w:r w:rsidR="00460DDC" w:rsidRPr="00757917">
        <w:rPr>
          <w:rFonts w:asciiTheme="majorBidi" w:hAnsiTheme="majorBidi"/>
          <w:sz w:val="30"/>
          <w:szCs w:val="30"/>
        </w:rPr>
        <w:t>2564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</w:p>
    <w:p w14:paraId="2E482512" w14:textId="72938E83" w:rsidR="008A4390" w:rsidRPr="00757917" w:rsidRDefault="008A4390" w:rsidP="00B371A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hAnsi="Angsana New"/>
          <w:sz w:val="30"/>
          <w:szCs w:val="30"/>
        </w:rPr>
      </w:pPr>
    </w:p>
    <w:p w14:paraId="1BE9D93C" w14:textId="77777777" w:rsidR="002818FE" w:rsidRPr="00757917" w:rsidRDefault="002818FE" w:rsidP="00FB117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</w:pPr>
    </w:p>
    <w:p w14:paraId="3F4586C4" w14:textId="60A11C09" w:rsidR="00C373B0" w:rsidRPr="00757917" w:rsidRDefault="00C373B0" w:rsidP="00FB117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color w:val="FF0000"/>
          <w:sz w:val="30"/>
          <w:szCs w:val="30"/>
        </w:rPr>
      </w:pPr>
      <w:r w:rsidRPr="00757917">
        <w:rPr>
          <w:rFonts w:asciiTheme="majorBidi" w:hAnsiTheme="majorBidi" w:cstheme="majorBidi" w:hint="cs"/>
          <w:i/>
          <w:iCs/>
          <w:color w:val="000000" w:themeColor="text1"/>
          <w:sz w:val="30"/>
          <w:szCs w:val="30"/>
          <w:cs/>
        </w:rPr>
        <w:lastRenderedPageBreak/>
        <w:t xml:space="preserve">ปี </w:t>
      </w:r>
      <w:r w:rsidR="00460DDC" w:rsidRPr="00757917"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  <w:t>2563</w:t>
      </w:r>
      <w:r w:rsidR="00CE172C" w:rsidRPr="00757917">
        <w:rPr>
          <w:rFonts w:asciiTheme="majorBidi" w:hAnsiTheme="majorBidi" w:cstheme="majorBidi"/>
          <w:i/>
          <w:iCs/>
          <w:color w:val="000000" w:themeColor="text1"/>
          <w:sz w:val="30"/>
          <w:szCs w:val="30"/>
        </w:rPr>
        <w:t xml:space="preserve"> </w:t>
      </w:r>
    </w:p>
    <w:p w14:paraId="20DC5564" w14:textId="77777777" w:rsidR="005B4538" w:rsidRPr="00757917" w:rsidRDefault="005B4538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699F2815" w14:textId="5DFB4970" w:rsidR="00C373B0" w:rsidRPr="00757917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วันที่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24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มกราคม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2563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การประชุมสามัญผู้ถือหุ้นมีมติอนุมัติการลดทุนจดทะเบียนจาก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</w:t>
      </w:r>
      <w:r w:rsidR="00AD5EED" w:rsidRPr="00757917">
        <w:rPr>
          <w:rFonts w:asciiTheme="majorBidi" w:hAnsiTheme="majorBidi"/>
          <w:sz w:val="30"/>
          <w:szCs w:val="30"/>
        </w:rPr>
        <w:t>,</w:t>
      </w:r>
      <w:r w:rsidR="00460DDC" w:rsidRPr="00757917">
        <w:rPr>
          <w:rFonts w:asciiTheme="majorBidi" w:hAnsiTheme="majorBidi"/>
          <w:sz w:val="30"/>
          <w:szCs w:val="30"/>
        </w:rPr>
        <w:t>934</w:t>
      </w:r>
      <w:r w:rsidR="00AD5EED"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63</w:t>
      </w:r>
      <w:r w:rsidR="00AD5EED" w:rsidRPr="00757917">
        <w:rPr>
          <w:rFonts w:asciiTheme="majorBidi" w:hAnsiTheme="majorBidi"/>
          <w:sz w:val="30"/>
          <w:szCs w:val="30"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ล้านบาทเป็น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</w:t>
      </w:r>
      <w:r w:rsidR="00AD5EED" w:rsidRPr="00757917">
        <w:rPr>
          <w:rFonts w:asciiTheme="majorBidi" w:hAnsiTheme="majorBidi"/>
          <w:sz w:val="30"/>
          <w:szCs w:val="30"/>
        </w:rPr>
        <w:t>,</w:t>
      </w:r>
      <w:r w:rsidR="00460DDC" w:rsidRPr="00757917">
        <w:rPr>
          <w:rFonts w:asciiTheme="majorBidi" w:hAnsiTheme="majorBidi"/>
          <w:sz w:val="30"/>
          <w:szCs w:val="30"/>
        </w:rPr>
        <w:t>016</w:t>
      </w:r>
      <w:r w:rsidR="00AD5EED"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76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โดยยกเลิกหุ้นสามัญที่ยังไม่ได้จำหน่ายจำนวน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917</w:t>
      </w:r>
      <w:r w:rsidR="00AD5EED"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87</w:t>
      </w:r>
      <w:r w:rsidR="00AD5EED" w:rsidRPr="00757917">
        <w:rPr>
          <w:rFonts w:asciiTheme="majorBidi" w:hAnsiTheme="majorBidi"/>
          <w:sz w:val="30"/>
          <w:szCs w:val="30"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ล้านหุ้น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มูลค่าหุ้นละ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1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บาทและในวันเดียวกันผู้ถือหุ้นมีมติอนุมัติการเพิ่มทุนจดทะเบียนจาก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</w:t>
      </w:r>
      <w:r w:rsidR="0033328F" w:rsidRPr="00757917">
        <w:rPr>
          <w:rFonts w:asciiTheme="majorBidi" w:hAnsiTheme="majorBidi"/>
          <w:sz w:val="30"/>
          <w:szCs w:val="30"/>
        </w:rPr>
        <w:t>,</w:t>
      </w:r>
      <w:r w:rsidR="00460DDC" w:rsidRPr="00757917">
        <w:rPr>
          <w:rFonts w:asciiTheme="majorBidi" w:hAnsiTheme="majorBidi"/>
          <w:sz w:val="30"/>
          <w:szCs w:val="30"/>
        </w:rPr>
        <w:t>016</w:t>
      </w:r>
      <w:r w:rsidR="0033328F"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76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ล้านบาทเป็น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3</w:t>
      </w:r>
      <w:r w:rsidR="0033328F" w:rsidRPr="00757917">
        <w:rPr>
          <w:rFonts w:asciiTheme="majorBidi" w:hAnsiTheme="majorBidi"/>
          <w:sz w:val="30"/>
          <w:szCs w:val="30"/>
        </w:rPr>
        <w:t>,</w:t>
      </w:r>
      <w:r w:rsidR="00460DDC" w:rsidRPr="00757917">
        <w:rPr>
          <w:rFonts w:asciiTheme="majorBidi" w:hAnsiTheme="majorBidi"/>
          <w:sz w:val="30"/>
          <w:szCs w:val="30"/>
        </w:rPr>
        <w:t>226</w:t>
      </w:r>
      <w:r w:rsidR="0033328F" w:rsidRPr="00757917">
        <w:rPr>
          <w:rFonts w:asciiTheme="majorBidi" w:hAnsiTheme="majorBidi"/>
          <w:sz w:val="30"/>
          <w:szCs w:val="30"/>
        </w:rPr>
        <w:t>.</w:t>
      </w:r>
      <w:r w:rsidR="00460DDC" w:rsidRPr="00757917">
        <w:rPr>
          <w:rFonts w:asciiTheme="majorBidi" w:hAnsiTheme="majorBidi"/>
          <w:sz w:val="30"/>
          <w:szCs w:val="30"/>
        </w:rPr>
        <w:t>82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ล้านบาทโดยการออกหุ้นสามัญจำนวน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1</w:t>
      </w:r>
      <w:r w:rsidRPr="00757917">
        <w:rPr>
          <w:rFonts w:asciiTheme="majorBidi" w:hAnsiTheme="majorBidi" w:cstheme="majorBidi"/>
          <w:sz w:val="30"/>
          <w:szCs w:val="30"/>
        </w:rPr>
        <w:t>,</w:t>
      </w:r>
      <w:r w:rsidR="00294C31" w:rsidRPr="00757917">
        <w:rPr>
          <w:rFonts w:asciiTheme="majorBidi" w:hAnsiTheme="majorBidi"/>
          <w:sz w:val="30"/>
          <w:szCs w:val="30"/>
        </w:rPr>
        <w:t>210</w:t>
      </w:r>
      <w:r w:rsidRPr="00757917">
        <w:rPr>
          <w:rFonts w:asciiTheme="majorBidi" w:hAnsiTheme="majorBidi"/>
          <w:sz w:val="30"/>
          <w:szCs w:val="30"/>
          <w:cs/>
        </w:rPr>
        <w:t>.</w:t>
      </w:r>
      <w:r w:rsidR="00294C31" w:rsidRPr="00757917">
        <w:rPr>
          <w:rFonts w:asciiTheme="majorBidi" w:hAnsiTheme="majorBidi"/>
          <w:sz w:val="30"/>
          <w:szCs w:val="30"/>
        </w:rPr>
        <w:t>06</w:t>
      </w:r>
      <w:r w:rsidR="0033328F" w:rsidRPr="00757917">
        <w:rPr>
          <w:rFonts w:asciiTheme="majorBidi" w:hAnsiTheme="majorBidi"/>
          <w:sz w:val="30"/>
          <w:szCs w:val="30"/>
        </w:rPr>
        <w:t xml:space="preserve"> 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ล้านหุ้น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มูลค</w:t>
      </w:r>
      <w:r w:rsidR="008A4390" w:rsidRPr="00757917">
        <w:rPr>
          <w:rFonts w:asciiTheme="majorBidi" w:hAnsiTheme="majorBidi" w:hint="cs"/>
          <w:sz w:val="30"/>
          <w:szCs w:val="30"/>
          <w:cs/>
        </w:rPr>
        <w:t>่</w:t>
      </w:r>
      <w:r w:rsidRPr="00757917">
        <w:rPr>
          <w:rFonts w:asciiTheme="majorBidi" w:hAnsiTheme="majorBidi" w:hint="cs"/>
          <w:sz w:val="30"/>
          <w:szCs w:val="30"/>
          <w:cs/>
        </w:rPr>
        <w:t>าหุ้นละ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1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บาท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บริษัทได้จดทะเบียนการลดทุนและการเพิ่มทุนจดทะเบียนดังกล่าวกับกระทรวงพาณิชย์เมื่อวันที่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3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กุมภาพันธ์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2563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และวันที่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4</w:t>
      </w:r>
      <w:r w:rsidR="009F7B56" w:rsidRPr="00757917">
        <w:rPr>
          <w:rFonts w:asciiTheme="majorBidi" w:hAnsiTheme="majorBidi" w:hint="cs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กุมภาพันธ์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2563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ตามลำดับ</w:t>
      </w:r>
    </w:p>
    <w:p w14:paraId="783823DA" w14:textId="77777777" w:rsidR="005B4538" w:rsidRPr="00757917" w:rsidRDefault="005B4538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/>
          <w:sz w:val="30"/>
          <w:szCs w:val="30"/>
        </w:rPr>
      </w:pPr>
    </w:p>
    <w:p w14:paraId="241F51A1" w14:textId="3B9E6ECB" w:rsidR="004B2657" w:rsidRPr="00757917" w:rsidRDefault="005B4538" w:rsidP="005B45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eastAsia="Times New Roman" w:hAnsi="Angsana New" w:hint="cs"/>
          <w:sz w:val="30"/>
          <w:szCs w:val="30"/>
          <w:cs/>
        </w:rPr>
        <w:t>ที่</w:t>
      </w:r>
      <w:r w:rsidRPr="00757917">
        <w:rPr>
          <w:rFonts w:ascii="Angsana New" w:hAnsi="Angsana New" w:hint="cs"/>
          <w:sz w:val="30"/>
          <w:szCs w:val="30"/>
          <w:cs/>
        </w:rPr>
        <w:t>ประชุมคณะกรรมการของบริษัท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เมื่อวันที่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12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พฤษภาคม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มีมติอนุมัติการจัดสรรหุ้นสามัญเพิ่มทุน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จำนวนไม่เกิน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302</w:t>
      </w:r>
      <w:r w:rsidR="0033328F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51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ล้านหุ้น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มูลค่าที่ตราไว้หุ้นละ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บาท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ในราคาเสนอขาย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10</w:t>
      </w:r>
      <w:r w:rsidR="0033328F"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60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บาทต่อหุ้น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เพื่อเสนอขายให้แก่ผู้ถือหุ้นเดิมของบริษัทตามสัดส่วนการถือหุ้นแบบมอบอำนาจทั่วไป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</w:t>
      </w:r>
      <w:r w:rsidRPr="00757917">
        <w:rPr>
          <w:rFonts w:ascii="Angsana New" w:hAnsi="Angsana New"/>
          <w:sz w:val="30"/>
          <w:szCs w:val="30"/>
          <w:cs/>
        </w:rPr>
        <w:t xml:space="preserve">บริษัทได้รับชำระเงินเพิ่มทุนดังกล่าวเป็นจำนวนเงิน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206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65</w:t>
      </w:r>
      <w:r w:rsidRPr="00757917">
        <w:rPr>
          <w:rFonts w:ascii="Angsana New" w:hAnsi="Angsana New" w:hint="cs"/>
          <w:sz w:val="30"/>
          <w:szCs w:val="30"/>
          <w:cs/>
        </w:rPr>
        <w:t xml:space="preserve"> ล้านบาทในเดือนกรกฎาคม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 w:hint="cs"/>
          <w:sz w:val="30"/>
          <w:szCs w:val="30"/>
          <w:cs/>
        </w:rPr>
        <w:t xml:space="preserve"> และจดทะเบียนการเพิ่มทุนชำระแล้วกับกระทรวงพาณิชย์เมื่อวันที่ </w:t>
      </w:r>
      <w:r w:rsidR="00460DDC" w:rsidRPr="00757917">
        <w:rPr>
          <w:rFonts w:ascii="Angsana New" w:hAnsi="Angsana New"/>
          <w:sz w:val="30"/>
          <w:szCs w:val="30"/>
        </w:rPr>
        <w:t>9</w:t>
      </w:r>
      <w:r w:rsidRPr="00757917">
        <w:rPr>
          <w:rFonts w:ascii="Angsana New" w:hAnsi="Angsana New" w:hint="cs"/>
          <w:sz w:val="30"/>
          <w:szCs w:val="30"/>
          <w:cs/>
        </w:rPr>
        <w:t xml:space="preserve"> กรกฎาคม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Pr="00757917">
        <w:rPr>
          <w:rFonts w:ascii="Angsana New" w:hAnsi="Angsana New" w:hint="cs"/>
          <w:sz w:val="30"/>
          <w:szCs w:val="30"/>
          <w:cs/>
        </w:rPr>
        <w:t xml:space="preserve"> ทำให้ทุนชำระแล้วของบริษัทเพิ่มจาก </w:t>
      </w:r>
      <w:r w:rsidR="00460DDC" w:rsidRPr="00757917">
        <w:rPr>
          <w:rFonts w:ascii="Angsana New" w:hAnsi="Angsana New"/>
          <w:sz w:val="30"/>
          <w:szCs w:val="30"/>
        </w:rPr>
        <w:t>2</w:t>
      </w:r>
      <w:r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016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76</w:t>
      </w:r>
      <w:r w:rsidRPr="00757917">
        <w:rPr>
          <w:rFonts w:ascii="Angsana New" w:hAnsi="Angsana New" w:hint="cs"/>
          <w:sz w:val="30"/>
          <w:szCs w:val="30"/>
          <w:cs/>
        </w:rPr>
        <w:t xml:space="preserve"> ล้านบาทเป็น </w:t>
      </w:r>
      <w:r w:rsidR="00460DDC" w:rsidRPr="00757917">
        <w:rPr>
          <w:rFonts w:ascii="Angsana New" w:hAnsi="Angsana New"/>
          <w:sz w:val="30"/>
          <w:szCs w:val="30"/>
        </w:rPr>
        <w:t>2</w:t>
      </w:r>
      <w:r w:rsidRPr="00757917">
        <w:rPr>
          <w:rFonts w:ascii="Angsana New" w:hAnsi="Angsana New"/>
          <w:sz w:val="30"/>
          <w:szCs w:val="30"/>
        </w:rPr>
        <w:t>,</w:t>
      </w:r>
      <w:r w:rsidR="00460DDC" w:rsidRPr="00757917">
        <w:rPr>
          <w:rFonts w:ascii="Angsana New" w:hAnsi="Angsana New"/>
          <w:sz w:val="30"/>
          <w:szCs w:val="30"/>
        </w:rPr>
        <w:t>319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28</w:t>
      </w:r>
      <w:r w:rsidRPr="00757917">
        <w:rPr>
          <w:rFonts w:ascii="Angsana New" w:hAnsi="Angsana New" w:hint="cs"/>
          <w:sz w:val="30"/>
          <w:szCs w:val="30"/>
          <w:cs/>
        </w:rPr>
        <w:t xml:space="preserve"> ล้านบาท</w:t>
      </w:r>
    </w:p>
    <w:p w14:paraId="093220F9" w14:textId="60E03B7B" w:rsidR="00A56E41" w:rsidRPr="00757917" w:rsidRDefault="00A56E41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</w:p>
    <w:p w14:paraId="5FE94DF9" w14:textId="77777777" w:rsidR="00EB78CF" w:rsidRPr="00757917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900" w:hanging="360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>ส่วนเกินมูลค่าหุ้น</w:t>
      </w:r>
    </w:p>
    <w:p w14:paraId="14612672" w14:textId="77777777" w:rsidR="00EB78CF" w:rsidRPr="00757917" w:rsidRDefault="00EB78CF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rPr>
          <w:rFonts w:asciiTheme="majorBidi" w:hAnsiTheme="majorBidi" w:cstheme="majorBidi"/>
          <w:sz w:val="30"/>
          <w:szCs w:val="30"/>
        </w:rPr>
      </w:pPr>
    </w:p>
    <w:p w14:paraId="51CF74AD" w14:textId="7805EF67" w:rsidR="00F822BF" w:rsidRPr="00757917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พ</w:t>
      </w:r>
      <w:r w:rsidRPr="00757917">
        <w:rPr>
          <w:rFonts w:asciiTheme="majorBidi" w:hAnsiTheme="majorBidi" w:cstheme="majorBidi"/>
          <w:sz w:val="30"/>
          <w:szCs w:val="30"/>
          <w:cs/>
        </w:rPr>
        <w:t>.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ศ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. </w:t>
      </w:r>
      <w:r w:rsidR="00460DDC" w:rsidRPr="00757917">
        <w:rPr>
          <w:rFonts w:asciiTheme="majorBidi" w:hAnsiTheme="majorBidi" w:cstheme="majorBidi"/>
          <w:sz w:val="30"/>
          <w:szCs w:val="30"/>
        </w:rPr>
        <w:t>2535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มาตรา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 w:cstheme="majorBidi"/>
          <w:sz w:val="30"/>
          <w:szCs w:val="30"/>
        </w:rPr>
        <w:t>51</w:t>
      </w:r>
      <w:r w:rsidR="00537344"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ในกรณีที่บริษัทเสนอขายหุ้นสูงกว่ามูลค่าหุ้นที่จดทะเบียนไว้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บริษัทต้องนำค่าหุ้นส่วนเกินนี้ตั้งเป็นทุนสำรอง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(“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ส่วนเกินมูลค่าหุ้น</w:t>
      </w:r>
      <w:r w:rsidRPr="00757917">
        <w:rPr>
          <w:rFonts w:asciiTheme="majorBidi" w:hAnsiTheme="majorBidi" w:cstheme="majorBidi" w:hint="eastAsia"/>
          <w:sz w:val="30"/>
          <w:szCs w:val="30"/>
          <w:cs/>
        </w:rPr>
        <w:t>”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)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ส่วนเกินมูลค่าหุ้นนี้จะนำไปจ่ายเป็นเงินปันผลไม่ได้</w:t>
      </w:r>
    </w:p>
    <w:p w14:paraId="512651C0" w14:textId="461B0266" w:rsidR="004D25E9" w:rsidRPr="00757917" w:rsidRDefault="004D25E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1EBBE931" w14:textId="1B9BD51A" w:rsidR="000761DA" w:rsidRPr="00757917" w:rsidRDefault="000761DA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สำรอง</w:t>
      </w:r>
      <w:r w:rsidR="00CD1DBB" w:rsidRPr="00757917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5D503FD0" w14:textId="77777777" w:rsidR="00C63E79" w:rsidRPr="00757917" w:rsidRDefault="00C63E79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both"/>
        <w:rPr>
          <w:rFonts w:ascii="Angsana New" w:hAnsi="Angsana New"/>
          <w:sz w:val="30"/>
          <w:szCs w:val="30"/>
        </w:rPr>
      </w:pPr>
    </w:p>
    <w:p w14:paraId="033D85AC" w14:textId="3549A362" w:rsidR="005206E0" w:rsidRPr="00757917" w:rsidRDefault="00C63E79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sz w:val="30"/>
          <w:szCs w:val="30"/>
        </w:rPr>
      </w:pPr>
      <w:r w:rsidRPr="00757917">
        <w:rPr>
          <w:rFonts w:ascii="Angsana New" w:hAnsi="Angsana New"/>
          <w:b/>
          <w:bCs/>
          <w:sz w:val="30"/>
          <w:szCs w:val="30"/>
          <w:cs/>
        </w:rPr>
        <w:t>สำรองตามกฎหมาย</w:t>
      </w:r>
    </w:p>
    <w:p w14:paraId="02CDEEED" w14:textId="1E1F170F" w:rsidR="00F81176" w:rsidRPr="00757917" w:rsidRDefault="006C1130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757917">
        <w:rPr>
          <w:rFonts w:ascii="Angsana New" w:hAnsi="Angsana New" w:hint="cs"/>
          <w:sz w:val="30"/>
          <w:szCs w:val="30"/>
          <w:cs/>
        </w:rPr>
        <w:t>ตามบทบัญญัติแห่งพระราชบัญญัติบริษัทมหาชนจำกัด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พ</w:t>
      </w:r>
      <w:r w:rsidRPr="00757917">
        <w:rPr>
          <w:rFonts w:ascii="Angsana New" w:hAnsi="Angsana New"/>
          <w:sz w:val="30"/>
          <w:szCs w:val="30"/>
          <w:cs/>
        </w:rPr>
        <w:t>.</w:t>
      </w:r>
      <w:r w:rsidRPr="00757917">
        <w:rPr>
          <w:rFonts w:ascii="Angsana New" w:hAnsi="Angsana New" w:hint="cs"/>
          <w:sz w:val="30"/>
          <w:szCs w:val="30"/>
          <w:cs/>
        </w:rPr>
        <w:t>ศ</w:t>
      </w:r>
      <w:r w:rsidRPr="00757917">
        <w:rPr>
          <w:rFonts w:ascii="Angsana New" w:hAnsi="Angsana New"/>
          <w:sz w:val="30"/>
          <w:szCs w:val="30"/>
          <w:cs/>
        </w:rPr>
        <w:t xml:space="preserve">. </w:t>
      </w:r>
      <w:r w:rsidR="00460DDC" w:rsidRPr="00757917">
        <w:rPr>
          <w:rFonts w:ascii="Angsana New" w:hAnsi="Angsana New"/>
          <w:sz w:val="30"/>
          <w:szCs w:val="30"/>
        </w:rPr>
        <w:t>2535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มาตรา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116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บริษัทจะต้องจัดสรรทุนสำรอง</w:t>
      </w:r>
      <w:r w:rsidRPr="00757917">
        <w:rPr>
          <w:rFonts w:ascii="Angsana New" w:hAnsi="Angsana New"/>
          <w:sz w:val="30"/>
          <w:szCs w:val="30"/>
          <w:cs/>
        </w:rPr>
        <w:t xml:space="preserve"> (“</w:t>
      </w:r>
      <w:r w:rsidRPr="00757917">
        <w:rPr>
          <w:rFonts w:ascii="Angsana New" w:hAnsi="Angsana New" w:hint="cs"/>
          <w:sz w:val="30"/>
          <w:szCs w:val="30"/>
          <w:cs/>
        </w:rPr>
        <w:t>สำรองตามกฎหมาย</w:t>
      </w:r>
      <w:r w:rsidRPr="00757917">
        <w:rPr>
          <w:rFonts w:ascii="Angsana New" w:hAnsi="Angsana New" w:hint="eastAsia"/>
          <w:sz w:val="30"/>
          <w:szCs w:val="30"/>
          <w:cs/>
        </w:rPr>
        <w:t>”</w:t>
      </w:r>
      <w:r w:rsidRPr="00757917">
        <w:rPr>
          <w:rFonts w:ascii="Angsana New" w:hAnsi="Angsana New"/>
          <w:sz w:val="30"/>
          <w:szCs w:val="30"/>
          <w:cs/>
        </w:rPr>
        <w:t xml:space="preserve">) </w:t>
      </w:r>
      <w:r w:rsidRPr="00757917">
        <w:rPr>
          <w:rFonts w:ascii="Angsana New" w:hAnsi="Angsana New" w:hint="cs"/>
          <w:sz w:val="30"/>
          <w:szCs w:val="30"/>
          <w:cs/>
        </w:rPr>
        <w:t>อย่างน้อยร้อยละ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5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ของกำไรสุทธิประจำปีหลังจากหักขาดทุนสะสมยกมา</w:t>
      </w:r>
      <w:r w:rsidRPr="00757917">
        <w:rPr>
          <w:rFonts w:ascii="Angsana New" w:hAnsi="Angsana New"/>
          <w:sz w:val="30"/>
          <w:szCs w:val="30"/>
          <w:cs/>
        </w:rPr>
        <w:t xml:space="preserve"> (</w:t>
      </w:r>
      <w:r w:rsidRPr="00757917">
        <w:rPr>
          <w:rFonts w:ascii="Angsana New" w:hAnsi="Angsana New" w:hint="cs"/>
          <w:sz w:val="30"/>
          <w:szCs w:val="30"/>
          <w:cs/>
        </w:rPr>
        <w:t>ถ้ามี</w:t>
      </w:r>
      <w:r w:rsidRPr="00757917">
        <w:rPr>
          <w:rFonts w:ascii="Angsana New" w:hAnsi="Angsana New"/>
          <w:sz w:val="30"/>
          <w:szCs w:val="30"/>
          <w:cs/>
        </w:rPr>
        <w:t xml:space="preserve">) </w:t>
      </w:r>
      <w:r w:rsidRPr="00757917">
        <w:rPr>
          <w:rFonts w:ascii="Angsana New" w:hAnsi="Angsana New" w:hint="cs"/>
          <w:sz w:val="30"/>
          <w:szCs w:val="30"/>
          <w:cs/>
        </w:rPr>
        <w:t>จนกว่าสำรองดังกล่าวมีจำนวนไม่น้อยกว่าร้อยละ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10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ของทุนจดทะเบียน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เงินสำรองนี้จะนำไปจ่ายเป็นเงินปันผลไม่ได้</w:t>
      </w:r>
    </w:p>
    <w:p w14:paraId="474BD8B3" w14:textId="461FAFD4" w:rsidR="00975B15" w:rsidRPr="00757917" w:rsidRDefault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</w:rPr>
        <w:br w:type="page"/>
      </w:r>
    </w:p>
    <w:p w14:paraId="4B8B9438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องค์ประกอบอื่นของส่วนของผู้ถือหุ้น</w:t>
      </w:r>
    </w:p>
    <w:p w14:paraId="44C205C8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30"/>
          <w:szCs w:val="30"/>
        </w:rPr>
      </w:pPr>
    </w:p>
    <w:p w14:paraId="62649089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r w:rsidRPr="00757917">
        <w:rPr>
          <w:rFonts w:asciiTheme="majorBidi" w:hAnsiTheme="majorBidi" w:cstheme="majorBidi"/>
          <w:b/>
          <w:bCs/>
          <w:sz w:val="30"/>
          <w:szCs w:val="30"/>
          <w:cs/>
        </w:rPr>
        <w:t>สำรองการแปลงค่างบการเงิน</w:t>
      </w:r>
    </w:p>
    <w:p w14:paraId="4709D187" w14:textId="2A8B7DA9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สำรองการแปลงค่างบการเงินประกอบด้วยผลต่างการแปลงค่าทั้งหมดจากงบการเงินของหน่วยงานในต่างประเทศและส่วนที่มีประสิทธิผลของผลต่างจากเงินตราต่างประเทศซึ่งเกิดจากการป้องกันความเสี่ยงของเงินลงทุนสุทธิในหน่วยงานต่างประเทศ</w:t>
      </w:r>
      <w:r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(ดูหมายเหตุข้อ </w:t>
      </w:r>
      <w:r w:rsidR="00460DDC" w:rsidRPr="00757917">
        <w:rPr>
          <w:rFonts w:asciiTheme="majorBidi" w:hAnsiTheme="majorBidi" w:cstheme="majorBidi"/>
          <w:sz w:val="30"/>
          <w:szCs w:val="30"/>
        </w:rPr>
        <w:t>4</w:t>
      </w:r>
      <w:r w:rsidR="00935DCC"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>(ง.</w:t>
      </w:r>
      <w:r w:rsidR="00460DDC" w:rsidRPr="00757917">
        <w:rPr>
          <w:rFonts w:asciiTheme="majorBidi" w:hAnsiTheme="majorBidi" w:cstheme="majorBidi"/>
          <w:sz w:val="30"/>
          <w:szCs w:val="30"/>
        </w:rPr>
        <w:t>4</w:t>
      </w:r>
      <w:r w:rsidRPr="00757917">
        <w:rPr>
          <w:rFonts w:asciiTheme="majorBidi" w:hAnsiTheme="majorBidi" w:cstheme="majorBidi"/>
          <w:sz w:val="30"/>
          <w:szCs w:val="30"/>
          <w:cs/>
        </w:rPr>
        <w:t>))</w:t>
      </w:r>
    </w:p>
    <w:p w14:paraId="5EB80840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</w:rPr>
      </w:pPr>
    </w:p>
    <w:p w14:paraId="552161C8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  <w:cs/>
        </w:rPr>
      </w:pPr>
      <w:bookmarkStart w:id="22" w:name="_Hlk54294682"/>
      <w:r w:rsidRPr="00757917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757917">
        <w:rPr>
          <w:rFonts w:asciiTheme="majorBidi" w:hAnsiTheme="majorBidi" w:cstheme="majorBidi"/>
          <w:b/>
          <w:bCs/>
          <w:sz w:val="30"/>
          <w:szCs w:val="30"/>
          <w:cs/>
        </w:rPr>
        <w:t>การ</w:t>
      </w:r>
      <w:r w:rsidRPr="00757917">
        <w:rPr>
          <w:rFonts w:asciiTheme="majorBidi" w:hAnsiTheme="majorBidi" w:cstheme="majorBidi" w:hint="cs"/>
          <w:b/>
          <w:bCs/>
          <w:sz w:val="30"/>
          <w:szCs w:val="30"/>
          <w:cs/>
        </w:rPr>
        <w:t>ป้องกันความเสี่ยงกระแสเงินสด</w:t>
      </w:r>
    </w:p>
    <w:p w14:paraId="7CB10A06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 w:hint="cs"/>
          <w:sz w:val="30"/>
          <w:szCs w:val="30"/>
          <w:cs/>
        </w:rPr>
        <w:t>สำรองการป้องกันความเสี่ยงกระแสเงินสดประกอบด้วย</w:t>
      </w:r>
    </w:p>
    <w:p w14:paraId="2EDA7640" w14:textId="77777777" w:rsidR="00975B15" w:rsidRPr="00757917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ผลสะสมของส่วนที่มีประสิทธิผลของการเปลี่ยนแปลงในมูลค่ายุติธรรมของเครื่องมือที่ใช้ในการป้องกันความเสี่ยงซึ่งใช้ในการป้องกันความเสี่ยงในกระแสเงินสด ซึ่งรอการรับรู้ในภายหลังในกำไรหรือขาดทุน หรือรวมเป็นต้นทุนเมื่อเริ่มแรก หรือมูลค่าตามบัญชีอื่นของสินทรัพย์ที่ไม่ใช่สินทรัพย์ทางการเงินหรือหนี้สินที่ไม่ใช่หนี้สินทางการเงิน</w:t>
      </w:r>
    </w:p>
    <w:p w14:paraId="0DF748A6" w14:textId="77777777" w:rsidR="00975B15" w:rsidRPr="00757917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900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 w:hint="cs"/>
          <w:sz w:val="30"/>
          <w:szCs w:val="30"/>
          <w:cs/>
        </w:rPr>
        <w:t>สำรอง</w:t>
      </w:r>
      <w:r w:rsidRPr="00757917">
        <w:rPr>
          <w:rFonts w:asciiTheme="majorBidi" w:hAnsiTheme="majorBidi" w:hint="cs"/>
          <w:sz w:val="30"/>
          <w:szCs w:val="30"/>
          <w:cs/>
        </w:rPr>
        <w:t>ต้นทุนการป้องกันความเสี่ยงสะท้อนถึงกำไรหรือขาดทุนของส่วนที่ไม่รวมในเครื่องมือที่ใช้ในการป้องกันความเสี่ยงที่กำหนดไว้ ซึ่งเกี่ยวข้องกับองค์ประกอบราคาล่วงหน้าของสัญญาฟอร์เวิร์ดโดยรับรู้เมื่อเริ่มแรกในกำไรขาดทุนเบ็ดเสร็จอื่นและบันทึกบัญชีเช่นเดียวกับกำไรหรือขาดทุนในสำรองการป้องกันความเสี่ยง</w:t>
      </w:r>
    </w:p>
    <w:bookmarkEnd w:id="22"/>
    <w:p w14:paraId="62AAC226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i/>
          <w:iCs/>
          <w:color w:val="0000FF"/>
          <w:sz w:val="30"/>
          <w:szCs w:val="30"/>
        </w:rPr>
      </w:pPr>
    </w:p>
    <w:p w14:paraId="4BE70E56" w14:textId="6F9CF8D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757917">
        <w:rPr>
          <w:rFonts w:asciiTheme="majorBidi" w:hAnsiTheme="majorBidi" w:cstheme="majorBidi" w:hint="cs"/>
          <w:b/>
          <w:bCs/>
          <w:sz w:val="30"/>
          <w:szCs w:val="30"/>
          <w:cs/>
        </w:rPr>
        <w:t>สำรอง</w:t>
      </w:r>
      <w:r w:rsidRPr="00757917">
        <w:rPr>
          <w:rFonts w:asciiTheme="majorBidi" w:hAnsiTheme="majorBidi" w:cstheme="majorBidi"/>
          <w:b/>
          <w:bCs/>
          <w:sz w:val="30"/>
          <w:szCs w:val="30"/>
          <w:cs/>
        </w:rPr>
        <w:t>การเปลี่ยนแปลงในมูลค่ายุติธรรม</w:t>
      </w:r>
      <w:r w:rsidRPr="00757917">
        <w:rPr>
          <w:rFonts w:asciiTheme="majorBidi" w:hAnsiTheme="majorBidi" w:cstheme="majorBidi" w:hint="cs"/>
          <w:b/>
          <w:bCs/>
          <w:sz w:val="30"/>
          <w:szCs w:val="30"/>
          <w:cs/>
        </w:rPr>
        <w:t xml:space="preserve">ของปี </w:t>
      </w:r>
      <w:r w:rsidR="00460DDC" w:rsidRPr="00757917">
        <w:rPr>
          <w:rFonts w:asciiTheme="majorBidi" w:hAnsiTheme="majorBidi" w:cstheme="majorBidi"/>
          <w:b/>
          <w:bCs/>
          <w:sz w:val="30"/>
          <w:szCs w:val="30"/>
        </w:rPr>
        <w:t>2564</w:t>
      </w:r>
    </w:p>
    <w:p w14:paraId="7A1DCD9C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 w:hint="cs"/>
          <w:sz w:val="30"/>
          <w:szCs w:val="30"/>
          <w:cs/>
        </w:rPr>
        <w:t>สำรองการเปลี่ยนแปลงในมูลค่ายุติธรรมประกอบด้วย</w:t>
      </w:r>
    </w:p>
    <w:p w14:paraId="6465C7BD" w14:textId="77777777" w:rsidR="00975B15" w:rsidRPr="00757917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ทุนที่กำหนดให้วัดมูลค่ายุติธรรมผ่านกำไรขาดทุนเบ็ดเสร็จอื่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</w:p>
    <w:p w14:paraId="2FAC976C" w14:textId="77777777" w:rsidR="00975B15" w:rsidRPr="00757917" w:rsidRDefault="00975B15" w:rsidP="00975B15">
      <w:pPr>
        <w:pStyle w:val="ListParagraph"/>
        <w:numPr>
          <w:ilvl w:val="0"/>
          <w:numId w:val="44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00" w:hanging="36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ผลสะสมของการเปลี่ยนแปลงในมูลค่ายุติธรรมสุทธิของตราสารหนี้ที่วัดมูลค่ายุติธรรมผ่านกำไรหรือขาดทุนเบ็ดเสร็จอื่นจนกระทั่งมีการตัดรายการหรือจัดประเภทรายการใหม่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 xml:space="preserve">มูลค่าดังกล่าวจะถูกปรับลดด้วยค่าเผื่อผลขาดทุน </w:t>
      </w:r>
    </w:p>
    <w:p w14:paraId="0B39C415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b/>
          <w:bCs/>
          <w:i/>
          <w:iCs/>
          <w:sz w:val="30"/>
          <w:szCs w:val="30"/>
          <w:cs/>
        </w:rPr>
      </w:pPr>
    </w:p>
    <w:p w14:paraId="422415CC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b/>
          <w:bCs/>
          <w:sz w:val="30"/>
          <w:szCs w:val="30"/>
          <w:cs/>
        </w:rPr>
        <w:t>ผลแตกต่างที่เกิดจากรายการที่มีการควบคุมเดียวกัน</w:t>
      </w:r>
    </w:p>
    <w:p w14:paraId="7D65077A" w14:textId="77777777" w:rsidR="00975B15" w:rsidRPr="00757917" w:rsidRDefault="00975B15" w:rsidP="00975B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ผลแตกต่างที่เกิดจากรายการรวมธุรกิจภายใต้การควบคุมเดียวกันเป็นการแสดงถึงส่วนต่างระหว่างมูลค่าตามบัญชีของสินทรัพย์สุทธิของกิจการหรือธุรกิจที่ได้มาจากการควบคุมเดียวกันกับต้นทุนที่จ่าย ณ วันที่ได้มาและถูกบันทึกเป็นสำรองในส่วนของผู้ถือหุ้น ซึ่งจะไม่จำหน่ายและจะคงอยู่จนกระทั่งบริษัทย่อยหรือธุรกิจดังกล่าวจะถูกขายหรือจำหน่ายออกไป</w:t>
      </w:r>
    </w:p>
    <w:p w14:paraId="7FFDED75" w14:textId="77777777" w:rsidR="00975B15" w:rsidRPr="00757917" w:rsidRDefault="00975B15" w:rsidP="006C113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255ECB71" w14:textId="40AF7E00" w:rsidR="0050668D" w:rsidRPr="00757917" w:rsidRDefault="002818FE" w:rsidP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</w:rPr>
        <w:br w:type="page"/>
      </w:r>
    </w:p>
    <w:p w14:paraId="516C9B26" w14:textId="186395DF" w:rsidR="009A45B0" w:rsidRPr="00757917" w:rsidRDefault="0070308B" w:rsidP="00EA6CEA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ส่วนงานดำเนินงาน</w:t>
      </w:r>
      <w:r w:rsidR="005A77F6" w:rsidRPr="00757917">
        <w:rPr>
          <w:rFonts w:ascii="Angsana New" w:hAnsi="Angsana New" w:hint="cs"/>
          <w:sz w:val="30"/>
          <w:szCs w:val="30"/>
          <w:cs/>
          <w:lang w:val="en-US"/>
        </w:rPr>
        <w:t>และ</w:t>
      </w:r>
      <w:r w:rsidR="00DD26AE" w:rsidRPr="00757917">
        <w:rPr>
          <w:rFonts w:ascii="Angsana New" w:hAnsi="Angsana New" w:hint="cs"/>
          <w:sz w:val="30"/>
          <w:szCs w:val="30"/>
          <w:cs/>
          <w:lang w:val="en-US"/>
        </w:rPr>
        <w:t>การจำแนกรายได้</w:t>
      </w:r>
    </w:p>
    <w:p w14:paraId="4E88DAB8" w14:textId="77777777" w:rsidR="009A45B0" w:rsidRPr="00757917" w:rsidRDefault="009A45B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51157351" w14:textId="1BB32077" w:rsidR="0070308B" w:rsidRPr="00757917" w:rsidRDefault="003175DD" w:rsidP="00530567">
      <w:pPr>
        <w:ind w:left="518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  <w:lang w:val="x-none"/>
        </w:rPr>
        <w:t>ผู้บริหารพิจารณาว่า</w:t>
      </w:r>
      <w:r w:rsidR="0050668D" w:rsidRPr="00757917">
        <w:rPr>
          <w:rFonts w:ascii="Angsana New" w:hAnsi="Angsana New" w:hint="cs"/>
          <w:sz w:val="30"/>
          <w:szCs w:val="30"/>
          <w:cs/>
        </w:rPr>
        <w:t>กลุ่มบริษัทมี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4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ส่วนงานที่รายงาน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ซึ่งเป็นหน่วยงานธุรกิจที่สำคัญของกลุ่มบริษัท</w:t>
      </w:r>
      <w:r w:rsidR="00124309" w:rsidRPr="00757917">
        <w:rPr>
          <w:rFonts w:ascii="Angsana New" w:hAnsi="Angsana New" w:hint="cs"/>
          <w:sz w:val="30"/>
          <w:szCs w:val="30"/>
          <w:cs/>
        </w:rPr>
        <w:t>ที่มี</w:t>
      </w:r>
      <w:r w:rsidR="0050668D" w:rsidRPr="00757917">
        <w:rPr>
          <w:rFonts w:ascii="Angsana New" w:hAnsi="Angsana New" w:hint="cs"/>
          <w:sz w:val="30"/>
          <w:szCs w:val="30"/>
          <w:cs/>
        </w:rPr>
        <w:t>หน่วยงานธุรกิจที่สำคัญเกี่ยวข้องกับธุรกิจและบริการที่แตกต่างกัน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และมีการบริหารจัดการแยกต่างหาก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เนื่องจากการใช้เทคโนโลยีและกลยุทธ์ทางการตลาดที่แตกต่างกัน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ผู้มีอำนาจตัดสินใจสูงสุดด้านการดำเนินงานสอบทานรายงานการจัดการภายในของแต่ละหน่วยงานธุรกิจที่สำคัญอย่างน้อยทุกไตรมาส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ระหว่างปี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คณะผู้บริหารได้เปลี่ยนหลักเกณฑ์ในการประเมินผลการปฏิบัติงานของกลุ่มกิจการ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โดยได้เปลี่ยนแปลงการรายงานข้อมูลทางการเงินจำแนกตามส่วนงานที่รายงานในปี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และ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2563</w:t>
      </w:r>
      <w:r w:rsidR="0050668D" w:rsidRPr="00757917">
        <w:rPr>
          <w:rFonts w:ascii="Angsana New" w:hAnsi="Angsana New"/>
          <w:sz w:val="30"/>
          <w:szCs w:val="30"/>
          <w:cs/>
        </w:rPr>
        <w:t xml:space="preserve"> </w:t>
      </w:r>
      <w:r w:rsidR="0050668D" w:rsidRPr="00757917">
        <w:rPr>
          <w:rFonts w:ascii="Angsana New" w:hAnsi="Angsana New" w:hint="cs"/>
          <w:sz w:val="30"/>
          <w:szCs w:val="30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5F705359" w14:textId="77777777" w:rsidR="0050668D" w:rsidRPr="00757917" w:rsidRDefault="0050668D" w:rsidP="00DE4EB3">
      <w:pPr>
        <w:ind w:left="518"/>
        <w:jc w:val="thaiDistribute"/>
        <w:rPr>
          <w:rFonts w:ascii="Angsana New" w:hAnsi="Angsana New"/>
          <w:sz w:val="30"/>
          <w:szCs w:val="30"/>
        </w:rPr>
      </w:pPr>
    </w:p>
    <w:p w14:paraId="3D298C91" w14:textId="4B7216EF" w:rsidR="0050668D" w:rsidRPr="00757917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ส่วนงาน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294C31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 </w:t>
      </w:r>
      <w:r w:rsidRPr="00757917">
        <w:rPr>
          <w:rFonts w:ascii="Angsana New" w:hAnsi="Angsana New"/>
          <w:sz w:val="30"/>
          <w:szCs w:val="30"/>
          <w:cs/>
        </w:rPr>
        <w:tab/>
      </w:r>
      <w:r w:rsidRPr="00757917">
        <w:rPr>
          <w:rFonts w:ascii="Angsana New" w:hAnsi="Angsana New" w:hint="cs"/>
          <w:sz w:val="30"/>
          <w:szCs w:val="30"/>
          <w:cs/>
        </w:rPr>
        <w:t>ธุรกิจพัฒนาอสังหาริมทรัพย์เพื่อขาย</w:t>
      </w:r>
    </w:p>
    <w:p w14:paraId="28267831" w14:textId="2CE048EF" w:rsidR="0012729C" w:rsidRPr="00757917" w:rsidRDefault="0012729C" w:rsidP="0012729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ส่วนงาน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ab/>
      </w:r>
      <w:r w:rsidRPr="00757917">
        <w:rPr>
          <w:rFonts w:ascii="Angsana New" w:hAnsi="Angsana New" w:hint="cs"/>
          <w:sz w:val="30"/>
          <w:szCs w:val="30"/>
          <w:cs/>
        </w:rPr>
        <w:t>พัฒนาอสังหาริมทรัพย์เพื่อการลงทุนเพื่ออุตสาหกรรม</w:t>
      </w:r>
    </w:p>
    <w:p w14:paraId="7E026F2A" w14:textId="1EB9ABC4" w:rsidR="0050668D" w:rsidRPr="00757917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ส่วนงาน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  <w:cs/>
        </w:rPr>
        <w:tab/>
        <w:t xml:space="preserve">    </w:t>
      </w:r>
      <w:r w:rsidRPr="00757917">
        <w:rPr>
          <w:rFonts w:ascii="Angsana New" w:hAnsi="Angsana New"/>
          <w:sz w:val="30"/>
          <w:szCs w:val="30"/>
          <w:cs/>
        </w:rPr>
        <w:tab/>
      </w:r>
      <w:r w:rsidRPr="00757917">
        <w:rPr>
          <w:rFonts w:ascii="Angsana New" w:hAnsi="Angsana New" w:hint="cs"/>
          <w:sz w:val="30"/>
          <w:szCs w:val="30"/>
          <w:cs/>
        </w:rPr>
        <w:t>ธุรกิจให้เช่าและบริการอาคารเพื่อการพาณิชย์</w:t>
      </w:r>
    </w:p>
    <w:p w14:paraId="3E6F8BF4" w14:textId="43A3B7AF" w:rsidR="0050668D" w:rsidRPr="00757917" w:rsidRDefault="0050668D" w:rsidP="0050668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ส่วนงาน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ab/>
      </w:r>
      <w:r w:rsidRPr="00757917">
        <w:rPr>
          <w:rFonts w:ascii="Angsana New" w:hAnsi="Angsana New" w:hint="cs"/>
          <w:sz w:val="30"/>
          <w:szCs w:val="30"/>
          <w:cs/>
        </w:rPr>
        <w:t>ธุรกิจโรงแรม</w:t>
      </w:r>
    </w:p>
    <w:p w14:paraId="12835856" w14:textId="6E09AA6B" w:rsidR="0050668D" w:rsidRPr="00757917" w:rsidRDefault="0050668D" w:rsidP="00DE4EB3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BCA03CA" w14:textId="0B725F3B" w:rsidR="00CB306D" w:rsidRPr="00757917" w:rsidRDefault="00530567" w:rsidP="00A670D9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ผลการดำเนินงานของแต่ละส่วนงานวัดโดยใช้กำไรก่อนภาษีเงินได้ของส่วนงาน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ทั้งนี้การกำหนดราคาระหว่างส่วนงานเป็นไปตามการซื้อขายตามปกติธุรกิจ</w:t>
      </w:r>
    </w:p>
    <w:p w14:paraId="2B39598A" w14:textId="77777777" w:rsidR="00D47038" w:rsidRPr="00757917" w:rsidRDefault="00D47038" w:rsidP="00D47038">
      <w:pPr>
        <w:tabs>
          <w:tab w:val="clear" w:pos="227"/>
          <w:tab w:val="clear" w:pos="454"/>
          <w:tab w:val="clear" w:pos="680"/>
          <w:tab w:val="left" w:pos="720"/>
        </w:tabs>
        <w:jc w:val="thaiDistribute"/>
        <w:rPr>
          <w:rFonts w:ascii="Angsana New" w:hAnsi="Angsana New"/>
          <w:sz w:val="30"/>
          <w:szCs w:val="30"/>
        </w:rPr>
      </w:pPr>
    </w:p>
    <w:p w14:paraId="522CD63A" w14:textId="3268D16C" w:rsidR="00D47038" w:rsidRPr="00757917" w:rsidRDefault="00D47038" w:rsidP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t>ภาพรวมรายได้ตาม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47FFDDCC" w14:textId="77777777" w:rsidR="00D47038" w:rsidRPr="00757917" w:rsidRDefault="00D47038" w:rsidP="00A670D9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77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22"/>
      </w:tblGrid>
      <w:tr w:rsidR="00D47038" w:rsidRPr="00757917" w14:paraId="3AB3394C" w14:textId="77777777" w:rsidTr="00D446EB">
        <w:trPr>
          <w:trHeight w:val="3476"/>
          <w:jc w:val="center"/>
        </w:trPr>
        <w:tc>
          <w:tcPr>
            <w:tcW w:w="7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DECA643" w14:textId="4D5A559F" w:rsidR="00D47038" w:rsidRPr="00757917" w:rsidRDefault="00D47038" w:rsidP="00D446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</w:rPr>
            </w:pPr>
            <w:r w:rsidRPr="00757917">
              <w:rPr>
                <w:noProof/>
              </w:rPr>
              <w:t xml:space="preserve">  </w:t>
            </w:r>
            <w:r w:rsidR="0052350C" w:rsidRPr="00757917">
              <w:rPr>
                <w:noProof/>
              </w:rPr>
              <w:drawing>
                <wp:inline distT="0" distB="0" distL="0" distR="0" wp14:anchorId="1D93835D" wp14:editId="3F234F04">
                  <wp:extent cx="4497864" cy="248518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26459" cy="250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F90829" w14:textId="45116942" w:rsidR="00D47038" w:rsidRPr="00757917" w:rsidRDefault="00D47038" w:rsidP="00A670D9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30"/>
          <w:szCs w:val="30"/>
          <w:cs/>
        </w:rPr>
        <w:sectPr w:rsidR="00D47038" w:rsidRPr="00757917" w:rsidSect="00E53E22">
          <w:headerReference w:type="default" r:id="rId17"/>
          <w:pgSz w:w="11909" w:h="16834" w:code="9"/>
          <w:pgMar w:top="691" w:right="1152" w:bottom="576" w:left="900" w:header="720" w:footer="720" w:gutter="0"/>
          <w:paperSrc w:first="7" w:other="7"/>
          <w:cols w:space="720"/>
          <w:docGrid w:linePitch="245"/>
        </w:sectPr>
      </w:pPr>
    </w:p>
    <w:tbl>
      <w:tblPr>
        <w:tblW w:w="15390" w:type="dxa"/>
        <w:tblInd w:w="-360" w:type="dxa"/>
        <w:tblLayout w:type="fixed"/>
        <w:tblLook w:val="00A0" w:firstRow="1" w:lastRow="0" w:firstColumn="1" w:lastColumn="0" w:noHBand="0" w:noVBand="0"/>
      </w:tblPr>
      <w:tblGrid>
        <w:gridCol w:w="2340"/>
        <w:gridCol w:w="881"/>
        <w:gridCol w:w="1009"/>
        <w:gridCol w:w="811"/>
        <w:gridCol w:w="989"/>
        <w:gridCol w:w="881"/>
        <w:gridCol w:w="1009"/>
        <w:gridCol w:w="881"/>
        <w:gridCol w:w="1009"/>
        <w:gridCol w:w="881"/>
        <w:gridCol w:w="1009"/>
        <w:gridCol w:w="881"/>
        <w:gridCol w:w="1009"/>
        <w:gridCol w:w="793"/>
        <w:gridCol w:w="1007"/>
      </w:tblGrid>
      <w:tr w:rsidR="00AF6541" w:rsidRPr="00757917" w14:paraId="02CB1F9B" w14:textId="77777777" w:rsidTr="00984BAA">
        <w:trPr>
          <w:trHeight w:val="72"/>
          <w:tblHeader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1E43A194" w14:textId="77777777" w:rsidR="00014B0F" w:rsidRPr="00757917" w:rsidRDefault="00014B0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3050" w:type="dxa"/>
            <w:gridSpan w:val="14"/>
            <w:tcBorders>
              <w:top w:val="nil"/>
              <w:left w:val="nil"/>
              <w:bottom w:val="nil"/>
            </w:tcBorders>
            <w:vAlign w:val="bottom"/>
          </w:tcPr>
          <w:p w14:paraId="4486CF4A" w14:textId="098ABF24" w:rsidR="00014B0F" w:rsidRPr="00757917" w:rsidRDefault="00014B0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AF6541" w:rsidRPr="00757917" w14:paraId="03830810" w14:textId="77777777" w:rsidTr="00984BAA">
        <w:trPr>
          <w:trHeight w:val="72"/>
          <w:tblHeader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ACDFA11" w14:textId="77777777" w:rsidR="00014B0F" w:rsidRPr="00757917" w:rsidRDefault="00014B0F" w:rsidP="00014B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lang w:val="en-GB" w:bidi="ar-SA"/>
              </w:rPr>
            </w:pP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FF6A84" w14:textId="4140D45C" w:rsidR="00014B0F" w:rsidRPr="00757917" w:rsidRDefault="00014B0F" w:rsidP="00014B0F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8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A62C09" w14:textId="3C6ACB49" w:rsidR="00014B0F" w:rsidRPr="00757917" w:rsidRDefault="00014B0F" w:rsidP="00014B0F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F42631" w14:textId="03B3C8C3" w:rsidR="00014B0F" w:rsidRPr="00757917" w:rsidRDefault="00014B0F" w:rsidP="00014B0F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89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6A063C" w14:textId="46C675B1" w:rsidR="00014B0F" w:rsidRPr="00757917" w:rsidRDefault="00014B0F" w:rsidP="00014B0F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890" w:type="dxa"/>
            <w:gridSpan w:val="2"/>
          </w:tcPr>
          <w:p w14:paraId="637DFCDE" w14:textId="5DCC1198" w:rsidR="00014B0F" w:rsidRPr="00757917" w:rsidRDefault="00014B0F" w:rsidP="00014B0F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อื่นๆ</w:t>
            </w:r>
          </w:p>
        </w:tc>
        <w:tc>
          <w:tcPr>
            <w:tcW w:w="1890" w:type="dxa"/>
            <w:gridSpan w:val="2"/>
            <w:vAlign w:val="bottom"/>
          </w:tcPr>
          <w:p w14:paraId="735ABF04" w14:textId="78CBDAF1" w:rsidR="00014B0F" w:rsidRPr="00757917" w:rsidRDefault="00014B0F" w:rsidP="00014B0F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ตัดรายการระหว่างกัน</w:t>
            </w:r>
          </w:p>
        </w:tc>
        <w:tc>
          <w:tcPr>
            <w:tcW w:w="1800" w:type="dxa"/>
            <w:gridSpan w:val="2"/>
            <w:vAlign w:val="bottom"/>
          </w:tcPr>
          <w:p w14:paraId="7B5EEBA5" w14:textId="3F9B50E1" w:rsidR="00014B0F" w:rsidRPr="00757917" w:rsidRDefault="00014B0F" w:rsidP="00014B0F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7D347C" w:rsidRPr="00757917" w14:paraId="1308D245" w14:textId="77777777" w:rsidTr="00984BAA">
        <w:trPr>
          <w:trHeight w:val="72"/>
          <w:tblHeader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58828FE" w14:textId="18197AE5" w:rsidR="00E53D48" w:rsidRPr="00757917" w:rsidRDefault="00E53D48" w:rsidP="00E53D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  <w:lang w:val="en-GB" w:bidi="ar-SA"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22"/>
                <w:szCs w:val="22"/>
                <w:cs/>
              </w:rPr>
              <w:t>สำหรับปีสิ้นสุดวันที่</w:t>
            </w:r>
            <w:r w:rsidRPr="00757917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  <w:r w:rsidR="00294C31" w:rsidRPr="00757917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</w:rPr>
              <w:t>30</w:t>
            </w:r>
            <w:r w:rsidRPr="00757917"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b/>
                <w:bCs/>
                <w:i/>
                <w:iCs/>
                <w:sz w:val="22"/>
                <w:szCs w:val="22"/>
                <w:cs/>
              </w:rPr>
              <w:t>กันยายน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996E26" w14:textId="5F5C8F44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235212" w14:textId="440D913D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2563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101ABC" w14:textId="55C883D0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DE7FDC" w14:textId="22573498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2563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DBC973" w14:textId="604495DA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CC3944" w14:textId="1EF03BCA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2563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BD9C2D" w14:textId="07CC9D52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1D4637" w14:textId="794992E5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2563</w:t>
            </w:r>
          </w:p>
        </w:tc>
        <w:tc>
          <w:tcPr>
            <w:tcW w:w="881" w:type="dxa"/>
            <w:vAlign w:val="bottom"/>
          </w:tcPr>
          <w:p w14:paraId="5A1B539E" w14:textId="77F1C544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1009" w:type="dxa"/>
            <w:vAlign w:val="bottom"/>
          </w:tcPr>
          <w:p w14:paraId="6563B19B" w14:textId="067CFB96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2563</w:t>
            </w:r>
          </w:p>
        </w:tc>
        <w:tc>
          <w:tcPr>
            <w:tcW w:w="881" w:type="dxa"/>
            <w:vAlign w:val="bottom"/>
          </w:tcPr>
          <w:p w14:paraId="3CA18603" w14:textId="51F20972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1009" w:type="dxa"/>
            <w:vAlign w:val="bottom"/>
          </w:tcPr>
          <w:p w14:paraId="1B9F00DA" w14:textId="2754B9CF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2563</w:t>
            </w:r>
          </w:p>
        </w:tc>
        <w:tc>
          <w:tcPr>
            <w:tcW w:w="793" w:type="dxa"/>
            <w:vAlign w:val="bottom"/>
          </w:tcPr>
          <w:p w14:paraId="3DF063EB" w14:textId="7132C0D0" w:rsidR="00E53D48" w:rsidRPr="00757917" w:rsidRDefault="00460DDC" w:rsidP="00E53D48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2564</w:t>
            </w:r>
          </w:p>
        </w:tc>
        <w:tc>
          <w:tcPr>
            <w:tcW w:w="1007" w:type="dxa"/>
            <w:vAlign w:val="bottom"/>
          </w:tcPr>
          <w:p w14:paraId="4A35F51A" w14:textId="1E9B6DB2" w:rsidR="00E53D48" w:rsidRPr="00757917" w:rsidRDefault="00460DDC" w:rsidP="00E53D48">
            <w:pPr>
              <w:tabs>
                <w:tab w:val="clear" w:pos="907"/>
                <w:tab w:val="left" w:pos="796"/>
              </w:tabs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2563</w:t>
            </w:r>
          </w:p>
        </w:tc>
      </w:tr>
      <w:tr w:rsidR="00AF6541" w:rsidRPr="00757917" w14:paraId="00AC597A" w14:textId="77777777" w:rsidTr="00984BAA">
        <w:trPr>
          <w:trHeight w:val="72"/>
          <w:tblHeader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031D04D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1109D7" w14:textId="77777777" w:rsidR="00902393" w:rsidRPr="00757917" w:rsidRDefault="00902393" w:rsidP="00902393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B35E4A" w14:textId="6E958796" w:rsidR="00902393" w:rsidRPr="00757917" w:rsidRDefault="00902393" w:rsidP="00614638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(</w:t>
            </w:r>
            <w:r w:rsidRPr="00757917">
              <w:rPr>
                <w:rFonts w:ascii="Angsana New" w:hAnsi="Angsana New" w:hint="cs"/>
                <w:spacing w:val="-14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)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3506E9" w14:textId="77777777" w:rsidR="00902393" w:rsidRPr="00757917" w:rsidRDefault="00902393" w:rsidP="00614638">
            <w:pPr>
              <w:jc w:val="center"/>
              <w:rPr>
                <w:rFonts w:ascii="Angsana New" w:hAnsi="Angsana New"/>
                <w:spacing w:val="-12"/>
                <w:sz w:val="22"/>
                <w:szCs w:val="22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57042B" w14:textId="797F6E9D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(</w:t>
            </w:r>
            <w:r w:rsidRPr="00757917">
              <w:rPr>
                <w:rFonts w:ascii="Angsana New" w:hAnsi="Angsana New" w:hint="cs"/>
                <w:spacing w:val="-14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)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47B232" w14:textId="77777777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8C1A6E" w14:textId="28C3773F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(</w:t>
            </w:r>
            <w:r w:rsidRPr="00757917">
              <w:rPr>
                <w:rFonts w:ascii="Angsana New" w:hAnsi="Angsana New" w:hint="cs"/>
                <w:spacing w:val="-14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)</w:t>
            </w:r>
          </w:p>
        </w:tc>
        <w:tc>
          <w:tcPr>
            <w:tcW w:w="8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DEC7DF" w14:textId="77777777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A6B503" w14:textId="6DC26940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(</w:t>
            </w:r>
            <w:r w:rsidRPr="00757917">
              <w:rPr>
                <w:rFonts w:ascii="Angsana New" w:hAnsi="Angsana New" w:hint="cs"/>
                <w:spacing w:val="-14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)</w:t>
            </w:r>
          </w:p>
        </w:tc>
        <w:tc>
          <w:tcPr>
            <w:tcW w:w="881" w:type="dxa"/>
            <w:vAlign w:val="center"/>
          </w:tcPr>
          <w:p w14:paraId="017B2FCD" w14:textId="77777777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</w:p>
        </w:tc>
        <w:tc>
          <w:tcPr>
            <w:tcW w:w="1009" w:type="dxa"/>
            <w:vAlign w:val="center"/>
          </w:tcPr>
          <w:p w14:paraId="6DE57AAD" w14:textId="564CB363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(</w:t>
            </w:r>
            <w:r w:rsidRPr="00757917">
              <w:rPr>
                <w:rFonts w:ascii="Angsana New" w:hAnsi="Angsana New" w:hint="cs"/>
                <w:spacing w:val="-14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)</w:t>
            </w:r>
          </w:p>
        </w:tc>
        <w:tc>
          <w:tcPr>
            <w:tcW w:w="881" w:type="dxa"/>
            <w:vAlign w:val="center"/>
          </w:tcPr>
          <w:p w14:paraId="17A02953" w14:textId="77777777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</w:p>
        </w:tc>
        <w:tc>
          <w:tcPr>
            <w:tcW w:w="1009" w:type="dxa"/>
            <w:vAlign w:val="center"/>
          </w:tcPr>
          <w:p w14:paraId="765E1883" w14:textId="578AAF9C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(</w:t>
            </w:r>
            <w:r w:rsidRPr="00757917">
              <w:rPr>
                <w:rFonts w:ascii="Angsana New" w:hAnsi="Angsana New" w:hint="cs"/>
                <w:spacing w:val="-14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)</w:t>
            </w:r>
          </w:p>
        </w:tc>
        <w:tc>
          <w:tcPr>
            <w:tcW w:w="793" w:type="dxa"/>
            <w:vAlign w:val="center"/>
          </w:tcPr>
          <w:p w14:paraId="12DF3EBF" w14:textId="77777777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</w:p>
        </w:tc>
        <w:tc>
          <w:tcPr>
            <w:tcW w:w="1007" w:type="dxa"/>
            <w:vAlign w:val="center"/>
          </w:tcPr>
          <w:p w14:paraId="1976E142" w14:textId="7E7FDAEB" w:rsidR="00902393" w:rsidRPr="00757917" w:rsidRDefault="00902393" w:rsidP="00F3470A">
            <w:pPr>
              <w:tabs>
                <w:tab w:val="clear" w:pos="454"/>
                <w:tab w:val="clear" w:pos="680"/>
                <w:tab w:val="clear" w:pos="907"/>
                <w:tab w:val="left" w:pos="796"/>
              </w:tabs>
              <w:jc w:val="center"/>
              <w:rPr>
                <w:rFonts w:ascii="Angsana New" w:hAnsi="Angsana New"/>
                <w:spacing w:val="-14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(</w:t>
            </w:r>
            <w:r w:rsidRPr="00757917">
              <w:rPr>
                <w:rFonts w:ascii="Angsana New" w:hAnsi="Angsana New" w:hint="cs"/>
                <w:spacing w:val="-14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4"/>
                <w:sz w:val="22"/>
                <w:szCs w:val="22"/>
                <w:cs/>
              </w:rPr>
              <w:t>)</w:t>
            </w:r>
          </w:p>
        </w:tc>
      </w:tr>
      <w:tr w:rsidR="00AF6541" w:rsidRPr="00757917" w14:paraId="115DCE7D" w14:textId="77777777" w:rsidTr="00984BAA">
        <w:trPr>
          <w:trHeight w:val="72"/>
          <w:tblHeader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7B44C98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3050" w:type="dxa"/>
            <w:gridSpan w:val="14"/>
            <w:tcBorders>
              <w:top w:val="nil"/>
              <w:left w:val="nil"/>
              <w:bottom w:val="nil"/>
            </w:tcBorders>
            <w:vAlign w:val="bottom"/>
          </w:tcPr>
          <w:p w14:paraId="5AEB5662" w14:textId="77777777" w:rsidR="00902393" w:rsidRPr="00757917" w:rsidRDefault="00902393" w:rsidP="00902393">
            <w:pPr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  <w:t>(ล้านบาท)</w:t>
            </w:r>
          </w:p>
        </w:tc>
      </w:tr>
      <w:tr w:rsidR="00AF6541" w:rsidRPr="00757917" w14:paraId="057E7B9A" w14:textId="77777777" w:rsidTr="00984BAA">
        <w:trPr>
          <w:trHeight w:val="72"/>
          <w:tblHeader/>
        </w:trPr>
        <w:tc>
          <w:tcPr>
            <w:tcW w:w="234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7BCA4F9" w14:textId="77A35F3F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22"/>
                <w:szCs w:val="22"/>
                <w:cs/>
              </w:rPr>
              <w:t>ข้อมูลตามส่วนงานดำเนินงาน</w:t>
            </w:r>
          </w:p>
        </w:tc>
        <w:tc>
          <w:tcPr>
            <w:tcW w:w="13050" w:type="dxa"/>
            <w:gridSpan w:val="14"/>
            <w:tcBorders>
              <w:top w:val="nil"/>
              <w:left w:val="nil"/>
              <w:bottom w:val="nil"/>
            </w:tcBorders>
            <w:vAlign w:val="bottom"/>
          </w:tcPr>
          <w:p w14:paraId="4B11D0A7" w14:textId="77777777" w:rsidR="00902393" w:rsidRPr="00757917" w:rsidRDefault="00902393" w:rsidP="00902393">
            <w:pPr>
              <w:jc w:val="center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</w:p>
        </w:tc>
      </w:tr>
      <w:tr w:rsidR="00DC5980" w:rsidRPr="00757917" w14:paraId="598C9FB9" w14:textId="77777777" w:rsidTr="00984BAA">
        <w:trPr>
          <w:trHeight w:val="7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C73F91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รายได้จากลูกค้าภายนอก</w:t>
            </w: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  <w:vAlign w:val="bottom"/>
          </w:tcPr>
          <w:p w14:paraId="34DE7352" w14:textId="742445B5" w:rsidR="00902393" w:rsidRPr="00757917" w:rsidRDefault="00460DDC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11</w:t>
            </w:r>
            <w:r w:rsidR="00902393"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427</w:t>
            </w:r>
          </w:p>
        </w:tc>
        <w:tc>
          <w:tcPr>
            <w:tcW w:w="1009" w:type="dxa"/>
            <w:tcBorders>
              <w:top w:val="nil"/>
              <w:left w:val="nil"/>
              <w:right w:val="nil"/>
            </w:tcBorders>
            <w:vAlign w:val="bottom"/>
          </w:tcPr>
          <w:p w14:paraId="54FADBDE" w14:textId="32355A78" w:rsidR="00902393" w:rsidRPr="00757917" w:rsidRDefault="00460DDC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14</w:t>
            </w:r>
            <w:r w:rsidR="00902393"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648</w:t>
            </w:r>
          </w:p>
        </w:tc>
        <w:tc>
          <w:tcPr>
            <w:tcW w:w="811" w:type="dxa"/>
            <w:tcBorders>
              <w:top w:val="nil"/>
              <w:left w:val="nil"/>
              <w:right w:val="nil"/>
            </w:tcBorders>
            <w:vAlign w:val="bottom"/>
          </w:tcPr>
          <w:p w14:paraId="36D1ADA3" w14:textId="3B02FA83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2,1</w:t>
            </w:r>
            <w:r w:rsidR="005434A5"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40</w:t>
            </w:r>
          </w:p>
        </w:tc>
        <w:tc>
          <w:tcPr>
            <w:tcW w:w="989" w:type="dxa"/>
            <w:tcBorders>
              <w:top w:val="nil"/>
              <w:left w:val="nil"/>
              <w:right w:val="nil"/>
            </w:tcBorders>
            <w:vAlign w:val="bottom"/>
          </w:tcPr>
          <w:p w14:paraId="24FF25D3" w14:textId="648EB462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2,1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7</w:t>
            </w:r>
            <w:r w:rsidR="00A10607" w:rsidRPr="00757917"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  <w:vAlign w:val="bottom"/>
          </w:tcPr>
          <w:p w14:paraId="6B5AE0CC" w14:textId="3D97F6C9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769</w:t>
            </w:r>
          </w:p>
        </w:tc>
        <w:tc>
          <w:tcPr>
            <w:tcW w:w="1009" w:type="dxa"/>
            <w:tcBorders>
              <w:top w:val="nil"/>
              <w:left w:val="nil"/>
              <w:right w:val="nil"/>
            </w:tcBorders>
            <w:vAlign w:val="bottom"/>
          </w:tcPr>
          <w:p w14:paraId="186EE773" w14:textId="71BEA522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1,245</w:t>
            </w: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  <w:vAlign w:val="bottom"/>
          </w:tcPr>
          <w:p w14:paraId="71B1EBA2" w14:textId="4977C1C0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163</w:t>
            </w:r>
          </w:p>
        </w:tc>
        <w:tc>
          <w:tcPr>
            <w:tcW w:w="1009" w:type="dxa"/>
            <w:tcBorders>
              <w:top w:val="nil"/>
              <w:left w:val="nil"/>
              <w:right w:val="nil"/>
            </w:tcBorders>
            <w:vAlign w:val="bottom"/>
          </w:tcPr>
          <w:p w14:paraId="51A9A348" w14:textId="6933CC30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33</w:t>
            </w:r>
            <w:r w:rsidR="00A10607"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2</w:t>
            </w:r>
          </w:p>
        </w:tc>
        <w:tc>
          <w:tcPr>
            <w:tcW w:w="881" w:type="dxa"/>
            <w:vAlign w:val="bottom"/>
          </w:tcPr>
          <w:p w14:paraId="73E9DDB1" w14:textId="0D8E06FF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009" w:type="dxa"/>
            <w:vAlign w:val="bottom"/>
          </w:tcPr>
          <w:p w14:paraId="6DEAB5A6" w14:textId="03796B01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81" w:type="dxa"/>
            <w:vAlign w:val="bottom"/>
          </w:tcPr>
          <w:p w14:paraId="6047A64D" w14:textId="0C110E62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009" w:type="dxa"/>
            <w:vAlign w:val="bottom"/>
          </w:tcPr>
          <w:p w14:paraId="37C3C1B3" w14:textId="06B6CE38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793" w:type="dxa"/>
            <w:vAlign w:val="bottom"/>
          </w:tcPr>
          <w:p w14:paraId="6BEAAED1" w14:textId="3EB97AE8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14,49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9</w:t>
            </w:r>
          </w:p>
        </w:tc>
        <w:tc>
          <w:tcPr>
            <w:tcW w:w="1007" w:type="dxa"/>
            <w:vAlign w:val="bottom"/>
          </w:tcPr>
          <w:p w14:paraId="25416A02" w14:textId="338B0283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18,398</w:t>
            </w:r>
          </w:p>
        </w:tc>
      </w:tr>
      <w:tr w:rsidR="00DC5980" w:rsidRPr="00757917" w14:paraId="17ECD6A8" w14:textId="77777777" w:rsidTr="00984BAA">
        <w:trPr>
          <w:trHeight w:val="7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7224A0" w14:textId="3BB77995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-2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</w:rPr>
              <w:t>กำไรจากการจำหน่าย</w:t>
            </w: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  <w:vAlign w:val="bottom"/>
          </w:tcPr>
          <w:p w14:paraId="2FF3D682" w14:textId="267E4FEB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nil"/>
              <w:left w:val="nil"/>
              <w:right w:val="nil"/>
            </w:tcBorders>
            <w:vAlign w:val="bottom"/>
          </w:tcPr>
          <w:p w14:paraId="3879158A" w14:textId="139717F2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9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top w:val="nil"/>
              <w:left w:val="nil"/>
              <w:right w:val="nil"/>
            </w:tcBorders>
            <w:vAlign w:val="bottom"/>
          </w:tcPr>
          <w:p w14:paraId="183C2095" w14:textId="273767D5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3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top w:val="nil"/>
              <w:left w:val="nil"/>
              <w:right w:val="nil"/>
            </w:tcBorders>
            <w:vAlign w:val="bottom"/>
          </w:tcPr>
          <w:p w14:paraId="55BAB89D" w14:textId="7F52D161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  <w:vAlign w:val="bottom"/>
          </w:tcPr>
          <w:p w14:paraId="7749399F" w14:textId="64EC0FA8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top w:val="nil"/>
              <w:left w:val="nil"/>
              <w:right w:val="nil"/>
            </w:tcBorders>
            <w:vAlign w:val="bottom"/>
          </w:tcPr>
          <w:p w14:paraId="4F3479C1" w14:textId="09BAC38D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  <w:vAlign w:val="bottom"/>
          </w:tcPr>
          <w:p w14:paraId="2B2FB7A8" w14:textId="02EE4431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</w:p>
        </w:tc>
        <w:tc>
          <w:tcPr>
            <w:tcW w:w="1009" w:type="dxa"/>
            <w:tcBorders>
              <w:top w:val="nil"/>
              <w:left w:val="nil"/>
              <w:right w:val="nil"/>
            </w:tcBorders>
            <w:vAlign w:val="bottom"/>
          </w:tcPr>
          <w:p w14:paraId="60A57A00" w14:textId="23F4D724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</w:p>
        </w:tc>
        <w:tc>
          <w:tcPr>
            <w:tcW w:w="881" w:type="dxa"/>
          </w:tcPr>
          <w:p w14:paraId="6E28B971" w14:textId="06B68ABB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7A1BB915" w14:textId="3C2230CA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352080D9" w14:textId="05161B4E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6850040C" w14:textId="0683B07B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</w:tcPr>
          <w:p w14:paraId="147B298D" w14:textId="292188A3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</w:p>
        </w:tc>
        <w:tc>
          <w:tcPr>
            <w:tcW w:w="1007" w:type="dxa"/>
          </w:tcPr>
          <w:p w14:paraId="53F5CE01" w14:textId="2EF5DCBA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</w:p>
        </w:tc>
      </w:tr>
      <w:tr w:rsidR="00DC5980" w:rsidRPr="00757917" w14:paraId="41677992" w14:textId="77777777" w:rsidTr="00984BAA">
        <w:trPr>
          <w:trHeight w:val="7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773943" w14:textId="68F28A7B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 w:right="-2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</w:rPr>
              <w:t>อสังหาริมทรัพย์เพื่อการลงทุน</w:t>
            </w: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  <w:vAlign w:val="bottom"/>
          </w:tcPr>
          <w:p w14:paraId="14DCA46C" w14:textId="40FBCEA2" w:rsidR="00902393" w:rsidRPr="00757917" w:rsidRDefault="00460DDC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13</w:t>
            </w:r>
          </w:p>
        </w:tc>
        <w:tc>
          <w:tcPr>
            <w:tcW w:w="1009" w:type="dxa"/>
            <w:tcBorders>
              <w:top w:val="nil"/>
              <w:left w:val="nil"/>
              <w:right w:val="nil"/>
            </w:tcBorders>
            <w:vAlign w:val="bottom"/>
          </w:tcPr>
          <w:p w14:paraId="6F9C77FB" w14:textId="06C9F9AA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11" w:type="dxa"/>
            <w:tcBorders>
              <w:top w:val="nil"/>
              <w:left w:val="nil"/>
              <w:right w:val="nil"/>
            </w:tcBorders>
            <w:vAlign w:val="bottom"/>
          </w:tcPr>
          <w:p w14:paraId="60B3D397" w14:textId="7C16D815" w:rsidR="00902393" w:rsidRPr="00757917" w:rsidRDefault="00460DDC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847</w:t>
            </w:r>
          </w:p>
        </w:tc>
        <w:tc>
          <w:tcPr>
            <w:tcW w:w="989" w:type="dxa"/>
            <w:tcBorders>
              <w:top w:val="nil"/>
              <w:left w:val="nil"/>
              <w:right w:val="nil"/>
            </w:tcBorders>
            <w:vAlign w:val="bottom"/>
          </w:tcPr>
          <w:p w14:paraId="6DC927FC" w14:textId="6F3B624F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8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1,361</w:t>
            </w: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  <w:vAlign w:val="bottom"/>
          </w:tcPr>
          <w:p w14:paraId="590FF079" w14:textId="6BF9366C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009" w:type="dxa"/>
            <w:tcBorders>
              <w:top w:val="nil"/>
              <w:left w:val="nil"/>
              <w:right w:val="nil"/>
            </w:tcBorders>
            <w:vAlign w:val="bottom"/>
          </w:tcPr>
          <w:p w14:paraId="53892A99" w14:textId="57AB2E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81" w:type="dxa"/>
            <w:tcBorders>
              <w:top w:val="nil"/>
              <w:left w:val="nil"/>
              <w:right w:val="nil"/>
            </w:tcBorders>
            <w:vAlign w:val="bottom"/>
          </w:tcPr>
          <w:p w14:paraId="503404DA" w14:textId="0C7ACA7B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1009" w:type="dxa"/>
            <w:tcBorders>
              <w:top w:val="nil"/>
              <w:left w:val="nil"/>
              <w:right w:val="nil"/>
            </w:tcBorders>
            <w:vAlign w:val="bottom"/>
          </w:tcPr>
          <w:p w14:paraId="76AAEDCB" w14:textId="3E6345C8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81" w:type="dxa"/>
          </w:tcPr>
          <w:p w14:paraId="16717358" w14:textId="15D06FE8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009" w:type="dxa"/>
          </w:tcPr>
          <w:p w14:paraId="1962AE58" w14:textId="5C082200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81" w:type="dxa"/>
          </w:tcPr>
          <w:p w14:paraId="79C7225C" w14:textId="7AB277F2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009" w:type="dxa"/>
          </w:tcPr>
          <w:p w14:paraId="677E0CB2" w14:textId="29605DCF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793" w:type="dxa"/>
          </w:tcPr>
          <w:p w14:paraId="69B9EA71" w14:textId="33070248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86</w:t>
            </w:r>
            <w:r w:rsidR="00890B3B"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0</w:t>
            </w:r>
          </w:p>
        </w:tc>
        <w:tc>
          <w:tcPr>
            <w:tcW w:w="1007" w:type="dxa"/>
          </w:tcPr>
          <w:p w14:paraId="1C63F2D4" w14:textId="45EA2F98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1,361</w:t>
            </w:r>
          </w:p>
        </w:tc>
      </w:tr>
      <w:tr w:rsidR="00DC5980" w:rsidRPr="00757917" w14:paraId="128B6E32" w14:textId="77777777" w:rsidTr="00984BAA">
        <w:trPr>
          <w:trHeight w:val="146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F399C9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95"/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รายได้ระหว่างส่วนงาน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635F9B0B" w14:textId="1A562230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757917">
              <w:rPr>
                <w:rFonts w:ascii="Angsana New" w:hAnsi="Angsana New"/>
                <w:sz w:val="22"/>
                <w:szCs w:val="22"/>
                <w:lang w:val="en-GB"/>
              </w:rPr>
              <w:t>-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65CBEBE8" w14:textId="070DD36B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757917">
              <w:rPr>
                <w:rFonts w:ascii="Angsana New" w:hAnsi="Angsana New"/>
                <w:sz w:val="22"/>
                <w:szCs w:val="22"/>
                <w:lang w:val="en-GB"/>
              </w:rPr>
              <w:t>-</w:t>
            </w: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5B26073C" w14:textId="47F2D182" w:rsidR="00902393" w:rsidRPr="00757917" w:rsidRDefault="00460DDC" w:rsidP="00902393">
            <w:pPr>
              <w:pBdr>
                <w:bottom w:val="single" w:sz="4" w:space="1" w:color="auto"/>
              </w:pBd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248</w:t>
            </w: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5CF06E79" w14:textId="59110077" w:rsidR="00902393" w:rsidRPr="00757917" w:rsidRDefault="007848B1" w:rsidP="007848B1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8"/>
              </w:tabs>
              <w:jc w:val="right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256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0ECB0475" w14:textId="7D51E47E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3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D76B095" w14:textId="268B180E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jc w:val="right"/>
              <w:rPr>
                <w:rFonts w:ascii="Angsana New" w:hAnsi="Angsana New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6D6100D2" w14:textId="394C5850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3D695713" w14:textId="25CDFAFD" w:rsidR="00902393" w:rsidRPr="00757917" w:rsidRDefault="00902393" w:rsidP="00902393">
            <w:pPr>
              <w:pBdr>
                <w:bottom w:val="single" w:sz="4" w:space="1" w:color="auto"/>
              </w:pBd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81" w:type="dxa"/>
            <w:vAlign w:val="bottom"/>
          </w:tcPr>
          <w:p w14:paraId="0D3E4534" w14:textId="47206EBD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1009" w:type="dxa"/>
            <w:vAlign w:val="bottom"/>
          </w:tcPr>
          <w:p w14:paraId="28F19271" w14:textId="71E4932F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881" w:type="dxa"/>
            <w:vAlign w:val="bottom"/>
          </w:tcPr>
          <w:p w14:paraId="568BB584" w14:textId="2D591C9D" w:rsidR="00902393" w:rsidRPr="00757917" w:rsidRDefault="00902393" w:rsidP="00902393">
            <w:pPr>
              <w:pBdr>
                <w:bottom w:val="single" w:sz="4" w:space="1" w:color="auto"/>
              </w:pBdr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254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009" w:type="dxa"/>
            <w:vAlign w:val="bottom"/>
          </w:tcPr>
          <w:p w14:paraId="48BF7932" w14:textId="7EE06CA9" w:rsidR="00902393" w:rsidRPr="00757917" w:rsidRDefault="00902393" w:rsidP="00902393">
            <w:pPr>
              <w:pBdr>
                <w:bottom w:val="single" w:sz="4" w:space="1" w:color="auto"/>
              </w:pBdr>
              <w:jc w:val="right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262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793" w:type="dxa"/>
            <w:vAlign w:val="bottom"/>
          </w:tcPr>
          <w:p w14:paraId="749950BF" w14:textId="3B30DEA0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1007" w:type="dxa"/>
            <w:vAlign w:val="bottom"/>
          </w:tcPr>
          <w:p w14:paraId="38BBAA92" w14:textId="1C87FD28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 xml:space="preserve">      -</w:t>
            </w:r>
          </w:p>
        </w:tc>
      </w:tr>
      <w:tr w:rsidR="00DC5980" w:rsidRPr="00757917" w14:paraId="06D5F07B" w14:textId="77777777" w:rsidTr="00984BAA">
        <w:trPr>
          <w:trHeight w:val="6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0F2EC3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  <w:t>รวม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0381A3F8" w14:textId="07F6A268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11</w:t>
            </w:r>
            <w:r w:rsidR="00902393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440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F7C0C41" w14:textId="713490CE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14</w:t>
            </w:r>
            <w:r w:rsidR="00902393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648</w:t>
            </w: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74EEE510" w14:textId="25372B56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3</w:t>
            </w:r>
            <w:r w:rsidR="00902393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235</w:t>
            </w: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0BD693A6" w14:textId="2B011910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3</w:t>
            </w:r>
            <w:r w:rsidR="00902393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79</w:t>
            </w:r>
            <w:r w:rsidR="00A10607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0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1EAEC18" w14:textId="17922C94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775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6C7035AC" w14:textId="6FEF0C44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1</w:t>
            </w:r>
            <w:r w:rsidR="00902393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251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27C80956" w14:textId="426370AD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163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401AF9D7" w14:textId="7A816FD6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33</w:t>
            </w:r>
            <w:r w:rsidR="00A10607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81" w:type="dxa"/>
            <w:vAlign w:val="bottom"/>
          </w:tcPr>
          <w:p w14:paraId="65EF7F86" w14:textId="101CA25F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1009" w:type="dxa"/>
            <w:vAlign w:val="bottom"/>
          </w:tcPr>
          <w:p w14:paraId="2FFC3064" w14:textId="1C3A18B2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2"/>
                <w:szCs w:val="22"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lang w:val="en-GB"/>
              </w:rPr>
              <w:t>-</w:t>
            </w:r>
          </w:p>
        </w:tc>
        <w:tc>
          <w:tcPr>
            <w:tcW w:w="881" w:type="dxa"/>
            <w:vAlign w:val="bottom"/>
          </w:tcPr>
          <w:p w14:paraId="78D937B4" w14:textId="33AD9008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254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009" w:type="dxa"/>
            <w:vAlign w:val="bottom"/>
          </w:tcPr>
          <w:p w14:paraId="403AEA41" w14:textId="50F72B8B" w:rsidR="00902393" w:rsidRPr="00757917" w:rsidRDefault="00902393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(</w:t>
            </w:r>
            <w:r w:rsidR="00460DDC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262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793" w:type="dxa"/>
            <w:vAlign w:val="bottom"/>
          </w:tcPr>
          <w:p w14:paraId="2F398ED0" w14:textId="70248C6C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15</w:t>
            </w:r>
            <w:r w:rsidR="00902393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359</w:t>
            </w:r>
          </w:p>
        </w:tc>
        <w:tc>
          <w:tcPr>
            <w:tcW w:w="1007" w:type="dxa"/>
            <w:vAlign w:val="bottom"/>
          </w:tcPr>
          <w:p w14:paraId="4E289B2D" w14:textId="24B20593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19</w:t>
            </w:r>
            <w:r w:rsidR="00902393" w:rsidRPr="00757917">
              <w:rPr>
                <w:rFonts w:ascii="Angsana New" w:hAnsi="Angsana New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22"/>
                <w:szCs w:val="22"/>
              </w:rPr>
              <w:t>759</w:t>
            </w:r>
          </w:p>
        </w:tc>
      </w:tr>
      <w:tr w:rsidR="00DC5980" w:rsidRPr="00757917" w14:paraId="4171AD58" w14:textId="77777777" w:rsidTr="00984BAA">
        <w:trPr>
          <w:trHeight w:val="6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CC625E" w14:textId="0978CEF1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  <w:lang w:val="en-GB"/>
              </w:rPr>
              <w:t>รายได้อื่น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3E69F7E" w14:textId="62ECBC3F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31817B77" w14:textId="344C47BF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4F6A6423" w14:textId="1F7F61E4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3F907FBC" w14:textId="5FED791D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25813427" w14:textId="73FE553D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68BA8260" w14:textId="52A00505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56287E48" w14:textId="74BD0DEF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6A816F17" w14:textId="150742F2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3"/>
              </w:tabs>
              <w:spacing w:line="240" w:lineRule="auto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vAlign w:val="bottom"/>
          </w:tcPr>
          <w:p w14:paraId="028FA485" w14:textId="00B5B3B2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5BA729A7" w14:textId="2D04323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vAlign w:val="bottom"/>
          </w:tcPr>
          <w:p w14:paraId="36F5D35F" w14:textId="54334B68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0FBABCFB" w14:textId="0DB327A2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  <w:vAlign w:val="bottom"/>
          </w:tcPr>
          <w:p w14:paraId="09F09804" w14:textId="4FB39FD1" w:rsidR="00902393" w:rsidRPr="00757917" w:rsidRDefault="00460DDC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342</w:t>
            </w:r>
          </w:p>
        </w:tc>
        <w:tc>
          <w:tcPr>
            <w:tcW w:w="1007" w:type="dxa"/>
            <w:vAlign w:val="bottom"/>
          </w:tcPr>
          <w:p w14:paraId="6E049915" w14:textId="1CD1428F" w:rsidR="00902393" w:rsidRPr="00757917" w:rsidRDefault="00460DDC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366</w:t>
            </w:r>
          </w:p>
        </w:tc>
      </w:tr>
      <w:tr w:rsidR="00DC5980" w:rsidRPr="00757917" w14:paraId="304F132B" w14:textId="77777777" w:rsidTr="00984BAA">
        <w:trPr>
          <w:trHeight w:val="6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775E12" w14:textId="74467D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hint="cs"/>
                <w:sz w:val="22"/>
                <w:szCs w:val="22"/>
                <w:cs/>
              </w:rPr>
              <w:t>กำไรจากการจำหน่ายเงินลงทุนใน</w:t>
            </w:r>
            <w:r w:rsidRPr="00757917">
              <w:rPr>
                <w:rFonts w:asciiTheme="majorBidi" w:hAnsiTheme="majorBidi"/>
                <w:sz w:val="22"/>
                <w:szCs w:val="22"/>
              </w:rPr>
              <w:br/>
              <w:t xml:space="preserve">   </w:t>
            </w:r>
            <w:r w:rsidRPr="00757917">
              <w:rPr>
                <w:rFonts w:asciiTheme="majorBidi" w:hAnsiTheme="majorBidi" w:hint="cs"/>
                <w:sz w:val="22"/>
                <w:szCs w:val="22"/>
                <w:cs/>
              </w:rPr>
              <w:t>บริษัทร่วม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7660CC00" w14:textId="24744D46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7A7F18AD" w14:textId="39704E30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78E2AEA3" w14:textId="59F57AAE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2B52A4EB" w14:textId="51663B15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1C8D8F09" w14:textId="1A8A9441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7DB50091" w14:textId="647FEBEB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23E3B2A3" w14:textId="0BF8D7EA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7148E9B5" w14:textId="360F81F1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vAlign w:val="bottom"/>
          </w:tcPr>
          <w:p w14:paraId="153AC46F" w14:textId="3F122483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0A8E9D96" w14:textId="2F112055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vAlign w:val="bottom"/>
          </w:tcPr>
          <w:p w14:paraId="1C402D01" w14:textId="3FBC1F7F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650B4AF7" w14:textId="6D10FCB8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  <w:vAlign w:val="bottom"/>
          </w:tcPr>
          <w:p w14:paraId="7D47CA22" w14:textId="25864031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22"/>
                <w:szCs w:val="22"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20</w:t>
            </w:r>
          </w:p>
        </w:tc>
        <w:tc>
          <w:tcPr>
            <w:tcW w:w="1007" w:type="dxa"/>
            <w:vAlign w:val="bottom"/>
          </w:tcPr>
          <w:p w14:paraId="4622637A" w14:textId="1C1256CD" w:rsidR="00902393" w:rsidRPr="00757917" w:rsidRDefault="00460DDC" w:rsidP="00902393">
            <w:pPr>
              <w:pBdr>
                <w:bottom w:val="sing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22"/>
                <w:szCs w:val="22"/>
                <w:cs/>
              </w:rPr>
            </w:pPr>
            <w:r w:rsidRPr="00757917">
              <w:rPr>
                <w:rFonts w:ascii="Angsana New" w:hAnsi="Angsana New"/>
                <w:sz w:val="22"/>
                <w:szCs w:val="22"/>
              </w:rPr>
              <w:t>384</w:t>
            </w:r>
          </w:p>
        </w:tc>
      </w:tr>
      <w:tr w:rsidR="00DC5980" w:rsidRPr="00757917" w14:paraId="5B81FD3D" w14:textId="77777777" w:rsidTr="00984BAA">
        <w:trPr>
          <w:trHeight w:val="190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9F15E9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6187BD0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3452B12E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63640AA6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0FF97373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6FCEC0E4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69CADAEB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263D5F63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B810FAA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vAlign w:val="bottom"/>
          </w:tcPr>
          <w:p w14:paraId="4142B729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377987E5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vAlign w:val="bottom"/>
          </w:tcPr>
          <w:p w14:paraId="4C5F3A87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7C551AD1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793" w:type="dxa"/>
            <w:vAlign w:val="bottom"/>
          </w:tcPr>
          <w:p w14:paraId="67F2B298" w14:textId="72A9892A" w:rsidR="00902393" w:rsidRPr="00757917" w:rsidRDefault="00460DDC" w:rsidP="00902393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15</w:t>
            </w:r>
            <w:r w:rsidR="00902393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721</w:t>
            </w:r>
          </w:p>
        </w:tc>
        <w:tc>
          <w:tcPr>
            <w:tcW w:w="1007" w:type="dxa"/>
            <w:vAlign w:val="bottom"/>
          </w:tcPr>
          <w:p w14:paraId="64BA55FF" w14:textId="19DE85E2" w:rsidR="00902393" w:rsidRPr="00757917" w:rsidRDefault="00460DDC" w:rsidP="00902393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20</w:t>
            </w:r>
            <w:r w:rsidR="00902393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509</w:t>
            </w:r>
          </w:p>
        </w:tc>
      </w:tr>
      <w:tr w:rsidR="00DC5980" w:rsidRPr="00757917" w14:paraId="063594FA" w14:textId="77777777" w:rsidTr="00984BAA">
        <w:trPr>
          <w:trHeight w:val="64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DCF2B1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B57287F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69B972D1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0A769E3C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03A12344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57D29569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44BAAF57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8E58069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277C13E3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</w:tcPr>
          <w:p w14:paraId="5E13B9D7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</w:tcPr>
          <w:p w14:paraId="35CD46CC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</w:tcPr>
          <w:p w14:paraId="1F21C3D9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</w:tcPr>
          <w:p w14:paraId="6D631719" w14:textId="77777777" w:rsidR="00902393" w:rsidRPr="00757917" w:rsidRDefault="00902393" w:rsidP="00902393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793" w:type="dxa"/>
          </w:tcPr>
          <w:p w14:paraId="0D7A0DED" w14:textId="77777777" w:rsidR="00902393" w:rsidRPr="00757917" w:rsidRDefault="00902393" w:rsidP="00902393">
            <w:pPr>
              <w:pStyle w:val="BodyText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7" w:type="dxa"/>
          </w:tcPr>
          <w:p w14:paraId="1E74E9AF" w14:textId="77777777" w:rsidR="00902393" w:rsidRPr="00757917" w:rsidRDefault="00902393" w:rsidP="00902393">
            <w:pPr>
              <w:pStyle w:val="BodyText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DC5980" w:rsidRPr="00757917" w14:paraId="5C0E61A1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F1B446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36238EE3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2512B7A8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0D4E37A2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3134EBD5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265AC445" w14:textId="39E033DF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6932C1BC" w14:textId="77777777" w:rsidR="00EE4A85" w:rsidRPr="00757917" w:rsidRDefault="00EE4A85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4B96B9EB" w14:textId="77777777" w:rsidR="00920E83" w:rsidRPr="00757917" w:rsidRDefault="00920E8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3E861788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25B7A5D9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7E0B4B0A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</w:p>
          <w:p w14:paraId="4824F3D1" w14:textId="124AC0F0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204"/>
              <w:rPr>
                <w:rFonts w:asciiTheme="majorBidi" w:eastAsia="Times New Roman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  <w:lastRenderedPageBreak/>
              <w:t>รวมกำไร (ขาดทุน) จากส่วนงานที่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CAA75C3" w14:textId="7271D8E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427495B4" w14:textId="741205B5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0D9FE865" w14:textId="6615F983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4AA3218A" w14:textId="45A1AA7B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6F4A8379" w14:textId="0F5832CD" w:rsidR="00902393" w:rsidRPr="00757917" w:rsidRDefault="00902393" w:rsidP="00902393">
            <w:pPr>
              <w:tabs>
                <w:tab w:val="clear" w:pos="68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8A298B8" w14:textId="6ED22812" w:rsidR="00902393" w:rsidRPr="00757917" w:rsidRDefault="00902393" w:rsidP="00902393">
            <w:pPr>
              <w:ind w:right="-15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0C983B7" w14:textId="6BD894D2" w:rsidR="00902393" w:rsidRPr="00757917" w:rsidRDefault="00902393" w:rsidP="00902393">
            <w:pPr>
              <w:tabs>
                <w:tab w:val="clear" w:pos="680"/>
              </w:tabs>
              <w:ind w:right="-18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3DCED826" w14:textId="33F22740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17D951CE" w14:textId="018705B2" w:rsidR="00902393" w:rsidRPr="00757917" w:rsidRDefault="00902393" w:rsidP="00902393">
            <w:pPr>
              <w:tabs>
                <w:tab w:val="clear" w:pos="680"/>
                <w:tab w:val="left" w:pos="609"/>
              </w:tabs>
              <w:ind w:right="-4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0B28F030" w14:textId="7772933A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6FDB7A98" w14:textId="0383EEF3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1009" w:type="dxa"/>
          </w:tcPr>
          <w:p w14:paraId="26593505" w14:textId="17A08110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</w:tcPr>
          <w:p w14:paraId="76B053EF" w14:textId="53AFBADD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7" w:type="dxa"/>
          </w:tcPr>
          <w:p w14:paraId="03A7EBD1" w14:textId="62723D8A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DC5980" w:rsidRPr="00757917" w14:paraId="4C17FBAA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C2CBDC" w14:textId="72840835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/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  <w:t xml:space="preserve">รายงานก่อนต้นทุนทางการเงิน 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6A13994D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0CED0BC6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7CE95483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1E5C1E87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F0BDB1D" w14:textId="77777777" w:rsidR="00902393" w:rsidRPr="00757917" w:rsidRDefault="00902393" w:rsidP="00902393">
            <w:pPr>
              <w:tabs>
                <w:tab w:val="clear" w:pos="680"/>
              </w:tabs>
              <w:ind w:right="-20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4E1B89C" w14:textId="77777777" w:rsidR="00902393" w:rsidRPr="00757917" w:rsidRDefault="00902393" w:rsidP="00902393">
            <w:pPr>
              <w:ind w:right="-15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27400AE" w14:textId="77777777" w:rsidR="00902393" w:rsidRPr="00757917" w:rsidRDefault="00902393" w:rsidP="00902393">
            <w:pPr>
              <w:tabs>
                <w:tab w:val="clear" w:pos="680"/>
              </w:tabs>
              <w:ind w:right="-18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274ADC0B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7DE85ABF" w14:textId="77777777" w:rsidR="00902393" w:rsidRPr="00757917" w:rsidRDefault="00902393" w:rsidP="00902393">
            <w:pPr>
              <w:tabs>
                <w:tab w:val="clear" w:pos="680"/>
                <w:tab w:val="left" w:pos="609"/>
              </w:tabs>
              <w:ind w:right="-4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55EE5FE6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34E1E6FA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5966D84A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</w:tcPr>
          <w:p w14:paraId="5984760F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7" w:type="dxa"/>
          </w:tcPr>
          <w:p w14:paraId="49B1FBDC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DC5980" w:rsidRPr="00757917" w14:paraId="0FE2A7A0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38C717" w14:textId="330F718D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22"/>
                <w:szCs w:val="22"/>
                <w:cs/>
              </w:rPr>
              <w:t xml:space="preserve">และภาษีเงินได้    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93A9CAA" w14:textId="7852B83C" w:rsidR="00902393" w:rsidRPr="00757917" w:rsidRDefault="00460DDC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902393"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122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8990166" w14:textId="2BBF29CD" w:rsidR="00902393" w:rsidRPr="00757917" w:rsidRDefault="00460DDC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902393"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085</w:t>
            </w: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40D75F26" w14:textId="321392F3" w:rsidR="00902393" w:rsidRPr="00757917" w:rsidRDefault="00460DDC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902393"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677</w:t>
            </w: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216A1E61" w14:textId="6D2EE6A4" w:rsidR="00902393" w:rsidRPr="00757917" w:rsidRDefault="00460DDC" w:rsidP="00DC5980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902393"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314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7F1C4674" w14:textId="393E6522" w:rsidR="00902393" w:rsidRPr="00757917" w:rsidRDefault="00460DDC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119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7AC7BA76" w14:textId="7AC70E24" w:rsidR="00902393" w:rsidRPr="00757917" w:rsidRDefault="00460DDC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457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5B49377A" w14:textId="78C87852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179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22E231D7" w14:textId="019379A5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80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881" w:type="dxa"/>
          </w:tcPr>
          <w:p w14:paraId="5A9EDBDF" w14:textId="26599BC6" w:rsidR="00902393" w:rsidRPr="00757917" w:rsidRDefault="00460DDC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26</w:t>
            </w:r>
          </w:p>
        </w:tc>
        <w:tc>
          <w:tcPr>
            <w:tcW w:w="1009" w:type="dxa"/>
          </w:tcPr>
          <w:p w14:paraId="1B65E0E4" w14:textId="137B7056" w:rsidR="00902393" w:rsidRPr="00757917" w:rsidRDefault="00460DDC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9</w:t>
            </w:r>
          </w:p>
        </w:tc>
        <w:tc>
          <w:tcPr>
            <w:tcW w:w="881" w:type="dxa"/>
          </w:tcPr>
          <w:p w14:paraId="2E714D5E" w14:textId="5B8F8769" w:rsidR="00902393" w:rsidRPr="00757917" w:rsidRDefault="00460DDC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102</w:t>
            </w:r>
          </w:p>
        </w:tc>
        <w:tc>
          <w:tcPr>
            <w:tcW w:w="1009" w:type="dxa"/>
          </w:tcPr>
          <w:p w14:paraId="4BB1CE03" w14:textId="6B2A8739" w:rsidR="00902393" w:rsidRPr="00757917" w:rsidRDefault="00460DDC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8</w:t>
            </w:r>
          </w:p>
        </w:tc>
        <w:tc>
          <w:tcPr>
            <w:tcW w:w="793" w:type="dxa"/>
          </w:tcPr>
          <w:p w14:paraId="7F393223" w14:textId="631740C2" w:rsidR="00902393" w:rsidRPr="00757917" w:rsidRDefault="00460DDC" w:rsidP="004568E2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="00902393"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867</w:t>
            </w:r>
          </w:p>
        </w:tc>
        <w:tc>
          <w:tcPr>
            <w:tcW w:w="1007" w:type="dxa"/>
          </w:tcPr>
          <w:p w14:paraId="50455BE1" w14:textId="21D4B6EA" w:rsidR="00902393" w:rsidRPr="00757917" w:rsidRDefault="00460DDC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4</w:t>
            </w:r>
            <w:r w:rsidR="00902393"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902393"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79</w:t>
            </w:r>
            <w:r w:rsidR="00667757"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3</w:t>
            </w:r>
          </w:p>
        </w:tc>
      </w:tr>
      <w:tr w:rsidR="00DC5980" w:rsidRPr="00757917" w14:paraId="30E4C190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C439E0" w14:textId="77777777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</w:rPr>
              <w:t>ต้นทุนทางการเงิน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8ED1ECB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7BC3121B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059A9724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16A4E0F9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E578054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0DE3087C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59C93B16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7ECA41F" w14:textId="7D16327E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6C60E6AA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5C7E0ACE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6A717533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1DAA02BE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  <w:vAlign w:val="bottom"/>
          </w:tcPr>
          <w:p w14:paraId="1E37E501" w14:textId="6F0CC681" w:rsidR="00902393" w:rsidRPr="00757917" w:rsidRDefault="00902393" w:rsidP="004568E2">
            <w:pPr>
              <w:tabs>
                <w:tab w:val="clear" w:pos="227"/>
                <w:tab w:val="clear" w:pos="454"/>
                <w:tab w:val="clear" w:pos="680"/>
              </w:tabs>
              <w:ind w:right="-4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064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007" w:type="dxa"/>
            <w:vAlign w:val="bottom"/>
          </w:tcPr>
          <w:p w14:paraId="615910C2" w14:textId="47B504A1" w:rsidR="00902393" w:rsidRPr="00757917" w:rsidRDefault="00902393" w:rsidP="00902393">
            <w:pPr>
              <w:tabs>
                <w:tab w:val="clear" w:pos="680"/>
                <w:tab w:val="clear" w:pos="907"/>
              </w:tabs>
              <w:ind w:right="-4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131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</w:tr>
      <w:tr w:rsidR="00DC5980" w:rsidRPr="00757917" w14:paraId="53B899F1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053EB0" w14:textId="44EBC174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</w:rPr>
              <w:t>ส่วนแบ่งขาดทุนจากเงินลงทุน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2E42D103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54592938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7B8F2DF8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3EE38120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8DD702F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22258076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13BDE9FD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77C64E72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0DBC6CD2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10A75C14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7F84300C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0D3432D3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  <w:vAlign w:val="bottom"/>
          </w:tcPr>
          <w:p w14:paraId="268E82E0" w14:textId="77777777" w:rsidR="00902393" w:rsidRPr="00757917" w:rsidRDefault="00902393" w:rsidP="00902393">
            <w:pPr>
              <w:tabs>
                <w:tab w:val="clear" w:pos="680"/>
              </w:tabs>
              <w:ind w:right="-4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7" w:type="dxa"/>
            <w:vAlign w:val="bottom"/>
          </w:tcPr>
          <w:p w14:paraId="443F8405" w14:textId="77777777" w:rsidR="00902393" w:rsidRPr="00757917" w:rsidRDefault="00902393" w:rsidP="00902393">
            <w:pPr>
              <w:tabs>
                <w:tab w:val="clear" w:pos="680"/>
                <w:tab w:val="clear" w:pos="907"/>
              </w:tabs>
              <w:ind w:right="-4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DC5980" w:rsidRPr="00757917" w14:paraId="7D2638CA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B477A4" w14:textId="23695F5A" w:rsidR="00902393" w:rsidRPr="00757917" w:rsidRDefault="00902393" w:rsidP="0090239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hanging="8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bookmarkStart w:id="23" w:name="_Hlk45551985"/>
            <w:r w:rsidRPr="00757917">
              <w:rPr>
                <w:rFonts w:asciiTheme="majorBidi" w:hAnsiTheme="majorBidi" w:cstheme="majorBidi"/>
                <w:sz w:val="22"/>
                <w:szCs w:val="22"/>
              </w:rPr>
              <w:t xml:space="preserve">   </w:t>
            </w:r>
            <w:r w:rsidRPr="00757917">
              <w:rPr>
                <w:rFonts w:asciiTheme="majorBidi" w:hAnsiTheme="majorBidi" w:cstheme="majorBidi"/>
                <w:sz w:val="22"/>
                <w:szCs w:val="22"/>
                <w:cs/>
              </w:rPr>
              <w:t>ในบริษัทร่วมและการร่วมค้า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175E90BE" w14:textId="77777777" w:rsidR="00902393" w:rsidRPr="00757917" w:rsidRDefault="00902393" w:rsidP="00902393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21E38B69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31681270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00981D9F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66B50273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492BDDA1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2E2455A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2D8B5BB2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564998E0" w14:textId="77777777" w:rsidR="00902393" w:rsidRPr="00757917" w:rsidRDefault="00902393" w:rsidP="00902393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607AA1B7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5B9AC93D" w14:textId="77777777" w:rsidR="00902393" w:rsidRPr="00757917" w:rsidRDefault="00902393" w:rsidP="00902393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5C27083E" w14:textId="77777777" w:rsidR="00902393" w:rsidRPr="00757917" w:rsidRDefault="00902393" w:rsidP="00902393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</w:tcPr>
          <w:p w14:paraId="60741F9E" w14:textId="6D9DEB93" w:rsidR="00902393" w:rsidRPr="00757917" w:rsidRDefault="00902393" w:rsidP="00902393">
            <w:pPr>
              <w:tabs>
                <w:tab w:val="clear" w:pos="680"/>
              </w:tabs>
              <w:ind w:right="-4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7" w:type="dxa"/>
          </w:tcPr>
          <w:p w14:paraId="61EDDC38" w14:textId="4F763C03" w:rsidR="00902393" w:rsidRPr="00757917" w:rsidRDefault="00902393" w:rsidP="00902393">
            <w:pPr>
              <w:pStyle w:val="BodyText3"/>
              <w:rPr>
                <w:rFonts w:asciiTheme="majorBidi" w:hAnsiTheme="majorBidi" w:cstheme="majorBidi"/>
                <w:sz w:val="22"/>
                <w:szCs w:val="22"/>
                <w:lang w:val="en-US"/>
              </w:rPr>
            </w:pPr>
          </w:p>
        </w:tc>
      </w:tr>
      <w:tr w:rsidR="00DC5980" w:rsidRPr="00757917" w14:paraId="34A803A8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4343F6F" w14:textId="3B43F9AE" w:rsidR="00902393" w:rsidRPr="00757917" w:rsidRDefault="00864C1A" w:rsidP="00A13F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right="-87" w:hanging="85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pacing w:val="-4"/>
                <w:sz w:val="22"/>
                <w:szCs w:val="22"/>
              </w:rPr>
              <w:t xml:space="preserve">   </w:t>
            </w:r>
            <w:r w:rsidR="00902393" w:rsidRPr="00757917"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  <w:t>สุทธิจากกำไรที่ยังไม่เกิดขึ้นจากการ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3727617" w14:textId="77777777" w:rsidR="00902393" w:rsidRPr="00757917" w:rsidRDefault="00902393" w:rsidP="00902393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929385C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5D63D964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5A97C577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0B7F54E7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2EE8E042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6F0229D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356CA452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23E8BBFA" w14:textId="77777777" w:rsidR="00902393" w:rsidRPr="00757917" w:rsidRDefault="00902393" w:rsidP="00902393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328025A9" w14:textId="77777777" w:rsidR="00902393" w:rsidRPr="00757917" w:rsidRDefault="00902393" w:rsidP="00902393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793194F0" w14:textId="77777777" w:rsidR="00902393" w:rsidRPr="00757917" w:rsidRDefault="00902393" w:rsidP="00902393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7E2BC580" w14:textId="77777777" w:rsidR="00902393" w:rsidRPr="00757917" w:rsidRDefault="00902393" w:rsidP="00902393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</w:tcPr>
          <w:p w14:paraId="7044CBB0" w14:textId="77777777" w:rsidR="00902393" w:rsidRPr="00757917" w:rsidRDefault="00902393" w:rsidP="00902393">
            <w:pPr>
              <w:pStyle w:val="BodyText3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1007" w:type="dxa"/>
          </w:tcPr>
          <w:p w14:paraId="1A471973" w14:textId="77777777" w:rsidR="00902393" w:rsidRPr="00757917" w:rsidRDefault="00902393" w:rsidP="00902393">
            <w:pPr>
              <w:pStyle w:val="BodyText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FE5EB6" w:rsidRPr="00757917" w14:paraId="20B85B8B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07C984" w14:textId="51E2E1A7" w:rsidR="00FE5EB6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 w:right="-87"/>
              <w:rPr>
                <w:rFonts w:asciiTheme="majorBidi" w:hAnsiTheme="majorBidi" w:cstheme="majorBidi"/>
                <w:spacing w:val="-4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cs/>
              </w:rPr>
              <w:t>ขายอสังหาริมทรัพย์ให้บริษัทร่วม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20CA8155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3D04C15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39038FE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58B5702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39D82E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0CB4C5B9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0E11F4D8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61EAC381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065B1F2F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70C7F017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41528E07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171F7D22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</w:tcPr>
          <w:p w14:paraId="2E104BFB" w14:textId="1A27D9C2" w:rsidR="00FE5EB6" w:rsidRPr="00757917" w:rsidRDefault="00FE5EB6" w:rsidP="00FE5EB6">
            <w:pPr>
              <w:tabs>
                <w:tab w:val="clear" w:pos="680"/>
              </w:tabs>
              <w:ind w:right="-4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41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007" w:type="dxa"/>
          </w:tcPr>
          <w:p w14:paraId="423FB2BA" w14:textId="160D6217" w:rsidR="00FE5EB6" w:rsidRPr="00757917" w:rsidRDefault="00FE5EB6" w:rsidP="00FE5EB6">
            <w:pPr>
              <w:tabs>
                <w:tab w:val="clear" w:pos="680"/>
              </w:tabs>
              <w:ind w:right="-49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188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</w:tr>
      <w:tr w:rsidR="00FE5EB6" w:rsidRPr="00757917" w14:paraId="219209D1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1F2269" w14:textId="77777777" w:rsidR="00FE5EB6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hanging="85"/>
              <w:rPr>
                <w:rFonts w:asciiTheme="majorBidi" w:hAnsiTheme="majorBidi" w:cstheme="majorBidi"/>
                <w:spacing w:val="-4"/>
                <w:sz w:val="22"/>
                <w:szCs w:val="22"/>
              </w:rPr>
            </w:pPr>
            <w:r w:rsidRPr="00757917">
              <w:rPr>
                <w:rFonts w:asciiTheme="majorBidi" w:hAnsiTheme="majorBidi" w:cstheme="majorBidi" w:hint="cs"/>
                <w:spacing w:val="-4"/>
                <w:sz w:val="22"/>
                <w:szCs w:val="22"/>
                <w:cs/>
              </w:rPr>
              <w:t>กำไรจากการวัดมูลค่ายุติธรรมใน</w:t>
            </w:r>
          </w:p>
          <w:p w14:paraId="63C76A3E" w14:textId="0859176E" w:rsidR="00FE5EB6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 w:hint="cs"/>
                <w:spacing w:val="-4"/>
                <w:sz w:val="22"/>
                <w:szCs w:val="22"/>
                <w:cs/>
              </w:rPr>
              <w:t>การโอนเปลี่ยนประเภทเงินลงทุน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7443C96D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679352E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19E169E0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77A7820D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70351818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3FEA35CC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171EAE4D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0F1175A0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2BDA30B3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6C8B17F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2F246ABA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231F3A5D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</w:tcPr>
          <w:p w14:paraId="5D2FEA6A" w14:textId="77777777" w:rsidR="00FE5EB6" w:rsidRPr="00757917" w:rsidRDefault="00FE5EB6" w:rsidP="00FE5EB6">
            <w:pPr>
              <w:pBdr>
                <w:bottom w:val="single" w:sz="4" w:space="0" w:color="auto"/>
              </w:pBd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000EBEA2" w14:textId="3C757C79" w:rsidR="00FE5EB6" w:rsidRPr="00757917" w:rsidRDefault="00460DDC" w:rsidP="00FE5EB6">
            <w:pPr>
              <w:pBdr>
                <w:bottom w:val="single" w:sz="4" w:space="0" w:color="auto"/>
              </w:pBd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93</w:t>
            </w:r>
          </w:p>
        </w:tc>
        <w:tc>
          <w:tcPr>
            <w:tcW w:w="1007" w:type="dxa"/>
          </w:tcPr>
          <w:p w14:paraId="63541A90" w14:textId="77777777" w:rsidR="00FE5EB6" w:rsidRPr="00757917" w:rsidRDefault="00FE5EB6" w:rsidP="00FE5EB6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50B3ECD8" w14:textId="1655596B" w:rsidR="00FE5EB6" w:rsidRPr="00757917" w:rsidRDefault="00FE5EB6" w:rsidP="00FE5EB6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</w:tr>
      <w:tr w:rsidR="00FE5EB6" w:rsidRPr="00757917" w14:paraId="021BFF3C" w14:textId="77777777" w:rsidTr="00984BAA">
        <w:trPr>
          <w:trHeight w:val="190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81E5DF" w14:textId="77777777" w:rsidR="00FE5EB6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กำไรก่อนภาษีเงินได้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D5C5C60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B50A9D7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00906437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3E6153EB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6DD3238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5EDC5719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606423B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7927BDB4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vAlign w:val="bottom"/>
          </w:tcPr>
          <w:p w14:paraId="04A58E4B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5E5075F0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881" w:type="dxa"/>
            <w:vAlign w:val="bottom"/>
          </w:tcPr>
          <w:p w14:paraId="4FC955D9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1009" w:type="dxa"/>
            <w:vAlign w:val="bottom"/>
          </w:tcPr>
          <w:p w14:paraId="79EF419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</w:p>
        </w:tc>
        <w:tc>
          <w:tcPr>
            <w:tcW w:w="793" w:type="dxa"/>
            <w:vAlign w:val="bottom"/>
          </w:tcPr>
          <w:p w14:paraId="6AB537CB" w14:textId="256CBFAA" w:rsidR="00FE5EB6" w:rsidRPr="00757917" w:rsidRDefault="00460DDC" w:rsidP="00FE5EB6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1</w:t>
            </w:r>
            <w:r w:rsidR="00FE5EB6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855</w:t>
            </w:r>
          </w:p>
        </w:tc>
        <w:tc>
          <w:tcPr>
            <w:tcW w:w="1007" w:type="dxa"/>
            <w:vAlign w:val="bottom"/>
          </w:tcPr>
          <w:p w14:paraId="452A4814" w14:textId="13EFD08D" w:rsidR="00FE5EB6" w:rsidRPr="00757917" w:rsidRDefault="00460DDC" w:rsidP="00FE5EB6">
            <w:pPr>
              <w:pBdr>
                <w:bottom w:val="double" w:sz="4" w:space="1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</w:tabs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</w:t>
            </w:r>
            <w:r w:rsidR="00FE5EB6"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474</w:t>
            </w:r>
          </w:p>
        </w:tc>
      </w:tr>
      <w:tr w:rsidR="00FE5EB6" w:rsidRPr="00757917" w14:paraId="2E37AAE8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828664" w14:textId="18CF6BF5" w:rsidR="00FE5EB6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/>
              <w:rPr>
                <w:rFonts w:asciiTheme="majorBidi" w:hAnsiTheme="majorBidi" w:cstheme="majorBidi"/>
                <w:sz w:val="22"/>
                <w:szCs w:val="22"/>
                <w:cs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2A6A6838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4F2D0788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0D86D3EC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087CC8EC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634C473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21614AE4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2C82E1E0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34200812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4BE26F22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48CE47F6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2CAB95B0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4D9A5B4D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</w:tcPr>
          <w:p w14:paraId="35AD750F" w14:textId="77777777" w:rsidR="00FE5EB6" w:rsidRPr="00757917" w:rsidRDefault="00FE5EB6" w:rsidP="00FE5EB6">
            <w:pPr>
              <w:pStyle w:val="BodyText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7" w:type="dxa"/>
          </w:tcPr>
          <w:p w14:paraId="5A70A35A" w14:textId="77777777" w:rsidR="00FE5EB6" w:rsidRPr="00757917" w:rsidRDefault="00FE5EB6" w:rsidP="00FE5EB6">
            <w:pPr>
              <w:pStyle w:val="BodyText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FE5EB6" w:rsidRPr="00757917" w14:paraId="763389F8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EF8F11" w14:textId="77777777" w:rsidR="00FE5EB6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hanging="20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  <w:r w:rsidRPr="00757917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รายการที่ไม่เป็นตัวเงินอื่นที่มี</w:t>
            </w:r>
          </w:p>
          <w:p w14:paraId="6EA4E49E" w14:textId="53953A6F" w:rsidR="00FE5EB6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firstLine="160"/>
              <w:rPr>
                <w:rFonts w:asciiTheme="majorBidi" w:hAnsiTheme="majorBidi" w:cstheme="majorBidi"/>
                <w:i/>
                <w:iCs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 w:hint="cs"/>
                <w:i/>
                <w:iCs/>
                <w:sz w:val="22"/>
                <w:szCs w:val="22"/>
                <w:cs/>
              </w:rPr>
              <w:t>สาระสำคัญ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46E36640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CD691F9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6EAAC66F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288B8D62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0CBBA23A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54B3256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00D6C79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4AB4989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0D4FC34A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48039D50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881" w:type="dxa"/>
          </w:tcPr>
          <w:p w14:paraId="4DB6DF14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9" w:type="dxa"/>
          </w:tcPr>
          <w:p w14:paraId="7B98D402" w14:textId="77777777" w:rsidR="00FE5EB6" w:rsidRPr="00757917" w:rsidRDefault="00FE5EB6" w:rsidP="00FE5EB6">
            <w:pPr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793" w:type="dxa"/>
          </w:tcPr>
          <w:p w14:paraId="310A5773" w14:textId="77777777" w:rsidR="00FE5EB6" w:rsidRPr="00757917" w:rsidRDefault="00FE5EB6" w:rsidP="00FE5EB6">
            <w:pPr>
              <w:pStyle w:val="BodyText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007" w:type="dxa"/>
          </w:tcPr>
          <w:p w14:paraId="74C9A107" w14:textId="77777777" w:rsidR="00FE5EB6" w:rsidRPr="00757917" w:rsidRDefault="00FE5EB6" w:rsidP="00FE5EB6">
            <w:pPr>
              <w:pStyle w:val="BodyText3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</w:tr>
      <w:tr w:rsidR="00FE5EB6" w:rsidRPr="00757917" w14:paraId="42A7B043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BB3A2E" w14:textId="5A122B63" w:rsidR="00FE5EB6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41" w:hanging="141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 w:hint="cs"/>
                <w:sz w:val="22"/>
                <w:szCs w:val="22"/>
                <w:cs/>
              </w:rPr>
              <w:t>ค่าเสื่อมราคาและค่าตัดจำหน่าย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7EB3DEDC" w14:textId="53A95E76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25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55798A31" w14:textId="035870FF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13</w:t>
            </w: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32B765C6" w14:textId="1ABBBF45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562</w:t>
            </w: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40C82CF4" w14:textId="52DB535E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580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5A71662E" w14:textId="48F7490B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189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4B69CEDF" w14:textId="31B9ABA6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384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5322AE3" w14:textId="7CCC2C99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164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60A41331" w14:textId="7AEC5F4F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120</w:t>
            </w:r>
          </w:p>
        </w:tc>
        <w:tc>
          <w:tcPr>
            <w:tcW w:w="881" w:type="dxa"/>
          </w:tcPr>
          <w:p w14:paraId="118118A5" w14:textId="0AA23AFB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44</w:t>
            </w:r>
          </w:p>
        </w:tc>
        <w:tc>
          <w:tcPr>
            <w:tcW w:w="1009" w:type="dxa"/>
          </w:tcPr>
          <w:p w14:paraId="209B1D41" w14:textId="591C7698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36</w:t>
            </w:r>
          </w:p>
        </w:tc>
        <w:tc>
          <w:tcPr>
            <w:tcW w:w="881" w:type="dxa"/>
          </w:tcPr>
          <w:p w14:paraId="79BDF9A3" w14:textId="499EA31B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6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009" w:type="dxa"/>
            <w:vAlign w:val="bottom"/>
          </w:tcPr>
          <w:p w14:paraId="081ED6CF" w14:textId="18EE186D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15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793" w:type="dxa"/>
            <w:vAlign w:val="bottom"/>
          </w:tcPr>
          <w:p w14:paraId="22236897" w14:textId="6B2CCDD3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978</w:t>
            </w:r>
          </w:p>
        </w:tc>
        <w:tc>
          <w:tcPr>
            <w:tcW w:w="1007" w:type="dxa"/>
            <w:vAlign w:val="bottom"/>
          </w:tcPr>
          <w:p w14:paraId="437034D5" w14:textId="13E0C017" w:rsidR="00FE5EB6" w:rsidRPr="00757917" w:rsidRDefault="00460DDC" w:rsidP="00FE5EB6">
            <w:pPr>
              <w:tabs>
                <w:tab w:val="clear" w:pos="680"/>
                <w:tab w:val="clear" w:pos="907"/>
              </w:tabs>
              <w:ind w:right="-4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1</w:t>
            </w:r>
            <w:r w:rsidR="00FE5EB6" w:rsidRPr="00757917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118</w:t>
            </w:r>
          </w:p>
        </w:tc>
      </w:tr>
      <w:tr w:rsidR="00FE5EB6" w:rsidRPr="00757917" w14:paraId="73C6F089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CF0C06" w14:textId="77777777" w:rsidR="00EE4A85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right="-177" w:hanging="85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 w:hint="cs"/>
                <w:sz w:val="22"/>
                <w:szCs w:val="22"/>
                <w:cs/>
              </w:rPr>
              <w:t>(กลับรายการ) หนี้สูญและ</w:t>
            </w:r>
          </w:p>
          <w:p w14:paraId="4F9741DF" w14:textId="43EA0503" w:rsidR="00FE5EB6" w:rsidRPr="00757917" w:rsidRDefault="00FE5EB6" w:rsidP="00EE4A8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right="-177" w:firstLine="80"/>
              <w:rPr>
                <w:rFonts w:asciiTheme="majorBidi" w:hAnsiTheme="majorBidi" w:cstheme="majorBidi"/>
                <w:sz w:val="22"/>
                <w:szCs w:val="22"/>
                <w:cs/>
              </w:rPr>
            </w:pPr>
            <w:r w:rsidRPr="00757917">
              <w:rPr>
                <w:rFonts w:asciiTheme="majorBidi" w:hAnsiTheme="majorBidi" w:cstheme="majorBidi" w:hint="cs"/>
                <w:sz w:val="22"/>
                <w:szCs w:val="22"/>
                <w:cs/>
              </w:rPr>
              <w:t>หนี้สงสัยจะสูญ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78C6F21B" w14:textId="07B03BBE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0342FDCF" w14:textId="40C960D1" w:rsidR="00FE5EB6" w:rsidRPr="00757917" w:rsidRDefault="00FE5EB6" w:rsidP="00104F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2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3C0F9563" w14:textId="7CC12BBD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6</w:t>
            </w: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3CE2D0BB" w14:textId="32F30B9C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646E77A3" w14:textId="57484D08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43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7CF0A305" w14:textId="44519A21" w:rsidR="00FE5EB6" w:rsidRPr="00757917" w:rsidRDefault="00FE5EB6" w:rsidP="00FE5EB6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-</w:t>
            </w: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36AAEBDB" w14:textId="0992C566" w:rsidR="00FE5EB6" w:rsidRPr="00757917" w:rsidRDefault="00FE5EB6" w:rsidP="00FE5EB6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  <w:lang w:val="en-GB"/>
              </w:rPr>
              <w:t>-</w:t>
            </w: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5626FFE8" w14:textId="79A4ED1E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</w:t>
            </w:r>
          </w:p>
        </w:tc>
        <w:tc>
          <w:tcPr>
            <w:tcW w:w="881" w:type="dxa"/>
          </w:tcPr>
          <w:p w14:paraId="7724E348" w14:textId="77777777" w:rsidR="00FE5EB6" w:rsidRPr="00757917" w:rsidRDefault="00FE5EB6" w:rsidP="00104F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31344ED5" w14:textId="301E4E2E" w:rsidR="00FE5EB6" w:rsidRPr="00757917" w:rsidRDefault="00FE5EB6" w:rsidP="00104F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5"/>
              </w:tabs>
              <w:ind w:right="-120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288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009" w:type="dxa"/>
          </w:tcPr>
          <w:p w14:paraId="1D768D1F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3EC11C44" w14:textId="40FB0A95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67</w:t>
            </w:r>
          </w:p>
        </w:tc>
        <w:tc>
          <w:tcPr>
            <w:tcW w:w="881" w:type="dxa"/>
          </w:tcPr>
          <w:p w14:paraId="61FE0B70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</w:p>
          <w:p w14:paraId="11664335" w14:textId="44887350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279</w:t>
            </w:r>
          </w:p>
        </w:tc>
        <w:tc>
          <w:tcPr>
            <w:tcW w:w="1009" w:type="dxa"/>
            <w:vAlign w:val="bottom"/>
          </w:tcPr>
          <w:p w14:paraId="1B2D0E50" w14:textId="1248104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2"/>
                <w:szCs w:val="22"/>
              </w:rPr>
              <w:t>64</w:t>
            </w:r>
            <w:r w:rsidRPr="00757917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793" w:type="dxa"/>
            <w:vAlign w:val="bottom"/>
          </w:tcPr>
          <w:p w14:paraId="2A8AE689" w14:textId="29DE2D91" w:rsidR="00FE5EB6" w:rsidRPr="00757917" w:rsidRDefault="00460DDC" w:rsidP="00FE5EB6">
            <w:pPr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42</w:t>
            </w:r>
          </w:p>
        </w:tc>
        <w:tc>
          <w:tcPr>
            <w:tcW w:w="1007" w:type="dxa"/>
            <w:vAlign w:val="bottom"/>
          </w:tcPr>
          <w:p w14:paraId="2DBAD695" w14:textId="0AD956B1" w:rsidR="00FE5EB6" w:rsidRPr="00757917" w:rsidRDefault="00460DDC" w:rsidP="00FE5EB6">
            <w:pPr>
              <w:tabs>
                <w:tab w:val="clear" w:pos="680"/>
                <w:tab w:val="clear" w:pos="907"/>
              </w:tabs>
              <w:ind w:right="-46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757917"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</w:tr>
      <w:tr w:rsidR="00FE5EB6" w:rsidRPr="00757917" w14:paraId="3F92620C" w14:textId="77777777" w:rsidTr="00984BAA">
        <w:trPr>
          <w:trHeight w:val="42"/>
        </w:trPr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86D8B7" w14:textId="77777777" w:rsidR="00FE5EB6" w:rsidRPr="00757917" w:rsidRDefault="00FE5EB6" w:rsidP="00FE5E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85" w:hanging="85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2434CAD6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18562BD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3CDD98FF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89" w:type="dxa"/>
            <w:tcBorders>
              <w:left w:val="nil"/>
              <w:right w:val="nil"/>
            </w:tcBorders>
            <w:vAlign w:val="bottom"/>
          </w:tcPr>
          <w:p w14:paraId="1C435511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5E232C44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0666044C" w14:textId="77777777" w:rsidR="00FE5EB6" w:rsidRPr="00757917" w:rsidRDefault="00FE5EB6" w:rsidP="00FE5EB6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81" w:type="dxa"/>
            <w:tcBorders>
              <w:left w:val="nil"/>
              <w:right w:val="nil"/>
            </w:tcBorders>
            <w:vAlign w:val="bottom"/>
          </w:tcPr>
          <w:p w14:paraId="12BF980D" w14:textId="77777777" w:rsidR="00FE5EB6" w:rsidRPr="00757917" w:rsidRDefault="00FE5EB6" w:rsidP="00FE5EB6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1009" w:type="dxa"/>
            <w:tcBorders>
              <w:left w:val="nil"/>
              <w:right w:val="nil"/>
            </w:tcBorders>
            <w:vAlign w:val="bottom"/>
          </w:tcPr>
          <w:p w14:paraId="5B38E64A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81" w:type="dxa"/>
          </w:tcPr>
          <w:p w14:paraId="30E78E3C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9" w:type="dxa"/>
          </w:tcPr>
          <w:p w14:paraId="3E48561C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81" w:type="dxa"/>
          </w:tcPr>
          <w:p w14:paraId="781C407E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9" w:type="dxa"/>
            <w:vAlign w:val="bottom"/>
          </w:tcPr>
          <w:p w14:paraId="6EE3172F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793" w:type="dxa"/>
            <w:vAlign w:val="bottom"/>
          </w:tcPr>
          <w:p w14:paraId="18FD5831" w14:textId="77777777" w:rsidR="00FE5EB6" w:rsidRPr="00757917" w:rsidRDefault="00FE5EB6" w:rsidP="00FE5EB6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07" w:type="dxa"/>
            <w:vAlign w:val="bottom"/>
          </w:tcPr>
          <w:p w14:paraId="4A2D1BDA" w14:textId="77777777" w:rsidR="00FE5EB6" w:rsidRPr="00757917" w:rsidRDefault="00FE5EB6" w:rsidP="00FE5EB6">
            <w:pPr>
              <w:tabs>
                <w:tab w:val="clear" w:pos="680"/>
                <w:tab w:val="clear" w:pos="907"/>
              </w:tabs>
              <w:ind w:right="-4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bookmarkEnd w:id="23"/>
    </w:tbl>
    <w:p w14:paraId="6BFA072D" w14:textId="7C955136" w:rsidR="00A37F27" w:rsidRPr="00757917" w:rsidRDefault="00A37F27"/>
    <w:p w14:paraId="075989D8" w14:textId="77777777" w:rsidR="006C1A2D" w:rsidRPr="00757917" w:rsidRDefault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  <w:r w:rsidRPr="00757917">
        <w:br w:type="page"/>
      </w:r>
    </w:p>
    <w:p w14:paraId="36D818AF" w14:textId="77777777" w:rsidR="006C1A2D" w:rsidRPr="00757917" w:rsidRDefault="006C1A2D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i/>
          <w:iCs/>
          <w:sz w:val="30"/>
          <w:szCs w:val="30"/>
        </w:rPr>
      </w:pPr>
      <w:r w:rsidRPr="00757917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ภาพรวมสินทรัพย์และหนี้สินตาม</w:t>
      </w:r>
      <w:r w:rsidRPr="00757917">
        <w:rPr>
          <w:rFonts w:ascii="Angsana New" w:hAnsi="Angsana New"/>
          <w:b/>
          <w:bCs/>
          <w:i/>
          <w:iCs/>
          <w:sz w:val="30"/>
          <w:szCs w:val="30"/>
          <w:cs/>
        </w:rPr>
        <w:t>ส่วนงานที่รายงาน</w:t>
      </w:r>
    </w:p>
    <w:p w14:paraId="1B37C08D" w14:textId="77777777" w:rsidR="006C1A2D" w:rsidRPr="00757917" w:rsidRDefault="006C1A2D" w:rsidP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0"/>
          <w:szCs w:val="10"/>
        </w:rPr>
      </w:pPr>
    </w:p>
    <w:tbl>
      <w:tblPr>
        <w:tblW w:w="77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26"/>
      </w:tblGrid>
      <w:tr w:rsidR="00BA45CF" w:rsidRPr="00757917" w14:paraId="282438DB" w14:textId="77777777" w:rsidTr="002A32F9">
        <w:trPr>
          <w:trHeight w:val="3476"/>
          <w:jc w:val="center"/>
        </w:trPr>
        <w:tc>
          <w:tcPr>
            <w:tcW w:w="7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B692A2" w14:textId="77777777" w:rsidR="00BA45CF" w:rsidRPr="00757917" w:rsidRDefault="00BA45CF" w:rsidP="002A32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</w:rPr>
            </w:pPr>
            <w:r w:rsidRPr="00757917">
              <w:rPr>
                <w:rFonts w:ascii="Angsana New" w:hAnsi="Angsana New"/>
                <w:sz w:val="10"/>
                <w:szCs w:val="10"/>
                <w:cs/>
              </w:rPr>
              <w:br w:type="page"/>
            </w:r>
            <w:r w:rsidRPr="00757917">
              <w:rPr>
                <w:noProof/>
              </w:rPr>
              <w:drawing>
                <wp:inline distT="0" distB="0" distL="0" distR="0" wp14:anchorId="4B768F61" wp14:editId="1E6760F2">
                  <wp:extent cx="4869809" cy="2364522"/>
                  <wp:effectExtent l="0" t="0" r="7620" b="0"/>
                  <wp:docPr id="4" name="Picture 4" descr="Chart, pie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Chart, pie chart&#10;&#10;Description automatically generate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9152" cy="2378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45CF" w:rsidRPr="00757917" w14:paraId="46C9EC2F" w14:textId="77777777" w:rsidTr="002A32F9">
        <w:trPr>
          <w:trHeight w:val="3476"/>
          <w:jc w:val="center"/>
        </w:trPr>
        <w:tc>
          <w:tcPr>
            <w:tcW w:w="77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0A5E189" w14:textId="77777777" w:rsidR="00BA45CF" w:rsidRPr="00757917" w:rsidRDefault="00BA45CF" w:rsidP="002A32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noProof/>
              </w:rPr>
            </w:pPr>
            <w:r w:rsidRPr="00757917">
              <w:rPr>
                <w:noProof/>
              </w:rPr>
              <w:drawing>
                <wp:inline distT="0" distB="0" distL="0" distR="0" wp14:anchorId="7EFEDC2F" wp14:editId="1251E0BA">
                  <wp:extent cx="5084360" cy="2364769"/>
                  <wp:effectExtent l="0" t="0" r="2540" b="0"/>
                  <wp:docPr id="5" name="Picture 5" descr="Chart, pie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Chart, pie chart&#10;&#10;Description automatically generate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9326" cy="2376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CB3A46" w14:textId="77777777" w:rsidR="006C1A2D" w:rsidRPr="00757917" w:rsidRDefault="006C1A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</w:pPr>
      <w:r w:rsidRPr="00757917">
        <w:br w:type="page"/>
      </w:r>
    </w:p>
    <w:tbl>
      <w:tblPr>
        <w:tblW w:w="15894" w:type="dxa"/>
        <w:tblInd w:w="-702" w:type="dxa"/>
        <w:tblLayout w:type="fixed"/>
        <w:tblLook w:val="00A0" w:firstRow="1" w:lastRow="0" w:firstColumn="1" w:lastColumn="0" w:noHBand="0" w:noVBand="0"/>
      </w:tblPr>
      <w:tblGrid>
        <w:gridCol w:w="2229"/>
        <w:gridCol w:w="918"/>
        <w:gridCol w:w="1062"/>
        <w:gridCol w:w="900"/>
        <w:gridCol w:w="1079"/>
        <w:gridCol w:w="811"/>
        <w:gridCol w:w="1082"/>
        <w:gridCol w:w="810"/>
        <w:gridCol w:w="1057"/>
        <w:gridCol w:w="900"/>
        <w:gridCol w:w="1079"/>
        <w:gridCol w:w="900"/>
        <w:gridCol w:w="1079"/>
        <w:gridCol w:w="924"/>
        <w:gridCol w:w="1056"/>
        <w:gridCol w:w="8"/>
      </w:tblGrid>
      <w:tr w:rsidR="00014B0F" w:rsidRPr="00757917" w14:paraId="5E5A5C7B" w14:textId="77777777" w:rsidTr="006C1A2D">
        <w:trPr>
          <w:trHeight w:val="70"/>
          <w:tblHeader/>
        </w:trPr>
        <w:tc>
          <w:tcPr>
            <w:tcW w:w="2229" w:type="dxa"/>
            <w:tcBorders>
              <w:left w:val="nil"/>
              <w:right w:val="nil"/>
            </w:tcBorders>
            <w:noWrap/>
            <w:vAlign w:val="bottom"/>
          </w:tcPr>
          <w:p w14:paraId="4D68C3ED" w14:textId="77777777" w:rsidR="00014B0F" w:rsidRPr="00757917" w:rsidRDefault="00014B0F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 w:bidi="ar-SA"/>
              </w:rPr>
            </w:pPr>
          </w:p>
        </w:tc>
        <w:tc>
          <w:tcPr>
            <w:tcW w:w="13665" w:type="dxa"/>
            <w:gridSpan w:val="15"/>
            <w:tcBorders>
              <w:left w:val="nil"/>
              <w:bottom w:val="nil"/>
            </w:tcBorders>
            <w:vAlign w:val="bottom"/>
          </w:tcPr>
          <w:p w14:paraId="349F4D04" w14:textId="769CA3BC" w:rsidR="00014B0F" w:rsidRPr="00757917" w:rsidRDefault="00014B0F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  <w:lang w:val="en-GB"/>
              </w:rPr>
              <w:t>งบการเงินรวม</w:t>
            </w:r>
          </w:p>
        </w:tc>
      </w:tr>
      <w:tr w:rsidR="00302CEE" w:rsidRPr="00757917" w14:paraId="056E2593" w14:textId="77777777" w:rsidTr="006C1A2D">
        <w:trPr>
          <w:trHeight w:val="70"/>
          <w:tblHeader/>
        </w:trPr>
        <w:tc>
          <w:tcPr>
            <w:tcW w:w="2229" w:type="dxa"/>
            <w:tcBorders>
              <w:left w:val="nil"/>
              <w:right w:val="nil"/>
            </w:tcBorders>
            <w:noWrap/>
            <w:vAlign w:val="bottom"/>
          </w:tcPr>
          <w:p w14:paraId="0759CB10" w14:textId="77777777" w:rsidR="00302CEE" w:rsidRPr="00757917" w:rsidRDefault="00302CE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 w:bidi="ar-SA"/>
              </w:rPr>
            </w:pPr>
          </w:p>
        </w:tc>
        <w:tc>
          <w:tcPr>
            <w:tcW w:w="1980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1ACFCAF4" w14:textId="36B13AAF" w:rsidR="00302CEE" w:rsidRPr="00757917" w:rsidRDefault="00302CEE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979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0A9B793" w14:textId="3B27DE5A" w:rsidR="00302CEE" w:rsidRPr="00757917" w:rsidRDefault="00302CEE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893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79F4606F" w14:textId="6B3AB473" w:rsidR="00302CEE" w:rsidRPr="00757917" w:rsidRDefault="00302CEE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867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F2480F4" w14:textId="11D43852" w:rsidR="00302CEE" w:rsidRPr="00757917" w:rsidRDefault="00302CEE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979" w:type="dxa"/>
            <w:gridSpan w:val="2"/>
          </w:tcPr>
          <w:p w14:paraId="2673E995" w14:textId="77777777" w:rsidR="00302CEE" w:rsidRPr="00757917" w:rsidRDefault="00302CEE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อื่นๆ</w:t>
            </w:r>
          </w:p>
        </w:tc>
        <w:tc>
          <w:tcPr>
            <w:tcW w:w="1979" w:type="dxa"/>
            <w:gridSpan w:val="2"/>
            <w:vAlign w:val="bottom"/>
          </w:tcPr>
          <w:p w14:paraId="47D4C3E8" w14:textId="77777777" w:rsidR="00302CEE" w:rsidRPr="00757917" w:rsidRDefault="00302CEE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ตัดรายการระหว่างกัน</w:t>
            </w:r>
          </w:p>
        </w:tc>
        <w:tc>
          <w:tcPr>
            <w:tcW w:w="1988" w:type="dxa"/>
            <w:gridSpan w:val="3"/>
            <w:vAlign w:val="bottom"/>
          </w:tcPr>
          <w:p w14:paraId="486C7FC3" w14:textId="77777777" w:rsidR="00302CEE" w:rsidRPr="00757917" w:rsidRDefault="00302CEE" w:rsidP="00984FEB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</w:t>
            </w:r>
          </w:p>
        </w:tc>
      </w:tr>
      <w:tr w:rsidR="00AF6541" w:rsidRPr="00757917" w14:paraId="6FAAE753" w14:textId="77777777" w:rsidTr="006C1A2D">
        <w:trPr>
          <w:gridAfter w:val="1"/>
          <w:wAfter w:w="8" w:type="dxa"/>
          <w:trHeight w:val="263"/>
          <w:tblHeader/>
        </w:trPr>
        <w:tc>
          <w:tcPr>
            <w:tcW w:w="222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92CCA39" w14:textId="4150A6F4" w:rsidR="00B63AD2" w:rsidRPr="00757917" w:rsidRDefault="00B63AD2" w:rsidP="00B63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ณ วันที่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56EEA2" w14:textId="6861ADEB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D957F" w14:textId="4360E0F1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2563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2CD80A" w14:textId="4F440EE0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68EC98" w14:textId="4D425983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2563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4971E4" w14:textId="547D2326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A2F63F" w14:textId="06ACF05A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D8E1F" w14:textId="51226FFE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D24727" w14:textId="7DBB2285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2563</w:t>
            </w:r>
          </w:p>
        </w:tc>
        <w:tc>
          <w:tcPr>
            <w:tcW w:w="900" w:type="dxa"/>
            <w:vAlign w:val="bottom"/>
          </w:tcPr>
          <w:p w14:paraId="670081CD" w14:textId="18337F7A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1079" w:type="dxa"/>
            <w:vAlign w:val="bottom"/>
          </w:tcPr>
          <w:p w14:paraId="19807F20" w14:textId="55C35F90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2563</w:t>
            </w:r>
          </w:p>
        </w:tc>
        <w:tc>
          <w:tcPr>
            <w:tcW w:w="900" w:type="dxa"/>
            <w:vAlign w:val="bottom"/>
          </w:tcPr>
          <w:p w14:paraId="7199A672" w14:textId="0A53F59B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1079" w:type="dxa"/>
            <w:vAlign w:val="bottom"/>
          </w:tcPr>
          <w:p w14:paraId="2E93499E" w14:textId="3162ED79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2563</w:t>
            </w:r>
          </w:p>
        </w:tc>
        <w:tc>
          <w:tcPr>
            <w:tcW w:w="924" w:type="dxa"/>
            <w:vAlign w:val="bottom"/>
          </w:tcPr>
          <w:p w14:paraId="637C02F2" w14:textId="31900511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2564</w:t>
            </w:r>
          </w:p>
        </w:tc>
        <w:tc>
          <w:tcPr>
            <w:tcW w:w="1056" w:type="dxa"/>
            <w:vAlign w:val="bottom"/>
          </w:tcPr>
          <w:p w14:paraId="2789E1DF" w14:textId="300497D8" w:rsidR="00B63AD2" w:rsidRPr="00757917" w:rsidRDefault="00460DDC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2563</w:t>
            </w:r>
          </w:p>
        </w:tc>
      </w:tr>
      <w:tr w:rsidR="007F44B4" w:rsidRPr="00757917" w14:paraId="6C3F922B" w14:textId="77777777" w:rsidTr="006C1A2D">
        <w:trPr>
          <w:gridAfter w:val="1"/>
          <w:wAfter w:w="8" w:type="dxa"/>
          <w:trHeight w:val="263"/>
          <w:tblHeader/>
        </w:trPr>
        <w:tc>
          <w:tcPr>
            <w:tcW w:w="222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BC3D57F" w14:textId="77777777" w:rsidR="007F44B4" w:rsidRPr="00757917" w:rsidRDefault="007F44B4" w:rsidP="00B63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91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E248E5" w14:textId="77777777" w:rsidR="007F44B4" w:rsidRPr="00757917" w:rsidRDefault="007F44B4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135847" w14:textId="1B40FECE" w:rsidR="007F44B4" w:rsidRPr="00757917" w:rsidRDefault="00663E8D" w:rsidP="008275A7">
            <w:pPr>
              <w:rPr>
                <w:rFonts w:ascii="Angsana New" w:hAnsi="Angsana New"/>
                <w:spacing w:val="-12"/>
                <w:sz w:val="22"/>
                <w:szCs w:val="22"/>
              </w:rPr>
            </w:pPr>
            <w:r w:rsidRPr="00757917">
              <w:rPr>
                <w:rFonts w:ascii="Angsana New" w:hAnsi="Angsana New"/>
                <w:spacing w:val="-12"/>
                <w:sz w:val="22"/>
                <w:szCs w:val="22"/>
              </w:rPr>
              <w:t>(</w:t>
            </w:r>
            <w:r w:rsidRPr="00757917">
              <w:rPr>
                <w:rFonts w:ascii="Angsana New" w:hAnsi="Angsana New" w:hint="cs"/>
                <w:spacing w:val="-12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2"/>
                <w:sz w:val="22"/>
                <w:szCs w:val="22"/>
                <w:cs/>
              </w:rPr>
              <w:t>)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2E6287" w14:textId="77777777" w:rsidR="007F44B4" w:rsidRPr="00757917" w:rsidRDefault="007F44B4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869A81" w14:textId="2F2A5A6D" w:rsidR="007F44B4" w:rsidRPr="00757917" w:rsidRDefault="00DD7BE2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="Angsana New" w:hAnsi="Angsana New"/>
                <w:spacing w:val="-12"/>
                <w:sz w:val="22"/>
                <w:szCs w:val="22"/>
              </w:rPr>
              <w:t>(</w:t>
            </w:r>
            <w:r w:rsidRPr="00757917">
              <w:rPr>
                <w:rFonts w:ascii="Angsana New" w:hAnsi="Angsana New" w:hint="cs"/>
                <w:spacing w:val="-12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2"/>
                <w:sz w:val="22"/>
                <w:szCs w:val="22"/>
                <w:cs/>
              </w:rPr>
              <w:t>)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E208F4" w14:textId="77777777" w:rsidR="007F44B4" w:rsidRPr="00757917" w:rsidRDefault="007F44B4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7E340E" w14:textId="06DBC99D" w:rsidR="007F44B4" w:rsidRPr="00757917" w:rsidRDefault="00DD7BE2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="Angsana New" w:hAnsi="Angsana New"/>
                <w:spacing w:val="-12"/>
                <w:sz w:val="22"/>
                <w:szCs w:val="22"/>
              </w:rPr>
              <w:t>(</w:t>
            </w:r>
            <w:r w:rsidRPr="00757917">
              <w:rPr>
                <w:rFonts w:ascii="Angsana New" w:hAnsi="Angsana New" w:hint="cs"/>
                <w:spacing w:val="-12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2"/>
                <w:sz w:val="22"/>
                <w:szCs w:val="22"/>
                <w:cs/>
              </w:rPr>
              <w:t>)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9FFEDC" w14:textId="77777777" w:rsidR="007F44B4" w:rsidRPr="00757917" w:rsidRDefault="007F44B4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012ED8" w14:textId="38D2407C" w:rsidR="007F44B4" w:rsidRPr="00757917" w:rsidRDefault="00DD7BE2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="Angsana New" w:hAnsi="Angsana New"/>
                <w:spacing w:val="-12"/>
                <w:sz w:val="22"/>
                <w:szCs w:val="22"/>
              </w:rPr>
              <w:t>(</w:t>
            </w:r>
            <w:r w:rsidRPr="00757917">
              <w:rPr>
                <w:rFonts w:ascii="Angsana New" w:hAnsi="Angsana New" w:hint="cs"/>
                <w:spacing w:val="-12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2"/>
                <w:sz w:val="22"/>
                <w:szCs w:val="22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6A6EBDC1" w14:textId="77777777" w:rsidR="007F44B4" w:rsidRPr="00757917" w:rsidRDefault="007F44B4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3572722D" w14:textId="7500B494" w:rsidR="007F44B4" w:rsidRPr="00757917" w:rsidRDefault="00DD7BE2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="Angsana New" w:hAnsi="Angsana New"/>
                <w:spacing w:val="-12"/>
                <w:sz w:val="22"/>
                <w:szCs w:val="22"/>
              </w:rPr>
              <w:t>(</w:t>
            </w:r>
            <w:r w:rsidRPr="00757917">
              <w:rPr>
                <w:rFonts w:ascii="Angsana New" w:hAnsi="Angsana New" w:hint="cs"/>
                <w:spacing w:val="-12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2"/>
                <w:sz w:val="22"/>
                <w:szCs w:val="22"/>
                <w:cs/>
              </w:rPr>
              <w:t>)</w:t>
            </w:r>
          </w:p>
        </w:tc>
        <w:tc>
          <w:tcPr>
            <w:tcW w:w="900" w:type="dxa"/>
            <w:vAlign w:val="bottom"/>
          </w:tcPr>
          <w:p w14:paraId="0292F2C1" w14:textId="77777777" w:rsidR="007F44B4" w:rsidRPr="00757917" w:rsidRDefault="007F44B4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5A7797C0" w14:textId="371C824F" w:rsidR="007F44B4" w:rsidRPr="00757917" w:rsidRDefault="00DD7BE2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="Angsana New" w:hAnsi="Angsana New"/>
                <w:spacing w:val="-12"/>
                <w:sz w:val="22"/>
                <w:szCs w:val="22"/>
              </w:rPr>
              <w:t>(</w:t>
            </w:r>
            <w:r w:rsidRPr="00757917">
              <w:rPr>
                <w:rFonts w:ascii="Angsana New" w:hAnsi="Angsana New" w:hint="cs"/>
                <w:spacing w:val="-12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2"/>
                <w:sz w:val="22"/>
                <w:szCs w:val="22"/>
                <w:cs/>
              </w:rPr>
              <w:t>)</w:t>
            </w:r>
          </w:p>
        </w:tc>
        <w:tc>
          <w:tcPr>
            <w:tcW w:w="924" w:type="dxa"/>
            <w:vAlign w:val="bottom"/>
          </w:tcPr>
          <w:p w14:paraId="39057F16" w14:textId="77777777" w:rsidR="007F44B4" w:rsidRPr="00757917" w:rsidRDefault="007F44B4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6" w:type="dxa"/>
            <w:vAlign w:val="bottom"/>
          </w:tcPr>
          <w:p w14:paraId="22E953C6" w14:textId="3DBD62EF" w:rsidR="007F44B4" w:rsidRPr="00757917" w:rsidRDefault="00D71A8A" w:rsidP="00B63AD2">
            <w:pPr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pacing w:val="-12"/>
                <w:sz w:val="22"/>
                <w:szCs w:val="22"/>
                <w:cs/>
              </w:rPr>
              <w:t>(</w:t>
            </w:r>
            <w:r w:rsidRPr="00757917">
              <w:rPr>
                <w:rFonts w:ascii="Angsana New" w:hAnsi="Angsana New" w:hint="cs"/>
                <w:spacing w:val="-12"/>
                <w:sz w:val="22"/>
                <w:szCs w:val="22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pacing w:val="-12"/>
                <w:sz w:val="22"/>
                <w:szCs w:val="22"/>
                <w:cs/>
              </w:rPr>
              <w:t>)</w:t>
            </w:r>
          </w:p>
        </w:tc>
      </w:tr>
      <w:tr w:rsidR="007D347C" w:rsidRPr="00757917" w14:paraId="4D1DAD14" w14:textId="77777777" w:rsidTr="006C1A2D">
        <w:trPr>
          <w:trHeight w:val="70"/>
          <w:tblHeader/>
        </w:trPr>
        <w:tc>
          <w:tcPr>
            <w:tcW w:w="2229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A7947A7" w14:textId="77777777" w:rsidR="00302CEE" w:rsidRPr="00757917" w:rsidRDefault="00302CEE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GB" w:bidi="ar-SA"/>
              </w:rPr>
            </w:pPr>
          </w:p>
        </w:tc>
        <w:tc>
          <w:tcPr>
            <w:tcW w:w="13665" w:type="dxa"/>
            <w:gridSpan w:val="15"/>
            <w:tcBorders>
              <w:top w:val="nil"/>
              <w:left w:val="nil"/>
              <w:bottom w:val="nil"/>
            </w:tcBorders>
            <w:vAlign w:val="bottom"/>
          </w:tcPr>
          <w:p w14:paraId="69BE85BE" w14:textId="77777777" w:rsidR="00302CEE" w:rsidRPr="00757917" w:rsidRDefault="00302CEE" w:rsidP="00984FEB">
            <w:pPr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  <w:t>(ล้านบาท)</w:t>
            </w:r>
          </w:p>
        </w:tc>
      </w:tr>
      <w:tr w:rsidR="00302CEE" w:rsidRPr="00757917" w14:paraId="2C45B207" w14:textId="77777777" w:rsidTr="006C1A2D">
        <w:trPr>
          <w:gridAfter w:val="1"/>
          <w:wAfter w:w="8" w:type="dxa"/>
          <w:trHeight w:val="70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5B70E" w14:textId="77777777" w:rsidR="00302CEE" w:rsidRPr="00757917" w:rsidRDefault="00302CEE" w:rsidP="00984FEB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 w:eastAsia="en-GB"/>
              </w:rPr>
              <w:t>สินทรัพย์ส่วนงาน</w:t>
            </w:r>
          </w:p>
        </w:tc>
        <w:tc>
          <w:tcPr>
            <w:tcW w:w="918" w:type="dxa"/>
            <w:tcBorders>
              <w:top w:val="nil"/>
              <w:left w:val="nil"/>
              <w:right w:val="nil"/>
            </w:tcBorders>
            <w:vAlign w:val="bottom"/>
          </w:tcPr>
          <w:p w14:paraId="52CC3EF2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top w:val="nil"/>
              <w:left w:val="nil"/>
              <w:right w:val="nil"/>
            </w:tcBorders>
            <w:vAlign w:val="bottom"/>
          </w:tcPr>
          <w:p w14:paraId="00979FDC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right w:val="nil"/>
            </w:tcBorders>
            <w:vAlign w:val="bottom"/>
          </w:tcPr>
          <w:p w14:paraId="53DC7B82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top w:val="nil"/>
              <w:left w:val="nil"/>
              <w:right w:val="nil"/>
            </w:tcBorders>
            <w:vAlign w:val="bottom"/>
          </w:tcPr>
          <w:p w14:paraId="4C7B1A18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nil"/>
              <w:left w:val="nil"/>
              <w:right w:val="nil"/>
            </w:tcBorders>
            <w:vAlign w:val="bottom"/>
          </w:tcPr>
          <w:p w14:paraId="29A4F74B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top w:val="nil"/>
              <w:left w:val="nil"/>
              <w:right w:val="nil"/>
            </w:tcBorders>
            <w:vAlign w:val="bottom"/>
          </w:tcPr>
          <w:p w14:paraId="38AFB34A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nil"/>
              <w:left w:val="nil"/>
              <w:right w:val="nil"/>
            </w:tcBorders>
            <w:vAlign w:val="bottom"/>
          </w:tcPr>
          <w:p w14:paraId="477DFCD1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top w:val="nil"/>
              <w:left w:val="nil"/>
              <w:right w:val="nil"/>
            </w:tcBorders>
            <w:vAlign w:val="bottom"/>
          </w:tcPr>
          <w:p w14:paraId="4758BD16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25AC2B2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5EEBE800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B3030D4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22CDECEA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510693D0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6" w:type="dxa"/>
            <w:vAlign w:val="bottom"/>
          </w:tcPr>
          <w:p w14:paraId="0461855B" w14:textId="77777777" w:rsidR="00302CEE" w:rsidRPr="00757917" w:rsidRDefault="00302CEE" w:rsidP="00984FEB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856F98" w:rsidRPr="00757917" w14:paraId="6399D4B8" w14:textId="77777777" w:rsidTr="006C1A2D">
        <w:trPr>
          <w:gridAfter w:val="1"/>
          <w:wAfter w:w="8" w:type="dxa"/>
          <w:trHeight w:val="61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CB7257" w14:textId="77777777" w:rsidR="00856F98" w:rsidRPr="00757917" w:rsidRDefault="00856F98" w:rsidP="00856F98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24"/>
                <w:szCs w:val="24"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val="en-GB" w:eastAsia="en-GB"/>
              </w:rPr>
              <w:t>สินทรัพย์ตามส่วนงานที่รายงาน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7FEE2521" w14:textId="4CF355CD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33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566</w:t>
            </w: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6E1365A9" w14:textId="791FB9D3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34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539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92FFC34" w14:textId="7EF3DDBE" w:rsidR="00856F98" w:rsidRPr="00757917" w:rsidRDefault="00BA45CF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33,620</w:t>
            </w: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40EB41D0" w14:textId="7060E5D2" w:rsidR="00856F98" w:rsidRPr="00757917" w:rsidRDefault="00BA45CF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35,100</w:t>
            </w: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1C48AA32" w14:textId="778EF910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354</w:t>
            </w: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2AB60DA4" w14:textId="6E7827D5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503</w:t>
            </w: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25361F60" w14:textId="5B1D5F7F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372</w:t>
            </w: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285E74B4" w14:textId="1F748147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221</w:t>
            </w:r>
          </w:p>
        </w:tc>
        <w:tc>
          <w:tcPr>
            <w:tcW w:w="900" w:type="dxa"/>
            <w:vAlign w:val="bottom"/>
          </w:tcPr>
          <w:p w14:paraId="4AAFD42A" w14:textId="394AB23D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708</w:t>
            </w:r>
          </w:p>
        </w:tc>
        <w:tc>
          <w:tcPr>
            <w:tcW w:w="1079" w:type="dxa"/>
            <w:vAlign w:val="bottom"/>
          </w:tcPr>
          <w:p w14:paraId="566B20A1" w14:textId="6918D4C2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706</w:t>
            </w:r>
          </w:p>
        </w:tc>
        <w:tc>
          <w:tcPr>
            <w:tcW w:w="900" w:type="dxa"/>
            <w:vAlign w:val="bottom"/>
          </w:tcPr>
          <w:p w14:paraId="66CFA45E" w14:textId="23363266" w:rsidR="00856F98" w:rsidRPr="00757917" w:rsidRDefault="00BA45CF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(359)</w:t>
            </w:r>
          </w:p>
        </w:tc>
        <w:tc>
          <w:tcPr>
            <w:tcW w:w="1079" w:type="dxa"/>
            <w:vAlign w:val="bottom"/>
          </w:tcPr>
          <w:p w14:paraId="46E188DC" w14:textId="5710BB4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BA45CF" w:rsidRPr="00757917">
              <w:rPr>
                <w:rFonts w:asciiTheme="majorBidi" w:hAnsiTheme="majorBidi" w:cstheme="majorBidi"/>
                <w:sz w:val="24"/>
                <w:szCs w:val="24"/>
              </w:rPr>
              <w:t>219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924" w:type="dxa"/>
            <w:vAlign w:val="bottom"/>
          </w:tcPr>
          <w:p w14:paraId="554C2A2D" w14:textId="7C2C58FE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76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BA45CF" w:rsidRPr="00757917">
              <w:rPr>
                <w:rFonts w:asciiTheme="majorBidi" w:hAnsiTheme="majorBidi" w:cstheme="majorBidi"/>
                <w:sz w:val="24"/>
                <w:szCs w:val="24"/>
              </w:rPr>
              <w:t>61</w:t>
            </w:r>
          </w:p>
        </w:tc>
        <w:tc>
          <w:tcPr>
            <w:tcW w:w="1056" w:type="dxa"/>
            <w:vAlign w:val="bottom"/>
          </w:tcPr>
          <w:p w14:paraId="65FADA69" w14:textId="2626BF7D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78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850</w:t>
            </w:r>
          </w:p>
        </w:tc>
      </w:tr>
      <w:tr w:rsidR="00856F98" w:rsidRPr="00757917" w14:paraId="39EA8167" w14:textId="77777777" w:rsidTr="006C1A2D">
        <w:trPr>
          <w:gridAfter w:val="1"/>
          <w:wAfter w:w="8" w:type="dxa"/>
          <w:trHeight w:val="61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828A3C" w14:textId="77777777" w:rsidR="00856F98" w:rsidRPr="00757917" w:rsidRDefault="00856F98" w:rsidP="00856F98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24"/>
                <w:szCs w:val="24"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val="en-GB" w:eastAsia="en-GB"/>
              </w:rPr>
              <w:t>เงินลงทุนในบริษัทร่วม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6DFDEF25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41CC45FE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54A5FC4F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7ECD5722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2694BDE5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3345CE7D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180F5227" w14:textId="39A4B7EF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1ECF5340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2B970C1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6F275FEC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5497C955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5E13B198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34910DC1" w14:textId="31E0D1AE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12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358</w:t>
            </w:r>
          </w:p>
        </w:tc>
        <w:tc>
          <w:tcPr>
            <w:tcW w:w="1056" w:type="dxa"/>
            <w:vAlign w:val="bottom"/>
          </w:tcPr>
          <w:p w14:paraId="3BC9706B" w14:textId="48CB95A8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10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723</w:t>
            </w:r>
          </w:p>
        </w:tc>
      </w:tr>
      <w:tr w:rsidR="00856F98" w:rsidRPr="00757917" w14:paraId="4E4A61D7" w14:textId="77777777" w:rsidTr="006C1A2D">
        <w:trPr>
          <w:gridAfter w:val="1"/>
          <w:wAfter w:w="8" w:type="dxa"/>
          <w:trHeight w:val="40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731FA9" w14:textId="77777777" w:rsidR="00856F98" w:rsidRPr="00757917" w:rsidRDefault="00856F98" w:rsidP="00856F98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24"/>
                <w:szCs w:val="24"/>
                <w:cs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val="en-GB" w:eastAsia="en-GB"/>
              </w:rPr>
              <w:t>เงินลงทุนในการร่วมค้า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7F928F07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3485EA77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080B8DE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3540C3C3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10A2E2A4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53DD560A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6D3A9AC4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7C5048EF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2F0B0338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548741B3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63F05F5E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17879635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479A28CC" w14:textId="0B093516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456</w:t>
            </w:r>
          </w:p>
        </w:tc>
        <w:tc>
          <w:tcPr>
            <w:tcW w:w="1056" w:type="dxa"/>
            <w:vAlign w:val="bottom"/>
          </w:tcPr>
          <w:p w14:paraId="001C0722" w14:textId="2DFA8254" w:rsidR="00856F98" w:rsidRPr="00757917" w:rsidRDefault="00460DDC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856F98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934</w:t>
            </w:r>
          </w:p>
        </w:tc>
      </w:tr>
      <w:tr w:rsidR="00856F98" w:rsidRPr="00757917" w14:paraId="12F1D5A2" w14:textId="77777777" w:rsidTr="006C1A2D">
        <w:trPr>
          <w:gridAfter w:val="1"/>
          <w:wAfter w:w="8" w:type="dxa"/>
          <w:trHeight w:val="40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9861AE" w14:textId="77777777" w:rsidR="00856F98" w:rsidRPr="00757917" w:rsidRDefault="00856F98" w:rsidP="00856F98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24"/>
                <w:szCs w:val="24"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val="en-GB" w:eastAsia="en-GB"/>
              </w:rPr>
              <w:t>สินทรัพย์อื่น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6EE819A3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592C82B7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1B9F941A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54017951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57980A64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7ED382BB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134B2910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4572F84B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66AC38E6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780FBFB8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0F3AF2D4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63826197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1BE6CF00" w14:textId="732015B9" w:rsidR="00856F98" w:rsidRPr="00757917" w:rsidRDefault="00460DDC" w:rsidP="00856F98">
            <w:pPr>
              <w:pBdr>
                <w:bottom w:val="single" w:sz="4" w:space="1" w:color="auto"/>
              </w:pBd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56</w:t>
            </w:r>
            <w:r w:rsidR="00BA45CF" w:rsidRPr="00757917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1056" w:type="dxa"/>
            <w:vAlign w:val="bottom"/>
          </w:tcPr>
          <w:p w14:paraId="009FF11F" w14:textId="5BBC1F54" w:rsidR="00856F98" w:rsidRPr="00757917" w:rsidRDefault="00460DDC" w:rsidP="00856F98">
            <w:pPr>
              <w:pBdr>
                <w:bottom w:val="single" w:sz="4" w:space="1" w:color="auto"/>
              </w:pBd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67</w:t>
            </w:r>
            <w:r w:rsidR="00C0175A" w:rsidRPr="00757917">
              <w:rPr>
                <w:rFonts w:asciiTheme="majorBidi" w:hAnsiTheme="majorBidi" w:cstheme="majorBidi"/>
                <w:sz w:val="24"/>
                <w:szCs w:val="24"/>
              </w:rPr>
              <w:t>9</w:t>
            </w:r>
          </w:p>
        </w:tc>
      </w:tr>
      <w:tr w:rsidR="00856F98" w:rsidRPr="00757917" w14:paraId="74C37BD8" w14:textId="77777777" w:rsidTr="006C1A2D">
        <w:trPr>
          <w:gridAfter w:val="1"/>
          <w:wAfter w:w="8" w:type="dxa"/>
          <w:trHeight w:val="65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9D5123" w14:textId="77777777" w:rsidR="00856F98" w:rsidRPr="00757917" w:rsidRDefault="00856F98" w:rsidP="00856F98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 w:eastAsia="en-GB"/>
              </w:rPr>
              <w:t>รวมสินทรัพย์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483E9447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23CB40CF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478216F2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64B72245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60AAA188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0D03D0E6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6671D002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3745CF5E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0C311F8B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5393DB88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6A59C78C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11492938" w14:textId="77777777" w:rsidR="00856F98" w:rsidRPr="00757917" w:rsidRDefault="00856F98" w:rsidP="00856F98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3EBEF746" w14:textId="5B83575C" w:rsidR="00856F98" w:rsidRPr="00757917" w:rsidRDefault="00460DDC" w:rsidP="00856F98">
            <w:pPr>
              <w:pBdr>
                <w:bottom w:val="double" w:sz="4" w:space="1" w:color="auto"/>
              </w:pBd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92</w:t>
            </w:r>
            <w:r w:rsidR="00856F98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  <w:r w:rsidR="000C2F60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37</w:t>
            </w:r>
          </w:p>
        </w:tc>
        <w:tc>
          <w:tcPr>
            <w:tcW w:w="1056" w:type="dxa"/>
            <w:vAlign w:val="bottom"/>
          </w:tcPr>
          <w:p w14:paraId="3F211F88" w14:textId="37784933" w:rsidR="00856F98" w:rsidRPr="00757917" w:rsidRDefault="00460DDC" w:rsidP="00856F98">
            <w:pPr>
              <w:pBdr>
                <w:bottom w:val="double" w:sz="4" w:space="1" w:color="auto"/>
              </w:pBd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</w:t>
            </w:r>
            <w:r w:rsidR="00294C31" w:rsidRPr="00757917">
              <w:rPr>
                <w:rFonts w:asciiTheme="majorBidi" w:hAnsiTheme="majorBidi" w:cstheme="majorBidi" w:hint="cs"/>
                <w:b/>
                <w:bCs/>
                <w:sz w:val="24"/>
                <w:szCs w:val="24"/>
              </w:rPr>
              <w:t>3</w:t>
            </w:r>
            <w:r w:rsidR="00856F98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18</w:t>
            </w:r>
            <w:r w:rsidR="00C0175A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</w:t>
            </w:r>
          </w:p>
        </w:tc>
      </w:tr>
      <w:tr w:rsidR="0012729C" w:rsidRPr="00757917" w14:paraId="475DCB8A" w14:textId="77777777" w:rsidTr="006C1A2D">
        <w:trPr>
          <w:gridAfter w:val="1"/>
          <w:wAfter w:w="8" w:type="dxa"/>
          <w:trHeight w:val="40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730CB3" w14:textId="77777777" w:rsidR="0012729C" w:rsidRPr="00757917" w:rsidRDefault="0012729C" w:rsidP="0012729C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 w:eastAsia="en-GB"/>
              </w:rPr>
            </w:pP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7ABAF2FC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7108A415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38BA140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4EB61C8B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3B71E9EC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1C27CC04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3DCA81A8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1CDCD975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5F8F25A9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11A49B2A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72E15AC5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4A642077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7E3E5A75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6" w:type="dxa"/>
            <w:vAlign w:val="bottom"/>
          </w:tcPr>
          <w:p w14:paraId="3921238E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2729C" w:rsidRPr="00757917" w14:paraId="1C062EE3" w14:textId="77777777" w:rsidTr="006C1A2D">
        <w:trPr>
          <w:gridAfter w:val="1"/>
          <w:wAfter w:w="8" w:type="dxa"/>
          <w:trHeight w:val="40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563583" w14:textId="77777777" w:rsidR="0012729C" w:rsidRPr="00757917" w:rsidRDefault="0012729C" w:rsidP="0012729C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 w:eastAsia="en-GB"/>
              </w:rPr>
              <w:t>หนี้สินส่วนงาน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2A4FCE43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52A8BAED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2E180717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6AD4D3E5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01D1F088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6E053A17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59927666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62D50324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20E65EFC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40D6BA65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08B98E29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518F69B9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05D7CC35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6" w:type="dxa"/>
            <w:vAlign w:val="bottom"/>
          </w:tcPr>
          <w:p w14:paraId="42C1B33E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2729C" w:rsidRPr="00757917" w14:paraId="2FC07FBA" w14:textId="77777777" w:rsidTr="006C1A2D">
        <w:trPr>
          <w:gridAfter w:val="1"/>
          <w:wAfter w:w="8" w:type="dxa"/>
          <w:trHeight w:val="40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417A61" w14:textId="77777777" w:rsidR="0012729C" w:rsidRPr="00757917" w:rsidRDefault="0012729C" w:rsidP="0012729C">
            <w:pPr>
              <w:shd w:val="clear" w:color="auto" w:fill="FFFFFF"/>
              <w:tabs>
                <w:tab w:val="clear" w:pos="227"/>
                <w:tab w:val="left" w:pos="127"/>
              </w:tabs>
              <w:spacing w:line="300" w:lineRule="exact"/>
              <w:ind w:left="174" w:right="-79" w:hanging="174"/>
              <w:rPr>
                <w:rFonts w:asciiTheme="majorBidi" w:hAnsiTheme="majorBidi" w:cstheme="majorBidi"/>
                <w:sz w:val="24"/>
                <w:szCs w:val="24"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val="en-GB" w:eastAsia="en-GB"/>
              </w:rPr>
              <w:t>หนี้สินตามส่วนงานที่รายงาน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4F00B2C1" w14:textId="2B23194D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21</w:t>
            </w:r>
            <w:r w:rsidR="001E2F97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271</w:t>
            </w: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68D675F2" w14:textId="3F06A2A5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21</w:t>
            </w:r>
            <w:r w:rsidR="001E2F97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686</w:t>
            </w: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0677AAF8" w14:textId="1ED1DECA" w:rsidR="0012729C" w:rsidRPr="00757917" w:rsidRDefault="000C2F60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20,837</w:t>
            </w: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37E6AEB5" w14:textId="40FF447E" w:rsidR="0012729C" w:rsidRPr="00757917" w:rsidRDefault="000C2F60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16,352</w:t>
            </w: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27C91B97" w14:textId="7B604965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E2F97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756</w:t>
            </w: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69342E6B" w14:textId="7C908475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="001E2F97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525</w:t>
            </w: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11E5B26A" w14:textId="753061F8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="001E2F97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164</w:t>
            </w: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33FA436E" w14:textId="69A2923E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902</w:t>
            </w:r>
          </w:p>
        </w:tc>
        <w:tc>
          <w:tcPr>
            <w:tcW w:w="900" w:type="dxa"/>
            <w:vAlign w:val="bottom"/>
          </w:tcPr>
          <w:p w14:paraId="22F9B246" w14:textId="2195E452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739</w:t>
            </w:r>
          </w:p>
        </w:tc>
        <w:tc>
          <w:tcPr>
            <w:tcW w:w="1079" w:type="dxa"/>
            <w:vAlign w:val="bottom"/>
          </w:tcPr>
          <w:p w14:paraId="6038DCB4" w14:textId="051023DA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364</w:t>
            </w:r>
          </w:p>
        </w:tc>
        <w:tc>
          <w:tcPr>
            <w:tcW w:w="900" w:type="dxa"/>
            <w:vAlign w:val="bottom"/>
          </w:tcPr>
          <w:p w14:paraId="0077C4DA" w14:textId="15A22338" w:rsidR="0012729C" w:rsidRPr="00757917" w:rsidRDefault="001E2F97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24"/>
                <w:szCs w:val="24"/>
              </w:rPr>
              <w:t>16</w:t>
            </w:r>
            <w:r w:rsidR="000C2F60" w:rsidRPr="00757917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1079" w:type="dxa"/>
            <w:vAlign w:val="bottom"/>
          </w:tcPr>
          <w:p w14:paraId="0DC7A269" w14:textId="747C0580" w:rsidR="0012729C" w:rsidRPr="00757917" w:rsidRDefault="001E2F97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0C2F60" w:rsidRPr="00757917">
              <w:rPr>
                <w:rFonts w:asciiTheme="majorBidi" w:hAnsiTheme="majorBidi" w:cstheme="majorBidi"/>
                <w:sz w:val="24"/>
                <w:szCs w:val="24"/>
              </w:rPr>
              <w:t>38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924" w:type="dxa"/>
            <w:vAlign w:val="bottom"/>
          </w:tcPr>
          <w:p w14:paraId="3EAE4700" w14:textId="1E61250E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46</w:t>
            </w:r>
            <w:r w:rsidR="001E2F97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606</w:t>
            </w:r>
          </w:p>
        </w:tc>
        <w:tc>
          <w:tcPr>
            <w:tcW w:w="1056" w:type="dxa"/>
            <w:vAlign w:val="bottom"/>
          </w:tcPr>
          <w:p w14:paraId="3EE69A76" w14:textId="2464DB42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45</w:t>
            </w:r>
            <w:r w:rsidR="0012729C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791</w:t>
            </w:r>
          </w:p>
        </w:tc>
      </w:tr>
      <w:tr w:rsidR="0012729C" w:rsidRPr="00757917" w14:paraId="468C9796" w14:textId="77777777" w:rsidTr="006C1A2D">
        <w:trPr>
          <w:gridAfter w:val="1"/>
          <w:wAfter w:w="8" w:type="dxa"/>
          <w:trHeight w:val="40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F0DAC4" w14:textId="77777777" w:rsidR="0012729C" w:rsidRPr="00757917" w:rsidRDefault="0012729C" w:rsidP="0012729C">
            <w:pPr>
              <w:shd w:val="clear" w:color="auto" w:fill="FFFFFF"/>
              <w:tabs>
                <w:tab w:val="clear" w:pos="227"/>
                <w:tab w:val="left" w:pos="127"/>
              </w:tabs>
              <w:spacing w:line="300" w:lineRule="exact"/>
              <w:ind w:left="174" w:right="-79" w:hanging="174"/>
              <w:rPr>
                <w:rFonts w:asciiTheme="majorBidi" w:hAnsiTheme="majorBidi" w:cstheme="majorBidi"/>
                <w:sz w:val="24"/>
                <w:szCs w:val="24"/>
                <w:cs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val="en-GB" w:eastAsia="en-GB"/>
              </w:rPr>
              <w:t>เงินกู้ยืมระยะยาว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61053CA9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20F506B9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730FAD30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3B73FD4E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6BC95E58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27353AF9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4024369A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484F8B1C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2E9890DB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2DF9F9AD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69EC2CB3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247BBA7A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39AD9FEE" w14:textId="08478577" w:rsidR="0012729C" w:rsidRPr="00757917" w:rsidRDefault="00460DDC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6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11</w:t>
            </w:r>
            <w:r w:rsidR="001E2F97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  <w:tc>
          <w:tcPr>
            <w:tcW w:w="1056" w:type="dxa"/>
            <w:vAlign w:val="bottom"/>
          </w:tcPr>
          <w:p w14:paraId="54DD3D7C" w14:textId="33EC51D5" w:rsidR="0012729C" w:rsidRPr="00757917" w:rsidRDefault="00460DD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15</w:t>
            </w:r>
            <w:r w:rsidR="0012729C" w:rsidRPr="00757917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000</w:t>
            </w:r>
          </w:p>
        </w:tc>
      </w:tr>
      <w:tr w:rsidR="0012729C" w:rsidRPr="00757917" w14:paraId="197800D8" w14:textId="77777777" w:rsidTr="006C1A2D">
        <w:trPr>
          <w:gridAfter w:val="1"/>
          <w:wAfter w:w="8" w:type="dxa"/>
          <w:trHeight w:val="40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A031A8" w14:textId="77777777" w:rsidR="0012729C" w:rsidRPr="00757917" w:rsidRDefault="0012729C" w:rsidP="0012729C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24"/>
                <w:szCs w:val="24"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val="en-GB" w:eastAsia="en-GB"/>
              </w:rPr>
              <w:t>หนี้สินอื่น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0E9DBD8C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547D4A39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595468B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2AC03A88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2B924CCC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2698FC56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56153AFE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0785149E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774ABEC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71F42AE3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F1E4279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06E8E71D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2FF6FE21" w14:textId="4D696CB2" w:rsidR="0012729C" w:rsidRPr="00757917" w:rsidRDefault="00460DDC" w:rsidP="0012729C">
            <w:pPr>
              <w:pBdr>
                <w:bottom w:val="single" w:sz="4" w:space="1" w:color="auto"/>
              </w:pBd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778</w:t>
            </w:r>
          </w:p>
        </w:tc>
        <w:tc>
          <w:tcPr>
            <w:tcW w:w="1056" w:type="dxa"/>
            <w:vAlign w:val="bottom"/>
          </w:tcPr>
          <w:p w14:paraId="3180137A" w14:textId="4EC0963A" w:rsidR="0012729C" w:rsidRPr="00757917" w:rsidRDefault="00460DDC" w:rsidP="0012729C">
            <w:pPr>
              <w:pBdr>
                <w:bottom w:val="single" w:sz="4" w:space="1" w:color="auto"/>
              </w:pBd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262</w:t>
            </w:r>
          </w:p>
        </w:tc>
      </w:tr>
      <w:tr w:rsidR="0012729C" w:rsidRPr="00757917" w14:paraId="67966382" w14:textId="77777777" w:rsidTr="006C1A2D">
        <w:trPr>
          <w:gridAfter w:val="1"/>
          <w:wAfter w:w="8" w:type="dxa"/>
          <w:trHeight w:val="433"/>
        </w:trPr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C529EC" w14:textId="77777777" w:rsidR="0012729C" w:rsidRPr="00757917" w:rsidRDefault="0012729C" w:rsidP="0012729C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eastAsia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 w:eastAsia="en-GB"/>
              </w:rPr>
              <w:t>รวมหนี้สิน</w:t>
            </w:r>
          </w:p>
        </w:tc>
        <w:tc>
          <w:tcPr>
            <w:tcW w:w="918" w:type="dxa"/>
            <w:tcBorders>
              <w:left w:val="nil"/>
              <w:right w:val="nil"/>
            </w:tcBorders>
            <w:vAlign w:val="bottom"/>
          </w:tcPr>
          <w:p w14:paraId="45E61934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2" w:type="dxa"/>
            <w:tcBorders>
              <w:left w:val="nil"/>
              <w:right w:val="nil"/>
            </w:tcBorders>
            <w:vAlign w:val="bottom"/>
          </w:tcPr>
          <w:p w14:paraId="2761AAE5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vAlign w:val="bottom"/>
          </w:tcPr>
          <w:p w14:paraId="68E5E636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tcBorders>
              <w:left w:val="nil"/>
              <w:right w:val="nil"/>
            </w:tcBorders>
            <w:vAlign w:val="bottom"/>
          </w:tcPr>
          <w:p w14:paraId="56BD8958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1" w:type="dxa"/>
            <w:tcBorders>
              <w:left w:val="nil"/>
              <w:right w:val="nil"/>
            </w:tcBorders>
            <w:vAlign w:val="bottom"/>
          </w:tcPr>
          <w:p w14:paraId="404AEC1B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2" w:type="dxa"/>
            <w:tcBorders>
              <w:left w:val="nil"/>
              <w:right w:val="nil"/>
            </w:tcBorders>
            <w:vAlign w:val="bottom"/>
          </w:tcPr>
          <w:p w14:paraId="15509A4F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left w:val="nil"/>
              <w:right w:val="nil"/>
            </w:tcBorders>
            <w:vAlign w:val="bottom"/>
          </w:tcPr>
          <w:p w14:paraId="503C7BA6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57" w:type="dxa"/>
            <w:tcBorders>
              <w:left w:val="nil"/>
              <w:right w:val="nil"/>
            </w:tcBorders>
            <w:vAlign w:val="bottom"/>
          </w:tcPr>
          <w:p w14:paraId="3B607CED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7FA55FF8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065F9F10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D65E6EE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9" w:type="dxa"/>
            <w:vAlign w:val="bottom"/>
          </w:tcPr>
          <w:p w14:paraId="69590230" w14:textId="77777777" w:rsidR="0012729C" w:rsidRPr="00757917" w:rsidRDefault="0012729C" w:rsidP="0012729C">
            <w:pPr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4" w:type="dxa"/>
            <w:vAlign w:val="bottom"/>
          </w:tcPr>
          <w:p w14:paraId="16B5E174" w14:textId="081683FF" w:rsidR="0012729C" w:rsidRPr="00757917" w:rsidRDefault="00460DDC" w:rsidP="0012729C">
            <w:pPr>
              <w:pBdr>
                <w:bottom w:val="double" w:sz="4" w:space="1" w:color="auto"/>
              </w:pBd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58</w:t>
            </w:r>
            <w:r w:rsidR="001E2F97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384</w:t>
            </w:r>
          </w:p>
        </w:tc>
        <w:tc>
          <w:tcPr>
            <w:tcW w:w="1056" w:type="dxa"/>
            <w:vAlign w:val="bottom"/>
          </w:tcPr>
          <w:p w14:paraId="5A96D5D6" w14:textId="12786410" w:rsidR="0012729C" w:rsidRPr="00757917" w:rsidRDefault="00460DDC" w:rsidP="0012729C">
            <w:pPr>
              <w:pBdr>
                <w:bottom w:val="double" w:sz="4" w:space="1" w:color="auto"/>
              </w:pBd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61</w:t>
            </w:r>
            <w:r w:rsidR="0012729C"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053</w:t>
            </w:r>
          </w:p>
        </w:tc>
      </w:tr>
    </w:tbl>
    <w:p w14:paraId="74C931D0" w14:textId="597B9DAF" w:rsidR="00473E67" w:rsidRPr="00757917" w:rsidRDefault="00473E67">
      <w:pPr>
        <w:rPr>
          <w:rFonts w:ascii="Angsana New" w:hAnsi="Angsana New"/>
          <w:sz w:val="10"/>
          <w:szCs w:val="10"/>
        </w:rPr>
      </w:pPr>
    </w:p>
    <w:p w14:paraId="765D3270" w14:textId="7064FA28" w:rsidR="00D47038" w:rsidRPr="00757917" w:rsidRDefault="00D47038">
      <w:pPr>
        <w:rPr>
          <w:rFonts w:ascii="Angsana New" w:hAnsi="Angsana New"/>
          <w:sz w:val="10"/>
          <w:szCs w:val="10"/>
        </w:rPr>
      </w:pPr>
    </w:p>
    <w:p w14:paraId="6CDDB9F4" w14:textId="78FBF705" w:rsidR="00D47038" w:rsidRPr="00757917" w:rsidRDefault="00D47038">
      <w:pPr>
        <w:rPr>
          <w:rFonts w:ascii="Angsana New" w:hAnsi="Angsana New"/>
          <w:spacing w:val="-12"/>
          <w:sz w:val="28"/>
          <w:szCs w:val="28"/>
        </w:rPr>
      </w:pPr>
    </w:p>
    <w:p w14:paraId="07C15DAC" w14:textId="20333B65" w:rsidR="00D47038" w:rsidRPr="00757917" w:rsidRDefault="00D47038">
      <w:pPr>
        <w:rPr>
          <w:rFonts w:ascii="Angsana New" w:hAnsi="Angsana New"/>
          <w:sz w:val="10"/>
          <w:szCs w:val="10"/>
        </w:rPr>
      </w:pPr>
    </w:p>
    <w:p w14:paraId="687A5619" w14:textId="3845F711" w:rsidR="00D47038" w:rsidRPr="00757917" w:rsidRDefault="00D47038">
      <w:pPr>
        <w:rPr>
          <w:rFonts w:ascii="Angsana New" w:hAnsi="Angsana New"/>
          <w:sz w:val="10"/>
          <w:szCs w:val="10"/>
        </w:rPr>
      </w:pPr>
    </w:p>
    <w:p w14:paraId="6F2415EC" w14:textId="5669FB44" w:rsidR="00D47038" w:rsidRPr="00757917" w:rsidRDefault="00D47038">
      <w:pPr>
        <w:rPr>
          <w:rFonts w:ascii="Angsana New" w:hAnsi="Angsana New"/>
          <w:sz w:val="10"/>
          <w:szCs w:val="10"/>
        </w:rPr>
      </w:pPr>
    </w:p>
    <w:p w14:paraId="3AD93559" w14:textId="39E06269" w:rsidR="00D47038" w:rsidRPr="00757917" w:rsidRDefault="00D47038">
      <w:pPr>
        <w:rPr>
          <w:rFonts w:ascii="Angsana New" w:hAnsi="Angsana New"/>
          <w:sz w:val="10"/>
          <w:szCs w:val="10"/>
        </w:rPr>
      </w:pPr>
    </w:p>
    <w:p w14:paraId="702C3021" w14:textId="6A3F67F5" w:rsidR="00D47038" w:rsidRPr="00757917" w:rsidRDefault="00D47038">
      <w:pPr>
        <w:rPr>
          <w:rFonts w:ascii="Angsana New" w:hAnsi="Angsana New"/>
          <w:sz w:val="10"/>
          <w:szCs w:val="10"/>
        </w:rPr>
      </w:pPr>
    </w:p>
    <w:p w14:paraId="1D841984" w14:textId="0E35F6BC" w:rsidR="00D47038" w:rsidRPr="00757917" w:rsidRDefault="00D470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10"/>
          <w:szCs w:val="10"/>
          <w:cs/>
        </w:rPr>
      </w:pPr>
      <w:r w:rsidRPr="00757917">
        <w:rPr>
          <w:rFonts w:ascii="Angsana New" w:hAnsi="Angsana New"/>
          <w:sz w:val="10"/>
          <w:szCs w:val="10"/>
          <w:cs/>
        </w:rPr>
        <w:br w:type="page"/>
      </w:r>
    </w:p>
    <w:tbl>
      <w:tblPr>
        <w:tblW w:w="14872" w:type="dxa"/>
        <w:tblLayout w:type="fixed"/>
        <w:tblLook w:val="00A0" w:firstRow="1" w:lastRow="0" w:firstColumn="1" w:lastColumn="0" w:noHBand="0" w:noVBand="0"/>
      </w:tblPr>
      <w:tblGrid>
        <w:gridCol w:w="3197"/>
        <w:gridCol w:w="1256"/>
        <w:gridCol w:w="1148"/>
        <w:gridCol w:w="1158"/>
        <w:gridCol w:w="1157"/>
        <w:gridCol w:w="1153"/>
        <w:gridCol w:w="1156"/>
        <w:gridCol w:w="1153"/>
        <w:gridCol w:w="1156"/>
        <w:gridCol w:w="1148"/>
        <w:gridCol w:w="1160"/>
        <w:gridCol w:w="30"/>
      </w:tblGrid>
      <w:tr w:rsidR="008838F3" w:rsidRPr="00757917" w14:paraId="3055564B" w14:textId="77777777" w:rsidTr="00D36170">
        <w:trPr>
          <w:trHeight w:val="47"/>
          <w:tblHeader/>
        </w:trPr>
        <w:tc>
          <w:tcPr>
            <w:tcW w:w="3197" w:type="dxa"/>
            <w:tcBorders>
              <w:left w:val="nil"/>
              <w:right w:val="nil"/>
            </w:tcBorders>
            <w:noWrap/>
            <w:vAlign w:val="bottom"/>
          </w:tcPr>
          <w:p w14:paraId="7D8F8C8C" w14:textId="77777777" w:rsidR="008838F3" w:rsidRPr="00757917" w:rsidRDefault="008838F3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675" w:type="dxa"/>
            <w:gridSpan w:val="11"/>
            <w:tcBorders>
              <w:left w:val="nil"/>
              <w:bottom w:val="nil"/>
            </w:tcBorders>
            <w:vAlign w:val="bottom"/>
          </w:tcPr>
          <w:p w14:paraId="07A06BD4" w14:textId="266ED18C" w:rsidR="008838F3" w:rsidRPr="00757917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งบการเงินรวม</w:t>
            </w:r>
          </w:p>
        </w:tc>
      </w:tr>
      <w:tr w:rsidR="008838F3" w:rsidRPr="00757917" w14:paraId="2FFFEAE5" w14:textId="77777777" w:rsidTr="008838F3">
        <w:trPr>
          <w:trHeight w:val="47"/>
          <w:tblHeader/>
        </w:trPr>
        <w:tc>
          <w:tcPr>
            <w:tcW w:w="3197" w:type="dxa"/>
            <w:tcBorders>
              <w:left w:val="nil"/>
              <w:right w:val="nil"/>
            </w:tcBorders>
            <w:noWrap/>
            <w:vAlign w:val="bottom"/>
          </w:tcPr>
          <w:p w14:paraId="298A2701" w14:textId="77777777" w:rsidR="008838F3" w:rsidRPr="00757917" w:rsidRDefault="008838F3" w:rsidP="00EC0DA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240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34071B78" w14:textId="7430900E" w:rsidR="008838F3" w:rsidRPr="00757917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315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0FB596B9" w14:textId="16F08329" w:rsidR="008838F3" w:rsidRPr="00757917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309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4463FFAA" w14:textId="26504CEF" w:rsidR="008838F3" w:rsidRPr="00757917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309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4B53E909" w14:textId="299F6102" w:rsidR="008838F3" w:rsidRPr="00757917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338" w:type="dxa"/>
            <w:gridSpan w:val="3"/>
            <w:vAlign w:val="bottom"/>
          </w:tcPr>
          <w:p w14:paraId="7E9EDFE2" w14:textId="77777777" w:rsidR="008838F3" w:rsidRPr="00757917" w:rsidRDefault="008838F3" w:rsidP="00EC0DA7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031300" w:rsidRPr="00757917" w14:paraId="59526751" w14:textId="77777777" w:rsidTr="008838F3">
        <w:trPr>
          <w:gridAfter w:val="1"/>
          <w:wAfter w:w="30" w:type="dxa"/>
          <w:trHeight w:val="47"/>
          <w:tblHeader/>
        </w:trPr>
        <w:tc>
          <w:tcPr>
            <w:tcW w:w="3197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7E32E88" w14:textId="77777777" w:rsidR="00031300" w:rsidRPr="00757917" w:rsidRDefault="00031300" w:rsidP="00031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7CDAFE" w14:textId="2A57108F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EA15F9" w14:textId="7F29D685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59A0D0" w14:textId="3FE02971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B1D9B" w14:textId="1B3E204B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B2BBF8A" w14:textId="22F5CE77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5FF11D" w14:textId="1F66AAAE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B1D986" w14:textId="0775E34C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2CA6A" w14:textId="46A2FC33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48" w:type="dxa"/>
            <w:vAlign w:val="bottom"/>
          </w:tcPr>
          <w:p w14:paraId="6BD6AE86" w14:textId="4AB784A6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60" w:type="dxa"/>
            <w:vAlign w:val="bottom"/>
          </w:tcPr>
          <w:p w14:paraId="25F23E72" w14:textId="322D274A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8838F3" w:rsidRPr="00757917" w14:paraId="33855128" w14:textId="77777777" w:rsidTr="00D36170">
        <w:trPr>
          <w:gridAfter w:val="1"/>
          <w:wAfter w:w="30" w:type="dxa"/>
          <w:trHeight w:val="47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095A47" w14:textId="77777777" w:rsidR="008838F3" w:rsidRPr="00757917" w:rsidRDefault="008838F3" w:rsidP="00731624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45" w:type="dxa"/>
            <w:gridSpan w:val="10"/>
            <w:tcBorders>
              <w:top w:val="nil"/>
              <w:left w:val="nil"/>
            </w:tcBorders>
            <w:vAlign w:val="bottom"/>
          </w:tcPr>
          <w:p w14:paraId="44F9858D" w14:textId="76A6F2B5" w:rsidR="008838F3" w:rsidRPr="00757917" w:rsidRDefault="008838F3" w:rsidP="008838F3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8838F3" w:rsidRPr="00757917" w14:paraId="2524D480" w14:textId="77777777" w:rsidTr="008838F3">
        <w:trPr>
          <w:gridAfter w:val="1"/>
          <w:wAfter w:w="30" w:type="dxa"/>
          <w:trHeight w:val="47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0EFBB6" w14:textId="56AAE35A" w:rsidR="008838F3" w:rsidRPr="00757917" w:rsidRDefault="008838F3" w:rsidP="008838F3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1256" w:type="dxa"/>
            <w:tcBorders>
              <w:top w:val="nil"/>
              <w:left w:val="nil"/>
              <w:right w:val="nil"/>
            </w:tcBorders>
            <w:vAlign w:val="bottom"/>
          </w:tcPr>
          <w:p w14:paraId="1EDB3BED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8" w:type="dxa"/>
            <w:tcBorders>
              <w:top w:val="nil"/>
              <w:left w:val="nil"/>
              <w:right w:val="nil"/>
            </w:tcBorders>
            <w:vAlign w:val="bottom"/>
          </w:tcPr>
          <w:p w14:paraId="5B96BF86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8" w:type="dxa"/>
            <w:tcBorders>
              <w:top w:val="nil"/>
              <w:left w:val="nil"/>
              <w:right w:val="nil"/>
            </w:tcBorders>
            <w:vAlign w:val="bottom"/>
          </w:tcPr>
          <w:p w14:paraId="413E5C02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vAlign w:val="bottom"/>
          </w:tcPr>
          <w:p w14:paraId="105C9AE3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3" w:type="dxa"/>
            <w:tcBorders>
              <w:top w:val="nil"/>
              <w:left w:val="nil"/>
              <w:right w:val="nil"/>
            </w:tcBorders>
            <w:vAlign w:val="bottom"/>
          </w:tcPr>
          <w:p w14:paraId="4BAEA7FE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vAlign w:val="bottom"/>
          </w:tcPr>
          <w:p w14:paraId="066F9797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3" w:type="dxa"/>
            <w:tcBorders>
              <w:top w:val="nil"/>
              <w:left w:val="nil"/>
              <w:right w:val="nil"/>
            </w:tcBorders>
            <w:vAlign w:val="bottom"/>
          </w:tcPr>
          <w:p w14:paraId="021726F1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vAlign w:val="bottom"/>
          </w:tcPr>
          <w:p w14:paraId="4D3DB009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8" w:type="dxa"/>
          </w:tcPr>
          <w:p w14:paraId="53816510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0" w:type="dxa"/>
          </w:tcPr>
          <w:p w14:paraId="260EE99C" w14:textId="77777777" w:rsidR="008838F3" w:rsidRPr="00757917" w:rsidRDefault="008838F3" w:rsidP="00EC0DA7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2729C" w:rsidRPr="00757917" w14:paraId="3AF30A84" w14:textId="77777777" w:rsidTr="008838F3">
        <w:trPr>
          <w:gridAfter w:val="1"/>
          <w:wAfter w:w="30" w:type="dxa"/>
          <w:trHeight w:val="43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4B5573" w14:textId="02A94C17" w:rsidR="0012729C" w:rsidRPr="00757917" w:rsidRDefault="0012729C" w:rsidP="0012729C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2A19CE15" w14:textId="3D35DDA1" w:rsidR="0012729C" w:rsidRPr="00757917" w:rsidRDefault="007A264E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11,440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3B03C309" w14:textId="0A431BF7" w:rsidR="0012729C" w:rsidRPr="00757917" w:rsidRDefault="00294C31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 w:hint="cs"/>
                <w:sz w:val="30"/>
                <w:szCs w:val="30"/>
              </w:rPr>
              <w:t>14</w:t>
            </w:r>
            <w:r w:rsidR="0012729C" w:rsidRPr="00757917">
              <w:rPr>
                <w:rFonts w:ascii="Angsana New" w:hAnsi="Angsana New"/>
                <w:sz w:val="30"/>
                <w:szCs w:val="30"/>
                <w:lang w:val="en-GB"/>
              </w:rPr>
              <w:t>,648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1A5E0E15" w14:textId="0614FAA1" w:rsidR="0012729C" w:rsidRPr="00757917" w:rsidRDefault="007A264E" w:rsidP="007A2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847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254EFEFE" w14:textId="148A0298" w:rsidR="0012729C" w:rsidRPr="00757917" w:rsidRDefault="0012729C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1,361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62991510" w14:textId="6CCD7D9D" w:rsidR="0012729C" w:rsidRPr="00757917" w:rsidRDefault="007A264E" w:rsidP="007A2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left="-17" w:right="119" w:firstLine="17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25C9E8E5" w14:textId="40FB27D2" w:rsidR="0012729C" w:rsidRPr="00757917" w:rsidRDefault="0012729C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4DF86A1D" w14:textId="6C17ADB5" w:rsidR="0012729C" w:rsidRPr="00757917" w:rsidRDefault="007A264E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163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4E0BBAF8" w14:textId="7CA62D8B" w:rsidR="0012729C" w:rsidRPr="00757917" w:rsidRDefault="0012729C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33</w:t>
            </w:r>
            <w:r w:rsidR="00CC7A92" w:rsidRPr="00757917">
              <w:rPr>
                <w:rFonts w:ascii="Angsana New" w:hAnsi="Angsana New"/>
                <w:sz w:val="30"/>
                <w:szCs w:val="30"/>
                <w:lang w:val="en-GB"/>
              </w:rPr>
              <w:t>2</w:t>
            </w:r>
          </w:p>
        </w:tc>
        <w:tc>
          <w:tcPr>
            <w:tcW w:w="1148" w:type="dxa"/>
          </w:tcPr>
          <w:p w14:paraId="130F71A6" w14:textId="7B97AE4F" w:rsidR="0012729C" w:rsidRPr="00757917" w:rsidRDefault="007A264E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12,450</w:t>
            </w:r>
          </w:p>
        </w:tc>
        <w:tc>
          <w:tcPr>
            <w:tcW w:w="1160" w:type="dxa"/>
          </w:tcPr>
          <w:p w14:paraId="5287B336" w14:textId="664D580F" w:rsidR="0012729C" w:rsidRPr="00757917" w:rsidRDefault="0012729C" w:rsidP="001272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1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,34</w:t>
            </w:r>
            <w:r w:rsidR="00CC7A92" w:rsidRPr="00757917">
              <w:rPr>
                <w:rFonts w:ascii="Angsana New" w:hAnsi="Angsana New"/>
                <w:sz w:val="30"/>
                <w:szCs w:val="30"/>
                <w:lang w:val="en-GB"/>
              </w:rPr>
              <w:t>1</w:t>
            </w:r>
          </w:p>
        </w:tc>
      </w:tr>
      <w:tr w:rsidR="0012729C" w:rsidRPr="00757917" w14:paraId="12F1A529" w14:textId="77777777" w:rsidTr="008838F3">
        <w:trPr>
          <w:gridAfter w:val="1"/>
          <w:wAfter w:w="30" w:type="dxa"/>
          <w:trHeight w:val="41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E73303" w14:textId="1FDF3696" w:rsidR="0012729C" w:rsidRPr="00757917" w:rsidRDefault="0012729C" w:rsidP="0012729C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789CB162" w14:textId="0506F467" w:rsidR="0012729C" w:rsidRPr="00757917" w:rsidRDefault="007A264E" w:rsidP="0012729C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2E4DFEC1" w14:textId="425C7CA0" w:rsidR="0012729C" w:rsidRPr="00757917" w:rsidRDefault="0012729C" w:rsidP="0012729C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0132F939" w14:textId="5F87C976" w:rsidR="0012729C" w:rsidRPr="00757917" w:rsidRDefault="007A264E" w:rsidP="0012729C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2,140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1B8FC1A5" w14:textId="7EB7D9B2" w:rsidR="0012729C" w:rsidRPr="00757917" w:rsidRDefault="0012729C" w:rsidP="0012729C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2,17</w:t>
            </w:r>
            <w:r w:rsidR="00CC7A92" w:rsidRPr="00757917">
              <w:rPr>
                <w:rFonts w:ascii="Angsana New" w:hAnsi="Angsana New"/>
                <w:sz w:val="30"/>
                <w:szCs w:val="30"/>
                <w:lang w:val="en-GB"/>
              </w:rPr>
              <w:t>3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7504AAC9" w14:textId="289D7D0A" w:rsidR="0012729C" w:rsidRPr="00757917" w:rsidRDefault="007A264E" w:rsidP="0012729C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769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4F18D02D" w14:textId="440F3986" w:rsidR="0012729C" w:rsidRPr="00757917" w:rsidRDefault="007A264E" w:rsidP="0012729C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1,245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05F726D8" w14:textId="171E980F" w:rsidR="0012729C" w:rsidRPr="00757917" w:rsidRDefault="007A264E" w:rsidP="007A264E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7599CD6F" w14:textId="5E62559D" w:rsidR="0012729C" w:rsidRPr="00757917" w:rsidRDefault="0012729C" w:rsidP="007A264E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68"/>
              </w:tabs>
              <w:spacing w:line="240" w:lineRule="auto"/>
              <w:ind w:right="-179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vAlign w:val="bottom"/>
          </w:tcPr>
          <w:p w14:paraId="0E63C25C" w14:textId="69170672" w:rsidR="0012729C" w:rsidRPr="00757917" w:rsidRDefault="007A264E" w:rsidP="0012729C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2,909</w:t>
            </w:r>
          </w:p>
        </w:tc>
        <w:tc>
          <w:tcPr>
            <w:tcW w:w="1160" w:type="dxa"/>
            <w:vAlign w:val="bottom"/>
          </w:tcPr>
          <w:p w14:paraId="2423F819" w14:textId="471DBA74" w:rsidR="0012729C" w:rsidRPr="00757917" w:rsidRDefault="0012729C" w:rsidP="0012729C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3,</w:t>
            </w:r>
            <w:r w:rsidR="007A264E" w:rsidRPr="00757917">
              <w:rPr>
                <w:rFonts w:ascii="Angsana New" w:hAnsi="Angsana New"/>
                <w:sz w:val="30"/>
                <w:szCs w:val="30"/>
                <w:lang w:val="en-GB"/>
              </w:rPr>
              <w:t>41</w:t>
            </w:r>
            <w:r w:rsidR="00CC7A92" w:rsidRPr="00757917">
              <w:rPr>
                <w:rFonts w:ascii="Angsana New" w:hAnsi="Angsana New"/>
                <w:sz w:val="30"/>
                <w:szCs w:val="30"/>
                <w:lang w:val="en-GB"/>
              </w:rPr>
              <w:t>8</w:t>
            </w:r>
          </w:p>
        </w:tc>
      </w:tr>
      <w:tr w:rsidR="0012729C" w:rsidRPr="00757917" w14:paraId="386620FA" w14:textId="77777777" w:rsidTr="008838F3">
        <w:trPr>
          <w:gridAfter w:val="1"/>
          <w:wAfter w:w="30" w:type="dxa"/>
          <w:trHeight w:val="26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59D3B6" w14:textId="77777777" w:rsidR="0012729C" w:rsidRPr="00757917" w:rsidRDefault="0012729C" w:rsidP="0012729C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201BC157" w14:textId="7B1928B3" w:rsidR="0012729C" w:rsidRPr="00757917" w:rsidRDefault="007A264E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11,440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63D4E060" w14:textId="5402846E" w:rsidR="0012729C" w:rsidRPr="00757917" w:rsidRDefault="0012729C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14,648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78B09E6F" w14:textId="5C38CEB9" w:rsidR="0012729C" w:rsidRPr="00757917" w:rsidRDefault="007A264E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2,987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2ABB072E" w14:textId="7DD60625" w:rsidR="0012729C" w:rsidRPr="00757917" w:rsidRDefault="0012729C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3,53</w:t>
            </w:r>
            <w:r w:rsidR="00CC7A92"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640F371E" w14:textId="0308A2F3" w:rsidR="0012729C" w:rsidRPr="00757917" w:rsidRDefault="007A264E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769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36C257B6" w14:textId="4AB1E03F" w:rsidR="0012729C" w:rsidRPr="00757917" w:rsidRDefault="0012729C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1,2</w:t>
            </w:r>
            <w:r w:rsidR="00106F0E"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4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58ABA47A" w14:textId="6F94BECB" w:rsidR="0012729C" w:rsidRPr="00757917" w:rsidRDefault="007A264E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163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4BD1C179" w14:textId="1E2B8BE0" w:rsidR="0012729C" w:rsidRPr="00757917" w:rsidRDefault="0012729C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33</w:t>
            </w:r>
            <w:r w:rsidR="00CC7A92"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2</w:t>
            </w:r>
          </w:p>
        </w:tc>
        <w:tc>
          <w:tcPr>
            <w:tcW w:w="1148" w:type="dxa"/>
            <w:vAlign w:val="bottom"/>
          </w:tcPr>
          <w:p w14:paraId="7D7A0BB4" w14:textId="62E12B08" w:rsidR="0012729C" w:rsidRPr="00757917" w:rsidRDefault="007A264E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15,359</w:t>
            </w:r>
          </w:p>
        </w:tc>
        <w:tc>
          <w:tcPr>
            <w:tcW w:w="1160" w:type="dxa"/>
            <w:vAlign w:val="bottom"/>
          </w:tcPr>
          <w:p w14:paraId="4E1FE377" w14:textId="43B96F42" w:rsidR="0012729C" w:rsidRPr="00757917" w:rsidRDefault="0012729C" w:rsidP="0012729C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19,7</w:t>
            </w:r>
            <w:r w:rsidR="007A264E"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59</w:t>
            </w:r>
          </w:p>
        </w:tc>
      </w:tr>
    </w:tbl>
    <w:p w14:paraId="21FDAACB" w14:textId="77777777" w:rsidR="009315D3" w:rsidRPr="00757917" w:rsidRDefault="009315D3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tbl>
      <w:tblPr>
        <w:tblW w:w="14872" w:type="dxa"/>
        <w:tblLayout w:type="fixed"/>
        <w:tblLook w:val="00A0" w:firstRow="1" w:lastRow="0" w:firstColumn="1" w:lastColumn="0" w:noHBand="0" w:noVBand="0"/>
      </w:tblPr>
      <w:tblGrid>
        <w:gridCol w:w="3197"/>
        <w:gridCol w:w="1256"/>
        <w:gridCol w:w="1148"/>
        <w:gridCol w:w="1158"/>
        <w:gridCol w:w="1157"/>
        <w:gridCol w:w="1153"/>
        <w:gridCol w:w="1156"/>
        <w:gridCol w:w="1153"/>
        <w:gridCol w:w="1156"/>
        <w:gridCol w:w="1148"/>
        <w:gridCol w:w="1160"/>
        <w:gridCol w:w="30"/>
      </w:tblGrid>
      <w:tr w:rsidR="00555368" w:rsidRPr="00757917" w14:paraId="60BF342F" w14:textId="77777777" w:rsidTr="00D36170">
        <w:trPr>
          <w:trHeight w:val="47"/>
          <w:tblHeader/>
        </w:trPr>
        <w:tc>
          <w:tcPr>
            <w:tcW w:w="3197" w:type="dxa"/>
            <w:tcBorders>
              <w:left w:val="nil"/>
              <w:right w:val="nil"/>
            </w:tcBorders>
            <w:noWrap/>
            <w:vAlign w:val="bottom"/>
          </w:tcPr>
          <w:p w14:paraId="0015A4A3" w14:textId="77777777" w:rsidR="00555368" w:rsidRPr="00757917" w:rsidRDefault="00555368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11675" w:type="dxa"/>
            <w:gridSpan w:val="11"/>
            <w:tcBorders>
              <w:left w:val="nil"/>
              <w:bottom w:val="nil"/>
            </w:tcBorders>
            <w:vAlign w:val="bottom"/>
          </w:tcPr>
          <w:p w14:paraId="5959AFEE" w14:textId="7D6E257E" w:rsidR="00555368" w:rsidRPr="00757917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val="en-GB"/>
              </w:rPr>
              <w:t>งบการเงินเฉพาะกิจการ</w:t>
            </w:r>
          </w:p>
        </w:tc>
      </w:tr>
      <w:tr w:rsidR="00555368" w:rsidRPr="00757917" w14:paraId="43B3BBC4" w14:textId="77777777" w:rsidTr="00D36170">
        <w:trPr>
          <w:trHeight w:val="47"/>
          <w:tblHeader/>
        </w:trPr>
        <w:tc>
          <w:tcPr>
            <w:tcW w:w="3197" w:type="dxa"/>
            <w:tcBorders>
              <w:left w:val="nil"/>
              <w:right w:val="nil"/>
            </w:tcBorders>
            <w:noWrap/>
            <w:vAlign w:val="bottom"/>
          </w:tcPr>
          <w:p w14:paraId="2241E277" w14:textId="77777777" w:rsidR="00555368" w:rsidRPr="00757917" w:rsidRDefault="00555368" w:rsidP="00D361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 w:bidi="ar-SA"/>
              </w:rPr>
            </w:pPr>
          </w:p>
        </w:tc>
        <w:tc>
          <w:tcPr>
            <w:tcW w:w="2404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499BE94" w14:textId="2F1D4BD7" w:rsidR="00555368" w:rsidRPr="00757917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315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29311B51" w14:textId="7DE724C7" w:rsidR="00555368" w:rsidRPr="00757917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</w:p>
        </w:tc>
        <w:tc>
          <w:tcPr>
            <w:tcW w:w="2309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5BF1CD50" w14:textId="762581D1" w:rsidR="00555368" w:rsidRPr="00757917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2309" w:type="dxa"/>
            <w:gridSpan w:val="2"/>
            <w:tcBorders>
              <w:left w:val="nil"/>
              <w:bottom w:val="nil"/>
              <w:right w:val="nil"/>
            </w:tcBorders>
            <w:vAlign w:val="bottom"/>
          </w:tcPr>
          <w:p w14:paraId="665E5C90" w14:textId="6147EF9B" w:rsidR="00555368" w:rsidRPr="00757917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 xml:space="preserve">ส่วนงานที่ 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338" w:type="dxa"/>
            <w:gridSpan w:val="3"/>
            <w:vAlign w:val="bottom"/>
          </w:tcPr>
          <w:p w14:paraId="4D11ECBC" w14:textId="77777777" w:rsidR="00555368" w:rsidRPr="00757917" w:rsidRDefault="00555368" w:rsidP="00D36170">
            <w:pPr>
              <w:tabs>
                <w:tab w:val="clear" w:pos="680"/>
              </w:tabs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</w:tr>
      <w:tr w:rsidR="00031300" w:rsidRPr="00757917" w14:paraId="7DA0C869" w14:textId="77777777" w:rsidTr="00D36170">
        <w:trPr>
          <w:gridAfter w:val="1"/>
          <w:wAfter w:w="30" w:type="dxa"/>
          <w:trHeight w:val="47"/>
          <w:tblHeader/>
        </w:trPr>
        <w:tc>
          <w:tcPr>
            <w:tcW w:w="3197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61373561" w14:textId="77777777" w:rsidR="00031300" w:rsidRPr="00757917" w:rsidRDefault="00031300" w:rsidP="00031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2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07A8A6" w14:textId="01963443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4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DDBD0D" w14:textId="44030740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AA5FE9" w14:textId="23E1C083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2E2C5C" w14:textId="59FBB861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68A089" w14:textId="4DBC9712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E37CD1" w14:textId="2C560311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38179F" w14:textId="4360ECF5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EF035B" w14:textId="5EB0657D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148" w:type="dxa"/>
            <w:vAlign w:val="bottom"/>
          </w:tcPr>
          <w:p w14:paraId="086096AC" w14:textId="1402D3D2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160" w:type="dxa"/>
            <w:vAlign w:val="bottom"/>
          </w:tcPr>
          <w:p w14:paraId="7C810B70" w14:textId="43F21FB7" w:rsidR="00031300" w:rsidRPr="00757917" w:rsidRDefault="00460DDC" w:rsidP="0003130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555368" w:rsidRPr="00757917" w14:paraId="4B0D2820" w14:textId="77777777" w:rsidTr="00D36170">
        <w:trPr>
          <w:gridAfter w:val="1"/>
          <w:wAfter w:w="30" w:type="dxa"/>
          <w:trHeight w:val="47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566BF" w14:textId="77777777" w:rsidR="00555368" w:rsidRPr="00757917" w:rsidRDefault="00555368" w:rsidP="00D36170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645" w:type="dxa"/>
            <w:gridSpan w:val="10"/>
            <w:tcBorders>
              <w:top w:val="nil"/>
              <w:left w:val="nil"/>
            </w:tcBorders>
            <w:vAlign w:val="bottom"/>
          </w:tcPr>
          <w:p w14:paraId="47B377F1" w14:textId="77777777" w:rsidR="00555368" w:rsidRPr="00757917" w:rsidRDefault="00555368" w:rsidP="00D36170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ล้านบาท)</w:t>
            </w:r>
          </w:p>
        </w:tc>
      </w:tr>
      <w:tr w:rsidR="00031300" w:rsidRPr="00757917" w14:paraId="358E68B0" w14:textId="77777777" w:rsidTr="00D36170">
        <w:trPr>
          <w:gridAfter w:val="1"/>
          <w:wAfter w:w="30" w:type="dxa"/>
          <w:trHeight w:val="47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C929B7" w14:textId="77777777" w:rsidR="00031300" w:rsidRPr="00757917" w:rsidRDefault="00031300" w:rsidP="00031300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จังหวะเวลาในการรับรู้รายได้</w:t>
            </w:r>
          </w:p>
        </w:tc>
        <w:tc>
          <w:tcPr>
            <w:tcW w:w="1256" w:type="dxa"/>
            <w:tcBorders>
              <w:top w:val="nil"/>
              <w:left w:val="nil"/>
              <w:right w:val="nil"/>
            </w:tcBorders>
            <w:vAlign w:val="bottom"/>
          </w:tcPr>
          <w:p w14:paraId="0A52465F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8" w:type="dxa"/>
            <w:tcBorders>
              <w:top w:val="nil"/>
              <w:left w:val="nil"/>
              <w:right w:val="nil"/>
            </w:tcBorders>
            <w:vAlign w:val="bottom"/>
          </w:tcPr>
          <w:p w14:paraId="11626BC7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8" w:type="dxa"/>
            <w:tcBorders>
              <w:top w:val="nil"/>
              <w:left w:val="nil"/>
              <w:right w:val="nil"/>
            </w:tcBorders>
            <w:vAlign w:val="bottom"/>
          </w:tcPr>
          <w:p w14:paraId="07CD6CCA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7" w:type="dxa"/>
            <w:tcBorders>
              <w:top w:val="nil"/>
              <w:left w:val="nil"/>
              <w:right w:val="nil"/>
            </w:tcBorders>
            <w:vAlign w:val="bottom"/>
          </w:tcPr>
          <w:p w14:paraId="6ED33D66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3" w:type="dxa"/>
            <w:tcBorders>
              <w:top w:val="nil"/>
              <w:left w:val="nil"/>
              <w:right w:val="nil"/>
            </w:tcBorders>
            <w:vAlign w:val="bottom"/>
          </w:tcPr>
          <w:p w14:paraId="38E75EDA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vAlign w:val="bottom"/>
          </w:tcPr>
          <w:p w14:paraId="1F2EA125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3" w:type="dxa"/>
            <w:tcBorders>
              <w:top w:val="nil"/>
              <w:left w:val="nil"/>
              <w:right w:val="nil"/>
            </w:tcBorders>
            <w:vAlign w:val="bottom"/>
          </w:tcPr>
          <w:p w14:paraId="5AE8DB03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56" w:type="dxa"/>
            <w:tcBorders>
              <w:top w:val="nil"/>
              <w:left w:val="nil"/>
              <w:right w:val="nil"/>
            </w:tcBorders>
            <w:vAlign w:val="bottom"/>
          </w:tcPr>
          <w:p w14:paraId="3226E260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8" w:type="dxa"/>
          </w:tcPr>
          <w:p w14:paraId="18C74003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0" w:type="dxa"/>
          </w:tcPr>
          <w:p w14:paraId="2EEF8357" w14:textId="77777777" w:rsidR="00031300" w:rsidRPr="00757917" w:rsidRDefault="00031300" w:rsidP="00031300">
            <w:pPr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31300" w:rsidRPr="00757917" w14:paraId="4DE359AC" w14:textId="77777777" w:rsidTr="00D36170">
        <w:trPr>
          <w:gridAfter w:val="1"/>
          <w:wAfter w:w="30" w:type="dxa"/>
          <w:trHeight w:val="43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52F7BD" w14:textId="77777777" w:rsidR="00031300" w:rsidRPr="00757917" w:rsidRDefault="00031300" w:rsidP="00031300">
            <w:pPr>
              <w:shd w:val="clear" w:color="auto" w:fill="FFFFFF"/>
              <w:spacing w:line="300" w:lineRule="exact"/>
              <w:ind w:right="-79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val="en-GB"/>
              </w:rPr>
              <w:t xml:space="preserve">ณ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  <w:lang w:val="en-GB"/>
              </w:rPr>
              <w:t>จุด</w:t>
            </w:r>
            <w:r w:rsidRPr="00757917">
              <w:rPr>
                <w:rFonts w:ascii="Angsana New" w:hAnsi="Angsana New"/>
                <w:sz w:val="30"/>
                <w:szCs w:val="30"/>
                <w:cs/>
                <w:lang w:val="en-GB"/>
              </w:rPr>
              <w:t>เวลาใดเวลาหนึ่ง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10F6D24C" w14:textId="02FF88BB" w:rsidR="00031300" w:rsidRPr="00757917" w:rsidRDefault="007A264E" w:rsidP="00031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67EE6FC5" w14:textId="3ED361D8" w:rsidR="00031300" w:rsidRPr="00757917" w:rsidRDefault="00031300" w:rsidP="00031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4142C151" w14:textId="40B7F0C8" w:rsidR="00031300" w:rsidRPr="00757917" w:rsidRDefault="007A264E" w:rsidP="007A2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cs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439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38FF17B8" w14:textId="516856FF" w:rsidR="00031300" w:rsidRPr="00757917" w:rsidRDefault="007A264E" w:rsidP="007A2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1,024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2D3DB8C6" w14:textId="3CD481C6" w:rsidR="00031300" w:rsidRPr="00757917" w:rsidRDefault="007A264E" w:rsidP="00031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33E64FFC" w14:textId="442A5EC0" w:rsidR="00031300" w:rsidRPr="00757917" w:rsidRDefault="00031300" w:rsidP="00031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25973809" w14:textId="50199516" w:rsidR="00031300" w:rsidRPr="00757917" w:rsidRDefault="007A264E" w:rsidP="007A2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354D81AB" w14:textId="7D2ADACD" w:rsidR="00031300" w:rsidRPr="00757917" w:rsidRDefault="007A264E" w:rsidP="007A2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68"/>
              </w:tabs>
              <w:spacing w:line="240" w:lineRule="auto"/>
              <w:ind w:right="-179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vAlign w:val="bottom"/>
          </w:tcPr>
          <w:p w14:paraId="79745323" w14:textId="54E547EB" w:rsidR="00031300" w:rsidRPr="00757917" w:rsidRDefault="007A264E" w:rsidP="00031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439</w:t>
            </w:r>
          </w:p>
        </w:tc>
        <w:tc>
          <w:tcPr>
            <w:tcW w:w="1160" w:type="dxa"/>
            <w:vAlign w:val="bottom"/>
          </w:tcPr>
          <w:p w14:paraId="7EA653A2" w14:textId="44F149AF" w:rsidR="00031300" w:rsidRPr="00757917" w:rsidRDefault="00031300" w:rsidP="000313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1,024</w:t>
            </w:r>
          </w:p>
        </w:tc>
      </w:tr>
      <w:tr w:rsidR="001A26C1" w:rsidRPr="00757917" w14:paraId="2E61697E" w14:textId="77777777" w:rsidTr="00D36170">
        <w:trPr>
          <w:gridAfter w:val="1"/>
          <w:wAfter w:w="30" w:type="dxa"/>
          <w:trHeight w:val="41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F40403" w14:textId="77777777" w:rsidR="001A26C1" w:rsidRPr="00757917" w:rsidRDefault="001A26C1" w:rsidP="001A26C1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eastAsia="en-GB"/>
              </w:rPr>
              <w:t>ตลอดช่วงเวลา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  <w:lang w:eastAsia="en-GB"/>
              </w:rPr>
              <w:t>ของสัญญา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1D4AA97B" w14:textId="202D26E2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5454849C" w14:textId="70E33AF5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497045F7" w14:textId="36B70113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813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7338E0C8" w14:textId="4ADAADD3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right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564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68144081" w14:textId="605F4AFA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6BFB8BC6" w14:textId="2FA644B9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2C2E0EE3" w14:textId="60E2511F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7DFDD9ED" w14:textId="216DDFFB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68"/>
              </w:tabs>
              <w:spacing w:line="240" w:lineRule="auto"/>
              <w:ind w:right="-179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vAlign w:val="bottom"/>
          </w:tcPr>
          <w:p w14:paraId="0E9E5389" w14:textId="32B8861E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813</w:t>
            </w:r>
          </w:p>
        </w:tc>
        <w:tc>
          <w:tcPr>
            <w:tcW w:w="1160" w:type="dxa"/>
            <w:vAlign w:val="bottom"/>
          </w:tcPr>
          <w:p w14:paraId="6AF75AC0" w14:textId="0B9A4F3B" w:rsidR="001A26C1" w:rsidRPr="00757917" w:rsidRDefault="001A26C1" w:rsidP="001A26C1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sz w:val="30"/>
                <w:szCs w:val="30"/>
                <w:lang w:val="en-GB"/>
              </w:rPr>
              <w:t>564</w:t>
            </w:r>
          </w:p>
        </w:tc>
      </w:tr>
      <w:tr w:rsidR="001A26C1" w:rsidRPr="00757917" w14:paraId="0BCAC544" w14:textId="77777777" w:rsidTr="00D36170">
        <w:trPr>
          <w:gridAfter w:val="1"/>
          <w:wAfter w:w="30" w:type="dxa"/>
          <w:trHeight w:val="26"/>
        </w:trPr>
        <w:tc>
          <w:tcPr>
            <w:tcW w:w="319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18D66C" w14:textId="77777777" w:rsidR="001A26C1" w:rsidRPr="00757917" w:rsidRDefault="001A26C1" w:rsidP="001A26C1">
            <w:pPr>
              <w:shd w:val="clear" w:color="auto" w:fill="FFFFFF"/>
              <w:spacing w:line="300" w:lineRule="exact"/>
              <w:ind w:right="-79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  <w:lang w:eastAsia="en-GB"/>
              </w:rPr>
              <w:t>รายได้</w:t>
            </w:r>
          </w:p>
        </w:tc>
        <w:tc>
          <w:tcPr>
            <w:tcW w:w="1256" w:type="dxa"/>
            <w:tcBorders>
              <w:left w:val="nil"/>
              <w:right w:val="nil"/>
            </w:tcBorders>
            <w:vAlign w:val="bottom"/>
          </w:tcPr>
          <w:p w14:paraId="55E6CA4B" w14:textId="7F396160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tcBorders>
              <w:left w:val="nil"/>
              <w:right w:val="nil"/>
            </w:tcBorders>
            <w:vAlign w:val="bottom"/>
          </w:tcPr>
          <w:p w14:paraId="11EB9004" w14:textId="0538A2A5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58" w:type="dxa"/>
            <w:tcBorders>
              <w:left w:val="nil"/>
              <w:right w:val="nil"/>
            </w:tcBorders>
            <w:vAlign w:val="bottom"/>
          </w:tcPr>
          <w:p w14:paraId="1500AB18" w14:textId="27A4F8C9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1,252</w:t>
            </w:r>
          </w:p>
        </w:tc>
        <w:tc>
          <w:tcPr>
            <w:tcW w:w="1157" w:type="dxa"/>
            <w:tcBorders>
              <w:left w:val="nil"/>
              <w:right w:val="nil"/>
            </w:tcBorders>
            <w:vAlign w:val="bottom"/>
          </w:tcPr>
          <w:p w14:paraId="55B06FB0" w14:textId="205B49E7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1,588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6CB9A713" w14:textId="461FE423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294B7293" w14:textId="579FC9E0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53" w:type="dxa"/>
            <w:tcBorders>
              <w:left w:val="nil"/>
              <w:right w:val="nil"/>
            </w:tcBorders>
            <w:vAlign w:val="bottom"/>
          </w:tcPr>
          <w:p w14:paraId="4E772FD1" w14:textId="1CC15C38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56" w:type="dxa"/>
            <w:tcBorders>
              <w:left w:val="nil"/>
              <w:right w:val="nil"/>
            </w:tcBorders>
            <w:vAlign w:val="bottom"/>
          </w:tcPr>
          <w:p w14:paraId="4D724A87" w14:textId="0F2D3C3C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668"/>
              </w:tabs>
              <w:spacing w:line="240" w:lineRule="auto"/>
              <w:ind w:right="-179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-</w:t>
            </w:r>
          </w:p>
        </w:tc>
        <w:tc>
          <w:tcPr>
            <w:tcW w:w="1148" w:type="dxa"/>
            <w:vAlign w:val="bottom"/>
          </w:tcPr>
          <w:p w14:paraId="34A20292" w14:textId="40D1D84A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1,252</w:t>
            </w:r>
          </w:p>
        </w:tc>
        <w:tc>
          <w:tcPr>
            <w:tcW w:w="1160" w:type="dxa"/>
            <w:vAlign w:val="bottom"/>
          </w:tcPr>
          <w:p w14:paraId="46497999" w14:textId="77316FD8" w:rsidR="001A26C1" w:rsidRPr="00757917" w:rsidRDefault="001A26C1" w:rsidP="001A26C1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  <w:t>1,588</w:t>
            </w:r>
          </w:p>
        </w:tc>
      </w:tr>
    </w:tbl>
    <w:p w14:paraId="08DD3984" w14:textId="77777777" w:rsidR="00555368" w:rsidRPr="00757917" w:rsidRDefault="00555368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15DAA5C1" w14:textId="77777777" w:rsidR="00555368" w:rsidRPr="00757917" w:rsidRDefault="00555368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</w:pPr>
    </w:p>
    <w:p w14:paraId="05CE5D59" w14:textId="29F42275" w:rsidR="00555368" w:rsidRPr="00757917" w:rsidRDefault="00555368" w:rsidP="001618A0">
      <w:pPr>
        <w:spacing w:line="240" w:lineRule="auto"/>
        <w:rPr>
          <w:rFonts w:ascii="Angsana New" w:hAnsi="Angsana New"/>
          <w:color w:val="2E74B5"/>
          <w:sz w:val="30"/>
          <w:szCs w:val="30"/>
        </w:rPr>
        <w:sectPr w:rsidR="00555368" w:rsidRPr="00757917" w:rsidSect="00DE4EB3">
          <w:pgSz w:w="16834" w:h="11909" w:orient="landscape" w:code="9"/>
          <w:pgMar w:top="691" w:right="1152" w:bottom="576" w:left="1152" w:header="720" w:footer="720" w:gutter="0"/>
          <w:paperSrc w:first="7" w:other="7"/>
          <w:cols w:space="720"/>
          <w:docGrid w:linePitch="245"/>
        </w:sectPr>
      </w:pPr>
    </w:p>
    <w:p w14:paraId="2FE7E899" w14:textId="037BCF0E" w:rsidR="00A670D9" w:rsidRPr="00757917" w:rsidRDefault="00A670D9" w:rsidP="00A670D9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eastAsia="th-TH"/>
        </w:rPr>
      </w:pPr>
      <w:r w:rsidRPr="00757917">
        <w:rPr>
          <w:rFonts w:asciiTheme="majorBidi" w:hAnsiTheme="majorBidi" w:cstheme="majorBidi"/>
          <w:i/>
          <w:iCs/>
          <w:snapToGrid w:val="0"/>
          <w:color w:val="000000"/>
          <w:sz w:val="28"/>
          <w:szCs w:val="28"/>
          <w:cs/>
          <w:lang w:eastAsia="th-TH"/>
        </w:rPr>
        <w:lastRenderedPageBreak/>
        <w:tab/>
      </w:r>
      <w:r w:rsidRPr="00757917"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cs/>
          <w:lang w:eastAsia="th-TH"/>
        </w:rPr>
        <w:t>ส่วนงานภูมิศาสตร์</w:t>
      </w:r>
    </w:p>
    <w:p w14:paraId="1103B5F8" w14:textId="77777777" w:rsidR="00A670D9" w:rsidRPr="00757917" w:rsidRDefault="00A670D9" w:rsidP="00A670D9">
      <w:pPr>
        <w:rPr>
          <w:sz w:val="30"/>
          <w:szCs w:val="30"/>
          <w:lang w:val="x-none" w:eastAsia="th-TH"/>
        </w:rPr>
      </w:pPr>
    </w:p>
    <w:p w14:paraId="1F55266C" w14:textId="52AEF1BF" w:rsidR="00A670D9" w:rsidRPr="00757917" w:rsidRDefault="00A670D9" w:rsidP="001A4BD8">
      <w:pPr>
        <w:pStyle w:val="Heading6"/>
        <w:tabs>
          <w:tab w:val="left" w:pos="540"/>
        </w:tabs>
        <w:ind w:left="540"/>
        <w:jc w:val="thaiDistribute"/>
        <w:rPr>
          <w:rFonts w:asciiTheme="majorBidi" w:hAnsiTheme="majorBidi" w:cstheme="majorBidi"/>
          <w:b w:val="0"/>
          <w:bCs w:val="0"/>
          <w:sz w:val="30"/>
          <w:szCs w:val="30"/>
        </w:rPr>
      </w:pPr>
      <w:r w:rsidRPr="00757917">
        <w:rPr>
          <w:rFonts w:asciiTheme="majorBidi" w:hAnsiTheme="majorBidi" w:cstheme="majorBidi"/>
          <w:b w:val="0"/>
          <w:bCs w:val="0"/>
          <w:sz w:val="30"/>
          <w:szCs w:val="30"/>
          <w:cs/>
        </w:rPr>
        <w:t>กลุ่มบริษัทดำเนินธุรกิจเฉพาะในประเทศเท่านั้น ไม่มีรายได้จากต่างประเทศหรือสินทรัพย์ในต่างประเทศที่มีสาระสำคัญ</w:t>
      </w:r>
    </w:p>
    <w:p w14:paraId="12D82AC2" w14:textId="6CE58739" w:rsidR="00A670D9" w:rsidRPr="00757917" w:rsidRDefault="001A76FC" w:rsidP="00E56D3B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eastAsia="th-TH"/>
        </w:rPr>
        <w:tab/>
      </w:r>
    </w:p>
    <w:p w14:paraId="25AE740C" w14:textId="6A3F67A3" w:rsidR="001A4BD8" w:rsidRPr="00757917" w:rsidRDefault="001A4BD8" w:rsidP="001A4BD8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val="en-US" w:eastAsia="th-TH"/>
        </w:rPr>
      </w:pPr>
      <w:r w:rsidRPr="00757917"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cs/>
          <w:lang w:eastAsia="th-TH"/>
        </w:rPr>
        <w:tab/>
      </w:r>
      <w:r w:rsidRPr="00757917">
        <w:rPr>
          <w:rFonts w:asciiTheme="majorBidi" w:hAnsiTheme="majorBidi" w:cs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สิทธิประโยชน์จากการส่งเสริมการลงทุน</w:t>
      </w:r>
    </w:p>
    <w:p w14:paraId="2C14D2D1" w14:textId="77777777" w:rsidR="001A4BD8" w:rsidRPr="00757917" w:rsidRDefault="001A4BD8" w:rsidP="001A4BD8">
      <w:pPr>
        <w:rPr>
          <w:sz w:val="30"/>
          <w:szCs w:val="30"/>
          <w:lang w:val="x-none" w:eastAsia="th-TH"/>
        </w:rPr>
      </w:pPr>
    </w:p>
    <w:p w14:paraId="50B41084" w14:textId="4D35F522" w:rsidR="001A76FC" w:rsidRPr="00757917" w:rsidRDefault="001A4BD8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  <w:r w:rsidRPr="00757917">
        <w:rPr>
          <w:rFonts w:asciiTheme="majorBidi" w:hAnsiTheme="majorBidi" w:hint="cs"/>
          <w:sz w:val="30"/>
          <w:szCs w:val="30"/>
          <w:cs/>
          <w:lang w:val="x-none" w:eastAsia="x-none"/>
        </w:rPr>
        <w:t>กลุ่มบริษัทได้รับบัตรส่งเสริมการลงทุนจากสำนักงานคณะกรรมการส่งเสริมการลงทุนหลายประเภท จึงได้รับสิทธิประโยชน์หลายประการรวมถึงการยกเว้นและ</w:t>
      </w:r>
      <w:r w:rsidRPr="00757917">
        <w:rPr>
          <w:rFonts w:asciiTheme="majorBidi" w:hAnsiTheme="majorBidi"/>
          <w:sz w:val="30"/>
          <w:szCs w:val="30"/>
          <w:cs/>
          <w:lang w:val="x-none" w:eastAsia="x-none"/>
        </w:rPr>
        <w:t>/</w:t>
      </w:r>
      <w:r w:rsidRPr="00757917">
        <w:rPr>
          <w:rFonts w:asciiTheme="majorBidi" w:hAnsiTheme="majorBidi" w:hint="cs"/>
          <w:sz w:val="30"/>
          <w:szCs w:val="30"/>
          <w:cs/>
          <w:lang w:val="x-none" w:eastAsia="x-none"/>
        </w:rPr>
        <w:t>หรือลดหย่อนภาษีเงินได้นิติบุคคลสำหรับกำไรสุทธิที่ได้จากการประกอบกิจการที่ได้รับการส่งเสริมตามระยะเวลา</w:t>
      </w:r>
      <w:r w:rsidRPr="00757917">
        <w:rPr>
          <w:rFonts w:asciiTheme="majorBidi" w:hAnsiTheme="majorBidi"/>
          <w:sz w:val="30"/>
          <w:szCs w:val="30"/>
          <w:cs/>
          <w:lang w:val="x-none" w:eastAsia="x-none"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  <w:lang w:val="x-none" w:eastAsia="x-none"/>
        </w:rPr>
        <w:t>เงื่อนไขและข้อกำหนดที่ระบุในบัตรส่งเสริมการลงทุน</w:t>
      </w:r>
    </w:p>
    <w:p w14:paraId="2A09FE6E" w14:textId="35BB1940" w:rsidR="00765F3F" w:rsidRPr="00757917" w:rsidRDefault="00765F3F" w:rsidP="00765F3F">
      <w:pPr>
        <w:tabs>
          <w:tab w:val="clear" w:pos="454"/>
        </w:tabs>
        <w:ind w:left="540"/>
        <w:jc w:val="thaiDistribute"/>
        <w:rPr>
          <w:rFonts w:asciiTheme="majorBidi" w:hAnsiTheme="majorBidi"/>
          <w:sz w:val="30"/>
          <w:szCs w:val="30"/>
          <w:lang w:val="x-none" w:eastAsia="x-none"/>
        </w:rPr>
      </w:pPr>
    </w:p>
    <w:p w14:paraId="65C46977" w14:textId="3E995F43" w:rsidR="00765F3F" w:rsidRPr="00757917" w:rsidRDefault="00765F3F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757917">
        <w:rPr>
          <w:rFonts w:asciiTheme="majorBidi" w:hAnsiTheme="majorBidi"/>
          <w:sz w:val="30"/>
          <w:szCs w:val="30"/>
          <w:cs/>
          <w:lang w:eastAsia="x-none"/>
        </w:rPr>
        <w:t xml:space="preserve">ให้ได้รับยกเว้นภาษีเงินได้นิติบุคคลสำหรับกำไรสุทธิที่ได้จากการประกอบกิจการที่ได้รับการส่งเสริมมีกำหนดเวลา </w:t>
      </w:r>
      <w:r w:rsidR="00460DDC" w:rsidRPr="00757917">
        <w:rPr>
          <w:rFonts w:asciiTheme="majorBidi" w:hAnsiTheme="majorBidi"/>
          <w:sz w:val="30"/>
          <w:szCs w:val="30"/>
          <w:lang w:eastAsia="x-none"/>
        </w:rPr>
        <w:t>3</w:t>
      </w:r>
      <w:r w:rsidRPr="00757917">
        <w:rPr>
          <w:rFonts w:asciiTheme="majorBidi" w:hAnsiTheme="majorBidi"/>
          <w:sz w:val="30"/>
          <w:szCs w:val="30"/>
          <w:lang w:eastAsia="x-none"/>
        </w:rPr>
        <w:t xml:space="preserve"> </w:t>
      </w:r>
      <w:r w:rsidRPr="00757917">
        <w:rPr>
          <w:rFonts w:asciiTheme="majorBidi" w:hAnsiTheme="majorBidi"/>
          <w:sz w:val="30"/>
          <w:szCs w:val="30"/>
          <w:cs/>
          <w:lang w:eastAsia="x-none"/>
        </w:rPr>
        <w:t xml:space="preserve">ปี ถึง </w:t>
      </w:r>
      <w:r w:rsidR="00460DDC" w:rsidRPr="00757917">
        <w:rPr>
          <w:rFonts w:asciiTheme="majorBidi" w:hAnsiTheme="majorBidi"/>
          <w:sz w:val="30"/>
          <w:szCs w:val="30"/>
          <w:lang w:eastAsia="x-none"/>
        </w:rPr>
        <w:t>8</w:t>
      </w:r>
      <w:r w:rsidRPr="00757917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นับแต่วันที่เริ่มมีรายได้จากการประกอบกิจการนั้น และ</w:t>
      </w:r>
    </w:p>
    <w:p w14:paraId="4DFD4F4F" w14:textId="6C930894" w:rsidR="00073597" w:rsidRPr="00757917" w:rsidRDefault="00073597" w:rsidP="00074552">
      <w:pPr>
        <w:pStyle w:val="ListParagraph"/>
        <w:numPr>
          <w:ilvl w:val="0"/>
          <w:numId w:val="33"/>
        </w:numPr>
        <w:tabs>
          <w:tab w:val="clear" w:pos="454"/>
          <w:tab w:val="clear" w:pos="907"/>
        </w:tabs>
        <w:ind w:left="990" w:hanging="450"/>
        <w:jc w:val="thaiDistribute"/>
        <w:rPr>
          <w:rFonts w:asciiTheme="majorBidi" w:hAnsiTheme="majorBidi"/>
          <w:sz w:val="30"/>
          <w:szCs w:val="30"/>
          <w:lang w:eastAsia="x-none"/>
        </w:rPr>
      </w:pPr>
      <w:r w:rsidRPr="00757917">
        <w:rPr>
          <w:rFonts w:asciiTheme="majorBidi" w:hAnsiTheme="majorBidi"/>
          <w:sz w:val="30"/>
          <w:szCs w:val="30"/>
          <w:cs/>
          <w:lang w:eastAsia="x-none"/>
        </w:rPr>
        <w:t xml:space="preserve">ให้ได้รับลดหย่อยภาษีเงินได้นิติบุคคลร้อยละ </w:t>
      </w:r>
      <w:r w:rsidR="00460DDC" w:rsidRPr="00757917">
        <w:rPr>
          <w:rFonts w:asciiTheme="majorBidi" w:hAnsiTheme="majorBidi"/>
          <w:sz w:val="30"/>
          <w:szCs w:val="30"/>
          <w:lang w:eastAsia="x-none"/>
        </w:rPr>
        <w:t>50</w:t>
      </w:r>
      <w:r w:rsidRPr="00757917">
        <w:rPr>
          <w:rFonts w:asciiTheme="majorBidi" w:hAnsiTheme="majorBidi"/>
          <w:sz w:val="30"/>
          <w:szCs w:val="30"/>
          <w:cs/>
          <w:lang w:eastAsia="x-none"/>
        </w:rPr>
        <w:t xml:space="preserve"> สำหรับกำไรสุทธิที่ได้รับจากการประกอบกิจการที่ได้รับการส่งเสริมมีกำหนดเวลา </w:t>
      </w:r>
      <w:r w:rsidR="00460DDC" w:rsidRPr="00757917">
        <w:rPr>
          <w:rFonts w:asciiTheme="majorBidi" w:hAnsiTheme="majorBidi"/>
          <w:sz w:val="30"/>
          <w:szCs w:val="30"/>
          <w:lang w:eastAsia="x-none"/>
        </w:rPr>
        <w:t>5</w:t>
      </w:r>
      <w:r w:rsidRPr="00757917">
        <w:rPr>
          <w:rFonts w:asciiTheme="majorBidi" w:hAnsiTheme="majorBidi"/>
          <w:sz w:val="30"/>
          <w:szCs w:val="30"/>
          <w:cs/>
          <w:lang w:eastAsia="x-none"/>
        </w:rPr>
        <w:t xml:space="preserve"> ปี นับแต่วันที่สิ้นสุดสิทธิประโยชน์ตามข้อ </w:t>
      </w:r>
      <w:r w:rsidRPr="00757917">
        <w:rPr>
          <w:rFonts w:asciiTheme="majorBidi" w:hAnsiTheme="majorBidi"/>
          <w:sz w:val="30"/>
          <w:szCs w:val="30"/>
          <w:lang w:eastAsia="x-none"/>
        </w:rPr>
        <w:t>(</w:t>
      </w:r>
      <w:r w:rsidRPr="00757917">
        <w:rPr>
          <w:rFonts w:asciiTheme="majorBidi" w:hAnsiTheme="majorBidi"/>
          <w:sz w:val="30"/>
          <w:szCs w:val="30"/>
          <w:cs/>
          <w:lang w:eastAsia="x-none"/>
        </w:rPr>
        <w:t>ก</w:t>
      </w:r>
      <w:r w:rsidRPr="00757917">
        <w:rPr>
          <w:rFonts w:asciiTheme="majorBidi" w:hAnsiTheme="majorBidi"/>
          <w:sz w:val="30"/>
          <w:szCs w:val="30"/>
          <w:lang w:eastAsia="x-none"/>
        </w:rPr>
        <w:t>)</w:t>
      </w:r>
    </w:p>
    <w:p w14:paraId="788F0740" w14:textId="050F01E8" w:rsidR="00073597" w:rsidRPr="00757917" w:rsidRDefault="00073597" w:rsidP="00073597">
      <w:pPr>
        <w:tabs>
          <w:tab w:val="clear" w:pos="454"/>
          <w:tab w:val="clear" w:pos="907"/>
        </w:tabs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757917">
        <w:rPr>
          <w:rFonts w:asciiTheme="majorBidi" w:hAnsiTheme="majorBidi"/>
          <w:sz w:val="30"/>
          <w:szCs w:val="30"/>
          <w:lang w:eastAsia="x-none"/>
        </w:rPr>
        <w:tab/>
      </w:r>
      <w:r w:rsidRPr="00757917">
        <w:rPr>
          <w:rFonts w:asciiTheme="majorBidi" w:hAnsiTheme="majorBidi"/>
          <w:sz w:val="30"/>
          <w:szCs w:val="30"/>
          <w:lang w:eastAsia="x-none"/>
        </w:rPr>
        <w:tab/>
      </w:r>
    </w:p>
    <w:p w14:paraId="2BC8E086" w14:textId="7C4D5262" w:rsidR="00073597" w:rsidRPr="00757917" w:rsidRDefault="00073597" w:rsidP="00073597">
      <w:pPr>
        <w:tabs>
          <w:tab w:val="clear" w:pos="454"/>
          <w:tab w:val="clear" w:pos="907"/>
        </w:tabs>
        <w:ind w:left="540"/>
        <w:jc w:val="thaiDistribute"/>
        <w:rPr>
          <w:rFonts w:asciiTheme="majorBidi" w:hAnsiTheme="majorBidi" w:cstheme="majorBidi"/>
          <w:sz w:val="30"/>
          <w:szCs w:val="30"/>
          <w:lang w:eastAsia="x-none"/>
        </w:rPr>
      </w:pPr>
      <w:r w:rsidRPr="00757917">
        <w:rPr>
          <w:rFonts w:asciiTheme="majorBidi" w:hAnsiTheme="majorBidi" w:cstheme="majorBidi"/>
          <w:sz w:val="30"/>
          <w:szCs w:val="30"/>
          <w:cs/>
          <w:lang w:eastAsia="x-none"/>
        </w:rPr>
        <w:t>เนื่องจากเป็นกิจการที่ได้รับการส่งเสริมการลงทุน กลุ่มบริษัทจะต้องปฎิบัติตามเงื่อนไขและข้อกำหนดตามที่ระบุไว้ในบัตรส่งเสริมการลงทุน</w:t>
      </w:r>
    </w:p>
    <w:p w14:paraId="5E6FFB8B" w14:textId="0911E488" w:rsidR="0014069A" w:rsidRPr="00757917" w:rsidRDefault="0014069A" w:rsidP="0014069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eastAsia="x-none"/>
        </w:rPr>
      </w:pPr>
      <w:r w:rsidRPr="00757917">
        <w:rPr>
          <w:rFonts w:asciiTheme="majorBidi" w:hAnsiTheme="majorBidi" w:cstheme="majorBidi"/>
          <w:sz w:val="30"/>
          <w:szCs w:val="30"/>
          <w:lang w:eastAsia="x-none"/>
        </w:rPr>
        <w:br w:type="page"/>
      </w: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678"/>
        <w:gridCol w:w="958"/>
        <w:gridCol w:w="236"/>
        <w:gridCol w:w="952"/>
        <w:gridCol w:w="239"/>
        <w:gridCol w:w="877"/>
        <w:gridCol w:w="270"/>
        <w:gridCol w:w="936"/>
        <w:gridCol w:w="237"/>
        <w:gridCol w:w="969"/>
        <w:gridCol w:w="236"/>
        <w:gridCol w:w="862"/>
      </w:tblGrid>
      <w:tr w:rsidR="00015115" w:rsidRPr="00757917" w14:paraId="6C54A029" w14:textId="77777777" w:rsidTr="00844ABB">
        <w:trPr>
          <w:tblHeader/>
        </w:trPr>
        <w:tc>
          <w:tcPr>
            <w:tcW w:w="2678" w:type="dxa"/>
          </w:tcPr>
          <w:p w14:paraId="17F1989D" w14:textId="77777777" w:rsidR="00015115" w:rsidRPr="00757917" w:rsidRDefault="00015115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2" w:type="dxa"/>
            <w:gridSpan w:val="11"/>
          </w:tcPr>
          <w:p w14:paraId="2A78835F" w14:textId="086EC4B5" w:rsidR="00015115" w:rsidRPr="00757917" w:rsidRDefault="00015115" w:rsidP="00B55FB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งบการเงินรวม</w:t>
            </w:r>
          </w:p>
        </w:tc>
      </w:tr>
      <w:tr w:rsidR="00015115" w:rsidRPr="00757917" w14:paraId="396DCE03" w14:textId="77777777" w:rsidTr="00844ABB">
        <w:trPr>
          <w:trHeight w:val="65"/>
          <w:tblHeader/>
        </w:trPr>
        <w:tc>
          <w:tcPr>
            <w:tcW w:w="2678" w:type="dxa"/>
          </w:tcPr>
          <w:p w14:paraId="05913E22" w14:textId="77777777" w:rsidR="00015115" w:rsidRPr="00757917" w:rsidRDefault="00015115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262" w:type="dxa"/>
            <w:gridSpan w:val="5"/>
          </w:tcPr>
          <w:p w14:paraId="30094DEF" w14:textId="30944403" w:rsidR="00015115" w:rsidRPr="00757917" w:rsidRDefault="00460DDC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2564</w:t>
            </w:r>
          </w:p>
        </w:tc>
        <w:tc>
          <w:tcPr>
            <w:tcW w:w="270" w:type="dxa"/>
          </w:tcPr>
          <w:p w14:paraId="1C0AC9E3" w14:textId="77777777" w:rsidR="00015115" w:rsidRPr="00757917" w:rsidRDefault="00015115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240" w:type="dxa"/>
            <w:gridSpan w:val="5"/>
          </w:tcPr>
          <w:p w14:paraId="6FFF8A69" w14:textId="3B35E6D0" w:rsidR="00015115" w:rsidRPr="00757917" w:rsidRDefault="00460DDC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</w:tr>
      <w:tr w:rsidR="00015115" w:rsidRPr="00757917" w14:paraId="635354BE" w14:textId="77777777" w:rsidTr="00844ABB">
        <w:trPr>
          <w:tblHeader/>
        </w:trPr>
        <w:tc>
          <w:tcPr>
            <w:tcW w:w="2678" w:type="dxa"/>
          </w:tcPr>
          <w:p w14:paraId="1FE5F581" w14:textId="77777777" w:rsidR="00015115" w:rsidRPr="00757917" w:rsidRDefault="00015115" w:rsidP="0014069A">
            <w:pPr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58" w:type="dxa"/>
            <w:vAlign w:val="bottom"/>
          </w:tcPr>
          <w:p w14:paraId="54081D58" w14:textId="7B4B61A9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236" w:type="dxa"/>
          </w:tcPr>
          <w:p w14:paraId="5A247886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52" w:type="dxa"/>
            <w:vAlign w:val="bottom"/>
          </w:tcPr>
          <w:p w14:paraId="565A9DBF" w14:textId="4BC18552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239" w:type="dxa"/>
          </w:tcPr>
          <w:p w14:paraId="346F7B4A" w14:textId="77777777" w:rsidR="00015115" w:rsidRPr="00757917" w:rsidRDefault="00015115" w:rsidP="0014069A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  <w:vAlign w:val="bottom"/>
          </w:tcPr>
          <w:p w14:paraId="6D628DFD" w14:textId="3C0C06D9" w:rsidR="00015115" w:rsidRPr="00757917" w:rsidRDefault="00015115" w:rsidP="0014069A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5CAA65BA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  <w:vAlign w:val="bottom"/>
          </w:tcPr>
          <w:p w14:paraId="78EE086F" w14:textId="64EFC020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237" w:type="dxa"/>
          </w:tcPr>
          <w:p w14:paraId="2665DF96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69" w:type="dxa"/>
            <w:vAlign w:val="bottom"/>
          </w:tcPr>
          <w:p w14:paraId="5EC68F52" w14:textId="49B456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236" w:type="dxa"/>
          </w:tcPr>
          <w:p w14:paraId="59E20EB4" w14:textId="77777777" w:rsidR="00015115" w:rsidRPr="00757917" w:rsidRDefault="00015115" w:rsidP="0014069A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  <w:vAlign w:val="bottom"/>
          </w:tcPr>
          <w:p w14:paraId="02752684" w14:textId="5D1A6D5A" w:rsidR="00015115" w:rsidRPr="00757917" w:rsidRDefault="00015115" w:rsidP="0014069A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015115" w:rsidRPr="00757917" w14:paraId="72C2D46D" w14:textId="77777777" w:rsidTr="00844ABB">
        <w:trPr>
          <w:trHeight w:val="290"/>
        </w:trPr>
        <w:tc>
          <w:tcPr>
            <w:tcW w:w="2678" w:type="dxa"/>
          </w:tcPr>
          <w:p w14:paraId="43002BD1" w14:textId="0DA36B7C" w:rsidR="00015115" w:rsidRPr="00757917" w:rsidRDefault="00015115" w:rsidP="0014069A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8" w:type="dxa"/>
          </w:tcPr>
          <w:p w14:paraId="789DD58D" w14:textId="64E71176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ได้รับการ</w:t>
            </w:r>
          </w:p>
        </w:tc>
        <w:tc>
          <w:tcPr>
            <w:tcW w:w="236" w:type="dxa"/>
          </w:tcPr>
          <w:p w14:paraId="15FB7E9A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52" w:type="dxa"/>
          </w:tcPr>
          <w:p w14:paraId="5A168040" w14:textId="44308F6F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ไม่ได้รับ</w:t>
            </w:r>
          </w:p>
        </w:tc>
        <w:tc>
          <w:tcPr>
            <w:tcW w:w="239" w:type="dxa"/>
          </w:tcPr>
          <w:p w14:paraId="3CC9054A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2C43052C" w14:textId="33D99229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6D47F4DC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4741ADA1" w14:textId="100D677E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ได้รับการ</w:t>
            </w:r>
          </w:p>
        </w:tc>
        <w:tc>
          <w:tcPr>
            <w:tcW w:w="237" w:type="dxa"/>
          </w:tcPr>
          <w:p w14:paraId="6CCD85AF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69" w:type="dxa"/>
          </w:tcPr>
          <w:p w14:paraId="78BCDA5D" w14:textId="2D3F347E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ไม่ได้รับ</w:t>
            </w:r>
          </w:p>
        </w:tc>
        <w:tc>
          <w:tcPr>
            <w:tcW w:w="236" w:type="dxa"/>
          </w:tcPr>
          <w:p w14:paraId="4CB4D6F5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50EB6D09" w14:textId="505AF6A4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015115" w:rsidRPr="00757917" w14:paraId="45BF5516" w14:textId="77777777" w:rsidTr="00844ABB">
        <w:trPr>
          <w:trHeight w:val="290"/>
        </w:trPr>
        <w:tc>
          <w:tcPr>
            <w:tcW w:w="2678" w:type="dxa"/>
          </w:tcPr>
          <w:p w14:paraId="6544FFD0" w14:textId="3CF905F8" w:rsidR="00015115" w:rsidRPr="00757917" w:rsidRDefault="00015115" w:rsidP="0014069A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สำหรับปีสิ้นสุดวันที่</w:t>
            </w:r>
            <w:r w:rsidRPr="0075791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757917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กันยายน</w:t>
            </w:r>
          </w:p>
        </w:tc>
        <w:tc>
          <w:tcPr>
            <w:tcW w:w="958" w:type="dxa"/>
          </w:tcPr>
          <w:p w14:paraId="2316BD15" w14:textId="0AAF51F0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ส่งเสริม</w:t>
            </w:r>
          </w:p>
        </w:tc>
        <w:tc>
          <w:tcPr>
            <w:tcW w:w="236" w:type="dxa"/>
          </w:tcPr>
          <w:p w14:paraId="38500C54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52" w:type="dxa"/>
          </w:tcPr>
          <w:p w14:paraId="3A60A566" w14:textId="6C349549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การส่งเสริม</w:t>
            </w:r>
          </w:p>
        </w:tc>
        <w:tc>
          <w:tcPr>
            <w:tcW w:w="239" w:type="dxa"/>
          </w:tcPr>
          <w:p w14:paraId="5ABC2D83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2" w:right="-10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877" w:type="dxa"/>
          </w:tcPr>
          <w:p w14:paraId="28B5FA92" w14:textId="06DCABEC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2" w:right="-10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270" w:type="dxa"/>
          </w:tcPr>
          <w:p w14:paraId="417D1FE5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685A7593" w14:textId="7C897C93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ส่งเสริม</w:t>
            </w:r>
          </w:p>
        </w:tc>
        <w:tc>
          <w:tcPr>
            <w:tcW w:w="237" w:type="dxa"/>
          </w:tcPr>
          <w:p w14:paraId="2E15A9FA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69" w:type="dxa"/>
          </w:tcPr>
          <w:p w14:paraId="715D6DA1" w14:textId="238E8875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การส่งเสริม</w:t>
            </w:r>
          </w:p>
        </w:tc>
        <w:tc>
          <w:tcPr>
            <w:tcW w:w="236" w:type="dxa"/>
          </w:tcPr>
          <w:p w14:paraId="3C26F60C" w14:textId="77777777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28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862" w:type="dxa"/>
          </w:tcPr>
          <w:p w14:paraId="2843A28A" w14:textId="50A745A0" w:rsidR="00015115" w:rsidRPr="00757917" w:rsidRDefault="00015115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2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</w:tr>
      <w:tr w:rsidR="00691F52" w:rsidRPr="00757917" w14:paraId="142D6F94" w14:textId="77777777" w:rsidTr="00844ABB">
        <w:trPr>
          <w:trHeight w:val="290"/>
        </w:trPr>
        <w:tc>
          <w:tcPr>
            <w:tcW w:w="2678" w:type="dxa"/>
          </w:tcPr>
          <w:p w14:paraId="33240F6B" w14:textId="77777777" w:rsidR="00691F52" w:rsidRPr="00757917" w:rsidRDefault="00691F52" w:rsidP="0014069A">
            <w:pPr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958" w:type="dxa"/>
          </w:tcPr>
          <w:p w14:paraId="09705B8F" w14:textId="77777777" w:rsidR="00691F52" w:rsidRPr="00757917" w:rsidRDefault="00691F52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36" w:type="dxa"/>
          </w:tcPr>
          <w:p w14:paraId="36752EB4" w14:textId="77777777" w:rsidR="00691F52" w:rsidRPr="00757917" w:rsidRDefault="00691F52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52" w:type="dxa"/>
          </w:tcPr>
          <w:p w14:paraId="488D7A3E" w14:textId="77777777" w:rsidR="00691F52" w:rsidRPr="00757917" w:rsidRDefault="00691F52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39" w:type="dxa"/>
          </w:tcPr>
          <w:p w14:paraId="769787F8" w14:textId="77777777" w:rsidR="00691F52" w:rsidRPr="00757917" w:rsidRDefault="00691F52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2" w:right="-10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877" w:type="dxa"/>
          </w:tcPr>
          <w:p w14:paraId="2E482111" w14:textId="77777777" w:rsidR="00691F52" w:rsidRPr="00757917" w:rsidRDefault="00691F52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2" w:right="-10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0" w:type="dxa"/>
          </w:tcPr>
          <w:p w14:paraId="20295947" w14:textId="77777777" w:rsidR="00691F52" w:rsidRPr="00757917" w:rsidRDefault="00691F52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3240" w:type="dxa"/>
            <w:gridSpan w:val="5"/>
          </w:tcPr>
          <w:p w14:paraId="0373FFEA" w14:textId="489A936A" w:rsidR="00691F52" w:rsidRPr="00757917" w:rsidRDefault="00691F52" w:rsidP="001406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28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(</w:t>
            </w:r>
            <w:r w:rsidRPr="00757917">
              <w:rPr>
                <w:rFonts w:asciiTheme="majorBidi" w:hAnsiTheme="majorBidi" w:cstheme="majorBidi" w:hint="cs"/>
                <w:sz w:val="26"/>
                <w:szCs w:val="26"/>
                <w:cs/>
              </w:rPr>
              <w:t>ปรับปรุงใหม่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)</w:t>
            </w:r>
          </w:p>
        </w:tc>
      </w:tr>
      <w:tr w:rsidR="00032003" w:rsidRPr="00757917" w14:paraId="6A54B345" w14:textId="77777777" w:rsidTr="00844ABB">
        <w:trPr>
          <w:trHeight w:val="182"/>
        </w:trPr>
        <w:tc>
          <w:tcPr>
            <w:tcW w:w="2678" w:type="dxa"/>
          </w:tcPr>
          <w:p w14:paraId="167EE449" w14:textId="77777777" w:rsidR="00032003" w:rsidRPr="00757917" w:rsidRDefault="00032003" w:rsidP="00B814CF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2" w:type="dxa"/>
            <w:gridSpan w:val="11"/>
          </w:tcPr>
          <w:p w14:paraId="1D08814A" w14:textId="77777777" w:rsidR="00032003" w:rsidRPr="00757917" w:rsidRDefault="00032003" w:rsidP="00B81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)</w:t>
            </w:r>
          </w:p>
        </w:tc>
      </w:tr>
      <w:tr w:rsidR="004748DA" w:rsidRPr="00757917" w14:paraId="6EF830F4" w14:textId="77777777" w:rsidTr="00844ABB">
        <w:trPr>
          <w:trHeight w:val="290"/>
        </w:trPr>
        <w:tc>
          <w:tcPr>
            <w:tcW w:w="2678" w:type="dxa"/>
          </w:tcPr>
          <w:p w14:paraId="6C043747" w14:textId="276BA82E" w:rsidR="004748DA" w:rsidRPr="00757917" w:rsidRDefault="004748D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รายได้จากการขายสังหาริมทรัพย์</w:t>
            </w:r>
          </w:p>
        </w:tc>
        <w:tc>
          <w:tcPr>
            <w:tcW w:w="958" w:type="dxa"/>
          </w:tcPr>
          <w:p w14:paraId="78C98B5C" w14:textId="2F0A19E0" w:rsidR="004748D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7C0423DE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66F45044" w14:textId="7360F417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11</w:t>
            </w:r>
            <w:r w:rsidR="006A6D71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427</w:t>
            </w:r>
          </w:p>
        </w:tc>
        <w:tc>
          <w:tcPr>
            <w:tcW w:w="239" w:type="dxa"/>
          </w:tcPr>
          <w:p w14:paraId="07916136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45B826AE" w14:textId="1967D0F8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11</w:t>
            </w:r>
            <w:r w:rsidR="006A6D71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427</w:t>
            </w:r>
          </w:p>
        </w:tc>
        <w:tc>
          <w:tcPr>
            <w:tcW w:w="270" w:type="dxa"/>
          </w:tcPr>
          <w:p w14:paraId="65461683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36" w:type="dxa"/>
          </w:tcPr>
          <w:p w14:paraId="44B0C338" w14:textId="11A1C9BD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3428B33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4C3E054C" w14:textId="1A9D2374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14</w:t>
            </w:r>
            <w:r w:rsidR="004748DA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648</w:t>
            </w:r>
          </w:p>
        </w:tc>
        <w:tc>
          <w:tcPr>
            <w:tcW w:w="236" w:type="dxa"/>
          </w:tcPr>
          <w:p w14:paraId="2567FCE1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025E192B" w14:textId="75782C40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14</w:t>
            </w:r>
            <w:r w:rsidR="004748DA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648</w:t>
            </w:r>
          </w:p>
        </w:tc>
      </w:tr>
      <w:tr w:rsidR="004748DA" w:rsidRPr="00757917" w14:paraId="6B32EF1E" w14:textId="77777777" w:rsidTr="00844ABB">
        <w:trPr>
          <w:trHeight w:val="290"/>
        </w:trPr>
        <w:tc>
          <w:tcPr>
            <w:tcW w:w="2678" w:type="dxa"/>
          </w:tcPr>
          <w:p w14:paraId="3FFEC59C" w14:textId="42108FED" w:rsidR="004748DA" w:rsidRPr="00757917" w:rsidRDefault="004748D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รายได้จากการให้เช่า</w:t>
            </w:r>
          </w:p>
        </w:tc>
        <w:tc>
          <w:tcPr>
            <w:tcW w:w="958" w:type="dxa"/>
          </w:tcPr>
          <w:p w14:paraId="2BEFD9AD" w14:textId="6F2FCE13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2B7E79D2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2E143B11" w14:textId="1AC769BA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9" w:type="dxa"/>
          </w:tcPr>
          <w:p w14:paraId="592AC37B" w14:textId="1C15817A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589A2A63" w14:textId="626A157E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2D58F69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36" w:type="dxa"/>
          </w:tcPr>
          <w:p w14:paraId="48F9353B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7" w:type="dxa"/>
          </w:tcPr>
          <w:p w14:paraId="1B7BF69F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7DB0F199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0831717F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6BDBD2CD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691F52" w:rsidRPr="00757917" w14:paraId="23D1E358" w14:textId="77777777" w:rsidTr="00844ABB">
        <w:trPr>
          <w:trHeight w:val="290"/>
        </w:trPr>
        <w:tc>
          <w:tcPr>
            <w:tcW w:w="2678" w:type="dxa"/>
          </w:tcPr>
          <w:p w14:paraId="63938F3F" w14:textId="52FEBBEF" w:rsidR="00691F52" w:rsidRPr="00757917" w:rsidRDefault="00691F52" w:rsidP="00691F52">
            <w:pPr>
              <w:ind w:left="16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และบริการที่เกี่ยวข้อง</w:t>
            </w:r>
          </w:p>
        </w:tc>
        <w:tc>
          <w:tcPr>
            <w:tcW w:w="958" w:type="dxa"/>
          </w:tcPr>
          <w:p w14:paraId="2EEB515C" w14:textId="4A2ECA4E" w:rsidR="00691F52" w:rsidRPr="00757917" w:rsidRDefault="00460DDC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365</w:t>
            </w:r>
          </w:p>
        </w:tc>
        <w:tc>
          <w:tcPr>
            <w:tcW w:w="236" w:type="dxa"/>
          </w:tcPr>
          <w:p w14:paraId="6289B32F" w14:textId="77777777" w:rsidR="00691F52" w:rsidRPr="00757917" w:rsidRDefault="00691F52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149CF85D" w14:textId="1529142A" w:rsidR="00691F52" w:rsidRPr="00757917" w:rsidRDefault="00460DDC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691F52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827</w:t>
            </w:r>
          </w:p>
        </w:tc>
        <w:tc>
          <w:tcPr>
            <w:tcW w:w="239" w:type="dxa"/>
          </w:tcPr>
          <w:p w14:paraId="2E7F29E1" w14:textId="77777777" w:rsidR="00691F52" w:rsidRPr="00757917" w:rsidRDefault="00691F52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64F0B544" w14:textId="3CF7A6A8" w:rsidR="00691F52" w:rsidRPr="00757917" w:rsidRDefault="00460DDC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6A6D71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192</w:t>
            </w:r>
          </w:p>
        </w:tc>
        <w:tc>
          <w:tcPr>
            <w:tcW w:w="270" w:type="dxa"/>
          </w:tcPr>
          <w:p w14:paraId="7590B5B2" w14:textId="77777777" w:rsidR="00691F52" w:rsidRPr="00757917" w:rsidRDefault="00691F52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36" w:type="dxa"/>
          </w:tcPr>
          <w:p w14:paraId="0166D55D" w14:textId="24852863" w:rsidR="00691F52" w:rsidRPr="00757917" w:rsidRDefault="00460DDC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47</w:t>
            </w:r>
            <w:r w:rsidR="00294C31" w:rsidRPr="00757917">
              <w:rPr>
                <w:rFonts w:asciiTheme="majorBidi" w:hAnsiTheme="majorBidi" w:cstheme="majorBidi" w:hint="cs"/>
                <w:sz w:val="26"/>
                <w:szCs w:val="26"/>
              </w:rPr>
              <w:t>5</w:t>
            </w:r>
          </w:p>
        </w:tc>
        <w:tc>
          <w:tcPr>
            <w:tcW w:w="237" w:type="dxa"/>
          </w:tcPr>
          <w:p w14:paraId="0C1C7924" w14:textId="77777777" w:rsidR="00691F52" w:rsidRPr="00757917" w:rsidRDefault="00691F52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6113F439" w14:textId="20AA1F2A" w:rsidR="00691F52" w:rsidRPr="00757917" w:rsidRDefault="00460DDC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691F52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277</w:t>
            </w:r>
          </w:p>
        </w:tc>
        <w:tc>
          <w:tcPr>
            <w:tcW w:w="236" w:type="dxa"/>
          </w:tcPr>
          <w:p w14:paraId="0BD46D7C" w14:textId="77777777" w:rsidR="00691F52" w:rsidRPr="00757917" w:rsidRDefault="00691F52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558D2BB0" w14:textId="275D1FBD" w:rsidR="00691F52" w:rsidRPr="00757917" w:rsidRDefault="00460DDC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691F52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752</w:t>
            </w:r>
          </w:p>
        </w:tc>
      </w:tr>
      <w:tr w:rsidR="004748DA" w:rsidRPr="00757917" w14:paraId="5E9C68E7" w14:textId="77777777" w:rsidTr="00844ABB">
        <w:tc>
          <w:tcPr>
            <w:tcW w:w="2678" w:type="dxa"/>
          </w:tcPr>
          <w:p w14:paraId="7566B0BA" w14:textId="77777777" w:rsidR="004748DA" w:rsidRPr="00757917" w:rsidRDefault="004748DA" w:rsidP="004748DA">
            <w:pPr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  <w:t>รายได้จากธุรกิจโรงแรม</w:t>
            </w:r>
          </w:p>
        </w:tc>
        <w:tc>
          <w:tcPr>
            <w:tcW w:w="958" w:type="dxa"/>
          </w:tcPr>
          <w:p w14:paraId="7F96B612" w14:textId="230D4B00" w:rsidR="004748DA" w:rsidRPr="00757917" w:rsidRDefault="006A6D71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64B411C2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53D3BCF6" w14:textId="180A8401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163</w:t>
            </w:r>
          </w:p>
        </w:tc>
        <w:tc>
          <w:tcPr>
            <w:tcW w:w="239" w:type="dxa"/>
          </w:tcPr>
          <w:p w14:paraId="222030D2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7D04FCE9" w14:textId="78A67AB4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163</w:t>
            </w:r>
          </w:p>
        </w:tc>
        <w:tc>
          <w:tcPr>
            <w:tcW w:w="270" w:type="dxa"/>
          </w:tcPr>
          <w:p w14:paraId="320F8F15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436764CA" w14:textId="3889579B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57F34440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709273D2" w14:textId="617A77EA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33</w:t>
            </w:r>
            <w:r w:rsidR="00294C31" w:rsidRPr="00757917">
              <w:rPr>
                <w:rFonts w:asciiTheme="majorBidi" w:hAnsiTheme="majorBidi" w:cstheme="majorBidi" w:hint="cs"/>
                <w:sz w:val="26"/>
                <w:szCs w:val="26"/>
              </w:rPr>
              <w:t>1</w:t>
            </w:r>
          </w:p>
        </w:tc>
        <w:tc>
          <w:tcPr>
            <w:tcW w:w="236" w:type="dxa"/>
          </w:tcPr>
          <w:p w14:paraId="7C6BC24E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3D722258" w14:textId="566A6F73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33</w:t>
            </w:r>
            <w:r w:rsidR="00294C31" w:rsidRPr="00757917">
              <w:rPr>
                <w:rFonts w:asciiTheme="majorBidi" w:hAnsiTheme="majorBidi" w:cstheme="majorBidi" w:hint="cs"/>
                <w:sz w:val="26"/>
                <w:szCs w:val="26"/>
              </w:rPr>
              <w:t>1</w:t>
            </w:r>
          </w:p>
        </w:tc>
      </w:tr>
      <w:tr w:rsidR="004748DA" w:rsidRPr="00757917" w14:paraId="41859A0C" w14:textId="77777777" w:rsidTr="00844ABB">
        <w:tc>
          <w:tcPr>
            <w:tcW w:w="2678" w:type="dxa"/>
          </w:tcPr>
          <w:p w14:paraId="6C8E92D6" w14:textId="77777777" w:rsidR="004748DA" w:rsidRPr="00757917" w:rsidRDefault="004748D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รายได้ค่าบริหารจัดการ</w:t>
            </w:r>
          </w:p>
        </w:tc>
        <w:tc>
          <w:tcPr>
            <w:tcW w:w="958" w:type="dxa"/>
          </w:tcPr>
          <w:p w14:paraId="34A41640" w14:textId="5ADF5865" w:rsidR="004748DA" w:rsidRPr="00757917" w:rsidRDefault="006A6D71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62BB0827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15F66E7E" w14:textId="5D66E123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716</w:t>
            </w:r>
          </w:p>
        </w:tc>
        <w:tc>
          <w:tcPr>
            <w:tcW w:w="239" w:type="dxa"/>
          </w:tcPr>
          <w:p w14:paraId="185B47CC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29F99810" w14:textId="4C8C9333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716</w:t>
            </w:r>
          </w:p>
        </w:tc>
        <w:tc>
          <w:tcPr>
            <w:tcW w:w="270" w:type="dxa"/>
          </w:tcPr>
          <w:p w14:paraId="6A907D9E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674B71CE" w14:textId="0573001B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320C312E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5459DD6D" w14:textId="0F4BF49D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667</w:t>
            </w:r>
          </w:p>
        </w:tc>
        <w:tc>
          <w:tcPr>
            <w:tcW w:w="236" w:type="dxa"/>
          </w:tcPr>
          <w:p w14:paraId="4EA8DBF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16908687" w14:textId="7927DF35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667</w:t>
            </w:r>
          </w:p>
        </w:tc>
      </w:tr>
      <w:tr w:rsidR="004748DA" w:rsidRPr="00757917" w14:paraId="4065CCBE" w14:textId="77777777" w:rsidTr="00844ABB">
        <w:tc>
          <w:tcPr>
            <w:tcW w:w="2678" w:type="dxa"/>
          </w:tcPr>
          <w:p w14:paraId="3D739042" w14:textId="77777777" w:rsidR="004748DA" w:rsidRPr="00757917" w:rsidRDefault="004748D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รายได้จากการลงทุน</w:t>
            </w:r>
          </w:p>
        </w:tc>
        <w:tc>
          <w:tcPr>
            <w:tcW w:w="958" w:type="dxa"/>
          </w:tcPr>
          <w:p w14:paraId="1571FBE9" w14:textId="3743875C" w:rsidR="004748D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4C01ADFF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50D9DB81" w14:textId="7E0982E7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74</w:t>
            </w:r>
          </w:p>
        </w:tc>
        <w:tc>
          <w:tcPr>
            <w:tcW w:w="239" w:type="dxa"/>
          </w:tcPr>
          <w:p w14:paraId="63A7AB38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50C6D71A" w14:textId="05798CA1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74</w:t>
            </w:r>
          </w:p>
        </w:tc>
        <w:tc>
          <w:tcPr>
            <w:tcW w:w="270" w:type="dxa"/>
          </w:tcPr>
          <w:p w14:paraId="043BDF7C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7736E838" w14:textId="46AFBE5F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390AFFDD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10779C24" w14:textId="2323714D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78</w:t>
            </w:r>
          </w:p>
        </w:tc>
        <w:tc>
          <w:tcPr>
            <w:tcW w:w="236" w:type="dxa"/>
          </w:tcPr>
          <w:p w14:paraId="265BEF77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57ADC4DA" w14:textId="213A15E7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78</w:t>
            </w:r>
          </w:p>
        </w:tc>
      </w:tr>
      <w:tr w:rsidR="004748DA" w:rsidRPr="00757917" w14:paraId="05648543" w14:textId="77777777" w:rsidTr="00844ABB">
        <w:tc>
          <w:tcPr>
            <w:tcW w:w="2678" w:type="dxa"/>
          </w:tcPr>
          <w:p w14:paraId="62C70033" w14:textId="0833ECFF" w:rsidR="004748DA" w:rsidRPr="00757917" w:rsidRDefault="004748DA" w:rsidP="004748DA">
            <w:pPr>
              <w:tabs>
                <w:tab w:val="clear" w:pos="227"/>
              </w:tabs>
              <w:rPr>
                <w:rFonts w:asciiTheme="majorBidi" w:hAnsiTheme="majorBidi" w:cstheme="majorBidi"/>
                <w:spacing w:val="-2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pacing w:val="-2"/>
                <w:sz w:val="26"/>
                <w:szCs w:val="26"/>
                <w:cs/>
              </w:rPr>
              <w:t>กลับรายการประมาณการหนี้สินจาก</w:t>
            </w:r>
          </w:p>
        </w:tc>
        <w:tc>
          <w:tcPr>
            <w:tcW w:w="958" w:type="dxa"/>
          </w:tcPr>
          <w:p w14:paraId="075F8411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3403B3ED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765A23FD" w14:textId="538BC4A4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9" w:type="dxa"/>
          </w:tcPr>
          <w:p w14:paraId="28A8F44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7B239A5E" w14:textId="05F1CF43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3F3D347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1FE5F2EC" w14:textId="73CDF502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37" w:type="dxa"/>
          </w:tcPr>
          <w:p w14:paraId="12AB9855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53A51B6E" w14:textId="346E9DE1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194208D0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001A20AF" w14:textId="598D3549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4748DA" w:rsidRPr="00757917" w14:paraId="3BA6EEB4" w14:textId="77777777" w:rsidTr="00844ABB">
        <w:tc>
          <w:tcPr>
            <w:tcW w:w="2678" w:type="dxa"/>
          </w:tcPr>
          <w:p w14:paraId="1C9AEB0E" w14:textId="4B17AC1B" w:rsidR="004748DA" w:rsidRPr="00757917" w:rsidRDefault="004748DA" w:rsidP="004748DA">
            <w:pPr>
              <w:tabs>
                <w:tab w:val="clear" w:pos="227"/>
              </w:tabs>
              <w:ind w:left="16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ค่าเผื่อการสนับสนุนทางการเงิน</w:t>
            </w:r>
          </w:p>
        </w:tc>
        <w:tc>
          <w:tcPr>
            <w:tcW w:w="958" w:type="dxa"/>
          </w:tcPr>
          <w:p w14:paraId="7E383513" w14:textId="00357793" w:rsidR="004748DA" w:rsidRPr="00757917" w:rsidRDefault="006A6D71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469F73E1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4D59148F" w14:textId="257EF214" w:rsidR="004748DA" w:rsidRPr="00757917" w:rsidRDefault="00460DDC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38</w:t>
            </w:r>
          </w:p>
        </w:tc>
        <w:tc>
          <w:tcPr>
            <w:tcW w:w="239" w:type="dxa"/>
          </w:tcPr>
          <w:p w14:paraId="0DD9F4F2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6D76991F" w14:textId="001FA2D7" w:rsidR="004748DA" w:rsidRPr="00757917" w:rsidRDefault="00460DDC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38</w:t>
            </w:r>
          </w:p>
        </w:tc>
        <w:tc>
          <w:tcPr>
            <w:tcW w:w="270" w:type="dxa"/>
          </w:tcPr>
          <w:p w14:paraId="148FAFC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11418AB7" w14:textId="0D303053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7BDBC65B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5DA6BAAB" w14:textId="6B59E932" w:rsidR="004748DA" w:rsidRPr="00757917" w:rsidRDefault="004748DA" w:rsidP="005A7B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0D5C53D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41177316" w14:textId="79E40CAC" w:rsidR="004748DA" w:rsidRPr="00757917" w:rsidRDefault="004748DA" w:rsidP="005A7B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4748DA" w:rsidRPr="00757917" w14:paraId="701E4F4A" w14:textId="77777777" w:rsidTr="00844ABB">
        <w:tc>
          <w:tcPr>
            <w:tcW w:w="2678" w:type="dxa"/>
          </w:tcPr>
          <w:p w14:paraId="5B7DE57B" w14:textId="4523B831" w:rsidR="004748DA" w:rsidRPr="00757917" w:rsidRDefault="004748DA" w:rsidP="004748DA">
            <w:pPr>
              <w:tabs>
                <w:tab w:val="clear" w:pos="227"/>
                <w:tab w:val="clear" w:pos="454"/>
                <w:tab w:val="left" w:pos="164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hint="cs"/>
                <w:sz w:val="26"/>
                <w:szCs w:val="26"/>
                <w:cs/>
              </w:rPr>
              <w:t>กำไรจากการจำหน่ายเงินลงทุนใน</w:t>
            </w:r>
          </w:p>
        </w:tc>
        <w:tc>
          <w:tcPr>
            <w:tcW w:w="958" w:type="dxa"/>
          </w:tcPr>
          <w:p w14:paraId="07D97DDF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5D4CF032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3DBE93DA" w14:textId="6E2D5CC5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9" w:type="dxa"/>
          </w:tcPr>
          <w:p w14:paraId="16AE932D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533AE2BE" w14:textId="7D96A115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2629F6C0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</w:tcPr>
          <w:p w14:paraId="151976FB" w14:textId="67579632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37" w:type="dxa"/>
          </w:tcPr>
          <w:p w14:paraId="1F45D09C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0CF63A80" w14:textId="39557A69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36" w:type="dxa"/>
          </w:tcPr>
          <w:p w14:paraId="29F4FE43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5D2F06A2" w14:textId="2A08AD81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4748DA" w:rsidRPr="00757917" w14:paraId="5DAFBAEF" w14:textId="77777777" w:rsidTr="00844ABB">
        <w:tc>
          <w:tcPr>
            <w:tcW w:w="2678" w:type="dxa"/>
          </w:tcPr>
          <w:p w14:paraId="1C61C4B9" w14:textId="51D13AC2" w:rsidR="004748DA" w:rsidRPr="00757917" w:rsidRDefault="004748DA" w:rsidP="004748DA">
            <w:pPr>
              <w:tabs>
                <w:tab w:val="clear" w:pos="227"/>
              </w:tabs>
              <w:ind w:left="16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hint="cs"/>
                <w:sz w:val="26"/>
                <w:szCs w:val="26"/>
                <w:cs/>
              </w:rPr>
              <w:t>บริษัทร่วม</w:t>
            </w:r>
          </w:p>
        </w:tc>
        <w:tc>
          <w:tcPr>
            <w:tcW w:w="958" w:type="dxa"/>
          </w:tcPr>
          <w:p w14:paraId="6DC4BCEE" w14:textId="5C52E273" w:rsidR="004748DA" w:rsidRPr="00757917" w:rsidRDefault="006A6D71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14F6E197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</w:tcPr>
          <w:p w14:paraId="2F90DA7E" w14:textId="22771007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20</w:t>
            </w:r>
          </w:p>
        </w:tc>
        <w:tc>
          <w:tcPr>
            <w:tcW w:w="239" w:type="dxa"/>
          </w:tcPr>
          <w:p w14:paraId="319DF3B5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</w:tcPr>
          <w:p w14:paraId="631ADA21" w14:textId="6395166C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20</w:t>
            </w:r>
          </w:p>
        </w:tc>
        <w:tc>
          <w:tcPr>
            <w:tcW w:w="270" w:type="dxa"/>
          </w:tcPr>
          <w:p w14:paraId="1D9E12E2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</w:p>
        </w:tc>
        <w:tc>
          <w:tcPr>
            <w:tcW w:w="936" w:type="dxa"/>
          </w:tcPr>
          <w:p w14:paraId="182F1356" w14:textId="3FAFBE7E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3"/>
              </w:tabs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1B2FAFD9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</w:tcPr>
          <w:p w14:paraId="61057A92" w14:textId="76455C9E" w:rsidR="004748DA" w:rsidRPr="00757917" w:rsidRDefault="00460DDC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384</w:t>
            </w:r>
          </w:p>
        </w:tc>
        <w:tc>
          <w:tcPr>
            <w:tcW w:w="236" w:type="dxa"/>
          </w:tcPr>
          <w:p w14:paraId="2A8B5EFB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</w:tcPr>
          <w:p w14:paraId="2A3C12F3" w14:textId="1FA84D8F" w:rsidR="004748DA" w:rsidRPr="00757917" w:rsidRDefault="00460DDC" w:rsidP="00691F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384</w:t>
            </w:r>
          </w:p>
        </w:tc>
      </w:tr>
      <w:tr w:rsidR="004748DA" w:rsidRPr="00757917" w14:paraId="6E248F05" w14:textId="77777777" w:rsidTr="00844ABB">
        <w:tc>
          <w:tcPr>
            <w:tcW w:w="2678" w:type="dxa"/>
          </w:tcPr>
          <w:p w14:paraId="5AE1634C" w14:textId="77777777" w:rsidR="004748DA" w:rsidRPr="00757917" w:rsidRDefault="004748DA" w:rsidP="004748DA">
            <w:pPr>
              <w:rPr>
                <w:rFonts w:asciiTheme="majorBidi" w:hAnsiTheme="majorBidi" w:cstheme="majorBidi"/>
                <w:spacing w:val="-6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  <w:t>กำไรจากการจำหน่ายอสังหาริมทรัพย์</w:t>
            </w:r>
          </w:p>
          <w:p w14:paraId="500F4E8C" w14:textId="30C3B027" w:rsidR="006A6D71" w:rsidRPr="00757917" w:rsidRDefault="006A6D71" w:rsidP="006A6D71">
            <w:pPr>
              <w:ind w:left="164"/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เพื่อ</w:t>
            </w:r>
            <w:r w:rsidRPr="00757917">
              <w:rPr>
                <w:rFonts w:asciiTheme="majorBidi" w:hAnsiTheme="majorBidi" w:cstheme="majorBidi" w:hint="cs"/>
                <w:sz w:val="26"/>
                <w:szCs w:val="26"/>
                <w:cs/>
              </w:rPr>
              <w:t>การ</w:t>
            </w:r>
            <w:r w:rsidRPr="00757917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ลงทุน</w:t>
            </w:r>
          </w:p>
        </w:tc>
        <w:tc>
          <w:tcPr>
            <w:tcW w:w="958" w:type="dxa"/>
          </w:tcPr>
          <w:p w14:paraId="62080EFD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64536C2" w14:textId="75C6D40B" w:rsidR="006A6D71" w:rsidRPr="00757917" w:rsidRDefault="00460DDC" w:rsidP="00236B9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4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230</w:t>
            </w:r>
          </w:p>
        </w:tc>
        <w:tc>
          <w:tcPr>
            <w:tcW w:w="236" w:type="dxa"/>
          </w:tcPr>
          <w:p w14:paraId="17370F3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  <w:vAlign w:val="bottom"/>
          </w:tcPr>
          <w:p w14:paraId="5852B1E0" w14:textId="601DBB6D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631</w:t>
            </w:r>
          </w:p>
        </w:tc>
        <w:tc>
          <w:tcPr>
            <w:tcW w:w="239" w:type="dxa"/>
          </w:tcPr>
          <w:p w14:paraId="2497A27C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  <w:vAlign w:val="bottom"/>
          </w:tcPr>
          <w:p w14:paraId="777ED2E3" w14:textId="1732B017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861</w:t>
            </w:r>
          </w:p>
        </w:tc>
        <w:tc>
          <w:tcPr>
            <w:tcW w:w="270" w:type="dxa"/>
          </w:tcPr>
          <w:p w14:paraId="56D878C7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36" w:type="dxa"/>
          </w:tcPr>
          <w:p w14:paraId="0BBFE5AD" w14:textId="77777777" w:rsidR="006A6D71" w:rsidRPr="00757917" w:rsidRDefault="006A6D71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14480C49" w14:textId="5F9F95AB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56</w:t>
            </w:r>
            <w:r w:rsidR="00294C31" w:rsidRPr="00757917">
              <w:rPr>
                <w:rFonts w:asciiTheme="majorBidi" w:hAnsiTheme="majorBidi" w:cstheme="majorBidi" w:hint="cs"/>
                <w:sz w:val="26"/>
                <w:szCs w:val="26"/>
              </w:rPr>
              <w:t>5</w:t>
            </w:r>
          </w:p>
        </w:tc>
        <w:tc>
          <w:tcPr>
            <w:tcW w:w="237" w:type="dxa"/>
          </w:tcPr>
          <w:p w14:paraId="0E2238FD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vAlign w:val="bottom"/>
          </w:tcPr>
          <w:p w14:paraId="2B0C149A" w14:textId="279A6673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796</w:t>
            </w:r>
          </w:p>
        </w:tc>
        <w:tc>
          <w:tcPr>
            <w:tcW w:w="236" w:type="dxa"/>
          </w:tcPr>
          <w:p w14:paraId="0B8241F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  <w:vAlign w:val="bottom"/>
          </w:tcPr>
          <w:p w14:paraId="097F27BF" w14:textId="7615F8FC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4748DA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361</w:t>
            </w:r>
          </w:p>
        </w:tc>
      </w:tr>
      <w:tr w:rsidR="006A6D71" w:rsidRPr="00757917" w14:paraId="4833B445" w14:textId="77777777" w:rsidTr="00844ABB">
        <w:tc>
          <w:tcPr>
            <w:tcW w:w="2678" w:type="dxa"/>
          </w:tcPr>
          <w:p w14:paraId="0B8F9B58" w14:textId="77777777" w:rsidR="006A6D71" w:rsidRPr="00757917" w:rsidRDefault="006A6D71" w:rsidP="006A6D7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958" w:type="dxa"/>
            <w:tcBorders>
              <w:bottom w:val="single" w:sz="4" w:space="0" w:color="auto"/>
            </w:tcBorders>
          </w:tcPr>
          <w:p w14:paraId="1F47416F" w14:textId="575D6FD4" w:rsidR="006A6D71" w:rsidRPr="00757917" w:rsidRDefault="006A6D71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6" w:type="dxa"/>
          </w:tcPr>
          <w:p w14:paraId="3149194E" w14:textId="77777777" w:rsidR="006A6D71" w:rsidRPr="00757917" w:rsidRDefault="006A6D71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52" w:type="dxa"/>
            <w:tcBorders>
              <w:bottom w:val="single" w:sz="4" w:space="0" w:color="auto"/>
            </w:tcBorders>
            <w:vAlign w:val="bottom"/>
          </w:tcPr>
          <w:p w14:paraId="0BA5F739" w14:textId="1E55FD07" w:rsidR="006A6D71" w:rsidRPr="00757917" w:rsidRDefault="00460DDC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230</w:t>
            </w:r>
          </w:p>
        </w:tc>
        <w:tc>
          <w:tcPr>
            <w:tcW w:w="239" w:type="dxa"/>
          </w:tcPr>
          <w:p w14:paraId="271831DE" w14:textId="77777777" w:rsidR="006A6D71" w:rsidRPr="00757917" w:rsidRDefault="006A6D71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  <w:vAlign w:val="bottom"/>
          </w:tcPr>
          <w:p w14:paraId="790A0C83" w14:textId="0AF8698F" w:rsidR="006A6D71" w:rsidRPr="00757917" w:rsidRDefault="00460DDC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230</w:t>
            </w:r>
          </w:p>
        </w:tc>
        <w:tc>
          <w:tcPr>
            <w:tcW w:w="270" w:type="dxa"/>
          </w:tcPr>
          <w:p w14:paraId="5A745DD2" w14:textId="77777777" w:rsidR="006A6D71" w:rsidRPr="00757917" w:rsidRDefault="006A6D71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36" w:type="dxa"/>
            <w:tcBorders>
              <w:bottom w:val="single" w:sz="4" w:space="0" w:color="auto"/>
            </w:tcBorders>
          </w:tcPr>
          <w:p w14:paraId="118EF062" w14:textId="350DAD4D" w:rsidR="006A6D71" w:rsidRPr="00757917" w:rsidRDefault="006A6D71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37" w:type="dxa"/>
          </w:tcPr>
          <w:p w14:paraId="268F2B48" w14:textId="77777777" w:rsidR="006A6D71" w:rsidRPr="00757917" w:rsidRDefault="006A6D71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tcBorders>
              <w:bottom w:val="single" w:sz="4" w:space="0" w:color="auto"/>
            </w:tcBorders>
            <w:vAlign w:val="bottom"/>
          </w:tcPr>
          <w:p w14:paraId="33A89D91" w14:textId="68E3EE4A" w:rsidR="006A6D71" w:rsidRPr="00757917" w:rsidRDefault="00460DDC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294C31" w:rsidRPr="00757917">
              <w:rPr>
                <w:rFonts w:asciiTheme="majorBidi" w:hAnsiTheme="majorBidi" w:cstheme="majorBidi" w:hint="cs"/>
                <w:sz w:val="26"/>
                <w:szCs w:val="26"/>
              </w:rPr>
              <w:t>88</w:t>
            </w:r>
          </w:p>
        </w:tc>
        <w:tc>
          <w:tcPr>
            <w:tcW w:w="236" w:type="dxa"/>
          </w:tcPr>
          <w:p w14:paraId="1F59D119" w14:textId="77777777" w:rsidR="006A6D71" w:rsidRPr="00757917" w:rsidRDefault="006A6D71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  <w:tcBorders>
              <w:bottom w:val="single" w:sz="4" w:space="0" w:color="auto"/>
            </w:tcBorders>
            <w:vAlign w:val="bottom"/>
          </w:tcPr>
          <w:p w14:paraId="66B1A5D4" w14:textId="53274D66" w:rsidR="006A6D71" w:rsidRPr="00757917" w:rsidRDefault="00460DDC" w:rsidP="006A6D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294C31" w:rsidRPr="00757917">
              <w:rPr>
                <w:rFonts w:asciiTheme="majorBidi" w:hAnsiTheme="majorBidi" w:cstheme="majorBidi" w:hint="cs"/>
                <w:sz w:val="26"/>
                <w:szCs w:val="26"/>
              </w:rPr>
              <w:t>88</w:t>
            </w:r>
          </w:p>
        </w:tc>
      </w:tr>
      <w:tr w:rsidR="004748DA" w:rsidRPr="00757917" w14:paraId="1EFC5E1F" w14:textId="77777777" w:rsidTr="00844ABB">
        <w:tc>
          <w:tcPr>
            <w:tcW w:w="2678" w:type="dxa"/>
          </w:tcPr>
          <w:p w14:paraId="025B88D2" w14:textId="0F15D87C" w:rsidR="004748DA" w:rsidRPr="00757917" w:rsidRDefault="004748D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รวมรายได้</w:t>
            </w:r>
          </w:p>
        </w:tc>
        <w:tc>
          <w:tcPr>
            <w:tcW w:w="958" w:type="dxa"/>
            <w:tcBorders>
              <w:top w:val="single" w:sz="4" w:space="0" w:color="auto"/>
              <w:bottom w:val="double" w:sz="4" w:space="0" w:color="auto"/>
            </w:tcBorders>
          </w:tcPr>
          <w:p w14:paraId="0C9C94AB" w14:textId="1803A0C0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ind w:left="-81" w:right="-103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595</w:t>
            </w:r>
          </w:p>
        </w:tc>
        <w:tc>
          <w:tcPr>
            <w:tcW w:w="236" w:type="dxa"/>
          </w:tcPr>
          <w:p w14:paraId="6E001653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6"/>
              </w:tabs>
              <w:ind w:left="-112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52" w:type="dxa"/>
            <w:tcBorders>
              <w:top w:val="single" w:sz="4" w:space="0" w:color="auto"/>
              <w:bottom w:val="double" w:sz="4" w:space="0" w:color="auto"/>
            </w:tcBorders>
          </w:tcPr>
          <w:p w14:paraId="14655373" w14:textId="79BC6AE9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ind w:left="-112" w:right="-116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15</w:t>
            </w:r>
            <w:r w:rsidR="00236B9A"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126</w:t>
            </w:r>
          </w:p>
        </w:tc>
        <w:tc>
          <w:tcPr>
            <w:tcW w:w="239" w:type="dxa"/>
          </w:tcPr>
          <w:p w14:paraId="0E3F1D4D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877" w:type="dxa"/>
            <w:tcBorders>
              <w:top w:val="single" w:sz="4" w:space="0" w:color="auto"/>
              <w:bottom w:val="double" w:sz="4" w:space="0" w:color="auto"/>
            </w:tcBorders>
          </w:tcPr>
          <w:p w14:paraId="2653C121" w14:textId="462C3C71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6"/>
              </w:tabs>
              <w:ind w:left="-42" w:right="-109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15</w:t>
            </w:r>
            <w:r w:rsidR="00236B9A"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721</w:t>
            </w:r>
          </w:p>
        </w:tc>
        <w:tc>
          <w:tcPr>
            <w:tcW w:w="270" w:type="dxa"/>
          </w:tcPr>
          <w:p w14:paraId="60BF22C0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36" w:type="dxa"/>
            <w:tcBorders>
              <w:top w:val="single" w:sz="4" w:space="0" w:color="auto"/>
              <w:bottom w:val="double" w:sz="4" w:space="0" w:color="auto"/>
            </w:tcBorders>
          </w:tcPr>
          <w:p w14:paraId="7624E4A1" w14:textId="70F41A12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2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</w:t>
            </w:r>
            <w:r w:rsidR="004748DA"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040</w:t>
            </w:r>
          </w:p>
        </w:tc>
        <w:tc>
          <w:tcPr>
            <w:tcW w:w="237" w:type="dxa"/>
          </w:tcPr>
          <w:p w14:paraId="0063E5EF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69" w:type="dxa"/>
            <w:tcBorders>
              <w:top w:val="single" w:sz="4" w:space="0" w:color="auto"/>
              <w:bottom w:val="double" w:sz="4" w:space="0" w:color="auto"/>
            </w:tcBorders>
          </w:tcPr>
          <w:p w14:paraId="1378B59A" w14:textId="5A9BB727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19</w:t>
            </w:r>
            <w:r w:rsidR="004748DA"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469</w:t>
            </w:r>
          </w:p>
        </w:tc>
        <w:tc>
          <w:tcPr>
            <w:tcW w:w="236" w:type="dxa"/>
          </w:tcPr>
          <w:p w14:paraId="18DB9C22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862" w:type="dxa"/>
            <w:tcBorders>
              <w:top w:val="single" w:sz="4" w:space="0" w:color="auto"/>
              <w:bottom w:val="double" w:sz="4" w:space="0" w:color="auto"/>
            </w:tcBorders>
          </w:tcPr>
          <w:p w14:paraId="3C017543" w14:textId="5B08F2BE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20</w:t>
            </w:r>
            <w:r w:rsidR="004748DA"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509</w:t>
            </w:r>
          </w:p>
        </w:tc>
      </w:tr>
    </w:tbl>
    <w:p w14:paraId="17FDE901" w14:textId="77777777" w:rsidR="00A041FE" w:rsidRPr="00757917" w:rsidRDefault="00A041FE" w:rsidP="00765F3F">
      <w:pPr>
        <w:tabs>
          <w:tab w:val="clear" w:pos="454"/>
        </w:tabs>
        <w:ind w:left="540"/>
        <w:jc w:val="thaiDistribute"/>
        <w:rPr>
          <w:rFonts w:asciiTheme="majorBidi" w:hAnsiTheme="majorBidi" w:cstheme="majorBidi"/>
          <w:sz w:val="14"/>
          <w:szCs w:val="14"/>
          <w:lang w:val="x-none" w:eastAsia="x-none"/>
        </w:rPr>
      </w:pPr>
    </w:p>
    <w:tbl>
      <w:tblPr>
        <w:tblW w:w="945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679"/>
        <w:gridCol w:w="1101"/>
        <w:gridCol w:w="1170"/>
        <w:gridCol w:w="1170"/>
        <w:gridCol w:w="1170"/>
        <w:gridCol w:w="1170"/>
        <w:gridCol w:w="990"/>
      </w:tblGrid>
      <w:tr w:rsidR="00A8289D" w:rsidRPr="00757917" w14:paraId="0835AA20" w14:textId="77777777" w:rsidTr="00844ABB">
        <w:trPr>
          <w:tblHeader/>
        </w:trPr>
        <w:tc>
          <w:tcPr>
            <w:tcW w:w="2679" w:type="dxa"/>
          </w:tcPr>
          <w:p w14:paraId="246D4ABB" w14:textId="77777777" w:rsidR="00A8289D" w:rsidRPr="00757917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1" w:type="dxa"/>
            <w:gridSpan w:val="6"/>
            <w:vAlign w:val="bottom"/>
          </w:tcPr>
          <w:p w14:paraId="0FD8B8C9" w14:textId="6489205F" w:rsidR="00A8289D" w:rsidRPr="00757917" w:rsidRDefault="00A8289D" w:rsidP="00B55FB3">
            <w:pPr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</w:t>
            </w:r>
            <w:r w:rsidRPr="0075791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นเฉพาะกิจการ</w:t>
            </w:r>
          </w:p>
        </w:tc>
      </w:tr>
      <w:tr w:rsidR="00A8289D" w:rsidRPr="00757917" w14:paraId="41F9649D" w14:textId="77777777" w:rsidTr="00844ABB">
        <w:trPr>
          <w:trHeight w:val="65"/>
          <w:tblHeader/>
        </w:trPr>
        <w:tc>
          <w:tcPr>
            <w:tcW w:w="2679" w:type="dxa"/>
          </w:tcPr>
          <w:p w14:paraId="0DCC3C75" w14:textId="77777777" w:rsidR="00A8289D" w:rsidRPr="00757917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441" w:type="dxa"/>
            <w:gridSpan w:val="3"/>
            <w:vAlign w:val="center"/>
          </w:tcPr>
          <w:p w14:paraId="6F381C22" w14:textId="4AD07790" w:rsidR="00A8289D" w:rsidRPr="00757917" w:rsidRDefault="00460DDC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2564</w:t>
            </w:r>
          </w:p>
        </w:tc>
        <w:tc>
          <w:tcPr>
            <w:tcW w:w="3330" w:type="dxa"/>
            <w:gridSpan w:val="3"/>
            <w:vAlign w:val="center"/>
          </w:tcPr>
          <w:p w14:paraId="569C3711" w14:textId="03C9D3D1" w:rsidR="00A8289D" w:rsidRPr="00757917" w:rsidRDefault="00460DDC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64" w:right="-117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2563</w:t>
            </w:r>
          </w:p>
        </w:tc>
      </w:tr>
      <w:tr w:rsidR="00A8289D" w:rsidRPr="00757917" w14:paraId="1D8B3E3D" w14:textId="77777777" w:rsidTr="00844ABB">
        <w:trPr>
          <w:tblHeader/>
        </w:trPr>
        <w:tc>
          <w:tcPr>
            <w:tcW w:w="2679" w:type="dxa"/>
          </w:tcPr>
          <w:p w14:paraId="1795A1EC" w14:textId="77777777" w:rsidR="00A8289D" w:rsidRPr="00757917" w:rsidRDefault="00A8289D" w:rsidP="00B55FB3">
            <w:pPr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1" w:type="dxa"/>
            <w:vAlign w:val="bottom"/>
          </w:tcPr>
          <w:p w14:paraId="627187C4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1170" w:type="dxa"/>
            <w:vAlign w:val="bottom"/>
          </w:tcPr>
          <w:p w14:paraId="38724A69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1170" w:type="dxa"/>
            <w:vAlign w:val="bottom"/>
          </w:tcPr>
          <w:p w14:paraId="139D80AE" w14:textId="77777777" w:rsidR="00A8289D" w:rsidRPr="00757917" w:rsidRDefault="00A8289D" w:rsidP="00B55FB3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  <w:vAlign w:val="bottom"/>
          </w:tcPr>
          <w:p w14:paraId="1C5E4138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1170" w:type="dxa"/>
            <w:vAlign w:val="bottom"/>
          </w:tcPr>
          <w:p w14:paraId="66F8C90C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กิจการที่</w:t>
            </w:r>
          </w:p>
        </w:tc>
        <w:tc>
          <w:tcPr>
            <w:tcW w:w="990" w:type="dxa"/>
            <w:vAlign w:val="bottom"/>
          </w:tcPr>
          <w:p w14:paraId="7145CB0A" w14:textId="77777777" w:rsidR="00A8289D" w:rsidRPr="00757917" w:rsidRDefault="00A8289D" w:rsidP="00B55FB3">
            <w:pPr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8289D" w:rsidRPr="00757917" w14:paraId="3D129DD5" w14:textId="77777777" w:rsidTr="00844ABB">
        <w:trPr>
          <w:trHeight w:val="290"/>
          <w:tblHeader/>
        </w:trPr>
        <w:tc>
          <w:tcPr>
            <w:tcW w:w="2679" w:type="dxa"/>
          </w:tcPr>
          <w:p w14:paraId="01DF6A87" w14:textId="77777777" w:rsidR="00A8289D" w:rsidRPr="00757917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1" w:type="dxa"/>
          </w:tcPr>
          <w:p w14:paraId="730671A4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ได้รับการ</w:t>
            </w:r>
          </w:p>
        </w:tc>
        <w:tc>
          <w:tcPr>
            <w:tcW w:w="1170" w:type="dxa"/>
          </w:tcPr>
          <w:p w14:paraId="59428E0D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ไม่ได้รับ</w:t>
            </w:r>
          </w:p>
        </w:tc>
        <w:tc>
          <w:tcPr>
            <w:tcW w:w="1170" w:type="dxa"/>
          </w:tcPr>
          <w:p w14:paraId="695061A9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BBF8189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ได้รับการ</w:t>
            </w:r>
          </w:p>
        </w:tc>
        <w:tc>
          <w:tcPr>
            <w:tcW w:w="1170" w:type="dxa"/>
          </w:tcPr>
          <w:p w14:paraId="0CD94940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ไม่ได้รับ</w:t>
            </w:r>
          </w:p>
        </w:tc>
        <w:tc>
          <w:tcPr>
            <w:tcW w:w="990" w:type="dxa"/>
          </w:tcPr>
          <w:p w14:paraId="06DBE5FC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A8289D" w:rsidRPr="00757917" w14:paraId="47476BB1" w14:textId="77777777" w:rsidTr="00844ABB">
        <w:trPr>
          <w:trHeight w:val="290"/>
          <w:tblHeader/>
        </w:trPr>
        <w:tc>
          <w:tcPr>
            <w:tcW w:w="2679" w:type="dxa"/>
          </w:tcPr>
          <w:p w14:paraId="0E3DD171" w14:textId="57683D47" w:rsidR="00A8289D" w:rsidRPr="00757917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สำหรับปีสิ้นสุดวันที่</w:t>
            </w:r>
            <w:r w:rsidRPr="0075791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</w:rPr>
              <w:t xml:space="preserve"> </w:t>
            </w:r>
            <w:r w:rsidRPr="00757917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กันยายน</w:t>
            </w:r>
          </w:p>
        </w:tc>
        <w:tc>
          <w:tcPr>
            <w:tcW w:w="1101" w:type="dxa"/>
          </w:tcPr>
          <w:p w14:paraId="7498A674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81" w:right="-10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ส่งเสริม</w:t>
            </w:r>
          </w:p>
        </w:tc>
        <w:tc>
          <w:tcPr>
            <w:tcW w:w="1170" w:type="dxa"/>
          </w:tcPr>
          <w:p w14:paraId="1F369825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2" w:right="-8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การส่งเสริม</w:t>
            </w:r>
          </w:p>
        </w:tc>
        <w:tc>
          <w:tcPr>
            <w:tcW w:w="1170" w:type="dxa"/>
          </w:tcPr>
          <w:p w14:paraId="0C777B6B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42" w:right="-10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  <w:tc>
          <w:tcPr>
            <w:tcW w:w="1170" w:type="dxa"/>
          </w:tcPr>
          <w:p w14:paraId="5EC65F48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6" w:right="-8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ส่งเสริม</w:t>
            </w:r>
          </w:p>
        </w:tc>
        <w:tc>
          <w:tcPr>
            <w:tcW w:w="1170" w:type="dxa"/>
          </w:tcPr>
          <w:p w14:paraId="7B423BD2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25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การส่งเสริม</w:t>
            </w:r>
          </w:p>
        </w:tc>
        <w:tc>
          <w:tcPr>
            <w:tcW w:w="990" w:type="dxa"/>
          </w:tcPr>
          <w:p w14:paraId="36FDF25B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2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รวม</w:t>
            </w:r>
          </w:p>
        </w:tc>
      </w:tr>
      <w:tr w:rsidR="00A8289D" w:rsidRPr="00757917" w14:paraId="6D9BFB11" w14:textId="77777777" w:rsidTr="00844ABB">
        <w:trPr>
          <w:trHeight w:val="182"/>
          <w:tblHeader/>
        </w:trPr>
        <w:tc>
          <w:tcPr>
            <w:tcW w:w="2679" w:type="dxa"/>
          </w:tcPr>
          <w:p w14:paraId="19FB4EF4" w14:textId="77777777" w:rsidR="00A8289D" w:rsidRPr="00757917" w:rsidRDefault="00A8289D" w:rsidP="00B55FB3">
            <w:pPr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1" w:type="dxa"/>
            <w:gridSpan w:val="6"/>
          </w:tcPr>
          <w:p w14:paraId="59109E76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26"/>
                <w:szCs w:val="26"/>
              </w:rPr>
              <w:t>)</w:t>
            </w:r>
          </w:p>
        </w:tc>
      </w:tr>
      <w:tr w:rsidR="00A8289D" w:rsidRPr="00757917" w14:paraId="0566790E" w14:textId="77777777" w:rsidTr="00844ABB">
        <w:trPr>
          <w:trHeight w:val="290"/>
        </w:trPr>
        <w:tc>
          <w:tcPr>
            <w:tcW w:w="2679" w:type="dxa"/>
          </w:tcPr>
          <w:p w14:paraId="13FBB217" w14:textId="77777777" w:rsidR="00A8289D" w:rsidRPr="00757917" w:rsidRDefault="00A8289D" w:rsidP="00B55FB3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รายได้จากการให้เช่า</w:t>
            </w:r>
          </w:p>
        </w:tc>
        <w:tc>
          <w:tcPr>
            <w:tcW w:w="1101" w:type="dxa"/>
          </w:tcPr>
          <w:p w14:paraId="39EBDA06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817DE77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6BE3D3E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B404E56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D0A18C7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</w:tcPr>
          <w:p w14:paraId="77655478" w14:textId="77777777" w:rsidR="00A8289D" w:rsidRPr="00757917" w:rsidRDefault="00A8289D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4748DA" w:rsidRPr="00757917" w14:paraId="19EE90BC" w14:textId="77777777" w:rsidTr="00844ABB">
        <w:trPr>
          <w:trHeight w:val="290"/>
        </w:trPr>
        <w:tc>
          <w:tcPr>
            <w:tcW w:w="2679" w:type="dxa"/>
          </w:tcPr>
          <w:p w14:paraId="473ED27F" w14:textId="77777777" w:rsidR="004748DA" w:rsidRPr="00757917" w:rsidRDefault="004748DA" w:rsidP="004748DA">
            <w:pPr>
              <w:ind w:left="164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และบริการที่เกี่ยวข้อง</w:t>
            </w:r>
          </w:p>
        </w:tc>
        <w:tc>
          <w:tcPr>
            <w:tcW w:w="1101" w:type="dxa"/>
          </w:tcPr>
          <w:p w14:paraId="501E25C2" w14:textId="7B649D2F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112</w:t>
            </w:r>
          </w:p>
        </w:tc>
        <w:tc>
          <w:tcPr>
            <w:tcW w:w="1170" w:type="dxa"/>
          </w:tcPr>
          <w:p w14:paraId="2F9B523A" w14:textId="676C7BBD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236</w:t>
            </w:r>
          </w:p>
        </w:tc>
        <w:tc>
          <w:tcPr>
            <w:tcW w:w="1170" w:type="dxa"/>
          </w:tcPr>
          <w:p w14:paraId="74AE513C" w14:textId="4A582620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348</w:t>
            </w:r>
          </w:p>
        </w:tc>
        <w:tc>
          <w:tcPr>
            <w:tcW w:w="1170" w:type="dxa"/>
          </w:tcPr>
          <w:p w14:paraId="5E6F66A7" w14:textId="5CF30645" w:rsidR="004748DA" w:rsidRPr="00757917" w:rsidRDefault="00460DDC" w:rsidP="00844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138</w:t>
            </w:r>
          </w:p>
        </w:tc>
        <w:tc>
          <w:tcPr>
            <w:tcW w:w="1170" w:type="dxa"/>
          </w:tcPr>
          <w:p w14:paraId="72C1F83F" w14:textId="47068BF4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299</w:t>
            </w:r>
          </w:p>
        </w:tc>
        <w:tc>
          <w:tcPr>
            <w:tcW w:w="990" w:type="dxa"/>
          </w:tcPr>
          <w:p w14:paraId="165D7217" w14:textId="19FC274D" w:rsidR="004748DA" w:rsidRPr="00757917" w:rsidRDefault="00294C31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 w:hint="cs"/>
                <w:sz w:val="26"/>
                <w:szCs w:val="26"/>
              </w:rPr>
              <w:t>4</w:t>
            </w:r>
            <w:r w:rsidR="00460DDC" w:rsidRPr="00757917">
              <w:rPr>
                <w:rFonts w:asciiTheme="majorBidi" w:hAnsiTheme="majorBidi" w:cstheme="majorBidi"/>
                <w:sz w:val="26"/>
                <w:szCs w:val="26"/>
              </w:rPr>
              <w:t>37</w:t>
            </w:r>
          </w:p>
        </w:tc>
      </w:tr>
      <w:tr w:rsidR="004748DA" w:rsidRPr="00757917" w14:paraId="1A8E56B9" w14:textId="77777777" w:rsidTr="00844ABB">
        <w:tc>
          <w:tcPr>
            <w:tcW w:w="2679" w:type="dxa"/>
          </w:tcPr>
          <w:p w14:paraId="39182EF3" w14:textId="56EA7365" w:rsidR="004748DA" w:rsidRPr="00757917" w:rsidRDefault="004748DA" w:rsidP="004748DA">
            <w:pPr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รายได้ค่าบริหารจัดการ</w:t>
            </w:r>
          </w:p>
        </w:tc>
        <w:tc>
          <w:tcPr>
            <w:tcW w:w="1101" w:type="dxa"/>
          </w:tcPr>
          <w:p w14:paraId="6FCDFADD" w14:textId="72AA728C" w:rsidR="004748DA" w:rsidRPr="00757917" w:rsidRDefault="00E479A8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4C1DE147" w14:textId="282DB16E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465</w:t>
            </w:r>
          </w:p>
        </w:tc>
        <w:tc>
          <w:tcPr>
            <w:tcW w:w="1170" w:type="dxa"/>
          </w:tcPr>
          <w:p w14:paraId="31583756" w14:textId="21DC93BD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465</w:t>
            </w:r>
          </w:p>
        </w:tc>
        <w:tc>
          <w:tcPr>
            <w:tcW w:w="1170" w:type="dxa"/>
          </w:tcPr>
          <w:p w14:paraId="204FB037" w14:textId="5B184097" w:rsidR="004748DA" w:rsidRPr="00757917" w:rsidRDefault="004748DA" w:rsidP="00844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2C27FCE2" w14:textId="40E3687F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127</w:t>
            </w:r>
          </w:p>
        </w:tc>
        <w:tc>
          <w:tcPr>
            <w:tcW w:w="990" w:type="dxa"/>
          </w:tcPr>
          <w:p w14:paraId="151D27D8" w14:textId="1EBB566B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127</w:t>
            </w:r>
          </w:p>
        </w:tc>
      </w:tr>
      <w:tr w:rsidR="004748DA" w:rsidRPr="00757917" w14:paraId="15107F4E" w14:textId="77777777" w:rsidTr="00844ABB">
        <w:tc>
          <w:tcPr>
            <w:tcW w:w="2679" w:type="dxa"/>
          </w:tcPr>
          <w:p w14:paraId="0982630D" w14:textId="77777777" w:rsidR="004748DA" w:rsidRPr="00757917" w:rsidRDefault="004748D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รายได้จากการลงทุน</w:t>
            </w:r>
          </w:p>
        </w:tc>
        <w:tc>
          <w:tcPr>
            <w:tcW w:w="1101" w:type="dxa"/>
          </w:tcPr>
          <w:p w14:paraId="6A1E93FB" w14:textId="0FF95867" w:rsidR="004748DA" w:rsidRPr="00757917" w:rsidRDefault="00E479A8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321FEF1C" w14:textId="1831311C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236B9A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717</w:t>
            </w:r>
          </w:p>
        </w:tc>
        <w:tc>
          <w:tcPr>
            <w:tcW w:w="1170" w:type="dxa"/>
          </w:tcPr>
          <w:p w14:paraId="0E24C05E" w14:textId="0FE953DF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</w:t>
            </w:r>
            <w:r w:rsidR="00236B9A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717</w:t>
            </w:r>
          </w:p>
        </w:tc>
        <w:tc>
          <w:tcPr>
            <w:tcW w:w="1170" w:type="dxa"/>
          </w:tcPr>
          <w:p w14:paraId="32F49CA8" w14:textId="5A10782B" w:rsidR="004748DA" w:rsidRPr="00757917" w:rsidRDefault="004748DA" w:rsidP="00844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6D2AAFF2" w14:textId="1E071713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4748DA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594</w:t>
            </w:r>
          </w:p>
        </w:tc>
        <w:tc>
          <w:tcPr>
            <w:tcW w:w="990" w:type="dxa"/>
          </w:tcPr>
          <w:p w14:paraId="19ACCBBB" w14:textId="3B22F739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4748DA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594</w:t>
            </w:r>
          </w:p>
        </w:tc>
      </w:tr>
      <w:tr w:rsidR="00236B9A" w:rsidRPr="00757917" w14:paraId="30178FC0" w14:textId="77777777" w:rsidTr="00844ABB">
        <w:tc>
          <w:tcPr>
            <w:tcW w:w="2679" w:type="dxa"/>
          </w:tcPr>
          <w:p w14:paraId="076F8A67" w14:textId="77777777" w:rsidR="00236B9A" w:rsidRPr="00757917" w:rsidRDefault="00236B9A" w:rsidP="00C0587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กำไรจากการจำหน่ายเงินลงทุนใน</w:t>
            </w:r>
          </w:p>
        </w:tc>
        <w:tc>
          <w:tcPr>
            <w:tcW w:w="1101" w:type="dxa"/>
          </w:tcPr>
          <w:p w14:paraId="5D1D4378" w14:textId="77777777" w:rsidR="00236B9A" w:rsidRPr="00757917" w:rsidRDefault="00236B9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6B23952" w14:textId="77777777" w:rsidR="00236B9A" w:rsidRPr="00757917" w:rsidRDefault="00236B9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E4DD9C1" w14:textId="77777777" w:rsidR="00236B9A" w:rsidRPr="00757917" w:rsidRDefault="00236B9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4BA78838" w14:textId="77777777" w:rsidR="00236B9A" w:rsidRPr="00757917" w:rsidRDefault="00236B9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521B4A4" w14:textId="77777777" w:rsidR="00236B9A" w:rsidRPr="00757917" w:rsidRDefault="00236B9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</w:tcPr>
          <w:p w14:paraId="291BF1CA" w14:textId="77777777" w:rsidR="00236B9A" w:rsidRPr="00757917" w:rsidRDefault="00236B9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236B9A" w:rsidRPr="00757917" w14:paraId="4676614D" w14:textId="77777777" w:rsidTr="00844ABB">
        <w:tc>
          <w:tcPr>
            <w:tcW w:w="2679" w:type="dxa"/>
          </w:tcPr>
          <w:p w14:paraId="12F28987" w14:textId="77777777" w:rsidR="00236B9A" w:rsidRPr="00757917" w:rsidRDefault="00236B9A" w:rsidP="00C05874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</w:t>
            </w: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101" w:type="dxa"/>
          </w:tcPr>
          <w:p w14:paraId="7D92AC2C" w14:textId="6D4F8A11" w:rsidR="00236B9A" w:rsidRPr="00757917" w:rsidRDefault="00236B9A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lang w:val="en-GB"/>
              </w:rPr>
              <w:t>-</w:t>
            </w:r>
          </w:p>
        </w:tc>
        <w:tc>
          <w:tcPr>
            <w:tcW w:w="1170" w:type="dxa"/>
          </w:tcPr>
          <w:p w14:paraId="7EE413A9" w14:textId="528CEEB1" w:rsidR="00236B9A" w:rsidRPr="00757917" w:rsidRDefault="00236B9A" w:rsidP="003300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0ED32805" w14:textId="415B7976" w:rsidR="00236B9A" w:rsidRPr="00757917" w:rsidRDefault="00236B9A" w:rsidP="003300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4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55B2F167" w14:textId="77777777" w:rsidR="00236B9A" w:rsidRPr="00757917" w:rsidRDefault="00236B9A" w:rsidP="00844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lang w:val="en-GB"/>
              </w:rPr>
              <w:t>-</w:t>
            </w:r>
          </w:p>
        </w:tc>
        <w:tc>
          <w:tcPr>
            <w:tcW w:w="1170" w:type="dxa"/>
          </w:tcPr>
          <w:p w14:paraId="4CE3CEFD" w14:textId="59ECB826" w:rsidR="00236B9A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990" w:type="dxa"/>
          </w:tcPr>
          <w:p w14:paraId="5A88A031" w14:textId="5ABF4583" w:rsidR="00236B9A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</w:tr>
      <w:tr w:rsidR="004748DA" w:rsidRPr="00757917" w14:paraId="599F69D8" w14:textId="77777777" w:rsidTr="00844ABB">
        <w:tc>
          <w:tcPr>
            <w:tcW w:w="2679" w:type="dxa"/>
          </w:tcPr>
          <w:p w14:paraId="1A2002E4" w14:textId="07C3BB5B" w:rsidR="004748DA" w:rsidRPr="00757917" w:rsidRDefault="004748D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กำไรจากการจำหน่ายเงินลงทุนใน</w:t>
            </w:r>
          </w:p>
        </w:tc>
        <w:tc>
          <w:tcPr>
            <w:tcW w:w="1101" w:type="dxa"/>
          </w:tcPr>
          <w:p w14:paraId="591BA8C9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5271D8F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18A5B811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89311BC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2D1C1D8F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</w:tcPr>
          <w:p w14:paraId="2AA6BCA2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4748DA" w:rsidRPr="00757917" w14:paraId="0CF357A4" w14:textId="77777777" w:rsidTr="00844ABB">
        <w:tc>
          <w:tcPr>
            <w:tcW w:w="2679" w:type="dxa"/>
          </w:tcPr>
          <w:p w14:paraId="740DEDB0" w14:textId="405C4CA5" w:rsidR="004748DA" w:rsidRPr="00757917" w:rsidRDefault="004748D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</w:t>
            </w:r>
            <w:r w:rsidRPr="00757917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  <w:r w:rsidR="00236B9A" w:rsidRPr="00757917">
              <w:rPr>
                <w:rFonts w:asciiTheme="majorBidi" w:hAnsiTheme="majorBidi" w:cstheme="majorBidi" w:hint="cs"/>
                <w:sz w:val="26"/>
                <w:szCs w:val="26"/>
                <w:cs/>
              </w:rPr>
              <w:t>ร่วม</w:t>
            </w:r>
          </w:p>
        </w:tc>
        <w:tc>
          <w:tcPr>
            <w:tcW w:w="1101" w:type="dxa"/>
          </w:tcPr>
          <w:p w14:paraId="5564753E" w14:textId="1F70A517" w:rsidR="004748DA" w:rsidRPr="00757917" w:rsidRDefault="00236B9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lang w:val="en-GB"/>
              </w:rPr>
              <w:t>-</w:t>
            </w:r>
          </w:p>
        </w:tc>
        <w:tc>
          <w:tcPr>
            <w:tcW w:w="1170" w:type="dxa"/>
          </w:tcPr>
          <w:p w14:paraId="09F2B28E" w14:textId="6BB70D66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10</w:t>
            </w:r>
          </w:p>
        </w:tc>
        <w:tc>
          <w:tcPr>
            <w:tcW w:w="1170" w:type="dxa"/>
          </w:tcPr>
          <w:p w14:paraId="3EB89BB2" w14:textId="0FD92312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10</w:t>
            </w:r>
          </w:p>
        </w:tc>
        <w:tc>
          <w:tcPr>
            <w:tcW w:w="1170" w:type="dxa"/>
          </w:tcPr>
          <w:p w14:paraId="4B39D8A6" w14:textId="3D5A259F" w:rsidR="004748DA" w:rsidRPr="00757917" w:rsidRDefault="004748DA" w:rsidP="00844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  <w:lang w:val="en-GB"/>
              </w:rPr>
              <w:t>-</w:t>
            </w:r>
          </w:p>
        </w:tc>
        <w:tc>
          <w:tcPr>
            <w:tcW w:w="1170" w:type="dxa"/>
          </w:tcPr>
          <w:p w14:paraId="0539421B" w14:textId="63ACF049" w:rsidR="004748DA" w:rsidRPr="00757917" w:rsidRDefault="00330097" w:rsidP="003300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990" w:type="dxa"/>
          </w:tcPr>
          <w:p w14:paraId="00A9CB92" w14:textId="7C8B05F8" w:rsidR="004748DA" w:rsidRPr="00757917" w:rsidRDefault="00330097" w:rsidP="0033009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6C59CA" w:rsidRPr="00757917" w14:paraId="66DCCE48" w14:textId="77777777" w:rsidTr="00844ABB">
        <w:tc>
          <w:tcPr>
            <w:tcW w:w="2679" w:type="dxa"/>
          </w:tcPr>
          <w:p w14:paraId="771E36B2" w14:textId="77777777" w:rsidR="006C59CA" w:rsidRPr="00757917" w:rsidRDefault="006C59C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1" w:type="dxa"/>
          </w:tcPr>
          <w:p w14:paraId="5D25434C" w14:textId="77777777" w:rsidR="006C59C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</w:p>
        </w:tc>
        <w:tc>
          <w:tcPr>
            <w:tcW w:w="1170" w:type="dxa"/>
          </w:tcPr>
          <w:p w14:paraId="7993A587" w14:textId="77777777" w:rsidR="006C59C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304233F7" w14:textId="77777777" w:rsidR="006C59C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70" w:type="dxa"/>
          </w:tcPr>
          <w:p w14:paraId="76D05163" w14:textId="77777777" w:rsidR="006C59C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26"/>
                <w:szCs w:val="26"/>
                <w:lang w:val="en-GB"/>
              </w:rPr>
            </w:pPr>
          </w:p>
        </w:tc>
        <w:tc>
          <w:tcPr>
            <w:tcW w:w="1170" w:type="dxa"/>
          </w:tcPr>
          <w:p w14:paraId="30CF27D2" w14:textId="77777777" w:rsidR="006C59C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0" w:type="dxa"/>
          </w:tcPr>
          <w:p w14:paraId="163769A6" w14:textId="77777777" w:rsidR="006C59C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4748DA" w:rsidRPr="00757917" w14:paraId="31D5ACC7" w14:textId="77777777" w:rsidTr="00844ABB">
        <w:tc>
          <w:tcPr>
            <w:tcW w:w="2679" w:type="dxa"/>
          </w:tcPr>
          <w:p w14:paraId="1D57BC00" w14:textId="7CF03AF1" w:rsidR="00236B9A" w:rsidRPr="00757917" w:rsidRDefault="00236B9A" w:rsidP="00236B9A">
            <w:pPr>
              <w:rPr>
                <w:rFonts w:asciiTheme="majorBidi" w:hAnsiTheme="majorBidi" w:cstheme="majorBidi"/>
                <w:spacing w:val="-6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pacing w:val="-6"/>
                <w:sz w:val="26"/>
                <w:szCs w:val="26"/>
                <w:cs/>
              </w:rPr>
              <w:lastRenderedPageBreak/>
              <w:t>กำไรจากการจำหน่ายอสังหาริมทรัพย์</w:t>
            </w:r>
          </w:p>
          <w:p w14:paraId="12F20612" w14:textId="6A648125" w:rsidR="004748DA" w:rsidRPr="00757917" w:rsidRDefault="006C59CA" w:rsidP="006C59C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pacing w:val="-6"/>
                <w:sz w:val="26"/>
                <w:szCs w:val="26"/>
              </w:rPr>
              <w:t xml:space="preserve">   </w:t>
            </w:r>
            <w:r w:rsidR="00236B9A" w:rsidRPr="00757917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เพื่อ</w:t>
            </w:r>
            <w:r w:rsidR="00236B9A" w:rsidRPr="00757917">
              <w:rPr>
                <w:rFonts w:asciiTheme="majorBidi" w:hAnsiTheme="majorBidi" w:cstheme="majorBidi" w:hint="cs"/>
                <w:sz w:val="26"/>
                <w:szCs w:val="26"/>
                <w:cs/>
              </w:rPr>
              <w:t>การ</w:t>
            </w:r>
            <w:r w:rsidR="00236B9A" w:rsidRPr="00757917">
              <w:rPr>
                <w:rFonts w:asciiTheme="majorBidi" w:hAnsiTheme="majorBidi" w:cstheme="majorBidi" w:hint="cs"/>
                <w:spacing w:val="-6"/>
                <w:sz w:val="26"/>
                <w:szCs w:val="26"/>
                <w:cs/>
              </w:rPr>
              <w:t>ลงทุน</w:t>
            </w:r>
          </w:p>
        </w:tc>
        <w:tc>
          <w:tcPr>
            <w:tcW w:w="1101" w:type="dxa"/>
          </w:tcPr>
          <w:p w14:paraId="64153C9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69DF8C72" w14:textId="47B6F0E3" w:rsidR="00236B9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81" w:right="-103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138</w:t>
            </w:r>
          </w:p>
        </w:tc>
        <w:tc>
          <w:tcPr>
            <w:tcW w:w="1170" w:type="dxa"/>
          </w:tcPr>
          <w:p w14:paraId="197475F6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01BDC30" w14:textId="32BC0E94" w:rsidR="00236B9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112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301</w:t>
            </w:r>
          </w:p>
        </w:tc>
        <w:tc>
          <w:tcPr>
            <w:tcW w:w="1170" w:type="dxa"/>
          </w:tcPr>
          <w:p w14:paraId="329970F8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07DAF110" w14:textId="27C1A1B2" w:rsidR="00236B9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ind w:left="-42" w:right="-109"/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439</w:t>
            </w:r>
          </w:p>
        </w:tc>
        <w:tc>
          <w:tcPr>
            <w:tcW w:w="1170" w:type="dxa"/>
          </w:tcPr>
          <w:p w14:paraId="73B60086" w14:textId="77777777" w:rsidR="006C59C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755E9B32" w14:textId="37DEB629" w:rsidR="004748DA" w:rsidRPr="00757917" w:rsidRDefault="00460DDC" w:rsidP="00844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220</w:t>
            </w:r>
          </w:p>
        </w:tc>
        <w:tc>
          <w:tcPr>
            <w:tcW w:w="1170" w:type="dxa"/>
          </w:tcPr>
          <w:p w14:paraId="143114F5" w14:textId="77777777" w:rsidR="006C59C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4974C9B2" w14:textId="5F278986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804</w:t>
            </w:r>
          </w:p>
        </w:tc>
        <w:tc>
          <w:tcPr>
            <w:tcW w:w="990" w:type="dxa"/>
          </w:tcPr>
          <w:p w14:paraId="57F569FF" w14:textId="77777777" w:rsidR="006C59CA" w:rsidRPr="00757917" w:rsidRDefault="006C59C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206A874F" w14:textId="656314E7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="004748DA" w:rsidRPr="00757917">
              <w:rPr>
                <w:rFonts w:asciiTheme="majorBidi" w:hAnsiTheme="majorBidi" w:cstheme="majorBidi"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sz w:val="26"/>
                <w:szCs w:val="26"/>
              </w:rPr>
              <w:t>024</w:t>
            </w:r>
          </w:p>
        </w:tc>
      </w:tr>
      <w:tr w:rsidR="004748DA" w:rsidRPr="00757917" w14:paraId="5F8776AE" w14:textId="77777777" w:rsidTr="00844ABB">
        <w:tc>
          <w:tcPr>
            <w:tcW w:w="2679" w:type="dxa"/>
          </w:tcPr>
          <w:p w14:paraId="4BC83A09" w14:textId="4FFDED3A" w:rsidR="004748DA" w:rsidRPr="00757917" w:rsidRDefault="004748DA" w:rsidP="004748DA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 w:hint="cs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101" w:type="dxa"/>
          </w:tcPr>
          <w:p w14:paraId="5B673CB7" w14:textId="097DECE4" w:rsidR="004748DA" w:rsidRPr="00757917" w:rsidRDefault="00236B9A" w:rsidP="004748DA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22912355" w14:textId="36279547" w:rsidR="004748DA" w:rsidRPr="00757917" w:rsidRDefault="00460DDC" w:rsidP="004748DA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45</w:t>
            </w:r>
          </w:p>
        </w:tc>
        <w:tc>
          <w:tcPr>
            <w:tcW w:w="1170" w:type="dxa"/>
          </w:tcPr>
          <w:p w14:paraId="3505281B" w14:textId="57172C9E" w:rsidR="004748DA" w:rsidRPr="00757917" w:rsidRDefault="00460DDC" w:rsidP="004748DA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1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45</w:t>
            </w:r>
          </w:p>
        </w:tc>
        <w:tc>
          <w:tcPr>
            <w:tcW w:w="1170" w:type="dxa"/>
          </w:tcPr>
          <w:p w14:paraId="21E05E70" w14:textId="4E80461C" w:rsidR="004748DA" w:rsidRPr="00757917" w:rsidRDefault="004748DA" w:rsidP="00844ABB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1170" w:type="dxa"/>
          </w:tcPr>
          <w:p w14:paraId="3793C53B" w14:textId="4BC57F48" w:rsidR="004748DA" w:rsidRPr="00757917" w:rsidRDefault="00460DDC" w:rsidP="004748DA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4</w:t>
            </w:r>
            <w:r w:rsidR="00294C31" w:rsidRPr="00757917">
              <w:rPr>
                <w:rFonts w:asciiTheme="majorBidi" w:hAnsiTheme="majorBidi" w:cstheme="majorBidi" w:hint="cs"/>
                <w:sz w:val="26"/>
                <w:szCs w:val="26"/>
              </w:rPr>
              <w:t>3</w:t>
            </w:r>
          </w:p>
        </w:tc>
        <w:tc>
          <w:tcPr>
            <w:tcW w:w="990" w:type="dxa"/>
          </w:tcPr>
          <w:p w14:paraId="3B023A68" w14:textId="5804073F" w:rsidR="004748DA" w:rsidRPr="00757917" w:rsidRDefault="00460DDC" w:rsidP="004748DA">
            <w:pPr>
              <w:pBdr>
                <w:bottom w:val="sing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sz w:val="26"/>
                <w:szCs w:val="26"/>
              </w:rPr>
              <w:t>43</w:t>
            </w:r>
          </w:p>
        </w:tc>
      </w:tr>
      <w:tr w:rsidR="004748DA" w:rsidRPr="00757917" w14:paraId="11878EF5" w14:textId="77777777" w:rsidTr="00844ABB">
        <w:tc>
          <w:tcPr>
            <w:tcW w:w="2679" w:type="dxa"/>
          </w:tcPr>
          <w:p w14:paraId="5E7B93C4" w14:textId="6DE790C5" w:rsidR="004748DA" w:rsidRPr="00757917" w:rsidRDefault="004748DA" w:rsidP="004748DA">
            <w:pPr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รวมรายได้</w:t>
            </w:r>
          </w:p>
        </w:tc>
        <w:tc>
          <w:tcPr>
            <w:tcW w:w="1101" w:type="dxa"/>
          </w:tcPr>
          <w:p w14:paraId="45E0AC68" w14:textId="2E33D249" w:rsidR="004748DA" w:rsidRPr="00757917" w:rsidRDefault="00236B9A" w:rsidP="004748DA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  <w:t>250</w:t>
            </w:r>
          </w:p>
        </w:tc>
        <w:tc>
          <w:tcPr>
            <w:tcW w:w="1170" w:type="dxa"/>
          </w:tcPr>
          <w:p w14:paraId="5742F955" w14:textId="7020FCA5" w:rsidR="004748DA" w:rsidRPr="00757917" w:rsidRDefault="00460DDC" w:rsidP="004748DA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236B9A"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774</w:t>
            </w:r>
          </w:p>
        </w:tc>
        <w:tc>
          <w:tcPr>
            <w:tcW w:w="1170" w:type="dxa"/>
          </w:tcPr>
          <w:p w14:paraId="3F640CC4" w14:textId="21CAD5EA" w:rsidR="004748DA" w:rsidRPr="00757917" w:rsidRDefault="00460DDC" w:rsidP="004748DA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9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</w:t>
            </w:r>
            <w:r w:rsidR="00E479A8"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024</w:t>
            </w:r>
          </w:p>
        </w:tc>
        <w:tc>
          <w:tcPr>
            <w:tcW w:w="1170" w:type="dxa"/>
          </w:tcPr>
          <w:p w14:paraId="7C4AA1B4" w14:textId="15BAA923" w:rsidR="004748DA" w:rsidRPr="00757917" w:rsidRDefault="004748DA" w:rsidP="00844ABB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6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/>
              </w:rPr>
              <w:t>358</w:t>
            </w:r>
          </w:p>
        </w:tc>
        <w:tc>
          <w:tcPr>
            <w:tcW w:w="1170" w:type="dxa"/>
          </w:tcPr>
          <w:p w14:paraId="562A62D0" w14:textId="765B89D5" w:rsidR="004748DA" w:rsidRPr="00757917" w:rsidRDefault="00460DDC" w:rsidP="004748DA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</w:t>
            </w:r>
            <w:r w:rsidR="004748DA"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870</w:t>
            </w:r>
          </w:p>
        </w:tc>
        <w:tc>
          <w:tcPr>
            <w:tcW w:w="990" w:type="dxa"/>
          </w:tcPr>
          <w:p w14:paraId="331D991C" w14:textId="5A9FC0D0" w:rsidR="004748DA" w:rsidRPr="00757917" w:rsidRDefault="00460DDC" w:rsidP="004748DA">
            <w:pPr>
              <w:pBdr>
                <w:bottom w:val="double" w:sz="4" w:space="0" w:color="auto"/>
              </w:pBd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3"/>
              </w:tabs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</w:t>
            </w:r>
            <w:r w:rsidR="004748DA"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228</w:t>
            </w:r>
          </w:p>
        </w:tc>
      </w:tr>
    </w:tbl>
    <w:p w14:paraId="3957A84A" w14:textId="77777777" w:rsidR="002818FE" w:rsidRPr="00757917" w:rsidRDefault="002818FE" w:rsidP="009E1F20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b w:val="0"/>
          <w:bCs w:val="0"/>
          <w:i/>
          <w:iCs/>
          <w:snapToGrid w:val="0"/>
          <w:color w:val="000000"/>
          <w:sz w:val="30"/>
          <w:szCs w:val="30"/>
          <w:lang w:val="en-US" w:eastAsia="th-TH"/>
        </w:rPr>
      </w:pPr>
    </w:p>
    <w:p w14:paraId="6BC23206" w14:textId="31C6F953" w:rsidR="003743EF" w:rsidRPr="00757917" w:rsidRDefault="00E479A8" w:rsidP="009E1F20">
      <w:pPr>
        <w:pStyle w:val="Heading6"/>
        <w:tabs>
          <w:tab w:val="left" w:pos="540"/>
        </w:tabs>
        <w:jc w:val="both"/>
        <w:rPr>
          <w:rFonts w:asciiTheme="majorBidi" w:hAnsiTheme="majorBidi" w:cstheme="majorBidi"/>
          <w:i/>
          <w:iCs/>
          <w:snapToGrid w:val="0"/>
          <w:color w:val="000000"/>
          <w:sz w:val="30"/>
          <w:szCs w:val="30"/>
          <w:lang w:eastAsia="th-TH"/>
        </w:rPr>
      </w:pPr>
      <w:r w:rsidRPr="00757917">
        <w:rPr>
          <w:rFonts w:asciiTheme="majorBidi" w:hAnsiTheme="majorBidi" w:cstheme="majorBidi"/>
          <w:b w:val="0"/>
          <w:bCs w:val="0"/>
          <w:i/>
          <w:iCs/>
          <w:snapToGrid w:val="0"/>
          <w:color w:val="000000"/>
          <w:sz w:val="30"/>
          <w:szCs w:val="30"/>
          <w:lang w:val="en-US" w:eastAsia="th-TH"/>
        </w:rPr>
        <w:tab/>
      </w:r>
      <w:r w:rsidR="00CF768C" w:rsidRPr="00757917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ยอดคงเหลือของ</w:t>
      </w:r>
      <w:r w:rsidR="003743EF" w:rsidRPr="00757917">
        <w:rPr>
          <w:rFonts w:asciiTheme="majorBidi" w:hAnsiTheme="majorBidi" w:hint="cs"/>
          <w:i/>
          <w:iCs/>
          <w:snapToGrid w:val="0"/>
          <w:color w:val="000000"/>
          <w:sz w:val="30"/>
          <w:szCs w:val="30"/>
          <w:cs/>
          <w:lang w:eastAsia="th-TH"/>
        </w:rPr>
        <w:t>สัญญา</w:t>
      </w:r>
    </w:p>
    <w:p w14:paraId="0F11DF05" w14:textId="2286E2B1" w:rsidR="003743EF" w:rsidRPr="00757917" w:rsidRDefault="003743EF" w:rsidP="00A670D9">
      <w:pPr>
        <w:rPr>
          <w:rFonts w:asciiTheme="majorBidi" w:hAnsiTheme="majorBidi" w:cstheme="majorBidi"/>
          <w:sz w:val="20"/>
          <w:szCs w:val="20"/>
          <w:lang w:val="x-none" w:eastAsia="x-none"/>
        </w:rPr>
      </w:pPr>
      <w:r w:rsidRPr="00757917">
        <w:rPr>
          <w:rFonts w:asciiTheme="majorBidi" w:hAnsiTheme="majorBidi" w:cstheme="majorBidi"/>
          <w:sz w:val="30"/>
          <w:szCs w:val="30"/>
          <w:lang w:val="x-none" w:eastAsia="x-none"/>
        </w:rPr>
        <w:tab/>
      </w:r>
      <w:r w:rsidRPr="00757917">
        <w:rPr>
          <w:rFonts w:asciiTheme="majorBidi" w:hAnsiTheme="majorBidi" w:cstheme="majorBidi"/>
          <w:sz w:val="30"/>
          <w:szCs w:val="30"/>
          <w:lang w:val="x-none" w:eastAsia="x-none"/>
        </w:rPr>
        <w:tab/>
      </w:r>
    </w:p>
    <w:tbl>
      <w:tblPr>
        <w:tblW w:w="945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6120"/>
        <w:gridCol w:w="1080"/>
        <w:gridCol w:w="1080"/>
        <w:gridCol w:w="270"/>
        <w:gridCol w:w="900"/>
      </w:tblGrid>
      <w:tr w:rsidR="00042884" w:rsidRPr="00757917" w14:paraId="2A1FA1B3" w14:textId="77777777" w:rsidTr="00844ABB">
        <w:trPr>
          <w:tblHeader/>
        </w:trPr>
        <w:tc>
          <w:tcPr>
            <w:tcW w:w="6120" w:type="dxa"/>
          </w:tcPr>
          <w:p w14:paraId="493C7465" w14:textId="77777777" w:rsidR="00042884" w:rsidRPr="00757917" w:rsidRDefault="00042884" w:rsidP="00C05874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lang w:val="en-GB" w:eastAsia="en-GB"/>
              </w:rPr>
            </w:pPr>
            <w:bookmarkStart w:id="24" w:name="_Hlk81427922"/>
            <w:r w:rsidRPr="00757917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  <w:t>หนี้สินที่เกิดจากสัญญา</w:t>
            </w:r>
          </w:p>
        </w:tc>
        <w:tc>
          <w:tcPr>
            <w:tcW w:w="1080" w:type="dxa"/>
          </w:tcPr>
          <w:p w14:paraId="2F4A1C43" w14:textId="77777777" w:rsidR="00042884" w:rsidRPr="00757917" w:rsidRDefault="00042884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2250" w:type="dxa"/>
            <w:gridSpan w:val="3"/>
            <w:hideMark/>
          </w:tcPr>
          <w:p w14:paraId="492AFA73" w14:textId="77777777" w:rsidR="00042884" w:rsidRPr="00757917" w:rsidRDefault="00042884" w:rsidP="00C0587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  <w:t>งบการเงินรวม</w:t>
            </w: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eastAsia="en-GB"/>
              </w:rPr>
              <w:t xml:space="preserve"> </w:t>
            </w:r>
          </w:p>
        </w:tc>
      </w:tr>
      <w:tr w:rsidR="00042884" w:rsidRPr="00757917" w14:paraId="6D42A902" w14:textId="77777777" w:rsidTr="00844ABB">
        <w:trPr>
          <w:tblHeader/>
        </w:trPr>
        <w:tc>
          <w:tcPr>
            <w:tcW w:w="6120" w:type="dxa"/>
          </w:tcPr>
          <w:p w14:paraId="1A8B0D3F" w14:textId="77777777" w:rsidR="00042884" w:rsidRPr="00757917" w:rsidRDefault="00042884" w:rsidP="008D1F44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080" w:type="dxa"/>
          </w:tcPr>
          <w:p w14:paraId="6387ECB9" w14:textId="55D0DA43" w:rsidR="00042884" w:rsidRPr="00757917" w:rsidRDefault="00042884" w:rsidP="008D1F44">
            <w:pPr>
              <w:pStyle w:val="acctmergecolhdg"/>
              <w:spacing w:line="240" w:lineRule="atLeast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eastAsia="en-GB" w:bidi="th-TH"/>
              </w:rPr>
            </w:pPr>
          </w:p>
        </w:tc>
        <w:tc>
          <w:tcPr>
            <w:tcW w:w="1080" w:type="dxa"/>
          </w:tcPr>
          <w:p w14:paraId="2F72E146" w14:textId="77777777" w:rsidR="00042884" w:rsidRPr="00757917" w:rsidRDefault="00042884" w:rsidP="008D1F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  <w:r w:rsidRPr="00757917">
              <w:rPr>
                <w:rFonts w:asciiTheme="majorBidi" w:hAnsiTheme="majorBidi" w:cstheme="majorBidi"/>
                <w:b w:val="0"/>
                <w:sz w:val="30"/>
                <w:szCs w:val="30"/>
                <w:lang w:eastAsia="en-GB" w:bidi="th-TH"/>
              </w:rPr>
              <w:t>2564</w:t>
            </w:r>
          </w:p>
        </w:tc>
        <w:tc>
          <w:tcPr>
            <w:tcW w:w="270" w:type="dxa"/>
          </w:tcPr>
          <w:p w14:paraId="6538F4A6" w14:textId="77777777" w:rsidR="00042884" w:rsidRPr="00757917" w:rsidRDefault="00042884" w:rsidP="008D1F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  <w:lang w:eastAsia="en-GB" w:bidi="th-TH"/>
              </w:rPr>
            </w:pPr>
          </w:p>
        </w:tc>
        <w:tc>
          <w:tcPr>
            <w:tcW w:w="900" w:type="dxa"/>
          </w:tcPr>
          <w:p w14:paraId="70914FF1" w14:textId="2E9606BB" w:rsidR="00042884" w:rsidRPr="00757917" w:rsidRDefault="00042884" w:rsidP="008D1F44">
            <w:pPr>
              <w:pStyle w:val="acctmergecolhdg"/>
              <w:spacing w:line="240" w:lineRule="atLeast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eastAsia="en-GB" w:bidi="th-TH"/>
              </w:rPr>
              <w:t>2563</w:t>
            </w:r>
          </w:p>
        </w:tc>
      </w:tr>
      <w:tr w:rsidR="00042884" w:rsidRPr="00757917" w14:paraId="630F682B" w14:textId="77777777" w:rsidTr="00844ABB">
        <w:trPr>
          <w:tblHeader/>
        </w:trPr>
        <w:tc>
          <w:tcPr>
            <w:tcW w:w="6120" w:type="dxa"/>
          </w:tcPr>
          <w:p w14:paraId="315A97B5" w14:textId="77777777" w:rsidR="00042884" w:rsidRPr="00757917" w:rsidRDefault="00042884" w:rsidP="00C05874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7B7AB678" w14:textId="77777777" w:rsidR="00042884" w:rsidRPr="00757917" w:rsidRDefault="00042884" w:rsidP="00C05874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2250" w:type="dxa"/>
            <w:gridSpan w:val="3"/>
            <w:hideMark/>
          </w:tcPr>
          <w:p w14:paraId="1F528DC4" w14:textId="77777777" w:rsidR="00042884" w:rsidRPr="00757917" w:rsidRDefault="00042884" w:rsidP="00C05874">
            <w:pPr>
              <w:pStyle w:val="acctfourfigures"/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 w:bidi="th-TH"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042884" w:rsidRPr="00757917" w14:paraId="4D18653B" w14:textId="77777777" w:rsidTr="00844ABB">
        <w:trPr>
          <w:cantSplit/>
        </w:trPr>
        <w:tc>
          <w:tcPr>
            <w:tcW w:w="6120" w:type="dxa"/>
          </w:tcPr>
          <w:p w14:paraId="611C310E" w14:textId="00DBF5AC" w:rsidR="00042884" w:rsidRPr="00757917" w:rsidRDefault="00042884" w:rsidP="00C05874">
            <w:pPr>
              <w:tabs>
                <w:tab w:val="clear" w:pos="2807"/>
                <w:tab w:val="left" w:pos="2643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ณ วันที่ 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 xml:space="preserve">1 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ตุลาคม 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2563 / 2562</w:t>
            </w:r>
          </w:p>
        </w:tc>
        <w:tc>
          <w:tcPr>
            <w:tcW w:w="1080" w:type="dxa"/>
          </w:tcPr>
          <w:p w14:paraId="1192D475" w14:textId="77777777" w:rsidR="00042884" w:rsidRPr="00757917" w:rsidRDefault="00042884" w:rsidP="00C05874">
            <w:pPr>
              <w:pStyle w:val="acctfourfigures"/>
              <w:tabs>
                <w:tab w:val="clear" w:pos="765"/>
              </w:tabs>
              <w:spacing w:line="240" w:lineRule="atLeast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</w:tcPr>
          <w:p w14:paraId="48ED5556" w14:textId="3D5CDFC5" w:rsidR="00042884" w:rsidRPr="00757917" w:rsidRDefault="00042884" w:rsidP="005A7B8D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right="102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33</w:t>
            </w:r>
          </w:p>
        </w:tc>
        <w:tc>
          <w:tcPr>
            <w:tcW w:w="270" w:type="dxa"/>
          </w:tcPr>
          <w:p w14:paraId="53EF8CFF" w14:textId="77777777" w:rsidR="00042884" w:rsidRPr="00757917" w:rsidRDefault="00042884" w:rsidP="00C0587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900" w:type="dxa"/>
          </w:tcPr>
          <w:p w14:paraId="2800FACA" w14:textId="1D5BBF08" w:rsidR="00042884" w:rsidRPr="00757917" w:rsidRDefault="00042884" w:rsidP="00C05874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79</w:t>
            </w:r>
          </w:p>
        </w:tc>
      </w:tr>
      <w:tr w:rsidR="00042884" w:rsidRPr="00757917" w14:paraId="158DD5D4" w14:textId="77777777" w:rsidTr="00844ABB">
        <w:trPr>
          <w:cantSplit/>
        </w:trPr>
        <w:tc>
          <w:tcPr>
            <w:tcW w:w="6120" w:type="dxa"/>
            <w:hideMark/>
          </w:tcPr>
          <w:p w14:paraId="3BF05D67" w14:textId="77777777" w:rsidR="00042884" w:rsidRPr="00757917" w:rsidRDefault="00042884" w:rsidP="00C05874">
            <w:pPr>
              <w:tabs>
                <w:tab w:val="clear" w:pos="2807"/>
                <w:tab w:val="left" w:pos="2643"/>
              </w:tabs>
              <w:ind w:left="6" w:right="-126" w:hanging="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รับรู้เป็นรายได้ในระหว่างปี</w:t>
            </w:r>
          </w:p>
        </w:tc>
        <w:tc>
          <w:tcPr>
            <w:tcW w:w="1080" w:type="dxa"/>
          </w:tcPr>
          <w:p w14:paraId="0F3C1183" w14:textId="77777777" w:rsidR="00042884" w:rsidRPr="00757917" w:rsidRDefault="00042884" w:rsidP="00C05874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vAlign w:val="bottom"/>
          </w:tcPr>
          <w:p w14:paraId="0E7880F2" w14:textId="644332DB" w:rsidR="00042884" w:rsidRPr="00757917" w:rsidRDefault="00042884" w:rsidP="005A7B8D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(11,</w:t>
            </w:r>
            <w:r w:rsidR="000B11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427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)</w:t>
            </w:r>
          </w:p>
        </w:tc>
        <w:tc>
          <w:tcPr>
            <w:tcW w:w="270" w:type="dxa"/>
            <w:vAlign w:val="bottom"/>
          </w:tcPr>
          <w:p w14:paraId="3FF779CA" w14:textId="77777777" w:rsidR="00042884" w:rsidRPr="00757917" w:rsidRDefault="00042884" w:rsidP="00C05874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900" w:type="dxa"/>
            <w:vAlign w:val="bottom"/>
          </w:tcPr>
          <w:p w14:paraId="140804DD" w14:textId="5A117D15" w:rsidR="00042884" w:rsidRPr="00757917" w:rsidRDefault="00042884" w:rsidP="00A911D8">
            <w:pPr>
              <w:pStyle w:val="acctfourfigures"/>
              <w:tabs>
                <w:tab w:val="clear" w:pos="765"/>
                <w:tab w:val="decimal" w:pos="550"/>
              </w:tabs>
              <w:spacing w:line="240" w:lineRule="atLeast"/>
              <w:ind w:right="-80"/>
              <w:jc w:val="right"/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(14,648)</w:t>
            </w:r>
          </w:p>
        </w:tc>
      </w:tr>
      <w:tr w:rsidR="00042884" w:rsidRPr="00757917" w14:paraId="27D67F71" w14:textId="77777777" w:rsidTr="00844ABB">
        <w:trPr>
          <w:cantSplit/>
        </w:trPr>
        <w:tc>
          <w:tcPr>
            <w:tcW w:w="6120" w:type="dxa"/>
            <w:hideMark/>
          </w:tcPr>
          <w:p w14:paraId="7D50DC09" w14:textId="77777777" w:rsidR="00042884" w:rsidRPr="00757917" w:rsidRDefault="00042884" w:rsidP="00A91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เงินรับล่วงหน้าค่าสินค้า</w:t>
            </w:r>
          </w:p>
        </w:tc>
        <w:tc>
          <w:tcPr>
            <w:tcW w:w="1080" w:type="dxa"/>
          </w:tcPr>
          <w:p w14:paraId="2216440D" w14:textId="77777777" w:rsidR="00042884" w:rsidRPr="00757917" w:rsidRDefault="00042884" w:rsidP="00A911D8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B3D6716" w14:textId="19077669" w:rsidR="00042884" w:rsidRPr="00757917" w:rsidRDefault="00042884" w:rsidP="005A7B8D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right="102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11,</w:t>
            </w:r>
            <w:r w:rsidR="000B11C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429</w:t>
            </w:r>
          </w:p>
        </w:tc>
        <w:tc>
          <w:tcPr>
            <w:tcW w:w="270" w:type="dxa"/>
          </w:tcPr>
          <w:p w14:paraId="0DA891F5" w14:textId="77777777" w:rsidR="00042884" w:rsidRPr="00757917" w:rsidRDefault="00042884" w:rsidP="00A911D8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16F42B1D" w14:textId="64E15F95" w:rsidR="00042884" w:rsidRPr="00757917" w:rsidRDefault="00042884" w:rsidP="00A911D8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eastAsia="en-GB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eastAsia="en-GB" w:bidi="th-TH"/>
              </w:rPr>
              <w:t>14,602</w:t>
            </w:r>
          </w:p>
        </w:tc>
      </w:tr>
      <w:tr w:rsidR="00042884" w:rsidRPr="00757917" w14:paraId="71464F06" w14:textId="77777777" w:rsidTr="00844ABB">
        <w:trPr>
          <w:cantSplit/>
        </w:trPr>
        <w:tc>
          <w:tcPr>
            <w:tcW w:w="6120" w:type="dxa"/>
          </w:tcPr>
          <w:p w14:paraId="6AE3CB98" w14:textId="1E87D84A" w:rsidR="00042884" w:rsidRPr="00757917" w:rsidRDefault="00042884" w:rsidP="00A91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6" w:right="-126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ณ  วันที่ 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 xml:space="preserve">30 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080" w:type="dxa"/>
          </w:tcPr>
          <w:p w14:paraId="4006733D" w14:textId="77777777" w:rsidR="00042884" w:rsidRPr="00757917" w:rsidRDefault="00042884" w:rsidP="00A911D8">
            <w:pPr>
              <w:pStyle w:val="acctfourfigures"/>
              <w:tabs>
                <w:tab w:val="clear" w:pos="765"/>
                <w:tab w:val="decimal" w:pos="911"/>
              </w:tabs>
              <w:spacing w:line="240" w:lineRule="atLeast"/>
              <w:ind w:right="11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27FD016" w14:textId="6169B919" w:rsidR="00042884" w:rsidRPr="00757917" w:rsidRDefault="00042884" w:rsidP="005A7B8D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right="102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35</w:t>
            </w:r>
          </w:p>
        </w:tc>
        <w:tc>
          <w:tcPr>
            <w:tcW w:w="270" w:type="dxa"/>
          </w:tcPr>
          <w:p w14:paraId="0C5ECF89" w14:textId="77777777" w:rsidR="00042884" w:rsidRPr="00757917" w:rsidRDefault="00042884" w:rsidP="00A911D8">
            <w:pPr>
              <w:pStyle w:val="acctfourfigures"/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C4C71B2" w14:textId="7BA2F742" w:rsidR="00042884" w:rsidRPr="00757917" w:rsidRDefault="00042884" w:rsidP="00A911D8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11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th-TH"/>
              </w:rPr>
              <w:t>33</w:t>
            </w:r>
          </w:p>
        </w:tc>
      </w:tr>
      <w:bookmarkEnd w:id="24"/>
    </w:tbl>
    <w:p w14:paraId="42E241F4" w14:textId="77777777" w:rsidR="004532C6" w:rsidRPr="00757917" w:rsidRDefault="004532C6" w:rsidP="004532C6">
      <w:pPr>
        <w:ind w:left="540"/>
        <w:jc w:val="thaiDistribute"/>
        <w:rPr>
          <w:rFonts w:ascii="Angsana New" w:hAnsi="Angsana New"/>
          <w:sz w:val="24"/>
          <w:szCs w:val="24"/>
        </w:rPr>
      </w:pPr>
    </w:p>
    <w:p w14:paraId="12BE9F13" w14:textId="61AA115D" w:rsidR="004532C6" w:rsidRPr="00757917" w:rsidRDefault="004532C6" w:rsidP="004532C6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หนี้สินที่เกิดจากสัญญารวมเป็นส่วนหนึ่งของเจ้าหนี้อื่น</w:t>
      </w:r>
    </w:p>
    <w:p w14:paraId="21249040" w14:textId="77777777" w:rsidR="004532C6" w:rsidRPr="00757917" w:rsidRDefault="004532C6" w:rsidP="009E1F20">
      <w:pPr>
        <w:ind w:left="540"/>
        <w:rPr>
          <w:rFonts w:asciiTheme="majorBidi" w:hAnsiTheme="majorBidi" w:cstheme="majorBidi"/>
          <w:sz w:val="24"/>
          <w:szCs w:val="24"/>
        </w:rPr>
      </w:pPr>
    </w:p>
    <w:p w14:paraId="73F40C15" w14:textId="2E190E14" w:rsidR="00011751" w:rsidRPr="00757917" w:rsidRDefault="00011751" w:rsidP="009E1F20">
      <w:pPr>
        <w:ind w:left="540"/>
        <w:rPr>
          <w:rFonts w:asciiTheme="majorBidi" w:hAnsiTheme="majorBidi" w:cstheme="majorBidi"/>
          <w:sz w:val="30"/>
          <w:szCs w:val="30"/>
          <w:lang w:val="x-none" w:eastAsia="x-none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กลุ่มบริษัทเลือกใช้ข้อผ่อนปรนในทางปฏิบัติในการไม่เปิดเผยรายได้ที่คาดว่าจะรับรู้ในอนาคตจากภาระที่ยังปฏิบัติไม่เสร็จสิ้น</w:t>
      </w:r>
      <w:r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460DDC" w:rsidRPr="00757917">
        <w:rPr>
          <w:rFonts w:asciiTheme="majorBidi" w:hAnsiTheme="majorBidi" w:cstheme="majorBidi"/>
          <w:sz w:val="30"/>
          <w:szCs w:val="30"/>
        </w:rPr>
        <w:t>30</w:t>
      </w:r>
      <w:r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กันยายน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 w:cstheme="majorBidi"/>
          <w:sz w:val="30"/>
          <w:szCs w:val="30"/>
        </w:rPr>
        <w:t>2564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หากคาดการณ์เมื่อเริ่มแรกว่าสัญญามีอายุหนึ่งปีหรือน้อยกว่า</w:t>
      </w:r>
    </w:p>
    <w:p w14:paraId="2ABED831" w14:textId="5E01F16E" w:rsidR="002818FE" w:rsidRPr="00757917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lang w:val="x-none" w:eastAsia="x-none"/>
        </w:rPr>
      </w:pPr>
      <w:r w:rsidRPr="00757917">
        <w:rPr>
          <w:rFonts w:asciiTheme="majorBidi" w:hAnsiTheme="majorBidi" w:cstheme="majorBidi"/>
          <w:sz w:val="24"/>
          <w:szCs w:val="24"/>
          <w:lang w:val="x-none" w:eastAsia="x-none"/>
        </w:rPr>
        <w:br w:type="page"/>
      </w:r>
    </w:p>
    <w:p w14:paraId="0D1B7F1E" w14:textId="73B2B6D3" w:rsidR="00E76E16" w:rsidRPr="00757917" w:rsidRDefault="00E76E16" w:rsidP="00F52B59">
      <w:pPr>
        <w:pStyle w:val="Heading6"/>
        <w:numPr>
          <w:ilvl w:val="0"/>
          <w:numId w:val="16"/>
        </w:numPr>
        <w:tabs>
          <w:tab w:val="left" w:pos="540"/>
          <w:tab w:val="left" w:pos="720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lastRenderedPageBreak/>
        <w:t>รายได้</w:t>
      </w:r>
      <w:r w:rsidRPr="00757917">
        <w:rPr>
          <w:rFonts w:ascii="Angsana New" w:hAnsi="Angsana New"/>
          <w:sz w:val="30"/>
          <w:szCs w:val="30"/>
          <w:cs/>
        </w:rPr>
        <w:t>จากการลงทุน</w:t>
      </w:r>
      <w:r w:rsidR="00003A43" w:rsidRPr="00757917">
        <w:rPr>
          <w:rFonts w:ascii="Angsana New" w:hAnsi="Angsana New" w:hint="cs"/>
          <w:sz w:val="30"/>
          <w:szCs w:val="30"/>
          <w:cs/>
        </w:rPr>
        <w:t xml:space="preserve"> </w:t>
      </w:r>
    </w:p>
    <w:p w14:paraId="72E86568" w14:textId="77777777" w:rsidR="00E76E16" w:rsidRPr="00757917" w:rsidRDefault="00E76E16" w:rsidP="00D444F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eastAsia="Times New Roman" w:hAnsiTheme="majorBidi" w:cstheme="majorBidi"/>
          <w:b/>
          <w:bCs/>
          <w:sz w:val="24"/>
          <w:szCs w:val="24"/>
        </w:rPr>
      </w:pPr>
    </w:p>
    <w:tbl>
      <w:tblPr>
        <w:tblW w:w="9144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2960"/>
        <w:gridCol w:w="1061"/>
        <w:gridCol w:w="1095"/>
        <w:gridCol w:w="240"/>
        <w:gridCol w:w="1094"/>
        <w:gridCol w:w="241"/>
        <w:gridCol w:w="1092"/>
        <w:gridCol w:w="240"/>
        <w:gridCol w:w="1121"/>
      </w:tblGrid>
      <w:tr w:rsidR="00E76E16" w:rsidRPr="00757917" w14:paraId="6819FFAC" w14:textId="77777777" w:rsidTr="004748DA">
        <w:trPr>
          <w:trHeight w:val="155"/>
        </w:trPr>
        <w:tc>
          <w:tcPr>
            <w:tcW w:w="1619" w:type="pct"/>
          </w:tcPr>
          <w:p w14:paraId="588739DF" w14:textId="77777777" w:rsidR="00E76E16" w:rsidRPr="00757917" w:rsidRDefault="00E76E16" w:rsidP="00E76E16">
            <w:pPr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6C3F9DA" w14:textId="77777777" w:rsidR="00E76E16" w:rsidRPr="00757917" w:rsidRDefault="00E76E16" w:rsidP="00E76E16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328" w:type="pct"/>
            <w:gridSpan w:val="3"/>
          </w:tcPr>
          <w:p w14:paraId="3754F1DE" w14:textId="77777777" w:rsidR="00E76E16" w:rsidRPr="00757917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2" w:type="pct"/>
          </w:tcPr>
          <w:p w14:paraId="50CFAB0A" w14:textId="77777777" w:rsidR="00E76E16" w:rsidRPr="00757917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1" w:type="pct"/>
            <w:gridSpan w:val="3"/>
          </w:tcPr>
          <w:p w14:paraId="49E16CDC" w14:textId="77777777" w:rsidR="00E76E16" w:rsidRPr="00757917" w:rsidRDefault="00E76E16" w:rsidP="00E76E16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748DA" w:rsidRPr="00757917" w14:paraId="060F1E1E" w14:textId="77777777" w:rsidTr="004748DA">
        <w:tc>
          <w:tcPr>
            <w:tcW w:w="1619" w:type="pct"/>
          </w:tcPr>
          <w:p w14:paraId="2C2A801C" w14:textId="693616C3" w:rsidR="00A80310" w:rsidRPr="00757917" w:rsidRDefault="00A80310" w:rsidP="00A80310">
            <w:pPr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75817501" w14:textId="77777777" w:rsidR="00A80310" w:rsidRPr="00757917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599" w:type="pct"/>
          </w:tcPr>
          <w:p w14:paraId="0272A878" w14:textId="6B97E129" w:rsidR="00A80310" w:rsidRPr="00757917" w:rsidRDefault="00460DD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2" w:right="-124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131" w:type="pct"/>
          </w:tcPr>
          <w:p w14:paraId="03B5B5E0" w14:textId="77777777" w:rsidR="00A80310" w:rsidRPr="00757917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7" w:type="pct"/>
          </w:tcPr>
          <w:p w14:paraId="6D0F0148" w14:textId="41FC94F9" w:rsidR="00A80310" w:rsidRPr="00757917" w:rsidRDefault="00460DD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  <w:tc>
          <w:tcPr>
            <w:tcW w:w="132" w:type="pct"/>
          </w:tcPr>
          <w:p w14:paraId="73B10CBF" w14:textId="77777777" w:rsidR="00A80310" w:rsidRPr="00757917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597" w:type="pct"/>
          </w:tcPr>
          <w:p w14:paraId="6A42F824" w14:textId="201C6E12" w:rsidR="00A80310" w:rsidRPr="00757917" w:rsidRDefault="00460DD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12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131" w:type="pct"/>
          </w:tcPr>
          <w:p w14:paraId="2636678E" w14:textId="77777777" w:rsidR="00A80310" w:rsidRPr="00757917" w:rsidRDefault="00A80310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612" w:type="pct"/>
          </w:tcPr>
          <w:p w14:paraId="102F6A56" w14:textId="0367FC8B" w:rsidR="00A80310" w:rsidRPr="00757917" w:rsidRDefault="00460DDC" w:rsidP="00A803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</w:tr>
      <w:tr w:rsidR="00A80310" w:rsidRPr="00757917" w14:paraId="35D6177C" w14:textId="77777777" w:rsidTr="004748DA">
        <w:trPr>
          <w:trHeight w:val="335"/>
        </w:trPr>
        <w:tc>
          <w:tcPr>
            <w:tcW w:w="1619" w:type="pct"/>
          </w:tcPr>
          <w:p w14:paraId="0D031335" w14:textId="77777777" w:rsidR="00A80310" w:rsidRPr="00757917" w:rsidRDefault="00A80310" w:rsidP="00A80310">
            <w:pPr>
              <w:ind w:left="90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4A049578" w14:textId="77777777" w:rsidR="00A80310" w:rsidRPr="00757917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801" w:type="pct"/>
            <w:gridSpan w:val="7"/>
          </w:tcPr>
          <w:p w14:paraId="2CE705CB" w14:textId="77777777" w:rsidR="00A80310" w:rsidRPr="00757917" w:rsidRDefault="00A80310" w:rsidP="00A80310">
            <w:pPr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4748DA" w:rsidRPr="00757917" w14:paraId="5BB1333F" w14:textId="77777777" w:rsidTr="004748DA">
        <w:trPr>
          <w:trHeight w:val="155"/>
        </w:trPr>
        <w:tc>
          <w:tcPr>
            <w:tcW w:w="1619" w:type="pct"/>
            <w:vAlign w:val="bottom"/>
          </w:tcPr>
          <w:p w14:paraId="714FC89C" w14:textId="77777777" w:rsidR="00A80310" w:rsidRPr="00757917" w:rsidRDefault="00A80310" w:rsidP="00A80310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CCFFD56" w14:textId="62E28148" w:rsidR="00A80310" w:rsidRPr="00757917" w:rsidRDefault="00A80310" w:rsidP="00A80310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</w:tcPr>
          <w:p w14:paraId="72369F09" w14:textId="77777777" w:rsidR="00A80310" w:rsidRPr="00757917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4801175" w14:textId="77777777" w:rsidR="00A80310" w:rsidRPr="00757917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02A92A4" w14:textId="77777777" w:rsidR="00A80310" w:rsidRPr="00757917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C486EF3" w14:textId="77777777" w:rsidR="00A80310" w:rsidRPr="00757917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1D54428" w14:textId="77777777" w:rsidR="00A80310" w:rsidRPr="00757917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5DA49150" w14:textId="77777777" w:rsidR="00A80310" w:rsidRPr="00757917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2" w:type="pct"/>
          </w:tcPr>
          <w:p w14:paraId="0D67A1A7" w14:textId="77777777" w:rsidR="00A80310" w:rsidRPr="00757917" w:rsidRDefault="00A80310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4748DA" w:rsidRPr="00757917" w14:paraId="6A34F3B1" w14:textId="77777777" w:rsidTr="004748DA">
        <w:trPr>
          <w:trHeight w:val="155"/>
        </w:trPr>
        <w:tc>
          <w:tcPr>
            <w:tcW w:w="1619" w:type="pct"/>
            <w:vAlign w:val="bottom"/>
          </w:tcPr>
          <w:p w14:paraId="3807DED7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20FCA79D" w14:textId="3545F491" w:rsidR="004748DA" w:rsidRPr="00757917" w:rsidRDefault="00460DDC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7</w:t>
            </w:r>
            <w:r w:rsidR="004748DA"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12</w:t>
            </w:r>
          </w:p>
        </w:tc>
        <w:tc>
          <w:tcPr>
            <w:tcW w:w="599" w:type="pct"/>
          </w:tcPr>
          <w:p w14:paraId="17B6ECC8" w14:textId="3BB66927" w:rsidR="004748DA" w:rsidRPr="00757917" w:rsidRDefault="0049261D" w:rsidP="00A91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5FA677B7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104B9720" w14:textId="32CA9082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132" w:type="pct"/>
          </w:tcPr>
          <w:p w14:paraId="3EF172D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4FCEFE70" w14:textId="35EF87BD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49261D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235</w:t>
            </w:r>
          </w:p>
        </w:tc>
        <w:tc>
          <w:tcPr>
            <w:tcW w:w="131" w:type="pct"/>
          </w:tcPr>
          <w:p w14:paraId="5303FD35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2" w:type="pct"/>
          </w:tcPr>
          <w:p w14:paraId="5B15B105" w14:textId="00E1932D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4748DA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123</w:t>
            </w:r>
          </w:p>
        </w:tc>
      </w:tr>
      <w:tr w:rsidR="004748DA" w:rsidRPr="00757917" w14:paraId="1C541FCC" w14:textId="77777777" w:rsidTr="004748DA">
        <w:trPr>
          <w:trHeight w:val="155"/>
        </w:trPr>
        <w:tc>
          <w:tcPr>
            <w:tcW w:w="1619" w:type="pct"/>
            <w:vAlign w:val="bottom"/>
          </w:tcPr>
          <w:p w14:paraId="0C75B634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1ADBA7C2" w14:textId="1B96CA33" w:rsidR="004748DA" w:rsidRPr="00757917" w:rsidRDefault="00460DDC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7</w:t>
            </w:r>
            <w:r w:rsidR="004748DA"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 xml:space="preserve">, </w:t>
            </w: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11</w:t>
            </w:r>
          </w:p>
        </w:tc>
        <w:tc>
          <w:tcPr>
            <w:tcW w:w="599" w:type="pct"/>
          </w:tcPr>
          <w:p w14:paraId="77BF8029" w14:textId="5FECCB9E" w:rsidR="004748DA" w:rsidRPr="00757917" w:rsidRDefault="0049261D" w:rsidP="00A91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08A49810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2D6A5855" w14:textId="2CE0ED48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132" w:type="pct"/>
          </w:tcPr>
          <w:p w14:paraId="63CB8965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1262E3B3" w14:textId="347BED61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86</w:t>
            </w:r>
          </w:p>
        </w:tc>
        <w:tc>
          <w:tcPr>
            <w:tcW w:w="131" w:type="pct"/>
          </w:tcPr>
          <w:p w14:paraId="76C6151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2" w:type="pct"/>
          </w:tcPr>
          <w:p w14:paraId="282486CD" w14:textId="7C95AF79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15</w:t>
            </w:r>
          </w:p>
        </w:tc>
      </w:tr>
      <w:tr w:rsidR="004748DA" w:rsidRPr="00757917" w14:paraId="5EB0B6FB" w14:textId="77777777" w:rsidTr="004748DA">
        <w:trPr>
          <w:trHeight w:val="155"/>
        </w:trPr>
        <w:tc>
          <w:tcPr>
            <w:tcW w:w="1619" w:type="pct"/>
            <w:vAlign w:val="bottom"/>
          </w:tcPr>
          <w:p w14:paraId="625486DC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5FC69723" w14:textId="77777777" w:rsidR="004748DA" w:rsidRPr="00757917" w:rsidRDefault="004748DA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</w:tcPr>
          <w:p w14:paraId="60A10529" w14:textId="1A4C4D0F" w:rsidR="004748DA" w:rsidRPr="00757917" w:rsidRDefault="0049261D" w:rsidP="00A91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1C4FE1DE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3F98D1AC" w14:textId="581FFF09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-</w:t>
            </w:r>
          </w:p>
        </w:tc>
        <w:tc>
          <w:tcPr>
            <w:tcW w:w="132" w:type="pct"/>
          </w:tcPr>
          <w:p w14:paraId="64B08D06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641EFB57" w14:textId="3B49EC77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  <w:r w:rsidR="0049261D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321</w:t>
            </w:r>
          </w:p>
        </w:tc>
        <w:tc>
          <w:tcPr>
            <w:tcW w:w="131" w:type="pct"/>
          </w:tcPr>
          <w:p w14:paraId="139D227B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14:paraId="0E40956A" w14:textId="07BF0230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4748DA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138</w:t>
            </w:r>
          </w:p>
        </w:tc>
      </w:tr>
      <w:tr w:rsidR="004748DA" w:rsidRPr="00757917" w14:paraId="3A6F97A9" w14:textId="77777777" w:rsidTr="004748DA">
        <w:trPr>
          <w:trHeight w:val="155"/>
        </w:trPr>
        <w:tc>
          <w:tcPr>
            <w:tcW w:w="1619" w:type="pct"/>
            <w:vAlign w:val="bottom"/>
          </w:tcPr>
          <w:p w14:paraId="3C68B338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80" w:type="pct"/>
            <w:tcBorders>
              <w:left w:val="nil"/>
            </w:tcBorders>
          </w:tcPr>
          <w:p w14:paraId="17B044BC" w14:textId="77777777" w:rsidR="004748DA" w:rsidRPr="00757917" w:rsidRDefault="004748DA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</w:tcPr>
          <w:p w14:paraId="6049AE85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05B91670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289E6C4E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2" w:type="pct"/>
          </w:tcPr>
          <w:p w14:paraId="60ADA6D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00E6F415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31" w:type="pct"/>
          </w:tcPr>
          <w:p w14:paraId="372E78E9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2" w:type="pct"/>
            <w:tcBorders>
              <w:top w:val="single" w:sz="4" w:space="0" w:color="auto"/>
            </w:tcBorders>
          </w:tcPr>
          <w:p w14:paraId="0CE14DB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4748DA" w:rsidRPr="00757917" w14:paraId="2D8FC374" w14:textId="77777777" w:rsidTr="004748DA">
        <w:trPr>
          <w:trHeight w:val="155"/>
        </w:trPr>
        <w:tc>
          <w:tcPr>
            <w:tcW w:w="1619" w:type="pct"/>
          </w:tcPr>
          <w:p w14:paraId="661A05FC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80" w:type="pct"/>
            <w:tcBorders>
              <w:left w:val="nil"/>
            </w:tcBorders>
          </w:tcPr>
          <w:p w14:paraId="0F647B5A" w14:textId="2B51EFA7" w:rsidR="004748DA" w:rsidRPr="00757917" w:rsidRDefault="00460DDC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599" w:type="pct"/>
          </w:tcPr>
          <w:p w14:paraId="1CDCE744" w14:textId="17F38AB2" w:rsidR="004748DA" w:rsidRPr="00757917" w:rsidRDefault="00A911D8" w:rsidP="00A91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61A0DEB0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738BEE9C" w14:textId="37B11F66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  <w:tc>
          <w:tcPr>
            <w:tcW w:w="132" w:type="pct"/>
          </w:tcPr>
          <w:p w14:paraId="5A4DCD5B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75CC1178" w14:textId="4E00F09A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394</w:t>
            </w:r>
          </w:p>
        </w:tc>
        <w:tc>
          <w:tcPr>
            <w:tcW w:w="131" w:type="pct"/>
          </w:tcPr>
          <w:p w14:paraId="30C71AA3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2" w:type="pct"/>
          </w:tcPr>
          <w:p w14:paraId="6155A45F" w14:textId="42807013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430</w:t>
            </w:r>
          </w:p>
        </w:tc>
      </w:tr>
      <w:tr w:rsidR="004748DA" w:rsidRPr="00757917" w14:paraId="32E510CF" w14:textId="77777777" w:rsidTr="004748DA">
        <w:trPr>
          <w:trHeight w:val="155"/>
        </w:trPr>
        <w:tc>
          <w:tcPr>
            <w:tcW w:w="1619" w:type="pct"/>
          </w:tcPr>
          <w:p w14:paraId="7F4A050A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80" w:type="pct"/>
            <w:tcBorders>
              <w:left w:val="nil"/>
            </w:tcBorders>
          </w:tcPr>
          <w:p w14:paraId="55B050E9" w14:textId="6957A5FC" w:rsidR="004748DA" w:rsidRPr="00757917" w:rsidRDefault="00460DDC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599" w:type="pct"/>
            <w:shd w:val="clear" w:color="auto" w:fill="auto"/>
          </w:tcPr>
          <w:p w14:paraId="681CD348" w14:textId="78502143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35</w:t>
            </w:r>
          </w:p>
        </w:tc>
        <w:tc>
          <w:tcPr>
            <w:tcW w:w="131" w:type="pct"/>
            <w:shd w:val="clear" w:color="auto" w:fill="auto"/>
          </w:tcPr>
          <w:p w14:paraId="34E26CC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</w:tcPr>
          <w:p w14:paraId="6D744FFB" w14:textId="472B16C0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12</w:t>
            </w:r>
          </w:p>
        </w:tc>
        <w:tc>
          <w:tcPr>
            <w:tcW w:w="132" w:type="pct"/>
          </w:tcPr>
          <w:p w14:paraId="222D3EC8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CCE3607" w14:textId="0F9CAEF4" w:rsidR="004748DA" w:rsidRPr="00757917" w:rsidRDefault="00144137" w:rsidP="00CC7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4DFB8D4C" w14:textId="77777777" w:rsidR="004748DA" w:rsidRPr="00757917" w:rsidRDefault="004748DA" w:rsidP="00CC7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2" w:type="pct"/>
          </w:tcPr>
          <w:p w14:paraId="466885E2" w14:textId="5EC34698" w:rsidR="004748DA" w:rsidRPr="00757917" w:rsidRDefault="004748DA" w:rsidP="00CC7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</w:tr>
      <w:tr w:rsidR="004748DA" w:rsidRPr="00757917" w14:paraId="494CFA7C" w14:textId="77777777" w:rsidTr="004748DA">
        <w:trPr>
          <w:trHeight w:val="155"/>
        </w:trPr>
        <w:tc>
          <w:tcPr>
            <w:tcW w:w="1619" w:type="pct"/>
          </w:tcPr>
          <w:p w14:paraId="18C2A9A5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80" w:type="pct"/>
            <w:tcBorders>
              <w:left w:val="nil"/>
            </w:tcBorders>
          </w:tcPr>
          <w:p w14:paraId="7EF2ED9D" w14:textId="09483CBF" w:rsidR="004748DA" w:rsidRPr="00757917" w:rsidRDefault="00460DDC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599" w:type="pct"/>
            <w:shd w:val="clear" w:color="auto" w:fill="auto"/>
          </w:tcPr>
          <w:p w14:paraId="48929599" w14:textId="751C8D60" w:rsidR="004748DA" w:rsidRPr="00757917" w:rsidRDefault="00A911D8" w:rsidP="00A911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  <w:shd w:val="clear" w:color="auto" w:fill="auto"/>
          </w:tcPr>
          <w:p w14:paraId="3A81E846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</w:tcPr>
          <w:p w14:paraId="24B8892B" w14:textId="554E37C4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32" w:type="pct"/>
          </w:tcPr>
          <w:p w14:paraId="5672F1E3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12B6854F" w14:textId="1A9184F3" w:rsidR="004748DA" w:rsidRPr="00757917" w:rsidRDefault="0049261D" w:rsidP="00CC7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7F24D421" w14:textId="77777777" w:rsidR="004748DA" w:rsidRPr="00757917" w:rsidRDefault="004748DA" w:rsidP="00CC7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2" w:type="pct"/>
          </w:tcPr>
          <w:p w14:paraId="42EAEB2D" w14:textId="0FF18114" w:rsidR="004748DA" w:rsidRPr="00757917" w:rsidRDefault="004748DA" w:rsidP="00CC7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</w:tr>
      <w:tr w:rsidR="004748DA" w:rsidRPr="00757917" w14:paraId="1590CCC7" w14:textId="77777777" w:rsidTr="004748DA">
        <w:trPr>
          <w:trHeight w:val="155"/>
        </w:trPr>
        <w:tc>
          <w:tcPr>
            <w:tcW w:w="1619" w:type="pct"/>
          </w:tcPr>
          <w:p w14:paraId="2932386C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กิจการอื่น</w:t>
            </w:r>
          </w:p>
        </w:tc>
        <w:tc>
          <w:tcPr>
            <w:tcW w:w="580" w:type="pct"/>
            <w:tcBorders>
              <w:left w:val="nil"/>
            </w:tcBorders>
          </w:tcPr>
          <w:p w14:paraId="06AB44C1" w14:textId="77777777" w:rsidR="004748DA" w:rsidRPr="00757917" w:rsidRDefault="004748DA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shd w:val="clear" w:color="auto" w:fill="auto"/>
          </w:tcPr>
          <w:p w14:paraId="73795875" w14:textId="7CFE1A5A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37</w:t>
            </w:r>
          </w:p>
        </w:tc>
        <w:tc>
          <w:tcPr>
            <w:tcW w:w="131" w:type="pct"/>
            <w:shd w:val="clear" w:color="auto" w:fill="auto"/>
          </w:tcPr>
          <w:p w14:paraId="11437120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shd w:val="clear" w:color="auto" w:fill="auto"/>
          </w:tcPr>
          <w:p w14:paraId="63578C66" w14:textId="7C470D97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18</w:t>
            </w:r>
          </w:p>
        </w:tc>
        <w:tc>
          <w:tcPr>
            <w:tcW w:w="132" w:type="pct"/>
          </w:tcPr>
          <w:p w14:paraId="30B2129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</w:tcPr>
          <w:p w14:paraId="3A8066DA" w14:textId="43AEBBD8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31" w:type="pct"/>
          </w:tcPr>
          <w:p w14:paraId="6AF688EB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2" w:type="pct"/>
          </w:tcPr>
          <w:p w14:paraId="0EEF8367" w14:textId="536F25D8" w:rsidR="004748DA" w:rsidRPr="00757917" w:rsidRDefault="004748DA" w:rsidP="001F5B1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-</w:t>
            </w:r>
          </w:p>
        </w:tc>
      </w:tr>
      <w:tr w:rsidR="004748DA" w:rsidRPr="00757917" w14:paraId="0A07333D" w14:textId="77777777" w:rsidTr="004748DA">
        <w:trPr>
          <w:trHeight w:val="155"/>
        </w:trPr>
        <w:tc>
          <w:tcPr>
            <w:tcW w:w="1619" w:type="pct"/>
          </w:tcPr>
          <w:p w14:paraId="6F0CB745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580" w:type="pct"/>
            <w:tcBorders>
              <w:left w:val="nil"/>
            </w:tcBorders>
          </w:tcPr>
          <w:p w14:paraId="55DFCF1F" w14:textId="77777777" w:rsidR="004748DA" w:rsidRPr="00757917" w:rsidRDefault="004748DA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  <w:shd w:val="clear" w:color="auto" w:fill="auto"/>
          </w:tcPr>
          <w:p w14:paraId="0619B840" w14:textId="5830093A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31" w:type="pct"/>
            <w:shd w:val="clear" w:color="auto" w:fill="auto"/>
          </w:tcPr>
          <w:p w14:paraId="23BE168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  <w:shd w:val="clear" w:color="auto" w:fill="auto"/>
          </w:tcPr>
          <w:p w14:paraId="4E728052" w14:textId="02D9D71A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47</w:t>
            </w:r>
          </w:p>
        </w:tc>
        <w:tc>
          <w:tcPr>
            <w:tcW w:w="132" w:type="pct"/>
          </w:tcPr>
          <w:p w14:paraId="19B1B6BD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single" w:sz="4" w:space="0" w:color="auto"/>
            </w:tcBorders>
          </w:tcPr>
          <w:p w14:paraId="51BC282E" w14:textId="0E5E4B34" w:rsidR="004748DA" w:rsidRPr="00757917" w:rsidRDefault="0049261D" w:rsidP="00CC7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3A5E5D67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12" w:type="pct"/>
            <w:tcBorders>
              <w:bottom w:val="single" w:sz="4" w:space="0" w:color="auto"/>
            </w:tcBorders>
          </w:tcPr>
          <w:p w14:paraId="51321973" w14:textId="16A7C988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26</w:t>
            </w:r>
          </w:p>
        </w:tc>
      </w:tr>
      <w:tr w:rsidR="004748DA" w:rsidRPr="00757917" w14:paraId="1DFD7B81" w14:textId="77777777" w:rsidTr="004748DA">
        <w:trPr>
          <w:trHeight w:val="155"/>
        </w:trPr>
        <w:tc>
          <w:tcPr>
            <w:tcW w:w="1619" w:type="pct"/>
          </w:tcPr>
          <w:p w14:paraId="51455232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6B6F3A5A" w14:textId="77777777" w:rsidR="004748DA" w:rsidRPr="00757917" w:rsidRDefault="004748DA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51E8802" w14:textId="602D5AAD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74</w:t>
            </w:r>
          </w:p>
        </w:tc>
        <w:tc>
          <w:tcPr>
            <w:tcW w:w="131" w:type="pct"/>
            <w:shd w:val="clear" w:color="auto" w:fill="auto"/>
          </w:tcPr>
          <w:p w14:paraId="1F546B3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A15F65" w14:textId="7CB03E89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78</w:t>
            </w:r>
          </w:p>
        </w:tc>
        <w:tc>
          <w:tcPr>
            <w:tcW w:w="132" w:type="pct"/>
          </w:tcPr>
          <w:p w14:paraId="3DD54D5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top w:val="single" w:sz="4" w:space="0" w:color="auto"/>
              <w:bottom w:val="single" w:sz="4" w:space="0" w:color="auto"/>
            </w:tcBorders>
          </w:tcPr>
          <w:p w14:paraId="3B046CBA" w14:textId="4EAB3EA9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396</w:t>
            </w:r>
          </w:p>
        </w:tc>
        <w:tc>
          <w:tcPr>
            <w:tcW w:w="131" w:type="pct"/>
          </w:tcPr>
          <w:p w14:paraId="33CBF3E9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2" w:type="pct"/>
            <w:tcBorders>
              <w:top w:val="single" w:sz="4" w:space="0" w:color="auto"/>
              <w:bottom w:val="single" w:sz="4" w:space="0" w:color="auto"/>
            </w:tcBorders>
          </w:tcPr>
          <w:p w14:paraId="32591167" w14:textId="097522EB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456</w:t>
            </w:r>
          </w:p>
        </w:tc>
      </w:tr>
      <w:tr w:rsidR="004748DA" w:rsidRPr="00757917" w14:paraId="3654CD64" w14:textId="77777777" w:rsidTr="004748DA">
        <w:trPr>
          <w:trHeight w:val="58"/>
        </w:trPr>
        <w:tc>
          <w:tcPr>
            <w:tcW w:w="1619" w:type="pct"/>
          </w:tcPr>
          <w:p w14:paraId="3BF13F1E" w14:textId="77777777" w:rsidR="004748DA" w:rsidRPr="00757917" w:rsidRDefault="004748DA" w:rsidP="004748DA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  <w:p w14:paraId="2077CA99" w14:textId="019493A8" w:rsidR="004748DA" w:rsidRPr="00757917" w:rsidRDefault="004748DA" w:rsidP="004748DA">
            <w:pPr>
              <w:spacing w:line="80" w:lineRule="exact"/>
              <w:ind w:left="-18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580" w:type="pct"/>
            <w:tcBorders>
              <w:left w:val="nil"/>
            </w:tcBorders>
          </w:tcPr>
          <w:p w14:paraId="2EA4150B" w14:textId="77777777" w:rsidR="004748DA" w:rsidRPr="00757917" w:rsidRDefault="004748DA" w:rsidP="004748DA">
            <w:pPr>
              <w:tabs>
                <w:tab w:val="clear" w:pos="680"/>
              </w:tabs>
              <w:spacing w:line="80" w:lineRule="exact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24"/>
                <w:szCs w:val="24"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  <w:shd w:val="clear" w:color="auto" w:fill="auto"/>
          </w:tcPr>
          <w:p w14:paraId="67C80915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  <w:shd w:val="clear" w:color="auto" w:fill="auto"/>
          </w:tcPr>
          <w:p w14:paraId="00114C6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  <w:shd w:val="clear" w:color="auto" w:fill="auto"/>
          </w:tcPr>
          <w:p w14:paraId="32AD338F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2" w:type="pct"/>
          </w:tcPr>
          <w:p w14:paraId="399FBF81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597" w:type="pct"/>
            <w:tcBorders>
              <w:top w:val="single" w:sz="4" w:space="0" w:color="auto"/>
            </w:tcBorders>
          </w:tcPr>
          <w:p w14:paraId="40829513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  <w:tc>
          <w:tcPr>
            <w:tcW w:w="131" w:type="pct"/>
          </w:tcPr>
          <w:p w14:paraId="6C9DD23E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612" w:type="pct"/>
            <w:tcBorders>
              <w:top w:val="single" w:sz="4" w:space="0" w:color="auto"/>
            </w:tcBorders>
          </w:tcPr>
          <w:p w14:paraId="7D977447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sz w:val="24"/>
                <w:szCs w:val="24"/>
              </w:rPr>
            </w:pPr>
          </w:p>
        </w:tc>
      </w:tr>
      <w:tr w:rsidR="004748DA" w:rsidRPr="00757917" w14:paraId="681A4DEE" w14:textId="77777777" w:rsidTr="004748DA">
        <w:trPr>
          <w:trHeight w:val="155"/>
        </w:trPr>
        <w:tc>
          <w:tcPr>
            <w:tcW w:w="1619" w:type="pct"/>
          </w:tcPr>
          <w:p w14:paraId="6E584A12" w14:textId="77777777" w:rsidR="004748DA" w:rsidRPr="00757917" w:rsidRDefault="004748DA" w:rsidP="004748DA">
            <w:pPr>
              <w:ind w:left="-1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80" w:type="pct"/>
            <w:tcBorders>
              <w:left w:val="nil"/>
            </w:tcBorders>
          </w:tcPr>
          <w:p w14:paraId="4C1E7F16" w14:textId="77777777" w:rsidR="004748DA" w:rsidRPr="00757917" w:rsidRDefault="004748DA" w:rsidP="004748DA">
            <w:pPr>
              <w:tabs>
                <w:tab w:val="clear" w:pos="680"/>
              </w:tabs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99" w:type="pct"/>
            <w:tcBorders>
              <w:bottom w:val="double" w:sz="4" w:space="0" w:color="auto"/>
            </w:tcBorders>
            <w:shd w:val="clear" w:color="auto" w:fill="auto"/>
          </w:tcPr>
          <w:p w14:paraId="48FE5438" w14:textId="10BA64D4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74</w:t>
            </w:r>
          </w:p>
        </w:tc>
        <w:tc>
          <w:tcPr>
            <w:tcW w:w="131" w:type="pct"/>
            <w:shd w:val="clear" w:color="auto" w:fill="auto"/>
          </w:tcPr>
          <w:p w14:paraId="5FF1D16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double" w:sz="4" w:space="0" w:color="auto"/>
            </w:tcBorders>
            <w:shd w:val="clear" w:color="auto" w:fill="auto"/>
          </w:tcPr>
          <w:p w14:paraId="5AFADC7E" w14:textId="384E673C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78</w:t>
            </w:r>
          </w:p>
        </w:tc>
        <w:tc>
          <w:tcPr>
            <w:tcW w:w="132" w:type="pct"/>
          </w:tcPr>
          <w:p w14:paraId="64E9AE94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97" w:type="pct"/>
            <w:tcBorders>
              <w:bottom w:val="double" w:sz="4" w:space="0" w:color="auto"/>
            </w:tcBorders>
          </w:tcPr>
          <w:p w14:paraId="73DB57AD" w14:textId="17467CD6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</w:t>
            </w:r>
            <w:r w:rsidR="0049261D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717</w:t>
            </w:r>
          </w:p>
        </w:tc>
        <w:tc>
          <w:tcPr>
            <w:tcW w:w="131" w:type="pct"/>
          </w:tcPr>
          <w:p w14:paraId="40BF87FA" w14:textId="77777777" w:rsidR="004748DA" w:rsidRPr="00757917" w:rsidRDefault="004748DA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-25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2" w:type="pct"/>
            <w:tcBorders>
              <w:bottom w:val="double" w:sz="4" w:space="0" w:color="auto"/>
            </w:tcBorders>
          </w:tcPr>
          <w:p w14:paraId="0ED04CAD" w14:textId="18F252E8" w:rsidR="004748DA" w:rsidRPr="00757917" w:rsidRDefault="00460DDC" w:rsidP="004748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ind w:right="72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4748DA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594</w:t>
            </w:r>
          </w:p>
        </w:tc>
      </w:tr>
    </w:tbl>
    <w:p w14:paraId="0C21FE2E" w14:textId="77777777" w:rsidR="00E479A8" w:rsidRPr="00757917" w:rsidRDefault="00E479A8" w:rsidP="00E479A8">
      <w:pPr>
        <w:pStyle w:val="Heading6"/>
        <w:tabs>
          <w:tab w:val="left" w:pos="540"/>
        </w:tabs>
        <w:ind w:left="900"/>
        <w:jc w:val="both"/>
        <w:rPr>
          <w:rFonts w:asciiTheme="majorBidi" w:hAnsiTheme="majorBidi" w:cstheme="majorBidi"/>
          <w:sz w:val="30"/>
          <w:szCs w:val="30"/>
        </w:rPr>
      </w:pPr>
    </w:p>
    <w:p w14:paraId="3FB5C35C" w14:textId="4C2D97B6" w:rsidR="00CE068C" w:rsidRPr="00757917" w:rsidRDefault="00F53892" w:rsidP="006F63C2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ค่าใช้จ่าย</w:t>
      </w:r>
      <w:r w:rsidR="00CE068C" w:rsidRPr="00757917">
        <w:rPr>
          <w:rFonts w:asciiTheme="majorBidi" w:hAnsiTheme="majorBidi" w:cstheme="majorBidi"/>
          <w:sz w:val="30"/>
          <w:szCs w:val="30"/>
          <w:cs/>
        </w:rPr>
        <w:t>ผลประโยชน์ของพนักงาน</w:t>
      </w:r>
      <w:r w:rsidR="00003A43" w:rsidRPr="00757917">
        <w:rPr>
          <w:rFonts w:asciiTheme="majorBidi" w:hAnsiTheme="majorBidi" w:cstheme="majorBidi"/>
          <w:sz w:val="30"/>
          <w:szCs w:val="30"/>
        </w:rPr>
        <w:t xml:space="preserve"> </w:t>
      </w:r>
    </w:p>
    <w:p w14:paraId="2FBADC03" w14:textId="3E66C9F8" w:rsidR="0028386B" w:rsidRPr="00757917" w:rsidRDefault="0028386B" w:rsidP="0028386B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916"/>
        <w:gridCol w:w="1044"/>
        <w:gridCol w:w="1170"/>
        <w:gridCol w:w="236"/>
        <w:gridCol w:w="1204"/>
        <w:gridCol w:w="270"/>
        <w:gridCol w:w="1080"/>
        <w:gridCol w:w="236"/>
        <w:gridCol w:w="1024"/>
      </w:tblGrid>
      <w:tr w:rsidR="00A3784B" w:rsidRPr="00757917" w14:paraId="172F45A7" w14:textId="77777777" w:rsidTr="00C03241">
        <w:trPr>
          <w:tblHeader/>
        </w:trPr>
        <w:tc>
          <w:tcPr>
            <w:tcW w:w="2916" w:type="dxa"/>
          </w:tcPr>
          <w:p w14:paraId="648B4786" w14:textId="77777777" w:rsidR="00A3784B" w:rsidRPr="00757917" w:rsidRDefault="00A3784B" w:rsidP="00EC6807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5D68393C" w14:textId="77777777" w:rsidR="00A3784B" w:rsidRPr="00757917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3"/>
          </w:tcPr>
          <w:p w14:paraId="4E43C056" w14:textId="2E891E9D" w:rsidR="00A3784B" w:rsidRPr="00757917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18368939" w14:textId="77777777" w:rsidR="00A3784B" w:rsidRPr="00757917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340" w:type="dxa"/>
            <w:gridSpan w:val="3"/>
          </w:tcPr>
          <w:p w14:paraId="7F3B0B59" w14:textId="7EB20FCD" w:rsidR="00A3784B" w:rsidRPr="00757917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F63C2" w:rsidRPr="00757917" w14:paraId="27EAC694" w14:textId="77777777" w:rsidTr="00C03241">
        <w:trPr>
          <w:tblHeader/>
        </w:trPr>
        <w:tc>
          <w:tcPr>
            <w:tcW w:w="2916" w:type="dxa"/>
          </w:tcPr>
          <w:p w14:paraId="4716E28E" w14:textId="77777777" w:rsidR="006F63C2" w:rsidRPr="00757917" w:rsidRDefault="006F63C2" w:rsidP="006F63C2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04184AA7" w14:textId="47130E4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1170" w:type="dxa"/>
            <w:shd w:val="clear" w:color="auto" w:fill="auto"/>
          </w:tcPr>
          <w:p w14:paraId="53FE3953" w14:textId="5D7CE957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5AEA19E4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1F01984" w14:textId="4171CD89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530FC70D" w14:textId="77777777" w:rsidR="006F63C2" w:rsidRPr="00757917" w:rsidRDefault="006F63C2" w:rsidP="006F63C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F541F5B" w14:textId="42A2B843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7943B388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54B6191" w14:textId="1125216D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="Angsana New" w:eastAsia="Times New Roman" w:hAnsi="Angsana New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</w:tr>
      <w:tr w:rsidR="00C03241" w:rsidRPr="00757917" w14:paraId="625067BE" w14:textId="77777777" w:rsidTr="00C03241">
        <w:trPr>
          <w:tblHeader/>
        </w:trPr>
        <w:tc>
          <w:tcPr>
            <w:tcW w:w="2916" w:type="dxa"/>
          </w:tcPr>
          <w:p w14:paraId="7E505128" w14:textId="77777777" w:rsidR="00C03241" w:rsidRPr="00757917" w:rsidRDefault="00C03241" w:rsidP="00C03241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044" w:type="dxa"/>
          </w:tcPr>
          <w:p w14:paraId="6A46783F" w14:textId="77777777" w:rsidR="00C03241" w:rsidRPr="00757917" w:rsidRDefault="00C03241" w:rsidP="00C03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2C7FE786" w14:textId="77777777" w:rsidR="00C03241" w:rsidRPr="00757917" w:rsidRDefault="00C03241" w:rsidP="00C03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1E1C2F7" w14:textId="77777777" w:rsidR="00C03241" w:rsidRPr="00757917" w:rsidRDefault="00C03241" w:rsidP="00C03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0D015BEB" w14:textId="1DA09DF1" w:rsidR="00C03241" w:rsidRPr="00757917" w:rsidRDefault="00C03241" w:rsidP="00C03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5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08300637" w14:textId="77777777" w:rsidR="00C03241" w:rsidRPr="00757917" w:rsidRDefault="00C03241" w:rsidP="00C0324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356B162B" w14:textId="77777777" w:rsidR="00C03241" w:rsidRPr="00757917" w:rsidRDefault="00C03241" w:rsidP="00C03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83E2D36" w14:textId="77777777" w:rsidR="00C03241" w:rsidRPr="00757917" w:rsidRDefault="00C03241" w:rsidP="00C03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459564C" w14:textId="77777777" w:rsidR="00C03241" w:rsidRPr="00757917" w:rsidRDefault="00C03241" w:rsidP="00C032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</w:tr>
      <w:tr w:rsidR="00A3784B" w:rsidRPr="00757917" w14:paraId="08F6DCB4" w14:textId="77777777" w:rsidTr="00A3784B">
        <w:trPr>
          <w:tblHeader/>
        </w:trPr>
        <w:tc>
          <w:tcPr>
            <w:tcW w:w="2916" w:type="dxa"/>
          </w:tcPr>
          <w:p w14:paraId="7011C4EE" w14:textId="77777777" w:rsidR="00A3784B" w:rsidRPr="00757917" w:rsidRDefault="00A3784B" w:rsidP="00EC680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44" w:type="dxa"/>
          </w:tcPr>
          <w:p w14:paraId="6CA14568" w14:textId="77777777" w:rsidR="00A3784B" w:rsidRPr="00757917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7"/>
          </w:tcPr>
          <w:p w14:paraId="74BCC5A2" w14:textId="32F49913" w:rsidR="00A3784B" w:rsidRPr="00757917" w:rsidRDefault="00A3784B" w:rsidP="00EC680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F63C2" w:rsidRPr="00757917" w14:paraId="1CBEA27A" w14:textId="77777777" w:rsidTr="00C03241">
        <w:tc>
          <w:tcPr>
            <w:tcW w:w="2916" w:type="dxa"/>
          </w:tcPr>
          <w:p w14:paraId="017D9AD2" w14:textId="408D45B5" w:rsidR="006F63C2" w:rsidRPr="00757917" w:rsidRDefault="006F63C2" w:rsidP="006F63C2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เงินเดือน</w:t>
            </w:r>
            <w:r w:rsidR="008D1F44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ค่าแรง</w:t>
            </w:r>
            <w:r w:rsidR="008D1F44" w:rsidRPr="00757917">
              <w:rPr>
                <w:rFonts w:ascii="Angsana New" w:hAnsi="Angsana New" w:hint="cs"/>
                <w:sz w:val="30"/>
                <w:szCs w:val="30"/>
                <w:cs/>
              </w:rPr>
              <w:t>และโบนัส</w:t>
            </w:r>
          </w:p>
        </w:tc>
        <w:tc>
          <w:tcPr>
            <w:tcW w:w="1044" w:type="dxa"/>
          </w:tcPr>
          <w:p w14:paraId="06DFE33B" w14:textId="77777777" w:rsidR="006F63C2" w:rsidRPr="00757917" w:rsidRDefault="006F63C2" w:rsidP="006F63C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4AA90AF5" w14:textId="41286794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5206E0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164</w:t>
            </w:r>
          </w:p>
        </w:tc>
        <w:tc>
          <w:tcPr>
            <w:tcW w:w="236" w:type="dxa"/>
          </w:tcPr>
          <w:p w14:paraId="52163A56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</w:tcPr>
          <w:p w14:paraId="39C8D8AC" w14:textId="76E90EDD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6F63C2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="00C03241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393</w:t>
            </w:r>
          </w:p>
        </w:tc>
        <w:tc>
          <w:tcPr>
            <w:tcW w:w="270" w:type="dxa"/>
          </w:tcPr>
          <w:p w14:paraId="692D19BF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241975F" w14:textId="733DC5BB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275</w:t>
            </w:r>
          </w:p>
        </w:tc>
        <w:tc>
          <w:tcPr>
            <w:tcW w:w="236" w:type="dxa"/>
          </w:tcPr>
          <w:p w14:paraId="2958C8F7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</w:tcPr>
          <w:p w14:paraId="4E228113" w14:textId="3841F1C3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268</w:t>
            </w:r>
          </w:p>
        </w:tc>
      </w:tr>
      <w:tr w:rsidR="006F63C2" w:rsidRPr="00757917" w14:paraId="3930BD21" w14:textId="77777777" w:rsidTr="00C03241">
        <w:tc>
          <w:tcPr>
            <w:tcW w:w="2916" w:type="dxa"/>
          </w:tcPr>
          <w:p w14:paraId="586BDD5D" w14:textId="0588677B" w:rsidR="006F63C2" w:rsidRPr="00757917" w:rsidRDefault="006F63C2" w:rsidP="006F63C2">
            <w:pPr>
              <w:spacing w:line="240" w:lineRule="auto"/>
              <w:rPr>
                <w:rFonts w:ascii="Angsana New" w:hAnsi="Angsana New"/>
                <w:spacing w:val="-4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cs/>
              </w:rPr>
              <w:t>โครงการผลประโยชน์ที่กำหนดไว้</w:t>
            </w:r>
          </w:p>
        </w:tc>
        <w:tc>
          <w:tcPr>
            <w:tcW w:w="1044" w:type="dxa"/>
          </w:tcPr>
          <w:p w14:paraId="33DBF96C" w14:textId="3470C389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0" w:right="-104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  <w:t>19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6052CD00" w14:textId="7B99B998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8F6D10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1733186B" w14:textId="2C80237C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</w:t>
            </w:r>
            <w:r w:rsidR="009C2BED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  <w:vAlign w:val="bottom"/>
          </w:tcPr>
          <w:p w14:paraId="1E3C78C5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10F1E460" w14:textId="4F685524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236" w:type="dxa"/>
            <w:vAlign w:val="bottom"/>
          </w:tcPr>
          <w:p w14:paraId="2AD3034E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7C32854C" w14:textId="75EB3785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</w:p>
        </w:tc>
      </w:tr>
      <w:tr w:rsidR="006F63C2" w:rsidRPr="00757917" w14:paraId="3C9FD583" w14:textId="77777777" w:rsidTr="00C03241">
        <w:tc>
          <w:tcPr>
            <w:tcW w:w="2916" w:type="dxa"/>
          </w:tcPr>
          <w:p w14:paraId="1DD47308" w14:textId="77777777" w:rsidR="006F63C2" w:rsidRPr="00757917" w:rsidRDefault="006F63C2" w:rsidP="006F63C2">
            <w:pPr>
              <w:tabs>
                <w:tab w:val="clear" w:pos="227"/>
                <w:tab w:val="clear" w:pos="2580"/>
                <w:tab w:val="left" w:pos="2498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โครงการสมทบเงินที่กำหนดไว้</w:t>
            </w:r>
          </w:p>
        </w:tc>
        <w:tc>
          <w:tcPr>
            <w:tcW w:w="1044" w:type="dxa"/>
          </w:tcPr>
          <w:p w14:paraId="25B1DC4A" w14:textId="77777777" w:rsidR="006F63C2" w:rsidRPr="00757917" w:rsidRDefault="006F63C2" w:rsidP="006F63C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7A4DBDCA" w14:textId="79CCD6A5" w:rsidR="006F63C2" w:rsidRPr="00757917" w:rsidRDefault="00C03241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376DDF4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522D9EF3" w14:textId="6C52F25F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53</w:t>
            </w:r>
          </w:p>
        </w:tc>
        <w:tc>
          <w:tcPr>
            <w:tcW w:w="270" w:type="dxa"/>
            <w:vAlign w:val="bottom"/>
          </w:tcPr>
          <w:p w14:paraId="3B37AACB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619FF168" w14:textId="706B4F25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14</w:t>
            </w:r>
          </w:p>
        </w:tc>
        <w:tc>
          <w:tcPr>
            <w:tcW w:w="236" w:type="dxa"/>
            <w:vAlign w:val="bottom"/>
          </w:tcPr>
          <w:p w14:paraId="4FFCFD72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3793D003" w14:textId="763802D2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11</w:t>
            </w:r>
          </w:p>
        </w:tc>
      </w:tr>
      <w:tr w:rsidR="006F63C2" w:rsidRPr="00757917" w14:paraId="60A1459A" w14:textId="77777777" w:rsidTr="00C03241">
        <w:tc>
          <w:tcPr>
            <w:tcW w:w="2916" w:type="dxa"/>
          </w:tcPr>
          <w:p w14:paraId="5ACED4EF" w14:textId="77777777" w:rsidR="006F63C2" w:rsidRPr="00757917" w:rsidRDefault="006F63C2" w:rsidP="006F63C2">
            <w:pPr>
              <w:tabs>
                <w:tab w:val="clear" w:pos="227"/>
              </w:tabs>
              <w:spacing w:line="240" w:lineRule="auto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อื่นๆ</w:t>
            </w:r>
          </w:p>
        </w:tc>
        <w:tc>
          <w:tcPr>
            <w:tcW w:w="1044" w:type="dxa"/>
          </w:tcPr>
          <w:p w14:paraId="0881A571" w14:textId="77777777" w:rsidR="006F63C2" w:rsidRPr="00757917" w:rsidRDefault="006F63C2" w:rsidP="006F63C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4BCBC691" w14:textId="14ED6F5F" w:rsidR="006F63C2" w:rsidRPr="00757917" w:rsidRDefault="00C03241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107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38D782C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14:paraId="45482579" w14:textId="0B00976F" w:rsidR="006F63C2" w:rsidRPr="00757917" w:rsidRDefault="00C03241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9C2BED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80</w:t>
            </w:r>
          </w:p>
        </w:tc>
        <w:tc>
          <w:tcPr>
            <w:tcW w:w="270" w:type="dxa"/>
            <w:vAlign w:val="bottom"/>
          </w:tcPr>
          <w:p w14:paraId="7BD2659A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80" w:type="dxa"/>
            <w:vAlign w:val="bottom"/>
          </w:tcPr>
          <w:p w14:paraId="5190AC32" w14:textId="005D4B14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23</w:t>
            </w:r>
          </w:p>
        </w:tc>
        <w:tc>
          <w:tcPr>
            <w:tcW w:w="236" w:type="dxa"/>
            <w:vAlign w:val="bottom"/>
          </w:tcPr>
          <w:p w14:paraId="362ADFB1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25D467DD" w14:textId="1DFF78B9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62</w:t>
            </w:r>
          </w:p>
        </w:tc>
      </w:tr>
      <w:tr w:rsidR="006F63C2" w:rsidRPr="00757917" w14:paraId="407EDF5C" w14:textId="77777777" w:rsidTr="00C03241">
        <w:tc>
          <w:tcPr>
            <w:tcW w:w="2916" w:type="dxa"/>
          </w:tcPr>
          <w:p w14:paraId="25F80741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044" w:type="dxa"/>
          </w:tcPr>
          <w:p w14:paraId="58984A37" w14:textId="77777777" w:rsidR="006F63C2" w:rsidRPr="00757917" w:rsidRDefault="006F63C2" w:rsidP="006F63C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after="0" w:line="240" w:lineRule="auto"/>
              <w:ind w:right="-131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73B0814" w14:textId="30F248D0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5206E0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376</w:t>
            </w:r>
          </w:p>
        </w:tc>
        <w:tc>
          <w:tcPr>
            <w:tcW w:w="236" w:type="dxa"/>
            <w:vAlign w:val="bottom"/>
          </w:tcPr>
          <w:p w14:paraId="6EB1BB55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0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36CA471" w14:textId="001E68F8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1</w:t>
            </w:r>
            <w:r w:rsidR="006F63C2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,</w:t>
            </w:r>
            <w:r w:rsidR="00C03241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</w:t>
            </w:r>
            <w:r w:rsidR="00042884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71</w:t>
            </w:r>
          </w:p>
        </w:tc>
        <w:tc>
          <w:tcPr>
            <w:tcW w:w="270" w:type="dxa"/>
            <w:vAlign w:val="bottom"/>
          </w:tcPr>
          <w:p w14:paraId="69ED4091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DD2D962" w14:textId="7826C45C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326</w:t>
            </w:r>
          </w:p>
        </w:tc>
        <w:tc>
          <w:tcPr>
            <w:tcW w:w="236" w:type="dxa"/>
            <w:vAlign w:val="bottom"/>
          </w:tcPr>
          <w:p w14:paraId="2CEA7538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70"/>
              </w:tabs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2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99FBF69" w14:textId="09236F9E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347</w:t>
            </w:r>
          </w:p>
        </w:tc>
      </w:tr>
    </w:tbl>
    <w:p w14:paraId="259A7D80" w14:textId="77777777" w:rsidR="005A55E4" w:rsidRPr="00757917" w:rsidRDefault="005A55E4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</w:rPr>
      </w:pPr>
    </w:p>
    <w:p w14:paraId="711F5BA4" w14:textId="77777777" w:rsidR="002818FE" w:rsidRPr="00757917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i/>
          <w:iCs/>
          <w:sz w:val="30"/>
          <w:szCs w:val="30"/>
          <w:cs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br w:type="page"/>
      </w:r>
    </w:p>
    <w:p w14:paraId="40CB403C" w14:textId="6154110F" w:rsidR="00EE056E" w:rsidRPr="00757917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lastRenderedPageBreak/>
        <w:t>โครงการสมทบเงินที่กำหนดไว้</w:t>
      </w:r>
    </w:p>
    <w:p w14:paraId="506C245F" w14:textId="77777777" w:rsidR="00EE056E" w:rsidRPr="00757917" w:rsidRDefault="00EE056E" w:rsidP="004526BB">
      <w:pPr>
        <w:spacing w:line="240" w:lineRule="auto"/>
        <w:rPr>
          <w:rFonts w:ascii="Angsana New" w:hAnsi="Angsana New"/>
          <w:sz w:val="14"/>
          <w:szCs w:val="14"/>
        </w:rPr>
      </w:pPr>
    </w:p>
    <w:p w14:paraId="5FBC43E6" w14:textId="151F612D" w:rsidR="00EE056E" w:rsidRPr="00757917" w:rsidRDefault="00EE056E" w:rsidP="004526B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45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กลุ่มบริษัทได้จัดตั้งกองทุนสำรองเลี้ยงชีพสำหรับพนักงานของกลุ่มบริษัทบนพื้นฐานความสมัครใจของพนักงานในการเป็นสมาชิกของกองทุน โดยพนักงานจ่ายเงินสะสมในอัตราร้อยละ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="00A80CD1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460DDC" w:rsidRPr="00757917">
        <w:rPr>
          <w:rFonts w:ascii="Angsana New" w:hAnsi="Angsana New"/>
          <w:sz w:val="30"/>
          <w:szCs w:val="30"/>
        </w:rPr>
        <w:t>15</w:t>
      </w:r>
      <w:r w:rsidR="00A80CD1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3</w:t>
      </w:r>
      <w:r w:rsidR="00A80CD1" w:rsidRPr="00757917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="00176E9C" w:rsidRPr="00757917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15</w:t>
      </w:r>
      <w:r w:rsidRPr="00757917">
        <w:rPr>
          <w:rFonts w:ascii="Angsana New" w:hAnsi="Angsana New"/>
          <w:i/>
          <w:iCs/>
          <w:sz w:val="30"/>
          <w:szCs w:val="30"/>
          <w:cs/>
        </w:rPr>
        <w:t>)</w:t>
      </w:r>
      <w:r w:rsidRPr="00757917">
        <w:rPr>
          <w:rFonts w:ascii="Angsana New" w:hAnsi="Angsana New"/>
          <w:sz w:val="30"/>
          <w:szCs w:val="30"/>
          <w:cs/>
        </w:rPr>
        <w:t xml:space="preserve"> ของเงินเดือนทุกเดือน และกลุ่มบริษัทจ่ายสมทบในอัตราร้อยละ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="00A80CD1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ถึงอัตราร้อยละ </w:t>
      </w:r>
      <w:r w:rsidR="00460DDC" w:rsidRPr="00757917">
        <w:rPr>
          <w:rFonts w:ascii="Angsana New" w:hAnsi="Angsana New"/>
          <w:sz w:val="30"/>
          <w:szCs w:val="30"/>
        </w:rPr>
        <w:t>10</w:t>
      </w:r>
      <w:r w:rsidR="00A80CD1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(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2563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: อัตราร้อยละ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3</w:t>
      </w:r>
      <w:r w:rsidR="00A80CD1" w:rsidRPr="00757917">
        <w:rPr>
          <w:rFonts w:ascii="Angsana New" w:hAnsi="Angsana New"/>
          <w:i/>
          <w:iCs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 xml:space="preserve">ถึงอัตราร้อยละ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10</w:t>
      </w:r>
      <w:r w:rsidRPr="00757917">
        <w:rPr>
          <w:rFonts w:ascii="Angsana New" w:hAnsi="Angsana New"/>
          <w:i/>
          <w:iCs/>
          <w:sz w:val="30"/>
          <w:szCs w:val="30"/>
          <w:cs/>
        </w:rPr>
        <w:t>)</w:t>
      </w:r>
      <w:r w:rsidRPr="00757917">
        <w:rPr>
          <w:rFonts w:ascii="Angsana New" w:hAnsi="Angsana New"/>
          <w:sz w:val="30"/>
          <w:szCs w:val="30"/>
          <w:cs/>
        </w:rPr>
        <w:t xml:space="preserve"> ของเงินเดือนของพนักงานทุกเดือน กองทุนสำรองเลี้ยงชีพนี้ได้จดทะเบียนเป็นกองทุนสำรองเลี้ยงชีพตามข้อกำหนดของกระทรวงการคลังและจัดการกองทุนโดยผู้จัดการกองทุนที่ได้รับอนุญาต</w:t>
      </w:r>
    </w:p>
    <w:p w14:paraId="1357FE89" w14:textId="5B0B91B2" w:rsidR="005206E0" w:rsidRPr="00757917" w:rsidRDefault="005206E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16"/>
          <w:szCs w:val="16"/>
          <w:lang w:val="x-none" w:eastAsia="x-none"/>
        </w:rPr>
      </w:pPr>
    </w:p>
    <w:p w14:paraId="2AC74C41" w14:textId="0D5EFDC7" w:rsidR="007A1C6E" w:rsidRPr="00757917" w:rsidRDefault="007A1C6E" w:rsidP="00003A43">
      <w:pPr>
        <w:pStyle w:val="Heading6"/>
        <w:numPr>
          <w:ilvl w:val="0"/>
          <w:numId w:val="16"/>
        </w:numPr>
        <w:ind w:left="54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ค่าใช้จ่ายตามลักษณะ</w:t>
      </w:r>
      <w:r w:rsidR="00003A43" w:rsidRPr="00757917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410C616C" w14:textId="77777777" w:rsidR="007A1C6E" w:rsidRPr="00757917" w:rsidRDefault="007A1C6E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rPr>
          <w:rFonts w:asciiTheme="majorBidi" w:hAnsiTheme="majorBidi" w:cstheme="majorBidi"/>
          <w:sz w:val="30"/>
          <w:szCs w:val="30"/>
        </w:rPr>
      </w:pPr>
    </w:p>
    <w:tbl>
      <w:tblPr>
        <w:tblW w:w="9207" w:type="dxa"/>
        <w:tblInd w:w="423" w:type="dxa"/>
        <w:tblLayout w:type="fixed"/>
        <w:tblLook w:val="01E0" w:firstRow="1" w:lastRow="1" w:firstColumn="1" w:lastColumn="1" w:noHBand="0" w:noVBand="0"/>
      </w:tblPr>
      <w:tblGrid>
        <w:gridCol w:w="3987"/>
        <w:gridCol w:w="1170"/>
        <w:gridCol w:w="236"/>
        <w:gridCol w:w="1114"/>
        <w:gridCol w:w="270"/>
        <w:gridCol w:w="1170"/>
        <w:gridCol w:w="236"/>
        <w:gridCol w:w="1024"/>
      </w:tblGrid>
      <w:tr w:rsidR="007A1C6E" w:rsidRPr="00757917" w14:paraId="6FD9A6EB" w14:textId="77777777" w:rsidTr="003B0627">
        <w:trPr>
          <w:tblHeader/>
        </w:trPr>
        <w:tc>
          <w:tcPr>
            <w:tcW w:w="3987" w:type="dxa"/>
          </w:tcPr>
          <w:p w14:paraId="13023FB5" w14:textId="77777777" w:rsidR="007A1C6E" w:rsidRPr="00757917" w:rsidRDefault="007A1C6E" w:rsidP="00BB1ABB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3"/>
          </w:tcPr>
          <w:p w14:paraId="5852C391" w14:textId="77777777" w:rsidR="007A1C6E" w:rsidRPr="00757917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7A257015" w14:textId="77777777" w:rsidR="007A1C6E" w:rsidRPr="00757917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430" w:type="dxa"/>
            <w:gridSpan w:val="3"/>
          </w:tcPr>
          <w:p w14:paraId="0949D0BD" w14:textId="77777777" w:rsidR="007A1C6E" w:rsidRPr="00757917" w:rsidRDefault="007A1C6E" w:rsidP="00BB1AB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F63C2" w:rsidRPr="00757917" w14:paraId="5A032BA3" w14:textId="77777777" w:rsidTr="003B0627">
        <w:trPr>
          <w:tblHeader/>
        </w:trPr>
        <w:tc>
          <w:tcPr>
            <w:tcW w:w="3987" w:type="dxa"/>
          </w:tcPr>
          <w:p w14:paraId="226F41E8" w14:textId="77777777" w:rsidR="006F63C2" w:rsidRPr="00757917" w:rsidRDefault="006F63C2" w:rsidP="006F63C2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21403787" w14:textId="729BEDD3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379EEC24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</w:tcPr>
          <w:p w14:paraId="66D60076" w14:textId="02BF520A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  <w:tc>
          <w:tcPr>
            <w:tcW w:w="270" w:type="dxa"/>
            <w:shd w:val="clear" w:color="auto" w:fill="auto"/>
          </w:tcPr>
          <w:p w14:paraId="3ADC9179" w14:textId="77777777" w:rsidR="006F63C2" w:rsidRPr="00757917" w:rsidRDefault="006F63C2" w:rsidP="006F63C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3AC5AA4C" w14:textId="215903AB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4C22E932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258F6DB" w14:textId="4B428A55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</w:tr>
      <w:tr w:rsidR="00042884" w:rsidRPr="00757917" w14:paraId="41C70ACE" w14:textId="77777777" w:rsidTr="00294C31">
        <w:trPr>
          <w:tblHeader/>
        </w:trPr>
        <w:tc>
          <w:tcPr>
            <w:tcW w:w="3987" w:type="dxa"/>
          </w:tcPr>
          <w:p w14:paraId="3087983E" w14:textId="77777777" w:rsidR="00042884" w:rsidRPr="00757917" w:rsidRDefault="00042884" w:rsidP="006F63C2">
            <w:pPr>
              <w:tabs>
                <w:tab w:val="left" w:pos="342"/>
              </w:tabs>
              <w:spacing w:line="240" w:lineRule="auto"/>
              <w:ind w:right="109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5CE85E89" w14:textId="77777777" w:rsidR="00042884" w:rsidRPr="00757917" w:rsidRDefault="00042884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1350" w:type="dxa"/>
            <w:gridSpan w:val="2"/>
            <w:shd w:val="clear" w:color="auto" w:fill="auto"/>
          </w:tcPr>
          <w:p w14:paraId="0CD2B9BA" w14:textId="4AA68929" w:rsidR="00042884" w:rsidRPr="00757917" w:rsidRDefault="00042884" w:rsidP="00042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205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ปรับปรุงใหม่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0B2BC74D" w14:textId="77777777" w:rsidR="00042884" w:rsidRPr="00757917" w:rsidRDefault="00042884" w:rsidP="006F63C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29898753" w14:textId="77777777" w:rsidR="00042884" w:rsidRPr="00757917" w:rsidRDefault="00042884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C195764" w14:textId="77777777" w:rsidR="00042884" w:rsidRPr="00757917" w:rsidRDefault="00042884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33A61CF" w14:textId="77777777" w:rsidR="00042884" w:rsidRPr="00757917" w:rsidRDefault="00042884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</w:tr>
      <w:tr w:rsidR="00A80CD1" w:rsidRPr="00757917" w14:paraId="4F730963" w14:textId="77777777" w:rsidTr="003B0627">
        <w:trPr>
          <w:tblHeader/>
        </w:trPr>
        <w:tc>
          <w:tcPr>
            <w:tcW w:w="3987" w:type="dxa"/>
          </w:tcPr>
          <w:p w14:paraId="62E22E2D" w14:textId="77777777" w:rsidR="00A80CD1" w:rsidRPr="00757917" w:rsidRDefault="00A80CD1" w:rsidP="00A80CD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5220" w:type="dxa"/>
            <w:gridSpan w:val="7"/>
          </w:tcPr>
          <w:p w14:paraId="1A1269D6" w14:textId="77777777" w:rsidR="00A80CD1" w:rsidRPr="00757917" w:rsidRDefault="00A80CD1" w:rsidP="00A80C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105C5A" w:rsidRPr="00757917" w14:paraId="3C8BE1FA" w14:textId="77777777" w:rsidTr="003B0627">
        <w:tc>
          <w:tcPr>
            <w:tcW w:w="3987" w:type="dxa"/>
          </w:tcPr>
          <w:p w14:paraId="6EE11044" w14:textId="63B220DC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2807"/>
              </w:tabs>
              <w:ind w:left="18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ค่าใช้จ่ายผลประโยชน์พนักงาน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4B3A02A1" w14:textId="0610F70A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5206E0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376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B83B322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67BCE41" w14:textId="00A4FE77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5206E0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="00042884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71</w:t>
            </w:r>
          </w:p>
        </w:tc>
        <w:tc>
          <w:tcPr>
            <w:tcW w:w="270" w:type="dxa"/>
            <w:vAlign w:val="bottom"/>
          </w:tcPr>
          <w:p w14:paraId="66A48893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1185DFF" w14:textId="50D45833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326</w:t>
            </w:r>
          </w:p>
        </w:tc>
        <w:tc>
          <w:tcPr>
            <w:tcW w:w="236" w:type="dxa"/>
            <w:vAlign w:val="bottom"/>
          </w:tcPr>
          <w:p w14:paraId="2EDADD60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1D6B6845" w14:textId="1E9ACCC9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347</w:t>
            </w:r>
          </w:p>
        </w:tc>
      </w:tr>
      <w:tr w:rsidR="00105C5A" w:rsidRPr="00757917" w14:paraId="05C57CDD" w14:textId="77777777" w:rsidTr="003B0627">
        <w:tc>
          <w:tcPr>
            <w:tcW w:w="3987" w:type="dxa"/>
          </w:tcPr>
          <w:p w14:paraId="0D2C3AEB" w14:textId="71446C84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ค่าใช้จ่ายในการโอนกรรมสิทธิ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74DD078F" w14:textId="59CC66A0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467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E77F002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3A3F6EB1" w14:textId="3F9E988B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585</w:t>
            </w:r>
          </w:p>
        </w:tc>
        <w:tc>
          <w:tcPr>
            <w:tcW w:w="270" w:type="dxa"/>
            <w:vAlign w:val="bottom"/>
          </w:tcPr>
          <w:p w14:paraId="2E8660B5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438C283" w14:textId="5CD7CD4D" w:rsidR="00105C5A" w:rsidRPr="00757917" w:rsidRDefault="005206E0" w:rsidP="000C65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408B15B9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32CD370B" w14:textId="5DEBE115" w:rsidR="00105C5A" w:rsidRPr="00757917" w:rsidRDefault="005206E0" w:rsidP="000C65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05C5A" w:rsidRPr="00757917" w14:paraId="165AF002" w14:textId="77777777" w:rsidTr="003B0627">
        <w:tc>
          <w:tcPr>
            <w:tcW w:w="3987" w:type="dxa"/>
          </w:tcPr>
          <w:p w14:paraId="0453D1ED" w14:textId="594E6DCB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ค่าใช้จ่ายโฆษณา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1EA927F3" w14:textId="10B2A6A5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611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A6E4741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53B0685F" w14:textId="66A27187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548</w:t>
            </w:r>
          </w:p>
        </w:tc>
        <w:tc>
          <w:tcPr>
            <w:tcW w:w="270" w:type="dxa"/>
            <w:vAlign w:val="bottom"/>
          </w:tcPr>
          <w:p w14:paraId="31A0E399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04482B51" w14:textId="56F4BB9D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36" w:type="dxa"/>
            <w:vAlign w:val="bottom"/>
          </w:tcPr>
          <w:p w14:paraId="5FB287E2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5F13D18D" w14:textId="58FDCC02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15</w:t>
            </w:r>
          </w:p>
        </w:tc>
      </w:tr>
      <w:tr w:rsidR="00105C5A" w:rsidRPr="00757917" w14:paraId="00CD59B4" w14:textId="77777777" w:rsidTr="003B0627">
        <w:tc>
          <w:tcPr>
            <w:tcW w:w="3987" w:type="dxa"/>
          </w:tcPr>
          <w:p w14:paraId="39B631C7" w14:textId="3F42855C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ค่าเสื่อมราคาและค่าตัดจำหน่าย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2E097968" w14:textId="4F148945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980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C8360E0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7E28422D" w14:textId="73C25A79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  <w:r w:rsidR="005206E0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076</w:t>
            </w:r>
          </w:p>
        </w:tc>
        <w:tc>
          <w:tcPr>
            <w:tcW w:w="270" w:type="dxa"/>
            <w:vAlign w:val="bottom"/>
          </w:tcPr>
          <w:p w14:paraId="697FC091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650B5D34" w14:textId="2F261C69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133</w:t>
            </w:r>
          </w:p>
        </w:tc>
        <w:tc>
          <w:tcPr>
            <w:tcW w:w="236" w:type="dxa"/>
            <w:vAlign w:val="bottom"/>
          </w:tcPr>
          <w:p w14:paraId="00038EA1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238357D5" w14:textId="20DEDDB3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108</w:t>
            </w:r>
          </w:p>
        </w:tc>
      </w:tr>
      <w:tr w:rsidR="00105C5A" w:rsidRPr="00757917" w14:paraId="366FD644" w14:textId="77777777" w:rsidTr="003B0627">
        <w:tc>
          <w:tcPr>
            <w:tcW w:w="3987" w:type="dxa"/>
          </w:tcPr>
          <w:p w14:paraId="60F70F17" w14:textId="6C69C89A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ค่าธรรมเนียมการจัดการ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010ACC80" w14:textId="1B229317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272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653F763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2E463CE0" w14:textId="558B450E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151</w:t>
            </w:r>
          </w:p>
        </w:tc>
        <w:tc>
          <w:tcPr>
            <w:tcW w:w="270" w:type="dxa"/>
            <w:vAlign w:val="bottom"/>
          </w:tcPr>
          <w:p w14:paraId="579A2D49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50C82BCA" w14:textId="75944373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22</w:t>
            </w:r>
          </w:p>
        </w:tc>
        <w:tc>
          <w:tcPr>
            <w:tcW w:w="236" w:type="dxa"/>
            <w:vAlign w:val="bottom"/>
          </w:tcPr>
          <w:p w14:paraId="2A44B382" w14:textId="04C56385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28A754E0" w14:textId="3BC6CF30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</w:tr>
      <w:tr w:rsidR="00105C5A" w:rsidRPr="00757917" w14:paraId="68D8B780" w14:textId="77777777" w:rsidTr="003B0627">
        <w:tc>
          <w:tcPr>
            <w:tcW w:w="3987" w:type="dxa"/>
          </w:tcPr>
          <w:p w14:paraId="167CDB40" w14:textId="4AFF3F32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ค่าใช้จ่ายเกี่ยวกับสัญญาเช่า 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br/>
            </w:r>
            <w:r w:rsidR="00A455D7"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2563</w:t>
            </w:r>
            <w:r w:rsidR="00A455D7"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 xml:space="preserve">: </w:t>
            </w:r>
            <w:r w:rsidR="00A455D7"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ค่าเช่าจ่าย)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7BA49FB1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4EF3D1B5" w14:textId="4E6EDB61" w:rsidR="005206E0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AC0F414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7842F60C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57608F9C" w14:textId="5905BE16" w:rsidR="005206E0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88</w:t>
            </w:r>
          </w:p>
        </w:tc>
        <w:tc>
          <w:tcPr>
            <w:tcW w:w="270" w:type="dxa"/>
            <w:vAlign w:val="bottom"/>
          </w:tcPr>
          <w:p w14:paraId="2E7246B0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10EA0CE" w14:textId="6086072F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Theme="majorBidi" w:eastAsia="Times New Roman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36" w:type="dxa"/>
            <w:vAlign w:val="bottom"/>
          </w:tcPr>
          <w:p w14:paraId="593BFAFE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6D18BB5C" w14:textId="3C85329A" w:rsidR="00105C5A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38</w:t>
            </w:r>
          </w:p>
        </w:tc>
      </w:tr>
      <w:tr w:rsidR="00105C5A" w:rsidRPr="00757917" w14:paraId="0385B018" w14:textId="77777777" w:rsidTr="003B0627">
        <w:tc>
          <w:tcPr>
            <w:tcW w:w="3987" w:type="dxa"/>
          </w:tcPr>
          <w:p w14:paraId="7B7BADB7" w14:textId="56371D65" w:rsidR="00105C5A" w:rsidRPr="00757917" w:rsidRDefault="00A455D7" w:rsidP="00105C5A">
            <w:pPr>
              <w:tabs>
                <w:tab w:val="clear" w:pos="227"/>
                <w:tab w:val="clear" w:pos="454"/>
                <w:tab w:val="clear" w:pos="680"/>
              </w:tabs>
              <w:ind w:left="18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ผล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ขาดทุน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ด้านเครดิต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ที่คาดว่าจะเกิดขึ้น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i/>
                <w:iCs/>
                <w:sz w:val="30"/>
                <w:szCs w:val="30"/>
              </w:rPr>
              <w:t>2563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: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หนี้สูญและหนี้สงสัยจะสูญ</w:t>
            </w:r>
            <w:r w:rsidRPr="00757917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170" w:type="dxa"/>
            <w:shd w:val="clear" w:color="auto" w:fill="auto"/>
            <w:vAlign w:val="center"/>
          </w:tcPr>
          <w:p w14:paraId="04DEEBD1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52C43C77" w14:textId="196E2546" w:rsidR="005206E0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43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D508C27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14" w:type="dxa"/>
            <w:shd w:val="clear" w:color="auto" w:fill="auto"/>
            <w:vAlign w:val="center"/>
          </w:tcPr>
          <w:p w14:paraId="3F0C576B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  <w:p w14:paraId="261D95BA" w14:textId="18C52389" w:rsidR="005206E0" w:rsidRPr="00757917" w:rsidRDefault="00460DDC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  <w:vAlign w:val="bottom"/>
          </w:tcPr>
          <w:p w14:paraId="5805C714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vAlign w:val="bottom"/>
          </w:tcPr>
          <w:p w14:paraId="70B3212E" w14:textId="659D1AB3" w:rsidR="00105C5A" w:rsidRPr="00757917" w:rsidRDefault="005206E0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7"/>
              </w:tabs>
              <w:ind w:left="-90"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vAlign w:val="bottom"/>
          </w:tcPr>
          <w:p w14:paraId="230CD687" w14:textId="77777777" w:rsidR="00105C5A" w:rsidRPr="00757917" w:rsidRDefault="00105C5A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1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24" w:type="dxa"/>
            <w:vAlign w:val="bottom"/>
          </w:tcPr>
          <w:p w14:paraId="3E8EB36A" w14:textId="57163CD6" w:rsidR="00105C5A" w:rsidRPr="00757917" w:rsidRDefault="005206E0" w:rsidP="00105C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3"/>
              </w:tabs>
              <w:ind w:left="-90" w:right="-104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</w:tbl>
    <w:p w14:paraId="265CE086" w14:textId="3DBAA52B" w:rsidR="002818FE" w:rsidRPr="00757917" w:rsidRDefault="002818FE" w:rsidP="00B81BF1">
      <w:pPr>
        <w:pStyle w:val="Heading6"/>
        <w:tabs>
          <w:tab w:val="left" w:pos="540"/>
        </w:tabs>
        <w:ind w:left="900"/>
        <w:jc w:val="both"/>
        <w:rPr>
          <w:rFonts w:ascii="Angsana New" w:hAnsi="Angsana New"/>
          <w:sz w:val="30"/>
          <w:szCs w:val="30"/>
        </w:rPr>
      </w:pPr>
    </w:p>
    <w:p w14:paraId="3C5F2C0D" w14:textId="77777777" w:rsidR="002818FE" w:rsidRPr="00757917" w:rsidRDefault="002818F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x-none" w:eastAsia="x-none"/>
        </w:rPr>
      </w:pPr>
      <w:r w:rsidRPr="00757917">
        <w:rPr>
          <w:rFonts w:ascii="Angsana New" w:hAnsi="Angsana New"/>
          <w:sz w:val="30"/>
          <w:szCs w:val="30"/>
        </w:rPr>
        <w:br w:type="page"/>
      </w:r>
    </w:p>
    <w:p w14:paraId="330344F3" w14:textId="5D4E77F5" w:rsidR="004B58AA" w:rsidRPr="00757917" w:rsidRDefault="004B58AA" w:rsidP="00003A43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ภาษีเงินได้</w:t>
      </w:r>
      <w:r w:rsidR="00003A43" w:rsidRPr="00757917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47061440" w14:textId="4F43AB1F" w:rsidR="00B92586" w:rsidRPr="00757917" w:rsidRDefault="00B92586" w:rsidP="00B92586">
      <w:pPr>
        <w:rPr>
          <w:sz w:val="30"/>
          <w:szCs w:val="30"/>
          <w:lang w:val="x-none" w:eastAsia="x-none"/>
        </w:rPr>
      </w:pPr>
    </w:p>
    <w:tbl>
      <w:tblPr>
        <w:tblW w:w="9354" w:type="dxa"/>
        <w:tblInd w:w="459" w:type="dxa"/>
        <w:tblLayout w:type="fixed"/>
        <w:tblLook w:val="0000" w:firstRow="0" w:lastRow="0" w:firstColumn="0" w:lastColumn="0" w:noHBand="0" w:noVBand="0"/>
      </w:tblPr>
      <w:tblGrid>
        <w:gridCol w:w="3362"/>
        <w:gridCol w:w="1003"/>
        <w:gridCol w:w="1035"/>
        <w:gridCol w:w="236"/>
        <w:gridCol w:w="1100"/>
        <w:gridCol w:w="271"/>
        <w:gridCol w:w="982"/>
        <w:gridCol w:w="239"/>
        <w:gridCol w:w="1126"/>
      </w:tblGrid>
      <w:tr w:rsidR="00B92586" w:rsidRPr="00757917" w14:paraId="7ABE2A63" w14:textId="77777777" w:rsidTr="004624C8">
        <w:trPr>
          <w:trHeight w:val="155"/>
          <w:tblHeader/>
        </w:trPr>
        <w:tc>
          <w:tcPr>
            <w:tcW w:w="1797" w:type="pct"/>
          </w:tcPr>
          <w:p w14:paraId="5343B379" w14:textId="0426F160" w:rsidR="00B92586" w:rsidRPr="00757917" w:rsidRDefault="00AF69A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ภาษีเงินได้ที่รับรู้ในกำไรหรือขาดทุน</w:t>
            </w:r>
          </w:p>
        </w:tc>
        <w:tc>
          <w:tcPr>
            <w:tcW w:w="536" w:type="pct"/>
          </w:tcPr>
          <w:p w14:paraId="67491214" w14:textId="77777777" w:rsidR="00B92586" w:rsidRPr="00757917" w:rsidRDefault="00B92586" w:rsidP="00984FE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267" w:type="pct"/>
            <w:gridSpan w:val="3"/>
          </w:tcPr>
          <w:p w14:paraId="79478365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5" w:type="pct"/>
          </w:tcPr>
          <w:p w14:paraId="4788BCBE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5" w:type="pct"/>
            <w:gridSpan w:val="3"/>
          </w:tcPr>
          <w:p w14:paraId="63BD9306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F63C2" w:rsidRPr="00757917" w14:paraId="391642E3" w14:textId="77777777" w:rsidTr="006F63C2">
        <w:trPr>
          <w:trHeight w:val="419"/>
          <w:tblHeader/>
        </w:trPr>
        <w:tc>
          <w:tcPr>
            <w:tcW w:w="1797" w:type="pct"/>
          </w:tcPr>
          <w:p w14:paraId="6C6D16AB" w14:textId="1143F98F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300B7DF5" w14:textId="4F617342" w:rsidR="006F63C2" w:rsidRPr="00757917" w:rsidRDefault="006F63C2" w:rsidP="006F63C2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53" w:type="pct"/>
          </w:tcPr>
          <w:p w14:paraId="43EBDFC5" w14:textId="208DA224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126" w:type="pct"/>
          </w:tcPr>
          <w:p w14:paraId="4AF45225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88" w:type="pct"/>
          </w:tcPr>
          <w:p w14:paraId="1A003D85" w14:textId="203DCA4D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  <w:tc>
          <w:tcPr>
            <w:tcW w:w="145" w:type="pct"/>
          </w:tcPr>
          <w:p w14:paraId="1644D642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525" w:type="pct"/>
          </w:tcPr>
          <w:p w14:paraId="69DC6BA1" w14:textId="321B3F61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128" w:type="pct"/>
          </w:tcPr>
          <w:p w14:paraId="4819EE88" w14:textId="77777777" w:rsidR="006F63C2" w:rsidRPr="00757917" w:rsidRDefault="006F63C2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</w:pPr>
          </w:p>
        </w:tc>
        <w:tc>
          <w:tcPr>
            <w:tcW w:w="602" w:type="pct"/>
          </w:tcPr>
          <w:p w14:paraId="25E0B897" w14:textId="79884B59" w:rsidR="006F63C2" w:rsidRPr="00757917" w:rsidRDefault="00460DDC" w:rsidP="006F63C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</w:tr>
      <w:tr w:rsidR="00B92586" w:rsidRPr="00757917" w14:paraId="1F81ED3D" w14:textId="77777777" w:rsidTr="004624C8">
        <w:trPr>
          <w:trHeight w:val="336"/>
          <w:tblHeader/>
        </w:trPr>
        <w:tc>
          <w:tcPr>
            <w:tcW w:w="1797" w:type="pct"/>
          </w:tcPr>
          <w:p w14:paraId="2610C3A0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right="-131"/>
              <w:jc w:val="both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36" w:type="pct"/>
          </w:tcPr>
          <w:p w14:paraId="6C2D9DB3" w14:textId="77777777" w:rsidR="00B92586" w:rsidRPr="00757917" w:rsidRDefault="00B92586" w:rsidP="00984FE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2667" w:type="pct"/>
            <w:gridSpan w:val="7"/>
          </w:tcPr>
          <w:p w14:paraId="2D07CE4B" w14:textId="77777777" w:rsidR="00B92586" w:rsidRPr="00757917" w:rsidRDefault="00B92586" w:rsidP="00984FEB">
            <w:pPr>
              <w:spacing w:line="240" w:lineRule="auto"/>
              <w:ind w:left="-108" w:right="-110"/>
              <w:jc w:val="center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B92586" w:rsidRPr="00757917" w14:paraId="39773726" w14:textId="77777777" w:rsidTr="006F63C2">
        <w:trPr>
          <w:trHeight w:val="70"/>
        </w:trPr>
        <w:tc>
          <w:tcPr>
            <w:tcW w:w="1797" w:type="pct"/>
          </w:tcPr>
          <w:p w14:paraId="5676F668" w14:textId="3BC335DE" w:rsidR="00B92586" w:rsidRPr="00757917" w:rsidRDefault="00AF69A1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ภาษีเงินได้ของงวดปัจจุบัน</w:t>
            </w:r>
          </w:p>
        </w:tc>
        <w:tc>
          <w:tcPr>
            <w:tcW w:w="536" w:type="pct"/>
          </w:tcPr>
          <w:p w14:paraId="2CD7C4EE" w14:textId="77777777" w:rsidR="00B92586" w:rsidRPr="00757917" w:rsidRDefault="00B92586" w:rsidP="00984FE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6CAAAD6F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6ACC6665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</w:tcPr>
          <w:p w14:paraId="3E812043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ABF6FA5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1D2B0DD2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17BDF4F4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6D6AE8F0" w14:textId="77777777" w:rsidR="00B92586" w:rsidRPr="00757917" w:rsidRDefault="00B92586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9112CB" w:rsidRPr="00757917" w14:paraId="17350749" w14:textId="77777777" w:rsidTr="006F63C2">
        <w:trPr>
          <w:trHeight w:val="70"/>
        </w:trPr>
        <w:tc>
          <w:tcPr>
            <w:tcW w:w="1797" w:type="pct"/>
          </w:tcPr>
          <w:p w14:paraId="2EAEC632" w14:textId="4BCB21B0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สำหรับงวดปัจจุบัน</w:t>
            </w:r>
          </w:p>
        </w:tc>
        <w:tc>
          <w:tcPr>
            <w:tcW w:w="536" w:type="pct"/>
          </w:tcPr>
          <w:p w14:paraId="01F62869" w14:textId="77777777" w:rsidR="009112CB" w:rsidRPr="00757917" w:rsidRDefault="009112CB" w:rsidP="009112C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B78F91E" w14:textId="5DAF980B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419</w:t>
            </w:r>
          </w:p>
        </w:tc>
        <w:tc>
          <w:tcPr>
            <w:tcW w:w="126" w:type="pct"/>
          </w:tcPr>
          <w:p w14:paraId="4AF9DDD9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6EC0B887" w14:textId="5748CF26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720</w:t>
            </w:r>
          </w:p>
        </w:tc>
        <w:tc>
          <w:tcPr>
            <w:tcW w:w="145" w:type="pct"/>
          </w:tcPr>
          <w:p w14:paraId="7274060E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68194065" w14:textId="13E3D836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2BC83F87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</w:tcPr>
          <w:p w14:paraId="3C39F9E8" w14:textId="5E932699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60</w:t>
            </w:r>
          </w:p>
        </w:tc>
      </w:tr>
      <w:tr w:rsidR="009112CB" w:rsidRPr="00757917" w14:paraId="63391984" w14:textId="77777777" w:rsidTr="005206E0">
        <w:trPr>
          <w:trHeight w:val="70"/>
        </w:trPr>
        <w:tc>
          <w:tcPr>
            <w:tcW w:w="1797" w:type="pct"/>
          </w:tcPr>
          <w:p w14:paraId="1B1CDFEC" w14:textId="2B2A7C2C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ภาษีงวดก่อนๆ</w:t>
            </w:r>
            <w:r w:rsidRPr="00757917">
              <w:rPr>
                <w:rFonts w:asciiTheme="majorBidi" w:eastAsia="Times New Roman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ที่บันทึก</w:t>
            </w:r>
            <w:r w:rsidR="00F235D2"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ต่ำไป</w:t>
            </w: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36" w:type="pct"/>
          </w:tcPr>
          <w:p w14:paraId="3DC7322F" w14:textId="77777777" w:rsidR="009112CB" w:rsidRPr="00757917" w:rsidRDefault="009112CB" w:rsidP="009112C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DDCF990" w14:textId="1C1FA2CE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  <w:r w:rsidR="00A80836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26" w:type="pct"/>
          </w:tcPr>
          <w:p w14:paraId="415EBD8A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  <w:shd w:val="clear" w:color="auto" w:fill="auto"/>
          </w:tcPr>
          <w:p w14:paraId="6A9A21C2" w14:textId="37A6BB89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145" w:type="pct"/>
          </w:tcPr>
          <w:p w14:paraId="360E0C62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53FDDD92" w14:textId="01717817" w:rsidR="009112CB" w:rsidRPr="00757917" w:rsidRDefault="008B7461" w:rsidP="00BE43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8" w:type="pct"/>
          </w:tcPr>
          <w:p w14:paraId="4D2A1F4D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63FFB113" w14:textId="50F6A554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</w:t>
            </w:r>
          </w:p>
        </w:tc>
      </w:tr>
      <w:tr w:rsidR="009112CB" w:rsidRPr="00757917" w14:paraId="4FDA5481" w14:textId="77777777" w:rsidTr="005206E0">
        <w:trPr>
          <w:trHeight w:val="70"/>
        </w:trPr>
        <w:tc>
          <w:tcPr>
            <w:tcW w:w="1797" w:type="pct"/>
          </w:tcPr>
          <w:p w14:paraId="50940731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36" w:type="pct"/>
          </w:tcPr>
          <w:p w14:paraId="59E4B7D8" w14:textId="77777777" w:rsidR="009112CB" w:rsidRPr="00757917" w:rsidRDefault="009112CB" w:rsidP="009112C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single" w:sz="4" w:space="0" w:color="auto"/>
            </w:tcBorders>
          </w:tcPr>
          <w:p w14:paraId="366DB987" w14:textId="29D16C63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0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442</w:t>
            </w:r>
          </w:p>
        </w:tc>
        <w:tc>
          <w:tcPr>
            <w:tcW w:w="126" w:type="pct"/>
          </w:tcPr>
          <w:p w14:paraId="2A7344A3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31CFDD4" w14:textId="6B81919C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722</w:t>
            </w:r>
          </w:p>
        </w:tc>
        <w:tc>
          <w:tcPr>
            <w:tcW w:w="145" w:type="pct"/>
          </w:tcPr>
          <w:p w14:paraId="2A4274F9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single" w:sz="4" w:space="0" w:color="auto"/>
            </w:tcBorders>
          </w:tcPr>
          <w:p w14:paraId="528E4ED2" w14:textId="06644724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</w:p>
        </w:tc>
        <w:tc>
          <w:tcPr>
            <w:tcW w:w="128" w:type="pct"/>
          </w:tcPr>
          <w:p w14:paraId="3872AA60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single" w:sz="4" w:space="0" w:color="auto"/>
            </w:tcBorders>
          </w:tcPr>
          <w:p w14:paraId="21FF07C8" w14:textId="08DAB844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4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61</w:t>
            </w:r>
          </w:p>
        </w:tc>
      </w:tr>
      <w:tr w:rsidR="009112CB" w:rsidRPr="00757917" w14:paraId="4E157E5D" w14:textId="77777777" w:rsidTr="005206E0">
        <w:trPr>
          <w:trHeight w:val="70"/>
        </w:trPr>
        <w:tc>
          <w:tcPr>
            <w:tcW w:w="1797" w:type="pct"/>
          </w:tcPr>
          <w:p w14:paraId="7F0E5E5A" w14:textId="7BAE1EF1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536" w:type="pct"/>
          </w:tcPr>
          <w:p w14:paraId="65469110" w14:textId="77777777" w:rsidR="009112CB" w:rsidRPr="00757917" w:rsidRDefault="009112CB" w:rsidP="009112C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</w:tcPr>
          <w:p w14:paraId="5F380214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6" w:type="pct"/>
          </w:tcPr>
          <w:p w14:paraId="02B4AF5B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</w:tcBorders>
          </w:tcPr>
          <w:p w14:paraId="68B7F3B9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45" w:type="pct"/>
          </w:tcPr>
          <w:p w14:paraId="740DECDA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</w:tcPr>
          <w:p w14:paraId="55446693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128" w:type="pct"/>
          </w:tcPr>
          <w:p w14:paraId="3C1FE726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</w:tcBorders>
          </w:tcPr>
          <w:p w14:paraId="2EF37D2A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</w:tr>
      <w:tr w:rsidR="009112CB" w:rsidRPr="00757917" w14:paraId="0BC511D5" w14:textId="77777777" w:rsidTr="006F63C2">
        <w:trPr>
          <w:trHeight w:val="70"/>
        </w:trPr>
        <w:tc>
          <w:tcPr>
            <w:tcW w:w="1797" w:type="pct"/>
          </w:tcPr>
          <w:p w14:paraId="6F154ACC" w14:textId="28ABE506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hint="cs"/>
                <w:sz w:val="30"/>
                <w:szCs w:val="30"/>
                <w:cs/>
              </w:rPr>
              <w:t>การเปลี่ยนแปลงของผลต่างชั่วคราว</w:t>
            </w:r>
          </w:p>
        </w:tc>
        <w:tc>
          <w:tcPr>
            <w:tcW w:w="536" w:type="pct"/>
          </w:tcPr>
          <w:p w14:paraId="1EE3736A" w14:textId="77777777" w:rsidR="009112CB" w:rsidRPr="00757917" w:rsidRDefault="009112CB" w:rsidP="009112C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bottom w:val="single" w:sz="4" w:space="0" w:color="auto"/>
            </w:tcBorders>
          </w:tcPr>
          <w:p w14:paraId="16CF745D" w14:textId="6DC909AA" w:rsidR="009112CB" w:rsidRPr="00757917" w:rsidRDefault="008B7461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154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6" w:type="pct"/>
          </w:tcPr>
          <w:p w14:paraId="2FAFD8DF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14:paraId="081FA8A0" w14:textId="32302998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90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45" w:type="pct"/>
          </w:tcPr>
          <w:p w14:paraId="4194ABC9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525" w:type="pct"/>
            <w:tcBorders>
              <w:bottom w:val="single" w:sz="4" w:space="0" w:color="auto"/>
            </w:tcBorders>
          </w:tcPr>
          <w:p w14:paraId="7F8F178E" w14:textId="10196801" w:rsidR="009112CB" w:rsidRPr="00757917" w:rsidRDefault="008B7461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6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2F87A51D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</w:p>
        </w:tc>
        <w:tc>
          <w:tcPr>
            <w:tcW w:w="602" w:type="pct"/>
            <w:tcBorders>
              <w:bottom w:val="single" w:sz="4" w:space="0" w:color="auto"/>
            </w:tcBorders>
          </w:tcPr>
          <w:p w14:paraId="01D60D33" w14:textId="73ADD9A8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8</w:t>
            </w:r>
            <w:r w:rsidRPr="00757917">
              <w:rPr>
                <w:rFonts w:asciiTheme="majorBidi" w:eastAsia="Times New Roman" w:hAnsiTheme="majorBidi" w:cstheme="majorBidi"/>
                <w:sz w:val="30"/>
                <w:szCs w:val="30"/>
              </w:rPr>
              <w:t>)</w:t>
            </w:r>
          </w:p>
        </w:tc>
      </w:tr>
      <w:tr w:rsidR="009112CB" w:rsidRPr="00757917" w14:paraId="7FEE07DC" w14:textId="77777777" w:rsidTr="006F63C2">
        <w:trPr>
          <w:trHeight w:val="70"/>
        </w:trPr>
        <w:tc>
          <w:tcPr>
            <w:tcW w:w="1797" w:type="pct"/>
          </w:tcPr>
          <w:p w14:paraId="7A9511F6" w14:textId="5E17FA14" w:rsidR="009112CB" w:rsidRPr="00757917" w:rsidRDefault="00D516F8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882"/>
              </w:tabs>
              <w:spacing w:line="240" w:lineRule="auto"/>
              <w:ind w:left="-48" w:right="-198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ค่าใช้จ่าย</w:t>
            </w:r>
            <w:r w:rsidR="0053115C" w:rsidRPr="00757917">
              <w:rPr>
                <w:rFonts w:asciiTheme="majorBidi" w:eastAsia="Times New Roman" w:hAnsiTheme="majorBidi"/>
                <w:b/>
                <w:bCs/>
                <w:sz w:val="30"/>
                <w:szCs w:val="30"/>
              </w:rPr>
              <w:t xml:space="preserve"> </w:t>
            </w:r>
            <w:r w:rsidR="0053115C"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(ผลประโยชน์)</w:t>
            </w:r>
            <w:r w:rsidRPr="00757917">
              <w:rPr>
                <w:rFonts w:asciiTheme="majorBidi" w:eastAsia="Times New Roman" w:hAnsiTheme="majorBidi" w:hint="cs"/>
                <w:b/>
                <w:b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536" w:type="pct"/>
          </w:tcPr>
          <w:p w14:paraId="43DEF298" w14:textId="77777777" w:rsidR="009112CB" w:rsidRPr="00757917" w:rsidRDefault="009112CB" w:rsidP="009112CB">
            <w:pPr>
              <w:tabs>
                <w:tab w:val="clear" w:pos="680"/>
              </w:tabs>
              <w:spacing w:line="240" w:lineRule="auto"/>
              <w:ind w:left="-107" w:right="-109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53" w:type="pct"/>
            <w:tcBorders>
              <w:top w:val="single" w:sz="4" w:space="0" w:color="auto"/>
              <w:bottom w:val="double" w:sz="4" w:space="0" w:color="auto"/>
            </w:tcBorders>
          </w:tcPr>
          <w:p w14:paraId="5B0D7E2B" w14:textId="06A3A5F5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8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288</w:t>
            </w:r>
          </w:p>
        </w:tc>
        <w:tc>
          <w:tcPr>
            <w:tcW w:w="126" w:type="pct"/>
          </w:tcPr>
          <w:p w14:paraId="2FAE265E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</w:tcPr>
          <w:p w14:paraId="4702A975" w14:textId="5535C1DD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1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632</w:t>
            </w:r>
          </w:p>
        </w:tc>
        <w:tc>
          <w:tcPr>
            <w:tcW w:w="145" w:type="pct"/>
          </w:tcPr>
          <w:p w14:paraId="4C2BC804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25" w:type="pct"/>
            <w:tcBorders>
              <w:top w:val="single" w:sz="4" w:space="0" w:color="auto"/>
              <w:bottom w:val="double" w:sz="4" w:space="0" w:color="auto"/>
            </w:tcBorders>
          </w:tcPr>
          <w:p w14:paraId="46A52B7A" w14:textId="08E8C03C" w:rsidR="009112CB" w:rsidRPr="00757917" w:rsidRDefault="008B7461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(</w:t>
            </w:r>
            <w:r w:rsidR="00460DDC"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3</w:t>
            </w: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128" w:type="pct"/>
          </w:tcPr>
          <w:p w14:paraId="4981C1FC" w14:textId="77777777" w:rsidR="009112CB" w:rsidRPr="00757917" w:rsidRDefault="009112CB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3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02" w:type="pct"/>
            <w:tcBorders>
              <w:top w:val="single" w:sz="4" w:space="0" w:color="auto"/>
              <w:bottom w:val="double" w:sz="4" w:space="0" w:color="auto"/>
            </w:tcBorders>
          </w:tcPr>
          <w:p w14:paraId="11FBB226" w14:textId="00BED63A" w:rsidR="009112CB" w:rsidRPr="00757917" w:rsidRDefault="00460DDC" w:rsidP="009112C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9"/>
              </w:tabs>
              <w:spacing w:line="240" w:lineRule="auto"/>
              <w:ind w:right="-104"/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/>
                <w:bCs/>
                <w:sz w:val="30"/>
                <w:szCs w:val="30"/>
              </w:rPr>
              <w:t>53</w:t>
            </w:r>
          </w:p>
        </w:tc>
      </w:tr>
    </w:tbl>
    <w:p w14:paraId="61C8206E" w14:textId="5591065C" w:rsidR="00A455D7" w:rsidRPr="00757917" w:rsidRDefault="00A455D7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bCs/>
          <w:sz w:val="30"/>
          <w:szCs w:val="30"/>
        </w:rPr>
      </w:pPr>
    </w:p>
    <w:tbl>
      <w:tblPr>
        <w:tblW w:w="20566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2761"/>
        <w:gridCol w:w="922"/>
        <w:gridCol w:w="188"/>
        <w:gridCol w:w="1016"/>
        <w:gridCol w:w="188"/>
        <w:gridCol w:w="926"/>
        <w:gridCol w:w="193"/>
        <w:gridCol w:w="918"/>
        <w:gridCol w:w="188"/>
        <w:gridCol w:w="923"/>
        <w:gridCol w:w="188"/>
        <w:gridCol w:w="1105"/>
        <w:gridCol w:w="1105"/>
        <w:gridCol w:w="1105"/>
        <w:gridCol w:w="1105"/>
        <w:gridCol w:w="1105"/>
        <w:gridCol w:w="1105"/>
        <w:gridCol w:w="1105"/>
        <w:gridCol w:w="1105"/>
        <w:gridCol w:w="1105"/>
        <w:gridCol w:w="1105"/>
        <w:gridCol w:w="1105"/>
      </w:tblGrid>
      <w:tr w:rsidR="007A1C6E" w:rsidRPr="00757917" w14:paraId="304BF16B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36034972" w14:textId="77777777" w:rsidR="007A1C6E" w:rsidRPr="00757917" w:rsidRDefault="007A1C6E" w:rsidP="00085C9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755" w:type="dxa"/>
            <w:gridSpan w:val="11"/>
          </w:tcPr>
          <w:p w14:paraId="372562CC" w14:textId="77777777" w:rsidR="007A1C6E" w:rsidRPr="00757917" w:rsidRDefault="007A1C6E" w:rsidP="00085C9C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</w:tr>
      <w:tr w:rsidR="00142B70" w:rsidRPr="00757917" w14:paraId="574E1EB0" w14:textId="77777777" w:rsidTr="00113524">
        <w:trPr>
          <w:gridAfter w:val="10"/>
          <w:wAfter w:w="11050" w:type="dxa"/>
          <w:cantSplit/>
          <w:trHeight w:val="397"/>
        </w:trPr>
        <w:tc>
          <w:tcPr>
            <w:tcW w:w="2761" w:type="dxa"/>
          </w:tcPr>
          <w:p w14:paraId="7CE065A5" w14:textId="77777777" w:rsidR="00142B70" w:rsidRPr="00757917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240" w:type="dxa"/>
            <w:gridSpan w:val="5"/>
            <w:vAlign w:val="center"/>
          </w:tcPr>
          <w:p w14:paraId="47A85CE8" w14:textId="62BC4481" w:rsidR="00142B70" w:rsidRPr="00757917" w:rsidRDefault="00460DDC" w:rsidP="00142B70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193" w:type="dxa"/>
          </w:tcPr>
          <w:p w14:paraId="210114C3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322" w:type="dxa"/>
            <w:gridSpan w:val="5"/>
            <w:vAlign w:val="center"/>
          </w:tcPr>
          <w:p w14:paraId="41864692" w14:textId="7D869B7D" w:rsidR="00142B70" w:rsidRPr="00757917" w:rsidRDefault="00460DDC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</w:tr>
      <w:tr w:rsidR="00142B70" w:rsidRPr="00757917" w14:paraId="7DCDC969" w14:textId="77777777" w:rsidTr="00113524">
        <w:trPr>
          <w:gridAfter w:val="10"/>
          <w:wAfter w:w="11050" w:type="dxa"/>
          <w:cantSplit/>
          <w:trHeight w:val="1192"/>
        </w:trPr>
        <w:tc>
          <w:tcPr>
            <w:tcW w:w="2761" w:type="dxa"/>
          </w:tcPr>
          <w:p w14:paraId="4BF64975" w14:textId="77777777" w:rsidR="00142B70" w:rsidRPr="00757917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77DE66E" w14:textId="77777777" w:rsidR="0019714D" w:rsidRPr="00757917" w:rsidRDefault="0019714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C6242CD" w14:textId="1C13B66E" w:rsidR="0019714D" w:rsidRPr="00757917" w:rsidRDefault="0019714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22" w:type="dxa"/>
            <w:vAlign w:val="bottom"/>
          </w:tcPr>
          <w:p w14:paraId="50A970BD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0F56DA54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12028FED" w14:textId="77777777" w:rsidR="00142B70" w:rsidRPr="00757917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07582E8C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5CFE7438" w14:textId="77777777" w:rsidR="00142B70" w:rsidRPr="00757917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28BD6D80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061E8339" w14:textId="77777777" w:rsidR="00142B70" w:rsidRPr="00757917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9CCC44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9552D23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43B168CA" w14:textId="77777777" w:rsidR="00142B70" w:rsidRPr="00757917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080DD565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15C02629" w14:textId="77777777" w:rsidR="00142B70" w:rsidRPr="00757917" w:rsidRDefault="00142B70" w:rsidP="00142B70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vAlign w:val="bottom"/>
          </w:tcPr>
          <w:p w14:paraId="0784BBA7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0A1FB775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42B70" w:rsidRPr="00757917" w14:paraId="425BF862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5AB4AD0A" w14:textId="77777777" w:rsidR="00142B70" w:rsidRPr="00757917" w:rsidRDefault="00142B70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55" w:type="dxa"/>
            <w:gridSpan w:val="11"/>
          </w:tcPr>
          <w:p w14:paraId="605F480D" w14:textId="77777777" w:rsidR="00142B70" w:rsidRPr="00757917" w:rsidRDefault="00142B70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19714D" w:rsidRPr="00757917" w14:paraId="0D946395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46D2D839" w14:textId="66ACEF71" w:rsidR="0019714D" w:rsidRPr="00757917" w:rsidRDefault="0019714D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755" w:type="dxa"/>
            <w:gridSpan w:val="11"/>
          </w:tcPr>
          <w:p w14:paraId="21BDE8B0" w14:textId="77777777" w:rsidR="0019714D" w:rsidRPr="00757917" w:rsidRDefault="0019714D" w:rsidP="00142B70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487D94" w:rsidRPr="00757917" w14:paraId="1FF73974" w14:textId="77777777" w:rsidTr="00113524">
        <w:trPr>
          <w:gridAfter w:val="10"/>
          <w:wAfter w:w="11050" w:type="dxa"/>
          <w:cantSplit/>
          <w:trHeight w:val="110"/>
        </w:trPr>
        <w:tc>
          <w:tcPr>
            <w:tcW w:w="2761" w:type="dxa"/>
          </w:tcPr>
          <w:p w14:paraId="5D54A363" w14:textId="76C67A5C" w:rsidR="00487D94" w:rsidRPr="00757917" w:rsidRDefault="00487D9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ผลขาดทุนจากการป้องกันความเสี่ยงกระแสเงินสด</w:t>
            </w:r>
          </w:p>
        </w:tc>
        <w:tc>
          <w:tcPr>
            <w:tcW w:w="922" w:type="dxa"/>
            <w:vAlign w:val="bottom"/>
          </w:tcPr>
          <w:p w14:paraId="130CFA5D" w14:textId="37CD2B62" w:rsidR="00487D94" w:rsidRPr="00757917" w:rsidRDefault="00460DDC" w:rsidP="00487D94">
            <w:pPr>
              <w:pStyle w:val="acctfourfigures"/>
              <w:tabs>
                <w:tab w:val="clear" w:pos="765"/>
                <w:tab w:val="decimal" w:pos="310"/>
              </w:tabs>
              <w:spacing w:line="240" w:lineRule="atLeast"/>
              <w:ind w:right="-36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</w:p>
        </w:tc>
        <w:tc>
          <w:tcPr>
            <w:tcW w:w="188" w:type="dxa"/>
          </w:tcPr>
          <w:p w14:paraId="73ED7CC0" w14:textId="77777777" w:rsidR="00487D94" w:rsidRPr="00757917" w:rsidRDefault="00487D9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78D7D013" w14:textId="2E353DA5" w:rsidR="00487D94" w:rsidRPr="00757917" w:rsidRDefault="00487D94" w:rsidP="00487D94">
            <w:pPr>
              <w:pStyle w:val="acctfourfigures"/>
              <w:tabs>
                <w:tab w:val="clear" w:pos="765"/>
                <w:tab w:val="decimal" w:pos="465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0A5672B3" w14:textId="77777777" w:rsidR="00487D94" w:rsidRPr="00757917" w:rsidRDefault="00487D9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317AF201" w14:textId="534F2537" w:rsidR="00487D94" w:rsidRPr="00757917" w:rsidRDefault="00460DDC" w:rsidP="001F545A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33</w:t>
            </w:r>
          </w:p>
        </w:tc>
        <w:tc>
          <w:tcPr>
            <w:tcW w:w="193" w:type="dxa"/>
          </w:tcPr>
          <w:p w14:paraId="54A2D3F3" w14:textId="77777777" w:rsidR="00487D94" w:rsidRPr="00757917" w:rsidRDefault="00487D9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05A9E4FA" w14:textId="219097D3" w:rsidR="00487D94" w:rsidRPr="00757917" w:rsidRDefault="00487D94" w:rsidP="008E3DB0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61C1FA2C" w14:textId="77777777" w:rsidR="00487D94" w:rsidRPr="00757917" w:rsidRDefault="00487D9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69A76264" w14:textId="431D4C39" w:rsidR="00487D94" w:rsidRPr="00757917" w:rsidRDefault="00487D9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5576928F" w14:textId="77777777" w:rsidR="00487D94" w:rsidRPr="00757917" w:rsidRDefault="00487D9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vAlign w:val="bottom"/>
          </w:tcPr>
          <w:p w14:paraId="40E157EF" w14:textId="560206FD" w:rsidR="00487D94" w:rsidRPr="00757917" w:rsidRDefault="00487D9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113524" w:rsidRPr="00757917" w14:paraId="7FA605EF" w14:textId="77777777" w:rsidTr="00113524">
        <w:trPr>
          <w:gridAfter w:val="10"/>
          <w:wAfter w:w="11050" w:type="dxa"/>
          <w:cantSplit/>
          <w:trHeight w:val="110"/>
        </w:trPr>
        <w:tc>
          <w:tcPr>
            <w:tcW w:w="2761" w:type="dxa"/>
          </w:tcPr>
          <w:p w14:paraId="5363572F" w14:textId="3A5F582D" w:rsidR="00113524" w:rsidRPr="00757917" w:rsidRDefault="0011352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ขาดทุนจากการประมาณ</w:t>
            </w:r>
          </w:p>
        </w:tc>
        <w:tc>
          <w:tcPr>
            <w:tcW w:w="922" w:type="dxa"/>
            <w:vAlign w:val="bottom"/>
          </w:tcPr>
          <w:p w14:paraId="25147B1F" w14:textId="76C6829F" w:rsidR="00113524" w:rsidRPr="00757917" w:rsidRDefault="00113524" w:rsidP="00487D94">
            <w:pPr>
              <w:pStyle w:val="acctfourfigures"/>
              <w:tabs>
                <w:tab w:val="clear" w:pos="765"/>
                <w:tab w:val="decimal" w:pos="675"/>
              </w:tabs>
              <w:spacing w:line="240" w:lineRule="atLeast"/>
              <w:ind w:right="-18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DC40DF5" w14:textId="77777777" w:rsidR="00113524" w:rsidRPr="00757917" w:rsidRDefault="0011352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0558449A" w14:textId="388E0A85" w:rsidR="00113524" w:rsidRPr="00757917" w:rsidRDefault="00113524" w:rsidP="00487D94">
            <w:pPr>
              <w:pStyle w:val="acctfourfigures"/>
              <w:tabs>
                <w:tab w:val="clear" w:pos="765"/>
                <w:tab w:val="decimal" w:pos="465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64C7E32" w14:textId="77777777" w:rsidR="00113524" w:rsidRPr="00757917" w:rsidRDefault="0011352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5F920B1F" w14:textId="3C36546D" w:rsidR="00113524" w:rsidRPr="00757917" w:rsidRDefault="00113524" w:rsidP="00487D94">
            <w:pPr>
              <w:pStyle w:val="acctfourfigures"/>
              <w:tabs>
                <w:tab w:val="clear" w:pos="765"/>
                <w:tab w:val="decimal" w:pos="690"/>
              </w:tabs>
              <w:spacing w:line="240" w:lineRule="atLeast"/>
              <w:ind w:right="-1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00C17EA1" w14:textId="77777777" w:rsidR="00113524" w:rsidRPr="00757917" w:rsidRDefault="0011352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239C37" w14:textId="0B51B7B6" w:rsidR="00113524" w:rsidRPr="00757917" w:rsidRDefault="00113524" w:rsidP="008E3DB0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632CA686" w14:textId="77777777" w:rsidR="00113524" w:rsidRPr="00757917" w:rsidRDefault="0011352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42FD3F07" w14:textId="590179FD" w:rsidR="00113524" w:rsidRPr="00757917" w:rsidRDefault="0011352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0867D7B2" w14:textId="77777777" w:rsidR="00113524" w:rsidRPr="00757917" w:rsidRDefault="00113524" w:rsidP="00487D9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vAlign w:val="bottom"/>
          </w:tcPr>
          <w:p w14:paraId="12CA8D93" w14:textId="28B1B395" w:rsidR="00113524" w:rsidRPr="00757917" w:rsidRDefault="0011352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13524" w:rsidRPr="00757917" w14:paraId="26A878E2" w14:textId="77777777" w:rsidTr="00113524">
        <w:trPr>
          <w:gridAfter w:val="10"/>
          <w:wAfter w:w="11050" w:type="dxa"/>
          <w:cantSplit/>
          <w:trHeight w:val="110"/>
        </w:trPr>
        <w:tc>
          <w:tcPr>
            <w:tcW w:w="2761" w:type="dxa"/>
          </w:tcPr>
          <w:p w14:paraId="31F00C8E" w14:textId="5D09D12B" w:rsidR="00113524" w:rsidRPr="00757917" w:rsidRDefault="00113524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19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การตามหลักคณิตศาสตร์</w:t>
            </w:r>
          </w:p>
        </w:tc>
        <w:tc>
          <w:tcPr>
            <w:tcW w:w="922" w:type="dxa"/>
            <w:vAlign w:val="bottom"/>
          </w:tcPr>
          <w:p w14:paraId="611E66DF" w14:textId="77777777" w:rsidR="00113524" w:rsidRPr="00757917" w:rsidRDefault="00113524" w:rsidP="003B6729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665D5732" w14:textId="77777777" w:rsidR="00113524" w:rsidRPr="00757917" w:rsidRDefault="00113524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25E6FF5E" w14:textId="77777777" w:rsidR="00113524" w:rsidRPr="00757917" w:rsidRDefault="00113524" w:rsidP="00142B70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9DF89B3" w14:textId="77777777" w:rsidR="00113524" w:rsidRPr="00757917" w:rsidRDefault="00113524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7FB2559D" w14:textId="77777777" w:rsidR="00113524" w:rsidRPr="00757917" w:rsidRDefault="00113524" w:rsidP="00142B70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778B7413" w14:textId="77777777" w:rsidR="00113524" w:rsidRPr="00757917" w:rsidRDefault="00113524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3BF0E979" w14:textId="77777777" w:rsidR="00113524" w:rsidRPr="00757917" w:rsidRDefault="00113524" w:rsidP="00142B70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2439A871" w14:textId="77777777" w:rsidR="00113524" w:rsidRPr="00757917" w:rsidRDefault="00113524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52FFB697" w14:textId="77777777" w:rsidR="00113524" w:rsidRPr="00757917" w:rsidRDefault="0011352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370C99E5" w14:textId="77777777" w:rsidR="00113524" w:rsidRPr="00757917" w:rsidRDefault="00113524" w:rsidP="00142B7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vAlign w:val="bottom"/>
          </w:tcPr>
          <w:p w14:paraId="7978B443" w14:textId="77777777" w:rsidR="00113524" w:rsidRPr="00757917" w:rsidRDefault="0011352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13524" w:rsidRPr="00757917" w14:paraId="677152EF" w14:textId="77777777" w:rsidTr="00113524">
        <w:trPr>
          <w:gridAfter w:val="10"/>
          <w:wAfter w:w="11050" w:type="dxa"/>
          <w:cantSplit/>
          <w:trHeight w:val="78"/>
        </w:trPr>
        <w:tc>
          <w:tcPr>
            <w:tcW w:w="2761" w:type="dxa"/>
          </w:tcPr>
          <w:p w14:paraId="2B592D00" w14:textId="096756FE" w:rsidR="00113524" w:rsidRPr="00757917" w:rsidRDefault="00113524" w:rsidP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1720188B" w14:textId="2D9D06BD" w:rsidR="00113524" w:rsidRPr="00757917" w:rsidRDefault="00113524" w:rsidP="00113524">
            <w:pPr>
              <w:pStyle w:val="acctfourfigures"/>
              <w:tabs>
                <w:tab w:val="clear" w:pos="765"/>
                <w:tab w:val="decimal" w:pos="310"/>
              </w:tabs>
              <w:spacing w:line="240" w:lineRule="atLeast"/>
              <w:ind w:right="-36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21</w:t>
            </w:r>
          </w:p>
        </w:tc>
        <w:tc>
          <w:tcPr>
            <w:tcW w:w="188" w:type="dxa"/>
          </w:tcPr>
          <w:p w14:paraId="455A412C" w14:textId="77777777" w:rsidR="00113524" w:rsidRPr="00757917" w:rsidRDefault="00113524" w:rsidP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0"/>
                <w:tab w:val="decimal" w:pos="821"/>
              </w:tabs>
              <w:ind w:right="-36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tcBorders>
              <w:bottom w:val="single" w:sz="4" w:space="0" w:color="auto"/>
            </w:tcBorders>
            <w:vAlign w:val="bottom"/>
          </w:tcPr>
          <w:p w14:paraId="32830310" w14:textId="5A724856" w:rsidR="00113524" w:rsidRPr="00757917" w:rsidRDefault="00113524" w:rsidP="00113524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(4)</w:t>
            </w:r>
          </w:p>
        </w:tc>
        <w:tc>
          <w:tcPr>
            <w:tcW w:w="188" w:type="dxa"/>
          </w:tcPr>
          <w:p w14:paraId="67193AA0" w14:textId="77777777" w:rsidR="00113524" w:rsidRPr="00757917" w:rsidRDefault="00113524" w:rsidP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4DEB06B5" w14:textId="6D4DF976" w:rsidR="00113524" w:rsidRPr="00757917" w:rsidRDefault="00113524" w:rsidP="00113524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</w:t>
            </w:r>
          </w:p>
        </w:tc>
        <w:tc>
          <w:tcPr>
            <w:tcW w:w="193" w:type="dxa"/>
          </w:tcPr>
          <w:p w14:paraId="4C6D2DE3" w14:textId="77777777" w:rsidR="00113524" w:rsidRPr="00757917" w:rsidRDefault="00113524" w:rsidP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0"/>
                <w:tab w:val="decimal" w:pos="821"/>
              </w:tabs>
              <w:ind w:right="-3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13863908" w14:textId="6368051F" w:rsidR="00113524" w:rsidRPr="00757917" w:rsidRDefault="00113524" w:rsidP="00113524">
            <w:pPr>
              <w:pStyle w:val="acctfourfigures"/>
              <w:tabs>
                <w:tab w:val="clear" w:pos="765"/>
                <w:tab w:val="decimal" w:pos="310"/>
                <w:tab w:val="decimal" w:pos="821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1F469A09" w14:textId="77777777" w:rsidR="00113524" w:rsidRPr="00757917" w:rsidRDefault="00113524" w:rsidP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72901299" w14:textId="28996DC6" w:rsidR="00113524" w:rsidRPr="00757917" w:rsidRDefault="0011352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1C2674CA" w14:textId="77777777" w:rsidR="00113524" w:rsidRPr="00757917" w:rsidRDefault="00113524" w:rsidP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tcBorders>
              <w:bottom w:val="single" w:sz="4" w:space="0" w:color="auto"/>
            </w:tcBorders>
            <w:vAlign w:val="bottom"/>
          </w:tcPr>
          <w:p w14:paraId="0A5B30F1" w14:textId="211513E8" w:rsidR="00113524" w:rsidRPr="00757917" w:rsidRDefault="0011352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113524" w:rsidRPr="00757917" w14:paraId="3967C608" w14:textId="77777777" w:rsidTr="00113524">
        <w:trPr>
          <w:gridAfter w:val="10"/>
          <w:wAfter w:w="11050" w:type="dxa"/>
          <w:cantSplit/>
          <w:trHeight w:val="78"/>
        </w:trPr>
        <w:tc>
          <w:tcPr>
            <w:tcW w:w="2761" w:type="dxa"/>
          </w:tcPr>
          <w:p w14:paraId="5C617E2F" w14:textId="3F3A2C67" w:rsidR="00113524" w:rsidRPr="00757917" w:rsidRDefault="00113524" w:rsidP="000B34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332B508" w14:textId="232D753A" w:rsidR="00113524" w:rsidRPr="00757917" w:rsidRDefault="00113524" w:rsidP="00334793">
            <w:pPr>
              <w:pStyle w:val="acctfourfigures"/>
              <w:tabs>
                <w:tab w:val="clear" w:pos="765"/>
                <w:tab w:val="decimal" w:pos="310"/>
              </w:tabs>
              <w:spacing w:line="240" w:lineRule="atLeast"/>
              <w:ind w:right="-36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54</w:t>
            </w:r>
          </w:p>
        </w:tc>
        <w:tc>
          <w:tcPr>
            <w:tcW w:w="188" w:type="dxa"/>
            <w:vAlign w:val="bottom"/>
          </w:tcPr>
          <w:p w14:paraId="6B57B338" w14:textId="77777777" w:rsidR="00113524" w:rsidRPr="00757917" w:rsidRDefault="00113524" w:rsidP="009E6C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E8357D8" w14:textId="517B4316" w:rsidR="00113524" w:rsidRPr="00757917" w:rsidRDefault="00113524" w:rsidP="00FB1C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(4)</w:t>
            </w:r>
          </w:p>
        </w:tc>
        <w:tc>
          <w:tcPr>
            <w:tcW w:w="188" w:type="dxa"/>
            <w:vAlign w:val="bottom"/>
          </w:tcPr>
          <w:p w14:paraId="2FCDAD8C" w14:textId="77777777" w:rsidR="00113524" w:rsidRPr="00757917" w:rsidRDefault="00113524" w:rsidP="009E6C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0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087908E" w14:textId="38048996" w:rsidR="00113524" w:rsidRPr="00757917" w:rsidRDefault="00113524" w:rsidP="00334793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50</w:t>
            </w:r>
          </w:p>
        </w:tc>
        <w:tc>
          <w:tcPr>
            <w:tcW w:w="193" w:type="dxa"/>
            <w:vAlign w:val="bottom"/>
          </w:tcPr>
          <w:p w14:paraId="6BC15001" w14:textId="77777777" w:rsidR="00113524" w:rsidRPr="00757917" w:rsidRDefault="00113524" w:rsidP="009E6C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2272DF3" w14:textId="5E648A36" w:rsidR="00113524" w:rsidRPr="00757917" w:rsidRDefault="00113524" w:rsidP="00113524">
            <w:pPr>
              <w:pStyle w:val="acctfourfigures"/>
              <w:tabs>
                <w:tab w:val="clear" w:pos="765"/>
                <w:tab w:val="decimal" w:pos="310"/>
                <w:tab w:val="decimal" w:pos="821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  <w:vAlign w:val="bottom"/>
          </w:tcPr>
          <w:p w14:paraId="641AA4C2" w14:textId="77777777" w:rsidR="00113524" w:rsidRPr="00757917" w:rsidRDefault="00113524" w:rsidP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0"/>
                <w:tab w:val="decimal" w:pos="821"/>
              </w:tabs>
              <w:ind w:right="-38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2F8C74" w14:textId="5A1BA3A2" w:rsidR="00113524" w:rsidRPr="00757917" w:rsidRDefault="0011352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  <w:vAlign w:val="bottom"/>
          </w:tcPr>
          <w:p w14:paraId="542C2025" w14:textId="77777777" w:rsidR="00113524" w:rsidRPr="00757917" w:rsidRDefault="00113524" w:rsidP="009E6C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BDA1BC2" w14:textId="3E991108" w:rsidR="00113524" w:rsidRPr="00757917" w:rsidRDefault="00113524" w:rsidP="00113524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113524" w:rsidRPr="00757917" w14:paraId="298802B2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6A63D182" w14:textId="112F4849" w:rsidR="00113524" w:rsidRPr="00757917" w:rsidRDefault="00113524" w:rsidP="009E6C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22" w:type="dxa"/>
            <w:tcBorders>
              <w:top w:val="single" w:sz="4" w:space="0" w:color="auto"/>
            </w:tcBorders>
            <w:vAlign w:val="bottom"/>
          </w:tcPr>
          <w:p w14:paraId="1269552D" w14:textId="5DF4CCF8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</w:tabs>
              <w:spacing w:line="240" w:lineRule="atLeast"/>
              <w:ind w:right="-36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6DF556DE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16" w:type="dxa"/>
            <w:tcBorders>
              <w:top w:val="single" w:sz="4" w:space="0" w:color="auto"/>
            </w:tcBorders>
            <w:vAlign w:val="bottom"/>
          </w:tcPr>
          <w:p w14:paraId="78127356" w14:textId="136825A1" w:rsidR="00113524" w:rsidRPr="00757917" w:rsidRDefault="00113524" w:rsidP="00FB1C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76DFB1A2" w14:textId="77777777" w:rsidR="00113524" w:rsidRPr="00757917" w:rsidRDefault="00113524" w:rsidP="009E6CFE">
            <w:pPr>
              <w:pStyle w:val="acctfourfigures"/>
              <w:tabs>
                <w:tab w:val="decimal" w:pos="310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6" w:type="dxa"/>
            <w:tcBorders>
              <w:top w:val="single" w:sz="4" w:space="0" w:color="auto"/>
            </w:tcBorders>
            <w:vAlign w:val="bottom"/>
          </w:tcPr>
          <w:p w14:paraId="7EAE9CBE" w14:textId="1D785BAB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0BC01FD6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18" w:type="dxa"/>
            <w:tcBorders>
              <w:top w:val="single" w:sz="4" w:space="0" w:color="auto"/>
            </w:tcBorders>
            <w:vAlign w:val="bottom"/>
          </w:tcPr>
          <w:p w14:paraId="6491FD20" w14:textId="2D618238" w:rsidR="00113524" w:rsidRPr="00757917" w:rsidRDefault="00113524" w:rsidP="003B47AD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4FA8B128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3" w:type="dxa"/>
            <w:tcBorders>
              <w:top w:val="single" w:sz="4" w:space="0" w:color="auto"/>
            </w:tcBorders>
            <w:vAlign w:val="bottom"/>
          </w:tcPr>
          <w:p w14:paraId="15A12107" w14:textId="10CD62AE" w:rsidR="00113524" w:rsidRPr="00757917" w:rsidRDefault="00113524" w:rsidP="009E6CFE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617CC6AF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05" w:type="dxa"/>
            <w:tcBorders>
              <w:top w:val="single" w:sz="4" w:space="0" w:color="auto"/>
            </w:tcBorders>
            <w:vAlign w:val="bottom"/>
          </w:tcPr>
          <w:p w14:paraId="0ADF09CF" w14:textId="324F79DD" w:rsidR="00113524" w:rsidRPr="00757917" w:rsidRDefault="00113524" w:rsidP="003B47AD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13524" w:rsidRPr="00757917" w14:paraId="64644278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579A4006" w14:textId="77777777" w:rsidR="00113524" w:rsidRPr="00757917" w:rsidRDefault="00113524" w:rsidP="009E6C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22" w:type="dxa"/>
            <w:vAlign w:val="bottom"/>
          </w:tcPr>
          <w:p w14:paraId="5396FAB3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</w:tabs>
              <w:spacing w:line="240" w:lineRule="atLeast"/>
              <w:ind w:right="-36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621C7AAB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16" w:type="dxa"/>
            <w:vAlign w:val="bottom"/>
          </w:tcPr>
          <w:p w14:paraId="799AE38F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4618E54D" w14:textId="77777777" w:rsidR="00113524" w:rsidRPr="00757917" w:rsidRDefault="00113524" w:rsidP="009E6CFE">
            <w:pPr>
              <w:pStyle w:val="acctfourfigures"/>
              <w:tabs>
                <w:tab w:val="decimal" w:pos="310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6" w:type="dxa"/>
            <w:vAlign w:val="bottom"/>
          </w:tcPr>
          <w:p w14:paraId="44219AA8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5836F725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18" w:type="dxa"/>
            <w:vAlign w:val="bottom"/>
          </w:tcPr>
          <w:p w14:paraId="4FB437A8" w14:textId="77777777" w:rsidR="00113524" w:rsidRPr="00757917" w:rsidRDefault="00113524" w:rsidP="003B47AD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4FC8137A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49A01B4B" w14:textId="77777777" w:rsidR="00113524" w:rsidRPr="00757917" w:rsidRDefault="00113524" w:rsidP="009E6CFE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1E43DC46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05" w:type="dxa"/>
            <w:vAlign w:val="bottom"/>
          </w:tcPr>
          <w:p w14:paraId="2C661C9B" w14:textId="77777777" w:rsidR="00113524" w:rsidRPr="00757917" w:rsidRDefault="00113524" w:rsidP="003B47AD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13524" w:rsidRPr="00757917" w14:paraId="349DF098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5AFA9F65" w14:textId="77777777" w:rsidR="00113524" w:rsidRPr="00757917" w:rsidRDefault="00113524" w:rsidP="009E6C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22" w:type="dxa"/>
            <w:vAlign w:val="bottom"/>
          </w:tcPr>
          <w:p w14:paraId="5BC1BFE7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</w:tabs>
              <w:spacing w:line="240" w:lineRule="atLeast"/>
              <w:ind w:right="-36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32EBF56F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16" w:type="dxa"/>
            <w:vAlign w:val="bottom"/>
          </w:tcPr>
          <w:p w14:paraId="2133681C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4C2DCA45" w14:textId="77777777" w:rsidR="00113524" w:rsidRPr="00757917" w:rsidRDefault="00113524" w:rsidP="009E6CFE">
            <w:pPr>
              <w:pStyle w:val="acctfourfigures"/>
              <w:tabs>
                <w:tab w:val="decimal" w:pos="310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6" w:type="dxa"/>
            <w:vAlign w:val="bottom"/>
          </w:tcPr>
          <w:p w14:paraId="13B59994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38D17472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18" w:type="dxa"/>
            <w:vAlign w:val="bottom"/>
          </w:tcPr>
          <w:p w14:paraId="566CFD4C" w14:textId="77777777" w:rsidR="00113524" w:rsidRPr="00757917" w:rsidRDefault="00113524" w:rsidP="003B47AD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2E3E3C2E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249775F2" w14:textId="77777777" w:rsidR="00113524" w:rsidRPr="00757917" w:rsidRDefault="00113524" w:rsidP="009E6CFE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61949875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05" w:type="dxa"/>
            <w:vAlign w:val="bottom"/>
          </w:tcPr>
          <w:p w14:paraId="1CA9AEA7" w14:textId="77777777" w:rsidR="00113524" w:rsidRPr="00757917" w:rsidRDefault="00113524" w:rsidP="003B47AD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13524" w:rsidRPr="00757917" w14:paraId="4F401E27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710631F1" w14:textId="77777777" w:rsidR="00113524" w:rsidRPr="00757917" w:rsidRDefault="00113524" w:rsidP="009E6C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22" w:type="dxa"/>
            <w:vAlign w:val="bottom"/>
          </w:tcPr>
          <w:p w14:paraId="15B6CDAF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</w:tabs>
              <w:spacing w:line="240" w:lineRule="atLeast"/>
              <w:ind w:right="-36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20FD720A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16" w:type="dxa"/>
            <w:vAlign w:val="bottom"/>
          </w:tcPr>
          <w:p w14:paraId="360CBDB4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21D67497" w14:textId="77777777" w:rsidR="00113524" w:rsidRPr="00757917" w:rsidRDefault="00113524" w:rsidP="009E6CFE">
            <w:pPr>
              <w:pStyle w:val="acctfourfigures"/>
              <w:tabs>
                <w:tab w:val="decimal" w:pos="310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6" w:type="dxa"/>
            <w:vAlign w:val="bottom"/>
          </w:tcPr>
          <w:p w14:paraId="3B43824C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27EA755A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18" w:type="dxa"/>
            <w:vAlign w:val="bottom"/>
          </w:tcPr>
          <w:p w14:paraId="68A4CC11" w14:textId="77777777" w:rsidR="00113524" w:rsidRPr="00757917" w:rsidRDefault="00113524" w:rsidP="003B47AD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1535A83B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4683A32B" w14:textId="77777777" w:rsidR="00113524" w:rsidRPr="00757917" w:rsidRDefault="00113524" w:rsidP="009E6CFE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43178A41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05" w:type="dxa"/>
            <w:vAlign w:val="bottom"/>
          </w:tcPr>
          <w:p w14:paraId="791FAD16" w14:textId="77777777" w:rsidR="00113524" w:rsidRPr="00757917" w:rsidRDefault="00113524" w:rsidP="003B47AD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13524" w:rsidRPr="00757917" w14:paraId="7D7C7627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153A0B91" w14:textId="77777777" w:rsidR="00113524" w:rsidRPr="00757917" w:rsidRDefault="00113524" w:rsidP="009E6C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22" w:type="dxa"/>
            <w:vAlign w:val="bottom"/>
          </w:tcPr>
          <w:p w14:paraId="6EDA887F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</w:tabs>
              <w:spacing w:line="240" w:lineRule="atLeast"/>
              <w:ind w:right="-36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50B373A3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16" w:type="dxa"/>
            <w:vAlign w:val="bottom"/>
          </w:tcPr>
          <w:p w14:paraId="0F6805AA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73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24AE0F3F" w14:textId="77777777" w:rsidR="00113524" w:rsidRPr="00757917" w:rsidRDefault="00113524" w:rsidP="009E6CFE">
            <w:pPr>
              <w:pStyle w:val="acctfourfigures"/>
              <w:tabs>
                <w:tab w:val="decimal" w:pos="310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6" w:type="dxa"/>
            <w:vAlign w:val="bottom"/>
          </w:tcPr>
          <w:p w14:paraId="448B981D" w14:textId="77777777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3A575B2A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18" w:type="dxa"/>
            <w:vAlign w:val="bottom"/>
          </w:tcPr>
          <w:p w14:paraId="445130CD" w14:textId="77777777" w:rsidR="00113524" w:rsidRPr="00757917" w:rsidRDefault="00113524" w:rsidP="003B47AD">
            <w:pPr>
              <w:pStyle w:val="acctfourfigures"/>
              <w:tabs>
                <w:tab w:val="clear" w:pos="765"/>
                <w:tab w:val="decimal" w:pos="390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79C9FA71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5499B650" w14:textId="77777777" w:rsidR="00113524" w:rsidRPr="00757917" w:rsidRDefault="00113524" w:rsidP="009E6CFE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27F3FF3E" w14:textId="77777777" w:rsidR="00113524" w:rsidRPr="00757917" w:rsidRDefault="00113524" w:rsidP="009E6CFE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05" w:type="dxa"/>
            <w:vAlign w:val="bottom"/>
          </w:tcPr>
          <w:p w14:paraId="5693C1BE" w14:textId="77777777" w:rsidR="00113524" w:rsidRPr="00757917" w:rsidRDefault="00113524" w:rsidP="003B47AD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9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13524" w:rsidRPr="00757917" w14:paraId="02BA1A2F" w14:textId="77777777" w:rsidTr="002A32F9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42046C16" w14:textId="77777777" w:rsidR="00113524" w:rsidRPr="00757917" w:rsidRDefault="00113524" w:rsidP="002A32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6755" w:type="dxa"/>
            <w:gridSpan w:val="11"/>
          </w:tcPr>
          <w:p w14:paraId="3EB361C2" w14:textId="2AFC2911" w:rsidR="00113524" w:rsidRPr="00757917" w:rsidRDefault="00113524" w:rsidP="002A32F9">
            <w:pPr>
              <w:pStyle w:val="acctfourfigures"/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</w:t>
            </w:r>
            <w:r w:rsidR="000B34A9"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การเงินเฉพาะกิจการ</w:t>
            </w:r>
          </w:p>
        </w:tc>
      </w:tr>
      <w:tr w:rsidR="00113524" w:rsidRPr="00757917" w14:paraId="5DD9E253" w14:textId="77777777" w:rsidTr="002A32F9">
        <w:trPr>
          <w:gridAfter w:val="10"/>
          <w:wAfter w:w="11050" w:type="dxa"/>
          <w:cantSplit/>
          <w:trHeight w:val="397"/>
        </w:trPr>
        <w:tc>
          <w:tcPr>
            <w:tcW w:w="2761" w:type="dxa"/>
          </w:tcPr>
          <w:p w14:paraId="388B3439" w14:textId="77777777" w:rsidR="00113524" w:rsidRPr="00757917" w:rsidRDefault="00113524" w:rsidP="002A32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240" w:type="dxa"/>
            <w:gridSpan w:val="5"/>
            <w:vAlign w:val="center"/>
          </w:tcPr>
          <w:p w14:paraId="4F5F3C8F" w14:textId="77777777" w:rsidR="00113524" w:rsidRPr="00757917" w:rsidRDefault="00113524" w:rsidP="002A32F9">
            <w:pPr>
              <w:tabs>
                <w:tab w:val="clear" w:pos="454"/>
                <w:tab w:val="left" w:pos="489"/>
              </w:tabs>
              <w:spacing w:line="380" w:lineRule="exact"/>
              <w:ind w:left="-108" w:right="-159" w:hanging="54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  <w:cs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2564</w:t>
            </w:r>
          </w:p>
        </w:tc>
        <w:tc>
          <w:tcPr>
            <w:tcW w:w="193" w:type="dxa"/>
          </w:tcPr>
          <w:p w14:paraId="13A3203B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322" w:type="dxa"/>
            <w:gridSpan w:val="5"/>
            <w:vAlign w:val="center"/>
          </w:tcPr>
          <w:p w14:paraId="74182895" w14:textId="77777777" w:rsidR="00113524" w:rsidRPr="00757917" w:rsidRDefault="00113524" w:rsidP="002A32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7"/>
              <w:jc w:val="center"/>
              <w:rPr>
                <w:rFonts w:asciiTheme="majorBidi" w:eastAsia="Times New Roman" w:hAnsiTheme="majorBidi" w:cstheme="majorBidi"/>
                <w:b/>
                <w:sz w:val="30"/>
                <w:szCs w:val="30"/>
              </w:rPr>
            </w:pPr>
            <w:r w:rsidRPr="00757917">
              <w:rPr>
                <w:rFonts w:asciiTheme="majorBidi" w:eastAsia="Times New Roman" w:hAnsiTheme="majorBidi" w:cstheme="majorBidi"/>
                <w:bCs/>
                <w:sz w:val="30"/>
                <w:szCs w:val="30"/>
              </w:rPr>
              <w:t>2563</w:t>
            </w:r>
          </w:p>
        </w:tc>
      </w:tr>
      <w:tr w:rsidR="00113524" w:rsidRPr="00757917" w14:paraId="57B1F3C7" w14:textId="77777777" w:rsidTr="002A32F9">
        <w:trPr>
          <w:gridAfter w:val="10"/>
          <w:wAfter w:w="11050" w:type="dxa"/>
          <w:cantSplit/>
          <w:trHeight w:val="1192"/>
        </w:trPr>
        <w:tc>
          <w:tcPr>
            <w:tcW w:w="2761" w:type="dxa"/>
          </w:tcPr>
          <w:p w14:paraId="0ACC7048" w14:textId="77777777" w:rsidR="00113524" w:rsidRPr="00757917" w:rsidRDefault="00113524" w:rsidP="002A32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FFC43BC" w14:textId="77777777" w:rsidR="00113524" w:rsidRPr="00757917" w:rsidRDefault="00113524" w:rsidP="002A32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BBF6B5F" w14:textId="77777777" w:rsidR="00113524" w:rsidRPr="00757917" w:rsidRDefault="00113524" w:rsidP="002A32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ภาษีเงินได้</w:t>
            </w:r>
          </w:p>
        </w:tc>
        <w:tc>
          <w:tcPr>
            <w:tcW w:w="922" w:type="dxa"/>
            <w:vAlign w:val="bottom"/>
          </w:tcPr>
          <w:p w14:paraId="298700D1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3B371B95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4C29EBCF" w14:textId="77777777" w:rsidR="00113524" w:rsidRPr="00757917" w:rsidRDefault="00113524" w:rsidP="002A32F9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7F484561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129A8AA2" w14:textId="77777777" w:rsidR="00113524" w:rsidRPr="00757917" w:rsidRDefault="00113524" w:rsidP="002A32F9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4DC52E03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สุทธิจากภาษีเงินได้</w:t>
            </w:r>
          </w:p>
        </w:tc>
        <w:tc>
          <w:tcPr>
            <w:tcW w:w="193" w:type="dxa"/>
            <w:vAlign w:val="bottom"/>
          </w:tcPr>
          <w:p w14:paraId="2082F5AB" w14:textId="77777777" w:rsidR="00113524" w:rsidRPr="00757917" w:rsidRDefault="00113524" w:rsidP="002A32F9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5B176D06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ก่อน</w:t>
            </w:r>
          </w:p>
          <w:p w14:paraId="2CBE5918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  <w:tc>
          <w:tcPr>
            <w:tcW w:w="188" w:type="dxa"/>
            <w:vAlign w:val="bottom"/>
          </w:tcPr>
          <w:p w14:paraId="1D6CC65D" w14:textId="77777777" w:rsidR="00113524" w:rsidRPr="00757917" w:rsidRDefault="00113524" w:rsidP="002A32F9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71028CB0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รายได้(ค่าใช้จ่าย) ภาษีเงินได้</w:t>
            </w:r>
          </w:p>
        </w:tc>
        <w:tc>
          <w:tcPr>
            <w:tcW w:w="188" w:type="dxa"/>
            <w:vAlign w:val="bottom"/>
          </w:tcPr>
          <w:p w14:paraId="09DC30E7" w14:textId="77777777" w:rsidR="00113524" w:rsidRPr="00757917" w:rsidRDefault="00113524" w:rsidP="002A32F9">
            <w:pPr>
              <w:pStyle w:val="acctfourfigures"/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vAlign w:val="bottom"/>
          </w:tcPr>
          <w:p w14:paraId="5F4CD639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สุทธิจาก</w:t>
            </w:r>
          </w:p>
          <w:p w14:paraId="21C32D6A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ภาษีเงินได้</w:t>
            </w:r>
          </w:p>
        </w:tc>
      </w:tr>
      <w:tr w:rsidR="00113524" w:rsidRPr="00757917" w14:paraId="2C23D380" w14:textId="77777777" w:rsidTr="002A32F9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60E202F1" w14:textId="77777777" w:rsidR="00113524" w:rsidRPr="00757917" w:rsidRDefault="00113524" w:rsidP="002A32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55" w:type="dxa"/>
            <w:gridSpan w:val="11"/>
          </w:tcPr>
          <w:p w14:paraId="5997B5BC" w14:textId="77777777" w:rsidR="00113524" w:rsidRPr="00757917" w:rsidRDefault="00113524" w:rsidP="002A32F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(ล้านบาท)</w:t>
            </w:r>
          </w:p>
        </w:tc>
      </w:tr>
      <w:tr w:rsidR="00113524" w:rsidRPr="00757917" w14:paraId="01A1A66B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320A14E4" w14:textId="7374A1EC" w:rsidR="00113524" w:rsidRPr="00757917" w:rsidRDefault="00113524" w:rsidP="002753F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922" w:type="dxa"/>
            <w:vAlign w:val="bottom"/>
          </w:tcPr>
          <w:p w14:paraId="47D0425F" w14:textId="77777777" w:rsidR="00113524" w:rsidRPr="00757917" w:rsidRDefault="00113524" w:rsidP="003B6729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1B8F24A9" w14:textId="77777777" w:rsidR="00113524" w:rsidRPr="00757917" w:rsidRDefault="00113524" w:rsidP="003B6729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016" w:type="dxa"/>
            <w:vAlign w:val="bottom"/>
          </w:tcPr>
          <w:p w14:paraId="5D7E1B52" w14:textId="77777777" w:rsidR="00113524" w:rsidRPr="00757917" w:rsidRDefault="00113524" w:rsidP="003B6729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49EAEDE8" w14:textId="77777777" w:rsidR="00113524" w:rsidRPr="00757917" w:rsidRDefault="00113524" w:rsidP="003B6729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6" w:type="dxa"/>
            <w:vAlign w:val="bottom"/>
          </w:tcPr>
          <w:p w14:paraId="54B5C44F" w14:textId="77777777" w:rsidR="00113524" w:rsidRPr="00757917" w:rsidRDefault="00113524" w:rsidP="003B6729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  <w:vAlign w:val="bottom"/>
          </w:tcPr>
          <w:p w14:paraId="5C38DB2C" w14:textId="77777777" w:rsidR="00113524" w:rsidRPr="00757917" w:rsidRDefault="00113524" w:rsidP="003B6729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18" w:type="dxa"/>
            <w:vAlign w:val="bottom"/>
          </w:tcPr>
          <w:p w14:paraId="0C3D03F9" w14:textId="77777777" w:rsidR="00113524" w:rsidRPr="00757917" w:rsidRDefault="00113524" w:rsidP="003B672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1BCE2AE5" w14:textId="77777777" w:rsidR="00113524" w:rsidRPr="00757917" w:rsidRDefault="00113524" w:rsidP="003B6729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923" w:type="dxa"/>
            <w:vAlign w:val="bottom"/>
          </w:tcPr>
          <w:p w14:paraId="4F5058F3" w14:textId="77777777" w:rsidR="00113524" w:rsidRPr="00757917" w:rsidRDefault="00113524" w:rsidP="003B672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8" w:type="dxa"/>
            <w:vAlign w:val="bottom"/>
          </w:tcPr>
          <w:p w14:paraId="5871403C" w14:textId="77777777" w:rsidR="00113524" w:rsidRPr="00757917" w:rsidRDefault="00113524" w:rsidP="003B6729">
            <w:pPr>
              <w:pStyle w:val="acctfourfigures"/>
              <w:tabs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05" w:type="dxa"/>
            <w:vAlign w:val="bottom"/>
          </w:tcPr>
          <w:p w14:paraId="0BBA3576" w14:textId="77777777" w:rsidR="00113524" w:rsidRPr="00757917" w:rsidRDefault="00113524" w:rsidP="003B6729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13524" w:rsidRPr="00757917" w14:paraId="291BB066" w14:textId="77777777" w:rsidTr="00113524">
        <w:trPr>
          <w:gridAfter w:val="10"/>
          <w:wAfter w:w="11050" w:type="dxa"/>
          <w:cantSplit/>
          <w:trHeight w:val="412"/>
        </w:trPr>
        <w:tc>
          <w:tcPr>
            <w:tcW w:w="2761" w:type="dxa"/>
          </w:tcPr>
          <w:p w14:paraId="31978071" w14:textId="152DA3EA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รับรู้ในกำไรขาดทุนเบ็ดเสร็จอื่น</w:t>
            </w:r>
          </w:p>
        </w:tc>
        <w:tc>
          <w:tcPr>
            <w:tcW w:w="6755" w:type="dxa"/>
            <w:gridSpan w:val="11"/>
          </w:tcPr>
          <w:p w14:paraId="1C274200" w14:textId="12F602E8" w:rsidR="00113524" w:rsidRPr="00757917" w:rsidRDefault="00113524" w:rsidP="00984FE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13524" w:rsidRPr="00757917" w14:paraId="776D26E3" w14:textId="02DA28EB" w:rsidTr="00113524">
        <w:trPr>
          <w:cantSplit/>
          <w:trHeight w:val="412"/>
        </w:trPr>
        <w:tc>
          <w:tcPr>
            <w:tcW w:w="2761" w:type="dxa"/>
          </w:tcPr>
          <w:p w14:paraId="264B0DF3" w14:textId="319C0B40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91" w:hanging="19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ขาดทุนจากการประมาณ</w:t>
            </w:r>
          </w:p>
        </w:tc>
        <w:tc>
          <w:tcPr>
            <w:tcW w:w="6755" w:type="dxa"/>
            <w:gridSpan w:val="11"/>
            <w:vAlign w:val="bottom"/>
          </w:tcPr>
          <w:p w14:paraId="2862F567" w14:textId="77777777" w:rsidR="00113524" w:rsidRPr="00757917" w:rsidRDefault="00113524" w:rsidP="00984FE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1105" w:type="dxa"/>
          </w:tcPr>
          <w:p w14:paraId="0660806A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  <w:tc>
          <w:tcPr>
            <w:tcW w:w="1105" w:type="dxa"/>
            <w:vAlign w:val="bottom"/>
          </w:tcPr>
          <w:p w14:paraId="3F2B0919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  <w:tc>
          <w:tcPr>
            <w:tcW w:w="1105" w:type="dxa"/>
          </w:tcPr>
          <w:p w14:paraId="7108E374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  <w:tc>
          <w:tcPr>
            <w:tcW w:w="1105" w:type="dxa"/>
            <w:vAlign w:val="bottom"/>
          </w:tcPr>
          <w:p w14:paraId="7D0AD2D2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  <w:tc>
          <w:tcPr>
            <w:tcW w:w="1105" w:type="dxa"/>
          </w:tcPr>
          <w:p w14:paraId="2346C1E5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  <w:tc>
          <w:tcPr>
            <w:tcW w:w="1105" w:type="dxa"/>
            <w:vAlign w:val="bottom"/>
          </w:tcPr>
          <w:p w14:paraId="6C892E8D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  <w:tc>
          <w:tcPr>
            <w:tcW w:w="1105" w:type="dxa"/>
          </w:tcPr>
          <w:p w14:paraId="65CBD88C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  <w:tc>
          <w:tcPr>
            <w:tcW w:w="1105" w:type="dxa"/>
            <w:vAlign w:val="bottom"/>
          </w:tcPr>
          <w:p w14:paraId="583F607A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  <w:tc>
          <w:tcPr>
            <w:tcW w:w="1105" w:type="dxa"/>
          </w:tcPr>
          <w:p w14:paraId="12651E8F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  <w:tc>
          <w:tcPr>
            <w:tcW w:w="1105" w:type="dxa"/>
            <w:vAlign w:val="bottom"/>
          </w:tcPr>
          <w:p w14:paraId="4C521F8D" w14:textId="77777777" w:rsidR="00113524" w:rsidRPr="00757917" w:rsidRDefault="001135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</w:pPr>
          </w:p>
        </w:tc>
      </w:tr>
      <w:tr w:rsidR="00113524" w:rsidRPr="00757917" w14:paraId="56B92E1F" w14:textId="77777777" w:rsidTr="00113524">
        <w:trPr>
          <w:gridAfter w:val="10"/>
          <w:wAfter w:w="11050" w:type="dxa"/>
          <w:cantSplit/>
          <w:trHeight w:val="110"/>
        </w:trPr>
        <w:tc>
          <w:tcPr>
            <w:tcW w:w="2761" w:type="dxa"/>
          </w:tcPr>
          <w:p w14:paraId="3179D4B1" w14:textId="22B81E81" w:rsidR="00113524" w:rsidRPr="00757917" w:rsidRDefault="00113524" w:rsidP="00D744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การตามหลักคณิตศาสตร์</w:t>
            </w:r>
          </w:p>
        </w:tc>
        <w:tc>
          <w:tcPr>
            <w:tcW w:w="922" w:type="dxa"/>
            <w:vAlign w:val="bottom"/>
          </w:tcPr>
          <w:p w14:paraId="29E15874" w14:textId="77777777" w:rsidR="00113524" w:rsidRPr="00757917" w:rsidRDefault="00113524" w:rsidP="00984FEB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450B1EED" w14:textId="77777777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vAlign w:val="bottom"/>
          </w:tcPr>
          <w:p w14:paraId="56AE3A32" w14:textId="77777777" w:rsidR="00113524" w:rsidRPr="00757917" w:rsidRDefault="00113524" w:rsidP="00984FEB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74FB70AB" w14:textId="77777777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vAlign w:val="bottom"/>
          </w:tcPr>
          <w:p w14:paraId="6D1E4E86" w14:textId="77777777" w:rsidR="00113524" w:rsidRPr="00757917" w:rsidRDefault="00113524" w:rsidP="00984FEB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93" w:type="dxa"/>
          </w:tcPr>
          <w:p w14:paraId="3EB75501" w14:textId="77777777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vAlign w:val="bottom"/>
          </w:tcPr>
          <w:p w14:paraId="1A44D79D" w14:textId="77777777" w:rsidR="00113524" w:rsidRPr="00757917" w:rsidRDefault="00113524" w:rsidP="00984FEB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5E106A1D" w14:textId="77777777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vAlign w:val="bottom"/>
          </w:tcPr>
          <w:p w14:paraId="36C3D0B3" w14:textId="77777777" w:rsidR="00113524" w:rsidRPr="00757917" w:rsidRDefault="00113524" w:rsidP="00984FEB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88" w:type="dxa"/>
          </w:tcPr>
          <w:p w14:paraId="112A27AA" w14:textId="77777777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vAlign w:val="bottom"/>
          </w:tcPr>
          <w:p w14:paraId="194066EC" w14:textId="77777777" w:rsidR="00113524" w:rsidRPr="00757917" w:rsidRDefault="00113524" w:rsidP="00984FEB">
            <w:pPr>
              <w:pStyle w:val="acctfourfigures"/>
              <w:tabs>
                <w:tab w:val="clear" w:pos="765"/>
                <w:tab w:val="decimal" w:pos="82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13524" w:rsidRPr="00757917" w14:paraId="5C311978" w14:textId="77777777" w:rsidTr="00113524">
        <w:trPr>
          <w:gridAfter w:val="10"/>
          <w:wAfter w:w="11050" w:type="dxa"/>
          <w:cantSplit/>
          <w:trHeight w:val="78"/>
        </w:trPr>
        <w:tc>
          <w:tcPr>
            <w:tcW w:w="2761" w:type="dxa"/>
          </w:tcPr>
          <w:p w14:paraId="192B328E" w14:textId="4D9903A0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ประกันภัย</w:t>
            </w:r>
          </w:p>
        </w:tc>
        <w:tc>
          <w:tcPr>
            <w:tcW w:w="922" w:type="dxa"/>
            <w:tcBorders>
              <w:bottom w:val="single" w:sz="4" w:space="0" w:color="auto"/>
            </w:tcBorders>
            <w:vAlign w:val="bottom"/>
          </w:tcPr>
          <w:p w14:paraId="293F3C84" w14:textId="022CED97" w:rsidR="00113524" w:rsidRPr="00757917" w:rsidRDefault="00113524" w:rsidP="00984FEB">
            <w:pPr>
              <w:pStyle w:val="acctfourfigures"/>
              <w:tabs>
                <w:tab w:val="clear" w:pos="765"/>
                <w:tab w:val="decimal" w:pos="581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88" w:type="dxa"/>
          </w:tcPr>
          <w:p w14:paraId="7A016001" w14:textId="77777777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tcBorders>
              <w:bottom w:val="single" w:sz="4" w:space="0" w:color="auto"/>
            </w:tcBorders>
            <w:vAlign w:val="bottom"/>
          </w:tcPr>
          <w:p w14:paraId="21CCEE37" w14:textId="10A372E1" w:rsidR="00113524" w:rsidRPr="00757917" w:rsidRDefault="00113524" w:rsidP="00984FEB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(1)</w:t>
            </w:r>
          </w:p>
        </w:tc>
        <w:tc>
          <w:tcPr>
            <w:tcW w:w="188" w:type="dxa"/>
          </w:tcPr>
          <w:p w14:paraId="4DDB8487" w14:textId="77777777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bottom w:val="single" w:sz="4" w:space="0" w:color="auto"/>
            </w:tcBorders>
            <w:vAlign w:val="bottom"/>
          </w:tcPr>
          <w:p w14:paraId="797812FE" w14:textId="697ADDFB" w:rsidR="00113524" w:rsidRPr="00757917" w:rsidRDefault="00113524" w:rsidP="00984FEB">
            <w:pPr>
              <w:pStyle w:val="acctfourfigures"/>
              <w:tabs>
                <w:tab w:val="clear" w:pos="765"/>
                <w:tab w:val="decimal" w:pos="506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93" w:type="dxa"/>
          </w:tcPr>
          <w:p w14:paraId="0E7DA651" w14:textId="77777777" w:rsidR="00113524" w:rsidRPr="00757917" w:rsidRDefault="00113524" w:rsidP="00984FE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bottom w:val="single" w:sz="4" w:space="0" w:color="auto"/>
            </w:tcBorders>
            <w:vAlign w:val="bottom"/>
          </w:tcPr>
          <w:p w14:paraId="056237A3" w14:textId="29A2D887" w:rsidR="00113524" w:rsidRPr="00757917" w:rsidRDefault="00113524" w:rsidP="000B34A9">
            <w:pPr>
              <w:pStyle w:val="acctfourfigures"/>
              <w:tabs>
                <w:tab w:val="clear" w:pos="765"/>
                <w:tab w:val="decimal" w:pos="56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23FD2343" w14:textId="77777777" w:rsidR="00113524" w:rsidRPr="00757917" w:rsidRDefault="00113524" w:rsidP="000B34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bottom w:val="single" w:sz="4" w:space="0" w:color="auto"/>
            </w:tcBorders>
            <w:vAlign w:val="bottom"/>
          </w:tcPr>
          <w:p w14:paraId="413E79E9" w14:textId="67596D8F" w:rsidR="00113524" w:rsidRPr="00757917" w:rsidRDefault="00113524" w:rsidP="000B34A9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</w:tcPr>
          <w:p w14:paraId="14D7BECE" w14:textId="77777777" w:rsidR="00113524" w:rsidRPr="00757917" w:rsidRDefault="00113524" w:rsidP="000B34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61"/>
              </w:tabs>
              <w:ind w:right="99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tcBorders>
              <w:bottom w:val="single" w:sz="4" w:space="0" w:color="auto"/>
            </w:tcBorders>
            <w:vAlign w:val="bottom"/>
          </w:tcPr>
          <w:p w14:paraId="33BFB28A" w14:textId="6CCD01D4" w:rsidR="00113524" w:rsidRPr="00757917" w:rsidRDefault="00113524" w:rsidP="000B34A9">
            <w:pPr>
              <w:pStyle w:val="acctfourfigures"/>
              <w:tabs>
                <w:tab w:val="clear" w:pos="765"/>
                <w:tab w:val="decimal" w:pos="56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113524" w:rsidRPr="00757917" w14:paraId="1FF9003F" w14:textId="77777777" w:rsidTr="00113524">
        <w:trPr>
          <w:gridAfter w:val="10"/>
          <w:wAfter w:w="11050" w:type="dxa"/>
          <w:cantSplit/>
          <w:trHeight w:val="78"/>
        </w:trPr>
        <w:tc>
          <w:tcPr>
            <w:tcW w:w="2761" w:type="dxa"/>
          </w:tcPr>
          <w:p w14:paraId="62AAF96B" w14:textId="24A89756" w:rsidR="00113524" w:rsidRPr="00757917" w:rsidRDefault="00113524" w:rsidP="003B47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91" w:hanging="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2F5C21" w14:textId="29A2853B" w:rsidR="00113524" w:rsidRPr="00757917" w:rsidRDefault="00113524" w:rsidP="000B34A9">
            <w:pPr>
              <w:pStyle w:val="acctfourfigures"/>
              <w:tabs>
                <w:tab w:val="clear" w:pos="765"/>
                <w:tab w:val="decimal" w:pos="585"/>
              </w:tabs>
              <w:spacing w:line="240" w:lineRule="atLeast"/>
              <w:ind w:right="-36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188" w:type="dxa"/>
            <w:vAlign w:val="bottom"/>
          </w:tcPr>
          <w:p w14:paraId="37EE4B29" w14:textId="77777777" w:rsidR="00113524" w:rsidRPr="00757917" w:rsidRDefault="00113524" w:rsidP="003B47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0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BC63052" w14:textId="10CDD755" w:rsidR="00113524" w:rsidRPr="00757917" w:rsidRDefault="00113524" w:rsidP="00104D5E">
            <w:pPr>
              <w:pStyle w:val="acctfourfigures"/>
              <w:tabs>
                <w:tab w:val="clear" w:pos="765"/>
                <w:tab w:val="decimal" w:pos="655"/>
              </w:tabs>
              <w:spacing w:line="240" w:lineRule="atLeast"/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(1)</w:t>
            </w:r>
          </w:p>
        </w:tc>
        <w:tc>
          <w:tcPr>
            <w:tcW w:w="188" w:type="dxa"/>
            <w:vAlign w:val="bottom"/>
          </w:tcPr>
          <w:p w14:paraId="0D389E1F" w14:textId="77777777" w:rsidR="00113524" w:rsidRPr="00757917" w:rsidRDefault="00113524" w:rsidP="003B47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10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16C70E" w14:textId="4B3180AA" w:rsidR="00113524" w:rsidRPr="00757917" w:rsidRDefault="00113524" w:rsidP="00FB1CD7">
            <w:pPr>
              <w:pStyle w:val="acctfourfigures"/>
              <w:tabs>
                <w:tab w:val="clear" w:pos="765"/>
                <w:tab w:val="decimal" w:pos="310"/>
                <w:tab w:val="decimal" w:pos="506"/>
              </w:tabs>
              <w:spacing w:line="240" w:lineRule="atLeast"/>
              <w:ind w:right="-38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93" w:type="dxa"/>
            <w:vAlign w:val="bottom"/>
          </w:tcPr>
          <w:p w14:paraId="14DF3BFB" w14:textId="77777777" w:rsidR="00113524" w:rsidRPr="00757917" w:rsidRDefault="00113524" w:rsidP="003B47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1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30CC222" w14:textId="3C32B81A" w:rsidR="00113524" w:rsidRPr="00757917" w:rsidRDefault="00113524" w:rsidP="003B47AD">
            <w:pPr>
              <w:pStyle w:val="acctfourfigures"/>
              <w:tabs>
                <w:tab w:val="clear" w:pos="765"/>
                <w:tab w:val="decimal" w:pos="561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  <w:vAlign w:val="bottom"/>
          </w:tcPr>
          <w:p w14:paraId="2B8063CD" w14:textId="77777777" w:rsidR="00113524" w:rsidRPr="00757917" w:rsidRDefault="00113524" w:rsidP="003B47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78173F4" w14:textId="691DA99B" w:rsidR="00113524" w:rsidRPr="00757917" w:rsidRDefault="00113524" w:rsidP="003B47AD">
            <w:pPr>
              <w:pStyle w:val="acctfourfigures"/>
              <w:tabs>
                <w:tab w:val="clear" w:pos="765"/>
                <w:tab w:val="decimal" w:pos="45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188" w:type="dxa"/>
            <w:vAlign w:val="bottom"/>
          </w:tcPr>
          <w:p w14:paraId="3C4A5898" w14:textId="77777777" w:rsidR="00113524" w:rsidRPr="00757917" w:rsidRDefault="00113524" w:rsidP="003B47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1"/>
              </w:tabs>
              <w:ind w:right="9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0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B3589ED" w14:textId="58EF3006" w:rsidR="00113524" w:rsidRPr="00757917" w:rsidRDefault="00113524" w:rsidP="000B34A9">
            <w:pPr>
              <w:pStyle w:val="acctfourfigures"/>
              <w:tabs>
                <w:tab w:val="clear" w:pos="765"/>
                <w:tab w:val="decimal" w:pos="600"/>
              </w:tabs>
              <w:spacing w:line="240" w:lineRule="atLeast"/>
              <w:ind w:right="99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560BB8BC" w14:textId="0BDC3EDF" w:rsidR="00F574DF" w:rsidRPr="00757917" w:rsidRDefault="00F574DF" w:rsidP="00F574DF">
      <w:pPr>
        <w:rPr>
          <w:sz w:val="30"/>
          <w:szCs w:val="30"/>
          <w:lang w:val="x-none" w:eastAsia="x-none"/>
        </w:rPr>
      </w:pPr>
    </w:p>
    <w:tbl>
      <w:tblPr>
        <w:tblW w:w="9669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50"/>
        <w:gridCol w:w="697"/>
        <w:gridCol w:w="236"/>
        <w:gridCol w:w="687"/>
        <w:gridCol w:w="270"/>
        <w:gridCol w:w="700"/>
        <w:gridCol w:w="236"/>
        <w:gridCol w:w="785"/>
        <w:gridCol w:w="241"/>
        <w:gridCol w:w="647"/>
        <w:gridCol w:w="236"/>
        <w:gridCol w:w="720"/>
        <w:gridCol w:w="240"/>
        <w:gridCol w:w="716"/>
        <w:gridCol w:w="236"/>
        <w:gridCol w:w="772"/>
      </w:tblGrid>
      <w:tr w:rsidR="00BA3761" w:rsidRPr="00757917" w14:paraId="6D6B202C" w14:textId="77777777" w:rsidTr="00104F47">
        <w:tc>
          <w:tcPr>
            <w:tcW w:w="2250" w:type="dxa"/>
            <w:shd w:val="clear" w:color="auto" w:fill="auto"/>
          </w:tcPr>
          <w:p w14:paraId="5329D7B5" w14:textId="77777777" w:rsidR="00BA3761" w:rsidRPr="00757917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การกระทบยอดเพื่อหา</w:t>
            </w:r>
          </w:p>
        </w:tc>
        <w:tc>
          <w:tcPr>
            <w:tcW w:w="3611" w:type="dxa"/>
            <w:gridSpan w:val="7"/>
            <w:shd w:val="clear" w:color="auto" w:fill="auto"/>
          </w:tcPr>
          <w:p w14:paraId="07451F89" w14:textId="77777777" w:rsidR="00BA3761" w:rsidRPr="00757917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</w:tcPr>
          <w:p w14:paraId="01D78A03" w14:textId="77777777" w:rsidR="00BA3761" w:rsidRPr="00757917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</w:p>
        </w:tc>
        <w:tc>
          <w:tcPr>
            <w:tcW w:w="3567" w:type="dxa"/>
            <w:gridSpan w:val="7"/>
          </w:tcPr>
          <w:p w14:paraId="44D65441" w14:textId="77777777" w:rsidR="00BA3761" w:rsidRPr="00757917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DA68E3" w:rsidRPr="00757917" w14:paraId="57328233" w14:textId="77777777" w:rsidTr="00104F47">
        <w:tc>
          <w:tcPr>
            <w:tcW w:w="2250" w:type="dxa"/>
            <w:shd w:val="clear" w:color="auto" w:fill="auto"/>
          </w:tcPr>
          <w:p w14:paraId="41BE31AB" w14:textId="77777777" w:rsidR="00DA68E3" w:rsidRPr="00757917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74" w:right="-108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อัตราภาษีที่แท้จริง</w:t>
            </w:r>
          </w:p>
        </w:tc>
        <w:tc>
          <w:tcPr>
            <w:tcW w:w="1620" w:type="dxa"/>
            <w:gridSpan w:val="3"/>
            <w:shd w:val="clear" w:color="auto" w:fill="auto"/>
          </w:tcPr>
          <w:p w14:paraId="3884465D" w14:textId="1EF6349C" w:rsidR="00DA68E3" w:rsidRPr="00757917" w:rsidRDefault="00460DD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Cs/>
                <w:sz w:val="24"/>
                <w:szCs w:val="24"/>
              </w:rPr>
              <w:t>2564</w:t>
            </w:r>
          </w:p>
        </w:tc>
        <w:tc>
          <w:tcPr>
            <w:tcW w:w="270" w:type="dxa"/>
            <w:shd w:val="clear" w:color="auto" w:fill="auto"/>
          </w:tcPr>
          <w:p w14:paraId="458C1E13" w14:textId="77777777" w:rsidR="00DA68E3" w:rsidRPr="00757917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1" w:type="dxa"/>
            <w:gridSpan w:val="3"/>
            <w:shd w:val="clear" w:color="auto" w:fill="auto"/>
          </w:tcPr>
          <w:p w14:paraId="2B6A92E6" w14:textId="32C450DF" w:rsidR="00DA68E3" w:rsidRPr="00757917" w:rsidRDefault="00460DD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Cs/>
                <w:sz w:val="24"/>
                <w:szCs w:val="24"/>
              </w:rPr>
              <w:t>2563</w:t>
            </w:r>
          </w:p>
        </w:tc>
        <w:tc>
          <w:tcPr>
            <w:tcW w:w="241" w:type="dxa"/>
          </w:tcPr>
          <w:p w14:paraId="32924CC9" w14:textId="77777777" w:rsidR="00DA68E3" w:rsidRPr="00757917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03" w:type="dxa"/>
            <w:gridSpan w:val="3"/>
          </w:tcPr>
          <w:p w14:paraId="31987C95" w14:textId="554F74F8" w:rsidR="00DA68E3" w:rsidRPr="00757917" w:rsidRDefault="00460DD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Cs/>
                <w:sz w:val="24"/>
                <w:szCs w:val="24"/>
              </w:rPr>
              <w:t>2564</w:t>
            </w:r>
          </w:p>
        </w:tc>
        <w:tc>
          <w:tcPr>
            <w:tcW w:w="240" w:type="dxa"/>
          </w:tcPr>
          <w:p w14:paraId="41F0377F" w14:textId="77777777" w:rsidR="00DA68E3" w:rsidRPr="00757917" w:rsidRDefault="00DA68E3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24" w:type="dxa"/>
            <w:gridSpan w:val="3"/>
          </w:tcPr>
          <w:p w14:paraId="378DD509" w14:textId="196F0684" w:rsidR="00DA68E3" w:rsidRPr="00757917" w:rsidRDefault="00460DDC" w:rsidP="00DA68E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Cs/>
                <w:sz w:val="24"/>
                <w:szCs w:val="24"/>
              </w:rPr>
              <w:t>2563</w:t>
            </w:r>
          </w:p>
        </w:tc>
      </w:tr>
      <w:tr w:rsidR="00BA3761" w:rsidRPr="00757917" w14:paraId="12F24B55" w14:textId="77777777" w:rsidTr="00104F47">
        <w:tc>
          <w:tcPr>
            <w:tcW w:w="2250" w:type="dxa"/>
            <w:shd w:val="clear" w:color="auto" w:fill="auto"/>
          </w:tcPr>
          <w:p w14:paraId="47B9C6C1" w14:textId="77777777" w:rsidR="00BA3761" w:rsidRPr="00757917" w:rsidRDefault="00BA3761" w:rsidP="00B55FB3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  <w:shd w:val="clear" w:color="auto" w:fill="auto"/>
          </w:tcPr>
          <w:p w14:paraId="5CB51FAF" w14:textId="00EE4097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shd w:val="clear" w:color="auto" w:fill="auto"/>
          </w:tcPr>
          <w:p w14:paraId="2B8D6C5E" w14:textId="77777777" w:rsidR="00BA3761" w:rsidRPr="00757917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2246DA11" w14:textId="2E93FF81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2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1328873C" w14:textId="77777777" w:rsidR="00BA3761" w:rsidRPr="00757917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5A4E3481" w14:textId="311B573B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shd w:val="clear" w:color="auto" w:fill="auto"/>
          </w:tcPr>
          <w:p w14:paraId="05412643" w14:textId="77777777" w:rsidR="00BA3761" w:rsidRPr="00757917" w:rsidRDefault="00BA3761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  <w:shd w:val="clear" w:color="auto" w:fill="auto"/>
          </w:tcPr>
          <w:p w14:paraId="66D115AA" w14:textId="1804D3C9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16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7E38FE09" w14:textId="77777777" w:rsidR="00BA3761" w:rsidRPr="00757917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3EF0AC3A" w14:textId="41663216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320C0437" w14:textId="77777777" w:rsidR="00BA3761" w:rsidRPr="00757917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5501AC1" w14:textId="39FDF347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5D1F1EDA" w14:textId="77777777" w:rsidR="00BA3761" w:rsidRPr="00757917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348E0E15" w14:textId="21547DAE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อัตราภาษี</w:t>
            </w:r>
          </w:p>
        </w:tc>
        <w:tc>
          <w:tcPr>
            <w:tcW w:w="236" w:type="dxa"/>
            <w:tcBorders>
              <w:bottom w:val="nil"/>
            </w:tcBorders>
          </w:tcPr>
          <w:p w14:paraId="48BEFF70" w14:textId="77777777" w:rsidR="00BA3761" w:rsidRPr="00757917" w:rsidRDefault="00BA3761" w:rsidP="00B55FB3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3E60643D" w14:textId="4A4E18D4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right="-108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</w:tr>
      <w:tr w:rsidR="00BA3761" w:rsidRPr="00757917" w14:paraId="010A5875" w14:textId="77777777" w:rsidTr="00104F47">
        <w:tc>
          <w:tcPr>
            <w:tcW w:w="2250" w:type="dxa"/>
            <w:shd w:val="clear" w:color="auto" w:fill="auto"/>
          </w:tcPr>
          <w:p w14:paraId="1AE5F589" w14:textId="77777777" w:rsidR="00BA3761" w:rsidRPr="00757917" w:rsidRDefault="00BA3761" w:rsidP="00BA3761">
            <w:pPr>
              <w:tabs>
                <w:tab w:val="clear" w:pos="2807"/>
              </w:tabs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97" w:type="dxa"/>
            <w:shd w:val="clear" w:color="auto" w:fill="auto"/>
          </w:tcPr>
          <w:p w14:paraId="03093641" w14:textId="0C800773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39" w:right="-127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137318E8" w14:textId="77777777" w:rsidR="00BA3761" w:rsidRPr="00757917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418F4617" w14:textId="11FCA827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2"/>
              <w:jc w:val="center"/>
              <w:rPr>
                <w:rFonts w:ascii="Angsana New" w:hAnsi="Angsana New"/>
                <w:i/>
                <w:iCs/>
                <w:spacing w:val="-2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(</w:t>
            </w:r>
            <w:r w:rsidR="00902568" w:rsidRPr="00757917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ล้านบาท</w:t>
            </w:r>
            <w:r w:rsidRPr="00757917">
              <w:rPr>
                <w:rFonts w:ascii="Angsana New" w:hAnsi="Angsana New" w:hint="cs"/>
                <w:i/>
                <w:iCs/>
                <w:spacing w:val="-2"/>
                <w:sz w:val="24"/>
                <w:szCs w:val="24"/>
                <w:cs/>
                <w:lang w:bidi="th-TH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3080A79D" w14:textId="77777777" w:rsidR="00BA3761" w:rsidRPr="00757917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52AB01E8" w14:textId="1723A223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76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shd w:val="clear" w:color="auto" w:fill="auto"/>
          </w:tcPr>
          <w:p w14:paraId="05751340" w14:textId="77777777" w:rsidR="00BA3761" w:rsidRPr="00757917" w:rsidRDefault="00BA3761" w:rsidP="00BA376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  <w:shd w:val="clear" w:color="auto" w:fill="auto"/>
          </w:tcPr>
          <w:p w14:paraId="77703C4A" w14:textId="0A1E7A1C" w:rsidR="00BA3761" w:rsidRPr="00757917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16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1" w:type="dxa"/>
            <w:tcBorders>
              <w:bottom w:val="nil"/>
            </w:tcBorders>
          </w:tcPr>
          <w:p w14:paraId="27C5CC02" w14:textId="77777777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6A303C92" w14:textId="0036887C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184" w:right="-114" w:firstLine="105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579090B1" w14:textId="77777777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600BC678" w14:textId="02F19CF1" w:rsidR="00BA3761" w:rsidRPr="00757917" w:rsidRDefault="00902568" w:rsidP="00902568">
            <w:pPr>
              <w:pStyle w:val="acctfourfigures"/>
              <w:tabs>
                <w:tab w:val="clear" w:pos="765"/>
              </w:tabs>
              <w:spacing w:line="240" w:lineRule="auto"/>
              <w:ind w:left="-95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  <w:tc>
          <w:tcPr>
            <w:tcW w:w="240" w:type="dxa"/>
            <w:tcBorders>
              <w:bottom w:val="nil"/>
            </w:tcBorders>
          </w:tcPr>
          <w:p w14:paraId="3EC9C036" w14:textId="77777777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5CDFB08E" w14:textId="122DAB44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(ร้อยละ)</w:t>
            </w:r>
          </w:p>
        </w:tc>
        <w:tc>
          <w:tcPr>
            <w:tcW w:w="236" w:type="dxa"/>
            <w:tcBorders>
              <w:bottom w:val="nil"/>
            </w:tcBorders>
          </w:tcPr>
          <w:p w14:paraId="0C8528BB" w14:textId="77777777" w:rsidR="00BA3761" w:rsidRPr="00757917" w:rsidRDefault="00BA3761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6B784C0C" w14:textId="1BCC2D46" w:rsidR="00BA3761" w:rsidRPr="00757917" w:rsidRDefault="00902568" w:rsidP="00BA3761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190888" w:rsidRPr="00757917" w14:paraId="15750769" w14:textId="77777777" w:rsidTr="00104F47">
        <w:tc>
          <w:tcPr>
            <w:tcW w:w="2250" w:type="dxa"/>
            <w:shd w:val="clear" w:color="auto" w:fill="auto"/>
          </w:tcPr>
          <w:p w14:paraId="7440C72E" w14:textId="77777777" w:rsidR="00190888" w:rsidRPr="00757917" w:rsidRDefault="00190888" w:rsidP="00190888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กำไรก่อนภาษีเงินได้รวม</w:t>
            </w:r>
          </w:p>
        </w:tc>
        <w:tc>
          <w:tcPr>
            <w:tcW w:w="697" w:type="dxa"/>
            <w:shd w:val="clear" w:color="auto" w:fill="auto"/>
          </w:tcPr>
          <w:p w14:paraId="74261E9A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7570F38D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double" w:sz="4" w:space="0" w:color="auto"/>
            </w:tcBorders>
            <w:shd w:val="clear" w:color="auto" w:fill="auto"/>
          </w:tcPr>
          <w:p w14:paraId="093C60F0" w14:textId="79D7E678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1,85</w:t>
            </w:r>
            <w:r w:rsidR="002C31A9" w:rsidRPr="00757917"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270" w:type="dxa"/>
            <w:shd w:val="clear" w:color="auto" w:fill="auto"/>
          </w:tcPr>
          <w:p w14:paraId="6C5F7C46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262F8643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shd w:val="clear" w:color="auto" w:fill="auto"/>
          </w:tcPr>
          <w:p w14:paraId="083E837F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double" w:sz="4" w:space="0" w:color="auto"/>
            </w:tcBorders>
            <w:shd w:val="clear" w:color="auto" w:fill="auto"/>
          </w:tcPr>
          <w:p w14:paraId="614759BB" w14:textId="020D92FA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3,47</w:t>
            </w:r>
            <w:r w:rsidR="00104F47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</w:t>
            </w:r>
          </w:p>
        </w:tc>
        <w:tc>
          <w:tcPr>
            <w:tcW w:w="241" w:type="dxa"/>
            <w:tcBorders>
              <w:bottom w:val="nil"/>
            </w:tcBorders>
          </w:tcPr>
          <w:p w14:paraId="094A366D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7F169EC1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1D543EE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double" w:sz="4" w:space="0" w:color="auto"/>
            </w:tcBorders>
          </w:tcPr>
          <w:p w14:paraId="0D9BD802" w14:textId="3268F0CB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2,37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240" w:type="dxa"/>
            <w:tcBorders>
              <w:bottom w:val="nil"/>
            </w:tcBorders>
          </w:tcPr>
          <w:p w14:paraId="2EBA7056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1746224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28E5E32F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double" w:sz="4" w:space="0" w:color="auto"/>
            </w:tcBorders>
          </w:tcPr>
          <w:p w14:paraId="16494F54" w14:textId="715B4202" w:rsidR="00190888" w:rsidRPr="00757917" w:rsidRDefault="00190888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1,479</w:t>
            </w:r>
          </w:p>
        </w:tc>
      </w:tr>
      <w:tr w:rsidR="00190888" w:rsidRPr="00757917" w14:paraId="17EF2BCF" w14:textId="77777777" w:rsidTr="00104F47">
        <w:tc>
          <w:tcPr>
            <w:tcW w:w="2250" w:type="dxa"/>
            <w:vAlign w:val="bottom"/>
          </w:tcPr>
          <w:p w14:paraId="45A9FBF8" w14:textId="7BC9FEFE" w:rsidR="00190888" w:rsidRPr="00757917" w:rsidRDefault="00190888" w:rsidP="00190888">
            <w:pPr>
              <w:spacing w:line="240" w:lineRule="auto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จำนวนภาษีตามอัตราภาษีเงินได้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2534351C" w14:textId="1C99B16A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110" w:right="-13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EE628BE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3EB5FC5B" w14:textId="3753B09E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37</w:t>
            </w:r>
            <w:r w:rsidR="002C31A9" w:rsidRPr="00757917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669F0825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7E087284" w14:textId="585592F4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tLeast"/>
              <w:ind w:left="-118" w:right="-131" w:firstLine="39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51E348E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2D2F625" w14:textId="4B09FEDA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tLeast"/>
              <w:ind w:left="-79" w:right="-10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694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423992A7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nil"/>
            </w:tcBorders>
          </w:tcPr>
          <w:p w14:paraId="35BBE6C3" w14:textId="39AA48B7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0490955E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double" w:sz="4" w:space="0" w:color="auto"/>
              <w:bottom w:val="nil"/>
            </w:tcBorders>
          </w:tcPr>
          <w:p w14:paraId="39BEF869" w14:textId="74F3C194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47</w:t>
            </w:r>
            <w:r w:rsidR="0041262A" w:rsidRPr="00757917">
              <w:rPr>
                <w:rFonts w:ascii="Angsana New" w:hAnsi="Angsana New"/>
                <w:sz w:val="24"/>
                <w:szCs w:val="24"/>
              </w:rPr>
              <w:t>4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6E4CB600" w14:textId="0C13FEEE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  <w:bottom w:val="nil"/>
            </w:tcBorders>
          </w:tcPr>
          <w:p w14:paraId="0FEF0062" w14:textId="076E819F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131" w:right="-175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20.00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5EEE761C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double" w:sz="4" w:space="0" w:color="auto"/>
              <w:bottom w:val="nil"/>
            </w:tcBorders>
          </w:tcPr>
          <w:p w14:paraId="7D35E716" w14:textId="0E485F9E" w:rsidR="00190888" w:rsidRPr="00757917" w:rsidRDefault="00190888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296</w:t>
            </w:r>
          </w:p>
        </w:tc>
      </w:tr>
      <w:tr w:rsidR="00190888" w:rsidRPr="00757917" w14:paraId="6EF713D9" w14:textId="77777777" w:rsidTr="00104F47">
        <w:tc>
          <w:tcPr>
            <w:tcW w:w="2250" w:type="dxa"/>
            <w:vAlign w:val="bottom"/>
          </w:tcPr>
          <w:p w14:paraId="4D705E91" w14:textId="0F486311" w:rsidR="00190888" w:rsidRPr="00757917" w:rsidRDefault="00190888" w:rsidP="00190888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รายได้ที่ไม่ต้องเสียภาษี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6AE8CD9F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0252AA7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2CE1ECB6" w14:textId="351CE899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20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7242C3C1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065CAFD7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2CD26DCC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FCB08C6" w14:textId="1FB0A1EC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 w:right="-24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41" w:type="dxa"/>
            <w:tcBorders>
              <w:bottom w:val="nil"/>
            </w:tcBorders>
          </w:tcPr>
          <w:p w14:paraId="4B1C495A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736EF18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317F26B0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75FC05E6" w14:textId="720C529D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0" w:type="dxa"/>
            <w:tcBorders>
              <w:bottom w:val="nil"/>
            </w:tcBorders>
          </w:tcPr>
          <w:p w14:paraId="607B5232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60D3BED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4C0E549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7291AD5" w14:textId="674F8E20" w:rsidR="00190888" w:rsidRPr="00757917" w:rsidRDefault="00190888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190888" w:rsidRPr="00757917" w14:paraId="09377483" w14:textId="77777777" w:rsidTr="00104F47">
        <w:tc>
          <w:tcPr>
            <w:tcW w:w="2250" w:type="dxa"/>
            <w:vAlign w:val="bottom"/>
          </w:tcPr>
          <w:p w14:paraId="4EACCC2F" w14:textId="5B99595A" w:rsidR="00190888" w:rsidRPr="00757917" w:rsidRDefault="00190888" w:rsidP="00190888">
            <w:pPr>
              <w:tabs>
                <w:tab w:val="clear" w:pos="227"/>
              </w:tabs>
              <w:spacing w:line="240" w:lineRule="auto"/>
              <w:ind w:left="254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-  เงินปันผลรับจากบริษัท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ย่อย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6220AE1" w14:textId="3DAAE3AD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308317A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1C5F0A10" w14:textId="51CD71A8" w:rsidR="00190888" w:rsidRPr="00757917" w:rsidRDefault="00E715D0" w:rsidP="00E715D0">
            <w:pPr>
              <w:pStyle w:val="acctfourfigures"/>
              <w:tabs>
                <w:tab w:val="clear" w:pos="765"/>
                <w:tab w:val="decimal" w:pos="312"/>
              </w:tabs>
              <w:spacing w:line="240" w:lineRule="auto"/>
              <w:ind w:left="-79" w:right="-24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0511BB4B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144AD78F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24"/>
                <w:szCs w:val="24"/>
                <w:lang w:val="en-US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163C3BFA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1FD5B40C" w14:textId="08C274CF" w:rsidR="00190888" w:rsidRPr="00757917" w:rsidRDefault="00190888" w:rsidP="00190888">
            <w:pPr>
              <w:pStyle w:val="acctfourfigures"/>
              <w:tabs>
                <w:tab w:val="clear" w:pos="765"/>
                <w:tab w:val="decimal" w:pos="400"/>
              </w:tabs>
              <w:spacing w:line="240" w:lineRule="auto"/>
              <w:ind w:left="-79" w:right="-24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tcBorders>
              <w:bottom w:val="nil"/>
            </w:tcBorders>
          </w:tcPr>
          <w:p w14:paraId="6468FC1C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A9CB084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82C7279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</w:tcPr>
          <w:p w14:paraId="3C30607A" w14:textId="7D06B36F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(447)</w:t>
            </w:r>
          </w:p>
        </w:tc>
        <w:tc>
          <w:tcPr>
            <w:tcW w:w="240" w:type="dxa"/>
            <w:tcBorders>
              <w:bottom w:val="nil"/>
            </w:tcBorders>
          </w:tcPr>
          <w:p w14:paraId="26F1FDF7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2CA8B7CF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5FA05A30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</w:tcPr>
          <w:p w14:paraId="25B0C30C" w14:textId="667D98CF" w:rsidR="00190888" w:rsidRPr="00757917" w:rsidRDefault="00190888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(223)</w:t>
            </w:r>
          </w:p>
        </w:tc>
      </w:tr>
      <w:tr w:rsidR="00190888" w:rsidRPr="00757917" w14:paraId="2E3375C7" w14:textId="77777777" w:rsidTr="00104F47">
        <w:tc>
          <w:tcPr>
            <w:tcW w:w="2250" w:type="dxa"/>
            <w:vAlign w:val="bottom"/>
          </w:tcPr>
          <w:p w14:paraId="65B7E010" w14:textId="77777777" w:rsidR="002818FE" w:rsidRPr="00757917" w:rsidRDefault="00190888" w:rsidP="00190888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12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757917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757917"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  <w:t>กำไรสุทธิที่ได้รับการส่งเสริม</w:t>
            </w:r>
          </w:p>
          <w:p w14:paraId="02F64DD9" w14:textId="07879943" w:rsidR="00190888" w:rsidRPr="00757917" w:rsidRDefault="002818FE" w:rsidP="00190888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pacing w:val="-12"/>
                <w:sz w:val="24"/>
                <w:szCs w:val="24"/>
              </w:rPr>
              <w:t xml:space="preserve">          </w:t>
            </w:r>
            <w:r w:rsidR="00190888" w:rsidRPr="00757917">
              <w:rPr>
                <w:rFonts w:asciiTheme="majorBidi" w:hAnsiTheme="majorBidi" w:cstheme="majorBidi"/>
                <w:spacing w:val="-12"/>
                <w:sz w:val="24"/>
                <w:szCs w:val="24"/>
                <w:cs/>
              </w:rPr>
              <w:t>การลงทุน</w:t>
            </w:r>
          </w:p>
        </w:tc>
        <w:tc>
          <w:tcPr>
            <w:tcW w:w="697" w:type="dxa"/>
            <w:tcBorders>
              <w:top w:val="nil"/>
            </w:tcBorders>
            <w:shd w:val="clear" w:color="auto" w:fill="auto"/>
          </w:tcPr>
          <w:p w14:paraId="3E15313C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  <w:shd w:val="clear" w:color="auto" w:fill="auto"/>
          </w:tcPr>
          <w:p w14:paraId="4E0E9581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nil"/>
            </w:tcBorders>
            <w:shd w:val="clear" w:color="auto" w:fill="auto"/>
          </w:tcPr>
          <w:p w14:paraId="696CE63C" w14:textId="77777777" w:rsidR="005F5DFF" w:rsidRPr="00757917" w:rsidRDefault="005F5DFF" w:rsidP="006925E3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left="-79" w:right="-105"/>
              <w:rPr>
                <w:rFonts w:ascii="Angsana New" w:hAnsi="Angsana New"/>
                <w:sz w:val="24"/>
                <w:szCs w:val="24"/>
              </w:rPr>
            </w:pPr>
          </w:p>
          <w:p w14:paraId="208A4404" w14:textId="4ADF0919" w:rsidR="00190888" w:rsidRPr="00757917" w:rsidRDefault="00C858FE" w:rsidP="006925E3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left="-79" w:right="-105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48</w:t>
            </w:r>
            <w:r w:rsidRPr="00757917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70" w:type="dxa"/>
            <w:tcBorders>
              <w:top w:val="nil"/>
            </w:tcBorders>
            <w:shd w:val="clear" w:color="auto" w:fill="auto"/>
          </w:tcPr>
          <w:p w14:paraId="7360123C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</w:tcBorders>
            <w:shd w:val="clear" w:color="auto" w:fill="auto"/>
          </w:tcPr>
          <w:p w14:paraId="47A87E42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  <w:shd w:val="clear" w:color="auto" w:fill="auto"/>
          </w:tcPr>
          <w:p w14:paraId="26008A90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7BC1F108" w14:textId="77777777" w:rsidR="005F5DFF" w:rsidRPr="00757917" w:rsidRDefault="005F5DFF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</w:p>
          <w:p w14:paraId="7DD06EF4" w14:textId="11C98A0E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(59)</w:t>
            </w:r>
          </w:p>
        </w:tc>
        <w:tc>
          <w:tcPr>
            <w:tcW w:w="241" w:type="dxa"/>
            <w:tcBorders>
              <w:top w:val="nil"/>
            </w:tcBorders>
          </w:tcPr>
          <w:p w14:paraId="403D9322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</w:tcBorders>
          </w:tcPr>
          <w:p w14:paraId="15424902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2AF79A69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</w:tcBorders>
          </w:tcPr>
          <w:p w14:paraId="32BCD267" w14:textId="77777777" w:rsidR="005F5DFF" w:rsidRPr="00757917" w:rsidRDefault="005F5DFF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50"/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77EB68F6" w14:textId="5A48B7B7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50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(12)</w:t>
            </w:r>
          </w:p>
        </w:tc>
        <w:tc>
          <w:tcPr>
            <w:tcW w:w="240" w:type="dxa"/>
            <w:tcBorders>
              <w:top w:val="nil"/>
            </w:tcBorders>
          </w:tcPr>
          <w:p w14:paraId="1D2695C3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top w:val="nil"/>
            </w:tcBorders>
          </w:tcPr>
          <w:p w14:paraId="6C4C1EFF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</w:tcBorders>
          </w:tcPr>
          <w:p w14:paraId="3F4E0F94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nil"/>
            </w:tcBorders>
          </w:tcPr>
          <w:p w14:paraId="13A62F55" w14:textId="77777777" w:rsidR="005F5DFF" w:rsidRPr="00757917" w:rsidRDefault="005F5DFF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</w:p>
          <w:p w14:paraId="30B86CD2" w14:textId="10E09AFA" w:rsidR="00190888" w:rsidRPr="00757917" w:rsidRDefault="00190888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(20)</w:t>
            </w:r>
          </w:p>
        </w:tc>
      </w:tr>
      <w:tr w:rsidR="00190888" w:rsidRPr="00757917" w14:paraId="21796395" w14:textId="77777777" w:rsidTr="00104F47">
        <w:tc>
          <w:tcPr>
            <w:tcW w:w="2250" w:type="dxa"/>
            <w:vAlign w:val="bottom"/>
          </w:tcPr>
          <w:p w14:paraId="073A23B2" w14:textId="7E6D5328" w:rsidR="00190888" w:rsidRPr="00757917" w:rsidRDefault="00190888" w:rsidP="00190888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</w:t>
            </w:r>
            <w:r w:rsidRPr="00757917">
              <w:rPr>
                <w:rFonts w:asciiTheme="majorBidi" w:hAnsiTheme="majorBidi" w:cstheme="majorBidi"/>
                <w:spacing w:val="-6"/>
                <w:sz w:val="24"/>
                <w:szCs w:val="24"/>
                <w:cs/>
              </w:rPr>
              <w:t xml:space="preserve">- 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กำไร</w:t>
            </w: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จากการจำหน่ายเงินลงทุนในบริษัทร่วม</w:t>
            </w:r>
          </w:p>
        </w:tc>
        <w:tc>
          <w:tcPr>
            <w:tcW w:w="697" w:type="dxa"/>
            <w:shd w:val="clear" w:color="auto" w:fill="auto"/>
          </w:tcPr>
          <w:p w14:paraId="5C781351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0589F859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</w:tcPr>
          <w:p w14:paraId="47F051B2" w14:textId="77777777" w:rsidR="00E715D0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20"/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190933B8" w14:textId="3ABE21B2" w:rsidR="00C858FE" w:rsidRPr="00757917" w:rsidRDefault="00C858FE" w:rsidP="00D10B23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left="-79" w:right="-105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(4)</w:t>
            </w:r>
          </w:p>
        </w:tc>
        <w:tc>
          <w:tcPr>
            <w:tcW w:w="270" w:type="dxa"/>
            <w:shd w:val="clear" w:color="auto" w:fill="auto"/>
          </w:tcPr>
          <w:p w14:paraId="1111D4F7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7423C744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1BA07D1B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</w:tcPr>
          <w:p w14:paraId="501C9445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76EC42F5" w14:textId="7370FF05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Pr="00757917">
              <w:rPr>
                <w:rFonts w:ascii="Angsana New" w:hAnsi="Angsana New"/>
                <w:sz w:val="24"/>
                <w:szCs w:val="24"/>
              </w:rPr>
              <w:t>77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</w:tcPr>
          <w:p w14:paraId="60D19C26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</w:tcPr>
          <w:p w14:paraId="6460546A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5E9354F3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</w:tcPr>
          <w:p w14:paraId="33FE49E6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552EE470" w14:textId="3D65C1B7" w:rsidR="00E715D0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</w:tcPr>
          <w:p w14:paraId="02FE87B0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</w:tcPr>
          <w:p w14:paraId="79A82D19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</w:tcPr>
          <w:p w14:paraId="43D700D6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</w:tcPr>
          <w:p w14:paraId="295B7635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2A47D9C0" w14:textId="34D29AB5" w:rsidR="00190888" w:rsidRPr="00757917" w:rsidRDefault="00190888" w:rsidP="00190888">
            <w:pPr>
              <w:pStyle w:val="acctfourfigures"/>
              <w:tabs>
                <w:tab w:val="clear" w:pos="765"/>
                <w:tab w:val="decimal" w:pos="282"/>
                <w:tab w:val="decimal" w:pos="504"/>
              </w:tabs>
              <w:spacing w:line="240" w:lineRule="auto"/>
              <w:ind w:left="-79" w:right="-13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190888" w:rsidRPr="00757917" w14:paraId="02A8A71E" w14:textId="77777777" w:rsidTr="00104F47">
        <w:tc>
          <w:tcPr>
            <w:tcW w:w="2250" w:type="dxa"/>
            <w:vAlign w:val="bottom"/>
          </w:tcPr>
          <w:p w14:paraId="707DAD40" w14:textId="0B52759F" w:rsidR="00190888" w:rsidRPr="00757917" w:rsidRDefault="00190888" w:rsidP="00190888">
            <w:pPr>
              <w:tabs>
                <w:tab w:val="clear" w:pos="227"/>
                <w:tab w:val="clear" w:pos="2580"/>
                <w:tab w:val="left" w:pos="2412"/>
              </w:tabs>
              <w:ind w:right="-288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 - อื่นๆ</w:t>
            </w:r>
          </w:p>
        </w:tc>
        <w:tc>
          <w:tcPr>
            <w:tcW w:w="697" w:type="dxa"/>
            <w:shd w:val="clear" w:color="auto" w:fill="auto"/>
          </w:tcPr>
          <w:p w14:paraId="206C5C86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78264649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6F6354E7" w14:textId="7865618A" w:rsidR="00190888" w:rsidRPr="00757917" w:rsidRDefault="00C858FE" w:rsidP="00D10B23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left="-79" w:right="-105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50BD21D2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02C75188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338F7286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2129474A" w14:textId="468DF658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1" w:type="dxa"/>
            <w:vAlign w:val="bottom"/>
          </w:tcPr>
          <w:p w14:paraId="47A0ACBC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7A0F93BE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42A3CBFF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20D5C5BD" w14:textId="03C55610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vAlign w:val="bottom"/>
          </w:tcPr>
          <w:p w14:paraId="440F9DCE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2625BFE1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vAlign w:val="bottom"/>
          </w:tcPr>
          <w:p w14:paraId="113EDEA0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33EF6955" w14:textId="422A9DB6" w:rsidR="00190888" w:rsidRPr="00757917" w:rsidRDefault="00190888" w:rsidP="00190888">
            <w:pPr>
              <w:pStyle w:val="acctfourfigures"/>
              <w:tabs>
                <w:tab w:val="clear" w:pos="765"/>
                <w:tab w:val="decimal" w:pos="282"/>
                <w:tab w:val="decimal" w:pos="504"/>
              </w:tabs>
              <w:spacing w:line="240" w:lineRule="auto"/>
              <w:ind w:left="-79" w:right="-13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190888" w:rsidRPr="00757917" w14:paraId="6B13AD82" w14:textId="77777777" w:rsidTr="00104F47">
        <w:tc>
          <w:tcPr>
            <w:tcW w:w="2250" w:type="dxa"/>
            <w:vAlign w:val="bottom"/>
          </w:tcPr>
          <w:p w14:paraId="1B1FD715" w14:textId="6ACBDE62" w:rsidR="00190888" w:rsidRPr="00757917" w:rsidRDefault="00190888" w:rsidP="00190888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ค่าใช้จ่ายต้องห้ามทางภาษี</w:t>
            </w:r>
          </w:p>
        </w:tc>
        <w:tc>
          <w:tcPr>
            <w:tcW w:w="697" w:type="dxa"/>
            <w:shd w:val="clear" w:color="auto" w:fill="auto"/>
          </w:tcPr>
          <w:p w14:paraId="2F8B086A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03CE9571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0513FB84" w14:textId="34911D4D" w:rsidR="00190888" w:rsidRPr="00757917" w:rsidRDefault="00460DDC" w:rsidP="00C858FE">
            <w:pPr>
              <w:pStyle w:val="acctfourfigures"/>
              <w:tabs>
                <w:tab w:val="clear" w:pos="765"/>
              </w:tabs>
              <w:spacing w:line="240" w:lineRule="auto"/>
              <w:ind w:left="-79" w:right="-20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43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6AA4A0FC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48C0DFED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2A5B7505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02EBB403" w14:textId="32D9A638" w:rsidR="00190888" w:rsidRPr="00757917" w:rsidRDefault="00460DDC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60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276596A2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7F507986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D53151F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075E2174" w14:textId="4483495A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13614CA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52C86552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6CE3CFC1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51EF7977" w14:textId="78B77C71" w:rsidR="00190888" w:rsidRPr="00757917" w:rsidRDefault="00190888" w:rsidP="00190888">
            <w:pPr>
              <w:pStyle w:val="acctfourfigures"/>
              <w:tabs>
                <w:tab w:val="clear" w:pos="765"/>
                <w:tab w:val="decimal" w:pos="282"/>
                <w:tab w:val="decimal" w:pos="504"/>
              </w:tabs>
              <w:spacing w:line="240" w:lineRule="auto"/>
              <w:ind w:left="-79" w:right="-13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-</w:t>
            </w:r>
          </w:p>
        </w:tc>
      </w:tr>
      <w:tr w:rsidR="00190888" w:rsidRPr="00757917" w14:paraId="0847122F" w14:textId="77777777" w:rsidTr="00104F47">
        <w:tc>
          <w:tcPr>
            <w:tcW w:w="2250" w:type="dxa"/>
            <w:vAlign w:val="bottom"/>
          </w:tcPr>
          <w:p w14:paraId="79FEF908" w14:textId="67D0999B" w:rsidR="00190888" w:rsidRPr="00757917" w:rsidRDefault="00190888" w:rsidP="00190888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ความ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แตกต่างในอัตราภาษีเงินได้ที่แท้</w:t>
            </w:r>
            <w:r w:rsidR="002818FE" w:rsidRPr="00757917">
              <w:rPr>
                <w:rFonts w:ascii="Angsana New" w:hAnsi="Angsana New"/>
                <w:sz w:val="24"/>
                <w:szCs w:val="24"/>
                <w:cs/>
              </w:rPr>
              <w:t>จริงของส่วนแบ่งขาดทุน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ใน</w:t>
            </w:r>
            <w:r w:rsidRPr="00757917">
              <w:rPr>
                <w:rFonts w:ascii="Angsana New" w:hAnsi="Angsana New"/>
                <w:spacing w:val="-6"/>
                <w:sz w:val="24"/>
                <w:szCs w:val="24"/>
                <w:cs/>
              </w:rPr>
              <w:t>เงินลงทุนในบริษัทร่วมและการร่วมค้า</w:t>
            </w:r>
          </w:p>
        </w:tc>
        <w:tc>
          <w:tcPr>
            <w:tcW w:w="697" w:type="dxa"/>
            <w:shd w:val="clear" w:color="auto" w:fill="auto"/>
          </w:tcPr>
          <w:p w14:paraId="45A4A33D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58173466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687" w:type="dxa"/>
            <w:shd w:val="clear" w:color="auto" w:fill="auto"/>
            <w:vAlign w:val="bottom"/>
          </w:tcPr>
          <w:p w14:paraId="0D4213B6" w14:textId="02CD09A7" w:rsidR="00190888" w:rsidRPr="00757917" w:rsidRDefault="00C858FE" w:rsidP="00D10B23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left="-79" w:right="-105"/>
              <w:rPr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72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3AFADAC0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0" w:type="dxa"/>
            <w:shd w:val="clear" w:color="auto" w:fill="auto"/>
          </w:tcPr>
          <w:p w14:paraId="44A6C2FA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shd w:val="clear" w:color="auto" w:fill="auto"/>
          </w:tcPr>
          <w:p w14:paraId="4C92D8BF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85" w:type="dxa"/>
            <w:vAlign w:val="bottom"/>
          </w:tcPr>
          <w:p w14:paraId="3891EEC1" w14:textId="2420F428" w:rsidR="00190888" w:rsidRPr="00757917" w:rsidRDefault="00190888" w:rsidP="00190888">
            <w:pPr>
              <w:pStyle w:val="acctfourfigures"/>
              <w:tabs>
                <w:tab w:val="clear" w:pos="765"/>
                <w:tab w:val="decimal" w:pos="489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13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bottom w:val="nil"/>
            </w:tcBorders>
            <w:vAlign w:val="bottom"/>
          </w:tcPr>
          <w:p w14:paraId="51813402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vAlign w:val="bottom"/>
          </w:tcPr>
          <w:p w14:paraId="64B51F05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1373EB0B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vAlign w:val="bottom"/>
          </w:tcPr>
          <w:p w14:paraId="610CD1DF" w14:textId="7BA1DB9B" w:rsidR="00190888" w:rsidRPr="00757917" w:rsidRDefault="00E715D0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  <w:vAlign w:val="bottom"/>
          </w:tcPr>
          <w:p w14:paraId="43DC3FCA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vAlign w:val="bottom"/>
          </w:tcPr>
          <w:p w14:paraId="7387F1CF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  <w:vAlign w:val="bottom"/>
          </w:tcPr>
          <w:p w14:paraId="415492B4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vAlign w:val="bottom"/>
          </w:tcPr>
          <w:p w14:paraId="648CCAA5" w14:textId="27B3CDE2" w:rsidR="00190888" w:rsidRPr="00757917" w:rsidRDefault="00190888" w:rsidP="00190888">
            <w:pPr>
              <w:pStyle w:val="acctfourfigures"/>
              <w:tabs>
                <w:tab w:val="clear" w:pos="765"/>
                <w:tab w:val="decimal" w:pos="282"/>
                <w:tab w:val="decimal" w:pos="504"/>
              </w:tabs>
              <w:spacing w:line="240" w:lineRule="auto"/>
              <w:ind w:left="-79" w:right="-13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F70291" w:rsidRPr="00757917" w14:paraId="141AB963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01084327" w14:textId="5967FDF1" w:rsidR="00F70291" w:rsidRPr="00757917" w:rsidRDefault="00F70291" w:rsidP="00F70291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  <w:t>การใช้ขาดทุนทางภาษีที่เดิมไม่ได้บันทึก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3504E0B2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172CE8FB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510C2D7A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  <w:p w14:paraId="30F29BC5" w14:textId="132E1C52" w:rsidR="00F70291" w:rsidRPr="00757917" w:rsidRDefault="00CC7A92" w:rsidP="00CC7A92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664EA7B3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72845906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A583F5A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</w:tcPr>
          <w:p w14:paraId="67727931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0683496C" w14:textId="2DA02B10" w:rsidR="00F70291" w:rsidRPr="00757917" w:rsidRDefault="00F70291" w:rsidP="00F7029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8</w:t>
            </w:r>
          </w:p>
        </w:tc>
        <w:tc>
          <w:tcPr>
            <w:tcW w:w="241" w:type="dxa"/>
            <w:tcBorders>
              <w:bottom w:val="nil"/>
            </w:tcBorders>
          </w:tcPr>
          <w:p w14:paraId="75A47305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40DD8F43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0ECDCE57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0871A0A6" w14:textId="0B72C851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</w:tcPr>
          <w:p w14:paraId="0A2CA6E5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6E0B6792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469137B6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  <w:vAlign w:val="bottom"/>
          </w:tcPr>
          <w:p w14:paraId="4C131BB5" w14:textId="4271BD6E" w:rsidR="00F70291" w:rsidRPr="00757917" w:rsidRDefault="00F70291" w:rsidP="00F70291">
            <w:pPr>
              <w:pStyle w:val="acctfourfigures"/>
              <w:tabs>
                <w:tab w:val="clear" w:pos="765"/>
                <w:tab w:val="decimal" w:pos="282"/>
                <w:tab w:val="decimal" w:pos="504"/>
              </w:tabs>
              <w:spacing w:line="240" w:lineRule="auto"/>
              <w:ind w:left="-79" w:right="-13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F70291" w:rsidRPr="00757917" w14:paraId="3B582046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255071FF" w14:textId="53CC4204" w:rsidR="00F70291" w:rsidRPr="00757917" w:rsidRDefault="00F70291" w:rsidP="00F70291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4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ภาษีงวดก่อนๆ ที่บันทึก</w:t>
            </w:r>
            <w:r w:rsidR="00EA20B3"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ต่ำไ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ป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1A320820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C6E67DA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nil"/>
            </w:tcBorders>
            <w:shd w:val="clear" w:color="auto" w:fill="auto"/>
          </w:tcPr>
          <w:p w14:paraId="0292E0D4" w14:textId="2273E4D6" w:rsidR="00F70291" w:rsidRPr="00757917" w:rsidRDefault="008F6342" w:rsidP="00D10B23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left="-79" w:right="-105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</w:t>
            </w:r>
            <w:r w:rsidR="00064971" w:rsidRPr="00757917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57C7D532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284AB124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47A719E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bottom w:val="nil"/>
            </w:tcBorders>
          </w:tcPr>
          <w:p w14:paraId="7865956F" w14:textId="36E016D2" w:rsidR="00F70291" w:rsidRPr="00757917" w:rsidRDefault="00F70291" w:rsidP="00F7029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241" w:type="dxa"/>
            <w:tcBorders>
              <w:bottom w:val="nil"/>
            </w:tcBorders>
          </w:tcPr>
          <w:p w14:paraId="6C22B7C3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0AF0982C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4B0A8BDA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6EA4090D" w14:textId="4D7B7A68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 w:right="-6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bottom w:val="nil"/>
            </w:tcBorders>
          </w:tcPr>
          <w:p w14:paraId="25FC3647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57BB13B0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3EEF353B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nil"/>
            </w:tcBorders>
            <w:vAlign w:val="bottom"/>
          </w:tcPr>
          <w:p w14:paraId="79DA00A8" w14:textId="7450C6C6" w:rsidR="00F70291" w:rsidRPr="00757917" w:rsidRDefault="00F70291" w:rsidP="00F7029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</w:t>
            </w:r>
          </w:p>
        </w:tc>
      </w:tr>
      <w:tr w:rsidR="00F70291" w:rsidRPr="00757917" w14:paraId="00E295DF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4485975C" w14:textId="346D9FF8" w:rsidR="00F70291" w:rsidRPr="00757917" w:rsidRDefault="00F70291" w:rsidP="00F70291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Theme="majorBidi" w:hAnsiTheme="majorBidi" w:cstheme="majorBidi"/>
                <w:spacing w:val="-4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อื่นๆ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40C7737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 w:right="-1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7D466E2A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bottom w:val="single" w:sz="2" w:space="0" w:color="auto"/>
            </w:tcBorders>
            <w:shd w:val="clear" w:color="auto" w:fill="auto"/>
          </w:tcPr>
          <w:p w14:paraId="11FD44C3" w14:textId="2DD270BE" w:rsidR="00F70291" w:rsidRPr="00757917" w:rsidRDefault="0024228E" w:rsidP="0024228E">
            <w:pPr>
              <w:pStyle w:val="acctfourfigures"/>
              <w:tabs>
                <w:tab w:val="clear" w:pos="765"/>
                <w:tab w:val="decimal" w:pos="480"/>
              </w:tabs>
              <w:spacing w:line="240" w:lineRule="auto"/>
              <w:ind w:left="-79" w:right="-105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CC7A92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21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70" w:type="dxa"/>
            <w:tcBorders>
              <w:bottom w:val="nil"/>
            </w:tcBorders>
            <w:shd w:val="clear" w:color="auto" w:fill="auto"/>
          </w:tcPr>
          <w:p w14:paraId="3C4397ED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08282396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06E9E5B9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nil"/>
              <w:bottom w:val="single" w:sz="4" w:space="0" w:color="auto"/>
            </w:tcBorders>
          </w:tcPr>
          <w:p w14:paraId="561E8E79" w14:textId="5C209350" w:rsidR="00F70291" w:rsidRPr="00757917" w:rsidRDefault="00460DDC" w:rsidP="00F7029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17</w:t>
            </w:r>
          </w:p>
        </w:tc>
        <w:tc>
          <w:tcPr>
            <w:tcW w:w="241" w:type="dxa"/>
            <w:tcBorders>
              <w:bottom w:val="nil"/>
            </w:tcBorders>
          </w:tcPr>
          <w:p w14:paraId="6D4C8E7F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D039679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7DB06F01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0" w:type="dxa"/>
            <w:tcBorders>
              <w:bottom w:val="nil"/>
            </w:tcBorders>
            <w:vAlign w:val="bottom"/>
          </w:tcPr>
          <w:p w14:paraId="749F6B67" w14:textId="518A02F3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 w:right="-50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(18)</w:t>
            </w:r>
          </w:p>
        </w:tc>
        <w:tc>
          <w:tcPr>
            <w:tcW w:w="240" w:type="dxa"/>
            <w:tcBorders>
              <w:bottom w:val="nil"/>
            </w:tcBorders>
          </w:tcPr>
          <w:p w14:paraId="22E839F1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42039F34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236" w:type="dxa"/>
            <w:tcBorders>
              <w:bottom w:val="nil"/>
            </w:tcBorders>
          </w:tcPr>
          <w:p w14:paraId="1FFF60C3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72" w:type="dxa"/>
            <w:tcBorders>
              <w:bottom w:val="single" w:sz="4" w:space="0" w:color="auto"/>
            </w:tcBorders>
            <w:vAlign w:val="bottom"/>
          </w:tcPr>
          <w:p w14:paraId="232FEEA3" w14:textId="7D7A8A44" w:rsidR="00F70291" w:rsidRPr="00757917" w:rsidRDefault="00F70291" w:rsidP="00F7029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(1)</w:t>
            </w:r>
          </w:p>
        </w:tc>
      </w:tr>
      <w:tr w:rsidR="00F70291" w:rsidRPr="00757917" w14:paraId="151E0E3D" w14:textId="77777777" w:rsidTr="00104F47">
        <w:tc>
          <w:tcPr>
            <w:tcW w:w="2250" w:type="dxa"/>
            <w:tcBorders>
              <w:bottom w:val="nil"/>
            </w:tcBorders>
            <w:vAlign w:val="bottom"/>
          </w:tcPr>
          <w:p w14:paraId="5BE0A7EF" w14:textId="03E4BE15" w:rsidR="00F70291" w:rsidRPr="00757917" w:rsidRDefault="00F70291" w:rsidP="00F70291">
            <w:pPr>
              <w:tabs>
                <w:tab w:val="clear" w:pos="227"/>
              </w:tabs>
              <w:spacing w:line="240" w:lineRule="auto"/>
              <w:ind w:left="162" w:hanging="180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697" w:type="dxa"/>
            <w:tcBorders>
              <w:bottom w:val="nil"/>
            </w:tcBorders>
            <w:shd w:val="clear" w:color="auto" w:fill="auto"/>
          </w:tcPr>
          <w:p w14:paraId="54976685" w14:textId="5DFC3435" w:rsidR="00F70291" w:rsidRPr="00757917" w:rsidRDefault="00F70291" w:rsidP="00101003">
            <w:pPr>
              <w:pStyle w:val="acctfourfigures"/>
              <w:tabs>
                <w:tab w:val="clear" w:pos="765"/>
              </w:tabs>
              <w:spacing w:line="240" w:lineRule="auto"/>
              <w:ind w:left="-110" w:right="-135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15.5</w:t>
            </w:r>
            <w:r w:rsidR="003C3E93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4F44EF55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87" w:type="dxa"/>
            <w:tcBorders>
              <w:top w:val="single" w:sz="2" w:space="0" w:color="auto"/>
              <w:bottom w:val="double" w:sz="4" w:space="0" w:color="auto"/>
            </w:tcBorders>
            <w:shd w:val="clear" w:color="auto" w:fill="auto"/>
          </w:tcPr>
          <w:p w14:paraId="229E62C0" w14:textId="7259B923" w:rsidR="00F70291" w:rsidRPr="00757917" w:rsidRDefault="00F70291" w:rsidP="00B91DAA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288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</w:tcPr>
          <w:p w14:paraId="313F358B" w14:textId="798FC326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nil"/>
            </w:tcBorders>
            <w:shd w:val="clear" w:color="auto" w:fill="auto"/>
          </w:tcPr>
          <w:p w14:paraId="60F5EE82" w14:textId="0BE04CC0" w:rsidR="00F70291" w:rsidRPr="00757917" w:rsidRDefault="00460DDC" w:rsidP="00F70291">
            <w:pPr>
              <w:pStyle w:val="acctfourfigures"/>
              <w:tabs>
                <w:tab w:val="clear" w:pos="765"/>
              </w:tabs>
              <w:spacing w:line="240" w:lineRule="atLeast"/>
              <w:ind w:left="-111" w:right="-133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18</w:t>
            </w:r>
            <w:r w:rsidR="00F70291"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.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US" w:bidi="th-TH"/>
              </w:rPr>
              <w:t>20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5CBE956" w14:textId="77777777" w:rsidR="00F70291" w:rsidRPr="00757917" w:rsidRDefault="00F70291" w:rsidP="00F702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8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C3689B" w14:textId="28CA67A3" w:rsidR="00F70291" w:rsidRPr="00757917" w:rsidRDefault="00F70291" w:rsidP="00F70291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632</w:t>
            </w:r>
          </w:p>
        </w:tc>
        <w:tc>
          <w:tcPr>
            <w:tcW w:w="241" w:type="dxa"/>
            <w:tcBorders>
              <w:bottom w:val="nil"/>
            </w:tcBorders>
          </w:tcPr>
          <w:p w14:paraId="0590A60E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193F0CDA" w14:textId="3AD3C2AC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0.11</w:t>
            </w:r>
          </w:p>
        </w:tc>
        <w:tc>
          <w:tcPr>
            <w:tcW w:w="236" w:type="dxa"/>
            <w:tcBorders>
              <w:bottom w:val="nil"/>
            </w:tcBorders>
          </w:tcPr>
          <w:p w14:paraId="22DCCFA7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1705F3" w14:textId="1E03E324" w:rsidR="00F70291" w:rsidRPr="00757917" w:rsidRDefault="00F70291" w:rsidP="00EF52E1">
            <w:pPr>
              <w:pStyle w:val="acctfourfigures"/>
              <w:tabs>
                <w:tab w:val="clear" w:pos="765"/>
              </w:tabs>
              <w:spacing w:line="240" w:lineRule="auto"/>
              <w:ind w:left="-79" w:right="-5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(3)</w:t>
            </w:r>
          </w:p>
        </w:tc>
        <w:tc>
          <w:tcPr>
            <w:tcW w:w="240" w:type="dxa"/>
            <w:tcBorders>
              <w:bottom w:val="nil"/>
            </w:tcBorders>
          </w:tcPr>
          <w:p w14:paraId="6A4BEB4E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7D8EF9BB" w14:textId="572D7C18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131" w:right="-175"/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3.58</w:t>
            </w:r>
          </w:p>
        </w:tc>
        <w:tc>
          <w:tcPr>
            <w:tcW w:w="236" w:type="dxa"/>
            <w:tcBorders>
              <w:bottom w:val="nil"/>
            </w:tcBorders>
          </w:tcPr>
          <w:p w14:paraId="710F7870" w14:textId="77777777" w:rsidR="00F70291" w:rsidRPr="00757917" w:rsidRDefault="00F70291" w:rsidP="00F7029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98C441D" w14:textId="6C69A432" w:rsidR="00F70291" w:rsidRPr="00757917" w:rsidRDefault="00F70291" w:rsidP="00F70291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53</w:t>
            </w:r>
          </w:p>
        </w:tc>
      </w:tr>
    </w:tbl>
    <w:p w14:paraId="5DCC4082" w14:textId="77777777" w:rsidR="00104F47" w:rsidRPr="00757917" w:rsidRDefault="00104F47"/>
    <w:tbl>
      <w:tblPr>
        <w:tblW w:w="9706" w:type="dxa"/>
        <w:tblInd w:w="450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50"/>
        <w:gridCol w:w="716"/>
        <w:gridCol w:w="236"/>
        <w:gridCol w:w="771"/>
        <w:gridCol w:w="236"/>
        <w:gridCol w:w="701"/>
        <w:gridCol w:w="236"/>
        <w:gridCol w:w="795"/>
        <w:gridCol w:w="241"/>
        <w:gridCol w:w="647"/>
        <w:gridCol w:w="236"/>
        <w:gridCol w:w="721"/>
        <w:gridCol w:w="240"/>
        <w:gridCol w:w="719"/>
        <w:gridCol w:w="236"/>
        <w:gridCol w:w="725"/>
      </w:tblGrid>
      <w:tr w:rsidR="00902568" w:rsidRPr="00757917" w14:paraId="4DFB5B06" w14:textId="77777777" w:rsidTr="00701087">
        <w:trPr>
          <w:tblHeader/>
        </w:trPr>
        <w:tc>
          <w:tcPr>
            <w:tcW w:w="2250" w:type="dxa"/>
            <w:shd w:val="clear" w:color="auto" w:fill="auto"/>
          </w:tcPr>
          <w:p w14:paraId="38ECBC78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8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691" w:type="dxa"/>
            <w:gridSpan w:val="7"/>
            <w:shd w:val="clear" w:color="auto" w:fill="auto"/>
            <w:vAlign w:val="bottom"/>
          </w:tcPr>
          <w:p w14:paraId="6D071BA9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งบการเงินรวม</w:t>
            </w:r>
          </w:p>
        </w:tc>
        <w:tc>
          <w:tcPr>
            <w:tcW w:w="241" w:type="dxa"/>
            <w:vAlign w:val="bottom"/>
          </w:tcPr>
          <w:p w14:paraId="44BD1AF4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</w:p>
        </w:tc>
        <w:tc>
          <w:tcPr>
            <w:tcW w:w="3524" w:type="dxa"/>
            <w:gridSpan w:val="7"/>
            <w:vAlign w:val="bottom"/>
          </w:tcPr>
          <w:p w14:paraId="25BFE686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902568" w:rsidRPr="00757917" w14:paraId="5186111C" w14:textId="77777777" w:rsidTr="00701087">
        <w:trPr>
          <w:tblHeader/>
        </w:trPr>
        <w:tc>
          <w:tcPr>
            <w:tcW w:w="2250" w:type="dxa"/>
            <w:shd w:val="clear" w:color="auto" w:fill="auto"/>
          </w:tcPr>
          <w:p w14:paraId="3EDFE5CC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thaiDistribute"/>
              <w:rPr>
                <w:rFonts w:ascii="Angsana New" w:hAnsi="Angsana New"/>
                <w:b/>
                <w:i/>
                <w:iCs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ภาษีเงินได้รอการตัดบัญชี</w:t>
            </w:r>
          </w:p>
        </w:tc>
        <w:tc>
          <w:tcPr>
            <w:tcW w:w="1723" w:type="dxa"/>
            <w:gridSpan w:val="3"/>
            <w:shd w:val="clear" w:color="auto" w:fill="auto"/>
          </w:tcPr>
          <w:p w14:paraId="2E7F9D2D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36" w:type="dxa"/>
            <w:shd w:val="clear" w:color="auto" w:fill="auto"/>
          </w:tcPr>
          <w:p w14:paraId="70BD878F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732" w:type="dxa"/>
            <w:gridSpan w:val="3"/>
            <w:shd w:val="clear" w:color="auto" w:fill="auto"/>
          </w:tcPr>
          <w:p w14:paraId="32066C57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Cs/>
                <w:sz w:val="24"/>
                <w:szCs w:val="24"/>
                <w:cs/>
              </w:rPr>
              <w:t>หนี้สิน</w:t>
            </w:r>
          </w:p>
        </w:tc>
        <w:tc>
          <w:tcPr>
            <w:tcW w:w="241" w:type="dxa"/>
          </w:tcPr>
          <w:p w14:paraId="3B7714F5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04" w:type="dxa"/>
            <w:gridSpan w:val="3"/>
          </w:tcPr>
          <w:p w14:paraId="626BBC31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Cs/>
                <w:sz w:val="24"/>
                <w:szCs w:val="24"/>
                <w:cs/>
              </w:rPr>
              <w:t>สินทรัพย์</w:t>
            </w:r>
          </w:p>
        </w:tc>
        <w:tc>
          <w:tcPr>
            <w:tcW w:w="240" w:type="dxa"/>
          </w:tcPr>
          <w:p w14:paraId="5A1F7EB0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</w:p>
        </w:tc>
        <w:tc>
          <w:tcPr>
            <w:tcW w:w="1680" w:type="dxa"/>
            <w:gridSpan w:val="3"/>
          </w:tcPr>
          <w:p w14:paraId="054C0C71" w14:textId="77777777" w:rsidR="00902568" w:rsidRPr="00757917" w:rsidRDefault="00902568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bCs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Cs/>
                <w:sz w:val="24"/>
                <w:szCs w:val="24"/>
                <w:cs/>
              </w:rPr>
              <w:t>หนี้สิน</w:t>
            </w:r>
          </w:p>
        </w:tc>
      </w:tr>
      <w:tr w:rsidR="00A34777" w:rsidRPr="00757917" w14:paraId="31EF8731" w14:textId="77777777" w:rsidTr="00701087">
        <w:trPr>
          <w:tblHeader/>
        </w:trPr>
        <w:tc>
          <w:tcPr>
            <w:tcW w:w="2250" w:type="dxa"/>
            <w:shd w:val="clear" w:color="auto" w:fill="auto"/>
          </w:tcPr>
          <w:p w14:paraId="1F4B32A5" w14:textId="79B10992" w:rsidR="00A34777" w:rsidRPr="00757917" w:rsidRDefault="00A34777" w:rsidP="00A347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30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กันยายน</w:t>
            </w:r>
          </w:p>
        </w:tc>
        <w:tc>
          <w:tcPr>
            <w:tcW w:w="716" w:type="dxa"/>
            <w:shd w:val="clear" w:color="auto" w:fill="auto"/>
          </w:tcPr>
          <w:p w14:paraId="22E2A4C2" w14:textId="231A1AE6" w:rsidR="00A34777" w:rsidRPr="00757917" w:rsidRDefault="00190888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6BD75E85" w14:textId="77777777" w:rsidR="00A34777" w:rsidRPr="00757917" w:rsidRDefault="00A34777" w:rsidP="00A347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71" w:type="dxa"/>
            <w:tcBorders>
              <w:bottom w:val="nil"/>
            </w:tcBorders>
            <w:shd w:val="clear" w:color="auto" w:fill="auto"/>
          </w:tcPr>
          <w:p w14:paraId="40520F6D" w14:textId="0BE51CEE" w:rsidR="00A34777" w:rsidRPr="00757917" w:rsidRDefault="00190888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236" w:type="dxa"/>
            <w:shd w:val="clear" w:color="auto" w:fill="auto"/>
          </w:tcPr>
          <w:p w14:paraId="27268CDC" w14:textId="77777777" w:rsidR="00A34777" w:rsidRPr="00757917" w:rsidRDefault="00A34777" w:rsidP="00A347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01" w:type="dxa"/>
            <w:shd w:val="clear" w:color="auto" w:fill="auto"/>
          </w:tcPr>
          <w:p w14:paraId="0CF6999C" w14:textId="6D47CA18" w:rsidR="00A34777" w:rsidRPr="00757917" w:rsidRDefault="00190888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36" w:type="dxa"/>
            <w:shd w:val="clear" w:color="auto" w:fill="auto"/>
          </w:tcPr>
          <w:p w14:paraId="6B6FA64C" w14:textId="77777777" w:rsidR="00A34777" w:rsidRPr="00757917" w:rsidRDefault="00A34777" w:rsidP="00A347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795" w:type="dxa"/>
            <w:tcBorders>
              <w:bottom w:val="nil"/>
            </w:tcBorders>
            <w:shd w:val="clear" w:color="auto" w:fill="auto"/>
          </w:tcPr>
          <w:p w14:paraId="354BAD64" w14:textId="1BADC537" w:rsidR="00A34777" w:rsidRPr="00757917" w:rsidRDefault="00190888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241" w:type="dxa"/>
            <w:tcBorders>
              <w:bottom w:val="nil"/>
            </w:tcBorders>
          </w:tcPr>
          <w:p w14:paraId="3347B1DE" w14:textId="77777777" w:rsidR="00A34777" w:rsidRPr="00757917" w:rsidRDefault="00A34777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607F51A3" w14:textId="2DEC8FA6" w:rsidR="00A34777" w:rsidRPr="00757917" w:rsidRDefault="00190888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36" w:type="dxa"/>
            <w:tcBorders>
              <w:bottom w:val="nil"/>
            </w:tcBorders>
          </w:tcPr>
          <w:p w14:paraId="0F6BB8B4" w14:textId="77777777" w:rsidR="00A34777" w:rsidRPr="00757917" w:rsidRDefault="00A34777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1" w:type="dxa"/>
            <w:tcBorders>
              <w:bottom w:val="nil"/>
            </w:tcBorders>
          </w:tcPr>
          <w:p w14:paraId="329986BE" w14:textId="67D4A167" w:rsidR="00A34777" w:rsidRPr="00757917" w:rsidRDefault="00190888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  <w:tc>
          <w:tcPr>
            <w:tcW w:w="240" w:type="dxa"/>
            <w:tcBorders>
              <w:bottom w:val="nil"/>
            </w:tcBorders>
          </w:tcPr>
          <w:p w14:paraId="46D2E716" w14:textId="77777777" w:rsidR="00A34777" w:rsidRPr="00757917" w:rsidRDefault="00A34777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19" w:type="dxa"/>
            <w:tcBorders>
              <w:bottom w:val="nil"/>
            </w:tcBorders>
          </w:tcPr>
          <w:p w14:paraId="23F81C72" w14:textId="571DEE2A" w:rsidR="00A34777" w:rsidRPr="00757917" w:rsidRDefault="00190888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2564</w:t>
            </w:r>
          </w:p>
        </w:tc>
        <w:tc>
          <w:tcPr>
            <w:tcW w:w="236" w:type="dxa"/>
            <w:tcBorders>
              <w:bottom w:val="nil"/>
            </w:tcBorders>
          </w:tcPr>
          <w:p w14:paraId="00681902" w14:textId="77777777" w:rsidR="00A34777" w:rsidRPr="00757917" w:rsidRDefault="00A34777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725" w:type="dxa"/>
            <w:tcBorders>
              <w:bottom w:val="nil"/>
            </w:tcBorders>
          </w:tcPr>
          <w:p w14:paraId="3494222A" w14:textId="2F5D4722" w:rsidR="00A34777" w:rsidRPr="00757917" w:rsidRDefault="00190888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2563</w:t>
            </w:r>
          </w:p>
        </w:tc>
      </w:tr>
      <w:tr w:rsidR="00A34777" w:rsidRPr="00757917" w14:paraId="71C27FFE" w14:textId="77777777" w:rsidTr="00701087">
        <w:trPr>
          <w:tblHeader/>
        </w:trPr>
        <w:tc>
          <w:tcPr>
            <w:tcW w:w="2250" w:type="dxa"/>
            <w:tcBorders>
              <w:bottom w:val="nil"/>
            </w:tcBorders>
            <w:shd w:val="clear" w:color="auto" w:fill="auto"/>
          </w:tcPr>
          <w:p w14:paraId="4D22342C" w14:textId="77777777" w:rsidR="00A34777" w:rsidRPr="00757917" w:rsidRDefault="00A34777" w:rsidP="00A34777">
            <w:pPr>
              <w:spacing w:line="240" w:lineRule="auto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456" w:type="dxa"/>
            <w:gridSpan w:val="15"/>
            <w:tcBorders>
              <w:bottom w:val="nil"/>
            </w:tcBorders>
            <w:shd w:val="clear" w:color="auto" w:fill="auto"/>
          </w:tcPr>
          <w:p w14:paraId="34385FDD" w14:textId="08B70AFB" w:rsidR="00A34777" w:rsidRPr="00757917" w:rsidRDefault="00A34777" w:rsidP="00A34777">
            <w:pPr>
              <w:pStyle w:val="acctfourfigures"/>
              <w:tabs>
                <w:tab w:val="clear" w:pos="765"/>
              </w:tabs>
              <w:spacing w:line="240" w:lineRule="auto"/>
              <w:ind w:left="-79" w:right="-108"/>
              <w:jc w:val="center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190888" w:rsidRPr="00757917" w14:paraId="4416BA53" w14:textId="77777777" w:rsidTr="00701087">
        <w:tc>
          <w:tcPr>
            <w:tcW w:w="2250" w:type="dxa"/>
            <w:tcBorders>
              <w:bottom w:val="nil"/>
            </w:tcBorders>
            <w:shd w:val="clear" w:color="auto" w:fill="auto"/>
          </w:tcPr>
          <w:p w14:paraId="4DB523E4" w14:textId="77777777" w:rsidR="00190888" w:rsidRPr="00757917" w:rsidRDefault="00190888" w:rsidP="00190888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716" w:type="dxa"/>
            <w:tcBorders>
              <w:bottom w:val="nil"/>
            </w:tcBorders>
            <w:shd w:val="clear" w:color="auto" w:fill="auto"/>
          </w:tcPr>
          <w:p w14:paraId="392EBBF8" w14:textId="2522A061" w:rsidR="00190888" w:rsidRPr="00757917" w:rsidRDefault="00460DDC" w:rsidP="00190888">
            <w:pPr>
              <w:pStyle w:val="acctfourfigures"/>
              <w:tabs>
                <w:tab w:val="clear" w:pos="765"/>
                <w:tab w:val="decimal" w:pos="440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="00DE0694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49</w:t>
            </w:r>
            <w:r w:rsidR="00B16A35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8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50EDE046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bottom w:val="nil"/>
            </w:tcBorders>
            <w:shd w:val="clear" w:color="auto" w:fill="auto"/>
          </w:tcPr>
          <w:p w14:paraId="50C1CCB3" w14:textId="31CE9BB2" w:rsidR="00190888" w:rsidRPr="00757917" w:rsidRDefault="00460DDC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627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35D6BEC1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bottom w:val="nil"/>
            </w:tcBorders>
            <w:shd w:val="clear" w:color="auto" w:fill="auto"/>
          </w:tcPr>
          <w:p w14:paraId="0A60AFC8" w14:textId="7F5B09BC" w:rsidR="00190888" w:rsidRPr="00757917" w:rsidRDefault="00D91A2F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70"/>
              <w:jc w:val="right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1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,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90</w:t>
            </w:r>
            <w:r w:rsidR="00B16A35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36" w:type="dxa"/>
            <w:tcBorders>
              <w:bottom w:val="nil"/>
            </w:tcBorders>
            <w:shd w:val="clear" w:color="auto" w:fill="auto"/>
          </w:tcPr>
          <w:p w14:paraId="3A4451F1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95" w:type="dxa"/>
            <w:tcBorders>
              <w:bottom w:val="nil"/>
            </w:tcBorders>
            <w:shd w:val="clear" w:color="auto" w:fill="auto"/>
          </w:tcPr>
          <w:p w14:paraId="6A084C8F" w14:textId="433CA23F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680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1" w:type="dxa"/>
            <w:tcBorders>
              <w:bottom w:val="nil"/>
            </w:tcBorders>
          </w:tcPr>
          <w:p w14:paraId="5B6E0B20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bottom w:val="nil"/>
            </w:tcBorders>
          </w:tcPr>
          <w:p w14:paraId="27ADAA29" w14:textId="06213C23" w:rsidR="00190888" w:rsidRPr="00757917" w:rsidRDefault="00C36995" w:rsidP="00765B7D">
            <w:pPr>
              <w:pStyle w:val="acctfourfigures"/>
              <w:tabs>
                <w:tab w:val="clear" w:pos="765"/>
                <w:tab w:val="decimal" w:pos="435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45</w:t>
            </w:r>
          </w:p>
        </w:tc>
        <w:tc>
          <w:tcPr>
            <w:tcW w:w="236" w:type="dxa"/>
            <w:tcBorders>
              <w:bottom w:val="nil"/>
            </w:tcBorders>
          </w:tcPr>
          <w:p w14:paraId="4C65B113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1" w:type="dxa"/>
            <w:tcBorders>
              <w:bottom w:val="nil"/>
            </w:tcBorders>
          </w:tcPr>
          <w:p w14:paraId="7446F8FF" w14:textId="16565D9E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41</w:t>
            </w:r>
          </w:p>
        </w:tc>
        <w:tc>
          <w:tcPr>
            <w:tcW w:w="240" w:type="dxa"/>
            <w:tcBorders>
              <w:bottom w:val="nil"/>
            </w:tcBorders>
          </w:tcPr>
          <w:p w14:paraId="61CB3955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bottom w:val="nil"/>
            </w:tcBorders>
            <w:vAlign w:val="bottom"/>
          </w:tcPr>
          <w:p w14:paraId="4C6364E5" w14:textId="60D9692A" w:rsidR="00190888" w:rsidRPr="00757917" w:rsidRDefault="00C36995" w:rsidP="00765B7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0" w:right="-33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(15</w:t>
            </w:r>
            <w:r w:rsidR="00D91A2F" w:rsidRPr="00757917">
              <w:rPr>
                <w:rFonts w:ascii="Angsana New" w:hAnsi="Angsana New"/>
                <w:sz w:val="24"/>
                <w:szCs w:val="24"/>
              </w:rPr>
              <w:t>4</w:t>
            </w:r>
            <w:r w:rsidRPr="00757917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36" w:type="dxa"/>
            <w:tcBorders>
              <w:bottom w:val="nil"/>
            </w:tcBorders>
          </w:tcPr>
          <w:p w14:paraId="1C227811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5" w:type="dxa"/>
            <w:tcBorders>
              <w:bottom w:val="nil"/>
            </w:tcBorders>
            <w:vAlign w:val="bottom"/>
          </w:tcPr>
          <w:p w14:paraId="7164D39A" w14:textId="11AB19EC" w:rsidR="00190888" w:rsidRPr="00757917" w:rsidRDefault="00190888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    (156)</w:t>
            </w:r>
          </w:p>
        </w:tc>
      </w:tr>
      <w:tr w:rsidR="00190888" w:rsidRPr="00757917" w14:paraId="69725F35" w14:textId="77777777" w:rsidTr="00701087">
        <w:trPr>
          <w:trHeight w:val="317"/>
        </w:trPr>
        <w:tc>
          <w:tcPr>
            <w:tcW w:w="2250" w:type="dxa"/>
            <w:tcBorders>
              <w:top w:val="nil"/>
              <w:bottom w:val="nil"/>
            </w:tcBorders>
            <w:shd w:val="clear" w:color="auto" w:fill="auto"/>
          </w:tcPr>
          <w:p w14:paraId="36F6D3E6" w14:textId="77777777" w:rsidR="00190888" w:rsidRPr="00757917" w:rsidRDefault="00190888" w:rsidP="00190888">
            <w:pPr>
              <w:spacing w:line="240" w:lineRule="auto"/>
              <w:ind w:right="-122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การหักกลบรายการของภาษี</w:t>
            </w:r>
          </w:p>
        </w:tc>
        <w:tc>
          <w:tcPr>
            <w:tcW w:w="716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62BFEEA" w14:textId="1B2CFD26" w:rsidR="00190888" w:rsidRPr="00757917" w:rsidRDefault="00C36995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</w:t>
            </w:r>
            <w:r w:rsidR="00DE0694" w:rsidRPr="00757917">
              <w:rPr>
                <w:rFonts w:ascii="Angsana New" w:hAnsi="Angsana New"/>
                <w:sz w:val="24"/>
                <w:szCs w:val="24"/>
              </w:rPr>
              <w:t>1</w:t>
            </w:r>
            <w:r w:rsidR="0074682D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="00DE0694" w:rsidRPr="00757917">
              <w:rPr>
                <w:rFonts w:ascii="Angsana New" w:hAnsi="Angsana New"/>
                <w:sz w:val="24"/>
                <w:szCs w:val="24"/>
              </w:rPr>
              <w:t>00</w:t>
            </w:r>
            <w:r w:rsidR="00B16A35" w:rsidRPr="00757917">
              <w:rPr>
                <w:rFonts w:ascii="Angsana New" w:hAnsi="Angsana New"/>
                <w:sz w:val="24"/>
                <w:szCs w:val="24"/>
              </w:rPr>
              <w:t>0</w:t>
            </w:r>
            <w:r w:rsidRPr="00757917">
              <w:rPr>
                <w:rFonts w:ascii="Angsana New" w:hAnsi="Angsana New"/>
                <w:sz w:val="24"/>
                <w:szCs w:val="24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50DF211C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B0621AA" w14:textId="5765BD0C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(211)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55463F36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2F3ED43" w14:textId="7EF021EF" w:rsidR="00190888" w:rsidRPr="00757917" w:rsidRDefault="00DE0694" w:rsidP="00190888">
            <w:pPr>
              <w:pStyle w:val="acctfourfigures"/>
              <w:tabs>
                <w:tab w:val="clear" w:pos="765"/>
                <w:tab w:val="left" w:pos="290"/>
              </w:tabs>
              <w:spacing w:line="240" w:lineRule="auto"/>
              <w:ind w:left="-160" w:hanging="81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</w:t>
            </w:r>
            <w:r w:rsidR="001A406E" w:rsidRPr="00757917">
              <w:rPr>
                <w:rFonts w:ascii="Angsana New" w:hAnsi="Angsana New"/>
                <w:sz w:val="24"/>
                <w:szCs w:val="24"/>
              </w:rPr>
              <w:t>,</w:t>
            </w:r>
            <w:r w:rsidRPr="00757917">
              <w:rPr>
                <w:rFonts w:ascii="Angsana New" w:hAnsi="Angsana New"/>
                <w:sz w:val="24"/>
                <w:szCs w:val="24"/>
              </w:rPr>
              <w:t>00</w:t>
            </w:r>
            <w:r w:rsidR="00B16A35" w:rsidRPr="00757917">
              <w:rPr>
                <w:rFonts w:ascii="Angsana New" w:hAnsi="Angsana New"/>
                <w:sz w:val="24"/>
                <w:szCs w:val="24"/>
              </w:rPr>
              <w:t>0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2E1D35E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C76A78D" w14:textId="42F46B6E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211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3F069401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single" w:sz="4" w:space="0" w:color="auto"/>
            </w:tcBorders>
            <w:vAlign w:val="bottom"/>
          </w:tcPr>
          <w:p w14:paraId="7A68C4A6" w14:textId="185BE987" w:rsidR="00190888" w:rsidRPr="00757917" w:rsidRDefault="00C36995" w:rsidP="00765B7D">
            <w:pPr>
              <w:pStyle w:val="acctfourfigures"/>
              <w:tabs>
                <w:tab w:val="clear" w:pos="765"/>
              </w:tabs>
              <w:spacing w:line="240" w:lineRule="auto"/>
              <w:ind w:left="-79" w:right="-30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(45)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04D0FCA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1" w:type="dxa"/>
            <w:tcBorders>
              <w:top w:val="nil"/>
              <w:bottom w:val="single" w:sz="4" w:space="0" w:color="auto"/>
            </w:tcBorders>
            <w:vAlign w:val="bottom"/>
          </w:tcPr>
          <w:p w14:paraId="4763790C" w14:textId="0C51313C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 w:right="-70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    (41)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4E2791D5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nil"/>
              <w:bottom w:val="single" w:sz="4" w:space="0" w:color="auto"/>
            </w:tcBorders>
            <w:vAlign w:val="bottom"/>
          </w:tcPr>
          <w:p w14:paraId="5F12755D" w14:textId="5B448F94" w:rsidR="00190888" w:rsidRPr="00757917" w:rsidRDefault="00C36995" w:rsidP="00765B7D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0" w:right="-33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45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622D5A95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nil"/>
              <w:bottom w:val="single" w:sz="4" w:space="0" w:color="auto"/>
            </w:tcBorders>
            <w:vAlign w:val="bottom"/>
          </w:tcPr>
          <w:p w14:paraId="00F8F241" w14:textId="761634B3" w:rsidR="00190888" w:rsidRPr="00757917" w:rsidRDefault="00190888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      41</w:t>
            </w:r>
          </w:p>
        </w:tc>
      </w:tr>
      <w:tr w:rsidR="00190888" w:rsidRPr="00757917" w14:paraId="2CCBDFC5" w14:textId="77777777" w:rsidTr="00701087">
        <w:tc>
          <w:tcPr>
            <w:tcW w:w="2250" w:type="dxa"/>
            <w:tcBorders>
              <w:top w:val="nil"/>
              <w:bottom w:val="nil"/>
            </w:tcBorders>
            <w:shd w:val="clear" w:color="auto" w:fill="auto"/>
          </w:tcPr>
          <w:p w14:paraId="37DF71FB" w14:textId="3E550C6D" w:rsidR="00190888" w:rsidRPr="00757917" w:rsidRDefault="00190888" w:rsidP="00190888">
            <w:pPr>
              <w:spacing w:line="240" w:lineRule="auto"/>
              <w:ind w:right="-122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สินทรัพย์ (หนี้สิน) ภาษีเงินได้</w:t>
            </w:r>
          </w:p>
        </w:tc>
        <w:tc>
          <w:tcPr>
            <w:tcW w:w="716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22473B1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left" w:pos="480"/>
              </w:tabs>
              <w:spacing w:line="240" w:lineRule="auto"/>
              <w:ind w:left="-79" w:right="-192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1B77080C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71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07C776C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01FE3385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100B1B29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left" w:pos="290"/>
              </w:tabs>
              <w:spacing w:line="240" w:lineRule="auto"/>
              <w:ind w:left="-160" w:hanging="81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151D9CF6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right"/>
              <w:rPr>
                <w:rFonts w:ascii="Angsana New" w:hAnsi="Angsana New"/>
                <w:b/>
                <w:sz w:val="24"/>
                <w:szCs w:val="24"/>
              </w:rPr>
            </w:pPr>
          </w:p>
        </w:tc>
        <w:tc>
          <w:tcPr>
            <w:tcW w:w="79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C1B422A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2CC612F6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single" w:sz="4" w:space="0" w:color="auto"/>
              <w:bottom w:val="nil"/>
            </w:tcBorders>
            <w:vAlign w:val="bottom"/>
          </w:tcPr>
          <w:p w14:paraId="45D228B4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80" w:hanging="61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A706A38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1" w:type="dxa"/>
            <w:tcBorders>
              <w:top w:val="single" w:sz="4" w:space="0" w:color="auto"/>
              <w:bottom w:val="nil"/>
            </w:tcBorders>
            <w:vAlign w:val="bottom"/>
          </w:tcPr>
          <w:p w14:paraId="35A79E3E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80" w:hanging="61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7A6E7754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single" w:sz="4" w:space="0" w:color="auto"/>
              <w:bottom w:val="nil"/>
            </w:tcBorders>
            <w:vAlign w:val="bottom"/>
          </w:tcPr>
          <w:p w14:paraId="7AE4C44D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140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354BC8AA" w14:textId="77777777" w:rsidR="00190888" w:rsidRPr="00757917" w:rsidRDefault="00190888" w:rsidP="00190888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bottom w:val="nil"/>
            </w:tcBorders>
            <w:vAlign w:val="bottom"/>
          </w:tcPr>
          <w:p w14:paraId="375E03FD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190888" w:rsidRPr="00757917" w14:paraId="1D263C7E" w14:textId="77777777" w:rsidTr="00701087">
        <w:tc>
          <w:tcPr>
            <w:tcW w:w="2250" w:type="dxa"/>
            <w:tcBorders>
              <w:top w:val="nil"/>
              <w:bottom w:val="nil"/>
            </w:tcBorders>
            <w:shd w:val="clear" w:color="auto" w:fill="auto"/>
          </w:tcPr>
          <w:p w14:paraId="63BB6BEA" w14:textId="6D7CBBC8" w:rsidR="00190888" w:rsidRPr="00757917" w:rsidRDefault="002818FE" w:rsidP="00190888">
            <w:pPr>
              <w:spacing w:line="240" w:lineRule="auto"/>
              <w:ind w:left="157" w:hanging="84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รอการ</w:t>
            </w:r>
            <w:r w:rsidR="00190888"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ตัดบัญชีสุทธิ </w:t>
            </w:r>
          </w:p>
        </w:tc>
        <w:tc>
          <w:tcPr>
            <w:tcW w:w="716" w:type="dxa"/>
            <w:tcBorders>
              <w:top w:val="nil"/>
              <w:bottom w:val="double" w:sz="4" w:space="0" w:color="auto"/>
            </w:tcBorders>
            <w:shd w:val="clear" w:color="auto" w:fill="auto"/>
          </w:tcPr>
          <w:p w14:paraId="1BA5026B" w14:textId="4FF9293B" w:rsidR="00190888" w:rsidRPr="00757917" w:rsidRDefault="00EF0724" w:rsidP="00190888">
            <w:pPr>
              <w:pStyle w:val="acctfourfigures"/>
              <w:tabs>
                <w:tab w:val="clear" w:pos="765"/>
                <w:tab w:val="decimal" w:pos="440"/>
              </w:tabs>
              <w:spacing w:line="240" w:lineRule="auto"/>
              <w:ind w:lef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498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245A7C0B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04"/>
              </w:tabs>
              <w:spacing w:line="240" w:lineRule="auto"/>
              <w:ind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771" w:type="dxa"/>
            <w:tcBorders>
              <w:top w:val="nil"/>
              <w:bottom w:val="double" w:sz="4" w:space="0" w:color="auto"/>
            </w:tcBorders>
            <w:shd w:val="clear" w:color="auto" w:fill="auto"/>
          </w:tcPr>
          <w:p w14:paraId="70899D71" w14:textId="5D522838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416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6A69E2BF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04"/>
              </w:tabs>
              <w:spacing w:line="240" w:lineRule="auto"/>
              <w:ind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701" w:type="dxa"/>
            <w:tcBorders>
              <w:top w:val="nil"/>
              <w:bottom w:val="double" w:sz="4" w:space="0" w:color="auto"/>
            </w:tcBorders>
            <w:shd w:val="clear" w:color="auto" w:fill="auto"/>
          </w:tcPr>
          <w:p w14:paraId="7BDEBE49" w14:textId="12F30D7F" w:rsidR="00190888" w:rsidRPr="00757917" w:rsidRDefault="006308DD" w:rsidP="00190888">
            <w:pPr>
              <w:tabs>
                <w:tab w:val="clear" w:pos="454"/>
                <w:tab w:val="left" w:pos="304"/>
                <w:tab w:val="left" w:pos="470"/>
              </w:tabs>
              <w:ind w:left="-79" w:right="-33" w:hanging="171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  <w:t>(</w:t>
            </w:r>
            <w:r w:rsidR="00DE0694" w:rsidRPr="00757917"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  <w:t>905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  <w:shd w:val="clear" w:color="auto" w:fill="auto"/>
          </w:tcPr>
          <w:p w14:paraId="2B36F2D4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04"/>
              </w:tabs>
              <w:spacing w:line="240" w:lineRule="auto"/>
              <w:ind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795" w:type="dxa"/>
            <w:tcBorders>
              <w:top w:val="nil"/>
              <w:bottom w:val="double" w:sz="4" w:space="0" w:color="auto"/>
            </w:tcBorders>
            <w:shd w:val="clear" w:color="auto" w:fill="auto"/>
          </w:tcPr>
          <w:p w14:paraId="22DF36B0" w14:textId="28FC7249" w:rsidR="00190888" w:rsidRPr="00757917" w:rsidRDefault="00190888" w:rsidP="00190888">
            <w:pPr>
              <w:pStyle w:val="acctfourfigures"/>
              <w:tabs>
                <w:tab w:val="clear" w:pos="765"/>
                <w:tab w:val="decimal" w:pos="522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(469)</w:t>
            </w:r>
          </w:p>
        </w:tc>
        <w:tc>
          <w:tcPr>
            <w:tcW w:w="241" w:type="dxa"/>
            <w:tcBorders>
              <w:top w:val="nil"/>
              <w:bottom w:val="nil"/>
            </w:tcBorders>
          </w:tcPr>
          <w:p w14:paraId="6841B4B5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left" w:pos="304"/>
                <w:tab w:val="decimal" w:pos="522"/>
              </w:tabs>
              <w:spacing w:line="240" w:lineRule="auto"/>
              <w:ind w:left="-79"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647" w:type="dxa"/>
            <w:tcBorders>
              <w:top w:val="nil"/>
              <w:bottom w:val="double" w:sz="4" w:space="0" w:color="auto"/>
            </w:tcBorders>
          </w:tcPr>
          <w:p w14:paraId="15944E4B" w14:textId="191AA0B5" w:rsidR="00190888" w:rsidRPr="00757917" w:rsidRDefault="00C36995" w:rsidP="00190888">
            <w:pPr>
              <w:pStyle w:val="acctfourfigures"/>
              <w:tabs>
                <w:tab w:val="clear" w:pos="765"/>
                <w:tab w:val="decimal" w:pos="290"/>
              </w:tabs>
              <w:spacing w:line="240" w:lineRule="auto"/>
              <w:ind w:lef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758C4B97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left" w:pos="304"/>
              </w:tabs>
              <w:spacing w:line="240" w:lineRule="auto"/>
              <w:ind w:left="-79"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1" w:type="dxa"/>
            <w:tcBorders>
              <w:top w:val="nil"/>
              <w:bottom w:val="double" w:sz="4" w:space="0" w:color="auto"/>
            </w:tcBorders>
          </w:tcPr>
          <w:p w14:paraId="12168C19" w14:textId="53F4CE94" w:rsidR="00190888" w:rsidRPr="00757917" w:rsidRDefault="00190888" w:rsidP="00190888">
            <w:pPr>
              <w:pStyle w:val="acctfourfigures"/>
              <w:tabs>
                <w:tab w:val="clear" w:pos="765"/>
                <w:tab w:val="decimal" w:pos="310"/>
              </w:tabs>
              <w:spacing w:line="240" w:lineRule="auto"/>
              <w:ind w:left="-79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top w:val="nil"/>
              <w:bottom w:val="nil"/>
            </w:tcBorders>
          </w:tcPr>
          <w:p w14:paraId="06096245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left" w:pos="304"/>
              </w:tabs>
              <w:spacing w:line="240" w:lineRule="auto"/>
              <w:ind w:left="-79"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19" w:type="dxa"/>
            <w:tcBorders>
              <w:top w:val="nil"/>
              <w:bottom w:val="double" w:sz="4" w:space="0" w:color="auto"/>
            </w:tcBorders>
            <w:vAlign w:val="bottom"/>
          </w:tcPr>
          <w:p w14:paraId="310B939C" w14:textId="271782C6" w:rsidR="00190888" w:rsidRPr="00757917" w:rsidRDefault="009B2ACD" w:rsidP="00791A66">
            <w:pPr>
              <w:pStyle w:val="acctfourfigures"/>
              <w:tabs>
                <w:tab w:val="clear" w:pos="765"/>
                <w:tab w:val="decimal" w:pos="510"/>
              </w:tabs>
              <w:spacing w:line="240" w:lineRule="auto"/>
              <w:ind w:left="-140" w:right="-33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(</w:t>
            </w:r>
            <w:r w:rsidR="00D91A2F"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109</w:t>
            </w:r>
            <w:r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  <w:lang w:bidi="th-TH"/>
              </w:rPr>
              <w:t>)</w:t>
            </w:r>
          </w:p>
        </w:tc>
        <w:tc>
          <w:tcPr>
            <w:tcW w:w="236" w:type="dxa"/>
            <w:tcBorders>
              <w:top w:val="nil"/>
              <w:bottom w:val="nil"/>
            </w:tcBorders>
          </w:tcPr>
          <w:p w14:paraId="242A9766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left" w:pos="304"/>
              </w:tabs>
              <w:spacing w:line="240" w:lineRule="auto"/>
              <w:ind w:left="-79" w:right="-33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nil"/>
              <w:bottom w:val="double" w:sz="4" w:space="0" w:color="auto"/>
            </w:tcBorders>
            <w:vAlign w:val="bottom"/>
          </w:tcPr>
          <w:p w14:paraId="10FEE1B9" w14:textId="48CC2E87" w:rsidR="00190888" w:rsidRPr="00757917" w:rsidRDefault="00190888" w:rsidP="00190888">
            <w:pPr>
              <w:pStyle w:val="acctfourfigures"/>
              <w:tabs>
                <w:tab w:val="clear" w:pos="765"/>
                <w:tab w:val="decimal" w:pos="504"/>
              </w:tabs>
              <w:spacing w:line="240" w:lineRule="auto"/>
              <w:ind w:left="-79" w:right="-138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(115)</w:t>
            </w:r>
          </w:p>
        </w:tc>
      </w:tr>
    </w:tbl>
    <w:p w14:paraId="21579501" w14:textId="37FC0EB2" w:rsidR="00BA3761" w:rsidRPr="00757917" w:rsidRDefault="00BA3761" w:rsidP="00F574DF">
      <w:pPr>
        <w:rPr>
          <w:lang w:val="x-none" w:eastAsia="x-none"/>
        </w:rPr>
      </w:pPr>
    </w:p>
    <w:tbl>
      <w:tblPr>
        <w:tblW w:w="93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9"/>
      </w:tblGrid>
      <w:tr w:rsidR="00E9413E" w:rsidRPr="00757917" w14:paraId="6D528A61" w14:textId="77777777" w:rsidTr="00791A66">
        <w:trPr>
          <w:trHeight w:val="397"/>
          <w:tblHeader/>
        </w:trPr>
        <w:tc>
          <w:tcPr>
            <w:tcW w:w="3942" w:type="dxa"/>
          </w:tcPr>
          <w:p w14:paraId="65615DBC" w14:textId="77777777" w:rsidR="00E9413E" w:rsidRPr="00757917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6355D714" w14:textId="77777777" w:rsidR="00E9413E" w:rsidRPr="00757917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6F28F5AD" w14:textId="77777777" w:rsidR="00E9413E" w:rsidRPr="00757917" w:rsidRDefault="00E9413E" w:rsidP="00B55FB3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520" w:type="dxa"/>
            <w:gridSpan w:val="3"/>
          </w:tcPr>
          <w:p w14:paraId="1165DEC5" w14:textId="77777777" w:rsidR="00E9413E" w:rsidRPr="00757917" w:rsidRDefault="00E9413E" w:rsidP="00B55FB3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0C1FD4DB" w14:textId="77777777" w:rsidR="00E9413E" w:rsidRPr="00757917" w:rsidRDefault="00E9413E" w:rsidP="00B55FB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C358C42" w14:textId="77777777" w:rsidR="00E9413E" w:rsidRPr="00757917" w:rsidRDefault="00E9413E" w:rsidP="00B55F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A4528B" w:rsidRPr="00757917" w14:paraId="3857A549" w14:textId="77777777" w:rsidTr="00791A66">
        <w:trPr>
          <w:trHeight w:val="397"/>
          <w:tblHeader/>
        </w:trPr>
        <w:tc>
          <w:tcPr>
            <w:tcW w:w="3942" w:type="dxa"/>
          </w:tcPr>
          <w:p w14:paraId="1293933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4284697F" w14:textId="4BB72FF9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270" w:type="dxa"/>
          </w:tcPr>
          <w:p w14:paraId="6CCFFAE9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520" w:type="dxa"/>
            <w:gridSpan w:val="3"/>
            <w:tcBorders>
              <w:bottom w:val="single" w:sz="4" w:space="0" w:color="auto"/>
            </w:tcBorders>
          </w:tcPr>
          <w:p w14:paraId="01D9AB51" w14:textId="77777777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บันทึกเป็นรายได้ (รายจ่าย)ใน</w:t>
            </w:r>
          </w:p>
        </w:tc>
        <w:tc>
          <w:tcPr>
            <w:tcW w:w="270" w:type="dxa"/>
          </w:tcPr>
          <w:p w14:paraId="168E00D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0C31DB5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A4528B" w:rsidRPr="00757917" w14:paraId="67722902" w14:textId="77777777" w:rsidTr="00791A66">
        <w:trPr>
          <w:trHeight w:val="397"/>
          <w:tblHeader/>
        </w:trPr>
        <w:tc>
          <w:tcPr>
            <w:tcW w:w="3942" w:type="dxa"/>
          </w:tcPr>
          <w:p w14:paraId="156CB704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0" w:type="dxa"/>
          </w:tcPr>
          <w:p w14:paraId="06B5D199" w14:textId="2EC12D8B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57917">
              <w:rPr>
                <w:rFonts w:asciiTheme="majorBidi" w:hAnsiTheme="majorBidi" w:hint="cs"/>
                <w:b/>
                <w:bCs/>
                <w:sz w:val="28"/>
                <w:szCs w:val="28"/>
                <w:cs/>
              </w:rPr>
              <w:t>วันต้นปี</w:t>
            </w:r>
            <w:r w:rsidRPr="00757917">
              <w:rPr>
                <w:rFonts w:asciiTheme="majorBidi" w:hAnsiTheme="majorBidi"/>
                <w:b/>
                <w:bCs/>
                <w:sz w:val="28"/>
                <w:szCs w:val="28"/>
                <w:cs/>
              </w:rPr>
              <w:t xml:space="preserve">   </w:t>
            </w:r>
          </w:p>
        </w:tc>
        <w:tc>
          <w:tcPr>
            <w:tcW w:w="270" w:type="dxa"/>
          </w:tcPr>
          <w:p w14:paraId="0836967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13698A3" w14:textId="77777777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กำไรหรือ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168A7D69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9F9D09A" w14:textId="77777777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5FC48B45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21FC26A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ณ วันที่</w:t>
            </w:r>
          </w:p>
        </w:tc>
      </w:tr>
      <w:tr w:rsidR="00A4528B" w:rsidRPr="00757917" w14:paraId="0CB32654" w14:textId="77777777" w:rsidTr="00791A66">
        <w:trPr>
          <w:trHeight w:val="397"/>
          <w:tblHeader/>
        </w:trPr>
        <w:tc>
          <w:tcPr>
            <w:tcW w:w="3942" w:type="dxa"/>
          </w:tcPr>
          <w:p w14:paraId="219C1D0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</w:tcPr>
          <w:p w14:paraId="7D124D36" w14:textId="3093A0BC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93" w:right="-109"/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</w:pPr>
            <w:r w:rsidRPr="00A4528B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US" w:bidi="th-TH"/>
              </w:rPr>
              <w:t>หลังปรับปรุง</w:t>
            </w:r>
          </w:p>
        </w:tc>
        <w:tc>
          <w:tcPr>
            <w:tcW w:w="270" w:type="dxa"/>
          </w:tcPr>
          <w:p w14:paraId="42290F3F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3C3ABCD4" w14:textId="77777777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ขาดทุน</w:t>
            </w:r>
          </w:p>
        </w:tc>
        <w:tc>
          <w:tcPr>
            <w:tcW w:w="270" w:type="dxa"/>
          </w:tcPr>
          <w:p w14:paraId="346ADBC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027EDF3B" w14:textId="77777777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58467DC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354F120" w14:textId="17E3ECAF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57917">
              <w:rPr>
                <w:rFonts w:asciiTheme="majorBidi" w:hAnsiTheme="majorBidi" w:hint="cs"/>
                <w:b/>
                <w:bCs/>
                <w:sz w:val="28"/>
                <w:szCs w:val="28"/>
                <w:cs/>
                <w:lang w:bidi="th-TH"/>
              </w:rPr>
              <w:t>วันสิ้นปี</w:t>
            </w:r>
          </w:p>
        </w:tc>
      </w:tr>
      <w:tr w:rsidR="00A4528B" w:rsidRPr="00757917" w14:paraId="2AE46F14" w14:textId="77777777" w:rsidTr="00791A66">
        <w:trPr>
          <w:trHeight w:val="308"/>
          <w:tblHeader/>
        </w:trPr>
        <w:tc>
          <w:tcPr>
            <w:tcW w:w="3942" w:type="dxa"/>
          </w:tcPr>
          <w:p w14:paraId="4FD225DA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19" w:type="dxa"/>
            <w:gridSpan w:val="7"/>
          </w:tcPr>
          <w:p w14:paraId="4C030505" w14:textId="7E317DEC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US" w:bidi="th-TH"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US" w:bidi="th-TH"/>
              </w:rPr>
              <w:t>)</w:t>
            </w:r>
          </w:p>
        </w:tc>
      </w:tr>
      <w:tr w:rsidR="00A4528B" w:rsidRPr="00757917" w14:paraId="2B050CD9" w14:textId="77777777" w:rsidTr="00791A66">
        <w:trPr>
          <w:trHeight w:val="263"/>
        </w:trPr>
        <w:tc>
          <w:tcPr>
            <w:tcW w:w="3942" w:type="dxa"/>
          </w:tcPr>
          <w:p w14:paraId="18861913" w14:textId="6EC46D2C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2564</w:t>
            </w:r>
          </w:p>
        </w:tc>
        <w:tc>
          <w:tcPr>
            <w:tcW w:w="5419" w:type="dxa"/>
            <w:gridSpan w:val="7"/>
          </w:tcPr>
          <w:p w14:paraId="6B7CBA5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74D9BBC5" w14:textId="77777777" w:rsidTr="00791A66">
        <w:trPr>
          <w:trHeight w:val="397"/>
        </w:trPr>
        <w:tc>
          <w:tcPr>
            <w:tcW w:w="3942" w:type="dxa"/>
          </w:tcPr>
          <w:p w14:paraId="7BCA9CB2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26EA5DE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</w:tcPr>
          <w:p w14:paraId="0820A5CF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6785AF9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EAE394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4CD92C1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27C73FF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B7AE61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684A5C60" w14:textId="77777777" w:rsidTr="00791A66">
        <w:trPr>
          <w:trHeight w:val="381"/>
        </w:trPr>
        <w:tc>
          <w:tcPr>
            <w:tcW w:w="3942" w:type="dxa"/>
          </w:tcPr>
          <w:p w14:paraId="496509C3" w14:textId="14B913C8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</w:tcPr>
          <w:p w14:paraId="443462B2" w14:textId="2E671A4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  <w:tc>
          <w:tcPr>
            <w:tcW w:w="270" w:type="dxa"/>
          </w:tcPr>
          <w:p w14:paraId="28BB0CE0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AE9A86C" w14:textId="0878B13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60EEEFC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97290FF" w14:textId="5AFBDD7A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B31545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E7D4EF2" w14:textId="3950E478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80</w:t>
            </w:r>
          </w:p>
        </w:tc>
      </w:tr>
      <w:tr w:rsidR="00A4528B" w:rsidRPr="00757917" w14:paraId="1814B30E" w14:textId="77777777" w:rsidTr="00791A66">
        <w:trPr>
          <w:trHeight w:val="381"/>
        </w:trPr>
        <w:tc>
          <w:tcPr>
            <w:tcW w:w="3942" w:type="dxa"/>
          </w:tcPr>
          <w:p w14:paraId="4E8ACDDD" w14:textId="596F6F23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3E086450" w14:textId="34BB039E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798</w:t>
            </w:r>
          </w:p>
        </w:tc>
        <w:tc>
          <w:tcPr>
            <w:tcW w:w="270" w:type="dxa"/>
          </w:tcPr>
          <w:p w14:paraId="62FD2069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3D143B3" w14:textId="43A46E42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(33)</w:t>
            </w:r>
          </w:p>
        </w:tc>
        <w:tc>
          <w:tcPr>
            <w:tcW w:w="270" w:type="dxa"/>
          </w:tcPr>
          <w:p w14:paraId="2E1EDE8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14CADB9" w14:textId="453ECC56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5B17EA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553BA09" w14:textId="6688023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765</w:t>
            </w:r>
          </w:p>
        </w:tc>
      </w:tr>
      <w:tr w:rsidR="00A4528B" w:rsidRPr="00757917" w14:paraId="0CF5E694" w14:textId="77777777" w:rsidTr="00791A66">
        <w:trPr>
          <w:trHeight w:val="381"/>
        </w:trPr>
        <w:tc>
          <w:tcPr>
            <w:tcW w:w="3942" w:type="dxa"/>
          </w:tcPr>
          <w:p w14:paraId="55B2A64F" w14:textId="007BAFDC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41A3038F" w14:textId="033452F2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240</w:t>
            </w:r>
          </w:p>
        </w:tc>
        <w:tc>
          <w:tcPr>
            <w:tcW w:w="270" w:type="dxa"/>
          </w:tcPr>
          <w:p w14:paraId="25CC5D24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C1DFFE7" w14:textId="2DD7544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76</w:t>
            </w:r>
          </w:p>
        </w:tc>
        <w:tc>
          <w:tcPr>
            <w:tcW w:w="270" w:type="dxa"/>
          </w:tcPr>
          <w:p w14:paraId="15EF01E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D280117" w14:textId="3E5832A8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2BE757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FAE4E11" w14:textId="4A3B2E88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316</w:t>
            </w:r>
          </w:p>
        </w:tc>
      </w:tr>
      <w:tr w:rsidR="00A4528B" w:rsidRPr="00757917" w14:paraId="09D31AAB" w14:textId="77777777" w:rsidTr="00791A66">
        <w:trPr>
          <w:trHeight w:val="381"/>
        </w:trPr>
        <w:tc>
          <w:tcPr>
            <w:tcW w:w="3942" w:type="dxa"/>
          </w:tcPr>
          <w:p w14:paraId="5BFB30BC" w14:textId="7A2D15DB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4E897F80" w14:textId="0F95F4F4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</w:t>
            </w:r>
          </w:p>
        </w:tc>
        <w:tc>
          <w:tcPr>
            <w:tcW w:w="270" w:type="dxa"/>
          </w:tcPr>
          <w:p w14:paraId="0BED3E39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778D9B0" w14:textId="3D903C23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2440BA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77EFF65" w14:textId="2D49E18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E18B2B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48CD4F8" w14:textId="4A76B27E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</w:t>
            </w:r>
          </w:p>
        </w:tc>
      </w:tr>
      <w:tr w:rsidR="00A4528B" w:rsidRPr="00757917" w14:paraId="1FAC0782" w14:textId="77777777" w:rsidTr="00791A66">
        <w:trPr>
          <w:trHeight w:val="381"/>
        </w:trPr>
        <w:tc>
          <w:tcPr>
            <w:tcW w:w="3942" w:type="dxa"/>
          </w:tcPr>
          <w:p w14:paraId="02B2CD2B" w14:textId="1E901925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</w:tcPr>
          <w:p w14:paraId="2075A332" w14:textId="4D52FF16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</w:t>
            </w:r>
          </w:p>
        </w:tc>
        <w:tc>
          <w:tcPr>
            <w:tcW w:w="270" w:type="dxa"/>
          </w:tcPr>
          <w:p w14:paraId="5C026DF6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4415B12" w14:textId="11AFEDB8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(7)</w:t>
            </w:r>
          </w:p>
        </w:tc>
        <w:tc>
          <w:tcPr>
            <w:tcW w:w="270" w:type="dxa"/>
          </w:tcPr>
          <w:p w14:paraId="3A4FA02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BC0A1A3" w14:textId="635A07B4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805A209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B261979" w14:textId="153CEAC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</w:t>
            </w:r>
          </w:p>
        </w:tc>
      </w:tr>
      <w:tr w:rsidR="00A4528B" w:rsidRPr="00757917" w14:paraId="09CFA6E5" w14:textId="77777777" w:rsidTr="00791A66">
        <w:trPr>
          <w:trHeight w:val="381"/>
        </w:trPr>
        <w:tc>
          <w:tcPr>
            <w:tcW w:w="3942" w:type="dxa"/>
          </w:tcPr>
          <w:p w14:paraId="2E689D56" w14:textId="5C6A94E4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ต้นทุนขายอสังหาริมทรัพย์</w:t>
            </w:r>
          </w:p>
        </w:tc>
        <w:tc>
          <w:tcPr>
            <w:tcW w:w="1170" w:type="dxa"/>
          </w:tcPr>
          <w:p w14:paraId="7E68B5BE" w14:textId="7533C554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66</w:t>
            </w:r>
          </w:p>
        </w:tc>
        <w:tc>
          <w:tcPr>
            <w:tcW w:w="270" w:type="dxa"/>
          </w:tcPr>
          <w:p w14:paraId="1211417F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B0A6833" w14:textId="4ADCE0FF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</w:t>
            </w:r>
          </w:p>
        </w:tc>
        <w:tc>
          <w:tcPr>
            <w:tcW w:w="270" w:type="dxa"/>
          </w:tcPr>
          <w:p w14:paraId="194C35CF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BB91267" w14:textId="3E9C5122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603C8D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A3CCE9F" w14:textId="0CC8E81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</w:tr>
      <w:tr w:rsidR="00A4528B" w:rsidRPr="00757917" w14:paraId="1D324DB2" w14:textId="77777777" w:rsidTr="00791A66">
        <w:trPr>
          <w:trHeight w:val="381"/>
        </w:trPr>
        <w:tc>
          <w:tcPr>
            <w:tcW w:w="3942" w:type="dxa"/>
          </w:tcPr>
          <w:p w14:paraId="00328BF0" w14:textId="317BC224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ขาดทุนสะสมยกมา</w:t>
            </w:r>
          </w:p>
        </w:tc>
        <w:tc>
          <w:tcPr>
            <w:tcW w:w="1170" w:type="dxa"/>
          </w:tcPr>
          <w:p w14:paraId="2E2F2492" w14:textId="06B970A0" w:rsidR="00A4528B" w:rsidRPr="00757917" w:rsidRDefault="00A4528B" w:rsidP="00A4528B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19AB939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7C0B32D" w14:textId="25703E1F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</w:p>
        </w:tc>
        <w:tc>
          <w:tcPr>
            <w:tcW w:w="270" w:type="dxa"/>
          </w:tcPr>
          <w:p w14:paraId="06A6754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AEEEE67" w14:textId="6D76AC81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3CC0A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4B8B630" w14:textId="0D0A352F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</w:p>
        </w:tc>
      </w:tr>
      <w:tr w:rsidR="00A4528B" w:rsidRPr="00757917" w14:paraId="55B79322" w14:textId="77777777" w:rsidTr="00791A66">
        <w:trPr>
          <w:trHeight w:val="381"/>
        </w:trPr>
        <w:tc>
          <w:tcPr>
            <w:tcW w:w="3942" w:type="dxa"/>
          </w:tcPr>
          <w:p w14:paraId="2DDB5B9D" w14:textId="541A1BDF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</w:tcPr>
          <w:p w14:paraId="5356677B" w14:textId="0D0D2962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67</w:t>
            </w:r>
          </w:p>
        </w:tc>
        <w:tc>
          <w:tcPr>
            <w:tcW w:w="270" w:type="dxa"/>
          </w:tcPr>
          <w:p w14:paraId="34CCC488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E9C6FFF" w14:textId="6B2EC714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</w:t>
            </w:r>
          </w:p>
        </w:tc>
        <w:tc>
          <w:tcPr>
            <w:tcW w:w="270" w:type="dxa"/>
          </w:tcPr>
          <w:p w14:paraId="4281544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68A8B3E" w14:textId="287A28EC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3C0CC1D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075E3F8" w14:textId="150F3941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75</w:t>
            </w:r>
          </w:p>
        </w:tc>
      </w:tr>
      <w:tr w:rsidR="00A4528B" w:rsidRPr="00757917" w14:paraId="47C1D32F" w14:textId="77777777" w:rsidTr="00791A66">
        <w:trPr>
          <w:trHeight w:val="381"/>
        </w:trPr>
        <w:tc>
          <w:tcPr>
            <w:tcW w:w="3942" w:type="dxa"/>
          </w:tcPr>
          <w:p w14:paraId="1F2F0DB0" w14:textId="08AC2FBA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ค่าธรรมเนียมค้างจ่าย</w:t>
            </w:r>
          </w:p>
        </w:tc>
        <w:tc>
          <w:tcPr>
            <w:tcW w:w="1170" w:type="dxa"/>
          </w:tcPr>
          <w:p w14:paraId="6B2CDED8" w14:textId="07E515E1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55</w:t>
            </w:r>
          </w:p>
        </w:tc>
        <w:tc>
          <w:tcPr>
            <w:tcW w:w="270" w:type="dxa"/>
          </w:tcPr>
          <w:p w14:paraId="336DF05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BAB0F35" w14:textId="78A19872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0C731B8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6F4CC03" w14:textId="7C79A31C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843561F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A4BC497" w14:textId="4EBB3C75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56</w:t>
            </w:r>
          </w:p>
        </w:tc>
      </w:tr>
      <w:tr w:rsidR="00A4528B" w:rsidRPr="00757917" w14:paraId="78468BED" w14:textId="77777777" w:rsidTr="00791A66">
        <w:trPr>
          <w:trHeight w:val="381"/>
        </w:trPr>
        <w:tc>
          <w:tcPr>
            <w:tcW w:w="3942" w:type="dxa"/>
          </w:tcPr>
          <w:p w14:paraId="6A8B4115" w14:textId="2A1BCD93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B4CA096" w14:textId="733F5C3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31</w:t>
            </w:r>
          </w:p>
        </w:tc>
        <w:tc>
          <w:tcPr>
            <w:tcW w:w="270" w:type="dxa"/>
          </w:tcPr>
          <w:p w14:paraId="45B9922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B28BF27" w14:textId="6A3B6136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(13)</w:t>
            </w:r>
          </w:p>
        </w:tc>
        <w:tc>
          <w:tcPr>
            <w:tcW w:w="270" w:type="dxa"/>
          </w:tcPr>
          <w:p w14:paraId="653A24F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2A903DB" w14:textId="58657A63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905A02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7DDEFD4" w14:textId="6C26D31B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</w:t>
            </w:r>
          </w:p>
        </w:tc>
      </w:tr>
      <w:tr w:rsidR="00A4528B" w:rsidRPr="00757917" w14:paraId="1CB043E7" w14:textId="77777777" w:rsidTr="00791A66">
        <w:trPr>
          <w:trHeight w:val="381"/>
        </w:trPr>
        <w:tc>
          <w:tcPr>
            <w:tcW w:w="3942" w:type="dxa"/>
          </w:tcPr>
          <w:p w14:paraId="4573033A" w14:textId="5322B912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684F92EC" w14:textId="76E22782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1,428</w:t>
            </w:r>
          </w:p>
        </w:tc>
        <w:tc>
          <w:tcPr>
            <w:tcW w:w="270" w:type="dxa"/>
          </w:tcPr>
          <w:p w14:paraId="4FC4532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39B7F7AF" w14:textId="17E005AC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73</w:t>
            </w:r>
          </w:p>
        </w:tc>
        <w:tc>
          <w:tcPr>
            <w:tcW w:w="270" w:type="dxa"/>
          </w:tcPr>
          <w:p w14:paraId="61A5C499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2F73FB1F" w14:textId="3D15C5D2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0F75B06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</w:tcPr>
          <w:p w14:paraId="30FE091C" w14:textId="590D63DC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1,498</w:t>
            </w:r>
          </w:p>
        </w:tc>
      </w:tr>
      <w:tr w:rsidR="00A4528B" w:rsidRPr="00757917" w14:paraId="09E2214C" w14:textId="77777777" w:rsidTr="00791A66">
        <w:trPr>
          <w:trHeight w:val="208"/>
        </w:trPr>
        <w:tc>
          <w:tcPr>
            <w:tcW w:w="3942" w:type="dxa"/>
          </w:tcPr>
          <w:p w14:paraId="456FE3F2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08885F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0893B43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6BB35905" w14:textId="77777777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A6B134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8D0157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1D43B5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</w:tcPr>
          <w:p w14:paraId="05F4580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7A47920A" w14:textId="77777777" w:rsidTr="00791A66">
        <w:trPr>
          <w:trHeight w:val="381"/>
        </w:trPr>
        <w:tc>
          <w:tcPr>
            <w:tcW w:w="3942" w:type="dxa"/>
          </w:tcPr>
          <w:p w14:paraId="5BFE5033" w14:textId="5E90E643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46579735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950AE90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74589C8" w14:textId="77777777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1C36B5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0FAA0F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9FEA0F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872E1A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764CDD67" w14:textId="77777777" w:rsidTr="00791A66">
        <w:trPr>
          <w:trHeight w:val="381"/>
        </w:trPr>
        <w:tc>
          <w:tcPr>
            <w:tcW w:w="3942" w:type="dxa"/>
          </w:tcPr>
          <w:p w14:paraId="2A3011B5" w14:textId="1E1045D5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</w:tcPr>
          <w:p w14:paraId="112409D3" w14:textId="1105C47E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(23)</w:t>
            </w:r>
          </w:p>
        </w:tc>
        <w:tc>
          <w:tcPr>
            <w:tcW w:w="270" w:type="dxa"/>
          </w:tcPr>
          <w:p w14:paraId="2E99988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57E3C34" w14:textId="0C88679A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7</w:t>
            </w:r>
          </w:p>
        </w:tc>
        <w:tc>
          <w:tcPr>
            <w:tcW w:w="270" w:type="dxa"/>
          </w:tcPr>
          <w:p w14:paraId="66D86EB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81BEB1A" w14:textId="5D79772D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216F3A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58E11C7" w14:textId="460C6E04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(16)</w:t>
            </w:r>
          </w:p>
        </w:tc>
      </w:tr>
      <w:tr w:rsidR="00A4528B" w:rsidRPr="00757917" w14:paraId="78A60504" w14:textId="77777777" w:rsidTr="00791A66">
        <w:trPr>
          <w:trHeight w:val="381"/>
        </w:trPr>
        <w:tc>
          <w:tcPr>
            <w:tcW w:w="3942" w:type="dxa"/>
          </w:tcPr>
          <w:p w14:paraId="403D72A2" w14:textId="7AAC62A4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10639901" w14:textId="2BA1C135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(1,371)</w:t>
            </w:r>
          </w:p>
        </w:tc>
        <w:tc>
          <w:tcPr>
            <w:tcW w:w="270" w:type="dxa"/>
          </w:tcPr>
          <w:p w14:paraId="57F18145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6F91FF6" w14:textId="413BF93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60</w:t>
            </w:r>
          </w:p>
        </w:tc>
        <w:tc>
          <w:tcPr>
            <w:tcW w:w="270" w:type="dxa"/>
          </w:tcPr>
          <w:p w14:paraId="7E4C0FC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7066FAE" w14:textId="71AB6382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CF7422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4B180C7" w14:textId="2DDF18A5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(1,311)</w:t>
            </w:r>
          </w:p>
        </w:tc>
      </w:tr>
      <w:tr w:rsidR="00A4528B" w:rsidRPr="00757917" w14:paraId="1712BF50" w14:textId="77777777" w:rsidTr="00791A66">
        <w:trPr>
          <w:trHeight w:val="381"/>
        </w:trPr>
        <w:tc>
          <w:tcPr>
            <w:tcW w:w="3942" w:type="dxa"/>
          </w:tcPr>
          <w:p w14:paraId="7DD6AEA7" w14:textId="3BC1267D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</w:tcPr>
          <w:p w14:paraId="2FF72EC9" w14:textId="6050654E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(242)</w:t>
            </w:r>
          </w:p>
        </w:tc>
        <w:tc>
          <w:tcPr>
            <w:tcW w:w="270" w:type="dxa"/>
          </w:tcPr>
          <w:p w14:paraId="38CAA113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0921764" w14:textId="1C1EC43F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0F9827B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B38E096" w14:textId="6304227A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00CC86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5714FE3" w14:textId="6133D266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(245)</w:t>
            </w:r>
          </w:p>
        </w:tc>
      </w:tr>
      <w:tr w:rsidR="00A4528B" w:rsidRPr="00757917" w14:paraId="5635C409" w14:textId="77777777" w:rsidTr="00791A66">
        <w:trPr>
          <w:trHeight w:val="381"/>
        </w:trPr>
        <w:tc>
          <w:tcPr>
            <w:tcW w:w="3942" w:type="dxa"/>
          </w:tcPr>
          <w:p w14:paraId="2C2539AA" w14:textId="6ABE4695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การเปลี่ยนแปลงประมาณการอายุให้</w:t>
            </w:r>
          </w:p>
        </w:tc>
        <w:tc>
          <w:tcPr>
            <w:tcW w:w="1170" w:type="dxa"/>
          </w:tcPr>
          <w:p w14:paraId="2B220B7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1DE25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980F9D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3FDD64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C12DAA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3A5A351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1B3B50F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38B6818F" w14:textId="77777777" w:rsidTr="00791A66">
        <w:trPr>
          <w:trHeight w:val="381"/>
        </w:trPr>
        <w:tc>
          <w:tcPr>
            <w:tcW w:w="3942" w:type="dxa"/>
          </w:tcPr>
          <w:p w14:paraId="67AE60F6" w14:textId="4957D279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ประโยชน์ของสินทรัพย์</w:t>
            </w:r>
          </w:p>
        </w:tc>
        <w:tc>
          <w:tcPr>
            <w:tcW w:w="1170" w:type="dxa"/>
          </w:tcPr>
          <w:p w14:paraId="27CAB973" w14:textId="3070712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(87)</w:t>
            </w:r>
          </w:p>
        </w:tc>
        <w:tc>
          <w:tcPr>
            <w:tcW w:w="270" w:type="dxa"/>
          </w:tcPr>
          <w:p w14:paraId="273942D3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AC56E85" w14:textId="38764CEE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</w:t>
            </w:r>
          </w:p>
        </w:tc>
        <w:tc>
          <w:tcPr>
            <w:tcW w:w="270" w:type="dxa"/>
          </w:tcPr>
          <w:p w14:paraId="632DC44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DD08B99" w14:textId="5F824A6E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4884D50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C0AE316" w14:textId="01516CD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(76)</w:t>
            </w:r>
          </w:p>
        </w:tc>
      </w:tr>
      <w:tr w:rsidR="00A4528B" w:rsidRPr="00757917" w14:paraId="55222CCA" w14:textId="77777777" w:rsidTr="00791A66">
        <w:trPr>
          <w:trHeight w:val="381"/>
        </w:trPr>
        <w:tc>
          <w:tcPr>
            <w:tcW w:w="3942" w:type="dxa"/>
          </w:tcPr>
          <w:p w14:paraId="735E4ADB" w14:textId="324B9CD0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</w:tcPr>
          <w:p w14:paraId="036ABB7C" w14:textId="0F846DAE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(10)</w:t>
            </w:r>
          </w:p>
        </w:tc>
        <w:tc>
          <w:tcPr>
            <w:tcW w:w="270" w:type="dxa"/>
          </w:tcPr>
          <w:p w14:paraId="30A72458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72A0276" w14:textId="024CDB02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41AD2F1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BF3CD50" w14:textId="26EC21E9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3182EA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1C1DC03" w14:textId="3AD76054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(9)</w:t>
            </w:r>
          </w:p>
        </w:tc>
      </w:tr>
      <w:tr w:rsidR="00A4528B" w:rsidRPr="00757917" w14:paraId="450FAAD5" w14:textId="77777777" w:rsidTr="00791A66">
        <w:trPr>
          <w:trHeight w:val="381"/>
        </w:trPr>
        <w:tc>
          <w:tcPr>
            <w:tcW w:w="3942" w:type="dxa"/>
          </w:tcPr>
          <w:p w14:paraId="030BB5C6" w14:textId="36705E39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lastRenderedPageBreak/>
              <w:t>รายได้ค่าเช่ารับล่วงหน้า</w:t>
            </w:r>
          </w:p>
        </w:tc>
        <w:tc>
          <w:tcPr>
            <w:tcW w:w="1170" w:type="dxa"/>
          </w:tcPr>
          <w:p w14:paraId="734924AC" w14:textId="0D4917E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(194)</w:t>
            </w:r>
          </w:p>
        </w:tc>
        <w:tc>
          <w:tcPr>
            <w:tcW w:w="270" w:type="dxa"/>
          </w:tcPr>
          <w:p w14:paraId="5810E015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A71714E" w14:textId="2EEF70D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0D14717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4528C12" w14:textId="023AA4FF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DD4693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8D4C17C" w14:textId="195FCC2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(182)</w:t>
            </w:r>
          </w:p>
        </w:tc>
      </w:tr>
      <w:tr w:rsidR="00A4528B" w:rsidRPr="00757917" w14:paraId="5B295939" w14:textId="77777777" w:rsidTr="00791A66">
        <w:trPr>
          <w:trHeight w:val="381"/>
        </w:trPr>
        <w:tc>
          <w:tcPr>
            <w:tcW w:w="3942" w:type="dxa"/>
          </w:tcPr>
          <w:p w14:paraId="5EA68CED" w14:textId="6C6F1DED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3679501E" w14:textId="65D1471B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(19)</w:t>
            </w:r>
          </w:p>
        </w:tc>
        <w:tc>
          <w:tcPr>
            <w:tcW w:w="270" w:type="dxa"/>
          </w:tcPr>
          <w:p w14:paraId="67035794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643A9F4" w14:textId="6560C58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(5)</w:t>
            </w:r>
          </w:p>
        </w:tc>
        <w:tc>
          <w:tcPr>
            <w:tcW w:w="270" w:type="dxa"/>
          </w:tcPr>
          <w:p w14:paraId="6CDB994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F9530DC" w14:textId="4873DCA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980349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66DBE46" w14:textId="2C7FD911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(24)</w:t>
            </w:r>
          </w:p>
        </w:tc>
      </w:tr>
      <w:tr w:rsidR="00A4528B" w:rsidRPr="00757917" w14:paraId="5F8FB92C" w14:textId="77777777" w:rsidTr="00791A66">
        <w:trPr>
          <w:trHeight w:val="381"/>
        </w:trPr>
        <w:tc>
          <w:tcPr>
            <w:tcW w:w="3942" w:type="dxa"/>
          </w:tcPr>
          <w:p w14:paraId="7DC199F7" w14:textId="5DD5051F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073C9BC9" w14:textId="42203C0B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(31)</w:t>
            </w:r>
          </w:p>
        </w:tc>
        <w:tc>
          <w:tcPr>
            <w:tcW w:w="270" w:type="dxa"/>
          </w:tcPr>
          <w:p w14:paraId="3B3115A8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518AB3D" w14:textId="68FE9DB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17</w:t>
            </w:r>
          </w:p>
        </w:tc>
        <w:tc>
          <w:tcPr>
            <w:tcW w:w="270" w:type="dxa"/>
          </w:tcPr>
          <w:p w14:paraId="7E6E41D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6E19B0B" w14:textId="619ED0D2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805D43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2ABB01B" w14:textId="736879BC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(14)</w:t>
            </w:r>
          </w:p>
        </w:tc>
      </w:tr>
      <w:tr w:rsidR="00A4528B" w:rsidRPr="00757917" w14:paraId="42EAFCAB" w14:textId="77777777" w:rsidTr="00791A66">
        <w:trPr>
          <w:trHeight w:val="381"/>
        </w:trPr>
        <w:tc>
          <w:tcPr>
            <w:tcW w:w="3942" w:type="dxa"/>
          </w:tcPr>
          <w:p w14:paraId="0F7940C9" w14:textId="42A793E3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9B70ADA" w14:textId="4760B41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(11)</w:t>
            </w:r>
          </w:p>
        </w:tc>
        <w:tc>
          <w:tcPr>
            <w:tcW w:w="270" w:type="dxa"/>
          </w:tcPr>
          <w:p w14:paraId="3E283100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6ECA4BE" w14:textId="6CDE7A28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(17)</w:t>
            </w:r>
          </w:p>
        </w:tc>
        <w:tc>
          <w:tcPr>
            <w:tcW w:w="270" w:type="dxa"/>
          </w:tcPr>
          <w:p w14:paraId="5F78DB6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A85B1BF" w14:textId="330AA914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600B01F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37176E4" w14:textId="2EF7FC4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(28)</w:t>
            </w:r>
          </w:p>
        </w:tc>
      </w:tr>
      <w:tr w:rsidR="00A4528B" w:rsidRPr="00757917" w14:paraId="7FED3C1E" w14:textId="77777777" w:rsidTr="00791A66">
        <w:trPr>
          <w:trHeight w:val="397"/>
        </w:trPr>
        <w:tc>
          <w:tcPr>
            <w:tcW w:w="3942" w:type="dxa"/>
          </w:tcPr>
          <w:p w14:paraId="0276C0F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20D6766A" w14:textId="63C81F8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(1,988)</w:t>
            </w:r>
          </w:p>
        </w:tc>
        <w:tc>
          <w:tcPr>
            <w:tcW w:w="270" w:type="dxa"/>
          </w:tcPr>
          <w:p w14:paraId="5E89857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5CD13516" w14:textId="1D037628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83</w:t>
            </w:r>
          </w:p>
        </w:tc>
        <w:tc>
          <w:tcPr>
            <w:tcW w:w="270" w:type="dxa"/>
          </w:tcPr>
          <w:p w14:paraId="60EE828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39135B33" w14:textId="1B42347D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69E96A9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</w:tcPr>
          <w:p w14:paraId="7D0690C8" w14:textId="27F5FDD6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(1,905)</w:t>
            </w:r>
          </w:p>
        </w:tc>
      </w:tr>
      <w:tr w:rsidR="00A4528B" w:rsidRPr="00757917" w14:paraId="5E2851FF" w14:textId="77777777" w:rsidTr="00791A66">
        <w:trPr>
          <w:trHeight w:val="41"/>
        </w:trPr>
        <w:tc>
          <w:tcPr>
            <w:tcW w:w="3942" w:type="dxa"/>
            <w:shd w:val="clear" w:color="auto" w:fill="auto"/>
          </w:tcPr>
          <w:p w14:paraId="4B2847A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351BC2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51AB8F30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DA103AC" w14:textId="376392AB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</w:tcPr>
          <w:p w14:paraId="6516B22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32BD65C0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</w:tcPr>
          <w:p w14:paraId="26F5399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8AF0A3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</w:tr>
      <w:tr w:rsidR="00A4528B" w:rsidRPr="00757917" w14:paraId="79BD4D46" w14:textId="77777777" w:rsidTr="00791A66">
        <w:trPr>
          <w:trHeight w:val="41"/>
        </w:trPr>
        <w:tc>
          <w:tcPr>
            <w:tcW w:w="3942" w:type="dxa"/>
            <w:shd w:val="clear" w:color="auto" w:fill="auto"/>
          </w:tcPr>
          <w:p w14:paraId="6CB982B0" w14:textId="6986E749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23D785E9" w14:textId="0EE9643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(560)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E390BBF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0D845889" w14:textId="50A4774A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156</w:t>
            </w:r>
          </w:p>
        </w:tc>
        <w:tc>
          <w:tcPr>
            <w:tcW w:w="270" w:type="dxa"/>
            <w:shd w:val="clear" w:color="auto" w:fill="auto"/>
          </w:tcPr>
          <w:p w14:paraId="29453173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5E86CCA9" w14:textId="7209D4F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(3)</w:t>
            </w:r>
          </w:p>
        </w:tc>
        <w:tc>
          <w:tcPr>
            <w:tcW w:w="270" w:type="dxa"/>
            <w:shd w:val="clear" w:color="auto" w:fill="auto"/>
          </w:tcPr>
          <w:p w14:paraId="74665EF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1655EEF8" w14:textId="00D6ECD4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(407)</w:t>
            </w:r>
          </w:p>
        </w:tc>
      </w:tr>
      <w:tr w:rsidR="00A4528B" w:rsidRPr="00757917" w14:paraId="24B7EA07" w14:textId="77777777" w:rsidTr="00A33E9A">
        <w:trPr>
          <w:trHeight w:val="263"/>
        </w:trPr>
        <w:tc>
          <w:tcPr>
            <w:tcW w:w="3942" w:type="dxa"/>
          </w:tcPr>
          <w:p w14:paraId="74788454" w14:textId="155216C1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5419" w:type="dxa"/>
            <w:gridSpan w:val="7"/>
          </w:tcPr>
          <w:p w14:paraId="4E797630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464CED82" w14:textId="77777777" w:rsidTr="00A33E9A">
        <w:trPr>
          <w:trHeight w:val="263"/>
        </w:trPr>
        <w:tc>
          <w:tcPr>
            <w:tcW w:w="3942" w:type="dxa"/>
          </w:tcPr>
          <w:p w14:paraId="14350014" w14:textId="09656821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2563</w:t>
            </w:r>
          </w:p>
        </w:tc>
        <w:tc>
          <w:tcPr>
            <w:tcW w:w="5419" w:type="dxa"/>
            <w:gridSpan w:val="7"/>
          </w:tcPr>
          <w:p w14:paraId="5050C97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05F1389F" w14:textId="77777777" w:rsidTr="00A33E9A">
        <w:trPr>
          <w:trHeight w:val="397"/>
        </w:trPr>
        <w:tc>
          <w:tcPr>
            <w:tcW w:w="3942" w:type="dxa"/>
          </w:tcPr>
          <w:p w14:paraId="3E99D92C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170" w:type="dxa"/>
          </w:tcPr>
          <w:p w14:paraId="2F2D438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70" w:type="dxa"/>
          </w:tcPr>
          <w:p w14:paraId="7684640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</w:tcPr>
          <w:p w14:paraId="4FFDBC5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2FACE0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170" w:type="dxa"/>
          </w:tcPr>
          <w:p w14:paraId="4407E19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D666459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C24AC4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7339E031" w14:textId="77777777" w:rsidTr="00A33E9A">
        <w:trPr>
          <w:trHeight w:val="68"/>
        </w:trPr>
        <w:tc>
          <w:tcPr>
            <w:tcW w:w="3942" w:type="dxa"/>
          </w:tcPr>
          <w:p w14:paraId="1215DAAC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288" w:hanging="162"/>
              <w:rPr>
                <w:rFonts w:asciiTheme="majorBidi" w:hAnsiTheme="majorBidi" w:cstheme="majorBidi"/>
                <w:sz w:val="28"/>
                <w:szCs w:val="28"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ลูกหนี้การค้าและลูกหนี้อื่น</w:t>
            </w:r>
          </w:p>
        </w:tc>
        <w:tc>
          <w:tcPr>
            <w:tcW w:w="1170" w:type="dxa"/>
            <w:vAlign w:val="bottom"/>
          </w:tcPr>
          <w:p w14:paraId="6B72A0B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78CA17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591A236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5ACDC8F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3A47B30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8169BC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vAlign w:val="bottom"/>
          </w:tcPr>
          <w:p w14:paraId="16631C1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0409B2CF" w14:textId="77777777" w:rsidTr="00A33E9A">
        <w:trPr>
          <w:trHeight w:val="381"/>
        </w:trPr>
        <w:tc>
          <w:tcPr>
            <w:tcW w:w="3942" w:type="dxa"/>
          </w:tcPr>
          <w:p w14:paraId="0E5AB456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7" w:right="-288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ค่าเผื่อหนี้สงสัยจะสูญ</w:t>
            </w:r>
            <w:r w:rsidRPr="00757917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1170" w:type="dxa"/>
            <w:vAlign w:val="bottom"/>
          </w:tcPr>
          <w:p w14:paraId="48C4F686" w14:textId="633F506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  <w:vAlign w:val="bottom"/>
          </w:tcPr>
          <w:p w14:paraId="47323DC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vAlign w:val="bottom"/>
          </w:tcPr>
          <w:p w14:paraId="6D78157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2DC55D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9D5EA4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E888E9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vAlign w:val="bottom"/>
          </w:tcPr>
          <w:p w14:paraId="47D2FB91" w14:textId="265D4781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</w:tr>
      <w:tr w:rsidR="00A4528B" w:rsidRPr="00757917" w14:paraId="3110F195" w14:textId="77777777" w:rsidTr="00A33E9A">
        <w:trPr>
          <w:trHeight w:val="381"/>
        </w:trPr>
        <w:tc>
          <w:tcPr>
            <w:tcW w:w="3942" w:type="dxa"/>
          </w:tcPr>
          <w:p w14:paraId="031D6D78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1170" w:type="dxa"/>
          </w:tcPr>
          <w:p w14:paraId="1AFD45E6" w14:textId="65143F46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88</w:t>
            </w:r>
          </w:p>
        </w:tc>
        <w:tc>
          <w:tcPr>
            <w:tcW w:w="270" w:type="dxa"/>
          </w:tcPr>
          <w:p w14:paraId="016F4FF8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265B852F" w14:textId="315FEB0E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2011165F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A9405A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BA8BBC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338B1FD" w14:textId="3B193CE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84</w:t>
            </w:r>
          </w:p>
        </w:tc>
      </w:tr>
      <w:tr w:rsidR="00A4528B" w:rsidRPr="00757917" w14:paraId="7F2DA211" w14:textId="77777777" w:rsidTr="00A33E9A">
        <w:trPr>
          <w:trHeight w:val="381"/>
        </w:trPr>
        <w:tc>
          <w:tcPr>
            <w:tcW w:w="3942" w:type="dxa"/>
          </w:tcPr>
          <w:p w14:paraId="72109D39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026C781D" w14:textId="283E29B1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185</w:t>
            </w:r>
          </w:p>
        </w:tc>
        <w:tc>
          <w:tcPr>
            <w:tcW w:w="270" w:type="dxa"/>
          </w:tcPr>
          <w:p w14:paraId="1648B34D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E133E61" w14:textId="7410495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55</w:t>
            </w:r>
          </w:p>
        </w:tc>
        <w:tc>
          <w:tcPr>
            <w:tcW w:w="270" w:type="dxa"/>
          </w:tcPr>
          <w:p w14:paraId="434D02E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7C76295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C1C05D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A197F19" w14:textId="70A31998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240</w:t>
            </w:r>
          </w:p>
        </w:tc>
      </w:tr>
      <w:tr w:rsidR="00A4528B" w:rsidRPr="00757917" w14:paraId="7D9CF438" w14:textId="77777777" w:rsidTr="00A33E9A">
        <w:trPr>
          <w:trHeight w:val="381"/>
        </w:trPr>
        <w:tc>
          <w:tcPr>
            <w:tcW w:w="3942" w:type="dxa"/>
          </w:tcPr>
          <w:p w14:paraId="14AF6B0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28A9A0F8" w14:textId="4CECBCAB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49</w:t>
            </w:r>
          </w:p>
        </w:tc>
        <w:tc>
          <w:tcPr>
            <w:tcW w:w="270" w:type="dxa"/>
          </w:tcPr>
          <w:p w14:paraId="0E911121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E4AD9F4" w14:textId="2BF83D28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489863F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940048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7FA63F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BD8F787" w14:textId="7708AC6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</w:t>
            </w:r>
          </w:p>
        </w:tc>
      </w:tr>
      <w:tr w:rsidR="00A4528B" w:rsidRPr="00757917" w14:paraId="0A6EECE6" w14:textId="77777777" w:rsidTr="00A33E9A">
        <w:trPr>
          <w:trHeight w:val="381"/>
        </w:trPr>
        <w:tc>
          <w:tcPr>
            <w:tcW w:w="3942" w:type="dxa"/>
          </w:tcPr>
          <w:p w14:paraId="0952040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เงินมัดจำลูกค้า</w:t>
            </w:r>
          </w:p>
        </w:tc>
        <w:tc>
          <w:tcPr>
            <w:tcW w:w="1170" w:type="dxa"/>
          </w:tcPr>
          <w:p w14:paraId="2A723C5E" w14:textId="0B5ED1E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34</w:t>
            </w:r>
          </w:p>
        </w:tc>
        <w:tc>
          <w:tcPr>
            <w:tcW w:w="270" w:type="dxa"/>
          </w:tcPr>
          <w:p w14:paraId="7B82AD39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5F3C640F" w14:textId="605BDFFB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(4)</w:t>
            </w:r>
          </w:p>
        </w:tc>
        <w:tc>
          <w:tcPr>
            <w:tcW w:w="270" w:type="dxa"/>
          </w:tcPr>
          <w:p w14:paraId="2AD7732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668B77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A53417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7029DDD" w14:textId="0DDA04CE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</w:t>
            </w:r>
          </w:p>
        </w:tc>
      </w:tr>
      <w:tr w:rsidR="00A4528B" w:rsidRPr="00757917" w14:paraId="618B3903" w14:textId="77777777" w:rsidTr="00A33E9A">
        <w:trPr>
          <w:trHeight w:val="381"/>
        </w:trPr>
        <w:tc>
          <w:tcPr>
            <w:tcW w:w="3942" w:type="dxa"/>
          </w:tcPr>
          <w:p w14:paraId="5C82DD3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ต้นทุนขายอสังหาริมทรัพย์</w:t>
            </w:r>
          </w:p>
        </w:tc>
        <w:tc>
          <w:tcPr>
            <w:tcW w:w="1170" w:type="dxa"/>
          </w:tcPr>
          <w:p w14:paraId="236D6086" w14:textId="573F44F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43</w:t>
            </w:r>
          </w:p>
        </w:tc>
        <w:tc>
          <w:tcPr>
            <w:tcW w:w="270" w:type="dxa"/>
          </w:tcPr>
          <w:p w14:paraId="361CAA7B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4C4F433" w14:textId="7A3DF5AA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23</w:t>
            </w:r>
          </w:p>
        </w:tc>
        <w:tc>
          <w:tcPr>
            <w:tcW w:w="270" w:type="dxa"/>
          </w:tcPr>
          <w:p w14:paraId="12D8EEE5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7517AA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BDBC3C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8F31C23" w14:textId="420D81DB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66</w:t>
            </w:r>
          </w:p>
        </w:tc>
      </w:tr>
      <w:tr w:rsidR="00A4528B" w:rsidRPr="00757917" w14:paraId="68341CCC" w14:textId="77777777" w:rsidTr="00A33E9A">
        <w:trPr>
          <w:trHeight w:val="381"/>
        </w:trPr>
        <w:tc>
          <w:tcPr>
            <w:tcW w:w="3942" w:type="dxa"/>
          </w:tcPr>
          <w:p w14:paraId="3517212D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การรับรู้รายได้ตามประมวลรัษฎากร</w:t>
            </w:r>
          </w:p>
        </w:tc>
        <w:tc>
          <w:tcPr>
            <w:tcW w:w="1170" w:type="dxa"/>
          </w:tcPr>
          <w:p w14:paraId="53608334" w14:textId="2C26356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270" w:type="dxa"/>
          </w:tcPr>
          <w:p w14:paraId="38964326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79AD9CD" w14:textId="04DA3C2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0AA274E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156A825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21698E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27F474DD" w14:textId="5582278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</w:tr>
      <w:tr w:rsidR="00A4528B" w:rsidRPr="00757917" w14:paraId="33A990C9" w14:textId="77777777" w:rsidTr="00A33E9A">
        <w:trPr>
          <w:trHeight w:val="381"/>
        </w:trPr>
        <w:tc>
          <w:tcPr>
            <w:tcW w:w="3942" w:type="dxa"/>
          </w:tcPr>
          <w:p w14:paraId="3241A822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ประมาณการหนี้สิน</w:t>
            </w:r>
          </w:p>
        </w:tc>
        <w:tc>
          <w:tcPr>
            <w:tcW w:w="1170" w:type="dxa"/>
          </w:tcPr>
          <w:p w14:paraId="1BDBFB04" w14:textId="7B8E88E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117</w:t>
            </w:r>
          </w:p>
        </w:tc>
        <w:tc>
          <w:tcPr>
            <w:tcW w:w="270" w:type="dxa"/>
          </w:tcPr>
          <w:p w14:paraId="61399A0C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9D7B724" w14:textId="3362AD3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6399D8C9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01E88D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E745035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F35F29E" w14:textId="2EE74301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114</w:t>
            </w:r>
          </w:p>
        </w:tc>
      </w:tr>
      <w:tr w:rsidR="00A4528B" w:rsidRPr="00757917" w14:paraId="5BED1B9B" w14:textId="77777777" w:rsidTr="00A33E9A">
        <w:trPr>
          <w:trHeight w:val="381"/>
        </w:trPr>
        <w:tc>
          <w:tcPr>
            <w:tcW w:w="3942" w:type="dxa"/>
          </w:tcPr>
          <w:p w14:paraId="0B242C64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05C7A2BE" w14:textId="40EC32FA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27</w:t>
            </w:r>
          </w:p>
        </w:tc>
        <w:tc>
          <w:tcPr>
            <w:tcW w:w="270" w:type="dxa"/>
          </w:tcPr>
          <w:p w14:paraId="56BAFF28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EDB7AD8" w14:textId="3F4E7B86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25049E1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D31A83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50FAB0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35215CAD" w14:textId="41046994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</w:t>
            </w:r>
          </w:p>
        </w:tc>
      </w:tr>
      <w:tr w:rsidR="00A4528B" w:rsidRPr="00757917" w14:paraId="1CC28136" w14:textId="77777777" w:rsidTr="00A33E9A">
        <w:trPr>
          <w:trHeight w:val="381"/>
        </w:trPr>
        <w:tc>
          <w:tcPr>
            <w:tcW w:w="3942" w:type="dxa"/>
          </w:tcPr>
          <w:p w14:paraId="32490371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3615E2BD" w14:textId="7777EC45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551</w:t>
            </w:r>
          </w:p>
        </w:tc>
        <w:tc>
          <w:tcPr>
            <w:tcW w:w="270" w:type="dxa"/>
          </w:tcPr>
          <w:p w14:paraId="00A83A9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50DC62BC" w14:textId="1B5A263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76</w:t>
            </w:r>
          </w:p>
        </w:tc>
        <w:tc>
          <w:tcPr>
            <w:tcW w:w="270" w:type="dxa"/>
          </w:tcPr>
          <w:p w14:paraId="31C4A2C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5FA4D75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1E565B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</w:tcPr>
          <w:p w14:paraId="687CF4A6" w14:textId="5B8A012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627</w:t>
            </w:r>
          </w:p>
        </w:tc>
      </w:tr>
      <w:tr w:rsidR="00A4528B" w:rsidRPr="00757917" w14:paraId="5690165E" w14:textId="77777777" w:rsidTr="00A33E9A">
        <w:trPr>
          <w:trHeight w:val="208"/>
        </w:trPr>
        <w:tc>
          <w:tcPr>
            <w:tcW w:w="3942" w:type="dxa"/>
          </w:tcPr>
          <w:p w14:paraId="6CE3C696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9465DC0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B87994C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C10A68A" w14:textId="77777777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5D1E33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0074C3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304990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</w:tcPr>
          <w:p w14:paraId="126F655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4BD878D1" w14:textId="77777777" w:rsidTr="00A33E9A">
        <w:trPr>
          <w:trHeight w:val="381"/>
        </w:trPr>
        <w:tc>
          <w:tcPr>
            <w:tcW w:w="3942" w:type="dxa"/>
          </w:tcPr>
          <w:p w14:paraId="52E2AFA5" w14:textId="3812301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</w:tcPr>
          <w:p w14:paraId="5D79357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E04FEFC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70B6BA79" w14:textId="77777777" w:rsidR="00A4528B" w:rsidRPr="00757917" w:rsidRDefault="00A4528B" w:rsidP="00A4528B">
            <w:pPr>
              <w:pStyle w:val="acctfourfigures"/>
              <w:tabs>
                <w:tab w:val="clear" w:pos="765"/>
              </w:tabs>
              <w:spacing w:line="240" w:lineRule="auto"/>
              <w:ind w:left="-108" w:right="-288" w:firstLine="536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2D1CA540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EFC544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13AF5D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DF5700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625D596B" w14:textId="77777777" w:rsidTr="00A33E9A">
        <w:trPr>
          <w:trHeight w:val="381"/>
        </w:trPr>
        <w:tc>
          <w:tcPr>
            <w:tcW w:w="3942" w:type="dxa"/>
          </w:tcPr>
          <w:p w14:paraId="209CC88A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ลูกหนี้ตามสัญญาเช่า</w:t>
            </w:r>
          </w:p>
        </w:tc>
        <w:tc>
          <w:tcPr>
            <w:tcW w:w="1170" w:type="dxa"/>
          </w:tcPr>
          <w:p w14:paraId="39C612AD" w14:textId="4F39441A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(23)</w:t>
            </w:r>
          </w:p>
        </w:tc>
        <w:tc>
          <w:tcPr>
            <w:tcW w:w="270" w:type="dxa"/>
          </w:tcPr>
          <w:p w14:paraId="7EC747B1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E16512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933345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C6B767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01ABDE0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3971EB51" w14:textId="225898B6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(23)</w:t>
            </w:r>
          </w:p>
        </w:tc>
      </w:tr>
      <w:tr w:rsidR="00A4528B" w:rsidRPr="00757917" w14:paraId="15A0F82F" w14:textId="77777777" w:rsidTr="00A33E9A">
        <w:trPr>
          <w:trHeight w:val="381"/>
        </w:trPr>
        <w:tc>
          <w:tcPr>
            <w:tcW w:w="3942" w:type="dxa"/>
          </w:tcPr>
          <w:p w14:paraId="323C4A4B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</w:tcPr>
          <w:p w14:paraId="4DFAF2B7" w14:textId="6A11B4F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(240)</w:t>
            </w:r>
          </w:p>
        </w:tc>
        <w:tc>
          <w:tcPr>
            <w:tcW w:w="270" w:type="dxa"/>
          </w:tcPr>
          <w:p w14:paraId="2F3E3DA8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1D03472" w14:textId="35A11F7C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(2)</w:t>
            </w:r>
          </w:p>
        </w:tc>
        <w:tc>
          <w:tcPr>
            <w:tcW w:w="270" w:type="dxa"/>
          </w:tcPr>
          <w:p w14:paraId="2B78A7C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4ECA014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6A0965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9B3E690" w14:textId="1931936A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(242)</w:t>
            </w:r>
          </w:p>
        </w:tc>
      </w:tr>
      <w:tr w:rsidR="00A4528B" w:rsidRPr="00757917" w14:paraId="0810D5F4" w14:textId="77777777" w:rsidTr="00A33E9A">
        <w:trPr>
          <w:trHeight w:val="381"/>
        </w:trPr>
        <w:tc>
          <w:tcPr>
            <w:tcW w:w="3942" w:type="dxa"/>
          </w:tcPr>
          <w:p w14:paraId="5B5DDCB1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การเปลี่ยนแปลงประมาณการอายุให้</w:t>
            </w:r>
          </w:p>
        </w:tc>
        <w:tc>
          <w:tcPr>
            <w:tcW w:w="1170" w:type="dxa"/>
          </w:tcPr>
          <w:p w14:paraId="3AE8664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00A9059F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6F4944F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8E82F11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E629B7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7F3A4A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8FFCAB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4528B" w:rsidRPr="00757917" w14:paraId="5A1FBCAA" w14:textId="77777777" w:rsidTr="00A33E9A">
        <w:trPr>
          <w:trHeight w:val="381"/>
        </w:trPr>
        <w:tc>
          <w:tcPr>
            <w:tcW w:w="3942" w:type="dxa"/>
          </w:tcPr>
          <w:p w14:paraId="08ECB4B5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ประโยชน์ของสินทรัพย์</w:t>
            </w:r>
          </w:p>
        </w:tc>
        <w:tc>
          <w:tcPr>
            <w:tcW w:w="1170" w:type="dxa"/>
          </w:tcPr>
          <w:p w14:paraId="7BDD26AB" w14:textId="5D01EB4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(75)</w:t>
            </w:r>
          </w:p>
        </w:tc>
        <w:tc>
          <w:tcPr>
            <w:tcW w:w="270" w:type="dxa"/>
          </w:tcPr>
          <w:p w14:paraId="6E2160AF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1870F71" w14:textId="63601702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05680AE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03768015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41C6265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7FF7A271" w14:textId="06CBBD61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(83)</w:t>
            </w:r>
          </w:p>
        </w:tc>
      </w:tr>
      <w:tr w:rsidR="00A4528B" w:rsidRPr="00757917" w14:paraId="0B58BB21" w14:textId="77777777" w:rsidTr="00A33E9A">
        <w:trPr>
          <w:trHeight w:val="381"/>
        </w:trPr>
        <w:tc>
          <w:tcPr>
            <w:tcW w:w="3942" w:type="dxa"/>
          </w:tcPr>
          <w:p w14:paraId="0E95AA1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การรับรู้ต้นทุนตามประมวลรัษฎากร</w:t>
            </w:r>
          </w:p>
        </w:tc>
        <w:tc>
          <w:tcPr>
            <w:tcW w:w="1170" w:type="dxa"/>
          </w:tcPr>
          <w:p w14:paraId="1EAAF027" w14:textId="6CDCEED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(3)</w:t>
            </w:r>
          </w:p>
        </w:tc>
        <w:tc>
          <w:tcPr>
            <w:tcW w:w="270" w:type="dxa"/>
          </w:tcPr>
          <w:p w14:paraId="1ECBB9B3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089FBDFB" w14:textId="4527501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(8)</w:t>
            </w:r>
          </w:p>
        </w:tc>
        <w:tc>
          <w:tcPr>
            <w:tcW w:w="270" w:type="dxa"/>
          </w:tcPr>
          <w:p w14:paraId="7347F144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29FFA88D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FF203F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128ECCEF" w14:textId="59D19E3C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(11)</w:t>
            </w:r>
          </w:p>
        </w:tc>
      </w:tr>
      <w:tr w:rsidR="00A4528B" w:rsidRPr="00757917" w14:paraId="4FCDCA48" w14:textId="77777777" w:rsidTr="00A33E9A">
        <w:trPr>
          <w:trHeight w:val="381"/>
        </w:trPr>
        <w:tc>
          <w:tcPr>
            <w:tcW w:w="3942" w:type="dxa"/>
          </w:tcPr>
          <w:p w14:paraId="660F8D58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สิทธิการเช่า</w:t>
            </w:r>
          </w:p>
        </w:tc>
        <w:tc>
          <w:tcPr>
            <w:tcW w:w="1170" w:type="dxa"/>
          </w:tcPr>
          <w:p w14:paraId="7DAE572F" w14:textId="6F06EAC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(25)</w:t>
            </w:r>
          </w:p>
        </w:tc>
        <w:tc>
          <w:tcPr>
            <w:tcW w:w="270" w:type="dxa"/>
          </w:tcPr>
          <w:p w14:paraId="2453ADB2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93B56D0" w14:textId="0A7068DD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47E388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694BCAD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BB1899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04F89737" w14:textId="2BE21AB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(23)</w:t>
            </w:r>
          </w:p>
        </w:tc>
      </w:tr>
      <w:tr w:rsidR="00A4528B" w:rsidRPr="00757917" w14:paraId="74E17804" w14:textId="77777777" w:rsidTr="00A33E9A">
        <w:trPr>
          <w:trHeight w:val="381"/>
        </w:trPr>
        <w:tc>
          <w:tcPr>
            <w:tcW w:w="3942" w:type="dxa"/>
          </w:tcPr>
          <w:p w14:paraId="24D619E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lastRenderedPageBreak/>
              <w:t>รายได้ค่าเช่ารับล่วงหน้า</w:t>
            </w:r>
          </w:p>
        </w:tc>
        <w:tc>
          <w:tcPr>
            <w:tcW w:w="1170" w:type="dxa"/>
          </w:tcPr>
          <w:p w14:paraId="44AD76E8" w14:textId="3752AC78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(207)</w:t>
            </w:r>
          </w:p>
        </w:tc>
        <w:tc>
          <w:tcPr>
            <w:tcW w:w="270" w:type="dxa"/>
          </w:tcPr>
          <w:p w14:paraId="4DB78C01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1582E785" w14:textId="200C680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13</w:t>
            </w:r>
          </w:p>
        </w:tc>
        <w:tc>
          <w:tcPr>
            <w:tcW w:w="270" w:type="dxa"/>
          </w:tcPr>
          <w:p w14:paraId="59F8950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07A4B3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EA3773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402209DF" w14:textId="21768164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(194)</w:t>
            </w:r>
          </w:p>
        </w:tc>
      </w:tr>
      <w:tr w:rsidR="00A4528B" w:rsidRPr="00757917" w14:paraId="1BE464DE" w14:textId="77777777" w:rsidTr="00A33E9A">
        <w:trPr>
          <w:trHeight w:val="381"/>
        </w:trPr>
        <w:tc>
          <w:tcPr>
            <w:tcW w:w="3942" w:type="dxa"/>
          </w:tcPr>
          <w:p w14:paraId="08C620A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</w:tcPr>
          <w:p w14:paraId="33DF4910" w14:textId="00E4E0D8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(78)</w:t>
            </w:r>
          </w:p>
        </w:tc>
        <w:tc>
          <w:tcPr>
            <w:tcW w:w="270" w:type="dxa"/>
          </w:tcPr>
          <w:p w14:paraId="1802AC9A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39A455DB" w14:textId="27F229E6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707E7817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3ED1F9C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867FEA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68A1A283" w14:textId="0DEC8B5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(72)</w:t>
            </w:r>
          </w:p>
        </w:tc>
      </w:tr>
      <w:tr w:rsidR="00A4528B" w:rsidRPr="00757917" w14:paraId="0DDB4282" w14:textId="77777777" w:rsidTr="00A33E9A">
        <w:trPr>
          <w:trHeight w:val="381"/>
        </w:trPr>
        <w:tc>
          <w:tcPr>
            <w:tcW w:w="3942" w:type="dxa"/>
          </w:tcPr>
          <w:p w14:paraId="23FE53F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อสังหาริมทรัพย์พัฒนาเพื่อขาย</w:t>
            </w:r>
          </w:p>
        </w:tc>
        <w:tc>
          <w:tcPr>
            <w:tcW w:w="1170" w:type="dxa"/>
          </w:tcPr>
          <w:p w14:paraId="6EE90BB7" w14:textId="71466166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(32)</w:t>
            </w:r>
          </w:p>
        </w:tc>
        <w:tc>
          <w:tcPr>
            <w:tcW w:w="270" w:type="dxa"/>
          </w:tcPr>
          <w:p w14:paraId="7D736084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</w:tcPr>
          <w:p w14:paraId="4E4A9DAA" w14:textId="67D298E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</w:t>
            </w:r>
          </w:p>
        </w:tc>
        <w:tc>
          <w:tcPr>
            <w:tcW w:w="270" w:type="dxa"/>
          </w:tcPr>
          <w:p w14:paraId="1F8F6A63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</w:tcPr>
          <w:p w14:paraId="5BF11375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A8451E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</w:tcPr>
          <w:p w14:paraId="514637E6" w14:textId="6E38F06C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(20)</w:t>
            </w:r>
          </w:p>
        </w:tc>
      </w:tr>
      <w:tr w:rsidR="00A4528B" w:rsidRPr="00757917" w14:paraId="3383BCB4" w14:textId="77777777" w:rsidTr="00A33E9A">
        <w:trPr>
          <w:trHeight w:val="381"/>
        </w:trPr>
        <w:tc>
          <w:tcPr>
            <w:tcW w:w="3942" w:type="dxa"/>
          </w:tcPr>
          <w:p w14:paraId="2F932170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A767F9C" w14:textId="3F60F211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(11)</w:t>
            </w:r>
          </w:p>
        </w:tc>
        <w:tc>
          <w:tcPr>
            <w:tcW w:w="270" w:type="dxa"/>
          </w:tcPr>
          <w:p w14:paraId="6F0A46C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84B4372" w14:textId="1A24971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(1)</w:t>
            </w:r>
          </w:p>
        </w:tc>
        <w:tc>
          <w:tcPr>
            <w:tcW w:w="270" w:type="dxa"/>
          </w:tcPr>
          <w:p w14:paraId="7A675AE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A1859AA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334BCA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</w:tcPr>
          <w:p w14:paraId="59372498" w14:textId="6A268501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(12)</w:t>
            </w:r>
          </w:p>
        </w:tc>
      </w:tr>
      <w:tr w:rsidR="00A4528B" w:rsidRPr="00757917" w14:paraId="4307F503" w14:textId="77777777" w:rsidTr="00A33E9A">
        <w:trPr>
          <w:trHeight w:val="397"/>
        </w:trPr>
        <w:tc>
          <w:tcPr>
            <w:tcW w:w="3942" w:type="dxa"/>
          </w:tcPr>
          <w:p w14:paraId="5FEB04EE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5628F97F" w14:textId="158789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(694)</w:t>
            </w:r>
          </w:p>
        </w:tc>
        <w:tc>
          <w:tcPr>
            <w:tcW w:w="270" w:type="dxa"/>
          </w:tcPr>
          <w:p w14:paraId="7CF8719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</w:tcPr>
          <w:p w14:paraId="6229F894" w14:textId="45911C6C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14</w:t>
            </w:r>
          </w:p>
        </w:tc>
        <w:tc>
          <w:tcPr>
            <w:tcW w:w="270" w:type="dxa"/>
          </w:tcPr>
          <w:p w14:paraId="7F32406B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45DE565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DA2F8AE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</w:tcPr>
          <w:p w14:paraId="702B2A70" w14:textId="75DFBCF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(680)</w:t>
            </w:r>
          </w:p>
        </w:tc>
      </w:tr>
      <w:tr w:rsidR="00A4528B" w:rsidRPr="00757917" w14:paraId="47F990DA" w14:textId="77777777" w:rsidTr="00A33E9A">
        <w:trPr>
          <w:trHeight w:val="41"/>
        </w:trPr>
        <w:tc>
          <w:tcPr>
            <w:tcW w:w="3942" w:type="dxa"/>
            <w:shd w:val="clear" w:color="auto" w:fill="auto"/>
          </w:tcPr>
          <w:p w14:paraId="234F4457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2FD85B0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42FE80BC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89D974C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</w:tcPr>
          <w:p w14:paraId="10C200C6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7DA46E50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270" w:type="dxa"/>
          </w:tcPr>
          <w:p w14:paraId="2828F0B8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5A78DD9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</w:p>
        </w:tc>
      </w:tr>
      <w:tr w:rsidR="00A4528B" w:rsidRPr="00757917" w14:paraId="1FB41762" w14:textId="77777777" w:rsidTr="00A33E9A">
        <w:trPr>
          <w:trHeight w:val="41"/>
        </w:trPr>
        <w:tc>
          <w:tcPr>
            <w:tcW w:w="3942" w:type="dxa"/>
            <w:shd w:val="clear" w:color="auto" w:fill="auto"/>
          </w:tcPr>
          <w:p w14:paraId="4C36DEED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7012FADE" w14:textId="6705FD29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(143)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232F0F83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5F72C79D" w14:textId="2B49D293" w:rsidR="00A4528B" w:rsidRPr="00757917" w:rsidRDefault="00A4528B" w:rsidP="00A4528B">
            <w:pPr>
              <w:pStyle w:val="acctfourfigures"/>
              <w:tabs>
                <w:tab w:val="clear" w:pos="765"/>
                <w:tab w:val="decimal" w:pos="884"/>
              </w:tabs>
              <w:spacing w:line="240" w:lineRule="auto"/>
              <w:ind w:left="-108" w:right="-112"/>
              <w:rPr>
                <w:rFonts w:asciiTheme="majorBidi" w:hAnsiTheme="majorBidi" w:cstheme="majorBidi"/>
                <w:sz w:val="28"/>
                <w:szCs w:val="28"/>
                <w:rtl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90</w:t>
            </w:r>
          </w:p>
        </w:tc>
        <w:tc>
          <w:tcPr>
            <w:tcW w:w="270" w:type="dxa"/>
            <w:shd w:val="clear" w:color="auto" w:fill="auto"/>
          </w:tcPr>
          <w:p w14:paraId="5160C69F" w14:textId="77777777" w:rsidR="00A4528B" w:rsidRPr="00757917" w:rsidRDefault="00A4528B" w:rsidP="00A4528B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08B0B3E2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DF18AB6" w14:textId="77777777" w:rsidR="00A4528B" w:rsidRPr="00757917" w:rsidRDefault="00A4528B" w:rsidP="00A4528B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  <w:vAlign w:val="bottom"/>
          </w:tcPr>
          <w:p w14:paraId="36636F5D" w14:textId="395369E0" w:rsidR="00A4528B" w:rsidRPr="00757917" w:rsidRDefault="00A4528B" w:rsidP="00A4528B">
            <w:pPr>
              <w:pStyle w:val="acctfourfigures"/>
              <w:tabs>
                <w:tab w:val="clear" w:pos="765"/>
                <w:tab w:val="decimal" w:pos="8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  <w:cs/>
                <w:lang w:val="en-US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/>
              </w:rPr>
              <w:t>(53)</w:t>
            </w:r>
          </w:p>
        </w:tc>
      </w:tr>
    </w:tbl>
    <w:p w14:paraId="1A31D182" w14:textId="605F6D0B" w:rsidR="00A70263" w:rsidRPr="00757917" w:rsidRDefault="00A70263"/>
    <w:tbl>
      <w:tblPr>
        <w:tblW w:w="93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08"/>
        <w:gridCol w:w="342"/>
        <w:gridCol w:w="1170"/>
        <w:gridCol w:w="270"/>
        <w:gridCol w:w="1189"/>
      </w:tblGrid>
      <w:tr w:rsidR="003A0BA4" w:rsidRPr="00757917" w14:paraId="1530E19F" w14:textId="77777777" w:rsidTr="00B01013">
        <w:trPr>
          <w:trHeight w:val="397"/>
          <w:tblHeader/>
        </w:trPr>
        <w:tc>
          <w:tcPr>
            <w:tcW w:w="3942" w:type="dxa"/>
          </w:tcPr>
          <w:p w14:paraId="463EA3D7" w14:textId="0CB5819C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C203C0E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BACD3D5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520" w:type="dxa"/>
            <w:gridSpan w:val="3"/>
          </w:tcPr>
          <w:p w14:paraId="204757D7" w14:textId="23CCFAF3" w:rsidR="003A0BA4" w:rsidRPr="00757917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  <w:tc>
          <w:tcPr>
            <w:tcW w:w="270" w:type="dxa"/>
          </w:tcPr>
          <w:p w14:paraId="6C019531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13C55A96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3A0BA4" w:rsidRPr="00757917" w14:paraId="4847FB5B" w14:textId="77777777" w:rsidTr="00B01013">
        <w:trPr>
          <w:trHeight w:val="397"/>
          <w:tblHeader/>
        </w:trPr>
        <w:tc>
          <w:tcPr>
            <w:tcW w:w="3942" w:type="dxa"/>
          </w:tcPr>
          <w:p w14:paraId="0F4C3BEC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7AA3982F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1123FE7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520" w:type="dxa"/>
            <w:gridSpan w:val="3"/>
            <w:tcBorders>
              <w:bottom w:val="single" w:sz="4" w:space="0" w:color="auto"/>
            </w:tcBorders>
          </w:tcPr>
          <w:p w14:paraId="642A726F" w14:textId="77777777" w:rsidR="003A0BA4" w:rsidRPr="00757917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บันทึกเป็นรายได้ (รายจ่าย)ใน</w:t>
            </w:r>
          </w:p>
        </w:tc>
        <w:tc>
          <w:tcPr>
            <w:tcW w:w="270" w:type="dxa"/>
          </w:tcPr>
          <w:p w14:paraId="4B74ED5B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5FC29E83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3A0BA4" w:rsidRPr="00757917" w14:paraId="5E5D13E1" w14:textId="77777777" w:rsidTr="00B36E9A">
        <w:trPr>
          <w:trHeight w:val="397"/>
          <w:tblHeader/>
        </w:trPr>
        <w:tc>
          <w:tcPr>
            <w:tcW w:w="3942" w:type="dxa"/>
          </w:tcPr>
          <w:p w14:paraId="0C829DE4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9EFE06A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  <w:tc>
          <w:tcPr>
            <w:tcW w:w="270" w:type="dxa"/>
          </w:tcPr>
          <w:p w14:paraId="5280F8E8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</w:tcPr>
          <w:p w14:paraId="38D9B12D" w14:textId="77777777" w:rsidR="003A0BA4" w:rsidRPr="00757917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</w:t>
            </w:r>
          </w:p>
        </w:tc>
        <w:tc>
          <w:tcPr>
            <w:tcW w:w="342" w:type="dxa"/>
            <w:tcBorders>
              <w:top w:val="single" w:sz="4" w:space="0" w:color="auto"/>
            </w:tcBorders>
          </w:tcPr>
          <w:p w14:paraId="126EDD79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233216E" w14:textId="77777777" w:rsidR="003A0BA4" w:rsidRPr="00757917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3E9654D3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2840F0A8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</w:tr>
      <w:tr w:rsidR="003A0BA4" w:rsidRPr="00757917" w14:paraId="5A15858B" w14:textId="77777777" w:rsidTr="00B36E9A">
        <w:trPr>
          <w:trHeight w:val="397"/>
          <w:tblHeader/>
        </w:trPr>
        <w:tc>
          <w:tcPr>
            <w:tcW w:w="3942" w:type="dxa"/>
          </w:tcPr>
          <w:p w14:paraId="33D07714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</w:tcPr>
          <w:p w14:paraId="5F751A06" w14:textId="565D5271" w:rsidR="003A0BA4" w:rsidRPr="00757917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bidi="th-TH"/>
              </w:rPr>
              <w:t>วันต้น</w:t>
            </w:r>
            <w:r w:rsidR="00AD611A"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bidi="th-TH"/>
              </w:rPr>
              <w:t>ปี</w:t>
            </w:r>
            <w:r w:rsidRPr="00757917">
              <w:rPr>
                <w:rFonts w:asciiTheme="majorBidi" w:hAnsiTheme="majorBidi"/>
                <w:b/>
                <w:bCs/>
                <w:sz w:val="30"/>
                <w:szCs w:val="30"/>
                <w:cs/>
                <w:lang w:bidi="th-TH"/>
              </w:rPr>
              <w:t xml:space="preserve">   </w:t>
            </w:r>
          </w:p>
        </w:tc>
        <w:tc>
          <w:tcPr>
            <w:tcW w:w="270" w:type="dxa"/>
          </w:tcPr>
          <w:p w14:paraId="2A743744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08" w:type="dxa"/>
          </w:tcPr>
          <w:p w14:paraId="4778F26F" w14:textId="77777777" w:rsidR="003A0BA4" w:rsidRPr="00757917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ขาดทุน</w:t>
            </w:r>
          </w:p>
        </w:tc>
        <w:tc>
          <w:tcPr>
            <w:tcW w:w="342" w:type="dxa"/>
          </w:tcPr>
          <w:p w14:paraId="05F97826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</w:tcPr>
          <w:p w14:paraId="4E830BE4" w14:textId="77777777" w:rsidR="003A0BA4" w:rsidRPr="00757917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146C0B9D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10063B16" w14:textId="4F74FF8E" w:rsidR="003A0BA4" w:rsidRPr="00757917" w:rsidRDefault="003A0BA4" w:rsidP="004575B0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bidi="th-TH"/>
              </w:rPr>
              <w:t>วันสิ้น</w:t>
            </w:r>
            <w:r w:rsidR="00AD611A"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bidi="th-TH"/>
              </w:rPr>
              <w:t>ปี</w:t>
            </w:r>
          </w:p>
        </w:tc>
      </w:tr>
      <w:tr w:rsidR="003A0BA4" w:rsidRPr="00757917" w14:paraId="7B9EA265" w14:textId="77777777" w:rsidTr="00B01013">
        <w:trPr>
          <w:trHeight w:val="397"/>
          <w:tblHeader/>
        </w:trPr>
        <w:tc>
          <w:tcPr>
            <w:tcW w:w="3942" w:type="dxa"/>
          </w:tcPr>
          <w:p w14:paraId="06B11B70" w14:textId="77777777" w:rsidR="003A0BA4" w:rsidRPr="00757917" w:rsidRDefault="003A0BA4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19" w:type="dxa"/>
            <w:gridSpan w:val="7"/>
          </w:tcPr>
          <w:p w14:paraId="5376476A" w14:textId="77777777" w:rsidR="003A0BA4" w:rsidRPr="00757917" w:rsidRDefault="003A0BA4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B8261A" w:rsidRPr="00757917" w14:paraId="2C30EEA4" w14:textId="77777777" w:rsidTr="00B01013">
        <w:trPr>
          <w:trHeight w:val="397"/>
        </w:trPr>
        <w:tc>
          <w:tcPr>
            <w:tcW w:w="3942" w:type="dxa"/>
          </w:tcPr>
          <w:p w14:paraId="6833AC18" w14:textId="3F2131C2" w:rsidR="00B8261A" w:rsidRPr="00757917" w:rsidRDefault="00460DDC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5419" w:type="dxa"/>
            <w:gridSpan w:val="7"/>
          </w:tcPr>
          <w:p w14:paraId="215DF29B" w14:textId="77777777" w:rsidR="00B8261A" w:rsidRPr="00757917" w:rsidRDefault="00B8261A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B8261A" w:rsidRPr="00757917" w14:paraId="47A913CB" w14:textId="77777777" w:rsidTr="00B01013">
        <w:trPr>
          <w:trHeight w:val="397"/>
        </w:trPr>
        <w:tc>
          <w:tcPr>
            <w:tcW w:w="3942" w:type="dxa"/>
          </w:tcPr>
          <w:p w14:paraId="35BFA1B9" w14:textId="49C99E02" w:rsidR="00B8261A" w:rsidRPr="00757917" w:rsidRDefault="00B8261A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13ABFA2C" w14:textId="77777777" w:rsidR="00B8261A" w:rsidRPr="00757917" w:rsidRDefault="00B8261A" w:rsidP="004575B0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190888" w:rsidRPr="00757917" w14:paraId="11A68B6B" w14:textId="77777777" w:rsidTr="00B36E9A">
        <w:trPr>
          <w:trHeight w:val="60"/>
        </w:trPr>
        <w:tc>
          <w:tcPr>
            <w:tcW w:w="3942" w:type="dxa"/>
            <w:shd w:val="clear" w:color="auto" w:fill="auto"/>
          </w:tcPr>
          <w:p w14:paraId="6414DE1B" w14:textId="00D0453E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shd w:val="clear" w:color="auto" w:fill="auto"/>
          </w:tcPr>
          <w:p w14:paraId="0F999CCF" w14:textId="45664004" w:rsidR="00190888" w:rsidRPr="00757917" w:rsidRDefault="00460DDC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  <w:shd w:val="clear" w:color="auto" w:fill="auto"/>
          </w:tcPr>
          <w:p w14:paraId="1321735D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0553792D" w14:textId="3E0315C1" w:rsidR="00190888" w:rsidRPr="00757917" w:rsidRDefault="008B2610" w:rsidP="0019088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342" w:type="dxa"/>
          </w:tcPr>
          <w:p w14:paraId="6E5C6446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697FC2B8" w14:textId="54836187" w:rsidR="00190888" w:rsidRPr="00757917" w:rsidRDefault="008B2610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55DFF42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62166ED3" w14:textId="75214889" w:rsidR="00190888" w:rsidRPr="00757917" w:rsidRDefault="00460DDC" w:rsidP="001908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</w:tr>
      <w:tr w:rsidR="00190888" w:rsidRPr="00757917" w14:paraId="659D32C3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742EF88C" w14:textId="1FA5D7DE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490210F7" w14:textId="4F65C65B" w:rsidR="00190888" w:rsidRPr="00757917" w:rsidRDefault="00460DDC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31</w:t>
            </w:r>
          </w:p>
        </w:tc>
        <w:tc>
          <w:tcPr>
            <w:tcW w:w="270" w:type="dxa"/>
            <w:shd w:val="clear" w:color="auto" w:fill="auto"/>
          </w:tcPr>
          <w:p w14:paraId="6F51A22E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shd w:val="clear" w:color="auto" w:fill="auto"/>
          </w:tcPr>
          <w:p w14:paraId="29C79F5F" w14:textId="52E03260" w:rsidR="00190888" w:rsidRPr="00757917" w:rsidRDefault="00460DDC" w:rsidP="0019088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342" w:type="dxa"/>
          </w:tcPr>
          <w:p w14:paraId="6A39BF46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46BD05F" w14:textId="7A935860" w:rsidR="00190888" w:rsidRPr="00757917" w:rsidRDefault="00460DDC" w:rsidP="00A46AEF">
            <w:pPr>
              <w:pStyle w:val="acctfourfigures"/>
              <w:tabs>
                <w:tab w:val="clear" w:pos="765"/>
                <w:tab w:val="decimal" w:pos="957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7725B496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  <w:shd w:val="clear" w:color="auto" w:fill="auto"/>
          </w:tcPr>
          <w:p w14:paraId="7C8DC3CB" w14:textId="686C6853" w:rsidR="00190888" w:rsidRPr="00757917" w:rsidRDefault="00460DDC" w:rsidP="001908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38</w:t>
            </w:r>
          </w:p>
        </w:tc>
      </w:tr>
      <w:tr w:rsidR="00190888" w:rsidRPr="00757917" w14:paraId="3441AC70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5AB151F5" w14:textId="6B20D05D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FA20C27" w14:textId="1607E078" w:rsidR="00190888" w:rsidRPr="00757917" w:rsidRDefault="00460DDC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</w:t>
            </w:r>
          </w:p>
        </w:tc>
        <w:tc>
          <w:tcPr>
            <w:tcW w:w="270" w:type="dxa"/>
            <w:shd w:val="clear" w:color="auto" w:fill="auto"/>
          </w:tcPr>
          <w:p w14:paraId="66B92070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71E5495" w14:textId="6F5E94B0" w:rsidR="00190888" w:rsidRPr="00757917" w:rsidRDefault="00460DDC" w:rsidP="0019088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342" w:type="dxa"/>
          </w:tcPr>
          <w:p w14:paraId="119FC78D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39B72385" w14:textId="0C9C4ABF" w:rsidR="00190888" w:rsidRPr="00757917" w:rsidRDefault="00460DDC" w:rsidP="00A46AEF">
            <w:pPr>
              <w:pStyle w:val="acctfourfigures"/>
              <w:tabs>
                <w:tab w:val="clear" w:pos="765"/>
                <w:tab w:val="decimal" w:pos="95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41DA811B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697AFD6" w14:textId="5E40E10F" w:rsidR="00190888" w:rsidRPr="00757917" w:rsidRDefault="00460DDC" w:rsidP="0019088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45</w:t>
            </w:r>
          </w:p>
        </w:tc>
      </w:tr>
      <w:tr w:rsidR="00190888" w:rsidRPr="00757917" w14:paraId="743A6B41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56811CBA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3237F5D2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7DE427F" w14:textId="77777777" w:rsidR="00190888" w:rsidRPr="00757917" w:rsidRDefault="00190888" w:rsidP="0019088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shd w:val="clear" w:color="auto" w:fill="auto"/>
          </w:tcPr>
          <w:p w14:paraId="14A9C760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94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50525B0E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027C163C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D6DAFB8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</w:tcPr>
          <w:p w14:paraId="23FB2154" w14:textId="77777777" w:rsidR="00190888" w:rsidRPr="00757917" w:rsidRDefault="00190888" w:rsidP="0019088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11663" w:rsidRPr="00757917" w14:paraId="2C8AD996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255386D3" w14:textId="11F83EA1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  <w:shd w:val="clear" w:color="auto" w:fill="auto"/>
          </w:tcPr>
          <w:p w14:paraId="10681809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46EBA69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26F1F6E8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94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2B99F4EE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4C560F59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C97AEB6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2164CBE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11663" w:rsidRPr="00757917" w14:paraId="1A107059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59B77EA3" w14:textId="58356DBD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shd w:val="clear" w:color="auto" w:fill="auto"/>
          </w:tcPr>
          <w:p w14:paraId="6F82196A" w14:textId="77D572D2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125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6D15EE6B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7D6862E6" w14:textId="4B9F9F47" w:rsidR="00B11663" w:rsidRPr="00757917" w:rsidRDefault="00460DDC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28A6FE47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2975B2DA" w14:textId="4C28A339" w:rsidR="00B11663" w:rsidRPr="00757917" w:rsidRDefault="00B1166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35B0C7F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76FB198F" w14:textId="00D2EEA8" w:rsidR="00B11663" w:rsidRPr="00757917" w:rsidRDefault="00B1166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123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B11663" w:rsidRPr="00757917" w14:paraId="0B8025AB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03B2C14E" w14:textId="118F692B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  <w:shd w:val="clear" w:color="auto" w:fill="auto"/>
          </w:tcPr>
          <w:p w14:paraId="7BAE7EEF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048A077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2D40E8FF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2E374A8A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A336A0D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1782700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397D0045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B11663" w:rsidRPr="00757917" w14:paraId="5C8EFE03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4E31D95A" w14:textId="5C12F54C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shd w:val="clear" w:color="auto" w:fill="auto"/>
          </w:tcPr>
          <w:p w14:paraId="696C2F6E" w14:textId="53C49BEF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28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766471B7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shd w:val="clear" w:color="auto" w:fill="auto"/>
          </w:tcPr>
          <w:p w14:paraId="066B62C2" w14:textId="59D2E468" w:rsidR="00B11663" w:rsidRPr="00757917" w:rsidRDefault="00B11663" w:rsidP="001F5B13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60B867E5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D76979B" w14:textId="0A9151B6" w:rsidR="00B11663" w:rsidRPr="00757917" w:rsidRDefault="00B1166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9A2DFDC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2872F0DC" w14:textId="46FF135E" w:rsidR="00B11663" w:rsidRPr="00757917" w:rsidRDefault="00B1166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B11663" w:rsidRPr="00757917" w14:paraId="14214996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25C7676F" w14:textId="0310DD3F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6DD7E177" w14:textId="0564CE36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0DF191C3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08" w:type="dxa"/>
            <w:tcBorders>
              <w:bottom w:val="single" w:sz="4" w:space="0" w:color="auto"/>
            </w:tcBorders>
            <w:shd w:val="clear" w:color="auto" w:fill="auto"/>
          </w:tcPr>
          <w:p w14:paraId="07719F50" w14:textId="31C1590D" w:rsidR="00B11663" w:rsidRPr="00757917" w:rsidRDefault="00B36E9A" w:rsidP="001F5B13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342" w:type="dxa"/>
          </w:tcPr>
          <w:p w14:paraId="2CF97FC1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AA6D1B9" w14:textId="61820862" w:rsidR="00B11663" w:rsidRPr="00757917" w:rsidRDefault="00B36E9A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CC89267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  <w:shd w:val="clear" w:color="auto" w:fill="auto"/>
          </w:tcPr>
          <w:p w14:paraId="65A55E58" w14:textId="5FC2C0FF" w:rsidR="00B11663" w:rsidRPr="00757917" w:rsidRDefault="00B1166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B11663" w:rsidRPr="00757917" w14:paraId="6635584A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5C10BD62" w14:textId="6343FD09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93E33CB" w14:textId="6322D4F2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156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3255A865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B2A06A2" w14:textId="79BD9F56" w:rsidR="00B11663" w:rsidRPr="00757917" w:rsidRDefault="00460DDC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342" w:type="dxa"/>
          </w:tcPr>
          <w:p w14:paraId="364D2375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48561898" w14:textId="72B1EAC3" w:rsidR="00B11663" w:rsidRPr="00757917" w:rsidRDefault="00B1166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9FA57EF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40C4811" w14:textId="60024462" w:rsidR="00B11663" w:rsidRPr="00757917" w:rsidRDefault="00B1166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154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  <w:tr w:rsidR="00B11663" w:rsidRPr="00757917" w14:paraId="1BBB272F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75275BC2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01F80D14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41A6573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top w:val="single" w:sz="4" w:space="0" w:color="auto"/>
            </w:tcBorders>
            <w:shd w:val="clear" w:color="auto" w:fill="auto"/>
          </w:tcPr>
          <w:p w14:paraId="23B2B490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342" w:type="dxa"/>
          </w:tcPr>
          <w:p w14:paraId="19C5C33E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52DFED93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3AA0840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</w:tcPr>
          <w:p w14:paraId="5D0B7603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B11663" w:rsidRPr="00757917" w14:paraId="2F33D5C0" w14:textId="77777777" w:rsidTr="00B36E9A">
        <w:trPr>
          <w:trHeight w:val="41"/>
        </w:trPr>
        <w:tc>
          <w:tcPr>
            <w:tcW w:w="3942" w:type="dxa"/>
            <w:shd w:val="clear" w:color="auto" w:fill="auto"/>
          </w:tcPr>
          <w:p w14:paraId="75DB0499" w14:textId="7A84AF34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6E4C4935" w14:textId="578C25E6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115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7FA1582E" w14:textId="77777777" w:rsidR="00B11663" w:rsidRPr="00757917" w:rsidRDefault="00B11663" w:rsidP="00B11663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08" w:type="dxa"/>
            <w:tcBorders>
              <w:bottom w:val="double" w:sz="4" w:space="0" w:color="auto"/>
            </w:tcBorders>
            <w:shd w:val="clear" w:color="auto" w:fill="auto"/>
          </w:tcPr>
          <w:p w14:paraId="6BC0EC7F" w14:textId="52027EF9" w:rsidR="00B11663" w:rsidRPr="00757917" w:rsidRDefault="00460DDC" w:rsidP="00B11663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342" w:type="dxa"/>
          </w:tcPr>
          <w:p w14:paraId="633DB3DA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129ABCE" w14:textId="5DDBD369" w:rsidR="00B11663" w:rsidRPr="00757917" w:rsidRDefault="00460DDC" w:rsidP="00B11663">
            <w:pPr>
              <w:pStyle w:val="acctfourfigures"/>
              <w:tabs>
                <w:tab w:val="clear" w:pos="765"/>
                <w:tab w:val="decimal" w:pos="957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46B0D01B" w14:textId="77777777" w:rsidR="00B11663" w:rsidRPr="00757917" w:rsidRDefault="00B11663" w:rsidP="00B11663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082C8696" w14:textId="4DC06B5C" w:rsidR="00B11663" w:rsidRPr="00757917" w:rsidRDefault="00B11663" w:rsidP="00B11663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109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181D2A27" w14:textId="77777777" w:rsidR="00B01013" w:rsidRPr="00757917" w:rsidRDefault="00B01013"/>
    <w:tbl>
      <w:tblPr>
        <w:tblW w:w="9361" w:type="dxa"/>
        <w:tblInd w:w="558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9"/>
      </w:tblGrid>
      <w:tr w:rsidR="00190888" w:rsidRPr="00757917" w14:paraId="2CB36C2B" w14:textId="77777777" w:rsidTr="00B01013">
        <w:trPr>
          <w:trHeight w:val="397"/>
          <w:tblHeader/>
        </w:trPr>
        <w:tc>
          <w:tcPr>
            <w:tcW w:w="3942" w:type="dxa"/>
          </w:tcPr>
          <w:p w14:paraId="6333662B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45E35E55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3EA6AD2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520" w:type="dxa"/>
            <w:gridSpan w:val="3"/>
          </w:tcPr>
          <w:p w14:paraId="1B4CCB6B" w14:textId="77777777" w:rsidR="00190888" w:rsidRPr="00757917" w:rsidRDefault="00190888" w:rsidP="00F60608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rtl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</w:t>
            </w: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  <w:tc>
          <w:tcPr>
            <w:tcW w:w="270" w:type="dxa"/>
          </w:tcPr>
          <w:p w14:paraId="6C248815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50858105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190888" w:rsidRPr="00757917" w14:paraId="1FA15787" w14:textId="77777777" w:rsidTr="00B01013">
        <w:trPr>
          <w:trHeight w:val="397"/>
          <w:tblHeader/>
        </w:trPr>
        <w:tc>
          <w:tcPr>
            <w:tcW w:w="3942" w:type="dxa"/>
          </w:tcPr>
          <w:p w14:paraId="7A496ECE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E2CD616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91DF09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2520" w:type="dxa"/>
            <w:gridSpan w:val="3"/>
            <w:tcBorders>
              <w:bottom w:val="single" w:sz="4" w:space="0" w:color="auto"/>
            </w:tcBorders>
          </w:tcPr>
          <w:p w14:paraId="1CA2DE25" w14:textId="77777777" w:rsidR="00190888" w:rsidRPr="00757917" w:rsidRDefault="00190888" w:rsidP="00F60608">
            <w:pPr>
              <w:pStyle w:val="acctfourfigures"/>
              <w:tabs>
                <w:tab w:val="clear" w:pos="765"/>
              </w:tabs>
              <w:spacing w:line="240" w:lineRule="auto"/>
              <w:ind w:left="-108" w:right="-147"/>
              <w:jc w:val="center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บันทึกเป็นรายได้ (รายจ่าย)ใน</w:t>
            </w:r>
          </w:p>
        </w:tc>
        <w:tc>
          <w:tcPr>
            <w:tcW w:w="270" w:type="dxa"/>
          </w:tcPr>
          <w:p w14:paraId="2F30E166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0143C320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</w:tr>
      <w:tr w:rsidR="00190888" w:rsidRPr="00757917" w14:paraId="0B0C4D8F" w14:textId="77777777" w:rsidTr="00B01013">
        <w:trPr>
          <w:trHeight w:val="397"/>
          <w:tblHeader/>
        </w:trPr>
        <w:tc>
          <w:tcPr>
            <w:tcW w:w="3942" w:type="dxa"/>
          </w:tcPr>
          <w:p w14:paraId="0BA792AA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36B240B6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  <w:tc>
          <w:tcPr>
            <w:tcW w:w="270" w:type="dxa"/>
          </w:tcPr>
          <w:p w14:paraId="6F696A1B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A188A31" w14:textId="77777777" w:rsidR="00190888" w:rsidRPr="00757917" w:rsidRDefault="00190888" w:rsidP="00F60608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กำไรหรือ</w:t>
            </w:r>
          </w:p>
        </w:tc>
        <w:tc>
          <w:tcPr>
            <w:tcW w:w="270" w:type="dxa"/>
            <w:tcBorders>
              <w:top w:val="single" w:sz="4" w:space="0" w:color="auto"/>
            </w:tcBorders>
          </w:tcPr>
          <w:p w14:paraId="5A7A415B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F2A2BCF" w14:textId="77777777" w:rsidR="00190888" w:rsidRPr="00757917" w:rsidRDefault="00190888" w:rsidP="00F6060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กำไรขาดทุน</w:t>
            </w:r>
          </w:p>
        </w:tc>
        <w:tc>
          <w:tcPr>
            <w:tcW w:w="270" w:type="dxa"/>
          </w:tcPr>
          <w:p w14:paraId="2FDF5F5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27588C55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ณ วันที่</w:t>
            </w:r>
          </w:p>
        </w:tc>
      </w:tr>
      <w:tr w:rsidR="00190888" w:rsidRPr="00757917" w14:paraId="68702CDE" w14:textId="77777777" w:rsidTr="00B01013">
        <w:trPr>
          <w:trHeight w:val="397"/>
          <w:tblHeader/>
        </w:trPr>
        <w:tc>
          <w:tcPr>
            <w:tcW w:w="3942" w:type="dxa"/>
          </w:tcPr>
          <w:p w14:paraId="72080EA9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ภาษีเงินได้รอการตัดบัญชี</w:t>
            </w:r>
          </w:p>
        </w:tc>
        <w:tc>
          <w:tcPr>
            <w:tcW w:w="1170" w:type="dxa"/>
          </w:tcPr>
          <w:p w14:paraId="3A274D93" w14:textId="77777777" w:rsidR="00190888" w:rsidRPr="00757917" w:rsidRDefault="00190888" w:rsidP="00F60608">
            <w:pPr>
              <w:pStyle w:val="acctfourfigures"/>
              <w:tabs>
                <w:tab w:val="clear" w:pos="765"/>
              </w:tabs>
              <w:spacing w:line="240" w:lineRule="auto"/>
              <w:ind w:left="-106" w:right="-10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bidi="th-TH"/>
              </w:rPr>
              <w:t>วันต้นปี</w:t>
            </w:r>
            <w:r w:rsidRPr="00757917">
              <w:rPr>
                <w:rFonts w:asciiTheme="majorBidi" w:hAnsiTheme="majorBidi"/>
                <w:b/>
                <w:bCs/>
                <w:sz w:val="30"/>
                <w:szCs w:val="30"/>
                <w:cs/>
                <w:lang w:bidi="th-TH"/>
              </w:rPr>
              <w:t xml:space="preserve">   </w:t>
            </w:r>
          </w:p>
        </w:tc>
        <w:tc>
          <w:tcPr>
            <w:tcW w:w="270" w:type="dxa"/>
          </w:tcPr>
          <w:p w14:paraId="10D7D4B3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</w:tcPr>
          <w:p w14:paraId="430797C4" w14:textId="77777777" w:rsidR="00190888" w:rsidRPr="00757917" w:rsidRDefault="00190888" w:rsidP="00F60608">
            <w:pPr>
              <w:pStyle w:val="acctfourfigures"/>
              <w:tabs>
                <w:tab w:val="clear" w:pos="765"/>
              </w:tabs>
              <w:spacing w:line="240" w:lineRule="auto"/>
              <w:ind w:left="-108" w:right="-82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ขาดทุน</w:t>
            </w:r>
          </w:p>
        </w:tc>
        <w:tc>
          <w:tcPr>
            <w:tcW w:w="270" w:type="dxa"/>
          </w:tcPr>
          <w:p w14:paraId="155611A6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51"/>
              </w:tabs>
              <w:spacing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170" w:type="dxa"/>
          </w:tcPr>
          <w:p w14:paraId="21EFBFCF" w14:textId="77777777" w:rsidR="00190888" w:rsidRPr="00757917" w:rsidRDefault="00190888" w:rsidP="00F6060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เบ็ดเสร็จอื่น</w:t>
            </w:r>
          </w:p>
        </w:tc>
        <w:tc>
          <w:tcPr>
            <w:tcW w:w="270" w:type="dxa"/>
          </w:tcPr>
          <w:p w14:paraId="059E2C03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</w:tcPr>
          <w:p w14:paraId="200B3154" w14:textId="77777777" w:rsidR="00190888" w:rsidRPr="00757917" w:rsidRDefault="00190888" w:rsidP="00F60608">
            <w:pPr>
              <w:pStyle w:val="acctfourfigures"/>
              <w:tabs>
                <w:tab w:val="clear" w:pos="76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  <w:lang w:bidi="th-TH"/>
              </w:rPr>
              <w:t>วันสิ้นปี</w:t>
            </w:r>
          </w:p>
        </w:tc>
      </w:tr>
      <w:tr w:rsidR="00190888" w:rsidRPr="00757917" w14:paraId="10B999C6" w14:textId="77777777" w:rsidTr="00B01013">
        <w:trPr>
          <w:trHeight w:val="397"/>
          <w:tblHeader/>
        </w:trPr>
        <w:tc>
          <w:tcPr>
            <w:tcW w:w="3942" w:type="dxa"/>
          </w:tcPr>
          <w:p w14:paraId="32763A2F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419" w:type="dxa"/>
            <w:gridSpan w:val="7"/>
          </w:tcPr>
          <w:p w14:paraId="7CA2E860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  <w:t>)</w:t>
            </w:r>
          </w:p>
        </w:tc>
      </w:tr>
      <w:tr w:rsidR="00190888" w:rsidRPr="00757917" w14:paraId="2F14D427" w14:textId="77777777" w:rsidTr="00B01013">
        <w:trPr>
          <w:trHeight w:val="397"/>
        </w:trPr>
        <w:tc>
          <w:tcPr>
            <w:tcW w:w="3942" w:type="dxa"/>
          </w:tcPr>
          <w:p w14:paraId="3B4CEDD0" w14:textId="00E0A722" w:rsidR="00190888" w:rsidRPr="00757917" w:rsidRDefault="00460DDC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5419" w:type="dxa"/>
            <w:gridSpan w:val="7"/>
          </w:tcPr>
          <w:p w14:paraId="114C16D6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190888" w:rsidRPr="00757917" w14:paraId="6A9F9984" w14:textId="77777777" w:rsidTr="00B01013">
        <w:trPr>
          <w:trHeight w:val="397"/>
        </w:trPr>
        <w:tc>
          <w:tcPr>
            <w:tcW w:w="3942" w:type="dxa"/>
          </w:tcPr>
          <w:p w14:paraId="4D1BAFCA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5419" w:type="dxa"/>
            <w:gridSpan w:val="7"/>
          </w:tcPr>
          <w:p w14:paraId="3A33A72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11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</w:tr>
      <w:tr w:rsidR="00190888" w:rsidRPr="00757917" w14:paraId="38785A96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07D158D0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ลูกหนี้การค้าและลูกหนี้อื่น</w:t>
            </w:r>
          </w:p>
        </w:tc>
        <w:tc>
          <w:tcPr>
            <w:tcW w:w="1170" w:type="dxa"/>
            <w:shd w:val="clear" w:color="auto" w:fill="auto"/>
          </w:tcPr>
          <w:p w14:paraId="0548E0B5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7E13B9F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6B9219E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4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74BA8F4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6C9D6A89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E0CF810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295660B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90888" w:rsidRPr="00757917" w14:paraId="1A004A59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7C37F4DF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8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ค่าเผื่อหนี้สงสัยจะสูญ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170" w:type="dxa"/>
            <w:shd w:val="clear" w:color="auto" w:fill="auto"/>
          </w:tcPr>
          <w:p w14:paraId="09BA11B1" w14:textId="205B5A75" w:rsidR="00190888" w:rsidRPr="00757917" w:rsidRDefault="00460DDC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  <w:shd w:val="clear" w:color="auto" w:fill="auto"/>
          </w:tcPr>
          <w:p w14:paraId="42455E62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A42C07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61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DDDD65D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2759ED9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55BEEC8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52E4438D" w14:textId="741DE531" w:rsidR="00190888" w:rsidRPr="00757917" w:rsidRDefault="00460DDC" w:rsidP="00F6060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</w:tr>
      <w:tr w:rsidR="00190888" w:rsidRPr="00757917" w14:paraId="4640A185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1830EECF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อสังหาริมทรัพย์เพื่อการลงทุน</w:t>
            </w:r>
          </w:p>
        </w:tc>
        <w:tc>
          <w:tcPr>
            <w:tcW w:w="1170" w:type="dxa"/>
            <w:shd w:val="clear" w:color="auto" w:fill="auto"/>
          </w:tcPr>
          <w:p w14:paraId="284630B3" w14:textId="308E9067" w:rsidR="00190888" w:rsidRPr="00757917" w:rsidRDefault="00460DDC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27C71108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AE516C2" w14:textId="1035AFAA" w:rsidR="00190888" w:rsidRPr="00757917" w:rsidRDefault="00460DDC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61A6C274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557EBBE6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79FB45A3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37AB6B50" w14:textId="62F598B9" w:rsidR="00190888" w:rsidRPr="00757917" w:rsidRDefault="00460DDC" w:rsidP="00F6060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10</w:t>
            </w:r>
          </w:p>
        </w:tc>
      </w:tr>
      <w:tr w:rsidR="00190888" w:rsidRPr="00757917" w14:paraId="7B5C0D27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388153C4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</w:tc>
        <w:tc>
          <w:tcPr>
            <w:tcW w:w="1170" w:type="dxa"/>
            <w:shd w:val="clear" w:color="auto" w:fill="auto"/>
          </w:tcPr>
          <w:p w14:paraId="547767FC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3DD09F7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1D3ECEC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A34E94F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6AE751CA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739A745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9D2E9B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90888" w:rsidRPr="00757917" w14:paraId="7335326A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157199EA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ผลประโยชน์พนักงาน</w:t>
            </w:r>
          </w:p>
        </w:tc>
        <w:tc>
          <w:tcPr>
            <w:tcW w:w="1170" w:type="dxa"/>
            <w:shd w:val="clear" w:color="auto" w:fill="auto"/>
          </w:tcPr>
          <w:p w14:paraId="422A6C84" w14:textId="73C654EF" w:rsidR="00190888" w:rsidRPr="00757917" w:rsidRDefault="00460DDC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  <w:shd w:val="clear" w:color="auto" w:fill="auto"/>
          </w:tcPr>
          <w:p w14:paraId="7091DADE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866B77" w14:textId="6E4233A5" w:rsidR="00190888" w:rsidRPr="00757917" w:rsidRDefault="00190888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0DD56E9A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5000D087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A4CA8EE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79F97CC9" w14:textId="3196F680" w:rsidR="00190888" w:rsidRPr="00757917" w:rsidRDefault="00460DDC" w:rsidP="00F6060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7</w:t>
            </w:r>
          </w:p>
        </w:tc>
      </w:tr>
      <w:tr w:rsidR="00190888" w:rsidRPr="00757917" w14:paraId="4DD0479C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5ADBEF0A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เงินมัดจำลูกค้า</w:t>
            </w:r>
          </w:p>
        </w:tc>
        <w:tc>
          <w:tcPr>
            <w:tcW w:w="1170" w:type="dxa"/>
            <w:shd w:val="clear" w:color="auto" w:fill="auto"/>
          </w:tcPr>
          <w:p w14:paraId="426E2714" w14:textId="5A6D5A77" w:rsidR="00190888" w:rsidRPr="00757917" w:rsidRDefault="00460DDC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  <w:shd w:val="clear" w:color="auto" w:fill="auto"/>
          </w:tcPr>
          <w:p w14:paraId="16DDF8F1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CA404C0" w14:textId="6BE577BE" w:rsidR="00190888" w:rsidRPr="00757917" w:rsidRDefault="00190888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1B57135E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68EB9EA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C7F2BC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15BEA518" w14:textId="0ADF3261" w:rsidR="00190888" w:rsidRPr="00757917" w:rsidRDefault="00460DDC" w:rsidP="00F6060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</w:t>
            </w:r>
          </w:p>
        </w:tc>
      </w:tr>
      <w:tr w:rsidR="00190888" w:rsidRPr="00757917" w14:paraId="63B58622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4A5806DC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อื่นๆ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2E0C01EF" w14:textId="37D43D7B" w:rsidR="00190888" w:rsidRPr="00757917" w:rsidRDefault="00460DDC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11</w:t>
            </w:r>
          </w:p>
        </w:tc>
        <w:tc>
          <w:tcPr>
            <w:tcW w:w="270" w:type="dxa"/>
            <w:shd w:val="clear" w:color="auto" w:fill="auto"/>
          </w:tcPr>
          <w:p w14:paraId="1DB309C3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788A52CE" w14:textId="377F4B31" w:rsidR="00190888" w:rsidRPr="00757917" w:rsidRDefault="00460DDC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270" w:type="dxa"/>
          </w:tcPr>
          <w:p w14:paraId="6D97A849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E1FF7AC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5B6D64C3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  <w:shd w:val="clear" w:color="auto" w:fill="auto"/>
          </w:tcPr>
          <w:p w14:paraId="0EBF809B" w14:textId="1FB97B54" w:rsidR="00190888" w:rsidRPr="00757917" w:rsidRDefault="00460DDC" w:rsidP="00F6060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17</w:t>
            </w:r>
          </w:p>
        </w:tc>
      </w:tr>
      <w:tr w:rsidR="00190888" w:rsidRPr="00757917" w14:paraId="48DEB21C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45E7BFA9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6B09327" w14:textId="3A3557BC" w:rsidR="00190888" w:rsidRPr="00757917" w:rsidRDefault="00460DDC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</w:t>
            </w:r>
          </w:p>
        </w:tc>
        <w:tc>
          <w:tcPr>
            <w:tcW w:w="270" w:type="dxa"/>
            <w:shd w:val="clear" w:color="auto" w:fill="auto"/>
          </w:tcPr>
          <w:p w14:paraId="1F0A3A6D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67039B8" w14:textId="63670D99" w:rsidR="00190888" w:rsidRPr="00757917" w:rsidRDefault="00460DDC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</w:t>
            </w:r>
          </w:p>
        </w:tc>
        <w:tc>
          <w:tcPr>
            <w:tcW w:w="270" w:type="dxa"/>
          </w:tcPr>
          <w:p w14:paraId="7A6324AD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48830313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519BE0D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79CE3DF" w14:textId="08F6F445" w:rsidR="00190888" w:rsidRPr="00757917" w:rsidRDefault="00460DDC" w:rsidP="00F60608">
            <w:pPr>
              <w:pStyle w:val="acctfourfigures"/>
              <w:tabs>
                <w:tab w:val="clear" w:pos="765"/>
                <w:tab w:val="decimal" w:pos="798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41</w:t>
            </w:r>
          </w:p>
        </w:tc>
      </w:tr>
      <w:tr w:rsidR="00190888" w:rsidRPr="00757917" w14:paraId="4CA9A851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2263BCAF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674A3740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5367C80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365303B5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4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9C1FBFD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1ECEC75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9380C49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</w:tcPr>
          <w:p w14:paraId="063C26D0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90888" w:rsidRPr="00757917" w14:paraId="41F2B384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23AB1274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170" w:type="dxa"/>
            <w:shd w:val="clear" w:color="auto" w:fill="auto"/>
          </w:tcPr>
          <w:p w14:paraId="74EFBC9C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2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C23B006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02499B0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4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728E807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075A2E63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9B23746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34FF51D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90888" w:rsidRPr="00757917" w14:paraId="3537721A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16DD9AB5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ลูกหนี้ตามสัญญาเช่าดำเนินงาน</w:t>
            </w:r>
          </w:p>
        </w:tc>
        <w:tc>
          <w:tcPr>
            <w:tcW w:w="1170" w:type="dxa"/>
            <w:shd w:val="clear" w:color="auto" w:fill="auto"/>
          </w:tcPr>
          <w:p w14:paraId="4E84DDBB" w14:textId="4C6E368B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5A3B2FD1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BA63972" w14:textId="1FAD3B22" w:rsidR="00190888" w:rsidRPr="00757917" w:rsidRDefault="00460DDC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22F6A00F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6A672A86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2D75709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6A32AD83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520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190888" w:rsidRPr="00757917" w14:paraId="741F0204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2B211E6C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รายได้จากการขายอาคารตามสัญญาเช่าการเงิน</w:t>
            </w:r>
          </w:p>
        </w:tc>
        <w:tc>
          <w:tcPr>
            <w:tcW w:w="1170" w:type="dxa"/>
            <w:shd w:val="clear" w:color="auto" w:fill="auto"/>
          </w:tcPr>
          <w:p w14:paraId="3098D9F2" w14:textId="54E1F4D4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127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72EDE20B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B05A4A0" w14:textId="7BAA6C70" w:rsidR="00190888" w:rsidRPr="00757917" w:rsidRDefault="00460DDC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128965DE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C15C406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A0DF3DF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745175BE" w14:textId="1E14AC8B" w:rsidR="00190888" w:rsidRPr="00757917" w:rsidRDefault="00190888" w:rsidP="00F6060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125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190888" w:rsidRPr="00757917" w14:paraId="48519233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649D475E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การเปลี่ยนแปลงประมาณการอายุการให้</w:t>
            </w:r>
          </w:p>
        </w:tc>
        <w:tc>
          <w:tcPr>
            <w:tcW w:w="1170" w:type="dxa"/>
            <w:shd w:val="clear" w:color="auto" w:fill="auto"/>
          </w:tcPr>
          <w:p w14:paraId="00C7BAFE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95D4D96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5B762685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EB0960B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778FE5C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7C2EB8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4BD1BD22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190888" w:rsidRPr="00757917" w14:paraId="5F701D5A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7C6287FD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ประโยชน์ของสินทรัพย์</w:t>
            </w:r>
          </w:p>
        </w:tc>
        <w:tc>
          <w:tcPr>
            <w:tcW w:w="1170" w:type="dxa"/>
            <w:shd w:val="clear" w:color="auto" w:fill="auto"/>
          </w:tcPr>
          <w:p w14:paraId="6B07F077" w14:textId="651ADA19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29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AA0F34D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7BA2A45D" w14:textId="14899D8A" w:rsidR="00190888" w:rsidRPr="00757917" w:rsidRDefault="00460DDC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29888A5C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7630A796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39A203A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AD318EE" w14:textId="0E0DAC7C" w:rsidR="00190888" w:rsidRPr="00757917" w:rsidRDefault="00190888" w:rsidP="00F6060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28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190888" w:rsidRPr="00757917" w14:paraId="082F9DEF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6B22FD0E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ค่าใช้จ่ายรอตัดบัญชี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3852E97D" w14:textId="47FCE589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5FD42D5C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69DD112A" w14:textId="46E7911C" w:rsidR="00190888" w:rsidRPr="00757917" w:rsidRDefault="00460DDC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</w:t>
            </w:r>
          </w:p>
        </w:tc>
        <w:tc>
          <w:tcPr>
            <w:tcW w:w="270" w:type="dxa"/>
          </w:tcPr>
          <w:p w14:paraId="60E863EE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E4E7BF9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3F6E97B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  <w:shd w:val="clear" w:color="auto" w:fill="auto"/>
          </w:tcPr>
          <w:p w14:paraId="2267EE59" w14:textId="1DC61744" w:rsidR="00190888" w:rsidRPr="00757917" w:rsidRDefault="00190888" w:rsidP="00F6060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</w:tr>
      <w:tr w:rsidR="00190888" w:rsidRPr="00757917" w14:paraId="0EC525C2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25CA85E2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57F0172" w14:textId="72F276AB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161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54676427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1D7A2208" w14:textId="276A4491" w:rsidR="00190888" w:rsidRPr="00757917" w:rsidRDefault="00460DDC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</w:t>
            </w:r>
          </w:p>
        </w:tc>
        <w:tc>
          <w:tcPr>
            <w:tcW w:w="270" w:type="dxa"/>
          </w:tcPr>
          <w:p w14:paraId="71785C07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</w:tcPr>
          <w:p w14:paraId="316F718E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B64158D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99B8834" w14:textId="00581CBA" w:rsidR="00190888" w:rsidRPr="00757917" w:rsidRDefault="00190888" w:rsidP="00F6060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156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  <w:tr w:rsidR="00190888" w:rsidRPr="00757917" w14:paraId="78BEE095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3C464869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6F54C22D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1AA36FB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1A0BEDC3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6AD1C9E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A2FBDE1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4942A78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</w:tcPr>
          <w:p w14:paraId="632E0D3E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190888" w:rsidRPr="00757917" w14:paraId="0579A875" w14:textId="77777777" w:rsidTr="00B01013">
        <w:trPr>
          <w:trHeight w:val="41"/>
        </w:trPr>
        <w:tc>
          <w:tcPr>
            <w:tcW w:w="3942" w:type="dxa"/>
            <w:shd w:val="clear" w:color="auto" w:fill="auto"/>
          </w:tcPr>
          <w:p w14:paraId="4DBAA4E5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0C54CD45" w14:textId="2309FF01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123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2C538F02" w14:textId="77777777" w:rsidR="00190888" w:rsidRPr="00757917" w:rsidRDefault="00190888" w:rsidP="00F6060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1CA20962" w14:textId="1041EAB5" w:rsidR="00190888" w:rsidRPr="00757917" w:rsidRDefault="00460DDC" w:rsidP="00F60608">
            <w:pPr>
              <w:pStyle w:val="acctfourfigures"/>
              <w:tabs>
                <w:tab w:val="clear" w:pos="765"/>
                <w:tab w:val="decimal" w:pos="756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0F4EBD49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AC05456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703"/>
              </w:tabs>
              <w:spacing w:line="240" w:lineRule="auto"/>
              <w:ind w:left="-108" w:right="-57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F7057A3" w14:textId="77777777" w:rsidR="00190888" w:rsidRPr="00757917" w:rsidRDefault="00190888" w:rsidP="00F6060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33DECD60" w14:textId="4EC80CA6" w:rsidR="00190888" w:rsidRPr="00757917" w:rsidRDefault="00190888" w:rsidP="00F60608">
            <w:pPr>
              <w:pStyle w:val="acctfourfigures"/>
              <w:tabs>
                <w:tab w:val="clear" w:pos="765"/>
                <w:tab w:val="decimal" w:pos="776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(</w:t>
            </w:r>
            <w:r w:rsidR="00460DDC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115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)</w:t>
            </w:r>
          </w:p>
        </w:tc>
      </w:tr>
    </w:tbl>
    <w:p w14:paraId="2E9A692D" w14:textId="74C1AF79" w:rsidR="00E9413E" w:rsidRPr="00757917" w:rsidRDefault="00E9413E">
      <w:pPr>
        <w:rPr>
          <w:rFonts w:ascii="Angsana New" w:hAnsi="Angsana New"/>
          <w:sz w:val="30"/>
          <w:szCs w:val="30"/>
        </w:rPr>
      </w:pPr>
    </w:p>
    <w:p w14:paraId="4575A3C7" w14:textId="4D18D5A5" w:rsidR="00E9413E" w:rsidRPr="00757917" w:rsidRDefault="00E9413E">
      <w:pPr>
        <w:rPr>
          <w:rFonts w:ascii="Angsana New" w:hAnsi="Angsana New"/>
          <w:sz w:val="30"/>
          <w:szCs w:val="30"/>
        </w:rPr>
      </w:pPr>
    </w:p>
    <w:p w14:paraId="4CC8F84D" w14:textId="54EA8840" w:rsidR="00E9413E" w:rsidRPr="00757917" w:rsidRDefault="00E9413E">
      <w:pPr>
        <w:rPr>
          <w:rFonts w:ascii="Angsana New" w:hAnsi="Angsana New"/>
          <w:sz w:val="30"/>
          <w:szCs w:val="30"/>
        </w:rPr>
      </w:pPr>
    </w:p>
    <w:p w14:paraId="4479D6C4" w14:textId="549E0A9C" w:rsidR="00E9413E" w:rsidRPr="00757917" w:rsidRDefault="00E9413E">
      <w:pPr>
        <w:rPr>
          <w:rFonts w:ascii="Angsana New" w:hAnsi="Angsana New"/>
          <w:sz w:val="30"/>
          <w:szCs w:val="30"/>
        </w:rPr>
      </w:pPr>
    </w:p>
    <w:p w14:paraId="5D5DBACC" w14:textId="77777777" w:rsidR="00190888" w:rsidRPr="00757917" w:rsidRDefault="00190888">
      <w:r w:rsidRPr="00757917">
        <w:br w:type="page"/>
      </w:r>
    </w:p>
    <w:tbl>
      <w:tblPr>
        <w:tblW w:w="936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8"/>
      </w:tblGrid>
      <w:tr w:rsidR="006A6D00" w:rsidRPr="00757917" w14:paraId="32988526" w14:textId="77777777" w:rsidTr="002103E6">
        <w:trPr>
          <w:trHeight w:val="41"/>
        </w:trPr>
        <w:tc>
          <w:tcPr>
            <w:tcW w:w="6462" w:type="dxa"/>
            <w:gridSpan w:val="4"/>
            <w:shd w:val="clear" w:color="auto" w:fill="auto"/>
          </w:tcPr>
          <w:p w14:paraId="33B5B7CD" w14:textId="08F941CB" w:rsidR="006A6D00" w:rsidRPr="00757917" w:rsidRDefault="006A6D00" w:rsidP="006A6D00">
            <w:pPr>
              <w:pStyle w:val="acctfourfigures"/>
              <w:tabs>
                <w:tab w:val="clear" w:pos="765"/>
              </w:tabs>
              <w:spacing w:line="240" w:lineRule="auto"/>
              <w:ind w:left="-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สินทรัพย์ภาษีเงินได้รอการตัดบัญชีที่ยังไม่ได้รับรู้</w:t>
            </w:r>
          </w:p>
        </w:tc>
        <w:tc>
          <w:tcPr>
            <w:tcW w:w="270" w:type="dxa"/>
          </w:tcPr>
          <w:p w14:paraId="5D5903CB" w14:textId="77777777" w:rsidR="006A6D00" w:rsidRPr="00757917" w:rsidRDefault="006A6D00" w:rsidP="00BD60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28" w:type="dxa"/>
            <w:gridSpan w:val="3"/>
          </w:tcPr>
          <w:p w14:paraId="51653469" w14:textId="29153AC3" w:rsidR="006A6D00" w:rsidRPr="00757917" w:rsidRDefault="006A6D00" w:rsidP="00BD6078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</w:t>
            </w: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 w:bidi="th-TH"/>
              </w:rPr>
              <w:t>รวม</w:t>
            </w:r>
          </w:p>
        </w:tc>
      </w:tr>
      <w:tr w:rsidR="00BD6078" w:rsidRPr="00757917" w14:paraId="4E5F8B14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5CCBC97B" w14:textId="77777777" w:rsidR="00BD6078" w:rsidRPr="00757917" w:rsidRDefault="00BD6078" w:rsidP="00BD60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10FD4F19" w14:textId="55D9E78F" w:rsidR="00BD6078" w:rsidRPr="00757917" w:rsidRDefault="00BD6078" w:rsidP="00BD60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  <w:vAlign w:val="center"/>
          </w:tcPr>
          <w:p w14:paraId="60D03CA2" w14:textId="77777777" w:rsidR="00BD6078" w:rsidRPr="00757917" w:rsidRDefault="00BD6078" w:rsidP="00BD607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2FB308CA" w14:textId="0B4AF65C" w:rsidR="00BD6078" w:rsidRPr="00757917" w:rsidRDefault="00BD6078" w:rsidP="00BD6078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265037B" w14:textId="77777777" w:rsidR="00BD6078" w:rsidRPr="00757917" w:rsidRDefault="00BD6078" w:rsidP="00BD607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</w:tcPr>
          <w:p w14:paraId="78432DD8" w14:textId="0810EE7D" w:rsidR="00BD6078" w:rsidRPr="00757917" w:rsidRDefault="00190888" w:rsidP="00BD6078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vAlign w:val="center"/>
          </w:tcPr>
          <w:p w14:paraId="44429F19" w14:textId="77777777" w:rsidR="00BD6078" w:rsidRPr="00757917" w:rsidRDefault="00BD6078" w:rsidP="00BD607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shd w:val="clear" w:color="auto" w:fill="auto"/>
            <w:vAlign w:val="center"/>
          </w:tcPr>
          <w:p w14:paraId="4ADE5494" w14:textId="60B3DDC2" w:rsidR="00BD6078" w:rsidRPr="00757917" w:rsidRDefault="00190888" w:rsidP="00BD6078">
            <w:pPr>
              <w:pStyle w:val="acctfourfigures"/>
              <w:tabs>
                <w:tab w:val="clear" w:pos="765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335AD1" w:rsidRPr="00757917" w14:paraId="3858E226" w14:textId="77777777" w:rsidTr="006574D8">
        <w:trPr>
          <w:trHeight w:val="41"/>
        </w:trPr>
        <w:tc>
          <w:tcPr>
            <w:tcW w:w="3942" w:type="dxa"/>
            <w:shd w:val="clear" w:color="auto" w:fill="auto"/>
          </w:tcPr>
          <w:p w14:paraId="5161D3E4" w14:textId="0868B6AF" w:rsidR="00335AD1" w:rsidRPr="00757917" w:rsidRDefault="00335AD1" w:rsidP="003138F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310AAAFE" w14:textId="0A92AD26" w:rsidR="00335AD1" w:rsidRPr="00757917" w:rsidRDefault="00335AD1" w:rsidP="00B416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14EB1F6" w14:textId="77777777" w:rsidR="00335AD1" w:rsidRPr="00757917" w:rsidRDefault="00335AD1" w:rsidP="003138FA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30DDC1F" w14:textId="0BA31614" w:rsidR="00335AD1" w:rsidRPr="00757917" w:rsidRDefault="00335AD1" w:rsidP="00B41645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5C25C1F" w14:textId="77777777" w:rsidR="00335AD1" w:rsidRPr="00757917" w:rsidRDefault="00335AD1" w:rsidP="003138FA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628" w:type="dxa"/>
            <w:gridSpan w:val="3"/>
          </w:tcPr>
          <w:p w14:paraId="298A43D4" w14:textId="7C8857D8" w:rsidR="00335AD1" w:rsidRPr="00757917" w:rsidRDefault="00335AD1" w:rsidP="00335AD1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773D44" w:rsidRPr="00757917" w14:paraId="34DF5E6B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7AEF0C65" w14:textId="4CEF0391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ลูกหนี้ 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หนี้สงสัยจะสูญ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  <w:tc>
          <w:tcPr>
            <w:tcW w:w="1170" w:type="dxa"/>
            <w:shd w:val="clear" w:color="auto" w:fill="auto"/>
          </w:tcPr>
          <w:p w14:paraId="3FBB6D70" w14:textId="77777777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4622726" w14:textId="77777777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4849EE5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ED0729C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5DC9A615" w14:textId="5E73AD37" w:rsidR="00773D44" w:rsidRPr="00757917" w:rsidRDefault="00773D44" w:rsidP="00773D44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BF5648C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shd w:val="clear" w:color="auto" w:fill="auto"/>
          </w:tcPr>
          <w:p w14:paraId="301F1E6F" w14:textId="6B79DFEB" w:rsidR="00773D44" w:rsidRPr="00757917" w:rsidRDefault="00773D44" w:rsidP="00773D44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</w:tr>
      <w:tr w:rsidR="00773D44" w:rsidRPr="00757917" w14:paraId="79765A62" w14:textId="77777777" w:rsidTr="00335AD1">
        <w:trPr>
          <w:trHeight w:val="41"/>
        </w:trPr>
        <w:tc>
          <w:tcPr>
            <w:tcW w:w="3942" w:type="dxa"/>
            <w:shd w:val="clear" w:color="auto" w:fill="auto"/>
          </w:tcPr>
          <w:p w14:paraId="64625793" w14:textId="193649A3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ค่าเผื่อการด้อยค่าเงินลงทุน</w:t>
            </w:r>
          </w:p>
        </w:tc>
        <w:tc>
          <w:tcPr>
            <w:tcW w:w="1170" w:type="dxa"/>
            <w:shd w:val="clear" w:color="auto" w:fill="auto"/>
          </w:tcPr>
          <w:p w14:paraId="2BC6920C" w14:textId="586BE406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BDDA28F" w14:textId="77777777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0B23DBE" w14:textId="65571274" w:rsidR="00773D44" w:rsidRPr="00757917" w:rsidRDefault="00773D44" w:rsidP="00773D44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0F743D1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8F17FB2" w14:textId="16C91191" w:rsidR="00773D44" w:rsidRPr="00757917" w:rsidRDefault="00773D44" w:rsidP="00773D44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3BC9BA5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shd w:val="clear" w:color="auto" w:fill="auto"/>
          </w:tcPr>
          <w:p w14:paraId="15ABC377" w14:textId="61746787" w:rsidR="00773D44" w:rsidRPr="00757917" w:rsidRDefault="00773D44" w:rsidP="00773D44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100</w:t>
            </w:r>
          </w:p>
        </w:tc>
      </w:tr>
      <w:tr w:rsidR="00773D44" w:rsidRPr="00757917" w14:paraId="58EC17B5" w14:textId="77777777" w:rsidTr="00335AD1">
        <w:trPr>
          <w:trHeight w:val="41"/>
        </w:trPr>
        <w:tc>
          <w:tcPr>
            <w:tcW w:w="3942" w:type="dxa"/>
            <w:shd w:val="clear" w:color="auto" w:fill="auto"/>
          </w:tcPr>
          <w:p w14:paraId="612C0509" w14:textId="0720C8ED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ยอดขาดทุนยกไป</w:t>
            </w:r>
          </w:p>
        </w:tc>
        <w:tc>
          <w:tcPr>
            <w:tcW w:w="1170" w:type="dxa"/>
            <w:shd w:val="clear" w:color="auto" w:fill="auto"/>
          </w:tcPr>
          <w:p w14:paraId="70CA11BE" w14:textId="2D2E2C1B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317A04F" w14:textId="77777777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0C6DBAF6" w14:textId="3E17ABFF" w:rsidR="00773D44" w:rsidRPr="00757917" w:rsidRDefault="00773D44" w:rsidP="00773D44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8AA350C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4C20AB6" w14:textId="1102BE9C" w:rsidR="00773D44" w:rsidRPr="00757917" w:rsidRDefault="00460DDC" w:rsidP="00773D44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51</w:t>
            </w:r>
          </w:p>
        </w:tc>
        <w:tc>
          <w:tcPr>
            <w:tcW w:w="270" w:type="dxa"/>
          </w:tcPr>
          <w:p w14:paraId="0321E3E7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bottom w:val="single" w:sz="4" w:space="0" w:color="auto"/>
            </w:tcBorders>
            <w:shd w:val="clear" w:color="auto" w:fill="auto"/>
          </w:tcPr>
          <w:p w14:paraId="4630CB17" w14:textId="2D89680A" w:rsidR="00773D44" w:rsidRPr="00757917" w:rsidRDefault="00773D44" w:rsidP="00773D44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39</w:t>
            </w:r>
          </w:p>
        </w:tc>
      </w:tr>
      <w:tr w:rsidR="00773D44" w:rsidRPr="00757917" w14:paraId="5EFE15FA" w14:textId="77777777" w:rsidTr="00335AD1">
        <w:trPr>
          <w:trHeight w:val="68"/>
        </w:trPr>
        <w:tc>
          <w:tcPr>
            <w:tcW w:w="3942" w:type="dxa"/>
            <w:shd w:val="clear" w:color="auto" w:fill="auto"/>
          </w:tcPr>
          <w:p w14:paraId="79972644" w14:textId="2BF044A6" w:rsidR="00773D44" w:rsidRPr="00757917" w:rsidRDefault="00773D44" w:rsidP="00773D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shd w:val="clear" w:color="auto" w:fill="auto"/>
          </w:tcPr>
          <w:p w14:paraId="36A4074C" w14:textId="53CA4895" w:rsidR="00773D44" w:rsidRPr="00757917" w:rsidRDefault="00773D44" w:rsidP="00773D44">
            <w:pPr>
              <w:pStyle w:val="acctfourfigures"/>
              <w:tabs>
                <w:tab w:val="clear" w:pos="765"/>
                <w:tab w:val="decimal" w:pos="949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</w:tcPr>
          <w:p w14:paraId="4DB8CD8B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shd w:val="clear" w:color="auto" w:fill="auto"/>
          </w:tcPr>
          <w:p w14:paraId="45B22CA8" w14:textId="5F5ED2CF" w:rsidR="00773D44" w:rsidRPr="00757917" w:rsidRDefault="00773D44" w:rsidP="00773D44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left="-108" w:right="-82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  <w:tcBorders>
              <w:left w:val="nil"/>
            </w:tcBorders>
          </w:tcPr>
          <w:p w14:paraId="5F67F6BB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32714BA3" w14:textId="74F1FCB7" w:rsidR="00773D44" w:rsidRPr="00757917" w:rsidRDefault="00460DDC" w:rsidP="00773D44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51</w:t>
            </w:r>
          </w:p>
        </w:tc>
        <w:tc>
          <w:tcPr>
            <w:tcW w:w="270" w:type="dxa"/>
          </w:tcPr>
          <w:p w14:paraId="3F6F6EAD" w14:textId="77777777" w:rsidR="00773D44" w:rsidRPr="00757917" w:rsidRDefault="00773D44" w:rsidP="00773D44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8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0F5C11C" w14:textId="1D4C72C2" w:rsidR="00773D44" w:rsidRPr="00757917" w:rsidRDefault="00460DDC" w:rsidP="00773D44">
            <w:pPr>
              <w:pStyle w:val="acctfourfigures"/>
              <w:tabs>
                <w:tab w:val="clear" w:pos="765"/>
                <w:tab w:val="decimal" w:pos="814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147</w:t>
            </w:r>
          </w:p>
        </w:tc>
      </w:tr>
    </w:tbl>
    <w:p w14:paraId="1F682853" w14:textId="488E3974" w:rsidR="00E9413E" w:rsidRPr="00757917" w:rsidRDefault="00E9413E">
      <w:pPr>
        <w:rPr>
          <w:rFonts w:ascii="Angsana New" w:hAnsi="Angsana New"/>
          <w:sz w:val="30"/>
          <w:szCs w:val="30"/>
        </w:rPr>
      </w:pPr>
    </w:p>
    <w:p w14:paraId="133EEA17" w14:textId="6553AAC0" w:rsidR="00C50104" w:rsidRPr="00757917" w:rsidRDefault="00C50104" w:rsidP="00B04ABC">
      <w:pPr>
        <w:tabs>
          <w:tab w:val="clear" w:pos="680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ขาดทุนทางภาษีจะสิ้นอายุในปี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="00616F03" w:rsidRPr="00757917">
        <w:rPr>
          <w:rFonts w:ascii="Angsana New" w:hAnsi="Angsana New"/>
          <w:sz w:val="30"/>
          <w:szCs w:val="30"/>
        </w:rPr>
        <w:t xml:space="preserve"> </w:t>
      </w:r>
      <w:r w:rsidR="00D7448F" w:rsidRPr="00757917">
        <w:rPr>
          <w:rFonts w:ascii="Angsana New" w:hAnsi="Angsana New"/>
          <w:sz w:val="30"/>
          <w:szCs w:val="30"/>
        </w:rPr>
        <w:t xml:space="preserve">- </w:t>
      </w:r>
      <w:r w:rsidR="00460DDC" w:rsidRPr="00757917">
        <w:rPr>
          <w:rFonts w:ascii="Angsana New" w:hAnsi="Angsana New"/>
          <w:sz w:val="30"/>
          <w:szCs w:val="30"/>
        </w:rPr>
        <w:t>2568</w:t>
      </w:r>
      <w:r w:rsidR="00616F03"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ผลแตกต่างชั่วคราวที่ใช้หักภาษีที่ยังไม่สิ้นอายุตามกฎหมายเกี่ยวกับภาษีเงินได้ปัจจุบันนั้น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ยังมิได้รับรู้รายการดังกล่าวเป็นสินทรัพย์ภาษีเงินได้รอการตัดบัญชีเนื่องจากยังไม่มีความเป็นได้ค่อนข้างแน่ว่ากลุ่มบริษัทจะมีกำไรทางภาษีเพียงพอที่จะใช้ประโยชน์ทางภาษีดังกล่าว</w:t>
      </w:r>
      <w:r w:rsidRPr="00757917">
        <w:rPr>
          <w:rFonts w:ascii="Angsana New" w:hAnsi="Angsana New"/>
          <w:sz w:val="30"/>
          <w:szCs w:val="30"/>
          <w:cs/>
        </w:rPr>
        <w:t xml:space="preserve">  </w:t>
      </w:r>
    </w:p>
    <w:p w14:paraId="2EF52B54" w14:textId="532E2616" w:rsidR="00511737" w:rsidRPr="00757917" w:rsidRDefault="00511737" w:rsidP="00AB6457">
      <w:pPr>
        <w:rPr>
          <w:rFonts w:ascii="Angsana New" w:hAnsi="Angsana New"/>
          <w:sz w:val="30"/>
          <w:szCs w:val="30"/>
        </w:rPr>
      </w:pPr>
    </w:p>
    <w:p w14:paraId="0E8BFF40" w14:textId="133B0EFF" w:rsidR="004B58AA" w:rsidRPr="00757917" w:rsidRDefault="00CB6CF4" w:rsidP="00B04ABC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กำไรต่อหุ้น</w:t>
      </w:r>
      <w:r w:rsidR="003649D6" w:rsidRPr="00757917">
        <w:rPr>
          <w:rFonts w:ascii="Angsana New" w:hAnsi="Angsana New" w:hint="cs"/>
          <w:sz w:val="30"/>
          <w:szCs w:val="30"/>
          <w:cs/>
        </w:rPr>
        <w:t>ขั้นพื้นฐาน</w:t>
      </w:r>
    </w:p>
    <w:p w14:paraId="0C725455" w14:textId="1919E838" w:rsidR="0040072F" w:rsidRPr="00757917" w:rsidRDefault="0040072F" w:rsidP="00F96062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tbl>
      <w:tblPr>
        <w:tblW w:w="9361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942"/>
        <w:gridCol w:w="1170"/>
        <w:gridCol w:w="270"/>
        <w:gridCol w:w="1080"/>
        <w:gridCol w:w="270"/>
        <w:gridCol w:w="1170"/>
        <w:gridCol w:w="270"/>
        <w:gridCol w:w="1189"/>
      </w:tblGrid>
      <w:tr w:rsidR="00A7019E" w:rsidRPr="00757917" w14:paraId="5273AAE2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4DFC85DD" w14:textId="5DB40DC6" w:rsidR="00A7019E" w:rsidRPr="00757917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20" w:right="-79" w:firstLine="20"/>
              <w:rPr>
                <w:rFonts w:asciiTheme="majorBidi" w:hAnsiTheme="majorBidi" w:cstheme="majorBidi"/>
                <w:b/>
                <w:bCs/>
                <w:i/>
                <w:iCs/>
                <w:spacing w:val="-8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3"/>
            <w:shd w:val="clear" w:color="auto" w:fill="auto"/>
          </w:tcPr>
          <w:p w14:paraId="6BA8558F" w14:textId="77777777" w:rsidR="00A7019E" w:rsidRPr="00757917" w:rsidRDefault="00A7019E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งบการเงินรวม</w:t>
            </w:r>
          </w:p>
        </w:tc>
        <w:tc>
          <w:tcPr>
            <w:tcW w:w="270" w:type="dxa"/>
          </w:tcPr>
          <w:p w14:paraId="33E74CD4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629" w:type="dxa"/>
            <w:gridSpan w:val="3"/>
          </w:tcPr>
          <w:p w14:paraId="4B7B40D9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A7019E" w:rsidRPr="00757917" w14:paraId="0D6C706F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3A6F8914" w14:textId="5F815446" w:rsidR="00A7019E" w:rsidRPr="00757917" w:rsidRDefault="00A7019E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0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63EA8A19" w14:textId="49DA92C4" w:rsidR="00A7019E" w:rsidRPr="00757917" w:rsidRDefault="00460DDC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shd w:val="clear" w:color="auto" w:fill="auto"/>
            <w:vAlign w:val="center"/>
          </w:tcPr>
          <w:p w14:paraId="37C0C603" w14:textId="77777777" w:rsidR="00A7019E" w:rsidRPr="00757917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  <w:vAlign w:val="center"/>
          </w:tcPr>
          <w:p w14:paraId="79792E43" w14:textId="2E878D88" w:rsidR="00A7019E" w:rsidRPr="00757917" w:rsidRDefault="00F26138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38F0C3FD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</w:tcPr>
          <w:p w14:paraId="079BA04C" w14:textId="0F04044C" w:rsidR="00A7019E" w:rsidRPr="00757917" w:rsidRDefault="00F26138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  <w:vAlign w:val="center"/>
          </w:tcPr>
          <w:p w14:paraId="78613FD9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  <w:vAlign w:val="center"/>
          </w:tcPr>
          <w:p w14:paraId="45DB6988" w14:textId="67615157" w:rsidR="00A7019E" w:rsidRPr="00757917" w:rsidRDefault="00F26138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1F5B13" w:rsidRPr="00757917" w14:paraId="2F5BF89F" w14:textId="77777777" w:rsidTr="008957C2">
        <w:trPr>
          <w:trHeight w:val="41"/>
        </w:trPr>
        <w:tc>
          <w:tcPr>
            <w:tcW w:w="3942" w:type="dxa"/>
            <w:shd w:val="clear" w:color="auto" w:fill="auto"/>
          </w:tcPr>
          <w:p w14:paraId="4C301337" w14:textId="77777777" w:rsidR="001F5B13" w:rsidRPr="00757917" w:rsidRDefault="001F5B13" w:rsidP="00B04AB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0" w:right="-79" w:hanging="18"/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center"/>
          </w:tcPr>
          <w:p w14:paraId="6B5E0E54" w14:textId="77777777" w:rsidR="001F5B13" w:rsidRPr="00757917" w:rsidRDefault="001F5B13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  <w:gridSpan w:val="2"/>
            <w:shd w:val="clear" w:color="auto" w:fill="auto"/>
            <w:vAlign w:val="center"/>
          </w:tcPr>
          <w:p w14:paraId="6B604932" w14:textId="054F1BA1" w:rsidR="001F5B13" w:rsidRPr="00757917" w:rsidRDefault="001F5B13" w:rsidP="001F5B13">
            <w:pPr>
              <w:pStyle w:val="acctfourfigures"/>
              <w:tabs>
                <w:tab w:val="clear" w:pos="765"/>
              </w:tabs>
              <w:spacing w:line="240" w:lineRule="auto"/>
              <w:ind w:left="-108" w:right="-210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ปรับปรุงใหม่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)</w:t>
            </w:r>
          </w:p>
        </w:tc>
        <w:tc>
          <w:tcPr>
            <w:tcW w:w="270" w:type="dxa"/>
          </w:tcPr>
          <w:p w14:paraId="67E4FF8B" w14:textId="77777777" w:rsidR="001F5B13" w:rsidRPr="00757917" w:rsidRDefault="001F5B13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vAlign w:val="center"/>
          </w:tcPr>
          <w:p w14:paraId="572C656A" w14:textId="77777777" w:rsidR="001F5B13" w:rsidRPr="00757917" w:rsidRDefault="001F5B13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10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vAlign w:val="center"/>
          </w:tcPr>
          <w:p w14:paraId="5D3B7F41" w14:textId="77777777" w:rsidR="001F5B13" w:rsidRPr="00757917" w:rsidRDefault="001F5B13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  <w:vAlign w:val="center"/>
          </w:tcPr>
          <w:p w14:paraId="4E8DC218" w14:textId="77777777" w:rsidR="001F5B13" w:rsidRPr="00757917" w:rsidRDefault="001F5B13" w:rsidP="00A7019E">
            <w:pPr>
              <w:pStyle w:val="acctfourfigures"/>
              <w:tabs>
                <w:tab w:val="clear" w:pos="765"/>
              </w:tabs>
              <w:spacing w:line="240" w:lineRule="auto"/>
              <w:ind w:left="-108" w:right="-94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7019E" w:rsidRPr="00757917" w14:paraId="54CD00A1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142206A1" w14:textId="77777777" w:rsidR="00A7019E" w:rsidRPr="00757917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419" w:type="dxa"/>
            <w:gridSpan w:val="7"/>
            <w:shd w:val="clear" w:color="auto" w:fill="auto"/>
          </w:tcPr>
          <w:p w14:paraId="7864F9B8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878"/>
              </w:tabs>
              <w:spacing w:line="240" w:lineRule="auto"/>
              <w:ind w:left="-108" w:right="-28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(</w:t>
            </w:r>
            <w:r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ล้านบาท</w:t>
            </w: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)</w:t>
            </w:r>
          </w:p>
        </w:tc>
      </w:tr>
      <w:tr w:rsidR="00A7019E" w:rsidRPr="00757917" w14:paraId="26354A7D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6EDC9604" w14:textId="60CF3450" w:rsidR="00A7019E" w:rsidRPr="00757917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hint="cs"/>
                <w:b/>
                <w:bCs/>
                <w:sz w:val="30"/>
                <w:szCs w:val="30"/>
                <w:cs/>
              </w:rPr>
              <w:t>กำไรที่เป็นส่วนของผู้ถือหุ้นสามัญ</w:t>
            </w:r>
          </w:p>
        </w:tc>
        <w:tc>
          <w:tcPr>
            <w:tcW w:w="1170" w:type="dxa"/>
            <w:shd w:val="clear" w:color="auto" w:fill="auto"/>
          </w:tcPr>
          <w:p w14:paraId="1F7400F4" w14:textId="77777777" w:rsidR="00A7019E" w:rsidRPr="00757917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05560E4" w14:textId="77777777" w:rsidR="00A7019E" w:rsidRPr="00757917" w:rsidRDefault="00A7019E" w:rsidP="00A7019E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2672D2E9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70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E120472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34414E0D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85C0AE2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0E1A68DB" w14:textId="77777777" w:rsidR="00A7019E" w:rsidRPr="00757917" w:rsidRDefault="00A7019E" w:rsidP="00A7019E">
            <w:pPr>
              <w:pStyle w:val="acctfourfigures"/>
              <w:tabs>
                <w:tab w:val="clear" w:pos="765"/>
                <w:tab w:val="decimal" w:pos="69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F26138" w:rsidRPr="00757917" w14:paraId="788059A9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73331B99" w14:textId="4AC6C641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right="-79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hint="cs"/>
                <w:b/>
                <w:bCs/>
                <w:sz w:val="30"/>
                <w:szCs w:val="30"/>
                <w:cs/>
              </w:rPr>
              <w:t>ของบริษัท</w:t>
            </w:r>
            <w:r w:rsidRPr="00757917">
              <w:rPr>
                <w:b/>
                <w:bCs/>
                <w:sz w:val="30"/>
                <w:szCs w:val="30"/>
                <w:cs/>
              </w:rPr>
              <w:t xml:space="preserve"> (</w:t>
            </w:r>
            <w:r w:rsidRPr="00757917">
              <w:rPr>
                <w:rFonts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757917">
              <w:rPr>
                <w:b/>
                <w:b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0AB6B658" w14:textId="5313ECBD" w:rsidR="00F26138" w:rsidRPr="00757917" w:rsidRDefault="00460DDC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0237A3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586</w:t>
            </w:r>
          </w:p>
        </w:tc>
        <w:tc>
          <w:tcPr>
            <w:tcW w:w="270" w:type="dxa"/>
            <w:shd w:val="clear" w:color="auto" w:fill="auto"/>
          </w:tcPr>
          <w:p w14:paraId="1E7E07E4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40178F6" w14:textId="60C722C6" w:rsidR="00F26138" w:rsidRPr="00757917" w:rsidRDefault="00F26138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2,79</w:t>
            </w:r>
            <w:r w:rsidR="00FC5CE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278A6BFB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45D4445" w14:textId="2D74E22C" w:rsidR="00F26138" w:rsidRPr="00757917" w:rsidRDefault="00460DDC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0237A3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374</w:t>
            </w:r>
          </w:p>
        </w:tc>
        <w:tc>
          <w:tcPr>
            <w:tcW w:w="270" w:type="dxa"/>
          </w:tcPr>
          <w:p w14:paraId="0910B481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60E97D7F" w14:textId="55A85872" w:rsidR="00F26138" w:rsidRPr="00757917" w:rsidRDefault="00460DDC" w:rsidP="00F2613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F26138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425</w:t>
            </w:r>
          </w:p>
        </w:tc>
      </w:tr>
      <w:tr w:rsidR="00F26138" w:rsidRPr="00757917" w14:paraId="14B3378D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56415A25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</w:tcPr>
          <w:p w14:paraId="242C24B2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C887FAE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2B9706D6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BEE044D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5527DF87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75B72AE9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  <w:shd w:val="clear" w:color="auto" w:fill="auto"/>
          </w:tcPr>
          <w:p w14:paraId="0EF629EE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26138" w:rsidRPr="00757917" w14:paraId="67D1CC92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7F967776" w14:textId="1973285A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170" w:type="dxa"/>
            <w:shd w:val="clear" w:color="auto" w:fill="auto"/>
          </w:tcPr>
          <w:p w14:paraId="4A71DCE2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D339D0D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101CB220" w14:textId="24EF6292" w:rsidR="00F26138" w:rsidRPr="00757917" w:rsidRDefault="00F26138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7EA2428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2C79E4A7" w14:textId="7C3C0096" w:rsidR="00F26138" w:rsidRPr="00757917" w:rsidRDefault="00F26138" w:rsidP="00F26138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5B45B781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1C9DABBA" w14:textId="436E5EEA" w:rsidR="00F26138" w:rsidRPr="00757917" w:rsidRDefault="00F26138" w:rsidP="00F2613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26138" w:rsidRPr="00757917" w14:paraId="127EED57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66BDA45C" w14:textId="50DDE64C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จำนวนหุ้นสามัญที่ออก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  <w:r w:rsidR="00460DDC" w:rsidRPr="00757917">
              <w:rPr>
                <w:rFonts w:asciiTheme="majorBidi" w:hAnsi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 xml:space="preserve">ตุลาคม </w:t>
            </w:r>
            <w:r w:rsidR="00460DDC" w:rsidRPr="00757917">
              <w:rPr>
                <w:rFonts w:asciiTheme="majorBidi" w:hAnsiTheme="majorBidi"/>
                <w:sz w:val="30"/>
                <w:szCs w:val="30"/>
              </w:rPr>
              <w:t>2563</w:t>
            </w:r>
            <w:r w:rsidRPr="00757917">
              <w:rPr>
                <w:rFonts w:asciiTheme="majorBidi" w:hAnsiTheme="majorBidi"/>
                <w:sz w:val="30"/>
                <w:szCs w:val="30"/>
              </w:rPr>
              <w:t>/</w:t>
            </w:r>
            <w:r w:rsidR="00460DDC" w:rsidRPr="00757917">
              <w:rPr>
                <w:rFonts w:asciiTheme="majorBidi" w:hAnsiTheme="majorBidi"/>
                <w:sz w:val="30"/>
                <w:szCs w:val="30"/>
              </w:rPr>
              <w:t>2562</w:t>
            </w:r>
          </w:p>
        </w:tc>
        <w:tc>
          <w:tcPr>
            <w:tcW w:w="1170" w:type="dxa"/>
            <w:shd w:val="clear" w:color="auto" w:fill="auto"/>
          </w:tcPr>
          <w:p w14:paraId="1457443A" w14:textId="42446C1B" w:rsidR="00F26138" w:rsidRPr="00757917" w:rsidRDefault="00460DDC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492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319</w:t>
            </w:r>
          </w:p>
        </w:tc>
        <w:tc>
          <w:tcPr>
            <w:tcW w:w="270" w:type="dxa"/>
            <w:shd w:val="clear" w:color="auto" w:fill="auto"/>
          </w:tcPr>
          <w:p w14:paraId="72E120A3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1ADF690" w14:textId="03744B2F" w:rsidR="00F26138" w:rsidRPr="00757917" w:rsidRDefault="00F26138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2,017</w:t>
            </w:r>
          </w:p>
        </w:tc>
        <w:tc>
          <w:tcPr>
            <w:tcW w:w="270" w:type="dxa"/>
          </w:tcPr>
          <w:p w14:paraId="49D8DB23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1F5BABFA" w14:textId="0F576A87" w:rsidR="00F26138" w:rsidRPr="00757917" w:rsidRDefault="00460DDC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49261D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319</w:t>
            </w:r>
          </w:p>
        </w:tc>
        <w:tc>
          <w:tcPr>
            <w:tcW w:w="270" w:type="dxa"/>
          </w:tcPr>
          <w:p w14:paraId="1AE15CA1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52AB58EA" w14:textId="6E26295F" w:rsidR="00F26138" w:rsidRPr="00757917" w:rsidRDefault="00460DDC" w:rsidP="00F2613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2</w:t>
            </w:r>
            <w:r w:rsidR="00F26138"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017</w:t>
            </w:r>
          </w:p>
        </w:tc>
      </w:tr>
      <w:tr w:rsidR="00F26138" w:rsidRPr="00757917" w14:paraId="5745E016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5C0AC330" w14:textId="482D6786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sz w:val="30"/>
                <w:szCs w:val="30"/>
                <w:cs/>
              </w:rPr>
              <w:t>ผลกระทบจากหุ้นที่ออกจำหน่าย</w:t>
            </w:r>
          </w:p>
        </w:tc>
        <w:tc>
          <w:tcPr>
            <w:tcW w:w="1170" w:type="dxa"/>
            <w:shd w:val="clear" w:color="auto" w:fill="auto"/>
          </w:tcPr>
          <w:p w14:paraId="23EEFDB4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2287A022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shd w:val="clear" w:color="auto" w:fill="auto"/>
          </w:tcPr>
          <w:p w14:paraId="4817059A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363EC933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</w:tcPr>
          <w:p w14:paraId="21B984B8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65253C7E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shd w:val="clear" w:color="auto" w:fill="auto"/>
          </w:tcPr>
          <w:p w14:paraId="608E89B5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26138" w:rsidRPr="00757917" w14:paraId="1F1E7D4B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2A7B3A08" w14:textId="038ED8A8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8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วันที่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9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กรกฎาคม 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546DFB74" w14:textId="4A4006B8" w:rsidR="00F26138" w:rsidRPr="00757917" w:rsidRDefault="0049261D" w:rsidP="00B36E9A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A5473F9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34F1E156" w14:textId="740FA78E" w:rsidR="00F26138" w:rsidRPr="00757917" w:rsidRDefault="00F26138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69</w:t>
            </w:r>
          </w:p>
        </w:tc>
        <w:tc>
          <w:tcPr>
            <w:tcW w:w="270" w:type="dxa"/>
          </w:tcPr>
          <w:p w14:paraId="3E5E7DD4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A0E02D6" w14:textId="045A3432" w:rsidR="00F26138" w:rsidRPr="00757917" w:rsidRDefault="0049261D" w:rsidP="00B36E9A">
            <w:pPr>
              <w:pStyle w:val="acctfourfigures"/>
              <w:tabs>
                <w:tab w:val="clear" w:pos="765"/>
                <w:tab w:val="decimal" w:pos="630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68F96E6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single" w:sz="4" w:space="0" w:color="auto"/>
            </w:tcBorders>
            <w:shd w:val="clear" w:color="auto" w:fill="auto"/>
          </w:tcPr>
          <w:p w14:paraId="1D9CB027" w14:textId="6D44B15B" w:rsidR="00F26138" w:rsidRPr="00757917" w:rsidRDefault="00294C31" w:rsidP="00F2613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lang w:val="en-US" w:bidi="th-TH"/>
              </w:rPr>
              <w:t>69</w:t>
            </w:r>
          </w:p>
        </w:tc>
      </w:tr>
      <w:tr w:rsidR="00F26138" w:rsidRPr="00757917" w14:paraId="7697DE94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10DB52C2" w14:textId="3E712CA9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จำนวนหุ้นสามัญโดยวิธีถัวเฉลี่ยถ่วงน้ำหนัก</w:t>
            </w:r>
          </w:p>
        </w:tc>
        <w:tc>
          <w:tcPr>
            <w:tcW w:w="1170" w:type="dxa"/>
            <w:tcBorders>
              <w:top w:val="single" w:sz="4" w:space="0" w:color="auto"/>
            </w:tcBorders>
            <w:shd w:val="clear" w:color="auto" w:fill="auto"/>
          </w:tcPr>
          <w:p w14:paraId="49029D70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045EBE0A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auto"/>
          </w:tcPr>
          <w:p w14:paraId="41AD2BC6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2B750FDE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4EE6F52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0A31750F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single" w:sz="4" w:space="0" w:color="auto"/>
            </w:tcBorders>
            <w:shd w:val="clear" w:color="auto" w:fill="auto"/>
          </w:tcPr>
          <w:p w14:paraId="266472E1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</w:tr>
      <w:tr w:rsidR="00F26138" w:rsidRPr="00757917" w14:paraId="135E9CB6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5BD99CE1" w14:textId="5F0BF8A0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(</w:t>
            </w: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757917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) </w:t>
            </w: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ณ</w:t>
            </w:r>
            <w:r w:rsidRPr="00757917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วัน</w:t>
            </w:r>
            <w:r w:rsidR="00104F47"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 xml:space="preserve">ที่ </w:t>
            </w:r>
            <w:r w:rsidR="00104F47" w:rsidRPr="00757917">
              <w:rPr>
                <w:rFonts w:asciiTheme="majorBidi" w:hAnsiTheme="majorBidi"/>
                <w:b/>
                <w:bCs/>
                <w:sz w:val="30"/>
                <w:szCs w:val="30"/>
              </w:rPr>
              <w:t xml:space="preserve">30 </w:t>
            </w:r>
            <w:r w:rsidR="00104F47"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46644EF6" w14:textId="00D3589E" w:rsidR="00F26138" w:rsidRPr="00757917" w:rsidRDefault="00460DDC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49261D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319</w:t>
            </w:r>
          </w:p>
        </w:tc>
        <w:tc>
          <w:tcPr>
            <w:tcW w:w="270" w:type="dxa"/>
            <w:shd w:val="clear" w:color="auto" w:fill="auto"/>
          </w:tcPr>
          <w:p w14:paraId="11360A70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13B20B6" w14:textId="521A7F72" w:rsidR="00F26138" w:rsidRPr="00757917" w:rsidRDefault="00F26138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2,086</w:t>
            </w:r>
          </w:p>
        </w:tc>
        <w:tc>
          <w:tcPr>
            <w:tcW w:w="270" w:type="dxa"/>
          </w:tcPr>
          <w:p w14:paraId="3462BE89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4B344E22" w14:textId="324E4968" w:rsidR="00F26138" w:rsidRPr="00757917" w:rsidRDefault="00460DDC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49261D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319</w:t>
            </w:r>
          </w:p>
        </w:tc>
        <w:tc>
          <w:tcPr>
            <w:tcW w:w="270" w:type="dxa"/>
          </w:tcPr>
          <w:p w14:paraId="30A64951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76576F88" w14:textId="1A046219" w:rsidR="00F26138" w:rsidRPr="00757917" w:rsidRDefault="00460DDC" w:rsidP="00F2613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2</w:t>
            </w:r>
            <w:r w:rsidR="00F26138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086</w:t>
            </w:r>
          </w:p>
        </w:tc>
      </w:tr>
      <w:tr w:rsidR="00F26138" w:rsidRPr="00757917" w14:paraId="0E2EDE79" w14:textId="77777777" w:rsidTr="00B04ABC">
        <w:trPr>
          <w:trHeight w:val="41"/>
        </w:trPr>
        <w:tc>
          <w:tcPr>
            <w:tcW w:w="3942" w:type="dxa"/>
            <w:shd w:val="clear" w:color="auto" w:fill="auto"/>
          </w:tcPr>
          <w:p w14:paraId="7FF62D1F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</w:tcPr>
          <w:p w14:paraId="222DEA03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677305B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  <w:shd w:val="clear" w:color="auto" w:fill="auto"/>
          </w:tcPr>
          <w:p w14:paraId="358706E6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794"/>
              </w:tabs>
              <w:spacing w:line="240" w:lineRule="auto"/>
              <w:ind w:left="-108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1820785A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30B5E385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608"/>
              </w:tabs>
              <w:spacing w:line="240" w:lineRule="auto"/>
              <w:ind w:left="-112" w:right="-10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270" w:type="dxa"/>
          </w:tcPr>
          <w:p w14:paraId="4CE64274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top w:val="double" w:sz="4" w:space="0" w:color="auto"/>
            </w:tcBorders>
            <w:shd w:val="clear" w:color="auto" w:fill="auto"/>
          </w:tcPr>
          <w:p w14:paraId="38902D83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788"/>
              </w:tabs>
              <w:spacing w:line="240" w:lineRule="auto"/>
              <w:ind w:left="-108" w:right="-94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F26138" w:rsidRPr="00757917" w14:paraId="3B5697BC" w14:textId="77777777" w:rsidTr="00B04ABC">
        <w:trPr>
          <w:trHeight w:val="68"/>
        </w:trPr>
        <w:tc>
          <w:tcPr>
            <w:tcW w:w="3942" w:type="dxa"/>
            <w:shd w:val="clear" w:color="auto" w:fill="auto"/>
          </w:tcPr>
          <w:p w14:paraId="371DE0E6" w14:textId="5D0CD46C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right="-79" w:hanging="162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กำไรต่อหุ้น</w:t>
            </w:r>
            <w:r w:rsidRPr="00757917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 xml:space="preserve"> (</w:t>
            </w:r>
            <w:r w:rsidRPr="00757917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ขั้นพื้นฐาน</w:t>
            </w:r>
            <w:r w:rsidRPr="00757917"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  <w:t>)</w:t>
            </w:r>
            <w:r w:rsidRPr="00757917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 (</w:t>
            </w:r>
            <w:r w:rsidRPr="00757917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บาท</w:t>
            </w:r>
            <w:r w:rsidRPr="00757917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)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10499B25" w14:textId="28797FA2" w:rsidR="00F26138" w:rsidRPr="00757917" w:rsidRDefault="00460DDC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</w:t>
            </w:r>
            <w:r w:rsidR="0049261D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.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</w:t>
            </w:r>
          </w:p>
        </w:tc>
        <w:tc>
          <w:tcPr>
            <w:tcW w:w="270" w:type="dxa"/>
            <w:shd w:val="clear" w:color="auto" w:fill="auto"/>
          </w:tcPr>
          <w:p w14:paraId="72D187C5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</w:pPr>
          </w:p>
        </w:tc>
        <w:tc>
          <w:tcPr>
            <w:tcW w:w="1080" w:type="dxa"/>
            <w:tcBorders>
              <w:bottom w:val="double" w:sz="4" w:space="0" w:color="auto"/>
            </w:tcBorders>
            <w:shd w:val="clear" w:color="auto" w:fill="auto"/>
          </w:tcPr>
          <w:p w14:paraId="6B528CA5" w14:textId="2F5729E6" w:rsidR="00F26138" w:rsidRPr="00757917" w:rsidRDefault="00F26138" w:rsidP="00F2613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1.</w:t>
            </w: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3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</w:p>
        </w:tc>
        <w:tc>
          <w:tcPr>
            <w:tcW w:w="270" w:type="dxa"/>
            <w:tcBorders>
              <w:left w:val="nil"/>
            </w:tcBorders>
          </w:tcPr>
          <w:p w14:paraId="58EA8E5A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907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3963E8A4" w14:textId="5CABF333" w:rsidR="00F26138" w:rsidRPr="00757917" w:rsidRDefault="00460DDC" w:rsidP="00F26138">
            <w:pPr>
              <w:pStyle w:val="acctfourfigures"/>
              <w:tabs>
                <w:tab w:val="clear" w:pos="765"/>
                <w:tab w:val="decimal" w:pos="540"/>
              </w:tabs>
              <w:spacing w:line="240" w:lineRule="auto"/>
              <w:ind w:left="-108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</w:t>
            </w:r>
            <w:r w:rsidR="0049261D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.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02</w:t>
            </w:r>
          </w:p>
        </w:tc>
        <w:tc>
          <w:tcPr>
            <w:tcW w:w="270" w:type="dxa"/>
          </w:tcPr>
          <w:p w14:paraId="48E09C2B" w14:textId="77777777" w:rsidR="00F26138" w:rsidRPr="00757917" w:rsidRDefault="00F26138" w:rsidP="00F26138">
            <w:pPr>
              <w:pStyle w:val="acctfourfigures"/>
              <w:tabs>
                <w:tab w:val="clear" w:pos="765"/>
                <w:tab w:val="decimal" w:pos="1062"/>
              </w:tabs>
              <w:spacing w:line="240" w:lineRule="auto"/>
              <w:ind w:left="-108" w:right="-288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189" w:type="dxa"/>
            <w:tcBorders>
              <w:bottom w:val="double" w:sz="4" w:space="0" w:color="auto"/>
            </w:tcBorders>
            <w:shd w:val="clear" w:color="auto" w:fill="auto"/>
          </w:tcPr>
          <w:p w14:paraId="6BD3E720" w14:textId="31A07C1C" w:rsidR="00F26138" w:rsidRPr="00757917" w:rsidRDefault="00460DDC" w:rsidP="00F26138">
            <w:pPr>
              <w:pStyle w:val="acctfourfigures"/>
              <w:tabs>
                <w:tab w:val="clear" w:pos="765"/>
                <w:tab w:val="decimal" w:pos="541"/>
              </w:tabs>
              <w:spacing w:line="240" w:lineRule="auto"/>
              <w:ind w:left="-112" w:right="-106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0</w:t>
            </w:r>
            <w:r w:rsidR="00F26138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.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68</w:t>
            </w:r>
          </w:p>
        </w:tc>
      </w:tr>
    </w:tbl>
    <w:p w14:paraId="11EE6DAF" w14:textId="02F2950A" w:rsidR="0040072F" w:rsidRPr="00757917" w:rsidRDefault="0040072F" w:rsidP="00F96062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4C306D3B" w14:textId="6F869C0A" w:rsidR="00BE5689" w:rsidRPr="00757917" w:rsidRDefault="00B9403F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lastRenderedPageBreak/>
        <w:t>เงินปันผล</w:t>
      </w:r>
    </w:p>
    <w:p w14:paraId="1A1D1210" w14:textId="77777777" w:rsidR="0030172E" w:rsidRPr="00757917" w:rsidRDefault="0030172E" w:rsidP="0030172E">
      <w:pPr>
        <w:rPr>
          <w:rFonts w:asciiTheme="majorBidi" w:hAnsiTheme="majorBidi" w:cstheme="majorBidi"/>
          <w:sz w:val="30"/>
          <w:szCs w:val="30"/>
          <w:lang w:val="x-none" w:eastAsia="x-none"/>
        </w:rPr>
      </w:pPr>
    </w:p>
    <w:p w14:paraId="78DB4BEB" w14:textId="362326E4" w:rsidR="007A4764" w:rsidRPr="00757917" w:rsidRDefault="007165EF" w:rsidP="00F261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</w:tabs>
        <w:ind w:left="549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รายละเอียดเงินปันผลในระหว่างปี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2564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และ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/>
          <w:sz w:val="30"/>
          <w:szCs w:val="30"/>
        </w:rPr>
        <w:t>2563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มีดังนี้</w:t>
      </w:r>
    </w:p>
    <w:p w14:paraId="44666C47" w14:textId="60E42C03" w:rsidR="0030172E" w:rsidRPr="00757917" w:rsidRDefault="0030172E" w:rsidP="007A4764">
      <w:pPr>
        <w:rPr>
          <w:rFonts w:asciiTheme="majorBidi" w:hAnsiTheme="majorBidi" w:cstheme="majorBidi"/>
          <w:color w:val="2E74B5"/>
          <w:sz w:val="30"/>
          <w:szCs w:val="30"/>
        </w:rPr>
      </w:pPr>
    </w:p>
    <w:tbl>
      <w:tblPr>
        <w:tblStyle w:val="TableGrid"/>
        <w:tblW w:w="9378" w:type="dxa"/>
        <w:tblInd w:w="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0"/>
        <w:gridCol w:w="1620"/>
        <w:gridCol w:w="1620"/>
        <w:gridCol w:w="1278"/>
        <w:gridCol w:w="236"/>
        <w:gridCol w:w="1294"/>
      </w:tblGrid>
      <w:tr w:rsidR="0030172E" w:rsidRPr="00757917" w:rsidDel="00D43E7A" w14:paraId="5A0FA5B0" w14:textId="77777777" w:rsidTr="00F26138">
        <w:tc>
          <w:tcPr>
            <w:tcW w:w="3330" w:type="dxa"/>
            <w:vAlign w:val="bottom"/>
          </w:tcPr>
          <w:p w14:paraId="492E07BD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vAlign w:val="bottom"/>
          </w:tcPr>
          <w:p w14:paraId="05EBB0AF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620" w:type="dxa"/>
            <w:vAlign w:val="bottom"/>
          </w:tcPr>
          <w:p w14:paraId="37D97C53" w14:textId="52C0FC6F" w:rsidR="0030172E" w:rsidRPr="00757917" w:rsidRDefault="0030172E" w:rsidP="007165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กำหนดจ่าย</w:t>
            </w:r>
          </w:p>
        </w:tc>
        <w:tc>
          <w:tcPr>
            <w:tcW w:w="1278" w:type="dxa"/>
            <w:vAlign w:val="bottom"/>
          </w:tcPr>
          <w:p w14:paraId="2D834EA6" w14:textId="677370F3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อัตราต่อหุ้น</w:t>
            </w:r>
          </w:p>
        </w:tc>
        <w:tc>
          <w:tcPr>
            <w:tcW w:w="236" w:type="dxa"/>
          </w:tcPr>
          <w:p w14:paraId="216D0F9F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94" w:type="dxa"/>
            <w:vAlign w:val="bottom"/>
          </w:tcPr>
          <w:p w14:paraId="6FFD0E04" w14:textId="77777777" w:rsidR="0030172E" w:rsidRPr="00757917" w:rsidDel="00D43E7A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จำนวนเงิน</w:t>
            </w:r>
          </w:p>
        </w:tc>
      </w:tr>
      <w:tr w:rsidR="0030172E" w:rsidRPr="00757917" w14:paraId="477317B9" w14:textId="77777777" w:rsidTr="00F26138">
        <w:tc>
          <w:tcPr>
            <w:tcW w:w="3330" w:type="dxa"/>
          </w:tcPr>
          <w:p w14:paraId="2554430E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2C9D3C11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</w:tcPr>
          <w:p w14:paraId="271612B2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78" w:type="dxa"/>
          </w:tcPr>
          <w:p w14:paraId="14D80B30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36" w:type="dxa"/>
          </w:tcPr>
          <w:p w14:paraId="3F31DFB8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294" w:type="dxa"/>
          </w:tcPr>
          <w:p w14:paraId="776060EB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0172E" w:rsidRPr="00757917" w14:paraId="7CE86765" w14:textId="77777777" w:rsidTr="00F26138">
        <w:tc>
          <w:tcPr>
            <w:tcW w:w="3330" w:type="dxa"/>
          </w:tcPr>
          <w:p w14:paraId="2561F3E4" w14:textId="428E31E8" w:rsidR="0030172E" w:rsidRPr="00757917" w:rsidRDefault="00460DDC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620" w:type="dxa"/>
          </w:tcPr>
          <w:p w14:paraId="39D649F2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</w:tcPr>
          <w:p w14:paraId="6CDF93C4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</w:tcPr>
          <w:p w14:paraId="5834B1A6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90196C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</w:tcPr>
          <w:p w14:paraId="4B2C488F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6B42EF" w:rsidRPr="00757917" w14:paraId="531264C5" w14:textId="77777777" w:rsidTr="00F26138">
        <w:tc>
          <w:tcPr>
            <w:tcW w:w="3330" w:type="dxa"/>
          </w:tcPr>
          <w:p w14:paraId="7AD37889" w14:textId="20A47ABE" w:rsidR="006B42EF" w:rsidRPr="00757917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</w:p>
        </w:tc>
        <w:tc>
          <w:tcPr>
            <w:tcW w:w="1620" w:type="dxa"/>
          </w:tcPr>
          <w:p w14:paraId="1DC420E0" w14:textId="59B43E23" w:rsidR="006B42EF" w:rsidRPr="00757917" w:rsidRDefault="00460DDC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13</w:t>
            </w:r>
            <w:r w:rsidR="00576233"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576233"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มกราคม 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620" w:type="dxa"/>
          </w:tcPr>
          <w:p w14:paraId="082DE3A8" w14:textId="63D73083" w:rsidR="006B42EF" w:rsidRPr="00757917" w:rsidRDefault="00460DDC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11</w:t>
            </w:r>
            <w:r w:rsidR="006B7A9B"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6B7A9B"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278" w:type="dxa"/>
            <w:tcBorders>
              <w:bottom w:val="single" w:sz="4" w:space="0" w:color="auto"/>
            </w:tcBorders>
          </w:tcPr>
          <w:p w14:paraId="638352EF" w14:textId="5ED4FB7D" w:rsidR="006B42EF" w:rsidRPr="00757917" w:rsidRDefault="00460DDC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="00576233" w:rsidRPr="00757917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60</w:t>
            </w:r>
          </w:p>
        </w:tc>
        <w:tc>
          <w:tcPr>
            <w:tcW w:w="236" w:type="dxa"/>
          </w:tcPr>
          <w:p w14:paraId="40118FCA" w14:textId="77777777" w:rsidR="006B42EF" w:rsidRPr="00757917" w:rsidRDefault="006B42EF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tcBorders>
              <w:bottom w:val="single" w:sz="4" w:space="0" w:color="auto"/>
            </w:tcBorders>
          </w:tcPr>
          <w:p w14:paraId="7CC6009C" w14:textId="6AC5FDAE" w:rsidR="006B42EF" w:rsidRPr="00757917" w:rsidRDefault="00460DDC" w:rsidP="006B42E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576233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391</w:t>
            </w:r>
            <w:r w:rsidR="00576233" w:rsidRPr="00757917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57</w:t>
            </w:r>
          </w:p>
        </w:tc>
      </w:tr>
      <w:tr w:rsidR="0030172E" w:rsidRPr="00757917" w14:paraId="609B1FEF" w14:textId="77777777" w:rsidTr="00F26138">
        <w:tc>
          <w:tcPr>
            <w:tcW w:w="3330" w:type="dxa"/>
          </w:tcPr>
          <w:p w14:paraId="03B0BC67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620" w:type="dxa"/>
          </w:tcPr>
          <w:p w14:paraId="2E385EEF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</w:tcPr>
          <w:p w14:paraId="439ED469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  <w:tcBorders>
              <w:top w:val="double" w:sz="4" w:space="0" w:color="auto"/>
            </w:tcBorders>
          </w:tcPr>
          <w:p w14:paraId="3F4794F7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82A92E2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tcBorders>
              <w:top w:val="double" w:sz="4" w:space="0" w:color="auto"/>
            </w:tcBorders>
          </w:tcPr>
          <w:p w14:paraId="5451C90F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0172E" w:rsidRPr="00757917" w14:paraId="175B5BCA" w14:textId="77777777" w:rsidTr="00F26138">
        <w:tc>
          <w:tcPr>
            <w:tcW w:w="3330" w:type="dxa"/>
          </w:tcPr>
          <w:p w14:paraId="3A250BB6" w14:textId="1E2CD1CD" w:rsidR="0030172E" w:rsidRPr="00757917" w:rsidRDefault="00460DDC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620" w:type="dxa"/>
          </w:tcPr>
          <w:p w14:paraId="3A3F1092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</w:tcPr>
          <w:p w14:paraId="206B8782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78" w:type="dxa"/>
          </w:tcPr>
          <w:p w14:paraId="583A513B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04B1774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</w:tcPr>
          <w:p w14:paraId="6BCFA0DE" w14:textId="77777777" w:rsidR="0030172E" w:rsidRPr="00757917" w:rsidRDefault="0030172E" w:rsidP="004575B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F26138" w:rsidRPr="00757917" w14:paraId="4B4F7DE7" w14:textId="77777777" w:rsidTr="00F26138">
        <w:tc>
          <w:tcPr>
            <w:tcW w:w="3330" w:type="dxa"/>
          </w:tcPr>
          <w:p w14:paraId="26DD00AB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</w:p>
        </w:tc>
        <w:tc>
          <w:tcPr>
            <w:tcW w:w="1620" w:type="dxa"/>
          </w:tcPr>
          <w:p w14:paraId="076F6103" w14:textId="26A6024A" w:rsidR="00F26138" w:rsidRPr="00757917" w:rsidRDefault="00460DDC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="00F26138"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F26138"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มกราคม</w:t>
            </w:r>
            <w:r w:rsidR="00F26138"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620" w:type="dxa"/>
          </w:tcPr>
          <w:p w14:paraId="56E96F1A" w14:textId="690DCAEE" w:rsidR="00F26138" w:rsidRPr="00757917" w:rsidRDefault="00460DDC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F26138"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F26138"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กุมภาพันธ์ 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278" w:type="dxa"/>
            <w:tcBorders>
              <w:bottom w:val="double" w:sz="4" w:space="0" w:color="auto"/>
            </w:tcBorders>
          </w:tcPr>
          <w:p w14:paraId="54582F6E" w14:textId="04941E0C" w:rsidR="00F26138" w:rsidRPr="00757917" w:rsidRDefault="00460DDC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="00F26138" w:rsidRPr="00757917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46</w:t>
            </w:r>
          </w:p>
        </w:tc>
        <w:tc>
          <w:tcPr>
            <w:tcW w:w="236" w:type="dxa"/>
          </w:tcPr>
          <w:p w14:paraId="562079E2" w14:textId="77777777" w:rsidR="00F26138" w:rsidRPr="00757917" w:rsidRDefault="00F26138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tcBorders>
              <w:bottom w:val="double" w:sz="4" w:space="0" w:color="auto"/>
            </w:tcBorders>
          </w:tcPr>
          <w:p w14:paraId="36F0B4A9" w14:textId="05D6B741" w:rsidR="00F26138" w:rsidRPr="00757917" w:rsidRDefault="00460DDC" w:rsidP="00F261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380" w:lineRule="exact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927</w:t>
            </w:r>
            <w:r w:rsidR="00F26138" w:rsidRPr="00757917">
              <w:rPr>
                <w:rFonts w:asciiTheme="majorBidi" w:hAnsiTheme="majorBidi" w:cstheme="majorBidi"/>
                <w:sz w:val="30"/>
                <w:szCs w:val="30"/>
              </w:rPr>
              <w:t>.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71</w:t>
            </w:r>
          </w:p>
        </w:tc>
      </w:tr>
    </w:tbl>
    <w:p w14:paraId="731B9195" w14:textId="77777777" w:rsidR="00D24AE7" w:rsidRPr="00757917" w:rsidRDefault="00D24AE7" w:rsidP="00CA63AB">
      <w:pPr>
        <w:pStyle w:val="Heading6"/>
        <w:tabs>
          <w:tab w:val="left" w:pos="540"/>
        </w:tabs>
        <w:jc w:val="both"/>
        <w:rPr>
          <w:rFonts w:ascii="Angsana New" w:hAnsi="Angsana New"/>
          <w:b w:val="0"/>
          <w:bCs w:val="0"/>
          <w:sz w:val="30"/>
          <w:szCs w:val="30"/>
        </w:rPr>
      </w:pPr>
    </w:p>
    <w:p w14:paraId="2A6BF3F3" w14:textId="3C0A0DD1" w:rsidR="00541AE6" w:rsidRPr="00757917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เครื่องมือทางการเงิน</w:t>
      </w:r>
    </w:p>
    <w:p w14:paraId="68C0E80F" w14:textId="4B937F2F" w:rsidR="00541AE6" w:rsidRPr="00757917" w:rsidRDefault="00541AE6" w:rsidP="00541AE6">
      <w:pPr>
        <w:rPr>
          <w:lang w:val="x-none" w:eastAsia="x-none"/>
        </w:rPr>
      </w:pPr>
    </w:p>
    <w:p w14:paraId="16BA6D7C" w14:textId="49CF2360" w:rsidR="00F01C29" w:rsidRPr="00757917" w:rsidRDefault="00A8593F" w:rsidP="001F5B13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มูลค่าตามบัญชีและมูลค่ายุติธรรม</w:t>
      </w:r>
      <w:r w:rsidRPr="00757917">
        <w:rPr>
          <w:rFonts w:ascii="Angsana New" w:hAnsi="Angsana New"/>
          <w:i/>
          <w:iCs/>
          <w:sz w:val="30"/>
          <w:szCs w:val="30"/>
        </w:rPr>
        <w:t xml:space="preserve"> </w:t>
      </w:r>
    </w:p>
    <w:p w14:paraId="27545545" w14:textId="34AAC7A9" w:rsidR="00A8593F" w:rsidRPr="00757917" w:rsidRDefault="00A8593F" w:rsidP="00F01C2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252FC828" w14:textId="69580457" w:rsidR="00541AE6" w:rsidRPr="00757917" w:rsidRDefault="00541AE6" w:rsidP="00A8593F">
      <w:pPr>
        <w:tabs>
          <w:tab w:val="clear" w:pos="227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47"/>
        <w:jc w:val="both"/>
        <w:rPr>
          <w:rFonts w:asciiTheme="majorBidi" w:hAnsiTheme="majorBidi"/>
          <w:sz w:val="30"/>
          <w:szCs w:val="30"/>
          <w:cs/>
        </w:rPr>
      </w:pPr>
    </w:p>
    <w:tbl>
      <w:tblPr>
        <w:tblW w:w="9247" w:type="dxa"/>
        <w:tblInd w:w="432" w:type="dxa"/>
        <w:tblLayout w:type="fixed"/>
        <w:tblLook w:val="04A0" w:firstRow="1" w:lastRow="0" w:firstColumn="1" w:lastColumn="0" w:noHBand="0" w:noVBand="1"/>
      </w:tblPr>
      <w:tblGrid>
        <w:gridCol w:w="3150"/>
        <w:gridCol w:w="1124"/>
        <w:gridCol w:w="243"/>
        <w:gridCol w:w="927"/>
        <w:gridCol w:w="236"/>
        <w:gridCol w:w="1013"/>
        <w:gridCol w:w="239"/>
        <w:gridCol w:w="934"/>
        <w:gridCol w:w="236"/>
        <w:gridCol w:w="1145"/>
      </w:tblGrid>
      <w:tr w:rsidR="00541AE6" w:rsidRPr="00757917" w14:paraId="5BAE58D6" w14:textId="77777777" w:rsidTr="00CA13C9">
        <w:trPr>
          <w:tblHeader/>
        </w:trPr>
        <w:tc>
          <w:tcPr>
            <w:tcW w:w="3150" w:type="dxa"/>
            <w:shd w:val="clear" w:color="auto" w:fill="auto"/>
          </w:tcPr>
          <w:p w14:paraId="351E5C7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68CEAC2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541AE6" w:rsidRPr="00757917" w14:paraId="1339866C" w14:textId="77777777" w:rsidTr="00CA13C9">
        <w:trPr>
          <w:tblHeader/>
        </w:trPr>
        <w:tc>
          <w:tcPr>
            <w:tcW w:w="3150" w:type="dxa"/>
            <w:shd w:val="clear" w:color="auto" w:fill="auto"/>
          </w:tcPr>
          <w:p w14:paraId="4A92E45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004E5B8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  <w:shd w:val="clear" w:color="auto" w:fill="auto"/>
          </w:tcPr>
          <w:p w14:paraId="591960C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14:paraId="3DA2378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541AE6" w:rsidRPr="00757917" w14:paraId="6A45C902" w14:textId="77777777" w:rsidTr="00CA13C9">
        <w:trPr>
          <w:tblHeader/>
        </w:trPr>
        <w:tc>
          <w:tcPr>
            <w:tcW w:w="3150" w:type="dxa"/>
            <w:shd w:val="clear" w:color="auto" w:fill="auto"/>
          </w:tcPr>
          <w:p w14:paraId="20E6962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491C3E5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  <w:shd w:val="clear" w:color="auto" w:fill="auto"/>
          </w:tcPr>
          <w:p w14:paraId="5B90BBC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shd w:val="clear" w:color="auto" w:fill="auto"/>
          </w:tcPr>
          <w:p w14:paraId="5A811DF5" w14:textId="01A462DA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2667173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  <w:shd w:val="clear" w:color="auto" w:fill="auto"/>
          </w:tcPr>
          <w:p w14:paraId="5BF2A9AA" w14:textId="2C5E3C62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  <w:shd w:val="clear" w:color="auto" w:fill="auto"/>
          </w:tcPr>
          <w:p w14:paraId="0763D54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</w:tcPr>
          <w:p w14:paraId="1BFA85B9" w14:textId="1BAB5CAA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ระดับ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74E8DE2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  <w:shd w:val="clear" w:color="auto" w:fill="auto"/>
          </w:tcPr>
          <w:p w14:paraId="249E5C4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541AE6" w:rsidRPr="00757917" w14:paraId="58558EB5" w14:textId="77777777" w:rsidTr="00CA13C9">
        <w:trPr>
          <w:tblHeader/>
        </w:trPr>
        <w:tc>
          <w:tcPr>
            <w:tcW w:w="3150" w:type="dxa"/>
            <w:shd w:val="clear" w:color="auto" w:fill="auto"/>
          </w:tcPr>
          <w:p w14:paraId="123D2FB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505B443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41AE6" w:rsidRPr="00757917" w14:paraId="1EDFEB03" w14:textId="77777777" w:rsidTr="00CA13C9">
        <w:tc>
          <w:tcPr>
            <w:tcW w:w="3150" w:type="dxa"/>
            <w:shd w:val="clear" w:color="auto" w:fill="auto"/>
          </w:tcPr>
          <w:p w14:paraId="65509895" w14:textId="6A5AD8CF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541AE6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124" w:type="dxa"/>
            <w:shd w:val="clear" w:color="auto" w:fill="auto"/>
          </w:tcPr>
          <w:p w14:paraId="5FFA7C5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782261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FC61E7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B44A61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3A3E17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10EA09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934EBB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E43EAB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E8FD4B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757917" w14:paraId="66EA9F10" w14:textId="77777777" w:rsidTr="00CA13C9">
        <w:tc>
          <w:tcPr>
            <w:tcW w:w="3150" w:type="dxa"/>
            <w:shd w:val="clear" w:color="auto" w:fill="auto"/>
          </w:tcPr>
          <w:p w14:paraId="0F47A20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สินทรัพย์ทางการเงินที่วัดมูลค่าด้วย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  <w:p w14:paraId="4A202C3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วิธีมูลค่ายุติธรรมผ่านกำไรขาดทุน</w:t>
            </w:r>
          </w:p>
          <w:p w14:paraId="4F4CA72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1124" w:type="dxa"/>
            <w:shd w:val="clear" w:color="auto" w:fill="auto"/>
          </w:tcPr>
          <w:p w14:paraId="4AB62C7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49D5614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1A0268B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9771E1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19CA901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B0637C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897292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A11D4A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91788E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757917" w14:paraId="342A375F" w14:textId="77777777" w:rsidTr="00CA13C9">
        <w:tc>
          <w:tcPr>
            <w:tcW w:w="3150" w:type="dxa"/>
            <w:shd w:val="clear" w:color="auto" w:fill="auto"/>
          </w:tcPr>
          <w:p w14:paraId="51E510A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เงินลงทุนอื่น</w:t>
            </w:r>
          </w:p>
        </w:tc>
        <w:tc>
          <w:tcPr>
            <w:tcW w:w="1124" w:type="dxa"/>
            <w:shd w:val="clear" w:color="auto" w:fill="auto"/>
          </w:tcPr>
          <w:p w14:paraId="5BBD1A28" w14:textId="69D72DA7" w:rsidR="00541AE6" w:rsidRPr="00757917" w:rsidRDefault="0053115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496</w:t>
            </w:r>
          </w:p>
        </w:tc>
        <w:tc>
          <w:tcPr>
            <w:tcW w:w="243" w:type="dxa"/>
            <w:shd w:val="clear" w:color="auto" w:fill="auto"/>
          </w:tcPr>
          <w:p w14:paraId="00A1468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1C56C7" w14:textId="2B050F17" w:rsidR="00541AE6" w:rsidRPr="00757917" w:rsidRDefault="00D37001" w:rsidP="00346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839FC0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386F893" w14:textId="7C20B108" w:rsidR="00541AE6" w:rsidRPr="00757917" w:rsidRDefault="00D37001" w:rsidP="00346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1BFB23A7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C938813" w14:textId="7EAF5731" w:rsidR="00541AE6" w:rsidRPr="00757917" w:rsidRDefault="0053115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496</w:t>
            </w:r>
          </w:p>
        </w:tc>
        <w:tc>
          <w:tcPr>
            <w:tcW w:w="236" w:type="dxa"/>
            <w:shd w:val="clear" w:color="auto" w:fill="auto"/>
          </w:tcPr>
          <w:p w14:paraId="12D8028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03E64679" w14:textId="53F080C8" w:rsidR="00541AE6" w:rsidRPr="00757917" w:rsidRDefault="0053115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496</w:t>
            </w:r>
          </w:p>
        </w:tc>
      </w:tr>
      <w:tr w:rsidR="00541AE6" w:rsidRPr="00757917" w14:paraId="0B7E4FA1" w14:textId="77777777" w:rsidTr="00CA13C9">
        <w:tc>
          <w:tcPr>
            <w:tcW w:w="3150" w:type="dxa"/>
            <w:shd w:val="clear" w:color="auto" w:fill="auto"/>
          </w:tcPr>
          <w:p w14:paraId="529AFFD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1F54D9A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  <w:p w14:paraId="152DD42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1A2F92E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E23D2D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2F5BF53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5DB35E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75AF4FC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6194917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1B9E163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AC62EF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4004996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757917" w14:paraId="08573EB8" w14:textId="77777777" w:rsidTr="00CA13C9">
        <w:tc>
          <w:tcPr>
            <w:tcW w:w="3150" w:type="dxa"/>
            <w:shd w:val="clear" w:color="auto" w:fill="auto"/>
          </w:tcPr>
          <w:p w14:paraId="07C177FB" w14:textId="44C85FC9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หนี้สินทางการเงินที่</w:t>
            </w:r>
            <w:r w:rsidR="00D6364B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</w:t>
            </w:r>
            <w:r w:rsidR="005C2C1E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ด้วั</w:t>
            </w:r>
            <w:r w:rsidR="00715443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</w:t>
            </w:r>
            <w:r w:rsidR="005C2C1E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ด้วย</w:t>
            </w:r>
            <w:r w:rsidR="005C2C1E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="005C2C1E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="005C2C1E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  <w:shd w:val="clear" w:color="auto" w:fill="auto"/>
          </w:tcPr>
          <w:p w14:paraId="24249D4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BB225A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6C5C2DD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7589D8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A1067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581A75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09FDC9F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838D67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6788DB7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757917" w14:paraId="3A21E298" w14:textId="77777777" w:rsidTr="00CA13C9">
        <w:tc>
          <w:tcPr>
            <w:tcW w:w="3150" w:type="dxa"/>
            <w:shd w:val="clear" w:color="auto" w:fill="auto"/>
          </w:tcPr>
          <w:p w14:paraId="160DC2F5" w14:textId="74CD77DB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  <w:r w:rsidR="00104F47" w:rsidRPr="00757917">
              <w:rPr>
                <w:rFonts w:ascii="Angsana New" w:hAnsi="Angsana New"/>
                <w:sz w:val="30"/>
                <w:szCs w:val="30"/>
                <w:cs/>
              </w:rPr>
              <w:br/>
            </w:r>
            <w:r w:rsidR="00104F47"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จาก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  <w:shd w:val="clear" w:color="auto" w:fill="auto"/>
          </w:tcPr>
          <w:p w14:paraId="24D64B3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8FCE7A1" w14:textId="2E21641C" w:rsidR="00D37001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570</w:t>
            </w:r>
          </w:p>
        </w:tc>
        <w:tc>
          <w:tcPr>
            <w:tcW w:w="243" w:type="dxa"/>
            <w:shd w:val="clear" w:color="auto" w:fill="auto"/>
          </w:tcPr>
          <w:p w14:paraId="094ECEE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F651FDB" w14:textId="312ACFFB" w:rsidR="00541AE6" w:rsidRPr="00757917" w:rsidRDefault="00D37001" w:rsidP="00346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5583F28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44ECAA9" w14:textId="77777777" w:rsidR="00541AE6" w:rsidRPr="00757917" w:rsidRDefault="00541AE6" w:rsidP="00346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1FBA99D" w14:textId="4DC172E9" w:rsidR="00D37001" w:rsidRPr="00757917" w:rsidRDefault="00D37001" w:rsidP="00346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6EA6C8F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0F77CEBF" w14:textId="69636EE6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519</w:t>
            </w:r>
          </w:p>
        </w:tc>
        <w:tc>
          <w:tcPr>
            <w:tcW w:w="236" w:type="dxa"/>
            <w:shd w:val="clear" w:color="auto" w:fill="auto"/>
          </w:tcPr>
          <w:p w14:paraId="02433F5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286AB07E" w14:textId="77777777" w:rsidR="00D37001" w:rsidRPr="00757917" w:rsidRDefault="00D37001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8E1D128" w14:textId="3C90C8BB" w:rsidR="00D37001" w:rsidRPr="00757917" w:rsidRDefault="00460DDC" w:rsidP="00D3700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519</w:t>
            </w:r>
          </w:p>
        </w:tc>
      </w:tr>
      <w:tr w:rsidR="00541AE6" w:rsidRPr="00757917" w14:paraId="2CE0AFFA" w14:textId="77777777" w:rsidTr="00CA13C9">
        <w:tc>
          <w:tcPr>
            <w:tcW w:w="3150" w:type="dxa"/>
            <w:shd w:val="clear" w:color="auto" w:fill="auto"/>
          </w:tcPr>
          <w:p w14:paraId="40FEC3C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 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08A8711F" w14:textId="6B947F4A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40</w:t>
            </w:r>
            <w:r w:rsidR="00D37001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800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410879F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7D3BF269" w14:textId="78E29192" w:rsidR="00541AE6" w:rsidRPr="00757917" w:rsidRDefault="00D37001" w:rsidP="00346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FCFA5B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5C16771D" w14:textId="5EB24577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41</w:t>
            </w:r>
            <w:r w:rsidR="00D37001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183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4E46E9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A72CB7B" w14:textId="66B56915" w:rsidR="00541AE6" w:rsidRPr="00757917" w:rsidRDefault="00D37001" w:rsidP="00346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4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0F4EB8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1EFB61B9" w14:textId="765755DA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41</w:t>
            </w:r>
            <w:r w:rsidR="00D37001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183</w:t>
            </w:r>
          </w:p>
        </w:tc>
      </w:tr>
      <w:tr w:rsidR="00541AE6" w:rsidRPr="00757917" w14:paraId="52F2ECAA" w14:textId="77777777" w:rsidTr="00CA13C9">
        <w:tc>
          <w:tcPr>
            <w:tcW w:w="3150" w:type="dxa"/>
            <w:shd w:val="clear" w:color="auto" w:fill="auto"/>
          </w:tcPr>
          <w:p w14:paraId="42CBE56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232BB918" w14:textId="736E209F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574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F68950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4A2AEA90" w14:textId="02F4F6F2" w:rsidR="00541AE6" w:rsidRPr="00757917" w:rsidRDefault="00D37001" w:rsidP="00346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7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B75842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165BD750" w14:textId="0AB25924" w:rsidR="00541AE6" w:rsidRPr="00757917" w:rsidRDefault="00D37001" w:rsidP="00346A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8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5C5FD76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63D66A5F" w14:textId="34895C0F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549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3BB98F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3EE78555" w14:textId="7793F622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549</w:t>
            </w:r>
          </w:p>
        </w:tc>
      </w:tr>
      <w:tr w:rsidR="00541AE6" w:rsidRPr="00757917" w14:paraId="3AFDC741" w14:textId="77777777" w:rsidTr="00CA13C9">
        <w:tc>
          <w:tcPr>
            <w:tcW w:w="3150" w:type="dxa"/>
            <w:shd w:val="clear" w:color="auto" w:fill="auto"/>
          </w:tcPr>
          <w:p w14:paraId="4C6E06F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340EA12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30482F9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5C560A4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BD4DA2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5FC2B36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4B698C8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B3FDDA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C27DAC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30013FE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757917" w14:paraId="32A199B0" w14:textId="77777777" w:rsidTr="00CA13C9">
        <w:tc>
          <w:tcPr>
            <w:tcW w:w="3150" w:type="dxa"/>
            <w:shd w:val="clear" w:color="auto" w:fill="auto"/>
          </w:tcPr>
          <w:p w14:paraId="34D1DAE3" w14:textId="3B92C1E3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541AE6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71C6FAD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  <w:vAlign w:val="bottom"/>
          </w:tcPr>
          <w:p w14:paraId="799336F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1FB1A36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CD5E33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347A44B7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51AB000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82C63A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9F710F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2651FE9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757917" w14:paraId="5354A19E" w14:textId="77777777" w:rsidTr="00CA13C9">
        <w:tc>
          <w:tcPr>
            <w:tcW w:w="3150" w:type="dxa"/>
            <w:shd w:val="clear" w:color="auto" w:fill="auto"/>
          </w:tcPr>
          <w:p w14:paraId="7FAB25FD" w14:textId="2B4EC13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</w:t>
            </w:r>
            <w:r w:rsidR="005C2C1E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</w:t>
            </w:r>
            <w:r w:rsidR="00715443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</w:t>
            </w:r>
            <w:r w:rsidR="005C2C1E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ด้วย</w:t>
            </w:r>
            <w:r w:rsidR="005C2C1E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br/>
            </w:r>
            <w:r w:rsidR="005C2C1E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  มูลค่ายุติธรรม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63DD5A5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  <w:vAlign w:val="bottom"/>
          </w:tcPr>
          <w:p w14:paraId="3DE07A9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67CB3C9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AE0F307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22D842E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5D8AD54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225FF2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76BB6C7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0F3DDD0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757917" w14:paraId="48456A7D" w14:textId="77777777" w:rsidTr="00CA13C9">
        <w:tc>
          <w:tcPr>
            <w:tcW w:w="3150" w:type="dxa"/>
            <w:shd w:val="clear" w:color="auto" w:fill="auto"/>
          </w:tcPr>
          <w:p w14:paraId="70C908F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เงินกู้ยืมระยะยาวและดอกเบี้ยค้างจ่าย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6B6981A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  <w:vAlign w:val="bottom"/>
          </w:tcPr>
          <w:p w14:paraId="49A0F8F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3F7B958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0323998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07C4DEA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269F738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4E1F18D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1A08937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560CE8A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41AE6" w:rsidRPr="00757917" w14:paraId="35DB1197" w14:textId="77777777" w:rsidTr="00CA13C9">
        <w:tc>
          <w:tcPr>
            <w:tcW w:w="3150" w:type="dxa"/>
            <w:shd w:val="clear" w:color="auto" w:fill="auto"/>
          </w:tcPr>
          <w:p w14:paraId="2A131CDF" w14:textId="4612FBAF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firstLine="41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จาก</w:t>
            </w:r>
            <w:r w:rsidR="007E1928"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3A475A39" w14:textId="620AA3A5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555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E5D13E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33D22F0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16422A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1991153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DE8991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0F457EE4" w14:textId="1DF9A08F" w:rsidR="00541AE6" w:rsidRPr="00757917" w:rsidRDefault="007E1928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446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821B69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40667674" w14:textId="3DDF54DE" w:rsidR="00541AE6" w:rsidRPr="00757917" w:rsidRDefault="007E1928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446</w:t>
            </w:r>
          </w:p>
        </w:tc>
      </w:tr>
      <w:tr w:rsidR="00541AE6" w:rsidRPr="00757917" w14:paraId="4B0FB1D6" w14:textId="77777777" w:rsidTr="00CA13C9">
        <w:tc>
          <w:tcPr>
            <w:tcW w:w="3150" w:type="dxa"/>
            <w:shd w:val="clear" w:color="auto" w:fill="auto"/>
          </w:tcPr>
          <w:p w14:paraId="303E9257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หุ้นกู้ 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มูลค่าตามหน้าตั๋ว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6B80EE31" w14:textId="390481D0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41</w:t>
            </w:r>
            <w:r w:rsidR="00541AE6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300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4C3EBEC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1E2A484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72410D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1DA77076" w14:textId="244D503E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41</w:t>
            </w:r>
            <w:r w:rsidR="00541AE6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404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3B921C9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6F6059EC" w14:textId="77777777" w:rsidR="00541AE6" w:rsidRPr="00757917" w:rsidRDefault="00541AE6" w:rsidP="004154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E6696F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20BB4340" w14:textId="3782E274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41</w:t>
            </w:r>
            <w:r w:rsidR="00541AE6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404</w:t>
            </w:r>
          </w:p>
        </w:tc>
      </w:tr>
      <w:tr w:rsidR="00541AE6" w:rsidRPr="00757917" w14:paraId="150B6C73" w14:textId="77777777" w:rsidTr="00CA13C9">
        <w:tc>
          <w:tcPr>
            <w:tcW w:w="3150" w:type="dxa"/>
            <w:shd w:val="clear" w:color="auto" w:fill="auto"/>
          </w:tcPr>
          <w:p w14:paraId="3426327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3869C868" w14:textId="3B667A39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573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4D3A0FD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ind w:left="-18" w:firstLine="1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477E0DE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9E7771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4FD0549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9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064B122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090368F0" w14:textId="6F91D2AD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527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2DD76B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651FEE72" w14:textId="2D816FB6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527</w:t>
            </w:r>
          </w:p>
        </w:tc>
      </w:tr>
    </w:tbl>
    <w:p w14:paraId="724C33DE" w14:textId="77777777" w:rsidR="00541AE6" w:rsidRPr="00757917" w:rsidRDefault="00541AE6" w:rsidP="00541AE6">
      <w:pPr>
        <w:rPr>
          <w:rFonts w:asciiTheme="majorBidi" w:hAnsiTheme="majorBidi" w:cstheme="majorBidi"/>
          <w:sz w:val="16"/>
          <w:szCs w:val="16"/>
          <w:lang w:val="x-none" w:eastAsia="x-none"/>
        </w:rPr>
      </w:pPr>
    </w:p>
    <w:p w14:paraId="706EBF69" w14:textId="77777777" w:rsidR="00541AE6" w:rsidRPr="00757917" w:rsidRDefault="00541AE6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16"/>
          <w:szCs w:val="16"/>
          <w:lang w:val="x-none" w:eastAsia="x-none"/>
        </w:rPr>
      </w:pPr>
    </w:p>
    <w:tbl>
      <w:tblPr>
        <w:tblW w:w="9247" w:type="dxa"/>
        <w:tblInd w:w="432" w:type="dxa"/>
        <w:tblLayout w:type="fixed"/>
        <w:tblLook w:val="04A0" w:firstRow="1" w:lastRow="0" w:firstColumn="1" w:lastColumn="0" w:noHBand="0" w:noVBand="1"/>
      </w:tblPr>
      <w:tblGrid>
        <w:gridCol w:w="3150"/>
        <w:gridCol w:w="1124"/>
        <w:gridCol w:w="243"/>
        <w:gridCol w:w="927"/>
        <w:gridCol w:w="236"/>
        <w:gridCol w:w="1013"/>
        <w:gridCol w:w="239"/>
        <w:gridCol w:w="934"/>
        <w:gridCol w:w="236"/>
        <w:gridCol w:w="1145"/>
      </w:tblGrid>
      <w:tr w:rsidR="00541AE6" w:rsidRPr="00757917" w14:paraId="1F14CEF6" w14:textId="77777777" w:rsidTr="00CA13C9">
        <w:trPr>
          <w:tblHeader/>
        </w:trPr>
        <w:tc>
          <w:tcPr>
            <w:tcW w:w="3150" w:type="dxa"/>
            <w:shd w:val="clear" w:color="auto" w:fill="auto"/>
          </w:tcPr>
          <w:p w14:paraId="63B2116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4152C32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</w:t>
            </w:r>
            <w:r w:rsidRPr="00757917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541AE6" w:rsidRPr="00757917" w14:paraId="3AF726F2" w14:textId="77777777" w:rsidTr="00CA13C9">
        <w:trPr>
          <w:tblHeader/>
        </w:trPr>
        <w:tc>
          <w:tcPr>
            <w:tcW w:w="3150" w:type="dxa"/>
            <w:shd w:val="clear" w:color="auto" w:fill="auto"/>
          </w:tcPr>
          <w:p w14:paraId="7C54848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124" w:type="dxa"/>
            <w:shd w:val="clear" w:color="auto" w:fill="auto"/>
          </w:tcPr>
          <w:p w14:paraId="516C8AE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มูลค่า</w:t>
            </w:r>
          </w:p>
        </w:tc>
        <w:tc>
          <w:tcPr>
            <w:tcW w:w="243" w:type="dxa"/>
            <w:shd w:val="clear" w:color="auto" w:fill="auto"/>
          </w:tcPr>
          <w:p w14:paraId="4C1A915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4730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14:paraId="3245CDD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541AE6" w:rsidRPr="00757917" w14:paraId="213FFEC6" w14:textId="77777777" w:rsidTr="00CA13C9">
        <w:trPr>
          <w:tblHeader/>
        </w:trPr>
        <w:tc>
          <w:tcPr>
            <w:tcW w:w="3150" w:type="dxa"/>
            <w:shd w:val="clear" w:color="auto" w:fill="auto"/>
          </w:tcPr>
          <w:p w14:paraId="369DEA5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63337F3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43" w:type="dxa"/>
            <w:shd w:val="clear" w:color="auto" w:fill="auto"/>
          </w:tcPr>
          <w:p w14:paraId="49A5487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tcBorders>
              <w:top w:val="single" w:sz="4" w:space="0" w:color="auto"/>
            </w:tcBorders>
            <w:shd w:val="clear" w:color="auto" w:fill="auto"/>
          </w:tcPr>
          <w:p w14:paraId="64DAAA84" w14:textId="3CB90CD0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33CC724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tcBorders>
              <w:top w:val="single" w:sz="4" w:space="0" w:color="auto"/>
            </w:tcBorders>
            <w:shd w:val="clear" w:color="auto" w:fill="auto"/>
          </w:tcPr>
          <w:p w14:paraId="4547FB75" w14:textId="3792B79B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39" w:type="dxa"/>
            <w:tcBorders>
              <w:top w:val="single" w:sz="4" w:space="0" w:color="auto"/>
            </w:tcBorders>
            <w:shd w:val="clear" w:color="auto" w:fill="auto"/>
          </w:tcPr>
          <w:p w14:paraId="75869B2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tcBorders>
              <w:top w:val="single" w:sz="4" w:space="0" w:color="auto"/>
            </w:tcBorders>
            <w:shd w:val="clear" w:color="auto" w:fill="auto"/>
          </w:tcPr>
          <w:p w14:paraId="47FB3DB3" w14:textId="6B65A573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236" w:type="dxa"/>
            <w:tcBorders>
              <w:top w:val="single" w:sz="4" w:space="0" w:color="auto"/>
            </w:tcBorders>
            <w:shd w:val="clear" w:color="auto" w:fill="auto"/>
          </w:tcPr>
          <w:p w14:paraId="0C7AD2B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tcBorders>
              <w:top w:val="single" w:sz="4" w:space="0" w:color="auto"/>
            </w:tcBorders>
            <w:shd w:val="clear" w:color="auto" w:fill="auto"/>
          </w:tcPr>
          <w:p w14:paraId="5EF2BCC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541AE6" w:rsidRPr="00757917" w14:paraId="7A400174" w14:textId="77777777" w:rsidTr="00CA13C9">
        <w:trPr>
          <w:tblHeader/>
        </w:trPr>
        <w:tc>
          <w:tcPr>
            <w:tcW w:w="3150" w:type="dxa"/>
            <w:shd w:val="clear" w:color="auto" w:fill="auto"/>
          </w:tcPr>
          <w:p w14:paraId="2F1DB06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6097" w:type="dxa"/>
            <w:gridSpan w:val="9"/>
            <w:shd w:val="clear" w:color="auto" w:fill="auto"/>
          </w:tcPr>
          <w:p w14:paraId="2105E57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541AE6" w:rsidRPr="00757917" w14:paraId="624FC4C0" w14:textId="77777777" w:rsidTr="00CA13C9">
        <w:tc>
          <w:tcPr>
            <w:tcW w:w="3150" w:type="dxa"/>
            <w:shd w:val="clear" w:color="auto" w:fill="auto"/>
          </w:tcPr>
          <w:p w14:paraId="0484C471" w14:textId="0C5F814E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="00541AE6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124" w:type="dxa"/>
            <w:shd w:val="clear" w:color="auto" w:fill="auto"/>
          </w:tcPr>
          <w:p w14:paraId="7470DBE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8B1C16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4655702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6BC329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CED2A4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17B25A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6C60654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91A97C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1C3CC49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41AE6" w:rsidRPr="00757917" w14:paraId="17024459" w14:textId="77777777" w:rsidTr="00CA13C9">
        <w:tc>
          <w:tcPr>
            <w:tcW w:w="3150" w:type="dxa"/>
            <w:shd w:val="clear" w:color="auto" w:fill="auto"/>
          </w:tcPr>
          <w:p w14:paraId="293BF469" w14:textId="58F39934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44" w:hanging="144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สินทรัพย์และ</w:t>
            </w:r>
            <w:r w:rsidRPr="00757917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="00D55CB4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</w:t>
            </w:r>
            <w:r w:rsidR="00D63934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</w:t>
            </w:r>
            <w:r w:rsidR="00D55CB4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ด้วยมูลค่ายุติธรรม</w:t>
            </w:r>
          </w:p>
        </w:tc>
        <w:tc>
          <w:tcPr>
            <w:tcW w:w="1124" w:type="dxa"/>
            <w:shd w:val="clear" w:color="auto" w:fill="auto"/>
          </w:tcPr>
          <w:p w14:paraId="7C1C20E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5E26558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7FAC8E6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9E1297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6E009ED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28DB3597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7CA3A96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2DA70CE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7CA6687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41AE6" w:rsidRPr="00757917" w14:paraId="7C16EB74" w14:textId="77777777" w:rsidTr="00CA13C9">
        <w:tc>
          <w:tcPr>
            <w:tcW w:w="3150" w:type="dxa"/>
            <w:shd w:val="clear" w:color="auto" w:fill="auto"/>
          </w:tcPr>
          <w:p w14:paraId="4D04B6E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48EA0BC5" w14:textId="6398256E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</w:t>
            </w:r>
            <w:r w:rsidR="00C0271E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55D2597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1BED5FE" w14:textId="4C34C228" w:rsidR="00541AE6" w:rsidRPr="00757917" w:rsidRDefault="00C0271E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12427C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3315A641" w14:textId="0AD4F602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</w:t>
            </w:r>
            <w:r w:rsidR="00C0271E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636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097CA4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A36F3C2" w14:textId="3CB757E9" w:rsidR="00541AE6" w:rsidRPr="00757917" w:rsidRDefault="00C0271E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693232A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45CD9D43" w14:textId="1C0EB5DD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</w:t>
            </w:r>
            <w:r w:rsidR="00C0271E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636</w:t>
            </w:r>
          </w:p>
        </w:tc>
      </w:tr>
      <w:tr w:rsidR="00541AE6" w:rsidRPr="00757917" w14:paraId="44233A8C" w14:textId="77777777" w:rsidTr="00CA13C9">
        <w:tc>
          <w:tcPr>
            <w:tcW w:w="3150" w:type="dxa"/>
            <w:shd w:val="clear" w:color="auto" w:fill="auto"/>
          </w:tcPr>
          <w:p w14:paraId="1653B25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23EE3895" w14:textId="008DB5E0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135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04FD78B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0B0C83A9" w14:textId="12463342" w:rsidR="00541AE6" w:rsidRPr="00757917" w:rsidRDefault="00C0271E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7A239DF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436F258E" w14:textId="2A292E90" w:rsidR="00541AE6" w:rsidRPr="00757917" w:rsidRDefault="00C0271E" w:rsidP="005311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A008DE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2251B908" w14:textId="487F693C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129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4342C0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50897390" w14:textId="03170732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129</w:t>
            </w:r>
          </w:p>
        </w:tc>
      </w:tr>
      <w:tr w:rsidR="00541AE6" w:rsidRPr="00757917" w14:paraId="11DB1955" w14:textId="77777777" w:rsidTr="00CA13C9">
        <w:tc>
          <w:tcPr>
            <w:tcW w:w="3150" w:type="dxa"/>
            <w:shd w:val="clear" w:color="auto" w:fill="auto"/>
          </w:tcPr>
          <w:p w14:paraId="1689E18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  <w:p w14:paraId="41BBEC5F" w14:textId="77777777" w:rsidR="008B5D4A" w:rsidRPr="00757917" w:rsidRDefault="008B5D4A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</w:p>
          <w:p w14:paraId="429DDB9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24" w:type="dxa"/>
            <w:shd w:val="clear" w:color="auto" w:fill="auto"/>
          </w:tcPr>
          <w:p w14:paraId="3CFF4BF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2911F71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31419F6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D8BF42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D233512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0AB7BB6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459CF2F3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1212547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5F9FD5D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41AE6" w:rsidRPr="00757917" w14:paraId="23AC5EE0" w14:textId="77777777" w:rsidTr="00CA13C9">
        <w:tc>
          <w:tcPr>
            <w:tcW w:w="3150" w:type="dxa"/>
            <w:shd w:val="clear" w:color="auto" w:fill="auto"/>
          </w:tcPr>
          <w:p w14:paraId="1D679A43" w14:textId="36F389A6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lastRenderedPageBreak/>
              <w:t>30</w:t>
            </w:r>
            <w:r w:rsidR="00541AE6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124" w:type="dxa"/>
            <w:shd w:val="clear" w:color="auto" w:fill="auto"/>
          </w:tcPr>
          <w:p w14:paraId="2A95C1A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</w:tcPr>
          <w:p w14:paraId="4E32D7D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</w:tcPr>
          <w:p w14:paraId="0F8E56F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62AA82F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426E292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172D693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442AA86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38BDC4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</w:tcPr>
          <w:p w14:paraId="178D52C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41AE6" w:rsidRPr="00757917" w14:paraId="61DCAECE" w14:textId="77777777" w:rsidTr="00CA13C9">
        <w:tc>
          <w:tcPr>
            <w:tcW w:w="3150" w:type="dxa"/>
            <w:shd w:val="clear" w:color="auto" w:fill="auto"/>
          </w:tcPr>
          <w:p w14:paraId="26C08A06" w14:textId="5901C38D" w:rsidR="00541AE6" w:rsidRPr="00757917" w:rsidRDefault="00541AE6" w:rsidP="008B5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80" w:hanging="180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สินทรัพย์และ</w:t>
            </w:r>
            <w:r w:rsidRPr="00757917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="00D55CB4" w:rsidRPr="00757917">
              <w:rPr>
                <w:rFonts w:ascii="Angsana New" w:hAnsi="Angsana New" w:hint="cs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สินทรัพย์และ</w:t>
            </w:r>
            <w:r w:rsidR="00D55CB4" w:rsidRPr="00757917">
              <w:rPr>
                <w:rFonts w:ascii="Angsana New" w:hAnsi="Angsana New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หนี้สินทางการเงินที่</w:t>
            </w:r>
            <w:r w:rsidR="00D55CB4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ไม่ได้วั</w:t>
            </w:r>
            <w:r w:rsidR="00D63934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</w:t>
            </w:r>
            <w:r w:rsidR="00D55CB4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ด้วย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มูลค่า</w:t>
            </w:r>
            <w:r w:rsidR="00D55CB4"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ยุติธรรม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437BC91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  <w:shd w:val="clear" w:color="auto" w:fill="auto"/>
            <w:vAlign w:val="bottom"/>
          </w:tcPr>
          <w:p w14:paraId="7EDD768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1119F636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2C073A2E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2C4FB1E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  <w:vAlign w:val="bottom"/>
          </w:tcPr>
          <w:p w14:paraId="0868D7CB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92B374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14:paraId="49F5536C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638E36E4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41AE6" w:rsidRPr="00757917" w14:paraId="3B624C77" w14:textId="77777777" w:rsidTr="00CA13C9">
        <w:tc>
          <w:tcPr>
            <w:tcW w:w="3150" w:type="dxa"/>
            <w:shd w:val="clear" w:color="auto" w:fill="auto"/>
          </w:tcPr>
          <w:p w14:paraId="6A2AF6D7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หุ้นกู้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มูลค่าตามหน้าตั๋ว)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0D4C866D" w14:textId="46A3A8A0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</w:t>
            </w:r>
            <w:r w:rsidR="00541AE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800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4BCDC1C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2F903315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A04782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288273F8" w14:textId="10D2DFC0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</w:t>
            </w:r>
            <w:r w:rsidR="00541AE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871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2FA7B7FA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5049C537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91FAF3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0F90A6F9" w14:textId="6702C6B9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</w:t>
            </w:r>
            <w:r w:rsidR="00541AE6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871</w:t>
            </w:r>
          </w:p>
        </w:tc>
      </w:tr>
      <w:tr w:rsidR="00541AE6" w:rsidRPr="00757917" w14:paraId="72A607BB" w14:textId="77777777" w:rsidTr="00CA13C9">
        <w:tc>
          <w:tcPr>
            <w:tcW w:w="3150" w:type="dxa"/>
            <w:shd w:val="clear" w:color="auto" w:fill="auto"/>
          </w:tcPr>
          <w:p w14:paraId="451C38F0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เงินมัดจำจากลูกค้า</w:t>
            </w:r>
          </w:p>
        </w:tc>
        <w:tc>
          <w:tcPr>
            <w:tcW w:w="1124" w:type="dxa"/>
            <w:shd w:val="clear" w:color="auto" w:fill="auto"/>
            <w:vAlign w:val="bottom"/>
          </w:tcPr>
          <w:p w14:paraId="66C12281" w14:textId="3990822F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116</w:t>
            </w:r>
          </w:p>
        </w:tc>
        <w:tc>
          <w:tcPr>
            <w:tcW w:w="243" w:type="dxa"/>
            <w:shd w:val="clear" w:color="auto" w:fill="auto"/>
            <w:vAlign w:val="bottom"/>
          </w:tcPr>
          <w:p w14:paraId="1A55AE78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 w:firstLine="18"/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27" w:type="dxa"/>
            <w:shd w:val="clear" w:color="auto" w:fill="auto"/>
            <w:vAlign w:val="bottom"/>
          </w:tcPr>
          <w:p w14:paraId="6412F1E1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45D63F19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  <w:vAlign w:val="bottom"/>
          </w:tcPr>
          <w:p w14:paraId="473F6D4F" w14:textId="77777777" w:rsidR="00541AE6" w:rsidRPr="00757917" w:rsidRDefault="00541AE6" w:rsidP="0053115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6751579F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  <w:vAlign w:val="bottom"/>
          </w:tcPr>
          <w:p w14:paraId="369B6C7E" w14:textId="27DC654E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108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39DEFAD" w14:textId="77777777" w:rsidR="00541AE6" w:rsidRPr="00757917" w:rsidRDefault="00541AE6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45" w:type="dxa"/>
            <w:shd w:val="clear" w:color="auto" w:fill="auto"/>
            <w:vAlign w:val="bottom"/>
          </w:tcPr>
          <w:p w14:paraId="5D00616A" w14:textId="74C582A3" w:rsidR="00541AE6" w:rsidRPr="00757917" w:rsidRDefault="00460DDC" w:rsidP="00CA13C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108</w:t>
            </w:r>
          </w:p>
        </w:tc>
      </w:tr>
    </w:tbl>
    <w:p w14:paraId="6683842C" w14:textId="77777777" w:rsidR="00541AE6" w:rsidRPr="00757917" w:rsidRDefault="00541AE6" w:rsidP="00541AE6">
      <w:pPr>
        <w:rPr>
          <w:rFonts w:asciiTheme="majorBidi" w:hAnsiTheme="majorBidi" w:cstheme="majorBidi"/>
          <w:sz w:val="30"/>
          <w:szCs w:val="30"/>
          <w:lang w:eastAsia="x-none"/>
        </w:rPr>
      </w:pPr>
    </w:p>
    <w:p w14:paraId="5E7273E9" w14:textId="77777777" w:rsidR="00541AE6" w:rsidRPr="00757917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มูลค่ายุติธรรมของสินทรัพย์และหนี้สินทางการเงินส่วนที่หมุนเวียน</w:t>
      </w:r>
      <w:r w:rsidRPr="00757917">
        <w:rPr>
          <w:rFonts w:ascii="Angsana New" w:hAnsi="Angsana New" w:hint="cs"/>
          <w:sz w:val="30"/>
          <w:szCs w:val="30"/>
          <w:cs/>
          <w:lang w:bidi="th-TH"/>
        </w:rPr>
        <w:t>อื่น</w:t>
      </w:r>
      <w:r w:rsidRPr="00757917">
        <w:rPr>
          <w:rFonts w:ascii="Angsana New" w:hAnsi="Angsana New"/>
          <w:sz w:val="30"/>
          <w:szCs w:val="30"/>
          <w:cs/>
          <w:lang w:bidi="th-TH"/>
        </w:rPr>
        <w:t>เป็นมูลค่าที่ใกล้เคียงกับมูลค่าตามบัญชีเนื่องจากเครื่องมือทางการเงินเหล่านั้นจะครบกำหนดในระยะเวลาอันสั้น</w:t>
      </w:r>
    </w:p>
    <w:p w14:paraId="67D58902" w14:textId="77777777" w:rsidR="00541AE6" w:rsidRPr="00757917" w:rsidRDefault="00541AE6" w:rsidP="00541AE6">
      <w:pPr>
        <w:pStyle w:val="block"/>
        <w:spacing w:after="0" w:line="240" w:lineRule="atLeast"/>
        <w:ind w:right="-7"/>
        <w:jc w:val="thaiDistribute"/>
        <w:rPr>
          <w:rFonts w:ascii="Angsana New" w:hAnsi="Angsana New"/>
          <w:sz w:val="30"/>
          <w:szCs w:val="30"/>
          <w:lang w:val="en-US" w:bidi="th-TH"/>
        </w:rPr>
      </w:pPr>
    </w:p>
    <w:p w14:paraId="05F609FE" w14:textId="77777777" w:rsidR="00541AE6" w:rsidRPr="00757917" w:rsidRDefault="00541AE6" w:rsidP="00541AE6">
      <w:pPr>
        <w:pStyle w:val="block"/>
        <w:spacing w:after="0" w:line="240" w:lineRule="auto"/>
        <w:ind w:right="-7"/>
        <w:jc w:val="thaiDistribute"/>
        <w:rPr>
          <w:rFonts w:ascii="Angsana New" w:hAnsi="Angsana New"/>
          <w:spacing w:val="-2"/>
          <w:sz w:val="30"/>
          <w:szCs w:val="30"/>
          <w:lang w:val="en-US" w:bidi="th-TH"/>
        </w:rPr>
      </w:pPr>
      <w:r w:rsidRPr="00757917">
        <w:rPr>
          <w:rFonts w:ascii="Angsana New" w:hAnsi="Angsana New"/>
          <w:sz w:val="30"/>
          <w:szCs w:val="30"/>
          <w:cs/>
          <w:lang w:bidi="th-TH"/>
        </w:rPr>
        <w:t>มูลค่ายุติธรรมของสินทรัพย์และหนี้สินทางการเงินส่วนที่ไม่หมุนเวียนอื่นนอกจากตารางข้างต้นเป็นมูลค่าที่</w:t>
      </w:r>
      <w:r w:rsidRPr="00757917">
        <w:rPr>
          <w:rFonts w:ascii="Angsana New" w:hAnsi="Angsana New"/>
          <w:spacing w:val="-2"/>
          <w:sz w:val="30"/>
          <w:szCs w:val="30"/>
          <w:cs/>
          <w:lang w:bidi="th-TH"/>
        </w:rPr>
        <w:t>ใกล้เคียงกับมูลค่าตามบัญชี เนื่องจากเครื่องมือทางการเงินเหล่านั้นมีอัตราดอกเบี้ย</w:t>
      </w:r>
      <w:r w:rsidRPr="00757917">
        <w:rPr>
          <w:rFonts w:ascii="Angsana New" w:hAnsi="Angsana New"/>
          <w:spacing w:val="-2"/>
          <w:sz w:val="30"/>
          <w:szCs w:val="30"/>
          <w:cs/>
          <w:lang w:val="en-US" w:bidi="th-TH"/>
        </w:rPr>
        <w:t>ใกล้เคียงกับอัตราดอกเบี้ยในตลาด</w:t>
      </w:r>
    </w:p>
    <w:p w14:paraId="4AE9F6D7" w14:textId="77777777" w:rsidR="00541AE6" w:rsidRPr="00757917" w:rsidRDefault="00541AE6" w:rsidP="00541AE6">
      <w:pPr>
        <w:pStyle w:val="block"/>
        <w:spacing w:after="0" w:line="240" w:lineRule="auto"/>
        <w:ind w:right="-7"/>
        <w:jc w:val="thaiDistribute"/>
        <w:rPr>
          <w:rFonts w:ascii="Angsana New" w:hAnsi="Angsana New"/>
          <w:sz w:val="30"/>
          <w:szCs w:val="30"/>
        </w:rPr>
      </w:pPr>
    </w:p>
    <w:p w14:paraId="0CAF7E56" w14:textId="77777777" w:rsidR="00541AE6" w:rsidRPr="00757917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bookmarkStart w:id="25" w:name="_Hlk83239031"/>
      <w:r w:rsidRPr="00757917">
        <w:rPr>
          <w:rFonts w:ascii="Angsana New" w:hAnsi="Angsana New"/>
          <w:b/>
          <w:bCs/>
          <w:sz w:val="30"/>
          <w:szCs w:val="30"/>
          <w:cs/>
          <w:lang w:bidi="th-TH"/>
        </w:rPr>
        <w:t xml:space="preserve">การวัดมูลค่ายุติธรรม </w:t>
      </w:r>
    </w:p>
    <w:p w14:paraId="438E4FC1" w14:textId="77777777" w:rsidR="00541AE6" w:rsidRPr="00757917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sz w:val="20"/>
          <w:lang w:bidi="th-TH"/>
        </w:rPr>
      </w:pPr>
    </w:p>
    <w:p w14:paraId="459686E4" w14:textId="77777777" w:rsidR="00541AE6" w:rsidRPr="00757917" w:rsidRDefault="00541AE6" w:rsidP="00541AE6">
      <w:pPr>
        <w:pStyle w:val="block"/>
        <w:spacing w:after="0" w:line="240" w:lineRule="auto"/>
        <w:ind w:right="-7"/>
        <w:jc w:val="both"/>
        <w:rPr>
          <w:rFonts w:ascii="Angsana New" w:hAnsi="Angsana New"/>
          <w:b/>
          <w:bCs/>
          <w:i/>
          <w:iCs/>
          <w:sz w:val="30"/>
          <w:szCs w:val="30"/>
          <w:lang w:bidi="th-TH"/>
        </w:rPr>
      </w:pPr>
      <w:r w:rsidRPr="00757917">
        <w:rPr>
          <w:rFonts w:ascii="Angsana New" w:hAnsi="Angsana New"/>
          <w:b/>
          <w:bCs/>
          <w:i/>
          <w:iCs/>
          <w:sz w:val="30"/>
          <w:szCs w:val="30"/>
          <w:cs/>
          <w:lang w:bidi="th-TH"/>
        </w:rPr>
        <w:t>เทคนิคการประเมินมูลค่าและข้อมูลที่ไม่สามารถสังเกตได้ที่มีนัยสำคัญ</w:t>
      </w:r>
    </w:p>
    <w:bookmarkEnd w:id="25"/>
    <w:p w14:paraId="3AC1A242" w14:textId="77777777" w:rsidR="00541AE6" w:rsidRPr="00757917" w:rsidRDefault="00541AE6" w:rsidP="00541AE6">
      <w:pPr>
        <w:pStyle w:val="block"/>
        <w:spacing w:after="0" w:line="240" w:lineRule="auto"/>
        <w:ind w:left="0" w:right="-7"/>
        <w:jc w:val="both"/>
        <w:rPr>
          <w:rFonts w:ascii="Angsana New" w:hAnsi="Angsana New"/>
          <w:sz w:val="30"/>
          <w:szCs w:val="30"/>
          <w:lang w:bidi="th-TH"/>
        </w:rPr>
      </w:pPr>
    </w:p>
    <w:p w14:paraId="317A981E" w14:textId="77777777" w:rsidR="00541AE6" w:rsidRPr="00757917" w:rsidRDefault="00541AE6" w:rsidP="00541AE6">
      <w:pPr>
        <w:pStyle w:val="block"/>
        <w:spacing w:after="0" w:line="240" w:lineRule="atLeast"/>
        <w:ind w:left="0" w:right="-7" w:firstLine="567"/>
        <w:jc w:val="both"/>
        <w:rPr>
          <w:rFonts w:ascii="Angsana New" w:hAnsi="Angsana New"/>
          <w:b/>
          <w:bCs/>
          <w:sz w:val="30"/>
          <w:szCs w:val="30"/>
          <w:lang w:bidi="th-TH"/>
        </w:rPr>
      </w:pPr>
      <w:r w:rsidRPr="00757917">
        <w:rPr>
          <w:rFonts w:ascii="Angsana New" w:hAnsi="Angsana New" w:hint="cs"/>
          <w:b/>
          <w:bCs/>
          <w:sz w:val="30"/>
          <w:szCs w:val="30"/>
          <w:cs/>
          <w:lang w:bidi="th-TH"/>
        </w:rPr>
        <w:t>เครื่องมือทางการเงินที่ไม่ได้วัดด้วยมูลค่ายุติธรรม</w:t>
      </w:r>
    </w:p>
    <w:p w14:paraId="472A7E15" w14:textId="77777777" w:rsidR="00541AE6" w:rsidRPr="00757917" w:rsidRDefault="00541AE6" w:rsidP="00541AE6">
      <w:pPr>
        <w:pStyle w:val="block"/>
        <w:spacing w:after="0" w:line="240" w:lineRule="atLeast"/>
        <w:ind w:left="0" w:right="-7"/>
        <w:jc w:val="both"/>
        <w:rPr>
          <w:rFonts w:ascii="Angsana New" w:hAnsi="Angsana New"/>
          <w:sz w:val="30"/>
          <w:szCs w:val="30"/>
          <w:lang w:bidi="th-TH"/>
        </w:rPr>
      </w:pPr>
    </w:p>
    <w:tbl>
      <w:tblPr>
        <w:tblW w:w="9360" w:type="dxa"/>
        <w:tblInd w:w="450" w:type="dxa"/>
        <w:tblLook w:val="04A0" w:firstRow="1" w:lastRow="0" w:firstColumn="1" w:lastColumn="0" w:noHBand="0" w:noVBand="1"/>
      </w:tblPr>
      <w:tblGrid>
        <w:gridCol w:w="5490"/>
        <w:gridCol w:w="3870"/>
      </w:tblGrid>
      <w:tr w:rsidR="00541AE6" w:rsidRPr="00757917" w14:paraId="15FF091F" w14:textId="77777777" w:rsidTr="00BB522E">
        <w:tc>
          <w:tcPr>
            <w:tcW w:w="5490" w:type="dxa"/>
            <w:shd w:val="clear" w:color="auto" w:fill="auto"/>
          </w:tcPr>
          <w:p w14:paraId="4433B489" w14:textId="77777777" w:rsidR="00541AE6" w:rsidRPr="00757917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ประเภท</w:t>
            </w:r>
          </w:p>
        </w:tc>
        <w:tc>
          <w:tcPr>
            <w:tcW w:w="3870" w:type="dxa"/>
            <w:shd w:val="clear" w:color="auto" w:fill="auto"/>
          </w:tcPr>
          <w:p w14:paraId="0EA1BB7F" w14:textId="77777777" w:rsidR="00541AE6" w:rsidRPr="00757917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b/>
                <w:bCs/>
                <w:sz w:val="30"/>
                <w:szCs w:val="30"/>
                <w:lang w:eastAsia="en-US" w:bidi="th-TH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  <w:lang w:eastAsia="en-US" w:bidi="th-TH"/>
              </w:rPr>
              <w:t>เทคนิคการประเมินมูลค่า</w:t>
            </w:r>
          </w:p>
        </w:tc>
      </w:tr>
      <w:tr w:rsidR="00541AE6" w:rsidRPr="00757917" w14:paraId="22E71FC7" w14:textId="77777777" w:rsidTr="00BB522E">
        <w:tc>
          <w:tcPr>
            <w:tcW w:w="5490" w:type="dxa"/>
            <w:shd w:val="clear" w:color="auto" w:fill="auto"/>
          </w:tcPr>
          <w:p w14:paraId="740DAC6C" w14:textId="78A5EA19" w:rsidR="00541AE6" w:rsidRPr="00757917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เงินกู้ยืมระยะยาว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และเงินให้กู้ยืม</w:t>
            </w:r>
            <w:r w:rsidR="00BB522E" w:rsidRPr="00757917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ระยะยาวแก่กิจการที่เกี่ยวข้องกัน</w:t>
            </w:r>
          </w:p>
        </w:tc>
        <w:tc>
          <w:tcPr>
            <w:tcW w:w="3870" w:type="dxa"/>
            <w:shd w:val="clear" w:color="auto" w:fill="auto"/>
          </w:tcPr>
          <w:p w14:paraId="4B9C93FC" w14:textId="77777777" w:rsidR="00541AE6" w:rsidRPr="00757917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  <w:tr w:rsidR="00906584" w:rsidRPr="00757917" w14:paraId="1ADBD733" w14:textId="77777777" w:rsidTr="00BB522E">
        <w:tc>
          <w:tcPr>
            <w:tcW w:w="5490" w:type="dxa"/>
            <w:shd w:val="clear" w:color="auto" w:fill="auto"/>
          </w:tcPr>
          <w:p w14:paraId="3BDB9E03" w14:textId="1E53F912" w:rsidR="00906584" w:rsidRPr="00757917" w:rsidRDefault="00906584" w:rsidP="00906584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หุ้นกู้</w:t>
            </w:r>
          </w:p>
        </w:tc>
        <w:tc>
          <w:tcPr>
            <w:tcW w:w="3870" w:type="dxa"/>
            <w:shd w:val="clear" w:color="auto" w:fill="auto"/>
          </w:tcPr>
          <w:p w14:paraId="7349A870" w14:textId="6026AA18" w:rsidR="00906584" w:rsidRPr="00757917" w:rsidRDefault="00906584" w:rsidP="00BB522E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  <w:lang w:eastAsia="en-US" w:bidi="th-TH"/>
              </w:rPr>
              <w:t>ราคาตลาดและวิธีคิดลดกระแสเงินสด</w:t>
            </w:r>
          </w:p>
        </w:tc>
      </w:tr>
      <w:tr w:rsidR="00541AE6" w:rsidRPr="00757917" w14:paraId="51B1892C" w14:textId="77777777" w:rsidTr="00BB522E">
        <w:tc>
          <w:tcPr>
            <w:tcW w:w="5490" w:type="dxa"/>
            <w:shd w:val="clear" w:color="auto" w:fill="auto"/>
          </w:tcPr>
          <w:p w14:paraId="3EB3C0D8" w14:textId="77777777" w:rsidR="00541AE6" w:rsidRPr="00757917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เงินมัดจำจากลูกค้า</w:t>
            </w:r>
          </w:p>
        </w:tc>
        <w:tc>
          <w:tcPr>
            <w:tcW w:w="3870" w:type="dxa"/>
            <w:shd w:val="clear" w:color="auto" w:fill="auto"/>
          </w:tcPr>
          <w:p w14:paraId="10F9E2E2" w14:textId="77777777" w:rsidR="00541AE6" w:rsidRPr="00757917" w:rsidRDefault="00541AE6" w:rsidP="00CA13C9">
            <w:pPr>
              <w:pStyle w:val="block"/>
              <w:spacing w:after="0" w:line="240" w:lineRule="atLeast"/>
              <w:ind w:left="0" w:right="-7"/>
              <w:jc w:val="both"/>
              <w:rPr>
                <w:rFonts w:ascii="Angsana New" w:hAnsi="Angsana New"/>
                <w:sz w:val="30"/>
                <w:szCs w:val="30"/>
                <w:lang w:eastAsia="en-US" w:bidi="th-TH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  <w:lang w:eastAsia="en-US" w:bidi="th-TH"/>
              </w:rPr>
              <w:t>วิธีคิดลดกระแสเงินสด</w:t>
            </w:r>
          </w:p>
        </w:tc>
      </w:tr>
    </w:tbl>
    <w:p w14:paraId="22E83327" w14:textId="097BFBE8" w:rsidR="00541AE6" w:rsidRPr="00757917" w:rsidRDefault="00541AE6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en-GB" w:eastAsia="x-none"/>
        </w:rPr>
      </w:pPr>
    </w:p>
    <w:p w14:paraId="747BA3C2" w14:textId="46463752" w:rsidR="00104F47" w:rsidRPr="00757917" w:rsidRDefault="00104F47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en-GB" w:eastAsia="x-none"/>
        </w:rPr>
      </w:pPr>
    </w:p>
    <w:p w14:paraId="0EC529B9" w14:textId="3CDE4505" w:rsidR="00104F47" w:rsidRPr="00757917" w:rsidRDefault="00104F47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en-GB" w:eastAsia="x-none"/>
        </w:rPr>
      </w:pPr>
    </w:p>
    <w:p w14:paraId="360AAE1A" w14:textId="52C5FAC1" w:rsidR="00104F47" w:rsidRPr="00757917" w:rsidRDefault="00104F47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en-GB" w:eastAsia="x-none"/>
        </w:rPr>
      </w:pPr>
    </w:p>
    <w:p w14:paraId="103199C1" w14:textId="77777777" w:rsidR="00104F47" w:rsidRPr="00757917" w:rsidRDefault="00104F47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lang w:val="en-GB" w:eastAsia="x-none"/>
        </w:rPr>
      </w:pPr>
    </w:p>
    <w:p w14:paraId="40FF34A9" w14:textId="77777777" w:rsidR="00541AE6" w:rsidRPr="00757917" w:rsidRDefault="00541AE6" w:rsidP="00541AE6">
      <w:pPr>
        <w:pStyle w:val="block"/>
        <w:tabs>
          <w:tab w:val="left" w:pos="1009"/>
        </w:tabs>
        <w:spacing w:after="0" w:line="240" w:lineRule="atLeast"/>
        <w:ind w:right="-7"/>
        <w:jc w:val="both"/>
        <w:rPr>
          <w:rFonts w:ascii="Angsana New" w:hAnsi="Angsana New"/>
          <w:sz w:val="30"/>
          <w:szCs w:val="30"/>
          <w:cs/>
          <w:lang w:bidi="th-TH"/>
        </w:rPr>
      </w:pPr>
      <w:r w:rsidRPr="00757917">
        <w:rPr>
          <w:rFonts w:ascii="Angsana New" w:hAnsi="Angsana New"/>
          <w:sz w:val="30"/>
          <w:szCs w:val="30"/>
          <w:cs/>
          <w:lang w:bidi="th-TH"/>
        </w:rPr>
        <w:lastRenderedPageBreak/>
        <w:t>ตราสารทุนที่วัดมูลค่าด้วยมูลค่ายุติธรรมผ่านกำไรขาดทุนเบ็ดเสร็จอื่น</w:t>
      </w:r>
      <w:r w:rsidRPr="00757917">
        <w:rPr>
          <w:rFonts w:ascii="Angsana New" w:hAnsi="Angsana New"/>
          <w:sz w:val="30"/>
          <w:szCs w:val="30"/>
          <w:lang w:bidi="th-TH"/>
        </w:rPr>
        <w:t xml:space="preserve"> </w:t>
      </w:r>
    </w:p>
    <w:p w14:paraId="19941AE7" w14:textId="77777777" w:rsidR="00541AE6" w:rsidRPr="00757917" w:rsidRDefault="00541AE6" w:rsidP="00541AE6">
      <w:pPr>
        <w:pStyle w:val="block"/>
        <w:spacing w:after="0" w:line="240" w:lineRule="auto"/>
        <w:ind w:left="540" w:right="-7"/>
        <w:jc w:val="both"/>
        <w:rPr>
          <w:rFonts w:ascii="Angsana New" w:hAnsi="Angsana New"/>
          <w:szCs w:val="22"/>
          <w:lang w:bidi="th-TH"/>
        </w:rPr>
      </w:pPr>
    </w:p>
    <w:tbl>
      <w:tblPr>
        <w:tblW w:w="9094" w:type="dxa"/>
        <w:tblInd w:w="450" w:type="dxa"/>
        <w:tblLook w:val="04A0" w:firstRow="1" w:lastRow="0" w:firstColumn="1" w:lastColumn="0" w:noHBand="0" w:noVBand="1"/>
      </w:tblPr>
      <w:tblGrid>
        <w:gridCol w:w="1710"/>
        <w:gridCol w:w="236"/>
        <w:gridCol w:w="2284"/>
        <w:gridCol w:w="236"/>
        <w:gridCol w:w="2016"/>
        <w:gridCol w:w="236"/>
        <w:gridCol w:w="2376"/>
      </w:tblGrid>
      <w:tr w:rsidR="00541AE6" w:rsidRPr="00757917" w14:paraId="473A2A50" w14:textId="77777777" w:rsidTr="00CA13C9">
        <w:trPr>
          <w:tblHeader/>
        </w:trPr>
        <w:tc>
          <w:tcPr>
            <w:tcW w:w="1710" w:type="dxa"/>
            <w:shd w:val="clear" w:color="auto" w:fill="auto"/>
            <w:vAlign w:val="bottom"/>
          </w:tcPr>
          <w:p w14:paraId="61D8CBC9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50EBCE1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  <w:shd w:val="clear" w:color="auto" w:fill="auto"/>
            <w:vAlign w:val="bottom"/>
          </w:tcPr>
          <w:p w14:paraId="3170DBEE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1B20B48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  <w:shd w:val="clear" w:color="auto" w:fill="auto"/>
            <w:vAlign w:val="bottom"/>
          </w:tcPr>
          <w:p w14:paraId="3667B07C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</w:t>
            </w:r>
          </w:p>
          <w:p w14:paraId="42EA4B08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314D3E69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7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  <w:shd w:val="clear" w:color="auto" w:fill="auto"/>
            <w:vAlign w:val="bottom"/>
          </w:tcPr>
          <w:p w14:paraId="7B600713" w14:textId="77777777" w:rsidR="00541AE6" w:rsidRPr="00757917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ความสัมพันธ์ระหว่าง</w:t>
            </w:r>
          </w:p>
          <w:p w14:paraId="2DFC684D" w14:textId="77777777" w:rsidR="00541AE6" w:rsidRPr="00757917" w:rsidRDefault="00541AE6" w:rsidP="00CA13C9">
            <w:pPr>
              <w:pStyle w:val="block"/>
              <w:spacing w:after="0" w:line="240" w:lineRule="auto"/>
              <w:ind w:left="-74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  <w:lang w:bidi="th-TH"/>
              </w:rPr>
              <w:t>ข้อมูลที่ไม่สามารถสังเกตได้ที่มีนัยสำคัญและการวัดมูลค่ายุติธรรม</w:t>
            </w:r>
          </w:p>
        </w:tc>
      </w:tr>
      <w:tr w:rsidR="00541AE6" w:rsidRPr="00757917" w14:paraId="176BDD84" w14:textId="77777777" w:rsidTr="00CA13C9">
        <w:tc>
          <w:tcPr>
            <w:tcW w:w="1710" w:type="dxa"/>
            <w:shd w:val="clear" w:color="auto" w:fill="auto"/>
          </w:tcPr>
          <w:p w14:paraId="1D761ED3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เงินลงทุนอื่น 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 xml:space="preserve">-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  <w:lang w:val="en-US" w:bidi="th-TH"/>
              </w:rPr>
              <w:t>ตราสารทุนที่ไม่อยู่ในความต้องการของตลาด</w:t>
            </w:r>
          </w:p>
        </w:tc>
        <w:tc>
          <w:tcPr>
            <w:tcW w:w="236" w:type="dxa"/>
            <w:shd w:val="clear" w:color="auto" w:fill="auto"/>
          </w:tcPr>
          <w:p w14:paraId="57893D5F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284" w:type="dxa"/>
            <w:shd w:val="clear" w:color="auto" w:fill="auto"/>
          </w:tcPr>
          <w:p w14:paraId="4704529B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108"/>
              <w:rPr>
                <w:rFonts w:ascii="Angsana New" w:hAnsi="Angsana New"/>
                <w:i/>
                <w:iCs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eastAsia="en-US" w:bidi="th-TH"/>
              </w:rPr>
              <w:t>วิธีคิดลดกระแสเงินสด</w:t>
            </w:r>
          </w:p>
        </w:tc>
        <w:tc>
          <w:tcPr>
            <w:tcW w:w="236" w:type="dxa"/>
            <w:shd w:val="clear" w:color="auto" w:fill="auto"/>
          </w:tcPr>
          <w:p w14:paraId="0BE1F022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016" w:type="dxa"/>
            <w:shd w:val="clear" w:color="auto" w:fill="auto"/>
          </w:tcPr>
          <w:p w14:paraId="75C60A6F" w14:textId="77777777" w:rsidR="00541AE6" w:rsidRPr="00757917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</w:t>
            </w:r>
          </w:p>
          <w:p w14:paraId="498B4C78" w14:textId="77777777" w:rsidR="00541AE6" w:rsidRPr="00757917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  <w:shd w:val="clear" w:color="auto" w:fill="auto"/>
          </w:tcPr>
          <w:p w14:paraId="00017316" w14:textId="77777777" w:rsidR="00541AE6" w:rsidRPr="00757917" w:rsidRDefault="00541AE6" w:rsidP="00CA13C9">
            <w:pPr>
              <w:pStyle w:val="block"/>
              <w:spacing w:after="0" w:line="240" w:lineRule="auto"/>
              <w:ind w:left="0" w:right="-7"/>
              <w:jc w:val="both"/>
              <w:rPr>
                <w:rFonts w:ascii="Angsana New" w:hAnsi="Angsana New"/>
                <w:sz w:val="24"/>
                <w:szCs w:val="24"/>
                <w:lang w:bidi="th-TH"/>
              </w:rPr>
            </w:pPr>
          </w:p>
        </w:tc>
        <w:tc>
          <w:tcPr>
            <w:tcW w:w="2376" w:type="dxa"/>
            <w:shd w:val="clear" w:color="auto" w:fill="auto"/>
          </w:tcPr>
          <w:p w14:paraId="52A8BE26" w14:textId="77777777" w:rsidR="00541AE6" w:rsidRPr="00757917" w:rsidRDefault="00541AE6" w:rsidP="00CA13C9">
            <w:pPr>
              <w:pStyle w:val="block"/>
              <w:spacing w:after="0" w:line="240" w:lineRule="auto"/>
              <w:ind w:left="0"/>
              <w:jc w:val="thaiDistribute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มูลค่ายุติธรรมที่ประมาณการไว้จะเพิ่มขึ้น (ลดลง) หาก</w:t>
            </w:r>
          </w:p>
          <w:p w14:paraId="2E93A9A0" w14:textId="77777777" w:rsidR="00541AE6" w:rsidRPr="00757917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อัตราการเติบโตของกระแสเงินสดหลังจากช่วงระยะเวลาประมาณการสูงขึ้น</w:t>
            </w: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 (ต่ำลง)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 xml:space="preserve"> หรือ</w:t>
            </w:r>
          </w:p>
          <w:p w14:paraId="71DF1D17" w14:textId="77777777" w:rsidR="00541AE6" w:rsidRPr="00757917" w:rsidRDefault="00541AE6" w:rsidP="00074552">
            <w:pPr>
              <w:pStyle w:val="block"/>
              <w:numPr>
                <w:ilvl w:val="0"/>
                <w:numId w:val="45"/>
              </w:numPr>
              <w:spacing w:after="0" w:line="240" w:lineRule="auto"/>
              <w:ind w:left="196" w:right="-108" w:hanging="180"/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  <w:lang w:val="en-US" w:bidi="th-TH"/>
              </w:rPr>
              <w:t>อัตรา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คิดลด</w:t>
            </w: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 xml:space="preserve">ต่ำลง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(</w:t>
            </w:r>
            <w:r w:rsidRPr="00757917">
              <w:rPr>
                <w:rFonts w:ascii="Angsana New" w:hAnsi="Angsana New"/>
                <w:sz w:val="24"/>
                <w:szCs w:val="24"/>
                <w:cs/>
                <w:lang w:bidi="th-TH"/>
              </w:rPr>
              <w:t>สูงขึ้น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  <w:lang w:bidi="th-TH"/>
              </w:rPr>
              <w:t>)</w:t>
            </w:r>
          </w:p>
        </w:tc>
      </w:tr>
    </w:tbl>
    <w:p w14:paraId="201DC2A2" w14:textId="77777777" w:rsidR="00541AE6" w:rsidRPr="00757917" w:rsidRDefault="00541AE6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28"/>
          <w:szCs w:val="28"/>
          <w:lang w:eastAsia="x-none"/>
        </w:rPr>
      </w:pPr>
    </w:p>
    <w:p w14:paraId="30C084BD" w14:textId="77777777" w:rsidR="00541AE6" w:rsidRPr="00757917" w:rsidRDefault="00541AE6" w:rsidP="00541AE6">
      <w:pPr>
        <w:pStyle w:val="block"/>
        <w:spacing w:after="0" w:line="240" w:lineRule="auto"/>
        <w:ind w:left="450" w:right="-7"/>
        <w:jc w:val="both"/>
        <w:rPr>
          <w:rFonts w:ascii="Angsana New" w:hAnsi="Angsana New"/>
          <w:sz w:val="30"/>
          <w:szCs w:val="30"/>
          <w:lang w:bidi="th-TH"/>
        </w:rPr>
      </w:pPr>
      <w:bookmarkStart w:id="26" w:name="_Hlk66816455"/>
      <w:r w:rsidRPr="00757917">
        <w:rPr>
          <w:rFonts w:ascii="Angsana New" w:hAnsi="Angsana New"/>
          <w:i/>
          <w:iCs/>
          <w:sz w:val="30"/>
          <w:szCs w:val="30"/>
          <w:cs/>
          <w:lang w:bidi="th-TH"/>
        </w:rPr>
        <w:t>การวิเคราะห์ความอ่อนไหว</w:t>
      </w:r>
      <w:bookmarkEnd w:id="26"/>
    </w:p>
    <w:p w14:paraId="64B10FDD" w14:textId="44029C14" w:rsidR="00541AE6" w:rsidRPr="00757917" w:rsidRDefault="00541AE6" w:rsidP="00541AE6">
      <w:pPr>
        <w:pStyle w:val="Default"/>
        <w:ind w:left="450"/>
        <w:jc w:val="thaiDistribute"/>
        <w:rPr>
          <w:rFonts w:ascii="Angsana New" w:hAnsi="Angsana New" w:cs="Angsana New"/>
          <w:sz w:val="30"/>
          <w:szCs w:val="30"/>
          <w:cs/>
        </w:rPr>
      </w:pPr>
      <w:r w:rsidRPr="00757917">
        <w:rPr>
          <w:rFonts w:ascii="Angsana New" w:hAnsi="Angsana New" w:cs="Angsana New"/>
          <w:sz w:val="30"/>
          <w:szCs w:val="30"/>
          <w:cs/>
        </w:rPr>
        <w:t>การเปลี่ยนแปลงในข้อมูลที่ไม่สามารถสังเกตได้เพียงหนึ่งอย่างซึ่งอาจเป็นไปได้อย่างมีเหตุผล ณ วันที่</w:t>
      </w:r>
      <w:r w:rsidRPr="00757917">
        <w:rPr>
          <w:rFonts w:ascii="Angsana New" w:hAnsi="Angsana New" w:cs="Angsana New"/>
          <w:sz w:val="30"/>
          <w:szCs w:val="30"/>
        </w:rPr>
        <w:t xml:space="preserve"> </w:t>
      </w:r>
      <w:r w:rsidR="00460DDC" w:rsidRPr="00757917">
        <w:rPr>
          <w:rFonts w:ascii="Angsana New" w:hAnsi="Angsana New" w:cs="Angsana New"/>
          <w:sz w:val="30"/>
          <w:szCs w:val="30"/>
        </w:rPr>
        <w:t>30</w:t>
      </w:r>
      <w:r w:rsidRPr="00757917">
        <w:rPr>
          <w:rFonts w:ascii="Angsana New" w:hAnsi="Angsana New" w:cs="Angsana New"/>
          <w:sz w:val="30"/>
          <w:szCs w:val="30"/>
        </w:rPr>
        <w:t xml:space="preserve"> </w:t>
      </w:r>
      <w:r w:rsidR="00CA1BDE" w:rsidRPr="00757917">
        <w:rPr>
          <w:rFonts w:ascii="Angsana New" w:hAnsi="Angsana New" w:cs="Angsana New" w:hint="cs"/>
          <w:sz w:val="30"/>
          <w:szCs w:val="30"/>
          <w:cs/>
        </w:rPr>
        <w:t>กันยายน</w:t>
      </w:r>
      <w:r w:rsidRPr="00757917">
        <w:rPr>
          <w:rFonts w:ascii="Angsana New" w:hAnsi="Angsana New" w:cs="Angsana New"/>
          <w:sz w:val="30"/>
          <w:szCs w:val="30"/>
        </w:rPr>
        <w:t xml:space="preserve"> </w:t>
      </w:r>
      <w:r w:rsidR="00460DDC" w:rsidRPr="00757917">
        <w:rPr>
          <w:rFonts w:ascii="Angsana New" w:hAnsi="Angsana New" w:cs="Angsana New"/>
          <w:sz w:val="30"/>
          <w:szCs w:val="30"/>
        </w:rPr>
        <w:t>2564</w:t>
      </w:r>
      <w:r w:rsidRPr="00757917">
        <w:rPr>
          <w:rFonts w:ascii="Angsana New" w:hAnsi="Angsana New" w:cs="Angsana New"/>
          <w:sz w:val="30"/>
          <w:szCs w:val="30"/>
        </w:rPr>
        <w:t xml:space="preserve"> </w:t>
      </w:r>
      <w:r w:rsidRPr="00757917">
        <w:rPr>
          <w:rFonts w:ascii="Angsana New" w:hAnsi="Angsana New" w:cs="Angsana New"/>
          <w:sz w:val="30"/>
          <w:szCs w:val="30"/>
          <w:cs/>
        </w:rPr>
        <w:t>โดยถือว่าข้อมูลอื่นๆ คงที่จะมีผลกระทบต่อมูลค่ายุติธรรมของตราสารทุนที่วัดมูลค่าด้วยมูลค่ายุติธรรมผ่านกำไรขาดทุนเบ็ดเสร็จอื่นดังต่อไปนี้</w:t>
      </w:r>
    </w:p>
    <w:p w14:paraId="77BA7CE1" w14:textId="77777777" w:rsidR="00541AE6" w:rsidRPr="00757917" w:rsidRDefault="00541AE6" w:rsidP="00541AE6">
      <w:pPr>
        <w:rPr>
          <w:sz w:val="10"/>
          <w:szCs w:val="10"/>
        </w:rPr>
      </w:pPr>
    </w:p>
    <w:tbl>
      <w:tblPr>
        <w:tblW w:w="9032" w:type="dxa"/>
        <w:tblInd w:w="468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187"/>
        <w:gridCol w:w="1097"/>
        <w:gridCol w:w="180"/>
        <w:gridCol w:w="980"/>
        <w:gridCol w:w="182"/>
        <w:gridCol w:w="1100"/>
        <w:gridCol w:w="182"/>
        <w:gridCol w:w="1124"/>
      </w:tblGrid>
      <w:tr w:rsidR="00541AE6" w:rsidRPr="00757917" w14:paraId="74883A58" w14:textId="77777777" w:rsidTr="00CA13C9">
        <w:trPr>
          <w:cantSplit/>
          <w:trHeight w:val="279"/>
          <w:tblHeader/>
        </w:trPr>
        <w:tc>
          <w:tcPr>
            <w:tcW w:w="4187" w:type="dxa"/>
            <w:vMerge w:val="restart"/>
          </w:tcPr>
          <w:p w14:paraId="4855BDA5" w14:textId="77777777" w:rsidR="00541AE6" w:rsidRPr="00757917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left="182" w:right="-79" w:hanging="182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bidi="th-TH"/>
              </w:rPr>
            </w:pPr>
          </w:p>
          <w:p w14:paraId="1C59512A" w14:textId="44696381" w:rsidR="00541AE6" w:rsidRPr="00757917" w:rsidDel="00EC3B9E" w:rsidRDefault="00541AE6" w:rsidP="00CA13C9">
            <w:pPr>
              <w:pStyle w:val="acctfourfigures"/>
              <w:tabs>
                <w:tab w:val="decimal" w:pos="171"/>
              </w:tabs>
              <w:spacing w:line="240" w:lineRule="auto"/>
              <w:ind w:left="261" w:hanging="261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ตราสารทุนที่วัดมูลค่าด้วยมูลค่ายุติธรรมผ่านกำไรขาดทุนเบ็ดเสร็จอื่น</w:t>
            </w:r>
            <w:r w:rsidR="00174E41"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 xml:space="preserve"> </w:t>
            </w:r>
            <w:r w:rsidR="00174E41" w:rsidRPr="0075791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lang w:val="en-US" w:bidi="th-TH"/>
              </w:rPr>
              <w:t>-</w:t>
            </w:r>
            <w:r w:rsidR="00174E41" w:rsidRPr="0075791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  <w:t xml:space="preserve"> สุทธิจากภาษีเงินได้</w:t>
            </w:r>
          </w:p>
        </w:tc>
        <w:tc>
          <w:tcPr>
            <w:tcW w:w="2257" w:type="dxa"/>
            <w:gridSpan w:val="3"/>
            <w:vAlign w:val="bottom"/>
          </w:tcPr>
          <w:p w14:paraId="298B7327" w14:textId="77777777" w:rsidR="00541AE6" w:rsidRPr="00757917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val="en-US" w:bidi="th-TH"/>
              </w:rPr>
            </w:pPr>
            <w:r w:rsidRPr="00757917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  <w:r w:rsidRPr="00757917">
              <w:rPr>
                <w:rFonts w:ascii="Angsana New" w:hAnsi="Angsana New" w:cs="Angsana New"/>
                <w:b w:val="0"/>
                <w:bCs/>
                <w:color w:val="FF0000"/>
                <w:sz w:val="24"/>
                <w:szCs w:val="24"/>
                <w:cs/>
                <w:lang w:bidi="th-TH"/>
              </w:rPr>
              <w:t xml:space="preserve"> </w:t>
            </w:r>
          </w:p>
        </w:tc>
        <w:tc>
          <w:tcPr>
            <w:tcW w:w="182" w:type="dxa"/>
            <w:vAlign w:val="bottom"/>
          </w:tcPr>
          <w:p w14:paraId="65CD702A" w14:textId="77777777" w:rsidR="00541AE6" w:rsidRPr="00757917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2406" w:type="dxa"/>
            <w:gridSpan w:val="3"/>
            <w:shd w:val="clear" w:color="auto" w:fill="auto"/>
            <w:vAlign w:val="bottom"/>
          </w:tcPr>
          <w:p w14:paraId="1554E2A9" w14:textId="77777777" w:rsidR="00541AE6" w:rsidRPr="00757917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 w:cs="Angsana New"/>
                <w:b w:val="0"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541AE6" w:rsidRPr="00757917" w14:paraId="560074CA" w14:textId="77777777" w:rsidTr="00CA13C9">
        <w:trPr>
          <w:cantSplit/>
          <w:trHeight w:val="862"/>
          <w:tblHeader/>
        </w:trPr>
        <w:tc>
          <w:tcPr>
            <w:tcW w:w="4187" w:type="dxa"/>
            <w:vMerge/>
          </w:tcPr>
          <w:p w14:paraId="293330B7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0"/>
              </w:tabs>
              <w:spacing w:line="240" w:lineRule="auto"/>
              <w:rPr>
                <w:rFonts w:ascii="Angsana New" w:hAnsi="Angsana New"/>
                <w:i/>
                <w:iCs/>
                <w:sz w:val="24"/>
                <w:szCs w:val="24"/>
                <w:lang w:bidi="th-TH"/>
              </w:rPr>
            </w:pPr>
          </w:p>
        </w:tc>
        <w:tc>
          <w:tcPr>
            <w:tcW w:w="1097" w:type="dxa"/>
            <w:vAlign w:val="bottom"/>
          </w:tcPr>
          <w:p w14:paraId="2BE0A1F1" w14:textId="7D0AC8AB" w:rsidR="00541AE6" w:rsidRPr="00757917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ข้อสมมติเพิ่มขึ้นร้อยละ </w:t>
            </w:r>
            <w:r w:rsidR="00460DDC" w:rsidRPr="00757917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0" w:type="dxa"/>
          </w:tcPr>
          <w:p w14:paraId="63B15CA3" w14:textId="77777777" w:rsidR="00541AE6" w:rsidRPr="00757917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980" w:type="dxa"/>
            <w:vAlign w:val="bottom"/>
          </w:tcPr>
          <w:p w14:paraId="263BBB00" w14:textId="109E5748" w:rsidR="00541AE6" w:rsidRPr="00757917" w:rsidRDefault="00541AE6" w:rsidP="00CA13C9">
            <w:pPr>
              <w:pStyle w:val="acctmergecolhdg"/>
              <w:spacing w:line="240" w:lineRule="auto"/>
              <w:ind w:left="-80" w:right="-90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ข้อสมมติลดลงร้อยละ </w:t>
            </w:r>
            <w:r w:rsidR="00460DDC" w:rsidRPr="00757917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2" w:type="dxa"/>
            <w:vAlign w:val="bottom"/>
          </w:tcPr>
          <w:p w14:paraId="5C81A40C" w14:textId="77777777" w:rsidR="00541AE6" w:rsidRPr="00757917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</w:pPr>
          </w:p>
        </w:tc>
        <w:tc>
          <w:tcPr>
            <w:tcW w:w="1100" w:type="dxa"/>
            <w:shd w:val="clear" w:color="auto" w:fill="auto"/>
            <w:vAlign w:val="bottom"/>
          </w:tcPr>
          <w:p w14:paraId="747F5146" w14:textId="4911044F" w:rsidR="00541AE6" w:rsidRPr="00757917" w:rsidRDefault="00541AE6" w:rsidP="00CA13C9">
            <w:pPr>
              <w:pStyle w:val="acctmergecolhdg"/>
              <w:spacing w:line="240" w:lineRule="auto"/>
              <w:ind w:left="-80" w:right="-80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ข้อสมมติเพิ่มขึ้นร้อยละ </w:t>
            </w:r>
            <w:r w:rsidR="00460DDC" w:rsidRPr="00757917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  <w:tc>
          <w:tcPr>
            <w:tcW w:w="182" w:type="dxa"/>
            <w:shd w:val="clear" w:color="auto" w:fill="auto"/>
            <w:vAlign w:val="bottom"/>
          </w:tcPr>
          <w:p w14:paraId="535DE05E" w14:textId="77777777" w:rsidR="00541AE6" w:rsidRPr="00757917" w:rsidRDefault="00541AE6" w:rsidP="00CA13C9">
            <w:pPr>
              <w:pStyle w:val="acctmergecolhdg"/>
              <w:spacing w:line="240" w:lineRule="auto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124" w:type="dxa"/>
            <w:shd w:val="clear" w:color="auto" w:fill="auto"/>
            <w:vAlign w:val="bottom"/>
          </w:tcPr>
          <w:p w14:paraId="53754C64" w14:textId="09F957BF" w:rsidR="00541AE6" w:rsidRPr="00757917" w:rsidRDefault="00541AE6" w:rsidP="00CA13C9">
            <w:pPr>
              <w:pStyle w:val="acctmergecolhdg"/>
              <w:spacing w:line="240" w:lineRule="auto"/>
              <w:ind w:left="-50" w:right="-78"/>
              <w:rPr>
                <w:rFonts w:ascii="Angsana New" w:hAnsi="Angsana New" w:cs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 w:cs="Angsana New"/>
                <w:sz w:val="24"/>
                <w:szCs w:val="24"/>
                <w:cs/>
                <w:lang w:bidi="th-TH"/>
              </w:rPr>
              <w:t xml:space="preserve">ข้อสมมติดลงร้อยละ </w:t>
            </w:r>
            <w:r w:rsidR="00460DDC" w:rsidRPr="00757917">
              <w:rPr>
                <w:rFonts w:ascii="Angsana New" w:hAnsi="Angsana New" w:cs="Angsana New"/>
                <w:b w:val="0"/>
                <w:bCs/>
                <w:sz w:val="24"/>
                <w:szCs w:val="24"/>
                <w:lang w:val="en-US" w:bidi="th-TH"/>
              </w:rPr>
              <w:t>1</w:t>
            </w:r>
          </w:p>
        </w:tc>
      </w:tr>
      <w:tr w:rsidR="00541AE6" w:rsidRPr="00757917" w14:paraId="6E410589" w14:textId="77777777" w:rsidTr="00CA13C9">
        <w:trPr>
          <w:cantSplit/>
          <w:trHeight w:val="268"/>
          <w:tblHeader/>
        </w:trPr>
        <w:tc>
          <w:tcPr>
            <w:tcW w:w="4187" w:type="dxa"/>
          </w:tcPr>
          <w:p w14:paraId="6A8D48C4" w14:textId="77777777" w:rsidR="00541AE6" w:rsidRPr="00757917" w:rsidRDefault="00541AE6" w:rsidP="00CA13C9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845" w:type="dxa"/>
            <w:gridSpan w:val="7"/>
            <w:vAlign w:val="bottom"/>
          </w:tcPr>
          <w:p w14:paraId="492D69CF" w14:textId="77777777" w:rsidR="00541AE6" w:rsidRPr="00757917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541AE6" w:rsidRPr="00757917" w14:paraId="6F8250A7" w14:textId="77777777" w:rsidTr="00CA13C9">
        <w:trPr>
          <w:cantSplit/>
          <w:trHeight w:val="279"/>
        </w:trPr>
        <w:tc>
          <w:tcPr>
            <w:tcW w:w="4187" w:type="dxa"/>
          </w:tcPr>
          <w:p w14:paraId="4F7E42B8" w14:textId="01D6A7C2" w:rsidR="00541AE6" w:rsidRPr="00757917" w:rsidRDefault="00460DDC" w:rsidP="00CA13C9">
            <w:pPr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30</w:t>
            </w:r>
            <w:r w:rsidR="00541AE6" w:rsidRPr="00757917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</w:t>
            </w:r>
            <w:r w:rsidR="00CA1BDE"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กันยายน</w:t>
            </w:r>
            <w:r w:rsidR="00541AE6"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2564</w:t>
            </w:r>
          </w:p>
        </w:tc>
        <w:tc>
          <w:tcPr>
            <w:tcW w:w="1097" w:type="dxa"/>
            <w:vAlign w:val="bottom"/>
          </w:tcPr>
          <w:p w14:paraId="39D260B0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0" w:type="dxa"/>
          </w:tcPr>
          <w:p w14:paraId="56D42397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23664806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25E5E4CC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7F873F0C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028AA081" w14:textId="77777777" w:rsidR="00541AE6" w:rsidRPr="00757917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1B3C3322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09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541AE6" w:rsidRPr="00757917" w14:paraId="09ED20B3" w14:textId="77777777" w:rsidTr="00CA13C9">
        <w:trPr>
          <w:cantSplit/>
          <w:trHeight w:val="60"/>
        </w:trPr>
        <w:tc>
          <w:tcPr>
            <w:tcW w:w="4187" w:type="dxa"/>
          </w:tcPr>
          <w:p w14:paraId="755D1B70" w14:textId="77777777" w:rsidR="00541AE6" w:rsidRPr="00757917" w:rsidRDefault="00541AE6" w:rsidP="00CA13C9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อัตราการ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เติบโตของกระแสเงินสดหลังจากช่วงระยะเวลา</w:t>
            </w:r>
          </w:p>
        </w:tc>
        <w:tc>
          <w:tcPr>
            <w:tcW w:w="1097" w:type="dxa"/>
            <w:vAlign w:val="bottom"/>
          </w:tcPr>
          <w:p w14:paraId="0FF292CC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0" w:type="dxa"/>
          </w:tcPr>
          <w:p w14:paraId="67F6605E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1DBE231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1B816F29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4F922706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82" w:type="dxa"/>
            <w:vAlign w:val="bottom"/>
          </w:tcPr>
          <w:p w14:paraId="34EFF4AF" w14:textId="77777777" w:rsidR="00541AE6" w:rsidRPr="00757917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748ABFCD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091"/>
              </w:tabs>
              <w:spacing w:line="240" w:lineRule="auto"/>
              <w:ind w:right="11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</w:tr>
      <w:tr w:rsidR="00541AE6" w:rsidRPr="00757917" w14:paraId="364FB387" w14:textId="77777777" w:rsidTr="00CA13C9">
        <w:trPr>
          <w:cantSplit/>
          <w:trHeight w:val="279"/>
        </w:trPr>
        <w:tc>
          <w:tcPr>
            <w:tcW w:w="4187" w:type="dxa"/>
          </w:tcPr>
          <w:p w14:paraId="690C2501" w14:textId="77777777" w:rsidR="00541AE6" w:rsidRPr="00757917" w:rsidRDefault="00541AE6" w:rsidP="00CA13C9">
            <w:pPr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 xml:space="preserve">   ประมาณการ</w:t>
            </w:r>
          </w:p>
        </w:tc>
        <w:tc>
          <w:tcPr>
            <w:tcW w:w="1097" w:type="dxa"/>
            <w:vAlign w:val="bottom"/>
          </w:tcPr>
          <w:p w14:paraId="11F47720" w14:textId="152C038E" w:rsidR="00541AE6" w:rsidRPr="00757917" w:rsidRDefault="00460DDC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54</w:t>
            </w:r>
          </w:p>
        </w:tc>
        <w:tc>
          <w:tcPr>
            <w:tcW w:w="180" w:type="dxa"/>
          </w:tcPr>
          <w:p w14:paraId="6A8ABF58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7DB8010" w14:textId="4A86017D" w:rsidR="00541AE6" w:rsidRPr="00757917" w:rsidRDefault="00541AE6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41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2" w:type="dxa"/>
            <w:vAlign w:val="bottom"/>
          </w:tcPr>
          <w:p w14:paraId="6ACCD1A2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00" w:type="dxa"/>
            <w:vAlign w:val="bottom"/>
          </w:tcPr>
          <w:p w14:paraId="4E931C4D" w14:textId="77777777" w:rsidR="00541AE6" w:rsidRPr="00757917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right="-287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  <w:tc>
          <w:tcPr>
            <w:tcW w:w="182" w:type="dxa"/>
            <w:vAlign w:val="bottom"/>
          </w:tcPr>
          <w:p w14:paraId="7CB197E7" w14:textId="77777777" w:rsidR="00541AE6" w:rsidRPr="00757917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441D6244" w14:textId="77777777" w:rsidR="00541AE6" w:rsidRPr="00757917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right="-35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  <w:tr w:rsidR="00541AE6" w:rsidRPr="00757917" w14:paraId="6DA4F3A0" w14:textId="77777777" w:rsidTr="00CA13C9">
        <w:trPr>
          <w:cantSplit/>
          <w:trHeight w:val="279"/>
        </w:trPr>
        <w:tc>
          <w:tcPr>
            <w:tcW w:w="4187" w:type="dxa"/>
          </w:tcPr>
          <w:p w14:paraId="2AA7204E" w14:textId="77777777" w:rsidR="00541AE6" w:rsidRPr="00757917" w:rsidRDefault="00541AE6" w:rsidP="00CA13C9">
            <w:pPr>
              <w:spacing w:line="240" w:lineRule="auto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อัตราคิดลด</w:t>
            </w:r>
            <w:r w:rsidRPr="00757917">
              <w:rPr>
                <w:rFonts w:ascii="Angsana New" w:hAnsi="Angsana New"/>
                <w:sz w:val="24"/>
                <w:szCs w:val="24"/>
              </w:rPr>
              <w:t xml:space="preserve"> </w:t>
            </w:r>
          </w:p>
        </w:tc>
        <w:tc>
          <w:tcPr>
            <w:tcW w:w="1097" w:type="dxa"/>
            <w:vAlign w:val="bottom"/>
          </w:tcPr>
          <w:p w14:paraId="688F1724" w14:textId="605FB417" w:rsidR="00541AE6" w:rsidRPr="00757917" w:rsidRDefault="00541AE6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(</w:t>
            </w:r>
            <w:r w:rsidR="00460DDC"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54</w:t>
            </w:r>
            <w:r w:rsidRPr="00757917">
              <w:rPr>
                <w:rFonts w:ascii="Angsana New" w:hAnsi="Angsana New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5477B2DE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1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F15D2FB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71</w:t>
            </w:r>
          </w:p>
        </w:tc>
        <w:tc>
          <w:tcPr>
            <w:tcW w:w="182" w:type="dxa"/>
            <w:vAlign w:val="bottom"/>
          </w:tcPr>
          <w:p w14:paraId="534BA2FA" w14:textId="77777777" w:rsidR="00541AE6" w:rsidRPr="00757917" w:rsidRDefault="00541AE6" w:rsidP="00CA13C9">
            <w:pPr>
              <w:pStyle w:val="acctfourfigures"/>
              <w:tabs>
                <w:tab w:val="clear" w:pos="765"/>
                <w:tab w:val="decimal" w:pos="802"/>
              </w:tabs>
              <w:spacing w:line="240" w:lineRule="atLeast"/>
              <w:ind w:right="-81"/>
              <w:rPr>
                <w:rFonts w:ascii="Angsana New" w:hAnsi="Angsana New"/>
                <w:sz w:val="24"/>
                <w:szCs w:val="24"/>
                <w:lang w:val="en-US" w:bidi="th-TH"/>
              </w:rPr>
            </w:pPr>
          </w:p>
        </w:tc>
        <w:tc>
          <w:tcPr>
            <w:tcW w:w="1100" w:type="dxa"/>
            <w:vAlign w:val="bottom"/>
          </w:tcPr>
          <w:p w14:paraId="17B828B7" w14:textId="77777777" w:rsidR="00541AE6" w:rsidRPr="00757917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right="-287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82" w:type="dxa"/>
            <w:vAlign w:val="bottom"/>
          </w:tcPr>
          <w:p w14:paraId="0EFEAA6F" w14:textId="77777777" w:rsidR="00541AE6" w:rsidRPr="00757917" w:rsidRDefault="00541AE6" w:rsidP="00CA13C9">
            <w:pPr>
              <w:pStyle w:val="acctfourfigures"/>
              <w:spacing w:line="240" w:lineRule="auto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1124" w:type="dxa"/>
            <w:vAlign w:val="bottom"/>
          </w:tcPr>
          <w:p w14:paraId="5ADD0F68" w14:textId="77777777" w:rsidR="00541AE6" w:rsidRPr="00757917" w:rsidRDefault="00541AE6" w:rsidP="00CA13C9">
            <w:pPr>
              <w:pStyle w:val="acctfourfigures"/>
              <w:tabs>
                <w:tab w:val="clear" w:pos="765"/>
              </w:tabs>
              <w:spacing w:line="240" w:lineRule="auto"/>
              <w:ind w:right="-351"/>
              <w:jc w:val="center"/>
              <w:rPr>
                <w:rFonts w:ascii="Angsana New" w:hAnsi="Angsana New"/>
                <w:sz w:val="24"/>
                <w:szCs w:val="24"/>
                <w:lang w:bidi="th-TH"/>
              </w:rPr>
            </w:pPr>
            <w:r w:rsidRPr="00757917">
              <w:rPr>
                <w:rFonts w:ascii="Angsana New" w:hAnsi="Angsana New"/>
                <w:sz w:val="24"/>
                <w:szCs w:val="24"/>
                <w:lang w:bidi="th-TH"/>
              </w:rPr>
              <w:t>-</w:t>
            </w:r>
          </w:p>
        </w:tc>
      </w:tr>
    </w:tbl>
    <w:p w14:paraId="6C234213" w14:textId="77777777" w:rsidR="00541AE6" w:rsidRPr="00757917" w:rsidRDefault="00541AE6" w:rsidP="00541A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="Angsana New" w:eastAsia="Cordia New" w:hAnsi="Angsana New"/>
          <w:color w:val="000000"/>
          <w:sz w:val="28"/>
          <w:szCs w:val="28"/>
        </w:rPr>
      </w:pPr>
    </w:p>
    <w:p w14:paraId="21C03324" w14:textId="77777777" w:rsidR="00A8593F" w:rsidRPr="00757917" w:rsidRDefault="00A8593F" w:rsidP="00074552">
      <w:pPr>
        <w:pStyle w:val="ListParagraph"/>
        <w:numPr>
          <w:ilvl w:val="1"/>
          <w:numId w:val="4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7"/>
        <w:jc w:val="thaiDistribute"/>
        <w:rPr>
          <w:rFonts w:asciiTheme="majorBidi" w:hAnsiTheme="majorBidi" w:cstheme="majorBidi"/>
          <w:b/>
          <w:bCs/>
          <w:color w:val="000000"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นโยบาย</w:t>
      </w: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>การจัดการความเสี่ยงทางด้านการเงิน</w:t>
      </w:r>
    </w:p>
    <w:p w14:paraId="6576B6EE" w14:textId="77777777" w:rsidR="00A8593F" w:rsidRPr="00757917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contextualSpacing/>
        <w:jc w:val="thaiDistribute"/>
        <w:rPr>
          <w:rFonts w:asciiTheme="majorBidi" w:hAnsiTheme="majorBidi" w:cstheme="majorBidi"/>
          <w:b/>
          <w:bCs/>
          <w:color w:val="000000"/>
          <w:sz w:val="14"/>
          <w:szCs w:val="14"/>
        </w:rPr>
      </w:pPr>
    </w:p>
    <w:p w14:paraId="4A86B741" w14:textId="34A779AB" w:rsidR="00A8593F" w:rsidRPr="00757917" w:rsidRDefault="00A8593F" w:rsidP="00A8593F">
      <w:pPr>
        <w:ind w:left="540"/>
        <w:jc w:val="both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  <w:cs/>
        </w:rPr>
        <w:t>กรอบการบริหารจัดการความเสี่ยง</w:t>
      </w:r>
      <w:r w:rsidRPr="00757917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</w:p>
    <w:p w14:paraId="2D3108A3" w14:textId="77777777" w:rsidR="00A8593F" w:rsidRPr="00757917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คณะกรรมการบริษัทของกลุ่มบริษัทมีความรับผิดชอบโดยรวมในการจัดให้มีและการควบคุมกรอบการบริหารความเสี่ยงของกลุ่มบริษัทคณะกรรมการบริษัทจัดตั้งคณะกรรมการบริหารความเสี่ยงซึ่งรับผิดชอบในการพัฒนาและติดตามนโยบายการบริหารความเสี่ยงของกลุ่มบริษัท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คณะกรรมการบริหารความเสี่ยงจะรายงานการดำเนินการดังกล่าวต่อคณะกรรมการบริษัทอย่างสม่ำเสมอ</w:t>
      </w:r>
    </w:p>
    <w:p w14:paraId="4D252EC1" w14:textId="77777777" w:rsidR="00A8593F" w:rsidRPr="00757917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16"/>
          <w:szCs w:val="16"/>
        </w:rPr>
      </w:pPr>
    </w:p>
    <w:p w14:paraId="379B7AEF" w14:textId="77777777" w:rsidR="006C025E" w:rsidRPr="00757917" w:rsidRDefault="006C025E" w:rsidP="00A8593F">
      <w:pPr>
        <w:spacing w:line="240" w:lineRule="auto"/>
        <w:ind w:left="540" w:right="-7"/>
        <w:jc w:val="thaiDistribute"/>
        <w:rPr>
          <w:rFonts w:ascii="Angsana New" w:hAnsi="Angsana New"/>
          <w:sz w:val="16"/>
          <w:szCs w:val="16"/>
        </w:rPr>
      </w:pPr>
    </w:p>
    <w:p w14:paraId="12CFA910" w14:textId="77777777" w:rsidR="006C025E" w:rsidRPr="00757917" w:rsidRDefault="006C025E" w:rsidP="00A8593F">
      <w:pPr>
        <w:spacing w:line="240" w:lineRule="auto"/>
        <w:ind w:left="540" w:right="-7"/>
        <w:jc w:val="thaiDistribute"/>
        <w:rPr>
          <w:rFonts w:ascii="Angsana New" w:hAnsi="Angsana New"/>
          <w:sz w:val="16"/>
          <w:szCs w:val="16"/>
        </w:rPr>
      </w:pPr>
    </w:p>
    <w:p w14:paraId="58E6F0E2" w14:textId="77777777" w:rsidR="006C025E" w:rsidRPr="00757917" w:rsidRDefault="006C025E" w:rsidP="00A8593F">
      <w:pPr>
        <w:spacing w:line="240" w:lineRule="auto"/>
        <w:ind w:left="540" w:right="-7"/>
        <w:jc w:val="thaiDistribute"/>
        <w:rPr>
          <w:rFonts w:ascii="Angsana New" w:hAnsi="Angsana New"/>
          <w:sz w:val="16"/>
          <w:szCs w:val="16"/>
        </w:rPr>
      </w:pPr>
    </w:p>
    <w:p w14:paraId="4662DF65" w14:textId="77777777" w:rsidR="006C025E" w:rsidRPr="00757917" w:rsidRDefault="006C025E" w:rsidP="00A8593F">
      <w:pPr>
        <w:spacing w:line="240" w:lineRule="auto"/>
        <w:ind w:left="540" w:right="-7"/>
        <w:jc w:val="thaiDistribute"/>
        <w:rPr>
          <w:rFonts w:ascii="Angsana New" w:hAnsi="Angsana New"/>
          <w:sz w:val="16"/>
          <w:szCs w:val="16"/>
        </w:rPr>
      </w:pPr>
    </w:p>
    <w:p w14:paraId="267F7E47" w14:textId="77777777" w:rsidR="00A8593F" w:rsidRPr="00757917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lastRenderedPageBreak/>
        <w:t>นโยบายการบริหารความเสี่ยงของกลุ่มบริษัทจัดทำขึ้นเพื่อระบุและวิเคราะห์ความเสี่ยงที่กลุ่มบริษัทเพื่อกำหนดระดับความเสี่ยงที่เหมาะสม รวมถึงควบคุมและติดตามความเสี่ยงให้อยู่ในระดับที่ยอมรับได้ นโยบายและระบบการบริหารความเสี่ยงได้รับการทบทวนอย่างสม่ำเสมอเพื่อให้สะท้อนการเปลี่ยนแปลงของสภาวการณ์ในตลาดและการดำเนินงานของกลุ่มบริษัท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มีเป้าหมายในการรักษาสภาพแวดล้อมการควบคุมให้เป็นระเบียบและมีประสิทธิผลโดยจัดให้มีการฝึกอบรมและกำหนดมาตรฐานและขั้นตอนในการบริหารเพื่อให้พนักงานทั้งหมดเข้าใจถึงบทบาทและภาระหน้าที่ของตน</w:t>
      </w:r>
    </w:p>
    <w:p w14:paraId="041C2D4F" w14:textId="77777777" w:rsidR="00A8593F" w:rsidRPr="00757917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</w:p>
    <w:p w14:paraId="4802D610" w14:textId="77777777" w:rsidR="00A8593F" w:rsidRPr="00757917" w:rsidRDefault="00A8593F" w:rsidP="00A8593F">
      <w:pPr>
        <w:spacing w:line="240" w:lineRule="auto"/>
        <w:ind w:left="540" w:right="-7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คณะกรรมการตรวจสอบของกลุ่มบริษัทกำกับดูแลว่าผู้บริหารมีการติดตามการปฏิบัติตามวิธีปฏิบัติและนโยบายการบริหารความเสี่ยงและทบทวนความเพียงพอของกรอบการบริหารความเสี่ยงให้สอดคล้องกับความเสี่ยงที่กลุ่มบริษัทเผชิญอยู่ คณะกรรมการตรวจสอบของกลุ่มบริษัทกำกับดูแลโดยผ่านทางผู้ตรวจสอบภายใน ผู้ตรวจสอบภายในทำหน้าที่ในการทบทวนการควบคุมและวิธีการปฏิบัติในการบริหารความเสี่ยงอย่างสม่ำเสมอและในกรณีพิเศษและจะรายงานผลที่ได้ต่อคณะกรรมการตรวจสอบ</w:t>
      </w:r>
    </w:p>
    <w:p w14:paraId="2FDAFDA7" w14:textId="251D4534" w:rsidR="00A8593F" w:rsidRPr="00757917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7C5B117A" w14:textId="27A06932" w:rsidR="007069F4" w:rsidRPr="00757917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/>
          <w:i/>
          <w:iCs/>
          <w:sz w:val="30"/>
          <w:szCs w:val="30"/>
        </w:rPr>
        <w:t>(</w:t>
      </w:r>
      <w:r w:rsidR="009671F1" w:rsidRPr="00757917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1</w:t>
      </w:r>
      <w:r w:rsidRPr="00757917">
        <w:rPr>
          <w:rFonts w:ascii="Angsana New" w:hAnsi="Angsana New"/>
          <w:i/>
          <w:iCs/>
          <w:sz w:val="30"/>
          <w:szCs w:val="30"/>
        </w:rPr>
        <w:t>)</w:t>
      </w:r>
      <w:r w:rsidR="00B02D2B" w:rsidRPr="00757917">
        <w:rPr>
          <w:rFonts w:ascii="Angsana New" w:hAnsi="Angsana New"/>
          <w:i/>
          <w:iCs/>
          <w:sz w:val="30"/>
          <w:szCs w:val="30"/>
        </w:rPr>
        <w:t xml:space="preserve">    </w:t>
      </w:r>
      <w:r w:rsidRPr="00757917">
        <w:rPr>
          <w:rFonts w:ascii="Angsana New" w:hAnsi="Angsana New"/>
          <w:i/>
          <w:iCs/>
          <w:sz w:val="30"/>
          <w:szCs w:val="30"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ความเสี่ยงด้านเครดิต</w:t>
      </w:r>
    </w:p>
    <w:p w14:paraId="4043A7F0" w14:textId="77777777" w:rsidR="00A8593F" w:rsidRPr="00757917" w:rsidRDefault="00A8593F" w:rsidP="007E1928">
      <w:pPr>
        <w:tabs>
          <w:tab w:val="clear" w:pos="454"/>
          <w:tab w:val="clear" w:pos="907"/>
        </w:tabs>
        <w:ind w:left="117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ความเสี่ยงด้านเครดิตเป็นความเสี่ยงจากการสูญเสียทางการเงินของกลุ่มบริษัทหากลูกค้าหรือคู่สัญญาตามเครื่องมือทางการเงินไม่สามารถปฏิบัติตามภาระผูกพันตามสัญญา ซึ่งโดยส่วนใหญ่เกิดจากลูกหนี้ที่เป็นลูกค้าและเงินลงทุนในตราสารหนี้ของกลุ่มบริษัท</w:t>
      </w:r>
    </w:p>
    <w:p w14:paraId="7E8E74E8" w14:textId="77777777" w:rsidR="00A8593F" w:rsidRPr="00757917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EF24F92" w14:textId="55EEF5F4" w:rsidR="009F65B4" w:rsidRPr="00757917" w:rsidRDefault="00A8593F" w:rsidP="00CF0B4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left" w:pos="810"/>
        </w:tabs>
        <w:ind w:left="540"/>
        <w:contextualSpacing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</w:rPr>
        <w:t>(</w:t>
      </w:r>
      <w:r w:rsidR="009671F1" w:rsidRPr="00757917">
        <w:rPr>
          <w:rFonts w:ascii="Angsana New" w:hAnsi="Angsana New" w:hint="cs"/>
          <w:sz w:val="30"/>
          <w:szCs w:val="30"/>
          <w:cs/>
        </w:rPr>
        <w:t>ข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1</w:t>
      </w:r>
      <w:proofErr w:type="gramStart"/>
      <w:r w:rsidRPr="00757917">
        <w:rPr>
          <w:rFonts w:ascii="Angsana New" w:hAnsi="Angsana New"/>
          <w:sz w:val="30"/>
          <w:szCs w:val="30"/>
        </w:rPr>
        <w:t xml:space="preserve">)  </w:t>
      </w:r>
      <w:r w:rsidRPr="00757917">
        <w:rPr>
          <w:rFonts w:ascii="Angsana New" w:hAnsi="Angsana New"/>
          <w:sz w:val="30"/>
          <w:szCs w:val="30"/>
          <w:cs/>
        </w:rPr>
        <w:t>ลูกหนี้การค้า</w:t>
      </w:r>
      <w:proofErr w:type="gramEnd"/>
    </w:p>
    <w:p w14:paraId="6AE51269" w14:textId="2FBF38B3" w:rsidR="009F65B4" w:rsidRPr="00757917" w:rsidRDefault="009F65B4" w:rsidP="009F65B4">
      <w:pPr>
        <w:tabs>
          <w:tab w:val="clear" w:pos="454"/>
          <w:tab w:val="clear" w:pos="680"/>
          <w:tab w:val="clear" w:pos="907"/>
          <w:tab w:val="left" w:pos="1170"/>
          <w:tab w:val="left" w:pos="1350"/>
          <w:tab w:val="left" w:pos="1440"/>
        </w:tabs>
        <w:spacing w:line="240" w:lineRule="auto"/>
        <w:ind w:left="117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คณะกรรมการบริหารความเสี่ยงกำหนดนโยบายด้านเครดิตเพื่อวิเคราะห์ความน่าเชื่อถือของลูกค้ารายใหม่แต่ละรายก่อนที่กลุ่มบริษัท จะเสนอระยะเวลาและเงื่อนไขทางการค้า กลุ่มบริษัทจะทบทวนวงเงินยอดขายจะกำหนดไว้สำหรับลูกค้าแต่ละรายและจะทบทวนเป็นราย</w:t>
      </w:r>
      <w:r w:rsidR="00CF0B4A"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</w:p>
    <w:p w14:paraId="71002719" w14:textId="77777777" w:rsidR="009F65B4" w:rsidRPr="00757917" w:rsidRDefault="009F65B4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DE8EC16" w14:textId="77777777" w:rsidR="009F65B4" w:rsidRPr="00757917" w:rsidRDefault="009F65B4" w:rsidP="009F65B4">
      <w:pPr>
        <w:tabs>
          <w:tab w:val="clear" w:pos="454"/>
          <w:tab w:val="clear" w:pos="907"/>
          <w:tab w:val="left" w:pos="1170"/>
          <w:tab w:val="left" w:pos="1350"/>
        </w:tabs>
        <w:spacing w:line="240" w:lineRule="auto"/>
        <w:ind w:left="117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กลุ่มบริษัทมีการติดตามยอดคงค้างของลูกหนี้การค้าอย่างสม่ำเสมอ 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ลูกหนี้แต่ละราย และสะท้อนผลแตกต่างระหว่างสภาวะเศรษฐกิจในอดีตที่ผ่านมา  สภาวะเศรษฐกิจในปัจจุบันและมุมมองของกลุ่มบริษัทที่มีต่อสภาวะเศรษฐกิจตลอดอายุที่คาดการณ์ไว้ของลูกหนี้</w:t>
      </w:r>
    </w:p>
    <w:p w14:paraId="5BB5C129" w14:textId="77777777" w:rsidR="009F65B4" w:rsidRPr="00757917" w:rsidRDefault="009F65B4" w:rsidP="009F65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1170"/>
          <w:tab w:val="left" w:pos="135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6C0326F" w14:textId="3FB3BBDF" w:rsidR="009F65B4" w:rsidRPr="00757917" w:rsidRDefault="009F65B4" w:rsidP="009F65B4">
      <w:pPr>
        <w:tabs>
          <w:tab w:val="clear" w:pos="454"/>
          <w:tab w:val="clear" w:pos="907"/>
          <w:tab w:val="left" w:pos="1170"/>
          <w:tab w:val="left" w:pos="1350"/>
        </w:tabs>
        <w:spacing w:line="240" w:lineRule="auto"/>
        <w:ind w:left="1170"/>
        <w:jc w:val="thaiDistribute"/>
        <w:rPr>
          <w:rFonts w:ascii="Angsana New" w:hAnsi="Angsana New"/>
          <w:i/>
          <w:iCs/>
          <w:sz w:val="30"/>
          <w:szCs w:val="30"/>
        </w:rPr>
      </w:pPr>
      <w:bookmarkStart w:id="27" w:name="_Hlk83751453"/>
      <w:r w:rsidRPr="00757917">
        <w:rPr>
          <w:rFonts w:asciiTheme="majorBidi" w:hAnsiTheme="majorBidi" w:cstheme="majorBidi" w:hint="cs"/>
          <w:sz w:val="30"/>
          <w:szCs w:val="30"/>
          <w:cs/>
        </w:rPr>
        <w:t>กลุ่มบริษัท</w:t>
      </w:r>
      <w:r w:rsidRPr="00757917">
        <w:rPr>
          <w:rFonts w:asciiTheme="majorBidi" w:hAnsiTheme="majorBidi" w:cstheme="majorBidi"/>
          <w:sz w:val="30"/>
          <w:szCs w:val="30"/>
          <w:cs/>
        </w:rPr>
        <w:t>จำกัดความเสี่ยงด้านเครดิตของลูกหนี้การค้าด้วยการกำหนดระยะเวลาการจ่ายชำระสูงสุดที่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 xml:space="preserve"> </w:t>
      </w:r>
      <w:r w:rsidR="00460DDC" w:rsidRPr="00757917">
        <w:rPr>
          <w:rFonts w:asciiTheme="majorBidi" w:hAnsiTheme="majorBidi" w:cstheme="majorBidi"/>
          <w:sz w:val="30"/>
          <w:szCs w:val="30"/>
        </w:rPr>
        <w:t>30</w:t>
      </w:r>
      <w:r w:rsidRPr="00757917">
        <w:rPr>
          <w:rFonts w:asciiTheme="majorBidi" w:hAnsiTheme="majorBidi" w:cstheme="majorBidi"/>
          <w:sz w:val="30"/>
          <w:szCs w:val="30"/>
        </w:rPr>
        <w:t xml:space="preserve"> - </w:t>
      </w:r>
      <w:r w:rsidR="00460DDC" w:rsidRPr="00757917">
        <w:rPr>
          <w:rFonts w:asciiTheme="majorBidi" w:hAnsiTheme="majorBidi" w:cstheme="majorBidi"/>
          <w:sz w:val="30"/>
          <w:szCs w:val="30"/>
        </w:rPr>
        <w:t>60</w:t>
      </w:r>
      <w:r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 xml:space="preserve">วัน </w:t>
      </w: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>(</w:t>
      </w:r>
      <w:r w:rsidR="00460DDC" w:rsidRPr="00757917">
        <w:rPr>
          <w:rFonts w:asciiTheme="majorBidi" w:hAnsiTheme="majorBidi" w:cstheme="majorBidi"/>
          <w:i/>
          <w:iCs/>
          <w:sz w:val="30"/>
          <w:szCs w:val="30"/>
        </w:rPr>
        <w:t>2563</w:t>
      </w:r>
      <w:r w:rsidRPr="00757917">
        <w:rPr>
          <w:rFonts w:asciiTheme="majorBidi" w:hAnsiTheme="majorBidi" w:cstheme="majorBidi"/>
          <w:i/>
          <w:iCs/>
          <w:sz w:val="30"/>
          <w:szCs w:val="30"/>
        </w:rPr>
        <w:t xml:space="preserve">: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ระยะเวลาตั้งแต่</w:t>
      </w:r>
      <w:r w:rsidRPr="00757917">
        <w:rPr>
          <w:rFonts w:ascii="Angsana New" w:hAnsi="Angsana New" w:hint="cs"/>
          <w:i/>
          <w:iCs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30</w:t>
      </w:r>
      <w:r w:rsidRPr="00757917">
        <w:rPr>
          <w:rFonts w:ascii="Angsana New" w:hAnsi="Angsana New"/>
          <w:i/>
          <w:iCs/>
          <w:sz w:val="30"/>
          <w:szCs w:val="30"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วัน</w:t>
      </w:r>
      <w:r w:rsidRPr="00757917">
        <w:rPr>
          <w:rFonts w:ascii="Angsana New" w:hAnsi="Angsana New"/>
          <w:i/>
          <w:iCs/>
          <w:sz w:val="30"/>
          <w:szCs w:val="30"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ถึง</w:t>
      </w:r>
      <w:r w:rsidRPr="00757917">
        <w:rPr>
          <w:rFonts w:ascii="Angsana New" w:hAnsi="Angsana New"/>
          <w:i/>
          <w:iCs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60</w:t>
      </w:r>
      <w:r w:rsidRPr="00757917">
        <w:rPr>
          <w:rFonts w:ascii="Angsana New" w:hAnsi="Angsana New"/>
          <w:i/>
          <w:iCs/>
          <w:sz w:val="30"/>
          <w:szCs w:val="30"/>
        </w:rPr>
        <w:t xml:space="preserve">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วัน</w:t>
      </w:r>
      <w:r w:rsidRPr="00757917">
        <w:rPr>
          <w:rFonts w:ascii="Angsana New" w:hAnsi="Angsana New"/>
          <w:i/>
          <w:iCs/>
          <w:sz w:val="30"/>
          <w:szCs w:val="30"/>
        </w:rPr>
        <w:t>)</w:t>
      </w:r>
    </w:p>
    <w:p w14:paraId="5960ACB3" w14:textId="03FCF4F1" w:rsidR="00E97A29" w:rsidRPr="00757917" w:rsidRDefault="00E97A29" w:rsidP="009F65B4">
      <w:pPr>
        <w:tabs>
          <w:tab w:val="clear" w:pos="454"/>
          <w:tab w:val="clear" w:pos="907"/>
          <w:tab w:val="left" w:pos="1170"/>
          <w:tab w:val="left" w:pos="1350"/>
        </w:tabs>
        <w:spacing w:line="240" w:lineRule="auto"/>
        <w:ind w:left="1170"/>
        <w:jc w:val="thaiDistribute"/>
        <w:rPr>
          <w:rFonts w:ascii="Angsana New" w:hAnsi="Angsana New"/>
          <w:i/>
          <w:iCs/>
        </w:rPr>
      </w:pPr>
    </w:p>
    <w:p w14:paraId="1A4D6B97" w14:textId="77777777" w:rsidR="00CF0B4A" w:rsidRPr="00757917" w:rsidRDefault="00CF0B4A" w:rsidP="009F65B4">
      <w:pPr>
        <w:tabs>
          <w:tab w:val="clear" w:pos="454"/>
          <w:tab w:val="clear" w:pos="907"/>
          <w:tab w:val="left" w:pos="1170"/>
          <w:tab w:val="left" w:pos="1350"/>
        </w:tabs>
        <w:spacing w:line="240" w:lineRule="auto"/>
        <w:ind w:left="1170"/>
        <w:jc w:val="thaiDistribute"/>
        <w:rPr>
          <w:rFonts w:ascii="Angsana New" w:hAnsi="Angsana New"/>
          <w:i/>
          <w:iCs/>
        </w:rPr>
      </w:pPr>
    </w:p>
    <w:bookmarkEnd w:id="27"/>
    <w:p w14:paraId="349890C0" w14:textId="5E705DB1" w:rsidR="00786E79" w:rsidRPr="00757917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</w:rPr>
      </w:pPr>
      <w:r w:rsidRPr="00757917">
        <w:rPr>
          <w:rFonts w:ascii="Angsana New" w:hAnsi="Angsana New"/>
          <w:sz w:val="30"/>
          <w:szCs w:val="30"/>
        </w:rPr>
        <w:lastRenderedPageBreak/>
        <w:t>(</w:t>
      </w:r>
      <w:r w:rsidR="00E97A29" w:rsidRPr="00757917">
        <w:rPr>
          <w:rFonts w:ascii="Angsana New" w:hAnsi="Angsana New" w:hint="cs"/>
          <w:sz w:val="30"/>
          <w:szCs w:val="30"/>
          <w:cs/>
        </w:rPr>
        <w:t>ข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2</w:t>
      </w:r>
      <w:r w:rsidRPr="00757917">
        <w:rPr>
          <w:rFonts w:ascii="Angsana New" w:hAnsi="Angsana New"/>
          <w:sz w:val="30"/>
          <w:szCs w:val="30"/>
        </w:rPr>
        <w:t xml:space="preserve">) </w:t>
      </w:r>
      <w:r w:rsidRPr="00757917">
        <w:rPr>
          <w:rFonts w:ascii="Angsana New" w:hAnsi="Angsana New"/>
          <w:sz w:val="30"/>
          <w:szCs w:val="30"/>
          <w:cs/>
        </w:rPr>
        <w:t xml:space="preserve">เงินสดและรายการเทียบเท่าเงินสด </w:t>
      </w:r>
    </w:p>
    <w:p w14:paraId="05212B1F" w14:textId="77777777" w:rsidR="00A8593F" w:rsidRPr="00757917" w:rsidRDefault="00A8593F" w:rsidP="009F65B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ความเสี่ยงด้านเครดิตของ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sz w:val="30"/>
          <w:szCs w:val="30"/>
          <w:cs/>
        </w:rPr>
        <w:t>ที่เกิดจากเงินสดและรายการเทียบเท่าเงินสด</w:t>
      </w:r>
      <w:r w:rsidRPr="00757917">
        <w:rPr>
          <w:rFonts w:ascii="Angsana New" w:hAnsi="Angsana New" w:hint="cs"/>
          <w:sz w:val="30"/>
          <w:szCs w:val="30"/>
          <w:cs/>
        </w:rPr>
        <w:t>มี</w:t>
      </w:r>
      <w:r w:rsidRPr="00757917">
        <w:rPr>
          <w:rFonts w:ascii="Angsana New" w:hAnsi="Angsana New"/>
          <w:sz w:val="30"/>
          <w:szCs w:val="30"/>
          <w:cs/>
        </w:rPr>
        <w:t>จำกัดเนื่องจากคู่สัญญาเป็นธนาคารและสถาบันการเงิน ซึ่ง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sz w:val="30"/>
          <w:szCs w:val="30"/>
          <w:cs/>
        </w:rPr>
        <w:t>พิจารณาว่ามีความเสี่ยงด้านเครดิตต่ำ</w:t>
      </w:r>
    </w:p>
    <w:p w14:paraId="647FE8E6" w14:textId="77777777" w:rsidR="00A8593F" w:rsidRPr="00757917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0"/>
          <w:szCs w:val="20"/>
        </w:rPr>
      </w:pPr>
    </w:p>
    <w:p w14:paraId="74C1B2EA" w14:textId="5757AE82" w:rsidR="00A8593F" w:rsidRPr="00757917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8"/>
          <w:szCs w:val="28"/>
        </w:rPr>
      </w:pPr>
      <w:r w:rsidRPr="00757917">
        <w:rPr>
          <w:rFonts w:ascii="Angsana New" w:hAnsi="Angsana New"/>
          <w:sz w:val="30"/>
          <w:szCs w:val="30"/>
        </w:rPr>
        <w:t>(</w:t>
      </w:r>
      <w:r w:rsidR="00E97A29" w:rsidRPr="00757917">
        <w:rPr>
          <w:rFonts w:ascii="Angsana New" w:hAnsi="Angsana New" w:hint="cs"/>
          <w:sz w:val="30"/>
          <w:szCs w:val="30"/>
          <w:cs/>
        </w:rPr>
        <w:t>ข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</w:rPr>
        <w:t>.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</w:rPr>
        <w:t xml:space="preserve">) </w:t>
      </w:r>
      <w:r w:rsidRPr="00757917">
        <w:rPr>
          <w:rFonts w:ascii="Angsana New" w:hAnsi="Angsana New"/>
          <w:sz w:val="30"/>
          <w:szCs w:val="30"/>
          <w:cs/>
        </w:rPr>
        <w:t>การค้ำประกัน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</w:p>
    <w:p w14:paraId="45F9B225" w14:textId="0128434D" w:rsidR="00A8593F" w:rsidRPr="00757917" w:rsidRDefault="00A8593F" w:rsidP="009F65B4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 xml:space="preserve">กลุ่มบริษัทมีนโยบายให้การค้ำประกันทางการเงินแก่หนี้สินของบริษัทย่อยเท่านั้น ณ วันที่ </w:t>
      </w:r>
      <w:r w:rsidR="00460DDC" w:rsidRPr="00757917">
        <w:rPr>
          <w:rFonts w:ascii="Angsana New" w:hAnsi="Angsana New" w:hint="cs"/>
          <w:sz w:val="30"/>
          <w:szCs w:val="30"/>
        </w:rPr>
        <w:t>30</w:t>
      </w:r>
      <w:r w:rsidRPr="00757917">
        <w:rPr>
          <w:rFonts w:ascii="Angsana New" w:hAnsi="Angsana New" w:hint="cs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hAnsi="Angsana New" w:hint="cs"/>
          <w:sz w:val="30"/>
          <w:szCs w:val="30"/>
        </w:rPr>
        <w:t>2564</w:t>
      </w:r>
      <w:r w:rsidRPr="00757917">
        <w:rPr>
          <w:rFonts w:ascii="Angsana New" w:hAnsi="Angsana New" w:hint="cs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กลุ่มบริษัทออกหนังสือค้ำประกันวงเงินสินเชื่อกับธนาคารสำหรับบริษัทย่อย</w:t>
      </w:r>
      <w:r w:rsidR="009D1C95" w:rsidRPr="00757917">
        <w:rPr>
          <w:rFonts w:ascii="Angsana New" w:hAnsi="Angsana New" w:hint="cs"/>
          <w:sz w:val="30"/>
          <w:szCs w:val="30"/>
          <w:cs/>
        </w:rPr>
        <w:t>หลาย</w:t>
      </w:r>
      <w:r w:rsidRPr="00757917">
        <w:rPr>
          <w:rFonts w:ascii="Angsana New" w:hAnsi="Angsana New" w:hint="cs"/>
          <w:sz w:val="30"/>
          <w:szCs w:val="30"/>
          <w:cs/>
        </w:rPr>
        <w:t xml:space="preserve">แห่ง </w:t>
      </w:r>
      <w:r w:rsidRPr="00757917">
        <w:rPr>
          <w:rFonts w:ascii="Angsana New" w:hAnsi="Angsana New" w:hint="cs"/>
          <w:sz w:val="30"/>
          <w:szCs w:val="30"/>
        </w:rPr>
        <w:t>(</w:t>
      </w:r>
      <w:r w:rsidRPr="00757917">
        <w:rPr>
          <w:rFonts w:ascii="Angsana New" w:hAnsi="Angsana New" w:hint="cs"/>
          <w:sz w:val="30"/>
          <w:szCs w:val="30"/>
          <w:cs/>
        </w:rPr>
        <w:t>ดูหมายเหตุ ข้อ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7</w:t>
      </w:r>
      <w:r w:rsidRPr="00757917">
        <w:rPr>
          <w:rFonts w:ascii="Angsana New" w:hAnsi="Angsana New"/>
          <w:sz w:val="30"/>
          <w:szCs w:val="30"/>
        </w:rPr>
        <w:t>)</w:t>
      </w:r>
    </w:p>
    <w:p w14:paraId="17340817" w14:textId="77777777" w:rsidR="00A8593F" w:rsidRPr="00757917" w:rsidRDefault="00A8593F" w:rsidP="00A8593F">
      <w:pPr>
        <w:tabs>
          <w:tab w:val="clear" w:pos="227"/>
          <w:tab w:val="clear" w:pos="454"/>
          <w:tab w:val="clear" w:pos="680"/>
          <w:tab w:val="left" w:pos="720"/>
        </w:tabs>
        <w:ind w:left="540" w:right="-25" w:hanging="9"/>
        <w:jc w:val="thaiDistribute"/>
        <w:rPr>
          <w:rFonts w:ascii="Angsana New" w:hAnsi="Angsana New"/>
          <w:sz w:val="16"/>
          <w:szCs w:val="16"/>
        </w:rPr>
      </w:pPr>
    </w:p>
    <w:p w14:paraId="714CFEE6" w14:textId="515FB168" w:rsidR="00A8593F" w:rsidRPr="00757917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="Angsana New" w:hAnsi="Angsana New"/>
          <w:b/>
          <w:bCs/>
          <w:sz w:val="16"/>
          <w:szCs w:val="16"/>
        </w:rPr>
      </w:pPr>
      <w:r w:rsidRPr="00757917">
        <w:rPr>
          <w:rFonts w:ascii="Angsana New" w:hAnsi="Angsana New"/>
          <w:i/>
          <w:iCs/>
          <w:sz w:val="28"/>
          <w:szCs w:val="28"/>
        </w:rPr>
        <w:t>(</w:t>
      </w:r>
      <w:r w:rsidR="00E97A29" w:rsidRPr="00757917">
        <w:rPr>
          <w:rFonts w:ascii="Angsana New" w:hAnsi="Angsana New" w:hint="cs"/>
          <w:i/>
          <w:iCs/>
          <w:sz w:val="30"/>
          <w:szCs w:val="30"/>
          <w:cs/>
        </w:rPr>
        <w:t>ข</w:t>
      </w:r>
      <w:r w:rsidRPr="00757917">
        <w:rPr>
          <w:rFonts w:ascii="Angsana New" w:hAnsi="Angsana New"/>
          <w:i/>
          <w:iCs/>
          <w:sz w:val="30"/>
          <w:szCs w:val="30"/>
        </w:rPr>
        <w:t>.</w:t>
      </w:r>
      <w:r w:rsidR="00460DDC" w:rsidRPr="00757917">
        <w:rPr>
          <w:rFonts w:ascii="Angsana New" w:hAnsi="Angsana New"/>
          <w:i/>
          <w:iCs/>
          <w:sz w:val="30"/>
          <w:szCs w:val="30"/>
        </w:rPr>
        <w:t>2</w:t>
      </w:r>
      <w:r w:rsidRPr="00757917">
        <w:rPr>
          <w:rFonts w:ascii="Angsana New" w:hAnsi="Angsana New"/>
          <w:i/>
          <w:iCs/>
          <w:sz w:val="30"/>
          <w:szCs w:val="30"/>
        </w:rPr>
        <w:t>)</w:t>
      </w:r>
      <w:r w:rsidR="00B02D2B" w:rsidRPr="00757917">
        <w:rPr>
          <w:rFonts w:ascii="Angsana New" w:hAnsi="Angsana New"/>
          <w:i/>
          <w:iCs/>
          <w:sz w:val="30"/>
          <w:szCs w:val="30"/>
        </w:rPr>
        <w:t xml:space="preserve">   </w:t>
      </w:r>
      <w:r w:rsidRPr="00757917">
        <w:rPr>
          <w:rFonts w:ascii="Angsana New" w:hAnsi="Angsana New"/>
          <w:i/>
          <w:iCs/>
          <w:sz w:val="30"/>
          <w:szCs w:val="30"/>
          <w:cs/>
        </w:rPr>
        <w:t>ความเสี่ยงด้านสภาพคล่อง</w:t>
      </w:r>
      <w:r w:rsidRPr="00757917">
        <w:rPr>
          <w:rFonts w:ascii="Angsana New" w:hAnsi="Angsana New"/>
          <w:b/>
          <w:bCs/>
          <w:color w:val="0000FF"/>
          <w:sz w:val="30"/>
          <w:szCs w:val="30"/>
          <w:cs/>
        </w:rPr>
        <w:t xml:space="preserve"> </w:t>
      </w:r>
    </w:p>
    <w:p w14:paraId="31DBB48B" w14:textId="77777777" w:rsidR="00A8593F" w:rsidRPr="00757917" w:rsidRDefault="00A8593F" w:rsidP="00E7493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sz w:val="30"/>
          <w:szCs w:val="30"/>
          <w:cs/>
        </w:rPr>
        <w:t>กำกับดูแลความเสี่ยง</w:t>
      </w:r>
      <w:r w:rsidRPr="00757917">
        <w:rPr>
          <w:rFonts w:ascii="Angsana New" w:hAnsi="Angsana New" w:hint="cs"/>
          <w:sz w:val="30"/>
          <w:szCs w:val="30"/>
          <w:cs/>
        </w:rPr>
        <w:t>ด้าน</w:t>
      </w:r>
      <w:r w:rsidRPr="00757917">
        <w:rPr>
          <w:rFonts w:ascii="Angsana New" w:hAnsi="Angsana New"/>
          <w:sz w:val="30"/>
          <w:szCs w:val="30"/>
          <w:cs/>
        </w:rPr>
        <w:t>สภาพคล่องและรักษาระดับของเงินสดและรายการเทียบเท่าเงินสดที่ผู้บริหารพิจารณาว่าเพียงพอในการจัดหาเงินเพื่อใช้ในการดำเนินงานของ</w:t>
      </w:r>
      <w:r w:rsidRPr="00757917">
        <w:rPr>
          <w:rFonts w:ascii="Angsana New" w:hAnsi="Angsana New" w:hint="cs"/>
          <w:sz w:val="30"/>
          <w:szCs w:val="30"/>
          <w:cs/>
        </w:rPr>
        <w:t>กลุ่มบริษัท</w:t>
      </w:r>
      <w:r w:rsidRPr="00757917">
        <w:rPr>
          <w:rFonts w:ascii="Angsana New" w:hAnsi="Angsana New"/>
          <w:sz w:val="30"/>
          <w:szCs w:val="30"/>
          <w:cs/>
        </w:rPr>
        <w:t>และลดผลกระทบจากความผันผวนในกระแสเงินสด</w:t>
      </w:r>
      <w:r w:rsidRPr="00757917">
        <w:rPr>
          <w:rFonts w:ascii="Angsana New" w:hAnsi="Angsana New" w:hint="cs"/>
          <w:sz w:val="30"/>
          <w:szCs w:val="30"/>
          <w:cs/>
        </w:rPr>
        <w:t xml:space="preserve"> </w:t>
      </w:r>
    </w:p>
    <w:p w14:paraId="54A9FD0E" w14:textId="77777777" w:rsidR="00A8593F" w:rsidRPr="00757917" w:rsidRDefault="00A8593F" w:rsidP="00AB3428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rPr>
          <w:rFonts w:ascii="Angsana New" w:hAnsi="Angsana New"/>
          <w:sz w:val="30"/>
          <w:szCs w:val="30"/>
        </w:rPr>
      </w:pPr>
    </w:p>
    <w:p w14:paraId="185DE3A5" w14:textId="77777777" w:rsidR="00A8593F" w:rsidRPr="00757917" w:rsidRDefault="00A8593F" w:rsidP="00E7493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1170" w:right="-131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ตารางต่อไปนี้แสดงระยะเวลาการครบกำหนดคงเหลือตามสัญญาของหนี้สินทางการเงิน</w:t>
      </w:r>
      <w:r w:rsidRPr="00757917">
        <w:rPr>
          <w:rFonts w:ascii="Angsana New" w:hAnsi="Angsana New" w:hint="cs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ณ วันที่รายงาน</w:t>
      </w:r>
      <w:r w:rsidRPr="00757917">
        <w:rPr>
          <w:rFonts w:ascii="Angsana New" w:hAnsi="Angsana New" w:hint="cs"/>
          <w:sz w:val="30"/>
          <w:szCs w:val="30"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โดยจำนวนเงินเป็นจำนวนขั้นต้นซึ่งไม่ได้คิดลด รวมดอกเบี้ยตามสัญญาและไม่รวมผลกระทบหาก</w:t>
      </w:r>
      <w:r w:rsidRPr="00757917">
        <w:rPr>
          <w:rFonts w:ascii="Angsana New" w:hAnsi="Angsana New"/>
          <w:sz w:val="30"/>
          <w:szCs w:val="30"/>
          <w:cs/>
        </w:rPr>
        <w:t>หักกลบตามสัญญา</w:t>
      </w:r>
    </w:p>
    <w:p w14:paraId="64F2F772" w14:textId="77777777" w:rsidR="00A8593F" w:rsidRPr="00757917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4"/>
          <w:szCs w:val="24"/>
        </w:rPr>
      </w:pPr>
    </w:p>
    <w:tbl>
      <w:tblPr>
        <w:tblStyle w:val="TableGrid"/>
        <w:tblW w:w="9410" w:type="dxa"/>
        <w:tblInd w:w="53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5"/>
        <w:gridCol w:w="990"/>
        <w:gridCol w:w="272"/>
        <w:gridCol w:w="1258"/>
        <w:gridCol w:w="272"/>
        <w:gridCol w:w="1168"/>
        <w:gridCol w:w="241"/>
        <w:gridCol w:w="1019"/>
        <w:gridCol w:w="263"/>
        <w:gridCol w:w="952"/>
      </w:tblGrid>
      <w:tr w:rsidR="00A8593F" w:rsidRPr="00757917" w14:paraId="1F47DD32" w14:textId="77777777" w:rsidTr="00160EF1">
        <w:tc>
          <w:tcPr>
            <w:tcW w:w="2975" w:type="dxa"/>
            <w:vAlign w:val="bottom"/>
          </w:tcPr>
          <w:p w14:paraId="580BCDB1" w14:textId="77777777" w:rsidR="00A8593F" w:rsidRPr="00757917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57DEF41D" w14:textId="77777777" w:rsidR="00A8593F" w:rsidRPr="00757917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</w:p>
        </w:tc>
      </w:tr>
      <w:tr w:rsidR="00A8593F" w:rsidRPr="00757917" w14:paraId="65E8944F" w14:textId="77777777" w:rsidTr="00160EF1">
        <w:tc>
          <w:tcPr>
            <w:tcW w:w="2975" w:type="dxa"/>
          </w:tcPr>
          <w:p w14:paraId="22FD86C8" w14:textId="77777777" w:rsidR="00A8593F" w:rsidRPr="00757917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328624C" w14:textId="77777777" w:rsidR="00A8593F" w:rsidRPr="00757917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6F4FEDED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686781B9" w14:textId="77777777" w:rsidR="00A8593F" w:rsidRPr="00757917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757917" w14:paraId="4B212C9F" w14:textId="77777777" w:rsidTr="00160EF1">
        <w:tc>
          <w:tcPr>
            <w:tcW w:w="2975" w:type="dxa"/>
            <w:vAlign w:val="bottom"/>
            <w:hideMark/>
          </w:tcPr>
          <w:p w14:paraId="268E8F70" w14:textId="16E22753" w:rsidR="00A8593F" w:rsidRPr="00757917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990" w:type="dxa"/>
            <w:vAlign w:val="bottom"/>
            <w:hideMark/>
          </w:tcPr>
          <w:p w14:paraId="46219560" w14:textId="77777777" w:rsidR="00A8593F" w:rsidRPr="00757917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116C6DFA" w14:textId="77777777" w:rsidR="00A8593F" w:rsidRPr="00757917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07C3CB18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7D52FED4" w14:textId="5B869092" w:rsidR="00A8593F" w:rsidRPr="00757917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7407042C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4C38013F" w14:textId="35FCB019" w:rsidR="00A8593F" w:rsidRPr="00757917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1B94B212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32800A65" w14:textId="24BC5E56" w:rsidR="00A8593F" w:rsidRPr="00757917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751BA4D2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408F0E37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757917" w14:paraId="20F02D76" w14:textId="77777777" w:rsidTr="00160EF1">
        <w:tc>
          <w:tcPr>
            <w:tcW w:w="2975" w:type="dxa"/>
          </w:tcPr>
          <w:p w14:paraId="52B9A508" w14:textId="77777777" w:rsidR="00A8593F" w:rsidRPr="00757917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36FCF282" w14:textId="77777777" w:rsidR="00A8593F" w:rsidRPr="00757917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620DE1" w:rsidRPr="00757917" w14:paraId="70228D3C" w14:textId="77777777" w:rsidTr="00160EF1">
        <w:tc>
          <w:tcPr>
            <w:tcW w:w="2975" w:type="dxa"/>
          </w:tcPr>
          <w:p w14:paraId="593AF9DE" w14:textId="3883B56A" w:rsidR="00620DE1" w:rsidRPr="00757917" w:rsidRDefault="00620DE1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4690A10D" w14:textId="77777777" w:rsidR="00620DE1" w:rsidRPr="00757917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357F3CAD" w14:textId="77777777" w:rsidR="00620DE1" w:rsidRPr="00757917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6D47813A" w14:textId="77777777" w:rsidR="00620DE1" w:rsidRPr="00757917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6B3579BD" w14:textId="77777777" w:rsidR="00620DE1" w:rsidRPr="00757917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7D8C489C" w14:textId="77777777" w:rsidR="00620DE1" w:rsidRPr="00757917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09CA79BE" w14:textId="77777777" w:rsidR="00620DE1" w:rsidRPr="00757917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37AD253F" w14:textId="77777777" w:rsidR="00620DE1" w:rsidRPr="00757917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087AB6B6" w14:textId="77777777" w:rsidR="00620DE1" w:rsidRPr="00757917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66C008E8" w14:textId="77777777" w:rsidR="00620DE1" w:rsidRPr="00757917" w:rsidRDefault="00620DE1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757917" w14:paraId="7A814039" w14:textId="77777777" w:rsidTr="00160EF1">
        <w:tc>
          <w:tcPr>
            <w:tcW w:w="2975" w:type="dxa"/>
            <w:hideMark/>
          </w:tcPr>
          <w:p w14:paraId="64248DA1" w14:textId="77777777" w:rsidR="00A8593F" w:rsidRPr="00757917" w:rsidRDefault="00A8593F" w:rsidP="0062672E">
            <w:pPr>
              <w:tabs>
                <w:tab w:val="left" w:pos="162"/>
              </w:tabs>
              <w:spacing w:line="340" w:lineRule="exact"/>
              <w:ind w:left="171" w:right="-88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04427BF4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95A41C9" w14:textId="5F631FBF" w:rsidR="00BB461D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BB4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991</w:t>
            </w:r>
          </w:p>
        </w:tc>
        <w:tc>
          <w:tcPr>
            <w:tcW w:w="272" w:type="dxa"/>
          </w:tcPr>
          <w:p w14:paraId="469AB63A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1A5CC351" w14:textId="77777777" w:rsidR="00BB461D" w:rsidRPr="00757917" w:rsidRDefault="00BB461D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84DB2BA" w14:textId="1D647CE5" w:rsidR="00A8593F" w:rsidRPr="00757917" w:rsidRDefault="00620DE1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2,0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  <w:tc>
          <w:tcPr>
            <w:tcW w:w="272" w:type="dxa"/>
          </w:tcPr>
          <w:p w14:paraId="17CE5361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</w:tcPr>
          <w:p w14:paraId="4E7D6BD3" w14:textId="77777777" w:rsidR="00A8593F" w:rsidRPr="00757917" w:rsidRDefault="00A8593F" w:rsidP="0062672E">
            <w:pPr>
              <w:tabs>
                <w:tab w:val="decimal" w:pos="64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161607E" w14:textId="2B0CEDAF" w:rsidR="00BB461D" w:rsidRPr="00757917" w:rsidRDefault="00BB461D" w:rsidP="00DF6DD6">
            <w:pPr>
              <w:tabs>
                <w:tab w:val="clear" w:pos="907"/>
                <w:tab w:val="left" w:pos="526"/>
                <w:tab w:val="decimal" w:pos="644"/>
              </w:tabs>
              <w:spacing w:line="240" w:lineRule="auto"/>
              <w:ind w:left="-104" w:right="2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</w:tcPr>
          <w:p w14:paraId="6FBF9AB6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</w:tcPr>
          <w:p w14:paraId="6FAD16C6" w14:textId="77777777" w:rsidR="00A8593F" w:rsidRPr="00757917" w:rsidRDefault="00A8593F" w:rsidP="0062672E">
            <w:pPr>
              <w:tabs>
                <w:tab w:val="decimal" w:pos="647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49F2943" w14:textId="5E4F95AD" w:rsidR="00BB461D" w:rsidRPr="00757917" w:rsidRDefault="00BB461D" w:rsidP="00BB461D">
            <w:pPr>
              <w:tabs>
                <w:tab w:val="decimal" w:pos="64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</w:tcPr>
          <w:p w14:paraId="08FEAD9C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hideMark/>
          </w:tcPr>
          <w:p w14:paraId="5491BED8" w14:textId="77777777" w:rsidR="00BB461D" w:rsidRPr="00757917" w:rsidRDefault="00BB461D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D56EAFA" w14:textId="3F5219F4" w:rsidR="00A8593F" w:rsidRPr="00757917" w:rsidRDefault="00620DE1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2,0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16</w:t>
            </w:r>
          </w:p>
        </w:tc>
      </w:tr>
      <w:tr w:rsidR="00A8593F" w:rsidRPr="00757917" w14:paraId="3B677859" w14:textId="77777777" w:rsidTr="00160EF1">
        <w:tc>
          <w:tcPr>
            <w:tcW w:w="2975" w:type="dxa"/>
            <w:hideMark/>
          </w:tcPr>
          <w:p w14:paraId="3202C789" w14:textId="77777777" w:rsidR="00A8593F" w:rsidRPr="00757917" w:rsidRDefault="00A8593F" w:rsidP="0062672E">
            <w:pPr>
              <w:tabs>
                <w:tab w:val="left" w:pos="162"/>
              </w:tabs>
              <w:spacing w:line="340" w:lineRule="exact"/>
              <w:ind w:right="-8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  <w:p w14:paraId="2FADB274" w14:textId="77777777" w:rsidR="00A8593F" w:rsidRPr="00757917" w:rsidRDefault="00A8593F" w:rsidP="0062672E">
            <w:pPr>
              <w:spacing w:line="240" w:lineRule="auto"/>
              <w:ind w:left="171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75F4070E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5A3E442" w14:textId="4332F351" w:rsidR="00BB461D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BB4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112</w:t>
            </w:r>
          </w:p>
        </w:tc>
        <w:tc>
          <w:tcPr>
            <w:tcW w:w="272" w:type="dxa"/>
          </w:tcPr>
          <w:p w14:paraId="6B7882D4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</w:tcPr>
          <w:p w14:paraId="7C4F41DC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3FEA77" w14:textId="1EA41343" w:rsidR="00BB461D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620DE1" w:rsidRPr="00757917">
              <w:rPr>
                <w:rFonts w:asciiTheme="majorBidi" w:hAnsiTheme="majorBidi" w:cstheme="majorBidi"/>
                <w:sz w:val="30"/>
                <w:szCs w:val="30"/>
              </w:rPr>
              <w:t>98</w:t>
            </w:r>
          </w:p>
        </w:tc>
        <w:tc>
          <w:tcPr>
            <w:tcW w:w="272" w:type="dxa"/>
          </w:tcPr>
          <w:p w14:paraId="74129CFC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</w:tcPr>
          <w:p w14:paraId="66C91962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1D73E0" w14:textId="4B8DAFCE" w:rsidR="00BB461D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BB4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171</w:t>
            </w:r>
          </w:p>
        </w:tc>
        <w:tc>
          <w:tcPr>
            <w:tcW w:w="241" w:type="dxa"/>
          </w:tcPr>
          <w:p w14:paraId="49F30375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</w:tcPr>
          <w:p w14:paraId="7B2E6294" w14:textId="77777777" w:rsidR="00A8593F" w:rsidRPr="00757917" w:rsidRDefault="00A8593F" w:rsidP="00BB461D">
            <w:pPr>
              <w:tabs>
                <w:tab w:val="decimal" w:pos="647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AD88A5B" w14:textId="1E3E867C" w:rsidR="00BB461D" w:rsidRPr="00757917" w:rsidRDefault="00620DE1" w:rsidP="00620DE1">
            <w:pPr>
              <w:tabs>
                <w:tab w:val="clear" w:pos="680"/>
                <w:tab w:val="clear" w:pos="907"/>
              </w:tabs>
              <w:spacing w:line="240" w:lineRule="auto"/>
              <w:ind w:right="-202" w:firstLine="10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294</w:t>
            </w:r>
          </w:p>
        </w:tc>
        <w:tc>
          <w:tcPr>
            <w:tcW w:w="263" w:type="dxa"/>
          </w:tcPr>
          <w:p w14:paraId="30407949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hideMark/>
          </w:tcPr>
          <w:p w14:paraId="34EC76FF" w14:textId="77777777" w:rsidR="00BB461D" w:rsidRPr="00757917" w:rsidRDefault="00BB461D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79B026" w14:textId="78D83728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BB4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263</w:t>
            </w:r>
          </w:p>
        </w:tc>
      </w:tr>
      <w:tr w:rsidR="00A8593F" w:rsidRPr="00757917" w14:paraId="67DD76CD" w14:textId="77777777" w:rsidTr="00160EF1">
        <w:trPr>
          <w:trHeight w:val="119"/>
        </w:trPr>
        <w:tc>
          <w:tcPr>
            <w:tcW w:w="2975" w:type="dxa"/>
            <w:hideMark/>
          </w:tcPr>
          <w:p w14:paraId="64441854" w14:textId="5D6B132B" w:rsidR="00A8593F" w:rsidRPr="00757917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</w:tc>
        <w:tc>
          <w:tcPr>
            <w:tcW w:w="990" w:type="dxa"/>
            <w:vAlign w:val="bottom"/>
          </w:tcPr>
          <w:p w14:paraId="236646DA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25B8E819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</w:tcPr>
          <w:p w14:paraId="41ACC4D3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2" w:type="dxa"/>
            <w:vAlign w:val="bottom"/>
          </w:tcPr>
          <w:p w14:paraId="1C079FE8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</w:tcPr>
          <w:p w14:paraId="6B8E452B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41" w:type="dxa"/>
            <w:vAlign w:val="bottom"/>
          </w:tcPr>
          <w:p w14:paraId="4C00842C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</w:tcPr>
          <w:p w14:paraId="4ADB6812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3" w:type="dxa"/>
            <w:vAlign w:val="bottom"/>
          </w:tcPr>
          <w:p w14:paraId="5E345D71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</w:tcPr>
          <w:p w14:paraId="19F1AF44" w14:textId="6E9DEFAC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8593F" w:rsidRPr="00757917" w14:paraId="7FD710B0" w14:textId="77777777" w:rsidTr="00160EF1">
        <w:tc>
          <w:tcPr>
            <w:tcW w:w="2975" w:type="dxa"/>
            <w:hideMark/>
          </w:tcPr>
          <w:p w14:paraId="71D5247A" w14:textId="77777777" w:rsidR="00A8593F" w:rsidRPr="00757917" w:rsidRDefault="00A8593F" w:rsidP="0062672E">
            <w:pPr>
              <w:spacing w:line="240" w:lineRule="auto"/>
              <w:ind w:left="171" w:right="-24" w:hanging="17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</w:t>
            </w:r>
            <w:r w:rsidR="00E20C03"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  <w:p w14:paraId="36239208" w14:textId="2C549EB5" w:rsidR="00BB259E" w:rsidRPr="00757917" w:rsidRDefault="00BB259E" w:rsidP="0062672E">
            <w:pPr>
              <w:spacing w:line="240" w:lineRule="auto"/>
              <w:ind w:left="171" w:right="-24" w:hanging="17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 xml:space="preserve">   </w:t>
            </w: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(ไม่รวมดอกเบี้ยค้างจ่าย)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0D2BA4A2" w14:textId="77777777" w:rsidR="00BB259E" w:rsidRPr="00757917" w:rsidRDefault="00BB259E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DA6048B" w14:textId="455947FE" w:rsidR="00BB461D" w:rsidRPr="00757917" w:rsidRDefault="00620DE1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273</w:t>
            </w:r>
          </w:p>
        </w:tc>
        <w:tc>
          <w:tcPr>
            <w:tcW w:w="272" w:type="dxa"/>
          </w:tcPr>
          <w:p w14:paraId="3508EE7C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5EFC29B2" w14:textId="77777777" w:rsidR="00BB259E" w:rsidRPr="00757917" w:rsidRDefault="00BB259E" w:rsidP="006979EA">
            <w:pPr>
              <w:tabs>
                <w:tab w:val="decimal" w:pos="706"/>
              </w:tabs>
              <w:spacing w:line="240" w:lineRule="auto"/>
              <w:ind w:right="22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2B1E869" w14:textId="5E5787A8" w:rsidR="00BB461D" w:rsidRPr="00757917" w:rsidRDefault="00BB461D" w:rsidP="006979EA">
            <w:pPr>
              <w:tabs>
                <w:tab w:val="decimal" w:pos="706"/>
              </w:tabs>
              <w:spacing w:line="240" w:lineRule="auto"/>
              <w:ind w:right="22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2" w:type="dxa"/>
          </w:tcPr>
          <w:p w14:paraId="6E2DC40E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2EC8C132" w14:textId="77777777" w:rsidR="00BB259E" w:rsidRPr="00757917" w:rsidRDefault="00BB259E" w:rsidP="000577F5">
            <w:pPr>
              <w:tabs>
                <w:tab w:val="clear" w:pos="907"/>
                <w:tab w:val="left" w:pos="526"/>
                <w:tab w:val="decimal" w:pos="644"/>
              </w:tabs>
              <w:spacing w:line="240" w:lineRule="auto"/>
              <w:ind w:left="-104" w:right="2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CC74AF7" w14:textId="0AD88090" w:rsidR="00A8593F" w:rsidRPr="00757917" w:rsidRDefault="000577F5" w:rsidP="000577F5">
            <w:pPr>
              <w:tabs>
                <w:tab w:val="clear" w:pos="907"/>
                <w:tab w:val="left" w:pos="526"/>
                <w:tab w:val="decimal" w:pos="644"/>
              </w:tabs>
              <w:spacing w:line="240" w:lineRule="auto"/>
              <w:ind w:left="-104" w:right="2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</w:tcPr>
          <w:p w14:paraId="3493C591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667B2618" w14:textId="77777777" w:rsidR="00BB259E" w:rsidRPr="00757917" w:rsidRDefault="00BB259E" w:rsidP="000577F5">
            <w:pPr>
              <w:tabs>
                <w:tab w:val="clear" w:pos="680"/>
                <w:tab w:val="clear" w:pos="907"/>
              </w:tabs>
              <w:spacing w:line="240" w:lineRule="auto"/>
              <w:ind w:right="-202" w:firstLine="10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40F0B71" w14:textId="66A86D6F" w:rsidR="00BB461D" w:rsidRPr="00757917" w:rsidRDefault="00460DDC" w:rsidP="000577F5">
            <w:pPr>
              <w:tabs>
                <w:tab w:val="clear" w:pos="680"/>
                <w:tab w:val="clear" w:pos="907"/>
              </w:tabs>
              <w:spacing w:line="240" w:lineRule="auto"/>
              <w:ind w:right="-202" w:firstLine="107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570</w:t>
            </w:r>
          </w:p>
        </w:tc>
        <w:tc>
          <w:tcPr>
            <w:tcW w:w="263" w:type="dxa"/>
          </w:tcPr>
          <w:p w14:paraId="7036B7A1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2197A824" w14:textId="77777777" w:rsidR="00BB259E" w:rsidRPr="00757917" w:rsidRDefault="00BB259E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E2F838F" w14:textId="1D7160B4" w:rsidR="00BB461D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570</w:t>
            </w:r>
          </w:p>
        </w:tc>
      </w:tr>
      <w:tr w:rsidR="00A8593F" w:rsidRPr="00757917" w14:paraId="5007172A" w14:textId="77777777" w:rsidTr="00160EF1">
        <w:tc>
          <w:tcPr>
            <w:tcW w:w="2975" w:type="dxa"/>
          </w:tcPr>
          <w:p w14:paraId="78A826FF" w14:textId="77777777" w:rsidR="00A8593F" w:rsidRPr="00757917" w:rsidRDefault="00A8593F" w:rsidP="0062672E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65ECF69A" w14:textId="1F42E8C5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40</w:t>
            </w:r>
            <w:r w:rsidR="00BB4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781</w:t>
            </w:r>
          </w:p>
        </w:tc>
        <w:tc>
          <w:tcPr>
            <w:tcW w:w="272" w:type="dxa"/>
          </w:tcPr>
          <w:p w14:paraId="4EBD566C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50A95D54" w14:textId="05AC46E1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BB4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299</w:t>
            </w:r>
          </w:p>
        </w:tc>
        <w:tc>
          <w:tcPr>
            <w:tcW w:w="272" w:type="dxa"/>
          </w:tcPr>
          <w:p w14:paraId="0C6E2F2B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A143B51" w14:textId="47871628" w:rsidR="00A8593F" w:rsidRPr="00757917" w:rsidRDefault="00704DB4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24</w:t>
            </w:r>
            <w:r w:rsidR="00BB4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875</w:t>
            </w:r>
          </w:p>
        </w:tc>
        <w:tc>
          <w:tcPr>
            <w:tcW w:w="241" w:type="dxa"/>
          </w:tcPr>
          <w:p w14:paraId="75348331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7A99D6DF" w14:textId="723D88A5" w:rsidR="00A8593F" w:rsidRPr="00757917" w:rsidRDefault="00704DB4" w:rsidP="0064611E">
            <w:pPr>
              <w:tabs>
                <w:tab w:val="clear" w:pos="680"/>
                <w:tab w:val="clear" w:pos="907"/>
              </w:tabs>
              <w:spacing w:line="240" w:lineRule="auto"/>
              <w:ind w:right="-20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620DE1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174</w:t>
            </w:r>
          </w:p>
        </w:tc>
        <w:tc>
          <w:tcPr>
            <w:tcW w:w="263" w:type="dxa"/>
          </w:tcPr>
          <w:p w14:paraId="7AD534C0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6055A0CF" w14:textId="11B79E84" w:rsidR="00A8593F" w:rsidRPr="00757917" w:rsidRDefault="00620DE1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348</w:t>
            </w:r>
          </w:p>
        </w:tc>
      </w:tr>
      <w:tr w:rsidR="00A8593F" w:rsidRPr="00757917" w14:paraId="4BB83670" w14:textId="77777777" w:rsidTr="00160EF1">
        <w:tc>
          <w:tcPr>
            <w:tcW w:w="2975" w:type="dxa"/>
          </w:tcPr>
          <w:p w14:paraId="3B108AAA" w14:textId="77777777" w:rsidR="00A8593F" w:rsidRPr="00757917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</w:tcPr>
          <w:p w14:paraId="04A45E86" w14:textId="51C16962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BB4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898</w:t>
            </w:r>
          </w:p>
        </w:tc>
        <w:tc>
          <w:tcPr>
            <w:tcW w:w="272" w:type="dxa"/>
          </w:tcPr>
          <w:p w14:paraId="30CAE816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</w:tcPr>
          <w:p w14:paraId="733670AD" w14:textId="5A134BDA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310</w:t>
            </w:r>
          </w:p>
        </w:tc>
        <w:tc>
          <w:tcPr>
            <w:tcW w:w="272" w:type="dxa"/>
          </w:tcPr>
          <w:p w14:paraId="0A8D9124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</w:tcPr>
          <w:p w14:paraId="7405C1F4" w14:textId="2BC2DD73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A73223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030</w:t>
            </w:r>
          </w:p>
        </w:tc>
        <w:tc>
          <w:tcPr>
            <w:tcW w:w="241" w:type="dxa"/>
          </w:tcPr>
          <w:p w14:paraId="1BEEB078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</w:tcPr>
          <w:p w14:paraId="2EF4A4C4" w14:textId="5EC64059" w:rsidR="00A8593F" w:rsidRPr="00757917" w:rsidRDefault="00460DDC" w:rsidP="0064611E">
            <w:pPr>
              <w:tabs>
                <w:tab w:val="clear" w:pos="680"/>
                <w:tab w:val="clear" w:pos="907"/>
              </w:tabs>
              <w:spacing w:line="240" w:lineRule="auto"/>
              <w:ind w:right="-20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="00A27160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519</w:t>
            </w:r>
          </w:p>
        </w:tc>
        <w:tc>
          <w:tcPr>
            <w:tcW w:w="263" w:type="dxa"/>
          </w:tcPr>
          <w:p w14:paraId="7A61BD61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</w:tcPr>
          <w:p w14:paraId="12AB2BB3" w14:textId="5FF21EE2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="00BB461D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859</w:t>
            </w:r>
          </w:p>
        </w:tc>
      </w:tr>
      <w:tr w:rsidR="00A8593F" w:rsidRPr="00757917" w14:paraId="6F983466" w14:textId="77777777" w:rsidTr="00160EF1">
        <w:tc>
          <w:tcPr>
            <w:tcW w:w="2975" w:type="dxa"/>
          </w:tcPr>
          <w:p w14:paraId="750D3A4E" w14:textId="17E71A05" w:rsidR="00A8593F" w:rsidRPr="00757917" w:rsidRDefault="00104F47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782B774" w14:textId="31328320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</w:t>
            </w:r>
            <w:r w:rsidR="00BB461D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055</w:t>
            </w:r>
          </w:p>
        </w:tc>
        <w:tc>
          <w:tcPr>
            <w:tcW w:w="272" w:type="dxa"/>
          </w:tcPr>
          <w:p w14:paraId="0CC48D06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B62D547" w14:textId="4D66437C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704DB4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</w:t>
            </w:r>
            <w:r w:rsidR="00BB461D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423</w:t>
            </w:r>
          </w:p>
        </w:tc>
        <w:tc>
          <w:tcPr>
            <w:tcW w:w="272" w:type="dxa"/>
          </w:tcPr>
          <w:p w14:paraId="499CE42D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2EA7508" w14:textId="6CC17C6C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 w:rsidR="00620DE1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 w:rsidR="00BB461D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076</w:t>
            </w:r>
          </w:p>
        </w:tc>
        <w:tc>
          <w:tcPr>
            <w:tcW w:w="241" w:type="dxa"/>
          </w:tcPr>
          <w:p w14:paraId="17986FDA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E07BDA9" w14:textId="7474A3A9" w:rsidR="00A8593F" w:rsidRPr="00757917" w:rsidRDefault="00704DB4" w:rsidP="0064611E">
            <w:pPr>
              <w:tabs>
                <w:tab w:val="clear" w:pos="680"/>
                <w:tab w:val="clear" w:pos="907"/>
              </w:tabs>
              <w:spacing w:line="240" w:lineRule="auto"/>
              <w:ind w:right="-202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</w:t>
            </w:r>
            <w:r w:rsidR="0064611E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557</w:t>
            </w:r>
          </w:p>
        </w:tc>
        <w:tc>
          <w:tcPr>
            <w:tcW w:w="263" w:type="dxa"/>
          </w:tcPr>
          <w:p w14:paraId="1A03D077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61376E" w14:textId="15DFA8FF" w:rsidR="00A8593F" w:rsidRPr="00757917" w:rsidRDefault="00704DB4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57</w:t>
            </w:r>
            <w:r w:rsidR="00BB461D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056</w:t>
            </w:r>
          </w:p>
        </w:tc>
      </w:tr>
      <w:tr w:rsidR="00A8593F" w:rsidRPr="00757917" w14:paraId="5A785240" w14:textId="77777777" w:rsidTr="00160EF1">
        <w:tc>
          <w:tcPr>
            <w:tcW w:w="2975" w:type="dxa"/>
            <w:vAlign w:val="bottom"/>
          </w:tcPr>
          <w:p w14:paraId="6FC79258" w14:textId="77777777" w:rsidR="00A8593F" w:rsidRPr="00757917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  <w:vAlign w:val="bottom"/>
          </w:tcPr>
          <w:p w14:paraId="56461AA0" w14:textId="77777777" w:rsidR="00A8593F" w:rsidRPr="00757917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A8593F" w:rsidRPr="00757917" w14:paraId="187AFB68" w14:textId="77777777" w:rsidTr="00160EF1">
        <w:tc>
          <w:tcPr>
            <w:tcW w:w="2975" w:type="dxa"/>
          </w:tcPr>
          <w:p w14:paraId="54F85131" w14:textId="77777777" w:rsidR="00A8593F" w:rsidRPr="00757917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554FACE0" w14:textId="77777777" w:rsidR="00A8593F" w:rsidRPr="00757917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2" w:type="dxa"/>
          </w:tcPr>
          <w:p w14:paraId="6CA7F2AD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173" w:type="dxa"/>
            <w:gridSpan w:val="7"/>
            <w:vAlign w:val="bottom"/>
          </w:tcPr>
          <w:p w14:paraId="0215C6DF" w14:textId="77777777" w:rsidR="00A8593F" w:rsidRPr="00757917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A8593F" w:rsidRPr="00757917" w14:paraId="4CD9897B" w14:textId="77777777" w:rsidTr="00160EF1">
        <w:tc>
          <w:tcPr>
            <w:tcW w:w="2975" w:type="dxa"/>
            <w:vAlign w:val="bottom"/>
            <w:hideMark/>
          </w:tcPr>
          <w:p w14:paraId="410B8692" w14:textId="63183B12" w:rsidR="00A8593F" w:rsidRPr="00757917" w:rsidRDefault="00A8593F" w:rsidP="0062672E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990" w:type="dxa"/>
            <w:vAlign w:val="bottom"/>
            <w:hideMark/>
          </w:tcPr>
          <w:p w14:paraId="72366BF3" w14:textId="77777777" w:rsidR="00A8593F" w:rsidRPr="00757917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2CD82C1C" w14:textId="77777777" w:rsidR="00A8593F" w:rsidRPr="00757917" w:rsidRDefault="00A8593F" w:rsidP="0062672E">
            <w:pPr>
              <w:spacing w:line="240" w:lineRule="auto"/>
              <w:ind w:left="-20" w:right="-19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2" w:type="dxa"/>
          </w:tcPr>
          <w:p w14:paraId="7C20F81F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vAlign w:val="bottom"/>
            <w:hideMark/>
          </w:tcPr>
          <w:p w14:paraId="17DBC82E" w14:textId="59464E50" w:rsidR="00A8593F" w:rsidRPr="00757917" w:rsidRDefault="00A8593F" w:rsidP="0062672E">
            <w:pPr>
              <w:tabs>
                <w:tab w:val="clear" w:pos="680"/>
                <w:tab w:val="left" w:pos="610"/>
              </w:tabs>
              <w:spacing w:line="240" w:lineRule="auto"/>
              <w:ind w:left="-23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ภายใน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หรือน้อยกว่า</w:t>
            </w:r>
          </w:p>
        </w:tc>
        <w:tc>
          <w:tcPr>
            <w:tcW w:w="272" w:type="dxa"/>
          </w:tcPr>
          <w:p w14:paraId="659B5D8E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vAlign w:val="bottom"/>
            <w:hideMark/>
          </w:tcPr>
          <w:p w14:paraId="1461106B" w14:textId="590FC95A" w:rsidR="00A8593F" w:rsidRPr="00757917" w:rsidRDefault="00A8593F" w:rsidP="0062672E">
            <w:pPr>
              <w:tabs>
                <w:tab w:val="clear" w:pos="680"/>
              </w:tabs>
              <w:spacing w:line="240" w:lineRule="auto"/>
              <w:ind w:left="-74" w:right="-112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มากกว่า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แต่ไม่เกิน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ปี</w:t>
            </w:r>
          </w:p>
        </w:tc>
        <w:tc>
          <w:tcPr>
            <w:tcW w:w="241" w:type="dxa"/>
            <w:vAlign w:val="bottom"/>
          </w:tcPr>
          <w:p w14:paraId="6ABF87B3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vAlign w:val="bottom"/>
            <w:hideMark/>
          </w:tcPr>
          <w:p w14:paraId="50C5CC05" w14:textId="6C3FBA66" w:rsidR="00A8593F" w:rsidRPr="00757917" w:rsidRDefault="00A8593F" w:rsidP="0062672E">
            <w:pPr>
              <w:spacing w:line="240" w:lineRule="auto"/>
              <w:ind w:left="-100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มากกว่า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460DDC"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63" w:type="dxa"/>
            <w:vAlign w:val="bottom"/>
          </w:tcPr>
          <w:p w14:paraId="4F30CE88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vAlign w:val="bottom"/>
            <w:hideMark/>
          </w:tcPr>
          <w:p w14:paraId="1E7014C5" w14:textId="77777777" w:rsidR="00A8593F" w:rsidRPr="00757917" w:rsidRDefault="00A8593F" w:rsidP="0062672E">
            <w:pPr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A8593F" w:rsidRPr="00757917" w14:paraId="77AA4679" w14:textId="77777777" w:rsidTr="00160EF1">
        <w:tc>
          <w:tcPr>
            <w:tcW w:w="2975" w:type="dxa"/>
          </w:tcPr>
          <w:p w14:paraId="507C0B33" w14:textId="77777777" w:rsidR="00A8593F" w:rsidRPr="00757917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435" w:type="dxa"/>
            <w:gridSpan w:val="9"/>
          </w:tcPr>
          <w:p w14:paraId="41C6835C" w14:textId="77777777" w:rsidR="00A8593F" w:rsidRPr="00757917" w:rsidRDefault="00A8593F" w:rsidP="0062672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8B4F6E" w:rsidRPr="00757917" w14:paraId="0FB2626C" w14:textId="77777777" w:rsidTr="00160EF1">
        <w:tc>
          <w:tcPr>
            <w:tcW w:w="2975" w:type="dxa"/>
          </w:tcPr>
          <w:p w14:paraId="51D8B879" w14:textId="15D1F1B6" w:rsidR="008B4F6E" w:rsidRPr="00757917" w:rsidRDefault="008B4F6E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</w:p>
        </w:tc>
        <w:tc>
          <w:tcPr>
            <w:tcW w:w="990" w:type="dxa"/>
          </w:tcPr>
          <w:p w14:paraId="0229E02A" w14:textId="77777777" w:rsidR="008B4F6E" w:rsidRPr="00757917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1B895572" w14:textId="77777777" w:rsidR="008B4F6E" w:rsidRPr="00757917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</w:tcPr>
          <w:p w14:paraId="7E9FB401" w14:textId="77777777" w:rsidR="008B4F6E" w:rsidRPr="00757917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2" w:type="dxa"/>
          </w:tcPr>
          <w:p w14:paraId="4FC9870B" w14:textId="77777777" w:rsidR="008B4F6E" w:rsidRPr="00757917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</w:tcPr>
          <w:p w14:paraId="014E946E" w14:textId="77777777" w:rsidR="008B4F6E" w:rsidRPr="00757917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41" w:type="dxa"/>
          </w:tcPr>
          <w:p w14:paraId="3EA0F4DC" w14:textId="77777777" w:rsidR="008B4F6E" w:rsidRPr="00757917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</w:tcPr>
          <w:p w14:paraId="3FDE7EE7" w14:textId="77777777" w:rsidR="008B4F6E" w:rsidRPr="00757917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3" w:type="dxa"/>
          </w:tcPr>
          <w:p w14:paraId="55B74732" w14:textId="77777777" w:rsidR="008B4F6E" w:rsidRPr="00757917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</w:tcPr>
          <w:p w14:paraId="73333CDA" w14:textId="77777777" w:rsidR="008B4F6E" w:rsidRPr="00757917" w:rsidRDefault="008B4F6E" w:rsidP="0062672E">
            <w:pPr>
              <w:tabs>
                <w:tab w:val="decimal" w:pos="708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A8593F" w:rsidRPr="00757917" w14:paraId="41D6E8A8" w14:textId="77777777" w:rsidTr="00160EF1">
        <w:tc>
          <w:tcPr>
            <w:tcW w:w="2975" w:type="dxa"/>
            <w:hideMark/>
          </w:tcPr>
          <w:p w14:paraId="3B52F198" w14:textId="77777777" w:rsidR="00A8593F" w:rsidRPr="00757917" w:rsidRDefault="00A8593F" w:rsidP="0062672E">
            <w:pPr>
              <w:tabs>
                <w:tab w:val="left" w:pos="162"/>
              </w:tabs>
              <w:spacing w:line="340" w:lineRule="exact"/>
              <w:ind w:left="261" w:right="-88" w:hanging="261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990" w:type="dxa"/>
            <w:shd w:val="clear" w:color="auto" w:fill="auto"/>
          </w:tcPr>
          <w:p w14:paraId="25AC6991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80B2F1B" w14:textId="34880291" w:rsidR="00837C2C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837C2C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491</w:t>
            </w:r>
          </w:p>
        </w:tc>
        <w:tc>
          <w:tcPr>
            <w:tcW w:w="272" w:type="dxa"/>
            <w:shd w:val="clear" w:color="auto" w:fill="auto"/>
          </w:tcPr>
          <w:p w14:paraId="601B054F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</w:tcPr>
          <w:p w14:paraId="27289561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A79420" w14:textId="0F217632" w:rsidR="00837C2C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837C2C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620DE1"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2" w:type="dxa"/>
            <w:shd w:val="clear" w:color="auto" w:fill="auto"/>
          </w:tcPr>
          <w:p w14:paraId="42EA3CBB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</w:tcPr>
          <w:p w14:paraId="5832A4D5" w14:textId="77777777" w:rsidR="00A8593F" w:rsidRPr="00757917" w:rsidRDefault="00A8593F" w:rsidP="0062672E">
            <w:pPr>
              <w:tabs>
                <w:tab w:val="decimal" w:pos="64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F28B91C" w14:textId="29EA5493" w:rsidR="00837C2C" w:rsidRPr="00757917" w:rsidRDefault="00837C2C" w:rsidP="00DF6DD6">
            <w:pPr>
              <w:tabs>
                <w:tab w:val="clear" w:pos="907"/>
                <w:tab w:val="left" w:pos="526"/>
                <w:tab w:val="decimal" w:pos="644"/>
              </w:tabs>
              <w:spacing w:line="240" w:lineRule="auto"/>
              <w:ind w:left="-104" w:right="2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</w:tcPr>
          <w:p w14:paraId="48524595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</w:tcPr>
          <w:p w14:paraId="366D4C9F" w14:textId="77777777" w:rsidR="00A8593F" w:rsidRPr="00757917" w:rsidRDefault="00A8593F" w:rsidP="008E1065">
            <w:pPr>
              <w:tabs>
                <w:tab w:val="decimal" w:pos="647"/>
              </w:tabs>
              <w:spacing w:line="240" w:lineRule="auto"/>
              <w:ind w:right="-1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74439E0" w14:textId="1A214D20" w:rsidR="00837C2C" w:rsidRPr="00757917" w:rsidRDefault="00837C2C" w:rsidP="008E1065">
            <w:pPr>
              <w:tabs>
                <w:tab w:val="decimal" w:pos="647"/>
              </w:tabs>
              <w:spacing w:line="240" w:lineRule="auto"/>
              <w:ind w:right="-1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</w:tcPr>
          <w:p w14:paraId="2F6D0A90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  <w:hideMark/>
          </w:tcPr>
          <w:p w14:paraId="5744B523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53AF508" w14:textId="3F0AD155" w:rsidR="00837C2C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837C2C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620DE1"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</w:tr>
      <w:tr w:rsidR="00A8593F" w:rsidRPr="00757917" w14:paraId="2E61B049" w14:textId="77777777" w:rsidTr="00160EF1">
        <w:tc>
          <w:tcPr>
            <w:tcW w:w="2975" w:type="dxa"/>
            <w:hideMark/>
          </w:tcPr>
          <w:p w14:paraId="6CA84A13" w14:textId="77777777" w:rsidR="00A8593F" w:rsidRPr="00757917" w:rsidRDefault="00A8593F" w:rsidP="0062672E">
            <w:pPr>
              <w:tabs>
                <w:tab w:val="left" w:pos="162"/>
              </w:tabs>
              <w:spacing w:line="340" w:lineRule="exact"/>
              <w:ind w:left="171" w:right="-88" w:hanging="180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br/>
            </w: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990" w:type="dxa"/>
            <w:shd w:val="clear" w:color="auto" w:fill="auto"/>
          </w:tcPr>
          <w:p w14:paraId="148E6E54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F2E9AF7" w14:textId="0E945CA9" w:rsidR="00837C2C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550</w:t>
            </w:r>
          </w:p>
        </w:tc>
        <w:tc>
          <w:tcPr>
            <w:tcW w:w="272" w:type="dxa"/>
            <w:shd w:val="clear" w:color="auto" w:fill="auto"/>
          </w:tcPr>
          <w:p w14:paraId="09FBA41D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shd w:val="clear" w:color="auto" w:fill="auto"/>
          </w:tcPr>
          <w:p w14:paraId="6369C3A3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5D3B0B9" w14:textId="4CFB0167" w:rsidR="00F453DC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550</w:t>
            </w:r>
          </w:p>
        </w:tc>
        <w:tc>
          <w:tcPr>
            <w:tcW w:w="272" w:type="dxa"/>
            <w:shd w:val="clear" w:color="auto" w:fill="auto"/>
          </w:tcPr>
          <w:p w14:paraId="752F67EB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shd w:val="clear" w:color="auto" w:fill="auto"/>
          </w:tcPr>
          <w:p w14:paraId="711E2D19" w14:textId="77777777" w:rsidR="00A8593F" w:rsidRPr="00757917" w:rsidRDefault="00A8593F" w:rsidP="0062672E">
            <w:pPr>
              <w:tabs>
                <w:tab w:val="decimal" w:pos="644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6B2A3D9" w14:textId="2DB515AA" w:rsidR="00F453DC" w:rsidRPr="00757917" w:rsidRDefault="00F453DC" w:rsidP="00DF6DD6">
            <w:pPr>
              <w:tabs>
                <w:tab w:val="clear" w:pos="907"/>
                <w:tab w:val="left" w:pos="526"/>
                <w:tab w:val="decimal" w:pos="644"/>
              </w:tabs>
              <w:spacing w:line="240" w:lineRule="auto"/>
              <w:ind w:left="-104" w:right="242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41" w:type="dxa"/>
            <w:shd w:val="clear" w:color="auto" w:fill="auto"/>
          </w:tcPr>
          <w:p w14:paraId="7E4490DF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shd w:val="clear" w:color="auto" w:fill="auto"/>
          </w:tcPr>
          <w:p w14:paraId="3C54720B" w14:textId="77777777" w:rsidR="00F453DC" w:rsidRPr="00757917" w:rsidRDefault="00F453DC" w:rsidP="008E1065">
            <w:pPr>
              <w:tabs>
                <w:tab w:val="decimal" w:pos="647"/>
              </w:tabs>
              <w:spacing w:line="240" w:lineRule="auto"/>
              <w:ind w:right="-1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776C16F" w14:textId="507BE6DC" w:rsidR="00F453DC" w:rsidRPr="00757917" w:rsidRDefault="00F453DC" w:rsidP="008E1065">
            <w:pPr>
              <w:tabs>
                <w:tab w:val="decimal" w:pos="647"/>
              </w:tabs>
              <w:spacing w:line="240" w:lineRule="auto"/>
              <w:ind w:right="-1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3" w:type="dxa"/>
            <w:shd w:val="clear" w:color="auto" w:fill="auto"/>
          </w:tcPr>
          <w:p w14:paraId="11E79412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shd w:val="clear" w:color="auto" w:fill="auto"/>
          </w:tcPr>
          <w:p w14:paraId="5B60A14D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C283AB8" w14:textId="67EF7AB4" w:rsidR="00F453DC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550</w:t>
            </w:r>
          </w:p>
        </w:tc>
      </w:tr>
      <w:tr w:rsidR="00A8593F" w:rsidRPr="00757917" w14:paraId="0A7D2344" w14:textId="77777777" w:rsidTr="00160EF1">
        <w:tc>
          <w:tcPr>
            <w:tcW w:w="2975" w:type="dxa"/>
          </w:tcPr>
          <w:p w14:paraId="020D6EE1" w14:textId="77777777" w:rsidR="00A8593F" w:rsidRPr="00757917" w:rsidRDefault="00A8593F" w:rsidP="0062672E">
            <w:pPr>
              <w:spacing w:line="240" w:lineRule="auto"/>
              <w:ind w:left="73" w:right="-24" w:hanging="7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8634F9B" w14:textId="5DD16027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="00DF6DD6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284</w:t>
            </w:r>
          </w:p>
        </w:tc>
        <w:tc>
          <w:tcPr>
            <w:tcW w:w="272" w:type="dxa"/>
            <w:shd w:val="clear" w:color="auto" w:fill="auto"/>
          </w:tcPr>
          <w:p w14:paraId="74F1CB0B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B075EC0" w14:textId="696F2A4F" w:rsidR="00A8593F" w:rsidRPr="00757917" w:rsidRDefault="00704DB4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11</w:t>
            </w:r>
            <w:r w:rsidR="00DF6DD6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064</w:t>
            </w:r>
          </w:p>
        </w:tc>
        <w:tc>
          <w:tcPr>
            <w:tcW w:w="272" w:type="dxa"/>
            <w:shd w:val="clear" w:color="auto" w:fill="auto"/>
          </w:tcPr>
          <w:p w14:paraId="64CAF265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8C1F644" w14:textId="419C9B43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="00DF6DD6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207</w:t>
            </w:r>
          </w:p>
        </w:tc>
        <w:tc>
          <w:tcPr>
            <w:tcW w:w="241" w:type="dxa"/>
            <w:shd w:val="clear" w:color="auto" w:fill="auto"/>
          </w:tcPr>
          <w:p w14:paraId="241165EC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A7FD2B2" w14:textId="3048FC30" w:rsidR="00A8593F" w:rsidRPr="00757917" w:rsidRDefault="00704DB4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620DE1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174</w:t>
            </w:r>
          </w:p>
        </w:tc>
        <w:tc>
          <w:tcPr>
            <w:tcW w:w="263" w:type="dxa"/>
            <w:shd w:val="clear" w:color="auto" w:fill="auto"/>
          </w:tcPr>
          <w:p w14:paraId="24C2C6D7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5F52E737" w14:textId="4C60D664" w:rsidR="00A8593F" w:rsidRPr="00757917" w:rsidRDefault="00620DE1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sz w:val="30"/>
                <w:szCs w:val="30"/>
              </w:rPr>
              <w:t>445</w:t>
            </w:r>
          </w:p>
        </w:tc>
      </w:tr>
      <w:tr w:rsidR="00A8593F" w:rsidRPr="00757917" w14:paraId="638076B8" w14:textId="77777777" w:rsidTr="00160EF1">
        <w:tc>
          <w:tcPr>
            <w:tcW w:w="2975" w:type="dxa"/>
          </w:tcPr>
          <w:p w14:paraId="7DBEABF6" w14:textId="77777777" w:rsidR="00A8593F" w:rsidRPr="00757917" w:rsidRDefault="00A8593F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หนี้สินตามสัญญาเช่า 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6D7E86B" w14:textId="0AE04A81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173</w:t>
            </w:r>
          </w:p>
        </w:tc>
        <w:tc>
          <w:tcPr>
            <w:tcW w:w="272" w:type="dxa"/>
            <w:shd w:val="clear" w:color="auto" w:fill="auto"/>
          </w:tcPr>
          <w:p w14:paraId="73FC01A6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25D820A9" w14:textId="1403EE5A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28</w:t>
            </w:r>
          </w:p>
        </w:tc>
        <w:tc>
          <w:tcPr>
            <w:tcW w:w="272" w:type="dxa"/>
            <w:shd w:val="clear" w:color="auto" w:fill="auto"/>
          </w:tcPr>
          <w:p w14:paraId="6F69C7D6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482451C8" w14:textId="061B3C51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87</w:t>
            </w:r>
          </w:p>
        </w:tc>
        <w:tc>
          <w:tcPr>
            <w:tcW w:w="241" w:type="dxa"/>
            <w:shd w:val="clear" w:color="auto" w:fill="auto"/>
          </w:tcPr>
          <w:p w14:paraId="34623502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36984EEA" w14:textId="4D05D145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193</w:t>
            </w:r>
          </w:p>
        </w:tc>
        <w:tc>
          <w:tcPr>
            <w:tcW w:w="263" w:type="dxa"/>
            <w:shd w:val="clear" w:color="auto" w:fill="auto"/>
          </w:tcPr>
          <w:p w14:paraId="0C1841E6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19A4D4B2" w14:textId="4CD852E7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308</w:t>
            </w:r>
          </w:p>
        </w:tc>
      </w:tr>
      <w:tr w:rsidR="00A8593F" w:rsidRPr="00757917" w14:paraId="17007BED" w14:textId="77777777" w:rsidTr="00160EF1">
        <w:tc>
          <w:tcPr>
            <w:tcW w:w="2975" w:type="dxa"/>
          </w:tcPr>
          <w:p w14:paraId="52576AAD" w14:textId="39026547" w:rsidR="00A8593F" w:rsidRPr="00757917" w:rsidRDefault="00104F47" w:rsidP="0062672E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EA45605" w14:textId="1A43604E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</w:t>
            </w:r>
            <w:r w:rsidR="00DF6DD6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498</w:t>
            </w:r>
          </w:p>
        </w:tc>
        <w:tc>
          <w:tcPr>
            <w:tcW w:w="272" w:type="dxa"/>
            <w:shd w:val="clear" w:color="auto" w:fill="auto"/>
          </w:tcPr>
          <w:p w14:paraId="01850298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6C12F99" w14:textId="0EDD3E44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704DB4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DF6DD6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152</w:t>
            </w:r>
          </w:p>
        </w:tc>
        <w:tc>
          <w:tcPr>
            <w:tcW w:w="272" w:type="dxa"/>
            <w:shd w:val="clear" w:color="auto" w:fill="auto"/>
          </w:tcPr>
          <w:p w14:paraId="1C4BEB22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7884188" w14:textId="37C0828B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823E0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</w:t>
            </w:r>
            <w:r w:rsidR="00DF6DD6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823E0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294</w:t>
            </w:r>
          </w:p>
        </w:tc>
        <w:tc>
          <w:tcPr>
            <w:tcW w:w="241" w:type="dxa"/>
            <w:shd w:val="clear" w:color="auto" w:fill="auto"/>
          </w:tcPr>
          <w:p w14:paraId="3146D181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04E00634" w14:textId="7E233739" w:rsidR="00A8593F" w:rsidRPr="00757917" w:rsidRDefault="00823E0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</w:t>
            </w:r>
            <w:r w:rsidR="00704DB4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367</w:t>
            </w:r>
          </w:p>
        </w:tc>
        <w:tc>
          <w:tcPr>
            <w:tcW w:w="263" w:type="dxa"/>
            <w:shd w:val="clear" w:color="auto" w:fill="auto"/>
          </w:tcPr>
          <w:p w14:paraId="215A9F2E" w14:textId="77777777" w:rsidR="00A8593F" w:rsidRPr="00757917" w:rsidRDefault="00A8593F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2C997A95" w14:textId="34CBE3E5" w:rsidR="00A8593F" w:rsidRPr="00757917" w:rsidRDefault="00460DDC" w:rsidP="0062672E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704DB4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="00DF6DD6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="00704DB4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81</w:t>
            </w:r>
            <w:r w:rsidR="00823E0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</w:p>
        </w:tc>
      </w:tr>
    </w:tbl>
    <w:p w14:paraId="089EE5C1" w14:textId="6EF089F7" w:rsidR="00A8593F" w:rsidRPr="00757917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16"/>
          <w:szCs w:val="16"/>
        </w:rPr>
      </w:pPr>
    </w:p>
    <w:tbl>
      <w:tblPr>
        <w:tblW w:w="9347" w:type="dxa"/>
        <w:tblInd w:w="540" w:type="dxa"/>
        <w:tblLayout w:type="fixed"/>
        <w:tblLook w:val="00A0" w:firstRow="1" w:lastRow="0" w:firstColumn="1" w:lastColumn="0" w:noHBand="0" w:noVBand="0"/>
      </w:tblPr>
      <w:tblGrid>
        <w:gridCol w:w="2600"/>
        <w:gridCol w:w="10"/>
        <w:gridCol w:w="1111"/>
        <w:gridCol w:w="10"/>
        <w:gridCol w:w="234"/>
        <w:gridCol w:w="10"/>
        <w:gridCol w:w="1146"/>
        <w:gridCol w:w="10"/>
        <w:gridCol w:w="270"/>
        <w:gridCol w:w="10"/>
        <w:gridCol w:w="1205"/>
        <w:gridCol w:w="10"/>
        <w:gridCol w:w="270"/>
        <w:gridCol w:w="10"/>
        <w:gridCol w:w="1111"/>
        <w:gridCol w:w="10"/>
        <w:gridCol w:w="270"/>
        <w:gridCol w:w="10"/>
        <w:gridCol w:w="1020"/>
        <w:gridCol w:w="10"/>
        <w:gridCol w:w="10"/>
      </w:tblGrid>
      <w:tr w:rsidR="003F4D82" w:rsidRPr="00757917" w14:paraId="64B80615" w14:textId="77777777" w:rsidTr="00D34D50">
        <w:trPr>
          <w:cantSplit/>
          <w:trHeight w:val="68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226D4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6737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51C7453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3F4D82" w:rsidRPr="00757917" w14:paraId="54AF3682" w14:textId="77777777" w:rsidTr="00D34D50">
        <w:trPr>
          <w:cantSplit/>
          <w:trHeight w:val="30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CE341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B01AE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E043E79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372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3DD87C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ระยะเวลาที่ครบกำหนดชำระ</w:t>
            </w:r>
          </w:p>
        </w:tc>
      </w:tr>
      <w:tr w:rsidR="003F4D82" w:rsidRPr="00757917" w14:paraId="65806FB7" w14:textId="77777777" w:rsidTr="00D34D50">
        <w:trPr>
          <w:gridAfter w:val="1"/>
          <w:wAfter w:w="10" w:type="dxa"/>
          <w:cantSplit/>
          <w:trHeight w:val="30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CB092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2B9EB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11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C73F7F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FCAEC0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C8C48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277103" w14:textId="2ABFC68E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2" w:right="-90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หลังจาก </w:t>
            </w:r>
            <w:r w:rsidR="00294C31" w:rsidRPr="00757917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276C8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7AB12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A5380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92096E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4D82" w:rsidRPr="00757917" w14:paraId="76BD1F65" w14:textId="77777777" w:rsidTr="00D34D50">
        <w:trPr>
          <w:gridAfter w:val="1"/>
          <w:wAfter w:w="10" w:type="dxa"/>
          <w:cantSplit/>
          <w:trHeight w:val="30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B4AA68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E299B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11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2F450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776DE3" w14:textId="649FF77F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6" w:right="-94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ภายใน </w:t>
            </w:r>
            <w:r w:rsidR="00294C31" w:rsidRPr="00757917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BF899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0E1D73" w14:textId="3E7A2086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2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แต่ภายใน </w:t>
            </w:r>
            <w:r w:rsidR="00294C31" w:rsidRPr="00757917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8CBC9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2BB157" w14:textId="6E64B33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4" w:right="-94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หลังจาก </w:t>
            </w:r>
            <w:r w:rsidR="00294C31" w:rsidRPr="00757917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3F313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4F214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8" w:right="-123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F4D82" w:rsidRPr="00757917" w14:paraId="12F5A362" w14:textId="77777777" w:rsidTr="00D34D50">
        <w:trPr>
          <w:cantSplit/>
          <w:trHeight w:val="30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6A6E2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10141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11" w:firstLineChars="2" w:firstLine="6"/>
              <w:jc w:val="center"/>
              <w:rPr>
                <w:rFonts w:ascii="Angsana New" w:hAnsi="Angsana New"/>
                <w:i/>
                <w:iCs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color w:val="000000"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DFE5A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372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14:paraId="4D7B6C4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i/>
                <w:iCs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color w:val="000000"/>
                <w:sz w:val="30"/>
                <w:szCs w:val="30"/>
                <w:cs/>
              </w:rPr>
              <w:t>(ล้านบาท)</w:t>
            </w:r>
          </w:p>
        </w:tc>
      </w:tr>
      <w:tr w:rsidR="003F4D82" w:rsidRPr="00757917" w14:paraId="3E51B9C0" w14:textId="77777777" w:rsidTr="00D34D50">
        <w:trPr>
          <w:gridAfter w:val="1"/>
          <w:wAfter w:w="10" w:type="dxa"/>
          <w:cantSplit/>
          <w:trHeight w:val="30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8993EE" w14:textId="74C70161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  <w:t>30</w:t>
            </w:r>
            <w:r w:rsidR="003F4D82" w:rsidRPr="00757917"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  <w:t xml:space="preserve"> </w:t>
            </w:r>
            <w:r w:rsidR="003F4D82" w:rsidRPr="00757917">
              <w:rPr>
                <w:rFonts w:ascii="Angsana New" w:hAnsi="Angsana New" w:hint="cs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กันยายน</w:t>
            </w:r>
            <w:r w:rsidR="003F4D82" w:rsidRPr="00757917"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FD0D8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FD5F8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472D5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A428E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AC29B0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C17B2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9FA3A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55EE8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AC4EA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4D82" w:rsidRPr="00757917" w14:paraId="0C9D321A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4E82D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FD87E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54BDE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20063E3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2A8D315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05AA0E3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67F08F1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12ADBB19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2DEF76D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56AED7E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</w:tr>
      <w:tr w:rsidR="003F4D82" w:rsidRPr="00757917" w14:paraId="13FFE37C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97D4F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D26A3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F4283D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left w:val="nil"/>
              <w:right w:val="nil"/>
            </w:tcBorders>
            <w:noWrap/>
          </w:tcPr>
          <w:p w14:paraId="55C7EB1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7192254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left w:val="nil"/>
              <w:right w:val="nil"/>
            </w:tcBorders>
            <w:noWrap/>
          </w:tcPr>
          <w:p w14:paraId="0EADB5F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3929B69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left w:val="nil"/>
              <w:right w:val="nil"/>
            </w:tcBorders>
            <w:noWrap/>
          </w:tcPr>
          <w:p w14:paraId="104EA91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34BA3A0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left w:val="nil"/>
              <w:right w:val="nil"/>
            </w:tcBorders>
            <w:noWrap/>
          </w:tcPr>
          <w:p w14:paraId="675070A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</w:tr>
      <w:tr w:rsidR="003F4D82" w:rsidRPr="00757917" w14:paraId="33C189BF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C6D3D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79" w:left="16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B9464F" w14:textId="24DE82B0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050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 xml:space="preserve"> - 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250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6CAF37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left w:val="nil"/>
              <w:right w:val="nil"/>
            </w:tcBorders>
            <w:noWrap/>
          </w:tcPr>
          <w:p w14:paraId="02EA902C" w14:textId="76D1274F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</w:t>
            </w:r>
            <w:r w:rsidR="003F4D82" w:rsidRPr="00757917">
              <w:rPr>
                <w:rFonts w:ascii="Angsana New" w:hAnsi="Angsana New"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Cs/>
                <w:sz w:val="30"/>
                <w:szCs w:val="30"/>
              </w:rPr>
              <w:t>229</w:t>
            </w: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7BA9921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left w:val="nil"/>
              <w:right w:val="nil"/>
            </w:tcBorders>
            <w:noWrap/>
          </w:tcPr>
          <w:p w14:paraId="33567FB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4"/>
              </w:tabs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186E1D3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left w:val="nil"/>
              <w:right w:val="nil"/>
            </w:tcBorders>
            <w:noWrap/>
          </w:tcPr>
          <w:p w14:paraId="5362C3D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1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0F008759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left w:val="nil"/>
              <w:right w:val="nil"/>
            </w:tcBorders>
            <w:noWrap/>
          </w:tcPr>
          <w:p w14:paraId="22550C31" w14:textId="701E4B1C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</w:t>
            </w:r>
            <w:r w:rsidR="003F4D82" w:rsidRPr="00757917">
              <w:rPr>
                <w:rFonts w:ascii="Angsana New" w:hAnsi="Angsana New"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Cs/>
                <w:sz w:val="30"/>
                <w:szCs w:val="30"/>
              </w:rPr>
              <w:t>229</w:t>
            </w:r>
          </w:p>
        </w:tc>
      </w:tr>
      <w:tr w:rsidR="003F4D82" w:rsidRPr="00757917" w14:paraId="36297360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CE24F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เงินกู้ยืมระยะยาวจาก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6D545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48D54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left w:val="nil"/>
              <w:right w:val="nil"/>
            </w:tcBorders>
            <w:noWrap/>
          </w:tcPr>
          <w:p w14:paraId="4F2A2E6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2042EEB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left w:val="nil"/>
              <w:right w:val="nil"/>
            </w:tcBorders>
            <w:noWrap/>
          </w:tcPr>
          <w:p w14:paraId="42CC153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4"/>
              </w:tabs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2A5747D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left w:val="nil"/>
              <w:right w:val="nil"/>
            </w:tcBorders>
            <w:noWrap/>
          </w:tcPr>
          <w:p w14:paraId="716C8B1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1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6C20550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left w:val="nil"/>
              <w:right w:val="nil"/>
            </w:tcBorders>
            <w:noWrap/>
          </w:tcPr>
          <w:p w14:paraId="2F6AFAE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</w:tr>
      <w:tr w:rsidR="003F4D82" w:rsidRPr="00757917" w14:paraId="572E5860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3BE77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88" w:left="158" w:firstLine="2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สถาบันการเงิน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2BA5E8" w14:textId="25E59B2B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600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 xml:space="preserve"> - 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100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88A1D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left w:val="nil"/>
              <w:right w:val="nil"/>
            </w:tcBorders>
            <w:noWrap/>
          </w:tcPr>
          <w:p w14:paraId="2DB6099B" w14:textId="697190C9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1</w:t>
            </w:r>
            <w:r w:rsidR="003F4D82" w:rsidRPr="00757917">
              <w:rPr>
                <w:rFonts w:ascii="Angsana New" w:hAnsi="Angsana New"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Cs/>
                <w:sz w:val="30"/>
                <w:szCs w:val="30"/>
              </w:rPr>
              <w:t>020</w:t>
            </w: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3B9B37E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left w:val="nil"/>
              <w:right w:val="nil"/>
            </w:tcBorders>
            <w:noWrap/>
          </w:tcPr>
          <w:p w14:paraId="4CBB91E6" w14:textId="182CEDB4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5"/>
              </w:tabs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</w:t>
            </w:r>
            <w:r w:rsidR="003F4D82" w:rsidRPr="00757917">
              <w:rPr>
                <w:rFonts w:ascii="Angsana New" w:hAnsi="Angsana New"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Cs/>
                <w:sz w:val="30"/>
                <w:szCs w:val="30"/>
              </w:rPr>
              <w:t>257</w:t>
            </w: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52D8F24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left w:val="nil"/>
              <w:right w:val="nil"/>
            </w:tcBorders>
            <w:noWrap/>
          </w:tcPr>
          <w:p w14:paraId="67D28F50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1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13D0D8E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left w:val="nil"/>
              <w:right w:val="nil"/>
            </w:tcBorders>
            <w:noWrap/>
          </w:tcPr>
          <w:p w14:paraId="4E1D5AB9" w14:textId="090FFE6A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3</w:t>
            </w:r>
            <w:r w:rsidR="003F4D82" w:rsidRPr="00757917">
              <w:rPr>
                <w:rFonts w:ascii="Angsana New" w:hAnsi="Angsana New"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Cs/>
                <w:sz w:val="30"/>
                <w:szCs w:val="30"/>
              </w:rPr>
              <w:t>277</w:t>
            </w:r>
          </w:p>
        </w:tc>
      </w:tr>
      <w:tr w:rsidR="003F4D82" w:rsidRPr="00757917" w14:paraId="00B32619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014DA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0D5716" w14:textId="573EE996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000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 xml:space="preserve"> - 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900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D2C92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left w:val="nil"/>
              <w:right w:val="nil"/>
            </w:tcBorders>
            <w:noWrap/>
          </w:tcPr>
          <w:p w14:paraId="607B8EB2" w14:textId="412330F7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8</w:t>
            </w:r>
            <w:r w:rsidR="003F4D82" w:rsidRPr="00757917">
              <w:rPr>
                <w:rFonts w:ascii="Angsana New" w:hAnsi="Angsana New"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Cs/>
                <w:sz w:val="30"/>
                <w:szCs w:val="30"/>
              </w:rPr>
              <w:t>300</w:t>
            </w: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7F1E1F0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left w:val="nil"/>
              <w:right w:val="nil"/>
            </w:tcBorders>
            <w:noWrap/>
          </w:tcPr>
          <w:p w14:paraId="419A0E23" w14:textId="7E4F2852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29</w:t>
            </w:r>
            <w:r w:rsidR="003F4D82" w:rsidRPr="00757917">
              <w:rPr>
                <w:rFonts w:ascii="Angsana New" w:hAnsi="Angsana New"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Cs/>
                <w:sz w:val="30"/>
                <w:szCs w:val="30"/>
              </w:rPr>
              <w:t>093</w:t>
            </w: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4E1D3B7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left w:val="nil"/>
              <w:right w:val="nil"/>
            </w:tcBorders>
            <w:noWrap/>
          </w:tcPr>
          <w:p w14:paraId="527E3903" w14:textId="29A7666F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3</w:t>
            </w:r>
            <w:r w:rsidR="003F4D82" w:rsidRPr="00757917">
              <w:rPr>
                <w:rFonts w:ascii="Angsana New" w:hAnsi="Angsana New"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Cs/>
                <w:sz w:val="30"/>
                <w:szCs w:val="30"/>
              </w:rPr>
              <w:t>900</w:t>
            </w: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4F5E158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left w:val="nil"/>
              <w:right w:val="nil"/>
            </w:tcBorders>
            <w:noWrap/>
          </w:tcPr>
          <w:p w14:paraId="676DF73F" w14:textId="351196EE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41</w:t>
            </w:r>
            <w:r w:rsidR="003F4D82" w:rsidRPr="00757917">
              <w:rPr>
                <w:rFonts w:ascii="Angsana New" w:hAnsi="Angsana New"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Cs/>
                <w:sz w:val="30"/>
                <w:szCs w:val="30"/>
              </w:rPr>
              <w:t>293</w:t>
            </w:r>
          </w:p>
        </w:tc>
      </w:tr>
      <w:tr w:rsidR="003F4D82" w:rsidRPr="00757917" w14:paraId="7690DDC0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C94A5F" w14:textId="0704E175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เงินกู้ยืมระยะยาว</w:t>
            </w:r>
            <w:r w:rsidR="003976A6"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จาก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370EA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3B0B7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left w:val="nil"/>
              <w:right w:val="nil"/>
            </w:tcBorders>
            <w:noWrap/>
          </w:tcPr>
          <w:p w14:paraId="6F32CCE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1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0AEBDED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left w:val="nil"/>
              <w:right w:val="nil"/>
            </w:tcBorders>
            <w:noWrap/>
          </w:tcPr>
          <w:p w14:paraId="15D089A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7C3D208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left w:val="nil"/>
              <w:right w:val="nil"/>
            </w:tcBorders>
            <w:noWrap/>
          </w:tcPr>
          <w:p w14:paraId="5015037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1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5132461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left w:val="nil"/>
              <w:right w:val="nil"/>
            </w:tcBorders>
            <w:noWrap/>
          </w:tcPr>
          <w:p w14:paraId="10B7CF1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</w:tr>
      <w:tr w:rsidR="003F4D82" w:rsidRPr="00757917" w14:paraId="405C2D08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E980FA1" w14:textId="4C74414C" w:rsidR="003F4D82" w:rsidRPr="00757917" w:rsidRDefault="00C3758A" w:rsidP="00C375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88" w:left="158" w:firstLine="2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กิจการที่เกี่ยวข้องกัน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9C5727" w14:textId="36F89E0D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6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C8277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left w:val="nil"/>
              <w:bottom w:val="single" w:sz="4" w:space="0" w:color="auto"/>
              <w:right w:val="nil"/>
            </w:tcBorders>
            <w:noWrap/>
          </w:tcPr>
          <w:p w14:paraId="6B9EF830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1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8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4CA4424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left w:val="nil"/>
              <w:bottom w:val="single" w:sz="4" w:space="0" w:color="auto"/>
              <w:right w:val="nil"/>
            </w:tcBorders>
            <w:noWrap/>
          </w:tcPr>
          <w:p w14:paraId="549036FF" w14:textId="21AA3A01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273</w:t>
            </w:r>
          </w:p>
        </w:tc>
        <w:tc>
          <w:tcPr>
            <w:tcW w:w="28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3B9AC93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left w:val="nil"/>
              <w:bottom w:val="single" w:sz="4" w:space="0" w:color="auto"/>
              <w:right w:val="nil"/>
            </w:tcBorders>
            <w:noWrap/>
          </w:tcPr>
          <w:p w14:paraId="3C2681D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1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8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2C4F47A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left w:val="nil"/>
              <w:bottom w:val="single" w:sz="4" w:space="0" w:color="auto"/>
              <w:right w:val="nil"/>
            </w:tcBorders>
            <w:noWrap/>
          </w:tcPr>
          <w:p w14:paraId="787BCC5E" w14:textId="3B6A278B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273</w:t>
            </w:r>
          </w:p>
        </w:tc>
      </w:tr>
      <w:tr w:rsidR="003F4D82" w:rsidRPr="00757917" w14:paraId="7E85DAD4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38618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03294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5448F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</w:tcPr>
          <w:p w14:paraId="557FE4FA" w14:textId="3D0016A0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sz w:val="30"/>
                <w:szCs w:val="30"/>
              </w:rPr>
              <w:t>11</w:t>
            </w:r>
            <w:r w:rsidR="003F4D82" w:rsidRPr="00757917">
              <w:rPr>
                <w:rFonts w:ascii="Angsana New" w:hAnsi="Angsana New"/>
                <w:b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sz w:val="30"/>
                <w:szCs w:val="30"/>
              </w:rPr>
              <w:t>549</w:t>
            </w:r>
          </w:p>
        </w:tc>
        <w:tc>
          <w:tcPr>
            <w:tcW w:w="28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26801BF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</w:tcPr>
          <w:p w14:paraId="1BBDC812" w14:textId="370F6DBB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sz w:val="30"/>
                <w:szCs w:val="30"/>
              </w:rPr>
              <w:t>31</w:t>
            </w:r>
            <w:r w:rsidR="003F4D82" w:rsidRPr="00757917">
              <w:rPr>
                <w:rFonts w:ascii="Angsana New" w:hAnsi="Angsana New"/>
                <w:b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sz w:val="30"/>
                <w:szCs w:val="30"/>
              </w:rPr>
              <w:t>623</w:t>
            </w:r>
          </w:p>
        </w:tc>
        <w:tc>
          <w:tcPr>
            <w:tcW w:w="28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5AB11F3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</w:tcPr>
          <w:p w14:paraId="5808A361" w14:textId="4AA76B45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ind w:right="-137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sz w:val="30"/>
                <w:szCs w:val="30"/>
              </w:rPr>
              <w:t>3</w:t>
            </w:r>
            <w:r w:rsidR="003F4D82" w:rsidRPr="00757917">
              <w:rPr>
                <w:rFonts w:ascii="Angsana New" w:hAnsi="Angsana New"/>
                <w:b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sz w:val="30"/>
                <w:szCs w:val="30"/>
              </w:rPr>
              <w:t>900</w:t>
            </w:r>
          </w:p>
        </w:tc>
        <w:tc>
          <w:tcPr>
            <w:tcW w:w="280" w:type="dxa"/>
            <w:gridSpan w:val="2"/>
            <w:tcBorders>
              <w:left w:val="nil"/>
              <w:bottom w:val="nil"/>
              <w:right w:val="nil"/>
            </w:tcBorders>
            <w:noWrap/>
          </w:tcPr>
          <w:p w14:paraId="5E70A4DE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</w:tcPr>
          <w:p w14:paraId="2271B051" w14:textId="68C939DF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2"/>
              </w:tabs>
              <w:ind w:right="-137"/>
              <w:rPr>
                <w:rFonts w:ascii="Angsana New" w:hAnsi="Angsana New"/>
                <w:b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sz w:val="30"/>
                <w:szCs w:val="30"/>
              </w:rPr>
              <w:t>47</w:t>
            </w:r>
            <w:r w:rsidR="003F4D82" w:rsidRPr="00757917">
              <w:rPr>
                <w:rFonts w:ascii="Angsana New" w:hAnsi="Angsana New"/>
                <w:b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sz w:val="30"/>
                <w:szCs w:val="30"/>
              </w:rPr>
              <w:t>072</w:t>
            </w:r>
          </w:p>
        </w:tc>
      </w:tr>
      <w:tr w:rsidR="003F4D82" w:rsidRPr="00757917" w14:paraId="00AF42BF" w14:textId="77777777" w:rsidTr="00D34D50">
        <w:trPr>
          <w:gridAfter w:val="1"/>
          <w:wAfter w:w="10" w:type="dxa"/>
          <w:cantSplit/>
          <w:trHeight w:val="184"/>
        </w:trPr>
        <w:tc>
          <w:tcPr>
            <w:tcW w:w="2610" w:type="dxa"/>
            <w:gridSpan w:val="2"/>
            <w:tcBorders>
              <w:top w:val="nil"/>
              <w:left w:val="nil"/>
              <w:right w:val="nil"/>
            </w:tcBorders>
          </w:tcPr>
          <w:p w14:paraId="05BDED7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3E1D8BB" w14:textId="77777777" w:rsidR="00D34D50" w:rsidRPr="00757917" w:rsidRDefault="00D34D50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028FB30" w14:textId="7EAD92B3" w:rsidR="00160EF1" w:rsidRPr="00757917" w:rsidRDefault="00160EF1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right w:val="nil"/>
            </w:tcBorders>
          </w:tcPr>
          <w:p w14:paraId="6F394A29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right w:val="nil"/>
            </w:tcBorders>
          </w:tcPr>
          <w:p w14:paraId="03DEEC20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double" w:sz="4" w:space="0" w:color="auto"/>
              <w:left w:val="nil"/>
              <w:right w:val="nil"/>
            </w:tcBorders>
            <w:noWrap/>
          </w:tcPr>
          <w:p w14:paraId="1A154A6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3DD38BB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double" w:sz="4" w:space="0" w:color="auto"/>
              <w:left w:val="nil"/>
              <w:right w:val="nil"/>
            </w:tcBorders>
            <w:noWrap/>
          </w:tcPr>
          <w:p w14:paraId="77A487F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7E019C7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right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double" w:sz="4" w:space="0" w:color="auto"/>
              <w:left w:val="nil"/>
              <w:right w:val="nil"/>
            </w:tcBorders>
            <w:noWrap/>
          </w:tcPr>
          <w:p w14:paraId="1EDCA43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left w:val="nil"/>
              <w:right w:val="nil"/>
            </w:tcBorders>
            <w:noWrap/>
          </w:tcPr>
          <w:p w14:paraId="1194151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double" w:sz="4" w:space="0" w:color="auto"/>
              <w:left w:val="nil"/>
              <w:right w:val="nil"/>
            </w:tcBorders>
            <w:noWrap/>
          </w:tcPr>
          <w:p w14:paraId="78F8ED29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</w:tr>
      <w:tr w:rsidR="003F4D82" w:rsidRPr="00757917" w14:paraId="105D0A5A" w14:textId="77777777" w:rsidTr="00D34D50">
        <w:trPr>
          <w:gridAfter w:val="1"/>
          <w:wAfter w:w="10" w:type="dxa"/>
          <w:cantSplit/>
          <w:trHeight w:val="68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27CDD8D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6737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1F04A5E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งบการเงิน</w:t>
            </w:r>
            <w:r w:rsidRPr="00757917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เฉพาะกิจการ</w:t>
            </w:r>
          </w:p>
        </w:tc>
      </w:tr>
      <w:tr w:rsidR="003F4D82" w:rsidRPr="00757917" w14:paraId="3B4F1A7E" w14:textId="77777777" w:rsidTr="00D34D50">
        <w:trPr>
          <w:gridAfter w:val="1"/>
          <w:wAfter w:w="1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5C62CF19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AFD8F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2317E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372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B58DE2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ระยะเวลาที่ครบกำหนดชำระ</w:t>
            </w:r>
          </w:p>
        </w:tc>
      </w:tr>
      <w:tr w:rsidR="003F4D82" w:rsidRPr="00757917" w14:paraId="2ACB882A" w14:textId="77777777" w:rsidTr="00D34D50">
        <w:trPr>
          <w:gridAfter w:val="2"/>
          <w:wAfter w:w="2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64B8209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C6883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11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644D2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F1446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D954A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201A3" w14:textId="16A7E2E8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2" w:right="-90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หลังจาก </w:t>
            </w:r>
            <w:r w:rsidR="00294C31" w:rsidRPr="00757917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5571B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F7D5A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CCBB5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3BD79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F4D82" w:rsidRPr="00757917" w14:paraId="183BCBC4" w14:textId="77777777" w:rsidTr="00D34D50">
        <w:trPr>
          <w:gridAfter w:val="2"/>
          <w:wAfter w:w="2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5D337CE9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4BE5B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11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ที่แท้จริง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9B7721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A1D94B" w14:textId="62EA380F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36" w:right="-94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ภายใน </w:t>
            </w:r>
            <w:r w:rsidR="00294C31" w:rsidRPr="00757917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19D76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697D5C" w14:textId="26FE1E73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2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แต่ภายใน </w:t>
            </w:r>
            <w:r w:rsidR="00294C31" w:rsidRPr="00757917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FAFE5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FB9012" w14:textId="0554EB2C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4" w:right="-94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หลังจาก </w:t>
            </w:r>
            <w:r w:rsidR="00294C31" w:rsidRPr="00757917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D2B4D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6F8B3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48" w:right="-123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3F4D82" w:rsidRPr="00757917" w14:paraId="3D0A6055" w14:textId="77777777" w:rsidTr="00D34D50">
        <w:trPr>
          <w:gridAfter w:val="1"/>
          <w:wAfter w:w="1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4904E68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C0BEDEE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11" w:firstLineChars="2" w:firstLine="6"/>
              <w:jc w:val="center"/>
              <w:rPr>
                <w:rFonts w:ascii="Angsana New" w:hAnsi="Angsana New"/>
                <w:i/>
                <w:iCs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color w:val="000000"/>
                <w:sz w:val="30"/>
                <w:szCs w:val="30"/>
                <w:cs/>
              </w:rPr>
              <w:t>(ร้อยละต่อปี)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B3A21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5372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14:paraId="165E5C5F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i/>
                <w:iCs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color w:val="000000"/>
                <w:sz w:val="30"/>
                <w:szCs w:val="30"/>
                <w:cs/>
              </w:rPr>
              <w:t>(ล้านบาท)</w:t>
            </w:r>
          </w:p>
        </w:tc>
      </w:tr>
      <w:tr w:rsidR="003F4D82" w:rsidRPr="00757917" w14:paraId="554A5C2A" w14:textId="77777777" w:rsidTr="00D34D50">
        <w:trPr>
          <w:gridAfter w:val="2"/>
          <w:wAfter w:w="2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521E8315" w14:textId="79F2A9C6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left="160" w:hangingChars="59" w:hanging="17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  <w:t>30</w:t>
            </w:r>
            <w:r w:rsidR="003F4D82" w:rsidRPr="00757917"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  <w:t xml:space="preserve"> </w:t>
            </w:r>
            <w:r w:rsidR="003F4D82" w:rsidRPr="00757917">
              <w:rPr>
                <w:rFonts w:ascii="Angsana New" w:hAnsi="Angsana New" w:hint="cs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กันยายน</w:t>
            </w:r>
            <w:r w:rsidR="003F4D82" w:rsidRPr="00757917"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978D2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0FDB4E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575CFEC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25A7D28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3244F0B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19D29A1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3F6ED58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1A03509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0C37D74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</w:tr>
      <w:tr w:rsidR="003F4D82" w:rsidRPr="00757917" w14:paraId="26CE003B" w14:textId="77777777" w:rsidTr="00D34D50">
        <w:trPr>
          <w:gridAfter w:val="2"/>
          <w:wAfter w:w="2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54B5E96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left="160" w:hangingChars="59" w:hanging="178"/>
              <w:rPr>
                <w:rFonts w:ascii="Angsana New" w:hAnsi="Angsana New"/>
                <w:b/>
                <w:bCs/>
                <w:i/>
                <w:iCs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color w:val="000000"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C7E5A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C19A8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3A51C74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6E566B92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0469A12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6357F1D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3FE69AEE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0CD268A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7F06112E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F4D82" w:rsidRPr="00757917" w14:paraId="51AC893E" w14:textId="77777777" w:rsidTr="00D34D50">
        <w:trPr>
          <w:gridAfter w:val="2"/>
          <w:wAfter w:w="20" w:type="dxa"/>
          <w:cantSplit/>
          <w:trHeight w:val="290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47EBAE4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left="159" w:hangingChars="59" w:hanging="177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เงินกู้ยืมระยะสั้นจาก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89A14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FCDF3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410BD9D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7EB18C1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7C58068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5800320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1A8D0D0B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303A1D30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407E8B2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F4D82" w:rsidRPr="00757917" w14:paraId="49AFA633" w14:textId="77777777" w:rsidTr="00D34D50">
        <w:trPr>
          <w:gridAfter w:val="2"/>
          <w:wAfter w:w="2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6319ECF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left="159" w:hangingChars="59" w:hanging="177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  สถาบันการเงิน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A4603F" w14:textId="7ACBCA52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050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0D4AA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55F57C39" w14:textId="47567841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45AB803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5F624180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1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5777B9F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272548B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Cs/>
                <w:sz w:val="30"/>
                <w:szCs w:val="30"/>
              </w:rPr>
              <w:t>-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5C63591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6A5E960F" w14:textId="2CB81825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500</w:t>
            </w:r>
          </w:p>
        </w:tc>
      </w:tr>
      <w:tr w:rsidR="003F4D82" w:rsidRPr="00757917" w14:paraId="6EE138D5" w14:textId="77777777" w:rsidTr="00D34D50">
        <w:trPr>
          <w:gridAfter w:val="2"/>
          <w:wAfter w:w="2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7287C9D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left="159" w:hangingChars="59" w:hanging="177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564837" w14:textId="6FCC4D59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000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 xml:space="preserve"> - 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  <w:r w:rsidR="003F4D82" w:rsidRPr="00757917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757917">
              <w:rPr>
                <w:rFonts w:ascii="Angsana New" w:hAnsi="Angsana New"/>
                <w:color w:val="000000"/>
                <w:sz w:val="30"/>
                <w:szCs w:val="30"/>
              </w:rPr>
              <w:t>900</w:t>
            </w: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1D586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</w:tcPr>
          <w:p w14:paraId="13D5028C" w14:textId="2BBAB9C7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</w:t>
            </w:r>
            <w:r w:rsidR="003F4D82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6DCF5EE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</w:tcPr>
          <w:p w14:paraId="47784D35" w14:textId="69A7244F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19</w:t>
            </w:r>
            <w:r w:rsidR="003F4D82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600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6D36D82C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</w:tcPr>
          <w:p w14:paraId="6C0FFBBB" w14:textId="586995DB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</w:t>
            </w:r>
            <w:r w:rsidR="003F4D82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900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3C39169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noWrap/>
          </w:tcPr>
          <w:p w14:paraId="75238639" w14:textId="0384A6F9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31</w:t>
            </w:r>
            <w:r w:rsidR="003F4D82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800</w:t>
            </w:r>
          </w:p>
        </w:tc>
      </w:tr>
      <w:tr w:rsidR="003F4D82" w:rsidRPr="00757917" w14:paraId="2719B533" w14:textId="77777777" w:rsidTr="00D34D50">
        <w:trPr>
          <w:gridAfter w:val="2"/>
          <w:wAfter w:w="2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514E349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left="160" w:hangingChars="59" w:hanging="17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4496BE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57C39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</w:tcPr>
          <w:p w14:paraId="1BF7B6DA" w14:textId="3943CB97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</w:t>
            </w:r>
            <w:r w:rsidR="003F4D82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800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092E7CC0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</w:tcPr>
          <w:p w14:paraId="57748407" w14:textId="4E0CF36C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19</w:t>
            </w:r>
            <w:r w:rsidR="003F4D82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600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2BF9D5D0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</w:tcPr>
          <w:p w14:paraId="2A8C5B2A" w14:textId="669270F2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</w:t>
            </w:r>
            <w:r w:rsidR="003F4D82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900</w:t>
            </w: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6592227D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noWrap/>
          </w:tcPr>
          <w:p w14:paraId="3241F326" w14:textId="6AB2B91B" w:rsidR="003F4D82" w:rsidRPr="00757917" w:rsidRDefault="00460DDC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32</w:t>
            </w:r>
            <w:r w:rsidR="003F4D82" w:rsidRPr="00757917">
              <w:rPr>
                <w:rFonts w:ascii="Angsana New" w:hAnsi="Angsana New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300</w:t>
            </w:r>
          </w:p>
        </w:tc>
      </w:tr>
      <w:tr w:rsidR="003F4D82" w:rsidRPr="00757917" w14:paraId="1B906EB8" w14:textId="77777777" w:rsidTr="00D34D50">
        <w:trPr>
          <w:gridAfter w:val="2"/>
          <w:wAfter w:w="20" w:type="dxa"/>
          <w:cantSplit/>
          <w:trHeight w:val="304"/>
        </w:trPr>
        <w:tc>
          <w:tcPr>
            <w:tcW w:w="2600" w:type="dxa"/>
            <w:tcBorders>
              <w:top w:val="nil"/>
              <w:left w:val="nil"/>
              <w:bottom w:val="nil"/>
              <w:right w:val="nil"/>
            </w:tcBorders>
          </w:tcPr>
          <w:p w14:paraId="20492871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left="159" w:hangingChars="59" w:hanging="177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A13265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Chars="-69" w:left="-124" w:right="-108" w:firstLineChars="2" w:firstLine="6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172124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252"/>
              </w:tabs>
              <w:ind w:leftChars="-10" w:hangingChars="6" w:hanging="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156" w:type="dxa"/>
            <w:gridSpan w:val="2"/>
            <w:tcBorders>
              <w:top w:val="double" w:sz="4" w:space="0" w:color="auto"/>
              <w:left w:val="nil"/>
              <w:bottom w:val="nil"/>
              <w:right w:val="nil"/>
            </w:tcBorders>
            <w:noWrap/>
          </w:tcPr>
          <w:p w14:paraId="625F0A63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4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731E6D86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15" w:type="dxa"/>
            <w:gridSpan w:val="2"/>
            <w:tcBorders>
              <w:top w:val="double" w:sz="4" w:space="0" w:color="auto"/>
              <w:left w:val="nil"/>
              <w:bottom w:val="nil"/>
              <w:right w:val="nil"/>
            </w:tcBorders>
            <w:noWrap/>
          </w:tcPr>
          <w:p w14:paraId="715CADA8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0B7EE92A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1" w:type="dxa"/>
            <w:gridSpan w:val="2"/>
            <w:tcBorders>
              <w:top w:val="double" w:sz="4" w:space="0" w:color="auto"/>
              <w:left w:val="nil"/>
              <w:bottom w:val="nil"/>
              <w:right w:val="nil"/>
            </w:tcBorders>
            <w:noWrap/>
          </w:tcPr>
          <w:p w14:paraId="1EC3AFB9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</w:tcPr>
          <w:p w14:paraId="54392047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30" w:type="dxa"/>
            <w:gridSpan w:val="2"/>
            <w:tcBorders>
              <w:top w:val="double" w:sz="4" w:space="0" w:color="auto"/>
              <w:left w:val="nil"/>
              <w:bottom w:val="nil"/>
              <w:right w:val="nil"/>
            </w:tcBorders>
            <w:noWrap/>
          </w:tcPr>
          <w:p w14:paraId="2E9815FE" w14:textId="77777777" w:rsidR="003F4D82" w:rsidRPr="00757917" w:rsidRDefault="003F4D82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ind w:right="-137"/>
              <w:rPr>
                <w:rFonts w:ascii="Angsana New" w:hAnsi="Angsana New"/>
                <w:sz w:val="30"/>
                <w:szCs w:val="30"/>
              </w:rPr>
            </w:pPr>
          </w:p>
        </w:tc>
      </w:tr>
    </w:tbl>
    <w:p w14:paraId="24CEACF4" w14:textId="77777777" w:rsidR="003F4D82" w:rsidRPr="00757917" w:rsidRDefault="003F4D82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16"/>
          <w:szCs w:val="16"/>
        </w:rPr>
      </w:pPr>
    </w:p>
    <w:p w14:paraId="3DB0F9DC" w14:textId="77777777" w:rsidR="00A8593F" w:rsidRPr="00757917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Theme="majorBidi" w:hAnsiTheme="majorBidi" w:cstheme="majorBidi" w:hint="cs"/>
          <w:sz w:val="30"/>
          <w:szCs w:val="30"/>
          <w:cs/>
        </w:rPr>
        <w:t>กระแสเงินสดเข้ากระแสเงินสดออกซึ่งเปิดเผยไว้ในตารางด้านบนเป็นกระแสเงินสดตามสัญญาที่ไม่มีการคิดลดซึ่งเกี่ยวข้องกับหนี้สินทางการเงินที่เป็นอนุพันธ์ที่ถือไว้เพื่อวัตถุประสงค์ในการบริหารความเสี่ยง ซึ่งโดยปกติจะไม่มีการปิดสัญญาดังกล่าวก่อนการครบกำหนดของสัญญา</w:t>
      </w:r>
      <w:r w:rsidRPr="00757917">
        <w:rPr>
          <w:rFonts w:asciiTheme="majorBidi" w:hAnsiTheme="majorBidi" w:cstheme="majorBidi" w:hint="cs"/>
          <w:sz w:val="30"/>
          <w:szCs w:val="30"/>
        </w:rPr>
        <w:t xml:space="preserve">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การเปิดเผยแสดงให้เห็นจำนวนเงินของกระแสเงินสดสุทธิสำหรับอนุพันธ์ที่ชำระด้วยเงินสดสุทธิและจำนวนเงินของกระแสเงินสดเข้าและออกขั้นต้นของอนุพันธ์ ซึ่งชำระเป็นเงินสดด้วยจำนวนขั้นต้นพร้อมกัน</w:t>
      </w:r>
    </w:p>
    <w:p w14:paraId="496E2F4F" w14:textId="77777777" w:rsidR="00A8593F" w:rsidRPr="00757917" w:rsidRDefault="00A8593F" w:rsidP="00A8593F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left="540" w:right="-131"/>
        <w:rPr>
          <w:rFonts w:ascii="Angsana New" w:hAnsi="Angsana New"/>
          <w:sz w:val="22"/>
          <w:szCs w:val="22"/>
        </w:rPr>
      </w:pPr>
    </w:p>
    <w:p w14:paraId="2E0D9B34" w14:textId="72FD3EE2" w:rsidR="00A8593F" w:rsidRPr="00757917" w:rsidRDefault="00A8593F" w:rsidP="000943F3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757917">
        <w:rPr>
          <w:rFonts w:asciiTheme="majorBidi" w:hAnsiTheme="majorBidi" w:cstheme="majorBidi"/>
          <w:i/>
          <w:iCs/>
          <w:sz w:val="30"/>
          <w:szCs w:val="30"/>
        </w:rPr>
        <w:t>(</w:t>
      </w:r>
      <w:r w:rsidR="000943F3" w:rsidRPr="00757917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757917">
        <w:rPr>
          <w:rFonts w:asciiTheme="majorBidi" w:hAnsiTheme="majorBidi" w:cstheme="majorBidi"/>
          <w:i/>
          <w:iCs/>
          <w:sz w:val="30"/>
          <w:szCs w:val="30"/>
        </w:rPr>
        <w:t>.</w:t>
      </w:r>
      <w:r w:rsidR="00460DDC" w:rsidRPr="00757917">
        <w:rPr>
          <w:rFonts w:asciiTheme="majorBidi" w:hAnsiTheme="majorBidi" w:cstheme="majorBidi"/>
          <w:i/>
          <w:iCs/>
          <w:sz w:val="30"/>
          <w:szCs w:val="30"/>
        </w:rPr>
        <w:t>3</w:t>
      </w:r>
      <w:r w:rsidRPr="00757917">
        <w:rPr>
          <w:rFonts w:asciiTheme="majorBidi" w:hAnsiTheme="majorBidi" w:cstheme="majorBidi"/>
          <w:i/>
          <w:iCs/>
          <w:sz w:val="30"/>
          <w:szCs w:val="30"/>
        </w:rPr>
        <w:t xml:space="preserve">) </w:t>
      </w: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t>ความเสี่ยงด้านตลาด</w:t>
      </w:r>
    </w:p>
    <w:p w14:paraId="3D9DE05C" w14:textId="12E4FA41" w:rsidR="00027217" w:rsidRPr="00757917" w:rsidRDefault="00027217" w:rsidP="0002721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9"/>
        <w:jc w:val="thaiDistribute"/>
        <w:rPr>
          <w:rFonts w:asciiTheme="majorBidi" w:hAnsiTheme="majorBidi" w:cstheme="majorBidi"/>
          <w:sz w:val="30"/>
          <w:szCs w:val="30"/>
        </w:rPr>
      </w:pPr>
      <w:bookmarkStart w:id="28" w:name="_Hlk87316787"/>
      <w:r w:rsidRPr="00757917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มีฐานะเปิดต่อความเสี่ยงจากธุรกิจปกติซึ่งมาจากการเปลี่ยนแปลงของอัตราดอกเบี้ยในตลาดและอัตราแลกเปลี่ยนและจากภาระผูกพันตามสัญญาที่ไม่สามารถปฏิบัติได้ของคู่สัญญา </w:t>
      </w:r>
      <w:r w:rsidR="00E802C6" w:rsidRPr="00757917">
        <w:rPr>
          <w:rFonts w:asciiTheme="majorBidi" w:hAnsiTheme="majorBidi" w:cstheme="majorBidi" w:hint="cs"/>
          <w:sz w:val="30"/>
          <w:szCs w:val="30"/>
          <w:cs/>
        </w:rPr>
        <w:t>กลุ่ม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 xml:space="preserve">บริษัทไม่ได้ถือหรือออกอนุพันธ์เพื่อการเก็งกำไรหรือเพื่อการค้า </w:t>
      </w:r>
    </w:p>
    <w:bookmarkEnd w:id="28"/>
    <w:p w14:paraId="1F493FF5" w14:textId="77777777" w:rsidR="007751B7" w:rsidRPr="00757917" w:rsidRDefault="007751B7" w:rsidP="007751B7">
      <w:pPr>
        <w:pStyle w:val="block"/>
        <w:spacing w:after="0" w:line="240" w:lineRule="auto"/>
        <w:ind w:left="0" w:right="-7"/>
        <w:jc w:val="both"/>
        <w:rPr>
          <w:rFonts w:asciiTheme="majorBidi" w:hAnsiTheme="majorBidi" w:cstheme="majorBidi"/>
          <w:sz w:val="30"/>
          <w:szCs w:val="30"/>
        </w:rPr>
      </w:pPr>
    </w:p>
    <w:p w14:paraId="582766F4" w14:textId="77777777" w:rsidR="007751B7" w:rsidRPr="00757917" w:rsidRDefault="007751B7" w:rsidP="007751B7">
      <w:pPr>
        <w:pStyle w:val="block"/>
        <w:spacing w:after="0" w:line="240" w:lineRule="auto"/>
        <w:ind w:left="1350" w:right="-7" w:hanging="450"/>
        <w:jc w:val="both"/>
        <w:rPr>
          <w:rFonts w:asciiTheme="majorBidi" w:hAnsiTheme="majorBidi" w:cstheme="majorBidi"/>
          <w:b/>
          <w:bCs/>
          <w:color w:val="0000FF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</w:rPr>
        <w:t>(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757917">
        <w:rPr>
          <w:rFonts w:asciiTheme="majorBidi" w:hAnsiTheme="majorBidi" w:cstheme="majorBidi"/>
          <w:sz w:val="30"/>
          <w:szCs w:val="30"/>
        </w:rPr>
        <w:t>.3.1</w:t>
      </w:r>
      <w:r w:rsidRPr="00757917">
        <w:rPr>
          <w:rFonts w:asciiTheme="majorBidi" w:hAnsiTheme="majorBidi" w:cstheme="majorBidi"/>
          <w:sz w:val="30"/>
          <w:szCs w:val="30"/>
          <w:lang w:val="en-US" w:bidi="th-TH"/>
        </w:rPr>
        <w:t xml:space="preserve">) 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>ความเสี่ยงด้านอัตราดอกเบี้ย</w:t>
      </w:r>
      <w:r w:rsidRPr="00757917">
        <w:rPr>
          <w:rFonts w:asciiTheme="majorBidi" w:hAnsiTheme="majorBidi" w:cstheme="majorBidi"/>
          <w:b/>
          <w:bCs/>
          <w:color w:val="0000FF"/>
          <w:sz w:val="30"/>
          <w:szCs w:val="30"/>
        </w:rPr>
        <w:t xml:space="preserve"> </w:t>
      </w:r>
    </w:p>
    <w:p w14:paraId="7AA58D62" w14:textId="77777777" w:rsidR="007751B7" w:rsidRPr="0075791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ความเสี่ยงด้านอัตราดอกเบี้ย หมายถึงความเสี่ยงที่เกิดจากการเปลี่ยนแปลงที่จะเกิดในอนาคตของอัตราดอกเบี้ยในตลาด ซึ่งส่งผลกระทบต่อการดำเนินงานและกระแสเงินสดของกลุ่มบริษัท</w:t>
      </w:r>
      <w:r w:rsidRPr="00757917">
        <w:rPr>
          <w:rFonts w:ascii="Angsana New" w:hAnsi="Angsana New"/>
          <w:sz w:val="30"/>
          <w:szCs w:val="30"/>
        </w:rPr>
        <w:t xml:space="preserve"> </w:t>
      </w:r>
    </w:p>
    <w:p w14:paraId="3C2DD446" w14:textId="77777777" w:rsidR="007751B7" w:rsidRPr="0075791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</w:p>
    <w:p w14:paraId="45355C05" w14:textId="77777777" w:rsidR="007751B7" w:rsidRPr="0075791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หุ้นกู้ และเงินกู้ยืมจากกิจการที่เกี่ยวข้องกันทั้งหมดของกลุ่มบริษัทมีอัตราดอกเบี้ยคงที่ ดังนั้นฐานะเปิดต่อความเสี่ยงด้านอัตราดอกเบี้ยของกลุ่มบริษัทมาจากเงินกู้ยืมระยะสั้นและระยะยาวจากสถาบันการเงินซึ่งส่วนใหญ่มีอัตราดอกเบี้ยลอยตัว</w:t>
      </w:r>
    </w:p>
    <w:p w14:paraId="2B17F672" w14:textId="77777777" w:rsidR="007751B7" w:rsidRPr="0075791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</w:p>
    <w:p w14:paraId="515649F5" w14:textId="77777777" w:rsidR="007751B7" w:rsidRPr="0075791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53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กลุ่มบริษัทมิได้ใช้ตราสารอนุพันธ์ทางการเงินเพื่อป้องกันความเสี่ยงด้านอัตราดอกเบี้ย</w:t>
      </w:r>
    </w:p>
    <w:p w14:paraId="5945EED2" w14:textId="77777777" w:rsidR="007751B7" w:rsidRPr="00757917" w:rsidRDefault="007751B7" w:rsidP="007751B7">
      <w:pPr>
        <w:pStyle w:val="block"/>
        <w:spacing w:after="0" w:line="240" w:lineRule="auto"/>
        <w:ind w:right="-7" w:firstLine="333"/>
        <w:jc w:val="both"/>
        <w:rPr>
          <w:rFonts w:asciiTheme="majorBidi" w:hAnsiTheme="majorBidi" w:cstheme="majorBidi"/>
          <w:sz w:val="30"/>
          <w:szCs w:val="30"/>
          <w:lang w:val="en-US" w:bidi="th-TH"/>
        </w:rPr>
      </w:pPr>
      <w:r w:rsidRPr="00757917">
        <w:rPr>
          <w:rFonts w:asciiTheme="majorBidi" w:hAnsiTheme="majorBidi" w:cstheme="majorBidi"/>
          <w:sz w:val="30"/>
          <w:szCs w:val="30"/>
        </w:rPr>
        <w:lastRenderedPageBreak/>
        <w:t>(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>ข</w:t>
      </w:r>
      <w:r w:rsidRPr="00757917">
        <w:rPr>
          <w:rFonts w:asciiTheme="majorBidi" w:hAnsiTheme="majorBidi" w:cstheme="majorBidi"/>
          <w:sz w:val="30"/>
          <w:szCs w:val="30"/>
        </w:rPr>
        <w:t>.3.</w:t>
      </w:r>
      <w:r w:rsidRPr="00757917">
        <w:rPr>
          <w:rFonts w:asciiTheme="majorBidi" w:hAnsiTheme="majorBidi" w:cstheme="majorBidi"/>
          <w:sz w:val="30"/>
          <w:szCs w:val="30"/>
          <w:lang w:val="en-US" w:bidi="th-TH"/>
        </w:rPr>
        <w:t xml:space="preserve">2) 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ความเสี่ยงด้านอัตราแลกเปลี่ยนเงินตราต่างประเทศ </w:t>
      </w:r>
      <w:r w:rsidRPr="00757917">
        <w:rPr>
          <w:rFonts w:asciiTheme="majorBidi" w:hAnsiTheme="majorBidi" w:cstheme="majorBidi"/>
          <w:sz w:val="30"/>
          <w:szCs w:val="30"/>
          <w:lang w:val="en-US" w:bidi="th-TH"/>
        </w:rPr>
        <w:t>(</w:t>
      </w:r>
      <w:r w:rsidRPr="00757917">
        <w:rPr>
          <w:rFonts w:asciiTheme="majorBidi" w:hAnsiTheme="majorBidi" w:cstheme="majorBidi"/>
          <w:sz w:val="30"/>
          <w:szCs w:val="30"/>
          <w:cs/>
          <w:lang w:val="en-US" w:bidi="th-TH"/>
        </w:rPr>
        <w:t>“อัตราแลกเปลี่ยน</w:t>
      </w:r>
      <w:r w:rsidRPr="00757917">
        <w:rPr>
          <w:rFonts w:asciiTheme="majorBidi" w:hAnsiTheme="majorBidi" w:cstheme="majorBidi"/>
          <w:sz w:val="30"/>
          <w:szCs w:val="30"/>
          <w:lang w:val="en-US" w:bidi="th-TH"/>
        </w:rPr>
        <w:t>”)</w:t>
      </w:r>
    </w:p>
    <w:p w14:paraId="6AE7E174" w14:textId="77777777" w:rsidR="007751B7" w:rsidRPr="0075791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pacing w:val="-4"/>
          <w:sz w:val="30"/>
          <w:szCs w:val="30"/>
          <w:cs/>
        </w:rPr>
        <w:t>กลุ่มบริษัทมีความเสี่ยงด้านอัตราแลกเปลี่ยน</w:t>
      </w:r>
      <w:r w:rsidRPr="00757917">
        <w:rPr>
          <w:rFonts w:asciiTheme="majorBidi" w:hAnsiTheme="majorBidi" w:cstheme="majorBidi" w:hint="cs"/>
          <w:spacing w:val="-4"/>
          <w:sz w:val="30"/>
          <w:szCs w:val="30"/>
          <w:cs/>
        </w:rPr>
        <w:t>โดยส่วนใหญ่</w:t>
      </w:r>
      <w:r w:rsidRPr="00757917">
        <w:rPr>
          <w:rFonts w:asciiTheme="majorBidi" w:hAnsiTheme="majorBidi" w:cstheme="majorBidi"/>
          <w:spacing w:val="-4"/>
          <w:sz w:val="30"/>
          <w:szCs w:val="30"/>
          <w:cs/>
        </w:rPr>
        <w:t>จากการไม่สามารถจับคู่กันได้ระหว่างอัตราแลกเปลี่ยนของเงินกู้ยืมที่เป็นสกุลเงินต่างประเทศกับสกุลเงินที่ใช้ในการดำเนินงาน</w:t>
      </w:r>
      <w:r w:rsidRPr="00757917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โดย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 xml:space="preserve">กลุ่มบริษัทได้ทำสัญญาแลกเปลี่ยนสกุลเงินตราต่างประเทศ </w:t>
      </w:r>
      <w:r w:rsidRPr="00757917">
        <w:rPr>
          <w:rFonts w:asciiTheme="majorBidi" w:hAnsiTheme="majorBidi" w:cstheme="majorBidi"/>
          <w:sz w:val="30"/>
          <w:szCs w:val="30"/>
        </w:rPr>
        <w:t xml:space="preserve">(cross currency swap)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>เพื่อป้องกันความเสี่ยงในกระแสเงินสด</w:t>
      </w:r>
    </w:p>
    <w:p w14:paraId="5CC0FFF2" w14:textId="77777777" w:rsidR="007751B7" w:rsidRPr="0075791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 w:cstheme="majorBidi"/>
          <w:sz w:val="30"/>
          <w:szCs w:val="30"/>
        </w:rPr>
      </w:pPr>
    </w:p>
    <w:p w14:paraId="7327DAD3" w14:textId="0B608DAD" w:rsidR="007751B7" w:rsidRPr="00757917" w:rsidRDefault="007751B7" w:rsidP="007751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412"/>
        <w:jc w:val="thaiDistribute"/>
        <w:rPr>
          <w:rFonts w:asciiTheme="majorBidi" w:hAnsiTheme="majorBidi"/>
          <w:sz w:val="30"/>
          <w:szCs w:val="30"/>
        </w:rPr>
      </w:pPr>
      <w:r w:rsidRPr="00757917">
        <w:rPr>
          <w:rFonts w:asciiTheme="majorBidi" w:hAnsiTheme="majorBidi" w:cstheme="majorBidi" w:hint="cs"/>
          <w:sz w:val="30"/>
          <w:szCs w:val="30"/>
          <w:cs/>
        </w:rPr>
        <w:t xml:space="preserve">ณ วันที่ </w:t>
      </w:r>
      <w:r w:rsidRPr="00757917">
        <w:rPr>
          <w:rFonts w:asciiTheme="majorBidi" w:hAnsiTheme="majorBidi" w:cstheme="majorBidi"/>
          <w:sz w:val="30"/>
          <w:szCs w:val="30"/>
        </w:rPr>
        <w:t xml:space="preserve">30 </w:t>
      </w:r>
      <w:r w:rsidRPr="00757917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Pr="00757917">
        <w:rPr>
          <w:rFonts w:asciiTheme="majorBidi" w:hAnsiTheme="majorBidi"/>
          <w:sz w:val="30"/>
          <w:szCs w:val="30"/>
          <w:cs/>
        </w:rPr>
        <w:t>กลุ่มบริษัทมีความเสี่ยงจากอัตราแลกเปลี่ยนจากการมีสินทรัพย์และหนี้สินที่เป็นเงินตราต่างประเทศดังนี้</w:t>
      </w:r>
    </w:p>
    <w:p w14:paraId="3BA7C28E" w14:textId="77777777" w:rsidR="00D77F58" w:rsidRPr="00757917" w:rsidRDefault="00D77F58" w:rsidP="008D6CFC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360" w:type="dxa"/>
        <w:tblInd w:w="810" w:type="dxa"/>
        <w:tblLayout w:type="fixed"/>
        <w:tblLook w:val="01E0" w:firstRow="1" w:lastRow="1" w:firstColumn="1" w:lastColumn="1" w:noHBand="0" w:noVBand="0"/>
      </w:tblPr>
      <w:tblGrid>
        <w:gridCol w:w="2430"/>
        <w:gridCol w:w="990"/>
        <w:gridCol w:w="268"/>
        <w:gridCol w:w="992"/>
        <w:gridCol w:w="266"/>
        <w:gridCol w:w="904"/>
        <w:gridCol w:w="266"/>
        <w:gridCol w:w="994"/>
        <w:gridCol w:w="268"/>
        <w:gridCol w:w="902"/>
        <w:gridCol w:w="266"/>
        <w:gridCol w:w="814"/>
      </w:tblGrid>
      <w:tr w:rsidR="00D77F58" w:rsidRPr="00757917" w14:paraId="61D2F3EF" w14:textId="77777777" w:rsidTr="002A32F9">
        <w:trPr>
          <w:tblHeader/>
        </w:trPr>
        <w:tc>
          <w:tcPr>
            <w:tcW w:w="2430" w:type="dxa"/>
            <w:vAlign w:val="bottom"/>
          </w:tcPr>
          <w:p w14:paraId="628C4ED9" w14:textId="0CF29CB7" w:rsidR="00D77F58" w:rsidRPr="00757917" w:rsidRDefault="00D77F58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6930" w:type="dxa"/>
            <w:gridSpan w:val="11"/>
          </w:tcPr>
          <w:p w14:paraId="3BB9CBF9" w14:textId="77777777" w:rsidR="00D77F58" w:rsidRPr="00757917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D77F58" w:rsidRPr="00757917" w14:paraId="459946F8" w14:textId="77777777" w:rsidTr="002A32F9">
        <w:trPr>
          <w:tblHeader/>
        </w:trPr>
        <w:tc>
          <w:tcPr>
            <w:tcW w:w="2430" w:type="dxa"/>
            <w:vAlign w:val="bottom"/>
          </w:tcPr>
          <w:p w14:paraId="74E507EA" w14:textId="77777777" w:rsidR="00D77F58" w:rsidRPr="00757917" w:rsidRDefault="00D77F58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gridSpan w:val="5"/>
          </w:tcPr>
          <w:p w14:paraId="116D9206" w14:textId="77777777" w:rsidR="00D77F58" w:rsidRPr="00757917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2564</w:t>
            </w:r>
          </w:p>
        </w:tc>
        <w:tc>
          <w:tcPr>
            <w:tcW w:w="266" w:type="dxa"/>
          </w:tcPr>
          <w:p w14:paraId="3387A6F4" w14:textId="77777777" w:rsidR="00D77F58" w:rsidRPr="00757917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3244" w:type="dxa"/>
            <w:gridSpan w:val="5"/>
          </w:tcPr>
          <w:p w14:paraId="761CB003" w14:textId="77777777" w:rsidR="00D77F58" w:rsidRPr="00757917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2563</w:t>
            </w:r>
          </w:p>
        </w:tc>
      </w:tr>
      <w:tr w:rsidR="00D77F58" w:rsidRPr="00757917" w14:paraId="6E9F0C2F" w14:textId="77777777" w:rsidTr="002A32F9">
        <w:trPr>
          <w:tblHeader/>
        </w:trPr>
        <w:tc>
          <w:tcPr>
            <w:tcW w:w="2430" w:type="dxa"/>
            <w:vAlign w:val="bottom"/>
            <w:hideMark/>
          </w:tcPr>
          <w:p w14:paraId="244476E1" w14:textId="77777777" w:rsidR="00D77F58" w:rsidRPr="00757917" w:rsidRDefault="00D77F58" w:rsidP="002A32F9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ฐานะเปิดต่อความเสี่ยงจากเงินตราต่างประเทศ</w:t>
            </w: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</w:p>
          <w:p w14:paraId="719166F5" w14:textId="77777777" w:rsidR="00D77F58" w:rsidRPr="00757917" w:rsidRDefault="00D77F58" w:rsidP="002A32F9">
            <w:pPr>
              <w:pStyle w:val="BodyText"/>
              <w:spacing w:after="0"/>
              <w:ind w:left="145" w:right="-405" w:hanging="145"/>
              <w:rPr>
                <w:rFonts w:ascii="Angsana New" w:hAnsi="Angsana New"/>
                <w:b/>
                <w:bCs/>
                <w:i/>
                <w:iCs/>
                <w:color w:val="0000FF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  </w:t>
            </w: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</w:p>
        </w:tc>
        <w:tc>
          <w:tcPr>
            <w:tcW w:w="990" w:type="dxa"/>
            <w:hideMark/>
          </w:tcPr>
          <w:p w14:paraId="7227C14F" w14:textId="77777777" w:rsidR="00D77F58" w:rsidRPr="00757917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</w:t>
            </w:r>
          </w:p>
          <w:p w14:paraId="7A2FDAB9" w14:textId="77777777" w:rsidR="00D77F58" w:rsidRPr="00757917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68" w:type="dxa"/>
          </w:tcPr>
          <w:p w14:paraId="18E6E21F" w14:textId="77777777" w:rsidR="00D77F58" w:rsidRPr="00757917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</w:tcPr>
          <w:p w14:paraId="6C7D7CED" w14:textId="77777777" w:rsidR="00D77F58" w:rsidRPr="00757917" w:rsidRDefault="00D77F58" w:rsidP="002A32F9">
            <w:pPr>
              <w:pStyle w:val="BodyText"/>
              <w:spacing w:after="0"/>
              <w:ind w:left="-118" w:right="-103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52E7CBF" w14:textId="77777777" w:rsidR="00D77F58" w:rsidRPr="00757917" w:rsidRDefault="00D77F58" w:rsidP="002A32F9">
            <w:pPr>
              <w:pStyle w:val="BodyText"/>
              <w:spacing w:after="0"/>
              <w:ind w:left="-118" w:right="-103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66" w:type="dxa"/>
          </w:tcPr>
          <w:p w14:paraId="03746D8D" w14:textId="77777777" w:rsidR="00D77F58" w:rsidRPr="00757917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</w:tcPr>
          <w:p w14:paraId="249B7C9C" w14:textId="77777777" w:rsidR="00D77F58" w:rsidRPr="00757917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7C0843F6" w14:textId="77777777" w:rsidR="00D77F58" w:rsidRPr="00757917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2425A8" w14:textId="77777777" w:rsidR="00D77F58" w:rsidRPr="00757917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266" w:type="dxa"/>
          </w:tcPr>
          <w:p w14:paraId="59C59072" w14:textId="77777777" w:rsidR="00D77F58" w:rsidRPr="00757917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  <w:lang w:eastAsia="en-GB"/>
              </w:rPr>
            </w:pPr>
          </w:p>
        </w:tc>
        <w:tc>
          <w:tcPr>
            <w:tcW w:w="994" w:type="dxa"/>
            <w:hideMark/>
          </w:tcPr>
          <w:p w14:paraId="0B434D45" w14:textId="77777777" w:rsidR="00D77F58" w:rsidRPr="00757917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เงินเหรียญสหรัฐ</w:t>
            </w:r>
          </w:p>
          <w:p w14:paraId="2FF7FA1A" w14:textId="77777777" w:rsidR="00D77F58" w:rsidRPr="00757917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อเมริกา</w:t>
            </w:r>
          </w:p>
        </w:tc>
        <w:tc>
          <w:tcPr>
            <w:tcW w:w="268" w:type="dxa"/>
          </w:tcPr>
          <w:p w14:paraId="57428D76" w14:textId="77777777" w:rsidR="00D77F58" w:rsidRPr="00757917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</w:tcPr>
          <w:p w14:paraId="2F39D5CA" w14:textId="77777777" w:rsidR="00D77F58" w:rsidRPr="00757917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8CB6BC4" w14:textId="77777777" w:rsidR="00D77F58" w:rsidRPr="00757917" w:rsidRDefault="00D77F58" w:rsidP="002A32F9">
            <w:pPr>
              <w:pStyle w:val="BodyText"/>
              <w:spacing w:after="0"/>
              <w:ind w:left="-10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เงินสิงคโปร์ดอลล่าร์</w:t>
            </w:r>
          </w:p>
        </w:tc>
        <w:tc>
          <w:tcPr>
            <w:tcW w:w="266" w:type="dxa"/>
          </w:tcPr>
          <w:p w14:paraId="0EF21FB0" w14:textId="77777777" w:rsidR="00D77F58" w:rsidRPr="00757917" w:rsidRDefault="00D77F58" w:rsidP="002A32F9">
            <w:pPr>
              <w:pStyle w:val="BodyText"/>
              <w:spacing w:after="0"/>
              <w:ind w:right="-405"/>
              <w:jc w:val="center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</w:tcPr>
          <w:p w14:paraId="79B66279" w14:textId="77777777" w:rsidR="00D77F58" w:rsidRPr="00757917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ECBD5B" w14:textId="77777777" w:rsidR="00D77F58" w:rsidRPr="00757917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9294092" w14:textId="77777777" w:rsidR="00D77F58" w:rsidRPr="00757917" w:rsidRDefault="00D77F58" w:rsidP="002A32F9">
            <w:pPr>
              <w:pStyle w:val="BodyText"/>
              <w:spacing w:after="0"/>
              <w:ind w:left="-158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D77F58" w:rsidRPr="00757917" w14:paraId="009A28B5" w14:textId="77777777" w:rsidTr="002A32F9">
        <w:trPr>
          <w:trHeight w:val="20"/>
          <w:tblHeader/>
        </w:trPr>
        <w:tc>
          <w:tcPr>
            <w:tcW w:w="2430" w:type="dxa"/>
            <w:vAlign w:val="bottom"/>
          </w:tcPr>
          <w:p w14:paraId="66A35D89" w14:textId="77777777" w:rsidR="00D77F58" w:rsidRPr="00757917" w:rsidRDefault="00D77F58" w:rsidP="002A32F9">
            <w:pPr>
              <w:pStyle w:val="BodyText"/>
              <w:spacing w:after="0"/>
              <w:ind w:left="145" w:right="-405" w:hanging="145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6930" w:type="dxa"/>
            <w:gridSpan w:val="11"/>
          </w:tcPr>
          <w:p w14:paraId="2448315B" w14:textId="77777777" w:rsidR="00D77F58" w:rsidRPr="00757917" w:rsidRDefault="00D77F58" w:rsidP="002A32F9">
            <w:pPr>
              <w:pStyle w:val="BodyText"/>
              <w:spacing w:after="0"/>
              <w:ind w:left="-97" w:right="-108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i/>
                <w:iCs/>
                <w:sz w:val="24"/>
                <w:szCs w:val="24"/>
              </w:rPr>
              <w:t>(</w:t>
            </w:r>
            <w:r w:rsidRPr="00757917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ล้านบาท</w:t>
            </w:r>
            <w:r w:rsidRPr="00757917">
              <w:rPr>
                <w:rFonts w:ascii="Angsana New" w:hAnsi="Angsana New"/>
                <w:i/>
                <w:iCs/>
                <w:sz w:val="24"/>
                <w:szCs w:val="24"/>
              </w:rPr>
              <w:t>)</w:t>
            </w:r>
          </w:p>
        </w:tc>
      </w:tr>
      <w:tr w:rsidR="00D77F58" w:rsidRPr="00757917" w14:paraId="044822E7" w14:textId="77777777" w:rsidTr="002A32F9">
        <w:trPr>
          <w:gridAfter w:val="11"/>
          <w:wAfter w:w="6930" w:type="dxa"/>
          <w:tblHeader/>
        </w:trPr>
        <w:tc>
          <w:tcPr>
            <w:tcW w:w="2430" w:type="dxa"/>
            <w:hideMark/>
          </w:tcPr>
          <w:p w14:paraId="35186785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D77F58" w:rsidRPr="00757917" w14:paraId="4D9D277D" w14:textId="77777777" w:rsidTr="002A32F9">
        <w:tc>
          <w:tcPr>
            <w:tcW w:w="2430" w:type="dxa"/>
            <w:shd w:val="clear" w:color="auto" w:fill="auto"/>
            <w:hideMark/>
          </w:tcPr>
          <w:p w14:paraId="5E6F9EC4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เงินสดและรายการ</w:t>
            </w:r>
          </w:p>
          <w:p w14:paraId="7B2AB927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เทียบเท่าเงินสด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10DFD90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32</w:t>
            </w:r>
          </w:p>
        </w:tc>
        <w:tc>
          <w:tcPr>
            <w:tcW w:w="268" w:type="dxa"/>
            <w:shd w:val="clear" w:color="auto" w:fill="auto"/>
          </w:tcPr>
          <w:p w14:paraId="00C5427A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2A93E889" w14:textId="77777777" w:rsidR="00D77F58" w:rsidRPr="00757917" w:rsidRDefault="00D77F58" w:rsidP="002A32F9">
            <w:pPr>
              <w:pStyle w:val="BodyText"/>
              <w:tabs>
                <w:tab w:val="clear" w:pos="227"/>
                <w:tab w:val="left" w:pos="248"/>
              </w:tabs>
              <w:spacing w:after="0"/>
              <w:ind w:left="-112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074C9BAD" w14:textId="77777777" w:rsidR="00D77F58" w:rsidRPr="00757917" w:rsidRDefault="00D77F58" w:rsidP="002A32F9">
            <w:pPr>
              <w:pStyle w:val="BodyText"/>
              <w:tabs>
                <w:tab w:val="clear" w:pos="227"/>
                <w:tab w:val="left" w:pos="248"/>
              </w:tabs>
              <w:spacing w:after="0"/>
              <w:ind w:left="-112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20FCFAE7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243230D8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32</w:t>
            </w:r>
          </w:p>
        </w:tc>
        <w:tc>
          <w:tcPr>
            <w:tcW w:w="266" w:type="dxa"/>
            <w:shd w:val="clear" w:color="auto" w:fill="auto"/>
          </w:tcPr>
          <w:p w14:paraId="3488A426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790E278C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1,126</w:t>
            </w:r>
          </w:p>
        </w:tc>
        <w:tc>
          <w:tcPr>
            <w:tcW w:w="268" w:type="dxa"/>
            <w:shd w:val="clear" w:color="auto" w:fill="auto"/>
          </w:tcPr>
          <w:p w14:paraId="2F1010F9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  <w:vAlign w:val="bottom"/>
          </w:tcPr>
          <w:p w14:paraId="1667D9EE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266" w:type="dxa"/>
            <w:shd w:val="clear" w:color="auto" w:fill="auto"/>
          </w:tcPr>
          <w:p w14:paraId="29203F27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55237DC7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1,129</w:t>
            </w:r>
          </w:p>
        </w:tc>
      </w:tr>
      <w:tr w:rsidR="00D77F58" w:rsidRPr="00757917" w14:paraId="4F7A9E64" w14:textId="77777777" w:rsidTr="002A32F9">
        <w:tc>
          <w:tcPr>
            <w:tcW w:w="2430" w:type="dxa"/>
            <w:shd w:val="clear" w:color="auto" w:fill="auto"/>
          </w:tcPr>
          <w:p w14:paraId="2100CB57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เจ้าหนี้</w:t>
            </w:r>
            <w:r w:rsidRPr="00757917">
              <w:rPr>
                <w:rFonts w:ascii="Angsana New" w:hAnsi="Angsana New" w:hint="cs"/>
                <w:sz w:val="24"/>
                <w:szCs w:val="24"/>
                <w:cs/>
              </w:rPr>
              <w:t>อื่น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68595C8" w14:textId="77777777" w:rsidR="00D77F58" w:rsidRPr="00757917" w:rsidRDefault="00D77F58" w:rsidP="002A32F9">
            <w:pPr>
              <w:pStyle w:val="BodyText"/>
              <w:spacing w:after="0"/>
              <w:ind w:right="-46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8" w:type="dxa"/>
            <w:shd w:val="clear" w:color="auto" w:fill="auto"/>
          </w:tcPr>
          <w:p w14:paraId="3DCFF6F1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E415ADB" w14:textId="77777777" w:rsidR="00D77F58" w:rsidRPr="00757917" w:rsidRDefault="00D77F58" w:rsidP="002A32F9">
            <w:pPr>
              <w:pStyle w:val="BodyText"/>
              <w:tabs>
                <w:tab w:val="clear" w:pos="680"/>
                <w:tab w:val="left" w:pos="608"/>
              </w:tabs>
              <w:spacing w:after="0"/>
              <w:ind w:left="-112" w:right="-30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(30)</w:t>
            </w:r>
          </w:p>
        </w:tc>
        <w:tc>
          <w:tcPr>
            <w:tcW w:w="266" w:type="dxa"/>
            <w:shd w:val="clear" w:color="auto" w:fill="auto"/>
          </w:tcPr>
          <w:p w14:paraId="5C47858F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EDB9E7C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(30)</w:t>
            </w:r>
          </w:p>
        </w:tc>
        <w:tc>
          <w:tcPr>
            <w:tcW w:w="266" w:type="dxa"/>
            <w:shd w:val="clear" w:color="auto" w:fill="auto"/>
          </w:tcPr>
          <w:p w14:paraId="0A5BC53B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7DAA152A" w14:textId="77777777" w:rsidR="00D77F58" w:rsidRPr="00757917" w:rsidRDefault="00D77F58" w:rsidP="002A32F9">
            <w:pPr>
              <w:pStyle w:val="BodyText"/>
              <w:spacing w:after="0"/>
              <w:ind w:right="-46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8" w:type="dxa"/>
            <w:shd w:val="clear" w:color="auto" w:fill="auto"/>
          </w:tcPr>
          <w:p w14:paraId="00FAD6F6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  <w:vAlign w:val="bottom"/>
          </w:tcPr>
          <w:p w14:paraId="321541A8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(25)</w:t>
            </w:r>
          </w:p>
        </w:tc>
        <w:tc>
          <w:tcPr>
            <w:tcW w:w="266" w:type="dxa"/>
            <w:shd w:val="clear" w:color="auto" w:fill="auto"/>
          </w:tcPr>
          <w:p w14:paraId="74849CE6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1E842B37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(25)</w:t>
            </w:r>
          </w:p>
        </w:tc>
      </w:tr>
      <w:tr w:rsidR="00D77F58" w:rsidRPr="00757917" w14:paraId="535E07CF" w14:textId="77777777" w:rsidTr="002A32F9">
        <w:tc>
          <w:tcPr>
            <w:tcW w:w="2430" w:type="dxa"/>
            <w:shd w:val="clear" w:color="auto" w:fill="auto"/>
            <w:hideMark/>
          </w:tcPr>
          <w:p w14:paraId="2E1B521F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  <w:cs/>
              </w:rPr>
              <w:t>หนี้สินที่มีภาระดอกเบี้ย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92A4966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(389)</w:t>
            </w:r>
          </w:p>
        </w:tc>
        <w:tc>
          <w:tcPr>
            <w:tcW w:w="268" w:type="dxa"/>
            <w:shd w:val="clear" w:color="auto" w:fill="auto"/>
          </w:tcPr>
          <w:p w14:paraId="164EBB9A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14:paraId="657FCBD9" w14:textId="77777777" w:rsidR="00D77F58" w:rsidRPr="00757917" w:rsidRDefault="00D77F58" w:rsidP="002A32F9">
            <w:pPr>
              <w:pStyle w:val="BodyText"/>
              <w:spacing w:after="0"/>
              <w:ind w:left="-112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72BC39EB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4" w:type="dxa"/>
            <w:shd w:val="clear" w:color="auto" w:fill="auto"/>
            <w:vAlign w:val="bottom"/>
          </w:tcPr>
          <w:p w14:paraId="3A06D067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(389)</w:t>
            </w:r>
          </w:p>
        </w:tc>
        <w:tc>
          <w:tcPr>
            <w:tcW w:w="266" w:type="dxa"/>
            <w:shd w:val="clear" w:color="auto" w:fill="auto"/>
          </w:tcPr>
          <w:p w14:paraId="3275C5C7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94" w:type="dxa"/>
            <w:shd w:val="clear" w:color="auto" w:fill="auto"/>
            <w:vAlign w:val="bottom"/>
          </w:tcPr>
          <w:p w14:paraId="6B312C45" w14:textId="77777777" w:rsidR="00D77F58" w:rsidRPr="00757917" w:rsidRDefault="00D77F58" w:rsidP="002A32F9">
            <w:pPr>
              <w:pStyle w:val="BodyText"/>
              <w:spacing w:after="0"/>
              <w:ind w:right="-46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8" w:type="dxa"/>
            <w:shd w:val="clear" w:color="auto" w:fill="auto"/>
          </w:tcPr>
          <w:p w14:paraId="587C501F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902" w:type="dxa"/>
            <w:shd w:val="clear" w:color="auto" w:fill="auto"/>
            <w:vAlign w:val="bottom"/>
          </w:tcPr>
          <w:p w14:paraId="341A953F" w14:textId="77777777" w:rsidR="00D77F58" w:rsidRPr="00757917" w:rsidRDefault="00D77F58" w:rsidP="002A32F9">
            <w:pPr>
              <w:pStyle w:val="BodyText"/>
              <w:spacing w:after="0"/>
              <w:ind w:right="-46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266" w:type="dxa"/>
            <w:shd w:val="clear" w:color="auto" w:fill="auto"/>
          </w:tcPr>
          <w:p w14:paraId="7ADC5F82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814" w:type="dxa"/>
            <w:shd w:val="clear" w:color="auto" w:fill="auto"/>
            <w:vAlign w:val="bottom"/>
          </w:tcPr>
          <w:p w14:paraId="73490552" w14:textId="77777777" w:rsidR="00D77F58" w:rsidRPr="00757917" w:rsidRDefault="00D77F58" w:rsidP="002A32F9">
            <w:pPr>
              <w:pStyle w:val="BodyText"/>
              <w:spacing w:after="0"/>
              <w:ind w:right="-46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757917">
              <w:rPr>
                <w:rFonts w:ascii="Angsana New" w:hAnsi="Angsana New"/>
                <w:sz w:val="24"/>
                <w:szCs w:val="24"/>
              </w:rPr>
              <w:t>-</w:t>
            </w:r>
          </w:p>
        </w:tc>
      </w:tr>
      <w:tr w:rsidR="00D77F58" w:rsidRPr="00757917" w14:paraId="21BA1EA0" w14:textId="77777777" w:rsidTr="002A32F9">
        <w:tc>
          <w:tcPr>
            <w:tcW w:w="2430" w:type="dxa"/>
            <w:shd w:val="clear" w:color="auto" w:fill="auto"/>
            <w:hideMark/>
          </w:tcPr>
          <w:p w14:paraId="595E7520" w14:textId="77777777" w:rsidR="00D77F58" w:rsidRPr="00757917" w:rsidRDefault="00D77F58" w:rsidP="002A32F9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ยอดบัญชีในงบแสดงฐานะ</w:t>
            </w:r>
          </w:p>
          <w:p w14:paraId="17C0402B" w14:textId="77777777" w:rsidR="00D77F58" w:rsidRPr="00757917" w:rsidRDefault="00D77F58" w:rsidP="002A32F9">
            <w:pPr>
              <w:pStyle w:val="BodyText"/>
              <w:spacing w:after="0"/>
              <w:ind w:left="156" w:right="-405" w:hanging="156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การเงินที่มีความเสี่ยง</w:t>
            </w: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 xml:space="preserve">            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456A688B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(357)</w:t>
            </w:r>
          </w:p>
        </w:tc>
        <w:tc>
          <w:tcPr>
            <w:tcW w:w="268" w:type="dxa"/>
            <w:shd w:val="clear" w:color="auto" w:fill="auto"/>
          </w:tcPr>
          <w:p w14:paraId="1E397BCF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E4F697A" w14:textId="77777777" w:rsidR="00D77F58" w:rsidRPr="00757917" w:rsidRDefault="00D77F58" w:rsidP="002A32F9">
            <w:pPr>
              <w:pStyle w:val="BodyText"/>
              <w:tabs>
                <w:tab w:val="clear" w:pos="680"/>
                <w:tab w:val="left" w:pos="608"/>
              </w:tabs>
              <w:spacing w:after="0"/>
              <w:ind w:left="-112" w:right="-3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678E266A" w14:textId="77777777" w:rsidR="00D77F58" w:rsidRPr="00757917" w:rsidRDefault="00D77F58" w:rsidP="002A32F9">
            <w:pPr>
              <w:pStyle w:val="BodyText"/>
              <w:tabs>
                <w:tab w:val="clear" w:pos="680"/>
                <w:tab w:val="left" w:pos="608"/>
              </w:tabs>
              <w:spacing w:after="0"/>
              <w:ind w:left="-112" w:right="-3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(30)</w:t>
            </w:r>
          </w:p>
        </w:tc>
        <w:tc>
          <w:tcPr>
            <w:tcW w:w="266" w:type="dxa"/>
            <w:shd w:val="clear" w:color="auto" w:fill="auto"/>
          </w:tcPr>
          <w:p w14:paraId="53649A15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5577EED8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(387)</w:t>
            </w:r>
          </w:p>
        </w:tc>
        <w:tc>
          <w:tcPr>
            <w:tcW w:w="266" w:type="dxa"/>
            <w:shd w:val="clear" w:color="auto" w:fill="auto"/>
          </w:tcPr>
          <w:p w14:paraId="7512BECA" w14:textId="77777777" w:rsidR="00D77F58" w:rsidRPr="00757917" w:rsidRDefault="00D77F58" w:rsidP="002A32F9">
            <w:pPr>
              <w:pStyle w:val="BodyText"/>
              <w:spacing w:after="0"/>
              <w:ind w:right="-405"/>
              <w:jc w:val="both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B2E41EB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1,126</w:t>
            </w:r>
          </w:p>
        </w:tc>
        <w:tc>
          <w:tcPr>
            <w:tcW w:w="268" w:type="dxa"/>
            <w:shd w:val="clear" w:color="auto" w:fill="auto"/>
          </w:tcPr>
          <w:p w14:paraId="68A3BBFF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90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C700791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(22)</w:t>
            </w:r>
          </w:p>
        </w:tc>
        <w:tc>
          <w:tcPr>
            <w:tcW w:w="266" w:type="dxa"/>
            <w:shd w:val="clear" w:color="auto" w:fill="auto"/>
          </w:tcPr>
          <w:p w14:paraId="20DF2F07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2D1BE201" w14:textId="77777777" w:rsidR="00D77F58" w:rsidRPr="00757917" w:rsidRDefault="00D77F58" w:rsidP="002A32F9">
            <w:pPr>
              <w:pStyle w:val="BodyText"/>
              <w:spacing w:after="0"/>
              <w:ind w:right="-46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757917">
              <w:rPr>
                <w:rFonts w:ascii="Angsana New" w:hAnsi="Angsana New"/>
                <w:b/>
                <w:bCs/>
                <w:sz w:val="24"/>
                <w:szCs w:val="24"/>
              </w:rPr>
              <w:t>(1,104)</w:t>
            </w:r>
          </w:p>
        </w:tc>
      </w:tr>
    </w:tbl>
    <w:p w14:paraId="757A405B" w14:textId="4AC99A99" w:rsidR="00D77F58" w:rsidRPr="00757917" w:rsidRDefault="00D77F58" w:rsidP="008D6CFC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</w:p>
    <w:p w14:paraId="2EB4C394" w14:textId="77777777" w:rsidR="00D77F58" w:rsidRPr="00757917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757917">
        <w:rPr>
          <w:rFonts w:asciiTheme="majorBidi" w:hAnsiTheme="majorBidi" w:cstheme="majorBidi" w:hint="cs"/>
          <w:i/>
          <w:iCs/>
          <w:sz w:val="30"/>
          <w:szCs w:val="30"/>
          <w:cs/>
        </w:rPr>
        <w:t>สัญญาแลกเปลี่ยนสกุลเงินตราต่างประเทศ</w:t>
      </w:r>
    </w:p>
    <w:p w14:paraId="35E509C6" w14:textId="77777777" w:rsidR="00D77F58" w:rsidRPr="00757917" w:rsidRDefault="00D77F58" w:rsidP="008D6CFC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</w:p>
    <w:p w14:paraId="48D40274" w14:textId="2FC2F27A" w:rsidR="00D608F9" w:rsidRPr="00757917" w:rsidRDefault="00D608F9" w:rsidP="00D608F9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ณ วันที่ </w:t>
      </w:r>
      <w:r w:rsidRPr="00757917">
        <w:rPr>
          <w:rFonts w:asciiTheme="majorBidi" w:hAnsiTheme="majorBidi" w:cstheme="majorBidi"/>
          <w:sz w:val="30"/>
          <w:szCs w:val="30"/>
          <w:lang w:val="en-US" w:bidi="th-TH"/>
        </w:rPr>
        <w:t xml:space="preserve">30 </w:t>
      </w:r>
      <w:r w:rsidRPr="00757917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กันยายน </w:t>
      </w:r>
      <w:r w:rsidRPr="00757917">
        <w:rPr>
          <w:rFonts w:asciiTheme="majorBidi" w:hAnsiTheme="majorBidi" w:cstheme="majorBidi"/>
          <w:sz w:val="30"/>
          <w:szCs w:val="30"/>
          <w:lang w:val="en-US" w:bidi="th-TH"/>
        </w:rPr>
        <w:t xml:space="preserve">2564 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>บริษัทย่อยแห่งหนึ่งมีสัญญาแลกเปลี่ยนสกุลเงินตราต่างประเทศ</w:t>
      </w:r>
      <w:r w:rsidRPr="00757917">
        <w:rPr>
          <w:rFonts w:asciiTheme="majorBidi" w:hAnsiTheme="majorBidi" w:cstheme="majorBidi"/>
          <w:sz w:val="30"/>
          <w:szCs w:val="30"/>
        </w:rPr>
        <w:t xml:space="preserve"> (cross currency swap) 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>กับธนาคารในประเทศแห่งหนึ่งสำหรับเงินกู้ยืมระยะยาวคงเหลือจำนวนเงิน</w:t>
      </w:r>
      <w:r w:rsidRPr="00757917">
        <w:rPr>
          <w:rFonts w:asciiTheme="majorBidi" w:hAnsiTheme="majorBidi" w:cstheme="majorBidi"/>
          <w:sz w:val="30"/>
          <w:szCs w:val="30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lang w:val="en-US"/>
        </w:rPr>
        <w:t xml:space="preserve">11.42 </w:t>
      </w:r>
      <w:r w:rsidRPr="00757917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ล้านเหรียญสหรัฐอเมริกา 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โดยบริษัทมีภาระผูกพันที่ต้องจ่ายเงินต้นจำนวน </w:t>
      </w:r>
      <w:r w:rsidRPr="00757917">
        <w:rPr>
          <w:rFonts w:asciiTheme="majorBidi" w:hAnsiTheme="majorBidi" w:cstheme="majorBidi"/>
          <w:sz w:val="30"/>
          <w:szCs w:val="30"/>
          <w:lang w:val="en-US" w:bidi="th-TH"/>
        </w:rPr>
        <w:t>366</w:t>
      </w:r>
      <w:r w:rsidR="00D26677" w:rsidRPr="00757917">
        <w:rPr>
          <w:rFonts w:asciiTheme="majorBidi" w:hAnsiTheme="majorBidi" w:cstheme="majorBidi"/>
          <w:sz w:val="30"/>
          <w:szCs w:val="30"/>
          <w:lang w:val="en-US" w:bidi="th-TH"/>
        </w:rPr>
        <w:t>.00</w:t>
      </w:r>
      <w:r w:rsidRPr="00757917">
        <w:rPr>
          <w:rFonts w:asciiTheme="majorBidi" w:hAnsiTheme="majorBidi" w:cstheme="majorBidi"/>
          <w:sz w:val="30"/>
          <w:szCs w:val="30"/>
          <w:lang w:val="en-US" w:bidi="th-TH"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ล้านบาทและดอกเบี้ย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>อัตราลอยตัวใน</w:t>
      </w:r>
      <w:r w:rsidRPr="00757917">
        <w:rPr>
          <w:rFonts w:asciiTheme="majorBidi" w:hAnsiTheme="majorBidi" w:cstheme="majorBidi"/>
          <w:sz w:val="30"/>
          <w:szCs w:val="30"/>
          <w:cs/>
          <w:lang w:val="en-US" w:bidi="th-TH"/>
        </w:rPr>
        <w:t>สกุลเงินบาท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 xml:space="preserve"> เพื่อแลกเปลี่ยนกับ</w:t>
      </w:r>
      <w:r w:rsidRPr="00757917">
        <w:rPr>
          <w:rFonts w:asciiTheme="majorBidi" w:hAnsiTheme="majorBidi" w:cstheme="majorBidi"/>
          <w:sz w:val="30"/>
          <w:szCs w:val="30"/>
          <w:cs/>
          <w:lang w:val="en-US" w:bidi="th-TH"/>
        </w:rPr>
        <w:t xml:space="preserve">เงินต้นจำนวน </w:t>
      </w:r>
      <w:r w:rsidRPr="00757917">
        <w:rPr>
          <w:rFonts w:asciiTheme="majorBidi" w:hAnsiTheme="majorBidi" w:cstheme="majorBidi"/>
          <w:sz w:val="30"/>
          <w:szCs w:val="30"/>
          <w:lang w:val="en-US" w:bidi="th-TH"/>
        </w:rPr>
        <w:t xml:space="preserve">11.42 </w:t>
      </w:r>
      <w:r w:rsidRPr="00757917">
        <w:rPr>
          <w:rFonts w:asciiTheme="majorBidi" w:hAnsiTheme="majorBidi" w:cstheme="majorBidi"/>
          <w:sz w:val="30"/>
          <w:szCs w:val="30"/>
          <w:cs/>
          <w:lang w:val="en-US" w:bidi="th-TH"/>
        </w:rPr>
        <w:t>ล้านเหรียญสหรัฐอเมริกา</w:t>
      </w:r>
      <w:r w:rsidRPr="00757917">
        <w:rPr>
          <w:rFonts w:asciiTheme="majorBidi" w:hAnsiTheme="majorBidi" w:cstheme="majorBidi"/>
          <w:sz w:val="30"/>
          <w:szCs w:val="30"/>
          <w:cs/>
          <w:lang w:bidi="th-TH"/>
        </w:rPr>
        <w:t xml:space="preserve">และดอกเบี้ยอัตราลอยตัวในสกุลเงินเหรียญสหรัฐอเมริกา </w:t>
      </w:r>
    </w:p>
    <w:p w14:paraId="409401D0" w14:textId="77777777" w:rsidR="00D77F58" w:rsidRPr="00757917" w:rsidRDefault="00D77F58" w:rsidP="00D77F58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900" w:right="-565"/>
        <w:jc w:val="thaiDistribute"/>
        <w:rPr>
          <w:rFonts w:asciiTheme="majorBidi" w:hAnsiTheme="majorBidi" w:cstheme="majorBidi"/>
          <w:sz w:val="30"/>
          <w:szCs w:val="30"/>
        </w:rPr>
      </w:pPr>
    </w:p>
    <w:p w14:paraId="706EDD72" w14:textId="77777777" w:rsidR="00D608F9" w:rsidRPr="00757917" w:rsidRDefault="00D608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  <w:cs/>
          <w:lang w:val="en-GB" w:eastAsia="x-none" w:bidi="ar-SA"/>
        </w:rPr>
      </w:pPr>
      <w:r w:rsidRPr="00757917">
        <w:rPr>
          <w:rFonts w:asciiTheme="majorBidi" w:hAnsiTheme="majorBidi" w:cstheme="majorBidi"/>
          <w:i/>
          <w:iCs/>
          <w:sz w:val="30"/>
          <w:szCs w:val="30"/>
        </w:rPr>
        <w:br w:type="page"/>
      </w:r>
    </w:p>
    <w:p w14:paraId="4FB548BA" w14:textId="3052B823" w:rsidR="00A8593F" w:rsidRPr="00757917" w:rsidRDefault="00A8593F" w:rsidP="00A8593F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การวิเคราะห์ความอ่อนไหว</w:t>
      </w:r>
      <w:r w:rsidRPr="00757917">
        <w:rPr>
          <w:rFonts w:asciiTheme="majorBidi" w:hAnsiTheme="majorBidi" w:cstheme="majorBidi" w:hint="cs"/>
          <w:b/>
          <w:bCs/>
          <w:color w:val="0000FF"/>
          <w:sz w:val="30"/>
          <w:szCs w:val="30"/>
          <w:cs/>
        </w:rPr>
        <w:t xml:space="preserve"> </w:t>
      </w:r>
    </w:p>
    <w:p w14:paraId="78B3DBB6" w14:textId="77777777" w:rsidR="00A8593F" w:rsidRPr="00757917" w:rsidRDefault="00A8593F" w:rsidP="00A859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1440"/>
        <w:jc w:val="thaiDistribute"/>
        <w:rPr>
          <w:rFonts w:asciiTheme="majorBidi" w:hAnsiTheme="majorBidi" w:cstheme="majorBidi"/>
          <w:sz w:val="20"/>
          <w:szCs w:val="20"/>
        </w:rPr>
      </w:pPr>
    </w:p>
    <w:p w14:paraId="65EA9DC6" w14:textId="7803578B" w:rsidR="00A8593F" w:rsidRPr="00757917" w:rsidRDefault="00A8593F" w:rsidP="00630CA4">
      <w:pPr>
        <w:pStyle w:val="block"/>
        <w:tabs>
          <w:tab w:val="left" w:pos="720"/>
        </w:tabs>
        <w:spacing w:after="0" w:line="240" w:lineRule="atLeast"/>
        <w:ind w:left="1440"/>
        <w:jc w:val="thaiDistribute"/>
        <w:rPr>
          <w:rFonts w:asciiTheme="majorBidi" w:hAnsiTheme="majorBidi" w:cstheme="majorBidi"/>
          <w:spacing w:val="-4"/>
          <w:sz w:val="30"/>
          <w:szCs w:val="30"/>
          <w:lang w:val="en-US" w:bidi="th-TH"/>
        </w:rPr>
      </w:pPr>
      <w:r w:rsidRPr="00757917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การแข็งค่า</w:t>
      </w:r>
      <w:r w:rsidR="00630CA4" w:rsidRPr="00757917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 xml:space="preserve"> </w:t>
      </w:r>
      <w:r w:rsidRPr="00757917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>(การอ่อนค่า) ที่เป็นไปได้อย่างสมเหตุสมผลของ</w:t>
      </w:r>
      <w:r w:rsidRPr="00757917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เงินเหรียญสหรัฐอเมริกา</w:t>
      </w:r>
      <w:r w:rsidR="00770708" w:rsidRPr="00757917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 xml:space="preserve"> และเงิน</w:t>
      </w:r>
      <w:r w:rsidR="00D34D50" w:rsidRPr="00757917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สิงคโปร์</w:t>
      </w:r>
      <w:r w:rsidR="00630CA4" w:rsidRPr="00757917">
        <w:rPr>
          <w:rFonts w:asciiTheme="majorBidi" w:hAnsiTheme="majorBidi" w:cstheme="majorBidi" w:hint="cs"/>
          <w:spacing w:val="-4"/>
          <w:sz w:val="30"/>
          <w:szCs w:val="30"/>
          <w:cs/>
          <w:lang w:bidi="th-TH"/>
        </w:rPr>
        <w:t>ดอลลาร์</w:t>
      </w:r>
      <w:r w:rsidRPr="00757917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ที่มีต่อเงินสกุลอื่นๆ ณ วันที่ </w:t>
      </w:r>
      <w:r w:rsidR="00460DDC" w:rsidRPr="00757917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30</w:t>
      </w:r>
      <w:r w:rsidR="00630CA4" w:rsidRPr="00757917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 xml:space="preserve"> </w:t>
      </w:r>
      <w:r w:rsidR="00630CA4" w:rsidRPr="00757917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กันยายน </w:t>
      </w:r>
      <w:r w:rsidR="00460DDC" w:rsidRPr="00757917">
        <w:rPr>
          <w:rFonts w:asciiTheme="majorBidi" w:hAnsiTheme="majorBidi" w:cstheme="majorBidi"/>
          <w:spacing w:val="-4"/>
          <w:sz w:val="30"/>
          <w:szCs w:val="30"/>
          <w:lang w:val="en-US" w:bidi="th-TH"/>
        </w:rPr>
        <w:t>2564</w:t>
      </w:r>
      <w:r w:rsidRPr="00757917">
        <w:rPr>
          <w:rFonts w:asciiTheme="majorBidi" w:hAnsiTheme="majorBidi" w:cstheme="majorBidi" w:hint="cs"/>
          <w:spacing w:val="-4"/>
          <w:sz w:val="30"/>
          <w:szCs w:val="30"/>
          <w:lang w:val="en-US" w:bidi="th-TH"/>
        </w:rPr>
        <w:t xml:space="preserve"> </w:t>
      </w:r>
      <w:r w:rsidRPr="00757917">
        <w:rPr>
          <w:rFonts w:asciiTheme="majorBidi" w:hAnsiTheme="majorBidi" w:cstheme="majorBidi" w:hint="cs"/>
          <w:spacing w:val="-4"/>
          <w:sz w:val="30"/>
          <w:szCs w:val="30"/>
          <w:cs/>
          <w:lang w:val="en-US" w:bidi="th-TH"/>
        </w:rPr>
        <w:t xml:space="preserve">ที่ส่งผลกระทบต่อการวัดมูลค่าของเครื่องมือทางการเงินในสกุลเงินตราต่างประเทศ และส่งผลกระทบต่อส่วนของผู้ถือหุ้นและกำไรหรือขาดทุนเป็นจำนวนเงินตามที่แสดงไว้ด้านล่าง การวิเคราะห์ข้างต้นตั้งอยู่บนข้อสมมติที่ว่าตัวแปรอื่นโดยเฉพาะอัตราดอกเบี้ยเป็นอัตราคงที่ และไม่คำนึงถึงผลกระทบที่มีต่อยอดขายและยอดซื้อที่คาดการณ์ไว้ </w:t>
      </w:r>
    </w:p>
    <w:p w14:paraId="09E40B7D" w14:textId="3342758B" w:rsidR="00D77F58" w:rsidRPr="00757917" w:rsidRDefault="00D77F58"/>
    <w:tbl>
      <w:tblPr>
        <w:tblW w:w="8315" w:type="dxa"/>
        <w:tblInd w:w="13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2700"/>
        <w:gridCol w:w="989"/>
        <w:gridCol w:w="990"/>
        <w:gridCol w:w="180"/>
        <w:gridCol w:w="1030"/>
        <w:gridCol w:w="180"/>
        <w:gridCol w:w="1073"/>
        <w:gridCol w:w="180"/>
        <w:gridCol w:w="993"/>
      </w:tblGrid>
      <w:tr w:rsidR="00D77F58" w:rsidRPr="00757917" w14:paraId="47F9ADE9" w14:textId="77777777" w:rsidTr="002A32F9">
        <w:trPr>
          <w:tblHeader/>
        </w:trPr>
        <w:tc>
          <w:tcPr>
            <w:tcW w:w="2700" w:type="dxa"/>
          </w:tcPr>
          <w:p w14:paraId="69C63025" w14:textId="533A97F2" w:rsidR="00D77F58" w:rsidRPr="00757917" w:rsidRDefault="00D77F58" w:rsidP="002A32F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</w:rPr>
            </w:pPr>
          </w:p>
        </w:tc>
        <w:tc>
          <w:tcPr>
            <w:tcW w:w="989" w:type="dxa"/>
          </w:tcPr>
          <w:p w14:paraId="7331E77C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626" w:type="dxa"/>
            <w:gridSpan w:val="7"/>
            <w:hideMark/>
          </w:tcPr>
          <w:p w14:paraId="5C8A7D67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b w:val="0"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D77F58" w:rsidRPr="00757917" w14:paraId="422E5BAA" w14:textId="77777777" w:rsidTr="002A32F9">
        <w:trPr>
          <w:trHeight w:val="218"/>
          <w:tblHeader/>
        </w:trPr>
        <w:tc>
          <w:tcPr>
            <w:tcW w:w="2700" w:type="dxa"/>
          </w:tcPr>
          <w:p w14:paraId="5091A726" w14:textId="77777777" w:rsidR="00D77F58" w:rsidRPr="00757917" w:rsidRDefault="00D77F58" w:rsidP="002A32F9">
            <w:pPr>
              <w:spacing w:line="240" w:lineRule="auto"/>
              <w:rPr>
                <w:rFonts w:asciiTheme="majorBidi" w:hAnsiTheme="majorBidi" w:cstheme="majorBidi"/>
                <w:i/>
                <w:iCs/>
                <w:color w:val="0000FF"/>
                <w:sz w:val="24"/>
                <w:szCs w:val="24"/>
                <w:cs/>
                <w:lang w:bidi="ar-SA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30 </w:t>
            </w:r>
            <w:r w:rsidRPr="00757917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 xml:space="preserve">กันยายน </w:t>
            </w: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2564</w:t>
            </w:r>
          </w:p>
        </w:tc>
        <w:tc>
          <w:tcPr>
            <w:tcW w:w="989" w:type="dxa"/>
          </w:tcPr>
          <w:p w14:paraId="7EC63F08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อัตราการ</w:t>
            </w:r>
          </w:p>
        </w:tc>
        <w:tc>
          <w:tcPr>
            <w:tcW w:w="2200" w:type="dxa"/>
            <w:gridSpan w:val="3"/>
            <w:hideMark/>
          </w:tcPr>
          <w:p w14:paraId="166D1B22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กำไรหรือขาดทุน</w:t>
            </w:r>
          </w:p>
        </w:tc>
        <w:tc>
          <w:tcPr>
            <w:tcW w:w="180" w:type="dxa"/>
          </w:tcPr>
          <w:p w14:paraId="72B69953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2246" w:type="dxa"/>
            <w:gridSpan w:val="3"/>
            <w:hideMark/>
          </w:tcPr>
          <w:p w14:paraId="62250B46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ส่วนของเจ้าของสุทธิจากภาษี</w:t>
            </w:r>
          </w:p>
        </w:tc>
      </w:tr>
      <w:tr w:rsidR="00D77F58" w:rsidRPr="00757917" w14:paraId="0FF13495" w14:textId="77777777" w:rsidTr="002A32F9">
        <w:trPr>
          <w:tblHeader/>
        </w:trPr>
        <w:tc>
          <w:tcPr>
            <w:tcW w:w="2700" w:type="dxa"/>
          </w:tcPr>
          <w:p w14:paraId="077F5D6E" w14:textId="77777777" w:rsidR="00D77F58" w:rsidRPr="00757917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89" w:type="dxa"/>
            <w:hideMark/>
          </w:tcPr>
          <w:p w14:paraId="3C30022E" w14:textId="77777777" w:rsidR="00D77F58" w:rsidRPr="00757917" w:rsidRDefault="00D77F58" w:rsidP="002A32F9">
            <w:pPr>
              <w:pStyle w:val="acctmergecolhdg"/>
              <w:spacing w:line="240" w:lineRule="auto"/>
              <w:ind w:right="-81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เปลี่ยนแปลง</w:t>
            </w:r>
          </w:p>
        </w:tc>
        <w:tc>
          <w:tcPr>
            <w:tcW w:w="990" w:type="dxa"/>
            <w:hideMark/>
          </w:tcPr>
          <w:p w14:paraId="18D0618D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0D3B129A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hideMark/>
          </w:tcPr>
          <w:p w14:paraId="2E455026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  <w:tc>
          <w:tcPr>
            <w:tcW w:w="180" w:type="dxa"/>
          </w:tcPr>
          <w:p w14:paraId="3420901B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hideMark/>
          </w:tcPr>
          <w:p w14:paraId="60452E87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การแข็งค่า</w:t>
            </w:r>
          </w:p>
        </w:tc>
        <w:tc>
          <w:tcPr>
            <w:tcW w:w="180" w:type="dxa"/>
          </w:tcPr>
          <w:p w14:paraId="5916DF43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hideMark/>
          </w:tcPr>
          <w:p w14:paraId="5D7FEE98" w14:textId="77777777" w:rsidR="00D77F58" w:rsidRPr="00757917" w:rsidRDefault="00D77F58" w:rsidP="002A32F9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การอ่อนค่า</w:t>
            </w:r>
          </w:p>
        </w:tc>
      </w:tr>
      <w:tr w:rsidR="00D77F58" w:rsidRPr="00757917" w14:paraId="295AA254" w14:textId="77777777" w:rsidTr="002A32F9">
        <w:trPr>
          <w:tblHeader/>
        </w:trPr>
        <w:tc>
          <w:tcPr>
            <w:tcW w:w="2700" w:type="dxa"/>
          </w:tcPr>
          <w:p w14:paraId="337AF92B" w14:textId="77777777" w:rsidR="00D77F58" w:rsidRPr="00757917" w:rsidRDefault="00D77F58" w:rsidP="002A32F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989" w:type="dxa"/>
          </w:tcPr>
          <w:p w14:paraId="0FB5B393" w14:textId="77777777" w:rsidR="00D77F58" w:rsidRPr="00757917" w:rsidRDefault="00D77F58" w:rsidP="002A32F9">
            <w:pPr>
              <w:pStyle w:val="acctfourfigures"/>
              <w:tabs>
                <w:tab w:val="clear" w:pos="765"/>
                <w:tab w:val="decimal" w:pos="547"/>
              </w:tabs>
              <w:spacing w:line="240" w:lineRule="auto"/>
              <w:ind w:left="-83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</w:pPr>
            <w:r w:rsidRPr="00757917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(ร้</w:t>
            </w: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  <w:t>อยละ</w:t>
            </w:r>
            <w:r w:rsidRPr="00757917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)</w:t>
            </w:r>
          </w:p>
        </w:tc>
        <w:tc>
          <w:tcPr>
            <w:tcW w:w="4626" w:type="dxa"/>
            <w:gridSpan w:val="7"/>
            <w:hideMark/>
          </w:tcPr>
          <w:p w14:paraId="48B6D6C8" w14:textId="77777777" w:rsidR="00D77F58" w:rsidRPr="00757917" w:rsidRDefault="00D77F58" w:rsidP="002A32F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(ล้านบาท)</w:t>
            </w:r>
          </w:p>
        </w:tc>
      </w:tr>
      <w:tr w:rsidR="00D77F58" w:rsidRPr="00757917" w14:paraId="498BABE6" w14:textId="77777777" w:rsidTr="00D77F58">
        <w:tc>
          <w:tcPr>
            <w:tcW w:w="2700" w:type="dxa"/>
            <w:shd w:val="clear" w:color="auto" w:fill="auto"/>
            <w:hideMark/>
          </w:tcPr>
          <w:p w14:paraId="15124B08" w14:textId="77777777" w:rsidR="00D77F58" w:rsidRPr="00757917" w:rsidRDefault="00D77F58" w:rsidP="002A32F9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เ</w:t>
            </w:r>
            <w:r w:rsidRPr="00757917">
              <w:rPr>
                <w:rFonts w:asciiTheme="majorBidi" w:hAnsiTheme="majorBidi" w:cstheme="majorBidi"/>
                <w:sz w:val="24"/>
                <w:szCs w:val="24"/>
                <w:cs/>
              </w:rPr>
              <w:t>งิน</w:t>
            </w:r>
            <w:r w:rsidRPr="00757917">
              <w:rPr>
                <w:rFonts w:ascii="Angsana New" w:hAnsi="Angsana New"/>
                <w:sz w:val="24"/>
                <w:szCs w:val="24"/>
                <w:cs/>
              </w:rPr>
              <w:t>เหรียญสหรัฐอเมริกา</w:t>
            </w:r>
          </w:p>
        </w:tc>
        <w:tc>
          <w:tcPr>
            <w:tcW w:w="989" w:type="dxa"/>
            <w:shd w:val="clear" w:color="auto" w:fill="auto"/>
          </w:tcPr>
          <w:p w14:paraId="79D53590" w14:textId="77777777" w:rsidR="00D77F58" w:rsidRPr="00757917" w:rsidRDefault="00D77F58" w:rsidP="002A32F9">
            <w:pPr>
              <w:pStyle w:val="acctfourfigures"/>
              <w:tabs>
                <w:tab w:val="clear" w:pos="765"/>
              </w:tabs>
              <w:spacing w:line="240" w:lineRule="auto"/>
              <w:ind w:left="-83" w:right="103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10.46</w:t>
            </w:r>
          </w:p>
        </w:tc>
        <w:tc>
          <w:tcPr>
            <w:tcW w:w="990" w:type="dxa"/>
            <w:shd w:val="clear" w:color="auto" w:fill="auto"/>
          </w:tcPr>
          <w:p w14:paraId="0374D658" w14:textId="77777777" w:rsidR="00D77F58" w:rsidRPr="00757917" w:rsidRDefault="00D77F58" w:rsidP="002A32F9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</w:t>
            </w:r>
            <w:r w:rsidRPr="00757917">
              <w:rPr>
                <w:rFonts w:asciiTheme="majorBidi" w:hAnsiTheme="majorBidi" w:cstheme="majorBidi"/>
                <w:sz w:val="24"/>
                <w:szCs w:val="24"/>
              </w:rPr>
              <w:t>37</w:t>
            </w:r>
            <w:r w:rsidRPr="00757917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180" w:type="dxa"/>
            <w:shd w:val="clear" w:color="auto" w:fill="auto"/>
          </w:tcPr>
          <w:p w14:paraId="344F995A" w14:textId="77777777" w:rsidR="00D77F58" w:rsidRPr="00757917" w:rsidRDefault="00D77F58" w:rsidP="002A32F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shd w:val="clear" w:color="auto" w:fill="auto"/>
          </w:tcPr>
          <w:p w14:paraId="6CBAF20D" w14:textId="77777777" w:rsidR="00D77F58" w:rsidRPr="00757917" w:rsidRDefault="00D77F58" w:rsidP="002A32F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45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37</w:t>
            </w:r>
          </w:p>
        </w:tc>
        <w:tc>
          <w:tcPr>
            <w:tcW w:w="180" w:type="dxa"/>
            <w:shd w:val="clear" w:color="auto" w:fill="auto"/>
          </w:tcPr>
          <w:p w14:paraId="5AE4CD30" w14:textId="77777777" w:rsidR="00D77F58" w:rsidRPr="00757917" w:rsidRDefault="00D77F58" w:rsidP="002A32F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auto"/>
          </w:tcPr>
          <w:p w14:paraId="16A09D01" w14:textId="77777777" w:rsidR="00D77F58" w:rsidRPr="00757917" w:rsidRDefault="00D77F58" w:rsidP="002A32F9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(30)</w:t>
            </w:r>
          </w:p>
        </w:tc>
        <w:tc>
          <w:tcPr>
            <w:tcW w:w="180" w:type="dxa"/>
            <w:shd w:val="clear" w:color="auto" w:fill="auto"/>
          </w:tcPr>
          <w:p w14:paraId="2AB3FECA" w14:textId="77777777" w:rsidR="00D77F58" w:rsidRPr="00757917" w:rsidRDefault="00D77F58" w:rsidP="002A32F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14:paraId="5642538A" w14:textId="77777777" w:rsidR="00D77F58" w:rsidRPr="00757917" w:rsidRDefault="00D77F58" w:rsidP="002A32F9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right="-135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30</w:t>
            </w:r>
          </w:p>
        </w:tc>
      </w:tr>
      <w:tr w:rsidR="00D77F58" w:rsidRPr="00757917" w14:paraId="293C171E" w14:textId="77777777" w:rsidTr="00D77F58">
        <w:tc>
          <w:tcPr>
            <w:tcW w:w="2700" w:type="dxa"/>
            <w:shd w:val="clear" w:color="auto" w:fill="auto"/>
          </w:tcPr>
          <w:p w14:paraId="0E4E7D6F" w14:textId="77777777" w:rsidR="00D77F58" w:rsidRPr="00757917" w:rsidRDefault="00D77F58" w:rsidP="002A32F9">
            <w:pPr>
              <w:spacing w:line="240" w:lineRule="auto"/>
              <w:ind w:left="98" w:hanging="90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757917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สิงคโปร์ดอลลาร์</w:t>
            </w:r>
          </w:p>
        </w:tc>
        <w:tc>
          <w:tcPr>
            <w:tcW w:w="989" w:type="dxa"/>
            <w:shd w:val="clear" w:color="auto" w:fill="auto"/>
          </w:tcPr>
          <w:p w14:paraId="742ECDDC" w14:textId="77777777" w:rsidR="00D77F58" w:rsidRPr="00757917" w:rsidRDefault="00D77F58" w:rsidP="002A32F9">
            <w:pPr>
              <w:pStyle w:val="acctfourfigures"/>
              <w:tabs>
                <w:tab w:val="clear" w:pos="765"/>
              </w:tabs>
              <w:spacing w:line="240" w:lineRule="auto"/>
              <w:ind w:left="-83" w:right="10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8.55</w:t>
            </w:r>
          </w:p>
        </w:tc>
        <w:tc>
          <w:tcPr>
            <w:tcW w:w="990" w:type="dxa"/>
            <w:shd w:val="clear" w:color="auto" w:fill="auto"/>
          </w:tcPr>
          <w:p w14:paraId="429C5626" w14:textId="77777777" w:rsidR="00D77F58" w:rsidRPr="00757917" w:rsidRDefault="00D77F58" w:rsidP="002A32F9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(3)</w:t>
            </w:r>
          </w:p>
        </w:tc>
        <w:tc>
          <w:tcPr>
            <w:tcW w:w="180" w:type="dxa"/>
            <w:shd w:val="clear" w:color="auto" w:fill="auto"/>
          </w:tcPr>
          <w:p w14:paraId="02A1D8EF" w14:textId="77777777" w:rsidR="00D77F58" w:rsidRPr="00757917" w:rsidRDefault="00D77F58" w:rsidP="002A32F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30" w:type="dxa"/>
            <w:shd w:val="clear" w:color="auto" w:fill="auto"/>
          </w:tcPr>
          <w:p w14:paraId="160BF63C" w14:textId="77777777" w:rsidR="00D77F58" w:rsidRPr="00757917" w:rsidRDefault="00D77F58" w:rsidP="002A32F9">
            <w:pPr>
              <w:pStyle w:val="acctfourfigures"/>
              <w:tabs>
                <w:tab w:val="clear" w:pos="765"/>
                <w:tab w:val="decimal" w:pos="870"/>
              </w:tabs>
              <w:spacing w:line="240" w:lineRule="auto"/>
              <w:ind w:right="-45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</w:t>
            </w:r>
          </w:p>
        </w:tc>
        <w:tc>
          <w:tcPr>
            <w:tcW w:w="180" w:type="dxa"/>
            <w:shd w:val="clear" w:color="auto" w:fill="auto"/>
          </w:tcPr>
          <w:p w14:paraId="63F2121F" w14:textId="77777777" w:rsidR="00D77F58" w:rsidRPr="00757917" w:rsidRDefault="00D77F58" w:rsidP="002A32F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73" w:type="dxa"/>
            <w:shd w:val="clear" w:color="auto" w:fill="auto"/>
          </w:tcPr>
          <w:p w14:paraId="58AE1430" w14:textId="77777777" w:rsidR="00D77F58" w:rsidRPr="00757917" w:rsidRDefault="00D77F58" w:rsidP="002A32F9">
            <w:pPr>
              <w:pStyle w:val="acctfourfigures"/>
              <w:tabs>
                <w:tab w:val="clear" w:pos="765"/>
                <w:tab w:val="decimal" w:pos="954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(2)</w:t>
            </w:r>
          </w:p>
        </w:tc>
        <w:tc>
          <w:tcPr>
            <w:tcW w:w="180" w:type="dxa"/>
            <w:shd w:val="clear" w:color="auto" w:fill="auto"/>
          </w:tcPr>
          <w:p w14:paraId="294968FB" w14:textId="77777777" w:rsidR="00D77F58" w:rsidRPr="00757917" w:rsidRDefault="00D77F58" w:rsidP="002A32F9">
            <w:pPr>
              <w:pStyle w:val="acctfourfigures"/>
              <w:tabs>
                <w:tab w:val="decimal" w:pos="954"/>
              </w:tabs>
              <w:spacing w:line="240" w:lineRule="auto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14:paraId="004D1C1C" w14:textId="77777777" w:rsidR="00D77F58" w:rsidRPr="00757917" w:rsidRDefault="00D77F58" w:rsidP="002A32F9">
            <w:pPr>
              <w:pStyle w:val="acctfourfigures"/>
              <w:tabs>
                <w:tab w:val="clear" w:pos="765"/>
                <w:tab w:val="decimal" w:pos="795"/>
              </w:tabs>
              <w:spacing w:line="240" w:lineRule="auto"/>
              <w:ind w:right="-315"/>
              <w:rPr>
                <w:rFonts w:asciiTheme="majorBidi" w:hAnsiTheme="majorBidi" w:cstheme="majorBidi"/>
                <w:sz w:val="24"/>
                <w:szCs w:val="24"/>
              </w:rPr>
            </w:pPr>
            <w:r w:rsidRPr="00757917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</w:tr>
    </w:tbl>
    <w:p w14:paraId="37673F7C" w14:textId="0B270D73" w:rsidR="001B5323" w:rsidRPr="00757917" w:rsidRDefault="001B5323" w:rsidP="00541AE6">
      <w:pPr>
        <w:rPr>
          <w:sz w:val="28"/>
          <w:szCs w:val="28"/>
          <w:lang w:eastAsia="x-none"/>
        </w:rPr>
      </w:pPr>
    </w:p>
    <w:p w14:paraId="212B7C9F" w14:textId="5AEC0D87" w:rsidR="00D608F9" w:rsidRPr="00757917" w:rsidRDefault="00D608F9" w:rsidP="00D608F9">
      <w:pPr>
        <w:spacing w:line="240" w:lineRule="auto"/>
        <w:ind w:firstLine="540"/>
        <w:rPr>
          <w:rFonts w:ascii="Angsana New" w:hAnsi="Angsana New"/>
          <w:sz w:val="22"/>
          <w:szCs w:val="22"/>
        </w:rPr>
      </w:pPr>
      <w:r w:rsidRPr="00757917">
        <w:rPr>
          <w:rFonts w:asciiTheme="majorBidi" w:hAnsiTheme="majorBidi" w:cstheme="majorBidi"/>
          <w:i/>
          <w:iCs/>
          <w:sz w:val="30"/>
          <w:szCs w:val="30"/>
        </w:rPr>
        <w:t>(</w:t>
      </w:r>
      <w:r w:rsidRPr="00757917">
        <w:rPr>
          <w:rFonts w:asciiTheme="majorBidi" w:hAnsiTheme="majorBidi" w:cstheme="majorBidi" w:hint="cs"/>
          <w:i/>
          <w:iCs/>
          <w:sz w:val="30"/>
          <w:szCs w:val="30"/>
          <w:cs/>
        </w:rPr>
        <w:t>ข</w:t>
      </w:r>
      <w:r w:rsidRPr="00757917">
        <w:rPr>
          <w:rFonts w:asciiTheme="majorBidi" w:hAnsiTheme="majorBidi" w:cstheme="majorBidi"/>
          <w:i/>
          <w:iCs/>
          <w:sz w:val="30"/>
          <w:szCs w:val="30"/>
        </w:rPr>
        <w:t xml:space="preserve">.4) </w:t>
      </w:r>
      <w:r w:rsidRPr="00757917">
        <w:rPr>
          <w:rFonts w:asciiTheme="majorBidi" w:hAnsiTheme="majorBidi" w:cstheme="majorBidi" w:hint="cs"/>
          <w:i/>
          <w:iCs/>
          <w:sz w:val="30"/>
          <w:szCs w:val="30"/>
          <w:cs/>
        </w:rPr>
        <w:t>การป้องกันความเสี่ยงในกระแสเงินสด</w:t>
      </w:r>
    </w:p>
    <w:p w14:paraId="1C58A85F" w14:textId="77777777" w:rsidR="00D608F9" w:rsidRPr="00757917" w:rsidRDefault="00D608F9" w:rsidP="00D608F9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</w:p>
    <w:p w14:paraId="103FF85E" w14:textId="77777777" w:rsidR="00D608F9" w:rsidRPr="00757917" w:rsidRDefault="00D608F9" w:rsidP="00D608F9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757917">
        <w:rPr>
          <w:rFonts w:asciiTheme="majorBidi" w:hAnsiTheme="majorBidi"/>
          <w:sz w:val="30"/>
          <w:szCs w:val="30"/>
          <w:cs/>
        </w:rPr>
        <w:t>กลุ่มบริษัทมีการนำการบัญชีป้องกันความเสี่ยงมาถือปฏิบัติสำหรับสัญญาแลกเปลี่ยนสกุลเงินต่างประเทศ (</w:t>
      </w:r>
      <w:r w:rsidRPr="00757917">
        <w:rPr>
          <w:rFonts w:asciiTheme="majorBidi" w:hAnsiTheme="majorBidi"/>
          <w:sz w:val="30"/>
          <w:szCs w:val="30"/>
        </w:rPr>
        <w:t>cross currency swap)</w:t>
      </w:r>
      <w:r w:rsidRPr="00757917">
        <w:rPr>
          <w:rFonts w:asciiTheme="majorBidi" w:hAnsiTheme="majorBidi"/>
          <w:sz w:val="30"/>
          <w:szCs w:val="30"/>
          <w:cs/>
        </w:rPr>
        <w:t xml:space="preserve"> ซึ่งเข้าเงื่อนไขการเป็นเครื่องมือป้องกันความเสี่ยงกระแสเงินสดและ</w:t>
      </w:r>
      <w:r w:rsidRPr="00757917">
        <w:rPr>
          <w:rFonts w:asciiTheme="majorBidi" w:hAnsiTheme="majorBidi" w:hint="cs"/>
          <w:sz w:val="30"/>
          <w:szCs w:val="30"/>
          <w:cs/>
        </w:rPr>
        <w:t>กำหนดอัตราส่วนการป้องกันความเสี่ยงที่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/>
          <w:sz w:val="30"/>
          <w:szCs w:val="30"/>
        </w:rPr>
        <w:t>1:1</w:t>
      </w:r>
      <w:r w:rsidRPr="00757917">
        <w:rPr>
          <w:rFonts w:asciiTheme="majorBidi" w:hAnsiTheme="majorBidi" w:hint="cs"/>
          <w:sz w:val="30"/>
          <w:szCs w:val="30"/>
          <w:cs/>
        </w:rPr>
        <w:t xml:space="preserve"> และกำหนดให้ระยะเวลาของสัญญาดังกล่าวสอดคล้องกับรายการที่ต้องการป้องกันความเสี่ยง</w:t>
      </w:r>
    </w:p>
    <w:p w14:paraId="0127D5F1" w14:textId="77777777" w:rsidR="00D608F9" w:rsidRPr="00757917" w:rsidRDefault="00D608F9" w:rsidP="00D608F9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/>
          <w:sz w:val="30"/>
          <w:szCs w:val="30"/>
        </w:rPr>
      </w:pPr>
    </w:p>
    <w:p w14:paraId="70471CF8" w14:textId="77777777" w:rsidR="00D608F9" w:rsidRPr="00757917" w:rsidRDefault="00D608F9" w:rsidP="00D608F9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กลุ่มบริษัทพิจารณาการมีอยู่ของความสัมพันธ์ทางเศรษฐกิจระหว่างเครื่องมือที่ใช้ในการป้องกันความเสี่ยงและรายการที่ต้องการป้องกันความเสี่ยงโดยใช้สกุลเงิ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จำนวนเงินและระยะเวลาที่เกี่ยวข้องกับกระแสเงินสดกลุ่มบริษัทประเมินว่าอนุพันธ์ที่กำหนดในแต่ละความสัมพันธ์ของการป้องกันความเสี่ยงจะมีประสิทธิผลในการหักกลบการเปลี่ยนแปลงในกระแสเงินสดของรายการที่ต้องการป้องกันความเสี่ยงโดยใช้วิธีการจับคู่เงื่อนไขสำคัญ</w:t>
      </w:r>
      <w:r w:rsidRPr="00757917">
        <w:rPr>
          <w:rFonts w:asciiTheme="majorBidi" w:hAnsiTheme="majorBidi"/>
          <w:sz w:val="30"/>
          <w:szCs w:val="30"/>
        </w:rPr>
        <w:t xml:space="preserve"> (critical terms match)</w:t>
      </w:r>
    </w:p>
    <w:p w14:paraId="732F4C8E" w14:textId="77777777" w:rsidR="00D608F9" w:rsidRPr="00757917" w:rsidRDefault="00D608F9" w:rsidP="00D608F9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/>
          <w:sz w:val="30"/>
          <w:szCs w:val="30"/>
        </w:rPr>
      </w:pPr>
    </w:p>
    <w:p w14:paraId="7898CFB4" w14:textId="77777777" w:rsidR="00D608F9" w:rsidRPr="00757917" w:rsidRDefault="00D608F9" w:rsidP="00D608F9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/>
          <w:sz w:val="30"/>
          <w:szCs w:val="30"/>
        </w:rPr>
      </w:pPr>
      <w:r w:rsidRPr="00757917">
        <w:rPr>
          <w:rFonts w:asciiTheme="majorBidi" w:hAnsiTheme="majorBidi"/>
          <w:sz w:val="30"/>
          <w:szCs w:val="30"/>
          <w:cs/>
        </w:rPr>
        <w:t>ในความสัมพันธ์ของการป้องกันความเสี่ยง ความไม่มีประสิทธิผลส่วนใหญ่อาจเกิดจาก ผลกระทบจากความเสี่ยงด้านเครดิตของคู่สัญญาและของกลุ่มบริษัทที่มีต่อมูลค่ายุติธรรมของสัญญาดังกล่าวซึ่งไม่สะท้อนในการเปลี่ยนแปลงมูลค่ายุติธรรมของกระแสเงินสดที่ป้องกันความเสี่ยงซึ่งเกิดจากการเปลี่ยนแปลงในอัตราแลกเปลี่ยน</w:t>
      </w:r>
    </w:p>
    <w:p w14:paraId="196530CB" w14:textId="77777777" w:rsidR="00D608F9" w:rsidRPr="00757917" w:rsidRDefault="00D608F9" w:rsidP="00D608F9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/>
          <w:sz w:val="30"/>
          <w:szCs w:val="30"/>
          <w:cs/>
        </w:rPr>
      </w:pPr>
    </w:p>
    <w:p w14:paraId="5A0D8DB9" w14:textId="160E083D" w:rsidR="00D608F9" w:rsidRPr="00757917" w:rsidRDefault="00D608F9" w:rsidP="00D608F9">
      <w:pPr>
        <w:tabs>
          <w:tab w:val="clear" w:pos="454"/>
          <w:tab w:val="clear" w:pos="907"/>
          <w:tab w:val="left" w:pos="720"/>
          <w:tab w:val="left" w:pos="1350"/>
        </w:tabs>
        <w:spacing w:line="240" w:lineRule="auto"/>
        <w:ind w:left="1440" w:right="-27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lastRenderedPageBreak/>
        <w:t>ณ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วันที่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/>
          <w:sz w:val="30"/>
          <w:szCs w:val="30"/>
        </w:rPr>
        <w:t>30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 xml:space="preserve">กันยายน </w:t>
      </w:r>
      <w:r w:rsidRPr="00757917">
        <w:rPr>
          <w:rFonts w:asciiTheme="majorBidi" w:hAnsiTheme="majorBidi"/>
          <w:sz w:val="30"/>
          <w:szCs w:val="30"/>
        </w:rPr>
        <w:t xml:space="preserve">2564 </w:t>
      </w:r>
      <w:r w:rsidRPr="00757917">
        <w:rPr>
          <w:rFonts w:asciiTheme="majorBidi" w:hAnsiTheme="majorBidi" w:hint="cs"/>
          <w:sz w:val="30"/>
          <w:szCs w:val="30"/>
          <w:cs/>
        </w:rPr>
        <w:t xml:space="preserve">กลุ่มบริษัทมีสัญญาแลกเปลี่ยนสกุลเงินต่างประเทศ </w:t>
      </w:r>
      <w:r w:rsidRPr="00757917">
        <w:rPr>
          <w:rFonts w:asciiTheme="majorBidi" w:hAnsiTheme="majorBidi"/>
          <w:sz w:val="30"/>
          <w:szCs w:val="30"/>
        </w:rPr>
        <w:t>(cross currency swap)</w:t>
      </w:r>
      <w:r w:rsidRPr="00757917">
        <w:rPr>
          <w:rFonts w:asciiTheme="majorBidi" w:hAnsiTheme="majorBidi" w:hint="cs"/>
          <w:sz w:val="30"/>
          <w:szCs w:val="30"/>
          <w:cs/>
        </w:rPr>
        <w:t xml:space="preserve">แสดงเป็นสินทรัพย์ตราสารอนุพันธ์จำนวน </w:t>
      </w:r>
      <w:r w:rsidR="00221784" w:rsidRPr="00757917">
        <w:rPr>
          <w:rFonts w:asciiTheme="majorBidi" w:hAnsiTheme="majorBidi"/>
          <w:sz w:val="30"/>
          <w:szCs w:val="30"/>
        </w:rPr>
        <w:t>19.67</w:t>
      </w:r>
      <w:r w:rsidRPr="00757917">
        <w:rPr>
          <w:rFonts w:asciiTheme="majorBidi" w:hAnsiTheme="majorBidi"/>
          <w:sz w:val="30"/>
          <w:szCs w:val="30"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 xml:space="preserve">ล้านบาท และมีสำรองการป้องกันความเสี่ยงในกระแสเงินสดที่แสดงอยู่ในองค์ประกอบอื่นของส่วนของผู้ถือหุ้นจำนวน </w:t>
      </w:r>
      <w:r w:rsidR="00221784" w:rsidRPr="00757917">
        <w:rPr>
          <w:rFonts w:asciiTheme="majorBidi" w:hAnsiTheme="majorBidi"/>
          <w:sz w:val="30"/>
          <w:szCs w:val="30"/>
        </w:rPr>
        <w:t>3.76</w:t>
      </w:r>
      <w:r w:rsidRPr="00757917">
        <w:rPr>
          <w:rFonts w:asciiTheme="majorBidi" w:hAnsiTheme="majorBidi"/>
          <w:sz w:val="30"/>
          <w:szCs w:val="30"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 เพื่อป้องกันความเสี่ยงอัตราแลกเปลี่ยนของ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เงินกู้ยืมระยะยาวมูลค่า </w:t>
      </w:r>
      <w:r w:rsidRPr="00757917">
        <w:rPr>
          <w:rFonts w:asciiTheme="majorBidi" w:hAnsiTheme="majorBidi" w:cstheme="majorBidi"/>
          <w:sz w:val="30"/>
          <w:szCs w:val="30"/>
        </w:rPr>
        <w:t xml:space="preserve">366.00 </w:t>
      </w:r>
      <w:r w:rsidRPr="00757917">
        <w:rPr>
          <w:rFonts w:asciiTheme="majorBidi" w:hAnsiTheme="majorBidi" w:cstheme="majorBidi"/>
          <w:sz w:val="30"/>
          <w:szCs w:val="30"/>
          <w:cs/>
        </w:rPr>
        <w:t>ล้านบาท</w:t>
      </w:r>
    </w:p>
    <w:p w14:paraId="57DF8404" w14:textId="5502D1F7" w:rsidR="00D34D50" w:rsidRPr="00757917" w:rsidRDefault="00D34D5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 w:eastAsia="x-none"/>
        </w:rPr>
      </w:pPr>
    </w:p>
    <w:p w14:paraId="5AF14A00" w14:textId="68FC8F15" w:rsidR="00BE5689" w:rsidRPr="00757917" w:rsidRDefault="00541AE6" w:rsidP="00F26138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การบริหารจัดการทุน</w:t>
      </w:r>
    </w:p>
    <w:p w14:paraId="2CCA31D1" w14:textId="5ADF25C7" w:rsidR="007A5CC1" w:rsidRPr="00757917" w:rsidRDefault="007A5CC1" w:rsidP="0031068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right="47"/>
        <w:jc w:val="thaiDistribute"/>
        <w:rPr>
          <w:rFonts w:asciiTheme="majorBidi" w:hAnsiTheme="majorBidi"/>
          <w:sz w:val="16"/>
          <w:szCs w:val="16"/>
        </w:rPr>
      </w:pPr>
    </w:p>
    <w:p w14:paraId="5CBDA431" w14:textId="6EB58723" w:rsidR="00484548" w:rsidRPr="00757917" w:rsidRDefault="007E426B" w:rsidP="004F5D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630"/>
        </w:tabs>
        <w:ind w:left="540" w:right="47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นโยบายของคณะกรรมการบริษัท คือการรักษาระดับเงินทุนให้มั่นคงเพื่อรักษาความเชื่อมั่นของนักลงทุน เจ้าหนี้และตลาดและก่อให้เกิดการพัฒนาของธุรกิจในอนาคต คณะกรรมการได้มีการกำกับดูแลผลตอบแทนจากการลงทุนซึ่งกลุ่มบริษัทพิจารณาจากสัดส่วนของผลตอบแทนจากกิจกรรมดำเนินงานต่อส่วนของเจ้าของรวม ซึ่งไม่รวมส่วนได้เสียที่ไม่มีอำนาจควบคุม อีกทั้งยังกำกับดูแลระดับการจ่ายเงินปันผลให้แก่ผู้ถือหุ้นสามัญ</w:t>
      </w:r>
    </w:p>
    <w:p w14:paraId="6C034BB2" w14:textId="6D91320F" w:rsidR="00B36F9B" w:rsidRPr="00757917" w:rsidRDefault="00B36F9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34971BD4" w14:textId="45615846" w:rsidR="006719AD" w:rsidRPr="00757917" w:rsidRDefault="00C35F8B" w:rsidP="00A02046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ภาระผูกพันกับ</w:t>
      </w:r>
      <w:r w:rsidR="006A2FA8" w:rsidRPr="00757917">
        <w:rPr>
          <w:rFonts w:asciiTheme="majorBidi" w:hAnsiTheme="majorBidi" w:cstheme="majorBidi" w:hint="cs"/>
          <w:sz w:val="30"/>
          <w:szCs w:val="30"/>
          <w:cs/>
        </w:rPr>
        <w:t>บุคคลหรือ</w:t>
      </w:r>
      <w:r w:rsidRPr="00757917">
        <w:rPr>
          <w:rFonts w:asciiTheme="majorBidi" w:hAnsiTheme="majorBidi" w:cstheme="majorBidi"/>
          <w:sz w:val="30"/>
          <w:szCs w:val="30"/>
          <w:cs/>
        </w:rPr>
        <w:t>กิจการที่ไม่เกี่ยวข้องกัน</w:t>
      </w:r>
    </w:p>
    <w:p w14:paraId="24137161" w14:textId="77777777" w:rsidR="003C2AB8" w:rsidRPr="00757917" w:rsidRDefault="003C2AB8" w:rsidP="003C2AB8">
      <w:pPr>
        <w:rPr>
          <w:rFonts w:asciiTheme="majorBidi" w:hAnsiTheme="majorBidi" w:cstheme="majorBidi"/>
          <w:lang w:val="x-none" w:eastAsia="x-none"/>
        </w:rPr>
      </w:pPr>
    </w:p>
    <w:tbl>
      <w:tblPr>
        <w:tblW w:w="9209" w:type="dxa"/>
        <w:tblInd w:w="432" w:type="dxa"/>
        <w:tblLayout w:type="fixed"/>
        <w:tblLook w:val="0000" w:firstRow="0" w:lastRow="0" w:firstColumn="0" w:lastColumn="0" w:noHBand="0" w:noVBand="0"/>
      </w:tblPr>
      <w:tblGrid>
        <w:gridCol w:w="4113"/>
        <w:gridCol w:w="989"/>
        <w:gridCol w:w="269"/>
        <w:gridCol w:w="1221"/>
        <w:gridCol w:w="276"/>
        <w:gridCol w:w="1006"/>
        <w:gridCol w:w="282"/>
        <w:gridCol w:w="7"/>
        <w:gridCol w:w="1039"/>
        <w:gridCol w:w="7"/>
      </w:tblGrid>
      <w:tr w:rsidR="003C2AB8" w:rsidRPr="00757917" w14:paraId="18A8A53A" w14:textId="77777777" w:rsidTr="00DE4EB3">
        <w:trPr>
          <w:gridAfter w:val="1"/>
          <w:wAfter w:w="4" w:type="pct"/>
          <w:tblHeader/>
        </w:trPr>
        <w:tc>
          <w:tcPr>
            <w:tcW w:w="2233" w:type="pct"/>
          </w:tcPr>
          <w:p w14:paraId="18F15628" w14:textId="77777777" w:rsidR="003C2AB8" w:rsidRPr="00757917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346" w:type="pct"/>
            <w:gridSpan w:val="3"/>
          </w:tcPr>
          <w:p w14:paraId="7D82EDAE" w14:textId="77777777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0" w:type="pct"/>
          </w:tcPr>
          <w:p w14:paraId="22E53269" w14:textId="77777777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7" w:type="pct"/>
            <w:gridSpan w:val="4"/>
          </w:tcPr>
          <w:p w14:paraId="4DCBA5E8" w14:textId="77777777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3C2AB8" w:rsidRPr="00757917" w14:paraId="04471EEF" w14:textId="77777777" w:rsidTr="00DE4EB3">
        <w:trPr>
          <w:gridAfter w:val="1"/>
          <w:wAfter w:w="4" w:type="pct"/>
          <w:trHeight w:val="344"/>
          <w:tblHeader/>
        </w:trPr>
        <w:tc>
          <w:tcPr>
            <w:tcW w:w="2233" w:type="pct"/>
          </w:tcPr>
          <w:p w14:paraId="18D763C9" w14:textId="77777777" w:rsidR="003C2AB8" w:rsidRPr="00757917" w:rsidRDefault="003C2AB8" w:rsidP="00040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37" w:type="pct"/>
          </w:tcPr>
          <w:p w14:paraId="1A1BD4F6" w14:textId="551B76E3" w:rsidR="003C2AB8" w:rsidRPr="00757917" w:rsidRDefault="00460DD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46" w:type="pct"/>
          </w:tcPr>
          <w:p w14:paraId="38C5AB06" w14:textId="77777777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123ECDDD" w14:textId="125F1268" w:rsidR="003C2AB8" w:rsidRPr="00757917" w:rsidRDefault="00460DD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150" w:type="pct"/>
          </w:tcPr>
          <w:p w14:paraId="0E6C521B" w14:textId="77777777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6C969FD6" w14:textId="35D1323B" w:rsidR="003C2AB8" w:rsidRPr="00757917" w:rsidRDefault="00460DD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153" w:type="pct"/>
          </w:tcPr>
          <w:p w14:paraId="697EC043" w14:textId="77777777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3EA2BD5B" w14:textId="29FEAE66" w:rsidR="003C2AB8" w:rsidRPr="00757917" w:rsidRDefault="00460DDC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3C2AB8" w:rsidRPr="00757917" w14:paraId="5305863C" w14:textId="77777777" w:rsidTr="00DE4EB3">
        <w:trPr>
          <w:gridAfter w:val="1"/>
          <w:wAfter w:w="4" w:type="pct"/>
          <w:tblHeader/>
        </w:trPr>
        <w:tc>
          <w:tcPr>
            <w:tcW w:w="2233" w:type="pct"/>
          </w:tcPr>
          <w:p w14:paraId="377A6641" w14:textId="77777777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0" w:right="-13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63" w:type="pct"/>
            <w:gridSpan w:val="8"/>
          </w:tcPr>
          <w:p w14:paraId="6DB1A4A0" w14:textId="77777777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C2AB8" w:rsidRPr="00757917" w14:paraId="550158CB" w14:textId="77777777" w:rsidTr="00DE4EB3">
        <w:tc>
          <w:tcPr>
            <w:tcW w:w="2233" w:type="pct"/>
          </w:tcPr>
          <w:p w14:paraId="15FB8C3C" w14:textId="77777777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537" w:type="pct"/>
          </w:tcPr>
          <w:p w14:paraId="6E3F8481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6" w:type="pct"/>
          </w:tcPr>
          <w:p w14:paraId="15CB373C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3012C1B4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" w:type="pct"/>
          </w:tcPr>
          <w:p w14:paraId="5A9DE61D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7691CA90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  <w:gridSpan w:val="2"/>
          </w:tcPr>
          <w:p w14:paraId="5214E2F5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0653B988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C2AB8" w:rsidRPr="00757917" w14:paraId="3BAF8AA2" w14:textId="77777777" w:rsidTr="00DE4EB3">
        <w:tc>
          <w:tcPr>
            <w:tcW w:w="2233" w:type="pct"/>
          </w:tcPr>
          <w:p w14:paraId="2FB83B0A" w14:textId="0560DF4F" w:rsidR="003C2AB8" w:rsidRPr="00757917" w:rsidRDefault="003C2AB8" w:rsidP="000409D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สัญญาที่ยังไม่ได้รับรู้</w:t>
            </w:r>
            <w:r w:rsidR="0016360F" w:rsidRPr="00757917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 xml:space="preserve"> </w:t>
            </w:r>
            <w:r w:rsidR="0016360F" w:rsidRPr="00757917">
              <w:rPr>
                <w:rFonts w:asciiTheme="majorBidi" w:hAnsiTheme="majorBidi" w:cstheme="majorBidi"/>
                <w:i/>
                <w:iCs/>
                <w:sz w:val="30"/>
                <w:szCs w:val="30"/>
              </w:rPr>
              <w:t>:</w:t>
            </w:r>
          </w:p>
        </w:tc>
        <w:tc>
          <w:tcPr>
            <w:tcW w:w="537" w:type="pct"/>
          </w:tcPr>
          <w:p w14:paraId="49BDB990" w14:textId="052C7FDA" w:rsidR="003C2AB8" w:rsidRPr="00757917" w:rsidRDefault="003C2AB8" w:rsidP="00B814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" w:type="pct"/>
          </w:tcPr>
          <w:p w14:paraId="0E84955E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0F62F8A4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" w:type="pct"/>
          </w:tcPr>
          <w:p w14:paraId="62E9559C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2C863E0E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  <w:gridSpan w:val="2"/>
          </w:tcPr>
          <w:p w14:paraId="350766A5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77F98D52" w14:textId="77777777" w:rsidR="003C2AB8" w:rsidRPr="00757917" w:rsidRDefault="003C2AB8" w:rsidP="00DE4EB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02046" w:rsidRPr="00757917" w14:paraId="57F27923" w14:textId="77777777" w:rsidTr="00DE4EB3">
        <w:tc>
          <w:tcPr>
            <w:tcW w:w="2233" w:type="pct"/>
          </w:tcPr>
          <w:p w14:paraId="58664ED4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สัญญาจ้างผู้รับเหมาก่อสร้าง</w:t>
            </w:r>
          </w:p>
        </w:tc>
        <w:tc>
          <w:tcPr>
            <w:tcW w:w="537" w:type="pct"/>
          </w:tcPr>
          <w:p w14:paraId="67EAFD05" w14:textId="4A76DFCE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3A5653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097</w:t>
            </w:r>
          </w:p>
        </w:tc>
        <w:tc>
          <w:tcPr>
            <w:tcW w:w="146" w:type="pct"/>
          </w:tcPr>
          <w:p w14:paraId="3CF99922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4E7491E8" w14:textId="69172F89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485</w:t>
            </w:r>
          </w:p>
        </w:tc>
        <w:tc>
          <w:tcPr>
            <w:tcW w:w="150" w:type="pct"/>
          </w:tcPr>
          <w:p w14:paraId="690E41FA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630605B6" w14:textId="7022BA6B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65</w:t>
            </w:r>
          </w:p>
        </w:tc>
        <w:tc>
          <w:tcPr>
            <w:tcW w:w="157" w:type="pct"/>
            <w:gridSpan w:val="2"/>
          </w:tcPr>
          <w:p w14:paraId="7915F48D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5A53B278" w14:textId="6E7FBBF6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251</w:t>
            </w:r>
          </w:p>
        </w:tc>
      </w:tr>
      <w:tr w:rsidR="00A02046" w:rsidRPr="00757917" w14:paraId="1B165DF1" w14:textId="77777777" w:rsidTr="00DE4EB3">
        <w:tc>
          <w:tcPr>
            <w:tcW w:w="2233" w:type="pct"/>
          </w:tcPr>
          <w:p w14:paraId="0C1E21DD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สัญญาบริการที่ปรึกษา</w:t>
            </w:r>
          </w:p>
        </w:tc>
        <w:tc>
          <w:tcPr>
            <w:tcW w:w="537" w:type="pct"/>
          </w:tcPr>
          <w:p w14:paraId="7B05CF35" w14:textId="4A495FE1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30</w:t>
            </w:r>
          </w:p>
        </w:tc>
        <w:tc>
          <w:tcPr>
            <w:tcW w:w="146" w:type="pct"/>
          </w:tcPr>
          <w:p w14:paraId="28EB1FBD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5F2D5652" w14:textId="21DB396F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48</w:t>
            </w:r>
          </w:p>
        </w:tc>
        <w:tc>
          <w:tcPr>
            <w:tcW w:w="150" w:type="pct"/>
          </w:tcPr>
          <w:p w14:paraId="69557EA0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0FE79D1D" w14:textId="320C49AC" w:rsidR="00A02046" w:rsidRPr="00757917" w:rsidRDefault="00B34E04" w:rsidP="00B34E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ind w:left="-3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  <w:gridSpan w:val="2"/>
          </w:tcPr>
          <w:p w14:paraId="438324F9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192E2A38" w14:textId="7527E8A6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A02046" w:rsidRPr="00757917" w14:paraId="60681E90" w14:textId="77777777" w:rsidTr="00DE4EB3">
        <w:tc>
          <w:tcPr>
            <w:tcW w:w="2233" w:type="pct"/>
          </w:tcPr>
          <w:p w14:paraId="441EB7D9" w14:textId="6ACDC3AF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ค่าลิขสิทธิ์ซอฟ</w:t>
            </w:r>
            <w:r w:rsidR="00E84BD6"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ต์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แวร์</w:t>
            </w:r>
          </w:p>
        </w:tc>
        <w:tc>
          <w:tcPr>
            <w:tcW w:w="537" w:type="pct"/>
            <w:tcBorders>
              <w:bottom w:val="single" w:sz="4" w:space="0" w:color="auto"/>
            </w:tcBorders>
          </w:tcPr>
          <w:p w14:paraId="697FDCBE" w14:textId="72DD1E58" w:rsidR="00A02046" w:rsidRPr="00757917" w:rsidRDefault="00B34E04" w:rsidP="00B34E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ind w:left="-420" w:right="21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694447DA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63" w:type="pct"/>
            <w:tcBorders>
              <w:bottom w:val="single" w:sz="4" w:space="0" w:color="auto"/>
            </w:tcBorders>
          </w:tcPr>
          <w:p w14:paraId="7B85666F" w14:textId="1FC30BF1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50" w:type="pct"/>
          </w:tcPr>
          <w:p w14:paraId="47B7B446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  <w:tcBorders>
              <w:bottom w:val="single" w:sz="4" w:space="0" w:color="auto"/>
            </w:tcBorders>
          </w:tcPr>
          <w:p w14:paraId="6D8BB652" w14:textId="1C730A6D" w:rsidR="00A02046" w:rsidRPr="00757917" w:rsidRDefault="00B34E04" w:rsidP="00B34E0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0"/>
              </w:tabs>
              <w:ind w:left="-3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  <w:gridSpan w:val="2"/>
          </w:tcPr>
          <w:p w14:paraId="23DE6047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  <w:tcBorders>
              <w:bottom w:val="single" w:sz="4" w:space="0" w:color="auto"/>
            </w:tcBorders>
          </w:tcPr>
          <w:p w14:paraId="25203A45" w14:textId="612BF607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</w:tr>
      <w:tr w:rsidR="00A02046" w:rsidRPr="00757917" w14:paraId="7C900C1E" w14:textId="77777777" w:rsidTr="00DE4EB3">
        <w:tc>
          <w:tcPr>
            <w:tcW w:w="2233" w:type="pct"/>
          </w:tcPr>
          <w:p w14:paraId="15696EAE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37" w:type="pct"/>
            <w:tcBorders>
              <w:top w:val="single" w:sz="4" w:space="0" w:color="auto"/>
              <w:bottom w:val="double" w:sz="4" w:space="0" w:color="auto"/>
            </w:tcBorders>
          </w:tcPr>
          <w:p w14:paraId="08C7C010" w14:textId="257D27E7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  <w:r w:rsidR="003A5653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127</w:t>
            </w:r>
          </w:p>
        </w:tc>
        <w:tc>
          <w:tcPr>
            <w:tcW w:w="146" w:type="pct"/>
          </w:tcPr>
          <w:p w14:paraId="721FD7C9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63" w:type="pct"/>
            <w:tcBorders>
              <w:top w:val="single" w:sz="4" w:space="0" w:color="auto"/>
              <w:bottom w:val="double" w:sz="4" w:space="0" w:color="auto"/>
            </w:tcBorders>
          </w:tcPr>
          <w:p w14:paraId="4AA64024" w14:textId="46E7F226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538</w:t>
            </w:r>
          </w:p>
        </w:tc>
        <w:tc>
          <w:tcPr>
            <w:tcW w:w="150" w:type="pct"/>
          </w:tcPr>
          <w:p w14:paraId="66F7844F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6" w:type="pct"/>
            <w:tcBorders>
              <w:top w:val="single" w:sz="4" w:space="0" w:color="auto"/>
              <w:bottom w:val="double" w:sz="4" w:space="0" w:color="auto"/>
            </w:tcBorders>
          </w:tcPr>
          <w:p w14:paraId="409BC5BB" w14:textId="33ED6EAC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65</w:t>
            </w:r>
          </w:p>
        </w:tc>
        <w:tc>
          <w:tcPr>
            <w:tcW w:w="157" w:type="pct"/>
            <w:gridSpan w:val="2"/>
          </w:tcPr>
          <w:p w14:paraId="32FD7A84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151DCCA" w14:textId="56BEF199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261</w:t>
            </w:r>
          </w:p>
        </w:tc>
      </w:tr>
      <w:tr w:rsidR="00A02046" w:rsidRPr="00757917" w14:paraId="0B50D796" w14:textId="77777777" w:rsidTr="00DE4EB3">
        <w:trPr>
          <w:trHeight w:val="380"/>
        </w:trPr>
        <w:tc>
          <w:tcPr>
            <w:tcW w:w="2233" w:type="pct"/>
          </w:tcPr>
          <w:p w14:paraId="0FEBB1FB" w14:textId="7356D1EF" w:rsidR="00D608F9" w:rsidRPr="00757917" w:rsidRDefault="00D608F9" w:rsidP="005D7FF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37" w:type="pct"/>
          </w:tcPr>
          <w:p w14:paraId="6017ADEB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6" w:type="pct"/>
          </w:tcPr>
          <w:p w14:paraId="0777F202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1F8BDDD7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" w:type="pct"/>
          </w:tcPr>
          <w:p w14:paraId="53CA53E6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140193BF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  <w:gridSpan w:val="2"/>
          </w:tcPr>
          <w:p w14:paraId="1B8DBD29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279E9F45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B5323" w:rsidRPr="00757917" w14:paraId="666BDB60" w14:textId="77777777" w:rsidTr="00DE4EB3">
        <w:trPr>
          <w:trHeight w:val="380"/>
        </w:trPr>
        <w:tc>
          <w:tcPr>
            <w:tcW w:w="2233" w:type="pct"/>
          </w:tcPr>
          <w:p w14:paraId="7CF654FB" w14:textId="41536D0F" w:rsidR="001B5323" w:rsidRPr="00757917" w:rsidRDefault="001B5323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จำนวนเงินขั้นต่ำที่ต้องจ่ายในอนาคตทั้งสิ้น</w:t>
            </w:r>
          </w:p>
        </w:tc>
        <w:tc>
          <w:tcPr>
            <w:tcW w:w="537" w:type="pct"/>
          </w:tcPr>
          <w:p w14:paraId="11272F53" w14:textId="77777777" w:rsidR="001B5323" w:rsidRPr="00757917" w:rsidRDefault="001B5323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6" w:type="pct"/>
          </w:tcPr>
          <w:p w14:paraId="274F4CA9" w14:textId="77777777" w:rsidR="001B5323" w:rsidRPr="00757917" w:rsidRDefault="001B5323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283CAA24" w14:textId="77777777" w:rsidR="001B5323" w:rsidRPr="00757917" w:rsidRDefault="001B5323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" w:type="pct"/>
          </w:tcPr>
          <w:p w14:paraId="3A57EA24" w14:textId="77777777" w:rsidR="001B5323" w:rsidRPr="00757917" w:rsidRDefault="001B5323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59BE305B" w14:textId="77777777" w:rsidR="001B5323" w:rsidRPr="00757917" w:rsidRDefault="001B5323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  <w:gridSpan w:val="2"/>
          </w:tcPr>
          <w:p w14:paraId="7052059F" w14:textId="77777777" w:rsidR="001B5323" w:rsidRPr="00757917" w:rsidRDefault="001B5323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15AE9A8D" w14:textId="77777777" w:rsidR="001B5323" w:rsidRPr="00757917" w:rsidRDefault="001B5323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02046" w:rsidRPr="00757917" w14:paraId="63E34140" w14:textId="77777777" w:rsidTr="00DE4EB3">
        <w:tc>
          <w:tcPr>
            <w:tcW w:w="2233" w:type="pct"/>
          </w:tcPr>
          <w:p w14:paraId="376B4DD7" w14:textId="3B554D82" w:rsidR="00A02046" w:rsidRPr="00757917" w:rsidRDefault="00CE5533" w:rsidP="003D12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8" w:right="-9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A02046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ภายใต้สัญญาเช่าดำเนินงานที่บอก</w:t>
            </w:r>
            <w:r w:rsidR="001D6724"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เลิกไม่ได้</w:t>
            </w:r>
          </w:p>
        </w:tc>
        <w:tc>
          <w:tcPr>
            <w:tcW w:w="537" w:type="pct"/>
          </w:tcPr>
          <w:p w14:paraId="2A95FB5C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46" w:type="pct"/>
          </w:tcPr>
          <w:p w14:paraId="56D8D27C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570FC59F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" w:type="pct"/>
          </w:tcPr>
          <w:p w14:paraId="131D5828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67CB9F84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7" w:type="pct"/>
            <w:gridSpan w:val="2"/>
          </w:tcPr>
          <w:p w14:paraId="09B37282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443C99C0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D6724" w:rsidRPr="00757917" w14:paraId="2B9A38BE" w14:textId="77777777" w:rsidTr="00E22B10">
        <w:tc>
          <w:tcPr>
            <w:tcW w:w="2233" w:type="pct"/>
            <w:shd w:val="clear" w:color="auto" w:fill="auto"/>
          </w:tcPr>
          <w:p w14:paraId="0661B3F7" w14:textId="59BE3F0D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ภายใน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537" w:type="pct"/>
            <w:shd w:val="clear" w:color="auto" w:fill="auto"/>
          </w:tcPr>
          <w:p w14:paraId="6D41CDB7" w14:textId="6F809EF0" w:rsidR="001D6724" w:rsidRPr="00757917" w:rsidRDefault="00460DDC" w:rsidP="001D67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146" w:type="pct"/>
          </w:tcPr>
          <w:p w14:paraId="107DCE29" w14:textId="77777777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455AA4EE" w14:textId="7DA407CD" w:rsidR="001D6724" w:rsidRPr="00757917" w:rsidRDefault="00460DDC" w:rsidP="001D67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135</w:t>
            </w:r>
          </w:p>
        </w:tc>
        <w:tc>
          <w:tcPr>
            <w:tcW w:w="150" w:type="pct"/>
          </w:tcPr>
          <w:p w14:paraId="4176147B" w14:textId="77777777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69FC7A3D" w14:textId="3EC250D1" w:rsidR="001D6724" w:rsidRPr="00757917" w:rsidRDefault="00B17F09" w:rsidP="00BE6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  <w:gridSpan w:val="2"/>
          </w:tcPr>
          <w:p w14:paraId="15EA61E9" w14:textId="77777777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5BBAE2C3" w14:textId="6D02AFF9" w:rsidR="001D6724" w:rsidRPr="00757917" w:rsidRDefault="00460DDC" w:rsidP="001D67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15</w:t>
            </w:r>
          </w:p>
        </w:tc>
      </w:tr>
      <w:tr w:rsidR="001D6724" w:rsidRPr="00757917" w14:paraId="0489512A" w14:textId="77777777" w:rsidTr="00E22B10">
        <w:tc>
          <w:tcPr>
            <w:tcW w:w="2233" w:type="pct"/>
            <w:shd w:val="clear" w:color="auto" w:fill="auto"/>
          </w:tcPr>
          <w:p w14:paraId="567FAC0F" w14:textId="74EB5B19" w:rsidR="001D6724" w:rsidRPr="00757917" w:rsidRDefault="00460DDC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E84BD6" w:rsidRPr="00757917">
              <w:rPr>
                <w:rFonts w:ascii="Angsana New" w:hAnsi="Angsana New"/>
                <w:sz w:val="30"/>
                <w:szCs w:val="30"/>
              </w:rPr>
              <w:t>-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1D6724"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537" w:type="pct"/>
            <w:shd w:val="clear" w:color="auto" w:fill="auto"/>
          </w:tcPr>
          <w:p w14:paraId="7AF8AFE2" w14:textId="5472C53F" w:rsidR="001D6724" w:rsidRPr="00757917" w:rsidRDefault="00460DDC" w:rsidP="001D67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46" w:type="pct"/>
          </w:tcPr>
          <w:p w14:paraId="31807BA5" w14:textId="77777777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29143D3D" w14:textId="2B95723B" w:rsidR="001D6724" w:rsidRPr="00757917" w:rsidRDefault="00460DDC" w:rsidP="001D67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508</w:t>
            </w:r>
          </w:p>
        </w:tc>
        <w:tc>
          <w:tcPr>
            <w:tcW w:w="150" w:type="pct"/>
          </w:tcPr>
          <w:p w14:paraId="087E0DE7" w14:textId="77777777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66E807FE" w14:textId="063D4410" w:rsidR="001D6724" w:rsidRPr="00757917" w:rsidRDefault="00460DDC" w:rsidP="001D67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157" w:type="pct"/>
            <w:gridSpan w:val="2"/>
          </w:tcPr>
          <w:p w14:paraId="6E879A80" w14:textId="77777777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633F0AAC" w14:textId="2A7B7987" w:rsidR="001D6724" w:rsidRPr="00757917" w:rsidRDefault="00460DDC" w:rsidP="001D67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64</w:t>
            </w:r>
          </w:p>
        </w:tc>
      </w:tr>
      <w:tr w:rsidR="001D6724" w:rsidRPr="00757917" w14:paraId="335BE514" w14:textId="77777777" w:rsidTr="00E22B10">
        <w:tc>
          <w:tcPr>
            <w:tcW w:w="2233" w:type="pct"/>
            <w:shd w:val="clear" w:color="auto" w:fill="auto"/>
          </w:tcPr>
          <w:p w14:paraId="22FB6238" w14:textId="2EECC02E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หลังจาก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CB0180" w:rsidRPr="0075791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537" w:type="pct"/>
            <w:shd w:val="clear" w:color="auto" w:fill="auto"/>
          </w:tcPr>
          <w:p w14:paraId="20F3CD65" w14:textId="59FFF1E0" w:rsidR="001D6724" w:rsidRPr="00757917" w:rsidRDefault="00B17F09" w:rsidP="00BE6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441B675E" w14:textId="77777777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6A596C85" w14:textId="27FE5BAD" w:rsidR="001D6724" w:rsidRPr="00757917" w:rsidRDefault="00460DDC" w:rsidP="001D67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1D6724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880</w:t>
            </w:r>
          </w:p>
        </w:tc>
        <w:tc>
          <w:tcPr>
            <w:tcW w:w="150" w:type="pct"/>
          </w:tcPr>
          <w:p w14:paraId="03A50F53" w14:textId="77777777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6E4990EE" w14:textId="7474FD28" w:rsidR="001D6724" w:rsidRPr="00757917" w:rsidRDefault="00B17F09" w:rsidP="00BE62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7" w:type="pct"/>
            <w:gridSpan w:val="2"/>
          </w:tcPr>
          <w:p w14:paraId="1749F9FE" w14:textId="77777777" w:rsidR="001D6724" w:rsidRPr="00757917" w:rsidRDefault="001D6724" w:rsidP="001D672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0C083EBF" w14:textId="3C988D46" w:rsidR="001D6724" w:rsidRPr="00757917" w:rsidRDefault="00460DDC" w:rsidP="001D67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254</w:t>
            </w:r>
          </w:p>
        </w:tc>
      </w:tr>
      <w:tr w:rsidR="00A02046" w:rsidRPr="00757917" w14:paraId="3D823C0B" w14:textId="77777777" w:rsidTr="00DE4EB3">
        <w:tc>
          <w:tcPr>
            <w:tcW w:w="2233" w:type="pct"/>
          </w:tcPr>
          <w:p w14:paraId="676FF2E0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37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CC56792" w14:textId="07F20014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10</w:t>
            </w:r>
          </w:p>
        </w:tc>
        <w:tc>
          <w:tcPr>
            <w:tcW w:w="146" w:type="pct"/>
          </w:tcPr>
          <w:p w14:paraId="4C2330F8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right="-9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63" w:type="pct"/>
            <w:tcBorders>
              <w:top w:val="single" w:sz="4" w:space="0" w:color="auto"/>
              <w:bottom w:val="double" w:sz="4" w:space="0" w:color="auto"/>
            </w:tcBorders>
          </w:tcPr>
          <w:p w14:paraId="7D1A6744" w14:textId="4D72FA3C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</w:t>
            </w:r>
            <w:r w:rsidR="00A02046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523</w:t>
            </w:r>
          </w:p>
        </w:tc>
        <w:tc>
          <w:tcPr>
            <w:tcW w:w="150" w:type="pct"/>
          </w:tcPr>
          <w:p w14:paraId="78F89F59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26" w:right="-96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6" w:type="pct"/>
            <w:tcBorders>
              <w:top w:val="single" w:sz="4" w:space="0" w:color="auto"/>
              <w:bottom w:val="double" w:sz="4" w:space="0" w:color="auto"/>
            </w:tcBorders>
          </w:tcPr>
          <w:p w14:paraId="75061F13" w14:textId="2D44DDEF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157" w:type="pct"/>
            <w:gridSpan w:val="2"/>
          </w:tcPr>
          <w:p w14:paraId="06E324F3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right="-9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30D3A4B" w14:textId="4C7FDC98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333</w:t>
            </w:r>
          </w:p>
        </w:tc>
      </w:tr>
      <w:tr w:rsidR="00A02046" w:rsidRPr="00757917" w14:paraId="401B1BBB" w14:textId="77777777" w:rsidTr="00DE4EB3">
        <w:trPr>
          <w:gridAfter w:val="1"/>
          <w:wAfter w:w="4" w:type="pct"/>
          <w:trHeight w:val="296"/>
        </w:trPr>
        <w:tc>
          <w:tcPr>
            <w:tcW w:w="2233" w:type="pct"/>
          </w:tcPr>
          <w:p w14:paraId="484641F2" w14:textId="77777777" w:rsidR="00A02046" w:rsidRPr="00757917" w:rsidRDefault="00A02046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37" w:type="pct"/>
          </w:tcPr>
          <w:p w14:paraId="4A5CB37C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" w:type="pct"/>
          </w:tcPr>
          <w:p w14:paraId="615E7C54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00D48C05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" w:type="pct"/>
          </w:tcPr>
          <w:p w14:paraId="750C45B3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72DAD278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" w:type="pct"/>
          </w:tcPr>
          <w:p w14:paraId="4FC9474B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77C0F244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02046" w:rsidRPr="00757917" w14:paraId="200B96BF" w14:textId="77777777" w:rsidTr="00DE4EB3">
        <w:trPr>
          <w:gridAfter w:val="1"/>
          <w:wAfter w:w="4" w:type="pct"/>
        </w:trPr>
        <w:tc>
          <w:tcPr>
            <w:tcW w:w="2233" w:type="pct"/>
          </w:tcPr>
          <w:p w14:paraId="411751DC" w14:textId="28398B9C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37" w:type="pct"/>
          </w:tcPr>
          <w:p w14:paraId="36AC2AFB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" w:type="pct"/>
          </w:tcPr>
          <w:p w14:paraId="05F9B2A8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574797D8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" w:type="pct"/>
          </w:tcPr>
          <w:p w14:paraId="709917E0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3C35E77C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" w:type="pct"/>
          </w:tcPr>
          <w:p w14:paraId="7AFE444E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078F5063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D7FFC" w:rsidRPr="00757917" w14:paraId="07C6D47B" w14:textId="77777777" w:rsidTr="00DE4EB3">
        <w:trPr>
          <w:gridAfter w:val="1"/>
          <w:wAfter w:w="4" w:type="pct"/>
        </w:trPr>
        <w:tc>
          <w:tcPr>
            <w:tcW w:w="2233" w:type="pct"/>
          </w:tcPr>
          <w:p w14:paraId="6A6BB417" w14:textId="42AD9D0A" w:rsidR="005D7FFC" w:rsidRPr="00757917" w:rsidRDefault="005D7FFC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8" w:right="-96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ภาระผูกพันอื่น</w:t>
            </w:r>
          </w:p>
        </w:tc>
        <w:tc>
          <w:tcPr>
            <w:tcW w:w="537" w:type="pct"/>
          </w:tcPr>
          <w:p w14:paraId="40E8B8E3" w14:textId="77777777" w:rsidR="005D7FFC" w:rsidRPr="00757917" w:rsidRDefault="005D7FFC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6" w:type="pct"/>
          </w:tcPr>
          <w:p w14:paraId="3B09B0D6" w14:textId="77777777" w:rsidR="005D7FFC" w:rsidRPr="00757917" w:rsidRDefault="005D7FFC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7DD1C972" w14:textId="77777777" w:rsidR="005D7FFC" w:rsidRPr="00757917" w:rsidRDefault="005D7FFC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2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0" w:type="pct"/>
          </w:tcPr>
          <w:p w14:paraId="742A1418" w14:textId="77777777" w:rsidR="005D7FFC" w:rsidRPr="00757917" w:rsidRDefault="005D7FFC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0D51DC53" w14:textId="77777777" w:rsidR="005D7FFC" w:rsidRPr="00757917" w:rsidRDefault="005D7FFC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53" w:type="pct"/>
          </w:tcPr>
          <w:p w14:paraId="187E1C85" w14:textId="77777777" w:rsidR="005D7FFC" w:rsidRPr="00757917" w:rsidRDefault="005D7FFC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3918CEEB" w14:textId="77777777" w:rsidR="005D7FFC" w:rsidRPr="00757917" w:rsidRDefault="005D7FFC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1"/>
              </w:tabs>
              <w:spacing w:after="0" w:line="240" w:lineRule="auto"/>
              <w:ind w:left="-108" w:right="-9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02046" w:rsidRPr="00757917" w14:paraId="7CAA57E3" w14:textId="77777777" w:rsidTr="00DE4EB3">
        <w:trPr>
          <w:gridAfter w:val="1"/>
          <w:wAfter w:w="4" w:type="pct"/>
        </w:trPr>
        <w:tc>
          <w:tcPr>
            <w:tcW w:w="2233" w:type="pct"/>
          </w:tcPr>
          <w:p w14:paraId="77A2DA60" w14:textId="4F2F81B3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สัญญา</w:t>
            </w:r>
            <w:r w:rsidR="006D3D63"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ซื้อ</w:t>
            </w:r>
            <w:r w:rsidR="006D3D63"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จะ</w:t>
            </w: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ขายที่ดิน</w:t>
            </w:r>
          </w:p>
        </w:tc>
        <w:tc>
          <w:tcPr>
            <w:tcW w:w="537" w:type="pct"/>
          </w:tcPr>
          <w:p w14:paraId="3DA08F88" w14:textId="499A8B41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855</w:t>
            </w:r>
          </w:p>
        </w:tc>
        <w:tc>
          <w:tcPr>
            <w:tcW w:w="146" w:type="pct"/>
          </w:tcPr>
          <w:p w14:paraId="53AF3B95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048DA18B" w14:textId="26CB934C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A02046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464</w:t>
            </w:r>
          </w:p>
        </w:tc>
        <w:tc>
          <w:tcPr>
            <w:tcW w:w="150" w:type="pct"/>
          </w:tcPr>
          <w:p w14:paraId="487AFFE0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31B71EED" w14:textId="52DD1AD6" w:rsidR="00A02046" w:rsidRPr="00757917" w:rsidRDefault="00B17F09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3" w:type="pct"/>
          </w:tcPr>
          <w:p w14:paraId="592A28D0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416C8EAD" w14:textId="7DD6DC8F" w:rsidR="00A02046" w:rsidRPr="00757917" w:rsidRDefault="00A02046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-</w:t>
            </w:r>
          </w:p>
        </w:tc>
      </w:tr>
      <w:tr w:rsidR="00A02046" w:rsidRPr="00757917" w14:paraId="715B9BDE" w14:textId="77777777" w:rsidTr="00DE4EB3">
        <w:trPr>
          <w:gridAfter w:val="1"/>
          <w:wAfter w:w="4" w:type="pct"/>
        </w:trPr>
        <w:tc>
          <w:tcPr>
            <w:tcW w:w="2233" w:type="pct"/>
          </w:tcPr>
          <w:p w14:paraId="2DFAA5E3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8" w:right="-131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หนังสือค้ำประกันจากธนาคาร</w:t>
            </w:r>
          </w:p>
        </w:tc>
        <w:tc>
          <w:tcPr>
            <w:tcW w:w="537" w:type="pct"/>
          </w:tcPr>
          <w:p w14:paraId="03BACA36" w14:textId="329700AE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4E47BC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402</w:t>
            </w:r>
          </w:p>
        </w:tc>
        <w:tc>
          <w:tcPr>
            <w:tcW w:w="146" w:type="pct"/>
          </w:tcPr>
          <w:p w14:paraId="2FEC3DCE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</w:tcPr>
          <w:p w14:paraId="150BC68E" w14:textId="221503CE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="00A02046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173</w:t>
            </w:r>
          </w:p>
        </w:tc>
        <w:tc>
          <w:tcPr>
            <w:tcW w:w="150" w:type="pct"/>
          </w:tcPr>
          <w:p w14:paraId="7FCCEA55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</w:tcPr>
          <w:p w14:paraId="7346BA48" w14:textId="6F5AE6A6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  <w:tc>
          <w:tcPr>
            <w:tcW w:w="153" w:type="pct"/>
          </w:tcPr>
          <w:p w14:paraId="7B6562A6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</w:tcPr>
          <w:p w14:paraId="7B867C4D" w14:textId="5D555AFB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25</w:t>
            </w:r>
          </w:p>
        </w:tc>
      </w:tr>
      <w:tr w:rsidR="00A02046" w:rsidRPr="00757917" w14:paraId="1339D300" w14:textId="77777777" w:rsidTr="00EF75DE">
        <w:trPr>
          <w:gridAfter w:val="1"/>
          <w:wAfter w:w="4" w:type="pct"/>
          <w:trHeight w:val="68"/>
        </w:trPr>
        <w:tc>
          <w:tcPr>
            <w:tcW w:w="2233" w:type="pct"/>
          </w:tcPr>
          <w:p w14:paraId="62778444" w14:textId="77F04E78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185" w:right="-131" w:hanging="185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สัญญาจ้างเพื่องานอสังหาริมทรัพย์พัฒนา</w:t>
            </w:r>
            <w:r w:rsidRPr="00757917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เพื่อขาย</w:t>
            </w:r>
          </w:p>
        </w:tc>
        <w:tc>
          <w:tcPr>
            <w:tcW w:w="537" w:type="pct"/>
            <w:tcBorders>
              <w:bottom w:val="single" w:sz="4" w:space="0" w:color="auto"/>
            </w:tcBorders>
          </w:tcPr>
          <w:p w14:paraId="66526BA6" w14:textId="37081453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B17F09" w:rsidRPr="00757917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sz w:val="30"/>
                <w:szCs w:val="30"/>
              </w:rPr>
              <w:t>141</w:t>
            </w:r>
          </w:p>
        </w:tc>
        <w:tc>
          <w:tcPr>
            <w:tcW w:w="146" w:type="pct"/>
          </w:tcPr>
          <w:p w14:paraId="02F8AE94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63" w:type="pct"/>
            <w:tcBorders>
              <w:bottom w:val="single" w:sz="4" w:space="0" w:color="auto"/>
            </w:tcBorders>
          </w:tcPr>
          <w:p w14:paraId="625A68A8" w14:textId="64ECAF39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823</w:t>
            </w:r>
          </w:p>
        </w:tc>
        <w:tc>
          <w:tcPr>
            <w:tcW w:w="150" w:type="pct"/>
          </w:tcPr>
          <w:p w14:paraId="416DD251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46" w:type="pct"/>
            <w:tcBorders>
              <w:bottom w:val="single" w:sz="4" w:space="0" w:color="auto"/>
            </w:tcBorders>
          </w:tcPr>
          <w:p w14:paraId="4ACEA3EF" w14:textId="075B6035" w:rsidR="00A02046" w:rsidRPr="00757917" w:rsidRDefault="00B17F09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3" w:type="pct"/>
          </w:tcPr>
          <w:p w14:paraId="7473E748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 w:line="240" w:lineRule="auto"/>
              <w:ind w:left="-108" w:right="-9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68" w:type="pct"/>
            <w:gridSpan w:val="2"/>
            <w:tcBorders>
              <w:bottom w:val="single" w:sz="4" w:space="0" w:color="auto"/>
            </w:tcBorders>
          </w:tcPr>
          <w:p w14:paraId="50E24339" w14:textId="23B418E7" w:rsidR="00A02046" w:rsidRPr="00757917" w:rsidRDefault="00A02046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A02046" w:rsidRPr="00757917" w14:paraId="17BD18C9" w14:textId="77777777" w:rsidTr="00DE4EB3">
        <w:trPr>
          <w:gridAfter w:val="1"/>
          <w:wAfter w:w="4" w:type="pct"/>
        </w:trPr>
        <w:tc>
          <w:tcPr>
            <w:tcW w:w="2233" w:type="pct"/>
          </w:tcPr>
          <w:p w14:paraId="2C60730E" w14:textId="77777777" w:rsidR="00A02046" w:rsidRPr="00757917" w:rsidRDefault="00A02046" w:rsidP="00A0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37" w:type="pct"/>
            <w:tcBorders>
              <w:top w:val="single" w:sz="4" w:space="0" w:color="auto"/>
              <w:bottom w:val="double" w:sz="4" w:space="0" w:color="auto"/>
            </w:tcBorders>
          </w:tcPr>
          <w:p w14:paraId="0B2AA194" w14:textId="1087A216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="00AA21CF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398</w:t>
            </w:r>
          </w:p>
        </w:tc>
        <w:tc>
          <w:tcPr>
            <w:tcW w:w="146" w:type="pct"/>
          </w:tcPr>
          <w:p w14:paraId="7D8554CC" w14:textId="77777777" w:rsidR="00A02046" w:rsidRPr="00757917" w:rsidRDefault="00A02046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240" w:lineRule="auto"/>
              <w:ind w:right="-9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63" w:type="pct"/>
            <w:tcBorders>
              <w:top w:val="single" w:sz="4" w:space="0" w:color="auto"/>
              <w:bottom w:val="double" w:sz="4" w:space="0" w:color="auto"/>
            </w:tcBorders>
          </w:tcPr>
          <w:p w14:paraId="7F13127D" w14:textId="768C0D29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2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</w:t>
            </w:r>
            <w:r w:rsidR="00A02046"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</w:t>
            </w: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460</w:t>
            </w:r>
          </w:p>
        </w:tc>
        <w:tc>
          <w:tcPr>
            <w:tcW w:w="150" w:type="pct"/>
          </w:tcPr>
          <w:p w14:paraId="19B93355" w14:textId="77777777" w:rsidR="00A02046" w:rsidRPr="00757917" w:rsidRDefault="00A02046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240" w:lineRule="auto"/>
              <w:ind w:right="-9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46" w:type="pct"/>
            <w:tcBorders>
              <w:top w:val="single" w:sz="4" w:space="0" w:color="auto"/>
              <w:bottom w:val="double" w:sz="4" w:space="0" w:color="auto"/>
            </w:tcBorders>
          </w:tcPr>
          <w:p w14:paraId="70F30956" w14:textId="7078D6BD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</w:t>
            </w:r>
          </w:p>
        </w:tc>
        <w:tc>
          <w:tcPr>
            <w:tcW w:w="153" w:type="pct"/>
          </w:tcPr>
          <w:p w14:paraId="36BA10B1" w14:textId="77777777" w:rsidR="00A02046" w:rsidRPr="00757917" w:rsidRDefault="00A02046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line="240" w:lineRule="auto"/>
              <w:ind w:right="-9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568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B1F383C" w14:textId="5F0D04EA" w:rsidR="00A02046" w:rsidRPr="00757917" w:rsidRDefault="00460DDC" w:rsidP="00A020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1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757917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</w:t>
            </w:r>
          </w:p>
        </w:tc>
      </w:tr>
    </w:tbl>
    <w:p w14:paraId="14875E79" w14:textId="77777777" w:rsidR="00626416" w:rsidRPr="00757917" w:rsidRDefault="00626416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832304E" w14:textId="71076562" w:rsidR="00530D9E" w:rsidRPr="00757917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 xml:space="preserve">ณ วันที่ </w:t>
      </w:r>
      <w:r w:rsidR="00460DDC" w:rsidRPr="00757917">
        <w:rPr>
          <w:rFonts w:asciiTheme="majorBidi" w:hAnsiTheme="majorBidi" w:cstheme="majorBidi"/>
          <w:sz w:val="30"/>
          <w:szCs w:val="30"/>
        </w:rPr>
        <w:t>30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กันยายน </w:t>
      </w:r>
      <w:r w:rsidR="00460DDC" w:rsidRPr="00757917">
        <w:rPr>
          <w:rFonts w:asciiTheme="majorBidi" w:hAnsiTheme="majorBidi" w:cstheme="majorBidi"/>
          <w:sz w:val="30"/>
          <w:szCs w:val="30"/>
        </w:rPr>
        <w:t>2564</w:t>
      </w:r>
      <w:r w:rsidR="00BC0CE0" w:rsidRPr="00757917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cstheme="majorBidi"/>
          <w:sz w:val="30"/>
          <w:szCs w:val="30"/>
          <w:cs/>
        </w:rPr>
        <w:t>สัญญาสำคัญที่ทำกับบุคคลหรือกิจการที่ไม่เกี่ยวข้องกัน มีดังต่อไปนี้</w:t>
      </w:r>
    </w:p>
    <w:p w14:paraId="4873EC50" w14:textId="77777777" w:rsidR="00530D9E" w:rsidRPr="00757917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7334009" w14:textId="44CF47F7" w:rsidR="00530D9E" w:rsidRPr="00757917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สัญญาเช่าอุปกรณ์สำนักงาน</w:t>
      </w:r>
    </w:p>
    <w:p w14:paraId="442C6313" w14:textId="77777777" w:rsidR="00530D9E" w:rsidRPr="00757917" w:rsidRDefault="00530D9E" w:rsidP="00530D9E">
      <w:pPr>
        <w:tabs>
          <w:tab w:val="clear" w:pos="227"/>
          <w:tab w:val="clear" w:pos="454"/>
          <w:tab w:val="clear" w:pos="680"/>
          <w:tab w:val="left" w:pos="990"/>
        </w:tabs>
        <w:ind w:left="450"/>
        <w:jc w:val="thaiDistribute"/>
        <w:rPr>
          <w:rFonts w:ascii="Angsana New" w:hAnsi="Angsana New"/>
          <w:sz w:val="30"/>
          <w:szCs w:val="30"/>
        </w:rPr>
      </w:pPr>
    </w:p>
    <w:p w14:paraId="75E1A684" w14:textId="0D5C2887" w:rsidR="00530D9E" w:rsidRPr="00757917" w:rsidRDefault="00530D9E" w:rsidP="00530D9E">
      <w:pPr>
        <w:pStyle w:val="ListParagraph"/>
        <w:tabs>
          <w:tab w:val="clear" w:pos="227"/>
          <w:tab w:val="clear" w:pos="454"/>
          <w:tab w:val="clear" w:pos="680"/>
          <w:tab w:val="left" w:pos="720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 xml:space="preserve">ณ วันที่ </w:t>
      </w:r>
      <w:r w:rsidR="00460DDC" w:rsidRPr="00757917">
        <w:rPr>
          <w:rFonts w:ascii="Angsana New" w:hAnsi="Angsana New"/>
          <w:sz w:val="30"/>
          <w:szCs w:val="30"/>
        </w:rPr>
        <w:t>30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กันยายน </w:t>
      </w:r>
      <w:r w:rsidR="00460DDC"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กลุ่มบริษัทมีสัญญาเช่าดำเนินงานหลายฉบับเพื่อเช่าอุปกรณ์สำนักงาน โดยสัญญา</w:t>
      </w:r>
      <w:r w:rsidR="00EF75DE" w:rsidRPr="00757917">
        <w:rPr>
          <w:rFonts w:ascii="Angsana New" w:hAnsi="Angsana New"/>
          <w:sz w:val="30"/>
          <w:szCs w:val="30"/>
        </w:rPr>
        <w:br/>
      </w:r>
      <w:r w:rsidRPr="00757917">
        <w:rPr>
          <w:rFonts w:ascii="Angsana New" w:hAnsi="Angsana New"/>
          <w:sz w:val="30"/>
          <w:szCs w:val="30"/>
          <w:cs/>
        </w:rPr>
        <w:t xml:space="preserve">มีระยะเวลาตั้งแต่ </w:t>
      </w:r>
      <w:r w:rsidR="00460DDC" w:rsidRPr="00757917">
        <w:rPr>
          <w:rFonts w:ascii="Angsana New" w:hAnsi="Angsana New"/>
          <w:sz w:val="30"/>
          <w:szCs w:val="30"/>
        </w:rPr>
        <w:t>1</w:t>
      </w:r>
      <w:r w:rsidRPr="00757917">
        <w:rPr>
          <w:rFonts w:ascii="Angsana New" w:hAnsi="Angsana New"/>
          <w:sz w:val="30"/>
          <w:szCs w:val="30"/>
          <w:cs/>
        </w:rPr>
        <w:t xml:space="preserve"> ปี ถึง </w:t>
      </w:r>
      <w:r w:rsidR="00460DDC" w:rsidRPr="00757917">
        <w:rPr>
          <w:rFonts w:ascii="Angsana New" w:hAnsi="Angsana New"/>
          <w:sz w:val="30"/>
          <w:szCs w:val="30"/>
        </w:rPr>
        <w:t>6</w:t>
      </w:r>
      <w:r w:rsidRPr="00757917">
        <w:rPr>
          <w:rFonts w:ascii="Angsana New" w:hAnsi="Angsana New"/>
          <w:sz w:val="30"/>
          <w:szCs w:val="30"/>
          <w:cs/>
        </w:rPr>
        <w:t xml:space="preserve"> ปี ภายใต้เงื่อนไขของสัญญา กลุ่มบริษัทมีภาระผูกพันที่จะต้องจ่ายค่าเช่ารายเดือนตามเงื่อนไขที่กำหนดในสัญญาแต่ละปีซึ่งจะสิ้นสุดในเดือนต่างๆจนถึงเดือน</w:t>
      </w:r>
      <w:r w:rsidR="007B43B7" w:rsidRPr="00757917">
        <w:rPr>
          <w:rFonts w:ascii="Angsana New" w:hAnsi="Angsana New" w:hint="cs"/>
          <w:sz w:val="30"/>
          <w:szCs w:val="30"/>
          <w:cs/>
        </w:rPr>
        <w:t>กุมภาพันธ์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hAnsi="Angsana New"/>
          <w:sz w:val="30"/>
          <w:szCs w:val="30"/>
        </w:rPr>
        <w:t>2568</w:t>
      </w:r>
    </w:p>
    <w:p w14:paraId="2496F673" w14:textId="77777777" w:rsidR="00EF75DE" w:rsidRPr="00757917" w:rsidRDefault="00EF75DE" w:rsidP="00530D9E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53424FD4" w14:textId="77777777" w:rsidR="00530D9E" w:rsidRPr="00757917" w:rsidRDefault="00530D9E" w:rsidP="00074552">
      <w:pPr>
        <w:pStyle w:val="ListParagraph"/>
        <w:numPr>
          <w:ilvl w:val="0"/>
          <w:numId w:val="2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1008" w:hanging="468"/>
        <w:contextualSpacing w:val="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สัญญาบริหารโครงการ</w:t>
      </w:r>
    </w:p>
    <w:p w14:paraId="31FD638A" w14:textId="77777777" w:rsidR="00530D9E" w:rsidRPr="00757917" w:rsidRDefault="00530D9E" w:rsidP="00530D9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sz w:val="30"/>
          <w:szCs w:val="30"/>
        </w:rPr>
      </w:pPr>
    </w:p>
    <w:p w14:paraId="248496A8" w14:textId="3D62E1E4" w:rsidR="00B36F9B" w:rsidRPr="00757917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บริษัทย่อยแห่งหนึ่งได้เข้าทาสัญญาจ้างบริหารโครงการอาคารเพื่อการพาณิชย์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มีกาหนด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ปี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สิ้นสุดวันที่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31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ตุลาคม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</w:rPr>
        <w:t>2564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บริษัทดังกล่าวจะให้บริการด้านบริหารโครงการอาคารพาณิชย์</w:t>
      </w:r>
      <w:r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 w:hint="cs"/>
          <w:sz w:val="30"/>
          <w:szCs w:val="30"/>
          <w:cs/>
        </w:rPr>
        <w:t>และบริษัทจะต้องจ่ายค่าบริการตามที่ระบุในสัญญา</w:t>
      </w:r>
    </w:p>
    <w:p w14:paraId="1389A9E8" w14:textId="77777777" w:rsidR="00B36F9B" w:rsidRPr="00757917" w:rsidRDefault="00B36F9B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468F04B7" w14:textId="2F509822" w:rsidR="00CE5533" w:rsidRPr="00757917" w:rsidRDefault="00530D9E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/>
          <w:sz w:val="30"/>
          <w:szCs w:val="30"/>
          <w:cs/>
        </w:rPr>
        <w:t>บริษัทย่อย</w:t>
      </w:r>
      <w:r w:rsidR="00B02B8F" w:rsidRPr="00757917">
        <w:rPr>
          <w:rFonts w:ascii="Angsana New" w:hAnsi="Angsana New" w:hint="cs"/>
          <w:sz w:val="30"/>
          <w:szCs w:val="30"/>
          <w:cs/>
        </w:rPr>
        <w:t>กลุ่ม</w:t>
      </w:r>
      <w:r w:rsidRPr="00757917">
        <w:rPr>
          <w:rFonts w:ascii="Angsana New" w:hAnsi="Angsana New"/>
          <w:sz w:val="30"/>
          <w:szCs w:val="30"/>
          <w:cs/>
        </w:rPr>
        <w:t>หนึ่งได้เข้าทำสัญญาจ้างบริหารโครงการอาคารเพื่อการพาณิชย์</w:t>
      </w:r>
      <w:r w:rsidR="00B02B8F" w:rsidRPr="00757917">
        <w:rPr>
          <w:rFonts w:ascii="Angsana New" w:hAnsi="Angsana New" w:hint="cs"/>
          <w:sz w:val="30"/>
          <w:szCs w:val="30"/>
          <w:cs/>
        </w:rPr>
        <w:t>หลาย</w:t>
      </w:r>
      <w:r w:rsidRPr="00757917">
        <w:rPr>
          <w:rFonts w:ascii="Angsana New" w:hAnsi="Angsana New"/>
          <w:sz w:val="30"/>
          <w:szCs w:val="30"/>
          <w:cs/>
        </w:rPr>
        <w:t xml:space="preserve">แห่ง มีกำหนด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ปี สิ้นสุดวันที่ </w:t>
      </w:r>
      <w:r w:rsidR="0016360F" w:rsidRPr="00757917">
        <w:rPr>
          <w:rFonts w:ascii="Angsana New" w:hAnsi="Angsana New"/>
          <w:sz w:val="30"/>
          <w:szCs w:val="30"/>
        </w:rPr>
        <w:t xml:space="preserve">28 </w:t>
      </w:r>
      <w:r w:rsidR="0016360F" w:rsidRPr="00757917">
        <w:rPr>
          <w:rFonts w:ascii="Angsana New" w:hAnsi="Angsana New"/>
          <w:sz w:val="30"/>
          <w:szCs w:val="30"/>
          <w:cs/>
        </w:rPr>
        <w:t xml:space="preserve">กุมภาพันธ์ </w:t>
      </w:r>
      <w:r w:rsidR="0016360F" w:rsidRPr="00757917">
        <w:rPr>
          <w:rFonts w:ascii="Angsana New" w:hAnsi="Angsana New"/>
          <w:sz w:val="30"/>
          <w:szCs w:val="30"/>
        </w:rPr>
        <w:t>2565</w:t>
      </w:r>
      <w:r w:rsidRPr="00757917">
        <w:rPr>
          <w:rFonts w:ascii="Angsana New" w:hAnsi="Angsana New"/>
          <w:sz w:val="30"/>
          <w:szCs w:val="30"/>
          <w:cs/>
        </w:rPr>
        <w:t xml:space="preserve">และ </w:t>
      </w:r>
      <w:r w:rsidR="0016360F" w:rsidRPr="00757917">
        <w:rPr>
          <w:rFonts w:ascii="Angsana New" w:hAnsi="Angsana New"/>
          <w:sz w:val="30"/>
          <w:szCs w:val="30"/>
        </w:rPr>
        <w:t xml:space="preserve">31 </w:t>
      </w:r>
      <w:r w:rsidR="0016360F" w:rsidRPr="00757917">
        <w:rPr>
          <w:rFonts w:ascii="Angsana New" w:hAnsi="Angsana New"/>
          <w:sz w:val="30"/>
          <w:szCs w:val="30"/>
          <w:cs/>
        </w:rPr>
        <w:t xml:space="preserve">กรกฏาคม </w:t>
      </w:r>
      <w:r w:rsidR="0016360F" w:rsidRPr="00757917">
        <w:rPr>
          <w:rFonts w:ascii="Angsana New" w:hAnsi="Angsana New"/>
          <w:sz w:val="30"/>
          <w:szCs w:val="30"/>
        </w:rPr>
        <w:t>2565</w:t>
      </w:r>
      <w:r w:rsidR="0016360F" w:rsidRPr="00757917">
        <w:rPr>
          <w:rFonts w:ascii="Angsana New" w:hAnsi="Angsana New"/>
          <w:sz w:val="30"/>
          <w:szCs w:val="30"/>
          <w:cs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 xml:space="preserve"> และสามารถต่ออายุสัญญาได้อีกเป็นเวลา </w:t>
      </w:r>
      <w:r w:rsidR="00460DDC" w:rsidRPr="00757917">
        <w:rPr>
          <w:rFonts w:ascii="Angsana New" w:hAnsi="Angsana New"/>
          <w:sz w:val="30"/>
          <w:szCs w:val="30"/>
        </w:rPr>
        <w:t>3</w:t>
      </w:r>
      <w:r w:rsidRPr="00757917">
        <w:rPr>
          <w:rFonts w:ascii="Angsana New" w:hAnsi="Angsana New"/>
          <w:sz w:val="30"/>
          <w:szCs w:val="30"/>
        </w:rPr>
        <w:t xml:space="preserve"> </w:t>
      </w:r>
      <w:r w:rsidRPr="00757917">
        <w:rPr>
          <w:rFonts w:ascii="Angsana New" w:hAnsi="Angsana New"/>
          <w:sz w:val="30"/>
          <w:szCs w:val="30"/>
          <w:cs/>
        </w:rPr>
        <w:t>ป</w:t>
      </w:r>
      <w:r w:rsidR="00934FD7" w:rsidRPr="00757917">
        <w:rPr>
          <w:rFonts w:ascii="Angsana New" w:hAnsi="Angsana New" w:hint="cs"/>
          <w:sz w:val="30"/>
          <w:szCs w:val="30"/>
          <w:cs/>
        </w:rPr>
        <w:t xml:space="preserve">ี </w:t>
      </w:r>
      <w:r w:rsidR="00B02B8F" w:rsidRPr="00757917">
        <w:rPr>
          <w:rFonts w:ascii="Angsana New" w:hAnsi="Angsana New"/>
          <w:sz w:val="30"/>
          <w:szCs w:val="30"/>
          <w:cs/>
        </w:rPr>
        <w:br/>
      </w:r>
      <w:r w:rsidR="00934FD7" w:rsidRPr="00757917">
        <w:rPr>
          <w:rFonts w:ascii="Angsana New" w:hAnsi="Angsana New" w:hint="cs"/>
          <w:sz w:val="30"/>
          <w:szCs w:val="30"/>
          <w:cs/>
        </w:rPr>
        <w:t>บริษัท</w:t>
      </w:r>
      <w:r w:rsidRPr="00757917">
        <w:rPr>
          <w:rFonts w:ascii="Angsana New" w:hAnsi="Angsana New"/>
          <w:sz w:val="30"/>
          <w:szCs w:val="30"/>
          <w:cs/>
        </w:rPr>
        <w:t>ดังกล่าวจะให้บริการด้านบริหารโครงการอาคารพาณิชย์ และบริษัทย่อยจะต้องจ่ายค่าบริการตามที่ระบุในสัญญา</w:t>
      </w:r>
    </w:p>
    <w:p w14:paraId="16771F6C" w14:textId="3968BD47" w:rsidR="000943F3" w:rsidRPr="00757917" w:rsidRDefault="000943F3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0232261D" w14:textId="265F30FD" w:rsidR="005D7FFC" w:rsidRPr="00757917" w:rsidRDefault="005D7FFC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2CE7212B" w14:textId="39F03E7F" w:rsidR="005D7FFC" w:rsidRPr="00757917" w:rsidRDefault="005D7FFC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509A59BD" w14:textId="4C718C10" w:rsidR="005D7FFC" w:rsidRPr="00757917" w:rsidRDefault="005D7FFC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3B172AF0" w14:textId="77777777" w:rsidR="005D7FFC" w:rsidRPr="00757917" w:rsidRDefault="005D7FFC" w:rsidP="00460DDC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990"/>
        <w:jc w:val="thaiDistribute"/>
        <w:rPr>
          <w:rFonts w:ascii="Angsana New" w:hAnsi="Angsana New"/>
          <w:sz w:val="30"/>
          <w:szCs w:val="30"/>
        </w:rPr>
      </w:pPr>
    </w:p>
    <w:p w14:paraId="4053AC2D" w14:textId="77777777" w:rsidR="00516F71" w:rsidRPr="00757917" w:rsidRDefault="003E0F03" w:rsidP="00074552">
      <w:pPr>
        <w:pStyle w:val="ListParagraph"/>
        <w:numPr>
          <w:ilvl w:val="0"/>
          <w:numId w:val="27"/>
        </w:numPr>
        <w:tabs>
          <w:tab w:val="clear" w:pos="227"/>
          <w:tab w:val="clear" w:pos="907"/>
        </w:tabs>
        <w:spacing w:line="240" w:lineRule="auto"/>
        <w:ind w:left="1008" w:hanging="468"/>
        <w:rPr>
          <w:rFonts w:ascii="Angsana New" w:eastAsia="MS Mincho" w:hAnsi="Angsana New"/>
          <w:sz w:val="30"/>
          <w:szCs w:val="30"/>
        </w:rPr>
      </w:pPr>
      <w:r w:rsidRPr="00757917">
        <w:rPr>
          <w:rFonts w:ascii="Angsana New" w:eastAsia="MS Mincho" w:hAnsi="Angsana New"/>
          <w:sz w:val="30"/>
          <w:szCs w:val="30"/>
          <w:cs/>
        </w:rPr>
        <w:lastRenderedPageBreak/>
        <w:t>สัญญาบริการ</w:t>
      </w:r>
    </w:p>
    <w:p w14:paraId="65010F04" w14:textId="77777777" w:rsidR="008A3239" w:rsidRPr="00757917" w:rsidRDefault="008A3239" w:rsidP="00C35F8B">
      <w:pPr>
        <w:tabs>
          <w:tab w:val="clear" w:pos="227"/>
          <w:tab w:val="clear" w:pos="907"/>
        </w:tabs>
        <w:spacing w:line="240" w:lineRule="auto"/>
        <w:ind w:left="540"/>
        <w:rPr>
          <w:rFonts w:ascii="Angsana New" w:eastAsia="MS Mincho" w:hAnsi="Angsana New"/>
          <w:sz w:val="30"/>
          <w:szCs w:val="30"/>
        </w:rPr>
      </w:pPr>
    </w:p>
    <w:p w14:paraId="74A9F008" w14:textId="12A4F180" w:rsidR="00C35F8B" w:rsidRPr="00757917" w:rsidRDefault="008A3239" w:rsidP="00993B2A">
      <w:pPr>
        <w:tabs>
          <w:tab w:val="clear" w:pos="227"/>
          <w:tab w:val="clear" w:pos="454"/>
          <w:tab w:val="clear" w:pos="907"/>
        </w:tabs>
        <w:spacing w:line="240" w:lineRule="auto"/>
        <w:ind w:left="990"/>
        <w:jc w:val="thaiDistribute"/>
        <w:rPr>
          <w:rFonts w:ascii="Angsana New" w:eastAsia="MS Mincho" w:hAnsi="Angsana New"/>
          <w:sz w:val="30"/>
          <w:szCs w:val="30"/>
          <w:cs/>
        </w:rPr>
      </w:pPr>
      <w:r w:rsidRPr="00757917">
        <w:rPr>
          <w:rFonts w:ascii="Angsana New" w:eastAsia="MS Mincho" w:hAnsi="Angsana New"/>
          <w:sz w:val="30"/>
          <w:szCs w:val="30"/>
          <w:cs/>
        </w:rPr>
        <w:t>บริษัท</w:t>
      </w:r>
      <w:r w:rsidR="00853C1C" w:rsidRPr="00757917">
        <w:rPr>
          <w:rFonts w:ascii="Angsana New" w:eastAsia="MS Mincho" w:hAnsi="Angsana New"/>
          <w:sz w:val="30"/>
          <w:szCs w:val="30"/>
          <w:cs/>
        </w:rPr>
        <w:t>ย่อย</w:t>
      </w:r>
      <w:r w:rsidRPr="00757917">
        <w:rPr>
          <w:rFonts w:ascii="Angsana New" w:eastAsia="MS Mincho" w:hAnsi="Angsana New"/>
          <w:sz w:val="30"/>
          <w:szCs w:val="30"/>
          <w:cs/>
        </w:rPr>
        <w:t>ได้ทำสัญญาบริการกับ</w:t>
      </w:r>
      <w:r w:rsidR="00A11551" w:rsidRPr="00757917">
        <w:rPr>
          <w:rFonts w:ascii="Angsana New" w:eastAsia="MS Mincho" w:hAnsi="Angsana New" w:hint="cs"/>
          <w:sz w:val="30"/>
          <w:szCs w:val="30"/>
          <w:cs/>
        </w:rPr>
        <w:t>บริษัทแห่งหนึ่ง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เพื่อรับบริการที่ปรึกษาในการบริหารโครงการ เพื่อประกอบการสร้า</w:t>
      </w:r>
      <w:r w:rsidR="00A11551" w:rsidRPr="00757917">
        <w:rPr>
          <w:rFonts w:ascii="Angsana New" w:eastAsia="MS Mincho" w:hAnsi="Angsana New" w:hint="cs"/>
          <w:sz w:val="30"/>
          <w:szCs w:val="30"/>
          <w:cs/>
        </w:rPr>
        <w:t>งคลังสินค้าตามม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าตรฐานให้เช่า </w:t>
      </w:r>
      <w:r w:rsidR="0038491B" w:rsidRPr="00757917">
        <w:rPr>
          <w:rFonts w:ascii="Angsana New" w:eastAsia="MS Mincho" w:hAnsi="Angsana New"/>
          <w:sz w:val="30"/>
          <w:szCs w:val="30"/>
          <w:cs/>
        </w:rPr>
        <w:t>บริษัท</w:t>
      </w:r>
      <w:r w:rsidR="00963435" w:rsidRPr="00757917">
        <w:rPr>
          <w:rFonts w:ascii="Angsana New" w:eastAsia="MS Mincho" w:hAnsi="Angsana New"/>
          <w:sz w:val="30"/>
          <w:szCs w:val="30"/>
          <w:cs/>
        </w:rPr>
        <w:t>ย่อย</w:t>
      </w:r>
      <w:r w:rsidR="0038491B" w:rsidRPr="00757917">
        <w:rPr>
          <w:rFonts w:ascii="Angsana New" w:eastAsia="MS Mincho" w:hAnsi="Angsana New"/>
          <w:sz w:val="30"/>
          <w:szCs w:val="30"/>
          <w:cs/>
        </w:rPr>
        <w:t>ตกลงที่จะ</w:t>
      </w:r>
      <w:r w:rsidRPr="00757917">
        <w:rPr>
          <w:rFonts w:ascii="Angsana New" w:eastAsia="MS Mincho" w:hAnsi="Angsana New"/>
          <w:sz w:val="30"/>
          <w:szCs w:val="30"/>
          <w:cs/>
        </w:rPr>
        <w:t>จ่ายค่าบริการตามที่กำหนดในสัญญา</w:t>
      </w:r>
      <w:r w:rsidR="00A11551" w:rsidRPr="00757917">
        <w:rPr>
          <w:rFonts w:ascii="Angsana New" w:eastAsia="MS Mincho" w:hAnsi="Angsana New" w:hint="cs"/>
          <w:sz w:val="30"/>
          <w:szCs w:val="30"/>
          <w:cs/>
        </w:rPr>
        <w:t xml:space="preserve">เป็นระยะเวลา </w:t>
      </w:r>
      <w:r w:rsidR="00460DDC" w:rsidRPr="00757917">
        <w:rPr>
          <w:rFonts w:ascii="Angsana New" w:eastAsia="MS Mincho" w:hAnsi="Angsana New"/>
          <w:sz w:val="30"/>
          <w:szCs w:val="30"/>
        </w:rPr>
        <w:t>10</w:t>
      </w:r>
      <w:r w:rsidR="00A11551" w:rsidRPr="00757917">
        <w:rPr>
          <w:rFonts w:ascii="Angsana New" w:eastAsia="MS Mincho" w:hAnsi="Angsana New" w:hint="cs"/>
          <w:sz w:val="30"/>
          <w:szCs w:val="30"/>
          <w:cs/>
        </w:rPr>
        <w:t xml:space="preserve"> ปี </w:t>
      </w:r>
      <w:r w:rsidRPr="00757917">
        <w:rPr>
          <w:rFonts w:ascii="Angsana New" w:eastAsia="MS Mincho" w:hAnsi="Angsana New"/>
          <w:sz w:val="30"/>
          <w:szCs w:val="30"/>
          <w:cs/>
        </w:rPr>
        <w:t>โดยมีมูลค่ารวม</w:t>
      </w:r>
      <w:r w:rsidR="0038491B" w:rsidRPr="00757917">
        <w:rPr>
          <w:rFonts w:ascii="Angsana New" w:eastAsia="MS Mincho" w:hAnsi="Angsana New"/>
          <w:sz w:val="30"/>
          <w:szCs w:val="30"/>
          <w:cs/>
        </w:rPr>
        <w:t xml:space="preserve"> </w:t>
      </w:r>
      <w:r w:rsidR="00460DDC" w:rsidRPr="00757917">
        <w:rPr>
          <w:rFonts w:ascii="Angsana New" w:eastAsia="MS Mincho" w:hAnsi="Angsana New"/>
          <w:sz w:val="30"/>
          <w:szCs w:val="30"/>
        </w:rPr>
        <w:t>40</w:t>
      </w:r>
      <w:r w:rsidRPr="00757917">
        <w:rPr>
          <w:rFonts w:ascii="Angsana New" w:eastAsia="MS Mincho" w:hAnsi="Angsana New"/>
          <w:sz w:val="30"/>
          <w:szCs w:val="30"/>
          <w:cs/>
        </w:rPr>
        <w:t xml:space="preserve"> ล้านบาท</w:t>
      </w:r>
    </w:p>
    <w:p w14:paraId="2C0C7988" w14:textId="28FBDA40" w:rsidR="002241B4" w:rsidRPr="00757917" w:rsidRDefault="002241B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b/>
          <w:bCs/>
          <w:sz w:val="30"/>
          <w:szCs w:val="30"/>
          <w:cs/>
          <w:lang w:val="x-none" w:eastAsia="x-none"/>
        </w:rPr>
      </w:pPr>
    </w:p>
    <w:p w14:paraId="2F7D30B9" w14:textId="7877EEAE" w:rsidR="007062C0" w:rsidRPr="00757917" w:rsidRDefault="00C35F8B" w:rsidP="00003A43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lang w:val="en-US"/>
        </w:rPr>
      </w:pPr>
      <w:r w:rsidRPr="00757917">
        <w:rPr>
          <w:rFonts w:ascii="Angsana New" w:hAnsi="Angsana New"/>
          <w:sz w:val="30"/>
          <w:szCs w:val="30"/>
          <w:cs/>
        </w:rPr>
        <w:t>เหตุการณ์ภายหลังรอบระยะเวลารายงาน</w:t>
      </w:r>
      <w:r w:rsidR="00934FD7" w:rsidRPr="00757917">
        <w:rPr>
          <w:rFonts w:ascii="Angsana New" w:hAnsi="Angsana New"/>
          <w:sz w:val="30"/>
          <w:szCs w:val="30"/>
          <w:lang w:val="en-US"/>
        </w:rPr>
        <w:t xml:space="preserve"> </w:t>
      </w:r>
    </w:p>
    <w:p w14:paraId="0E6E133A" w14:textId="2FE44CBF" w:rsidR="0046362C" w:rsidRPr="00757917" w:rsidRDefault="0046362C" w:rsidP="0046362C">
      <w:pPr>
        <w:rPr>
          <w:sz w:val="30"/>
          <w:szCs w:val="30"/>
          <w:lang w:eastAsia="x-none"/>
        </w:rPr>
      </w:pPr>
    </w:p>
    <w:p w14:paraId="16B6B0C5" w14:textId="77777777" w:rsidR="00823E0C" w:rsidRDefault="00823E0C" w:rsidP="00823E0C">
      <w:pPr>
        <w:pStyle w:val="ListParagraph"/>
        <w:tabs>
          <w:tab w:val="clear" w:pos="680"/>
          <w:tab w:val="left" w:pos="540"/>
        </w:tabs>
        <w:ind w:left="540"/>
        <w:jc w:val="both"/>
        <w:rPr>
          <w:rFonts w:asciiTheme="majorBidi" w:hAnsiTheme="majorBidi"/>
          <w:sz w:val="30"/>
          <w:szCs w:val="30"/>
        </w:rPr>
      </w:pPr>
      <w:r w:rsidRPr="002C5612">
        <w:rPr>
          <w:rFonts w:asciiTheme="majorBidi" w:hAnsiTheme="majorBidi" w:hint="cs"/>
          <w:sz w:val="30"/>
          <w:szCs w:val="30"/>
          <w:cs/>
        </w:rPr>
        <w:t>เมื่อวันที่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>
        <w:rPr>
          <w:rFonts w:asciiTheme="majorBidi" w:hAnsiTheme="majorBidi"/>
          <w:sz w:val="30"/>
          <w:szCs w:val="30"/>
        </w:rPr>
        <w:t>19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hint="cs"/>
          <w:sz w:val="30"/>
          <w:szCs w:val="30"/>
          <w:cs/>
        </w:rPr>
        <w:t>ตุลาคม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>
        <w:rPr>
          <w:rFonts w:asciiTheme="majorBidi" w:hAnsiTheme="majorBidi"/>
          <w:sz w:val="30"/>
          <w:szCs w:val="30"/>
        </w:rPr>
        <w:t>2564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hint="cs"/>
          <w:sz w:val="30"/>
          <w:szCs w:val="30"/>
          <w:cs/>
        </w:rPr>
        <w:t>กลุ่มบริษัทได้ทำการเข้าซื้อสิทธิการเช่าที่ดินและอาคารที่เหลืออยู่ในโครงการเมย์แฟร์</w:t>
      </w:r>
      <w:r>
        <w:rPr>
          <w:rFonts w:asciiTheme="majorBidi" w:hAnsiTheme="majorBidi" w:hint="cs"/>
          <w:sz w:val="30"/>
          <w:szCs w:val="30"/>
          <w:cs/>
        </w:rPr>
        <w:t xml:space="preserve"> </w:t>
      </w:r>
      <w:r>
        <w:rPr>
          <w:rFonts w:asciiTheme="majorBidi" w:hAnsiTheme="majorBidi"/>
          <w:sz w:val="30"/>
          <w:szCs w:val="30"/>
          <w:cs/>
        </w:rPr>
        <w:br/>
      </w:r>
      <w:r w:rsidRPr="000C724F">
        <w:rPr>
          <w:rFonts w:asciiTheme="majorBidi" w:hAnsiTheme="majorBidi" w:hint="cs"/>
          <w:sz w:val="30"/>
          <w:szCs w:val="30"/>
          <w:cs/>
        </w:rPr>
        <w:t>แมริออท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 w:rsidRPr="000C724F">
        <w:rPr>
          <w:rFonts w:asciiTheme="majorBidi" w:hAnsiTheme="majorBidi" w:hint="cs"/>
          <w:sz w:val="30"/>
          <w:szCs w:val="30"/>
          <w:cs/>
        </w:rPr>
        <w:t>เอ็กเซกคิวทีฟ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 w:rsidRPr="000C724F">
        <w:rPr>
          <w:rFonts w:asciiTheme="majorBidi" w:hAnsiTheme="majorBidi" w:hint="cs"/>
          <w:sz w:val="30"/>
          <w:szCs w:val="30"/>
          <w:cs/>
        </w:rPr>
        <w:t>อพาร์ทเมนท์</w:t>
      </w:r>
      <w:r w:rsidRPr="000C724F">
        <w:rPr>
          <w:rFonts w:asciiTheme="majorBidi" w:hAnsiTheme="majorBidi"/>
          <w:sz w:val="30"/>
          <w:szCs w:val="30"/>
          <w:cs/>
        </w:rPr>
        <w:t xml:space="preserve"> (</w:t>
      </w:r>
      <w:r w:rsidRPr="000C724F">
        <w:rPr>
          <w:rFonts w:asciiTheme="majorBidi" w:hAnsiTheme="majorBidi" w:cstheme="majorBidi"/>
          <w:sz w:val="30"/>
          <w:szCs w:val="30"/>
        </w:rPr>
        <w:t xml:space="preserve">Mayfair Marriot Executive Apartment) </w:t>
      </w:r>
      <w:r w:rsidRPr="000C724F">
        <w:rPr>
          <w:rFonts w:asciiTheme="majorBidi" w:hAnsiTheme="majorBidi" w:hint="cs"/>
          <w:sz w:val="30"/>
          <w:szCs w:val="30"/>
          <w:cs/>
        </w:rPr>
        <w:t>และทรัพย์สินที่เกี่ยวข้องจากกองทุนรวมสิทธิการเช่าอสังหาริมทรัพย์โกลด์</w:t>
      </w:r>
      <w:r w:rsidRPr="000C724F">
        <w:rPr>
          <w:rFonts w:asciiTheme="majorBidi" w:hAnsiTheme="majorBidi"/>
          <w:sz w:val="30"/>
          <w:szCs w:val="30"/>
          <w:cs/>
        </w:rPr>
        <w:t xml:space="preserve"> (</w:t>
      </w:r>
      <w:r w:rsidRPr="000C724F">
        <w:rPr>
          <w:rFonts w:asciiTheme="majorBidi" w:hAnsiTheme="majorBidi" w:cstheme="majorBidi"/>
          <w:sz w:val="30"/>
          <w:szCs w:val="30"/>
        </w:rPr>
        <w:t xml:space="preserve">GOLDPF) </w:t>
      </w:r>
      <w:r w:rsidRPr="000C724F">
        <w:rPr>
          <w:rFonts w:asciiTheme="majorBidi" w:hAnsiTheme="majorBidi" w:hint="cs"/>
          <w:sz w:val="30"/>
          <w:szCs w:val="30"/>
          <w:cs/>
        </w:rPr>
        <w:t>โดยชำระค่าซื้อเป็นจำนวน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 w:rsidRPr="007566E9">
        <w:rPr>
          <w:rFonts w:asciiTheme="majorBidi" w:hAnsiTheme="majorBidi"/>
          <w:sz w:val="30"/>
          <w:szCs w:val="30"/>
        </w:rPr>
        <w:t>1</w:t>
      </w:r>
      <w:r w:rsidRPr="000C724F">
        <w:rPr>
          <w:rFonts w:asciiTheme="majorBidi" w:hAnsiTheme="majorBidi" w:cstheme="majorBidi"/>
          <w:sz w:val="30"/>
          <w:szCs w:val="30"/>
        </w:rPr>
        <w:t>,</w:t>
      </w:r>
      <w:r w:rsidRPr="007566E9">
        <w:rPr>
          <w:rFonts w:asciiTheme="majorBidi" w:hAnsiTheme="majorBidi"/>
          <w:sz w:val="30"/>
          <w:szCs w:val="30"/>
        </w:rPr>
        <w:t>743</w:t>
      </w:r>
      <w:r w:rsidRPr="000C724F">
        <w:rPr>
          <w:rFonts w:asciiTheme="majorBidi" w:hAnsiTheme="majorBidi"/>
          <w:sz w:val="30"/>
          <w:szCs w:val="30"/>
          <w:cs/>
        </w:rPr>
        <w:t>.</w:t>
      </w:r>
      <w:r w:rsidRPr="007566E9">
        <w:rPr>
          <w:rFonts w:asciiTheme="majorBidi" w:hAnsiTheme="majorBidi"/>
          <w:sz w:val="30"/>
          <w:szCs w:val="30"/>
        </w:rPr>
        <w:t>19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 w:rsidRPr="000C724F">
        <w:rPr>
          <w:rFonts w:asciiTheme="majorBidi" w:hAnsiTheme="majorBidi" w:hint="cs"/>
          <w:sz w:val="30"/>
          <w:szCs w:val="30"/>
          <w:cs/>
        </w:rPr>
        <w:t>ล้านบาท</w:t>
      </w:r>
      <w:r w:rsidRPr="000C724F">
        <w:rPr>
          <w:rFonts w:asciiTheme="majorBidi" w:hAnsiTheme="majorBidi"/>
          <w:sz w:val="30"/>
          <w:szCs w:val="30"/>
          <w:cs/>
        </w:rPr>
        <w:t xml:space="preserve"> (</w:t>
      </w:r>
      <w:r w:rsidRPr="000C724F">
        <w:rPr>
          <w:rFonts w:asciiTheme="majorBidi" w:hAnsiTheme="majorBidi" w:hint="cs"/>
          <w:sz w:val="30"/>
          <w:szCs w:val="30"/>
          <w:cs/>
        </w:rPr>
        <w:t>ดูหมายเหตุข้อ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 w:rsidRPr="007566E9">
        <w:rPr>
          <w:rFonts w:asciiTheme="majorBidi" w:hAnsiTheme="majorBidi"/>
          <w:sz w:val="30"/>
          <w:szCs w:val="30"/>
        </w:rPr>
        <w:t>7</w:t>
      </w:r>
      <w:r w:rsidRPr="000C724F">
        <w:rPr>
          <w:rFonts w:asciiTheme="majorBidi" w:hAnsiTheme="majorBidi"/>
          <w:sz w:val="30"/>
          <w:szCs w:val="30"/>
          <w:cs/>
        </w:rPr>
        <w:t>)</w:t>
      </w:r>
    </w:p>
    <w:p w14:paraId="03D71D20" w14:textId="77777777" w:rsidR="00823E0C" w:rsidRPr="00757917" w:rsidRDefault="00823E0C" w:rsidP="00823E0C">
      <w:pPr>
        <w:pStyle w:val="ListParagraph"/>
        <w:jc w:val="thaiDistribute"/>
        <w:rPr>
          <w:rFonts w:asciiTheme="majorBidi" w:hAnsiTheme="majorBidi" w:cstheme="majorBidi"/>
          <w:sz w:val="30"/>
          <w:szCs w:val="30"/>
        </w:rPr>
      </w:pPr>
    </w:p>
    <w:p w14:paraId="6E85130A" w14:textId="77777777" w:rsidR="00823E0C" w:rsidRDefault="00823E0C" w:rsidP="00823E0C">
      <w:pPr>
        <w:pStyle w:val="ListParagraph"/>
        <w:tabs>
          <w:tab w:val="clear" w:pos="680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2C5612">
        <w:rPr>
          <w:rFonts w:asciiTheme="majorBidi" w:hAnsiTheme="majorBidi" w:hint="cs"/>
          <w:sz w:val="30"/>
          <w:szCs w:val="30"/>
          <w:cs/>
        </w:rPr>
        <w:t>ณ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hint="cs"/>
          <w:sz w:val="30"/>
          <w:szCs w:val="30"/>
          <w:cs/>
        </w:rPr>
        <w:t>วันที่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cstheme="majorBidi"/>
          <w:sz w:val="30"/>
          <w:szCs w:val="30"/>
        </w:rPr>
        <w:t xml:space="preserve">11 </w:t>
      </w:r>
      <w:r w:rsidRPr="002C5612">
        <w:rPr>
          <w:rFonts w:asciiTheme="majorBidi" w:hAnsiTheme="majorBidi" w:hint="cs"/>
          <w:sz w:val="30"/>
          <w:szCs w:val="30"/>
          <w:cs/>
        </w:rPr>
        <w:t>ตุลาคม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cstheme="majorBidi"/>
          <w:sz w:val="30"/>
          <w:szCs w:val="30"/>
        </w:rPr>
        <w:t xml:space="preserve">2564 </w:t>
      </w:r>
      <w:r w:rsidRPr="002C5612">
        <w:rPr>
          <w:rFonts w:asciiTheme="majorBidi" w:hAnsiTheme="majorBidi" w:hint="cs"/>
          <w:sz w:val="30"/>
          <w:szCs w:val="30"/>
          <w:cs/>
        </w:rPr>
        <w:t>กองทุนรวมสิทธิการเช่าอสังหาริมทรัพย์โกลด์</w:t>
      </w:r>
      <w:r w:rsidRPr="002C5612">
        <w:rPr>
          <w:rFonts w:asciiTheme="majorBidi" w:hAnsiTheme="majorBidi"/>
          <w:sz w:val="30"/>
          <w:szCs w:val="30"/>
          <w:cs/>
        </w:rPr>
        <w:t xml:space="preserve"> (</w:t>
      </w:r>
      <w:r w:rsidRPr="002C5612">
        <w:rPr>
          <w:rFonts w:asciiTheme="majorBidi" w:hAnsiTheme="majorBidi" w:cstheme="majorBidi"/>
          <w:sz w:val="30"/>
          <w:szCs w:val="30"/>
        </w:rPr>
        <w:t xml:space="preserve">GOLDPF) </w:t>
      </w:r>
      <w:r w:rsidRPr="002C5612">
        <w:rPr>
          <w:rFonts w:asciiTheme="majorBidi" w:hAnsiTheme="majorBidi" w:hint="cs"/>
          <w:sz w:val="30"/>
          <w:szCs w:val="30"/>
          <w:cs/>
        </w:rPr>
        <w:t>ประกาศลดทุนหน่วยละ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cstheme="majorBidi"/>
          <w:sz w:val="30"/>
          <w:szCs w:val="30"/>
        </w:rPr>
        <w:t xml:space="preserve">8.4610 </w:t>
      </w:r>
      <w:r w:rsidRPr="002C5612">
        <w:rPr>
          <w:rFonts w:asciiTheme="majorBidi" w:hAnsiTheme="majorBidi" w:hint="cs"/>
          <w:sz w:val="30"/>
          <w:szCs w:val="30"/>
          <w:cs/>
        </w:rPr>
        <w:t>บาท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hint="cs"/>
          <w:sz w:val="30"/>
          <w:szCs w:val="30"/>
          <w:cs/>
        </w:rPr>
        <w:t>โดยการลดมูลค่าหน่วยลงทุนที่ไว้จาก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cstheme="majorBidi"/>
          <w:sz w:val="30"/>
          <w:szCs w:val="30"/>
        </w:rPr>
        <w:t xml:space="preserve">9.5252 </w:t>
      </w:r>
      <w:r w:rsidRPr="002C5612">
        <w:rPr>
          <w:rFonts w:asciiTheme="majorBidi" w:hAnsiTheme="majorBidi" w:hint="cs"/>
          <w:sz w:val="30"/>
          <w:szCs w:val="30"/>
          <w:cs/>
        </w:rPr>
        <w:t>บาทต่อหน่วย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hint="cs"/>
          <w:sz w:val="30"/>
          <w:szCs w:val="30"/>
          <w:cs/>
        </w:rPr>
        <w:t>เป็น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cstheme="majorBidi"/>
          <w:sz w:val="30"/>
          <w:szCs w:val="30"/>
        </w:rPr>
        <w:t xml:space="preserve">1.0642 </w:t>
      </w:r>
      <w:r w:rsidRPr="002C5612">
        <w:rPr>
          <w:rFonts w:asciiTheme="majorBidi" w:hAnsiTheme="majorBidi" w:hint="cs"/>
          <w:sz w:val="30"/>
          <w:szCs w:val="30"/>
          <w:cs/>
        </w:rPr>
        <w:t>บาทต่อหน่วย</w:t>
      </w:r>
    </w:p>
    <w:p w14:paraId="02384C3D" w14:textId="77777777" w:rsidR="00823E0C" w:rsidRDefault="00823E0C" w:rsidP="00823E0C">
      <w:pPr>
        <w:pStyle w:val="ListParagraph"/>
        <w:tabs>
          <w:tab w:val="clear" w:pos="680"/>
          <w:tab w:val="left" w:pos="720"/>
        </w:tabs>
        <w:ind w:hanging="180"/>
        <w:jc w:val="thaiDistribute"/>
        <w:rPr>
          <w:rFonts w:asciiTheme="majorBidi" w:hAnsiTheme="majorBidi" w:cstheme="majorBidi"/>
          <w:sz w:val="30"/>
          <w:szCs w:val="30"/>
        </w:rPr>
      </w:pPr>
    </w:p>
    <w:p w14:paraId="44D17F53" w14:textId="77777777" w:rsidR="00823E0C" w:rsidRPr="000C724F" w:rsidRDefault="00823E0C" w:rsidP="00823E0C">
      <w:pPr>
        <w:pStyle w:val="ListParagraph"/>
        <w:tabs>
          <w:tab w:val="clear" w:pos="680"/>
          <w:tab w:val="left" w:pos="540"/>
        </w:tabs>
        <w:ind w:left="540"/>
        <w:jc w:val="thaiDistribute"/>
        <w:rPr>
          <w:rFonts w:asciiTheme="majorBidi" w:hAnsiTheme="majorBidi"/>
          <w:sz w:val="30"/>
          <w:szCs w:val="30"/>
        </w:rPr>
      </w:pPr>
      <w:r>
        <w:rPr>
          <w:rFonts w:asciiTheme="majorBidi" w:hAnsiTheme="majorBidi" w:cstheme="majorBidi" w:hint="cs"/>
          <w:sz w:val="30"/>
          <w:szCs w:val="30"/>
          <w:cs/>
        </w:rPr>
        <w:t xml:space="preserve">ณ วันที่ </w:t>
      </w:r>
      <w:r>
        <w:rPr>
          <w:rFonts w:asciiTheme="majorBidi" w:hAnsiTheme="majorBidi" w:cstheme="majorBidi"/>
          <w:sz w:val="30"/>
          <w:szCs w:val="30"/>
        </w:rPr>
        <w:t xml:space="preserve">3 </w:t>
      </w:r>
      <w:r>
        <w:rPr>
          <w:rFonts w:asciiTheme="majorBidi" w:hAnsiTheme="majorBidi" w:cstheme="majorBidi" w:hint="cs"/>
          <w:sz w:val="30"/>
          <w:szCs w:val="30"/>
          <w:cs/>
        </w:rPr>
        <w:t xml:space="preserve">พฤศจิกายน </w:t>
      </w:r>
      <w:r>
        <w:rPr>
          <w:rFonts w:asciiTheme="majorBidi" w:hAnsiTheme="majorBidi" w:cstheme="majorBidi"/>
          <w:sz w:val="30"/>
          <w:szCs w:val="30"/>
        </w:rPr>
        <w:t xml:space="preserve">2564 </w:t>
      </w:r>
      <w:r w:rsidRPr="002C5612">
        <w:rPr>
          <w:rFonts w:asciiTheme="majorBidi" w:hAnsiTheme="majorBidi" w:hint="cs"/>
          <w:sz w:val="30"/>
          <w:szCs w:val="30"/>
          <w:cs/>
        </w:rPr>
        <w:t>กองทุนรวมสิทธิการเช่าอสังหาริมทรัพย์โกลด์</w:t>
      </w:r>
      <w:r w:rsidRPr="002C5612">
        <w:rPr>
          <w:rFonts w:asciiTheme="majorBidi" w:hAnsiTheme="majorBidi"/>
          <w:sz w:val="30"/>
          <w:szCs w:val="30"/>
          <w:cs/>
        </w:rPr>
        <w:t xml:space="preserve"> (</w:t>
      </w:r>
      <w:r w:rsidRPr="002C5612">
        <w:rPr>
          <w:rFonts w:asciiTheme="majorBidi" w:hAnsiTheme="majorBidi" w:cstheme="majorBidi"/>
          <w:sz w:val="30"/>
          <w:szCs w:val="30"/>
        </w:rPr>
        <w:t xml:space="preserve">GOLDPF) </w:t>
      </w:r>
      <w:r w:rsidRPr="002C5612">
        <w:rPr>
          <w:rFonts w:asciiTheme="majorBidi" w:hAnsiTheme="majorBidi" w:hint="cs"/>
          <w:sz w:val="30"/>
          <w:szCs w:val="30"/>
          <w:cs/>
        </w:rPr>
        <w:t>ประกาศ</w:t>
      </w:r>
      <w:r>
        <w:rPr>
          <w:rFonts w:asciiTheme="majorBidi" w:hAnsiTheme="majorBidi" w:hint="cs"/>
          <w:sz w:val="30"/>
          <w:szCs w:val="30"/>
          <w:cs/>
        </w:rPr>
        <w:t>คืนทุนของกองทุนรวมในอัตราห</w:t>
      </w:r>
      <w:r w:rsidRPr="000C724F">
        <w:rPr>
          <w:rFonts w:asciiTheme="majorBidi" w:hAnsiTheme="majorBidi" w:hint="cs"/>
          <w:sz w:val="30"/>
          <w:szCs w:val="30"/>
          <w:cs/>
        </w:rPr>
        <w:t>น่วยละ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>
        <w:rPr>
          <w:rFonts w:asciiTheme="majorBidi" w:hAnsiTheme="majorBidi" w:cstheme="majorBidi"/>
          <w:sz w:val="30"/>
          <w:szCs w:val="30"/>
        </w:rPr>
        <w:t>0.2316</w:t>
      </w:r>
      <w:r w:rsidRPr="000C724F">
        <w:rPr>
          <w:rFonts w:asciiTheme="majorBidi" w:hAnsiTheme="majorBidi" w:cstheme="majorBidi"/>
          <w:sz w:val="30"/>
          <w:szCs w:val="30"/>
        </w:rPr>
        <w:t xml:space="preserve"> </w:t>
      </w:r>
      <w:r w:rsidRPr="000C724F">
        <w:rPr>
          <w:rFonts w:asciiTheme="majorBidi" w:hAnsiTheme="majorBidi" w:hint="cs"/>
          <w:sz w:val="30"/>
          <w:szCs w:val="30"/>
          <w:cs/>
        </w:rPr>
        <w:t>บาท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 w:rsidRPr="000C724F">
        <w:rPr>
          <w:rFonts w:asciiTheme="majorBidi" w:hAnsiTheme="majorBidi" w:hint="cs"/>
          <w:sz w:val="30"/>
          <w:szCs w:val="30"/>
          <w:cs/>
        </w:rPr>
        <w:t>โดยการลดมูลค่าหน่วยลงทุนที่ไว้จาก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>
        <w:rPr>
          <w:rFonts w:asciiTheme="majorBidi" w:hAnsiTheme="majorBidi" w:cstheme="majorBidi"/>
          <w:sz w:val="30"/>
          <w:szCs w:val="30"/>
        </w:rPr>
        <w:t>1.0642</w:t>
      </w:r>
      <w:r w:rsidRPr="000C724F">
        <w:rPr>
          <w:rFonts w:asciiTheme="majorBidi" w:hAnsiTheme="majorBidi" w:cstheme="majorBidi"/>
          <w:sz w:val="30"/>
          <w:szCs w:val="30"/>
        </w:rPr>
        <w:t xml:space="preserve"> </w:t>
      </w:r>
      <w:r w:rsidRPr="000C724F">
        <w:rPr>
          <w:rFonts w:asciiTheme="majorBidi" w:hAnsiTheme="majorBidi" w:hint="cs"/>
          <w:sz w:val="30"/>
          <w:szCs w:val="30"/>
          <w:cs/>
        </w:rPr>
        <w:t>บาทต่อหน่วย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 w:rsidRPr="000C724F">
        <w:rPr>
          <w:rFonts w:asciiTheme="majorBidi" w:hAnsiTheme="majorBidi" w:hint="cs"/>
          <w:sz w:val="30"/>
          <w:szCs w:val="30"/>
          <w:cs/>
        </w:rPr>
        <w:t>เป็น</w:t>
      </w:r>
      <w:r w:rsidRPr="000C724F">
        <w:rPr>
          <w:rFonts w:asciiTheme="majorBidi" w:hAnsiTheme="majorBidi"/>
          <w:sz w:val="30"/>
          <w:szCs w:val="30"/>
          <w:cs/>
        </w:rPr>
        <w:t xml:space="preserve"> </w:t>
      </w:r>
      <w:r>
        <w:rPr>
          <w:rFonts w:asciiTheme="majorBidi" w:hAnsiTheme="majorBidi" w:cstheme="majorBidi"/>
          <w:sz w:val="30"/>
          <w:szCs w:val="30"/>
        </w:rPr>
        <w:t>0.0000</w:t>
      </w:r>
      <w:r w:rsidRPr="000C724F">
        <w:rPr>
          <w:rFonts w:asciiTheme="majorBidi" w:hAnsiTheme="majorBidi" w:cstheme="majorBidi"/>
          <w:sz w:val="30"/>
          <w:szCs w:val="30"/>
        </w:rPr>
        <w:t xml:space="preserve"> </w:t>
      </w:r>
      <w:r w:rsidRPr="000C724F">
        <w:rPr>
          <w:rFonts w:asciiTheme="majorBidi" w:hAnsiTheme="majorBidi" w:hint="cs"/>
          <w:sz w:val="30"/>
          <w:szCs w:val="30"/>
          <w:cs/>
        </w:rPr>
        <w:t>บาทต่อหน่วย</w:t>
      </w:r>
    </w:p>
    <w:p w14:paraId="340E71B7" w14:textId="77777777" w:rsidR="00823E0C" w:rsidRPr="000C724F" w:rsidRDefault="00823E0C" w:rsidP="00823E0C">
      <w:pPr>
        <w:tabs>
          <w:tab w:val="clear" w:pos="680"/>
          <w:tab w:val="left" w:pos="540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92D4CCD" w14:textId="77777777" w:rsidR="00823E0C" w:rsidRDefault="00823E0C" w:rsidP="00823E0C">
      <w:pPr>
        <w:pStyle w:val="ListParagraph"/>
        <w:tabs>
          <w:tab w:val="clear" w:pos="680"/>
          <w:tab w:val="left" w:pos="540"/>
        </w:tabs>
        <w:ind w:left="540"/>
        <w:jc w:val="thaiDistribute"/>
        <w:rPr>
          <w:rFonts w:asciiTheme="majorBidi" w:hAnsiTheme="majorBidi"/>
          <w:sz w:val="30"/>
          <w:szCs w:val="30"/>
        </w:rPr>
      </w:pPr>
      <w:r w:rsidRPr="002C5612">
        <w:rPr>
          <w:rFonts w:asciiTheme="majorBidi" w:hAnsiTheme="majorBidi" w:hint="cs"/>
          <w:sz w:val="30"/>
          <w:szCs w:val="30"/>
          <w:cs/>
        </w:rPr>
        <w:t>นอกจากนี้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hint="cs"/>
          <w:sz w:val="30"/>
          <w:szCs w:val="30"/>
          <w:cs/>
        </w:rPr>
        <w:t>จะดำเนินการเลิกกองทุนรวม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hint="cs"/>
          <w:sz w:val="30"/>
          <w:szCs w:val="30"/>
          <w:cs/>
        </w:rPr>
        <w:t>และจ่ายเงินคืนทุนทั้งหมดหลังหักประมาณการค่าใช้จ่ายสำหรับขั้นตอนการชำระบัญชีให้แก่ผู้ถือหน่วยลงทุนในวันที่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>
        <w:rPr>
          <w:rFonts w:asciiTheme="majorBidi" w:hAnsiTheme="majorBidi"/>
          <w:sz w:val="30"/>
          <w:szCs w:val="30"/>
        </w:rPr>
        <w:t>10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 w:rsidRPr="002C5612">
        <w:rPr>
          <w:rFonts w:asciiTheme="majorBidi" w:hAnsiTheme="majorBidi" w:hint="cs"/>
          <w:sz w:val="30"/>
          <w:szCs w:val="30"/>
          <w:cs/>
        </w:rPr>
        <w:t>พฤศจิกายน</w:t>
      </w:r>
      <w:r w:rsidRPr="002C5612">
        <w:rPr>
          <w:rFonts w:asciiTheme="majorBidi" w:hAnsiTheme="majorBidi"/>
          <w:sz w:val="30"/>
          <w:szCs w:val="30"/>
          <w:cs/>
        </w:rPr>
        <w:t xml:space="preserve"> </w:t>
      </w:r>
      <w:r>
        <w:rPr>
          <w:rFonts w:asciiTheme="majorBidi" w:hAnsiTheme="majorBidi"/>
          <w:sz w:val="30"/>
          <w:szCs w:val="30"/>
        </w:rPr>
        <w:t>2564</w:t>
      </w:r>
    </w:p>
    <w:p w14:paraId="6B2E85C4" w14:textId="77777777" w:rsidR="00823E0C" w:rsidRDefault="00823E0C" w:rsidP="00823E0C">
      <w:pPr>
        <w:pStyle w:val="ListParagraph"/>
        <w:tabs>
          <w:tab w:val="clear" w:pos="680"/>
          <w:tab w:val="left" w:pos="540"/>
        </w:tabs>
        <w:ind w:left="540"/>
        <w:jc w:val="both"/>
        <w:rPr>
          <w:rFonts w:asciiTheme="majorBidi" w:hAnsiTheme="majorBidi"/>
          <w:sz w:val="30"/>
          <w:szCs w:val="30"/>
        </w:rPr>
      </w:pPr>
    </w:p>
    <w:p w14:paraId="72CEAA8F" w14:textId="77777777" w:rsidR="00823E0C" w:rsidRDefault="00823E0C" w:rsidP="00823E0C">
      <w:pPr>
        <w:ind w:left="540"/>
        <w:jc w:val="thaiDistribute"/>
        <w:rPr>
          <w:rFonts w:ascii="Angsana New" w:hAnsi="Angsana New"/>
          <w:sz w:val="30"/>
          <w:szCs w:val="30"/>
        </w:rPr>
      </w:pPr>
      <w:r>
        <w:rPr>
          <w:rFonts w:asciiTheme="majorBidi" w:hAnsiTheme="majorBidi" w:hint="cs"/>
          <w:sz w:val="30"/>
          <w:szCs w:val="30"/>
          <w:cs/>
        </w:rPr>
        <w:t xml:space="preserve">เมื่อวันที่ </w:t>
      </w:r>
      <w:r>
        <w:rPr>
          <w:rFonts w:asciiTheme="majorBidi" w:hAnsiTheme="majorBidi"/>
          <w:sz w:val="30"/>
          <w:szCs w:val="30"/>
        </w:rPr>
        <w:t xml:space="preserve">1 </w:t>
      </w:r>
      <w:r>
        <w:rPr>
          <w:rFonts w:asciiTheme="majorBidi" w:hAnsiTheme="majorBidi" w:hint="cs"/>
          <w:sz w:val="30"/>
          <w:szCs w:val="30"/>
          <w:cs/>
        </w:rPr>
        <w:t xml:space="preserve">พฤศจิกายน </w:t>
      </w:r>
      <w:r>
        <w:rPr>
          <w:rFonts w:asciiTheme="majorBidi" w:hAnsiTheme="majorBidi"/>
          <w:sz w:val="30"/>
          <w:szCs w:val="30"/>
        </w:rPr>
        <w:t>2564</w:t>
      </w:r>
      <w:r w:rsidRPr="00681ACB">
        <w:rPr>
          <w:rFonts w:ascii="Angsana New" w:hAnsi="Angsana New"/>
          <w:sz w:val="30"/>
          <w:szCs w:val="30"/>
          <w:cs/>
        </w:rPr>
        <w:t xml:space="preserve"> บริษัท</w:t>
      </w:r>
      <w:r w:rsidRPr="00681ACB">
        <w:rPr>
          <w:rFonts w:ascii="Angsana New" w:hAnsi="Angsana New" w:hint="cs"/>
          <w:sz w:val="30"/>
          <w:szCs w:val="30"/>
          <w:cs/>
        </w:rPr>
        <w:t>ย่อยของบริษัท</w:t>
      </w:r>
      <w:r w:rsidRPr="00681ACB">
        <w:rPr>
          <w:rFonts w:ascii="Angsana New" w:hAnsi="Angsana New"/>
          <w:sz w:val="30"/>
          <w:szCs w:val="30"/>
          <w:cs/>
        </w:rPr>
        <w:t>ได้เพิ่มทุนในบริษัท นอร์ท สาธร โฮเต็ล จำกัด ซึ่งเป็นบริษัทร่วม ตามสัดส่วนการถือหุ้นร้อ</w:t>
      </w:r>
      <w:r w:rsidRPr="00681ACB">
        <w:rPr>
          <w:rFonts w:ascii="Angsana New" w:hAnsi="Angsana New" w:hint="cs"/>
          <w:sz w:val="30"/>
          <w:szCs w:val="30"/>
          <w:cs/>
        </w:rPr>
        <w:t>ย</w:t>
      </w:r>
      <w:r w:rsidRPr="00681ACB">
        <w:rPr>
          <w:rFonts w:ascii="Angsana New" w:hAnsi="Angsana New"/>
          <w:sz w:val="30"/>
          <w:szCs w:val="30"/>
          <w:cs/>
        </w:rPr>
        <w:t>ละ</w:t>
      </w:r>
      <w:r w:rsidRPr="00681ACB">
        <w:rPr>
          <w:rFonts w:ascii="Angsana New" w:hAnsi="Angsana New"/>
          <w:sz w:val="30"/>
          <w:szCs w:val="30"/>
        </w:rPr>
        <w:t xml:space="preserve"> 20.00 </w:t>
      </w:r>
      <w:r w:rsidRPr="00681ACB">
        <w:rPr>
          <w:rFonts w:ascii="Angsana New" w:hAnsi="Angsana New"/>
          <w:sz w:val="30"/>
          <w:szCs w:val="30"/>
          <w:cs/>
        </w:rPr>
        <w:t xml:space="preserve">เป็นจำนวนเงินทั้งสิ้น </w:t>
      </w:r>
      <w:r>
        <w:rPr>
          <w:rFonts w:ascii="Angsana New" w:hAnsi="Angsana New"/>
          <w:sz w:val="30"/>
          <w:szCs w:val="30"/>
        </w:rPr>
        <w:t>4</w:t>
      </w:r>
      <w:r w:rsidRPr="00681ACB">
        <w:rPr>
          <w:rFonts w:ascii="Angsana New" w:hAnsi="Angsana New"/>
          <w:sz w:val="30"/>
          <w:szCs w:val="30"/>
        </w:rPr>
        <w:t xml:space="preserve">.00 </w:t>
      </w:r>
      <w:r w:rsidRPr="00681ACB">
        <w:rPr>
          <w:rFonts w:ascii="Angsana New" w:hAnsi="Angsana New"/>
          <w:sz w:val="30"/>
          <w:szCs w:val="30"/>
          <w:cs/>
        </w:rPr>
        <w:t>ล้านบาท</w:t>
      </w:r>
    </w:p>
    <w:p w14:paraId="258FBF9D" w14:textId="77777777" w:rsidR="00823E0C" w:rsidRDefault="00823E0C" w:rsidP="00BB259E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935897F" w14:textId="26BC6C34" w:rsidR="00BB259E" w:rsidRPr="00757917" w:rsidRDefault="00BB259E" w:rsidP="00BB259E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 xml:space="preserve">ในการประชุมคณะกรรมการของบริษัท เมื่อวันที่ </w:t>
      </w:r>
      <w:r w:rsidRPr="00757917">
        <w:rPr>
          <w:rFonts w:asciiTheme="majorBidi" w:hAnsiTheme="majorBidi" w:cstheme="majorBidi"/>
          <w:sz w:val="30"/>
          <w:szCs w:val="30"/>
        </w:rPr>
        <w:t xml:space="preserve">9 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พฤศจิกายน </w:t>
      </w:r>
      <w:r w:rsidRPr="00757917">
        <w:rPr>
          <w:rFonts w:asciiTheme="majorBidi" w:hAnsiTheme="majorBidi" w:cstheme="majorBidi"/>
          <w:sz w:val="30"/>
          <w:szCs w:val="30"/>
        </w:rPr>
        <w:t>2564</w:t>
      </w:r>
      <w:r w:rsidRPr="00757917">
        <w:rPr>
          <w:rFonts w:asciiTheme="majorBidi" w:hAnsiTheme="majorBidi" w:cstheme="majorBidi"/>
          <w:sz w:val="30"/>
          <w:szCs w:val="30"/>
          <w:cs/>
        </w:rPr>
        <w:t xml:space="preserve"> ที่ประชุมมีมติเห็นควรให้เสนอต่อที่ประชุมสามัญผู้ถือหุ้นเพื่อพิจารณา</w:t>
      </w:r>
    </w:p>
    <w:p w14:paraId="58BF42D8" w14:textId="21843950" w:rsidR="00650954" w:rsidRPr="00757917" w:rsidRDefault="00650954" w:rsidP="00650954">
      <w:pPr>
        <w:pStyle w:val="ListParagraph"/>
        <w:jc w:val="thaiDistribute"/>
        <w:rPr>
          <w:rFonts w:asciiTheme="majorBidi" w:hAnsiTheme="majorBidi" w:cstheme="majorBidi"/>
          <w:sz w:val="30"/>
          <w:szCs w:val="30"/>
        </w:rPr>
      </w:pPr>
    </w:p>
    <w:p w14:paraId="552EEE36" w14:textId="6ABDB24F" w:rsidR="00757917" w:rsidRPr="00757917" w:rsidRDefault="00757917" w:rsidP="00757917">
      <w:pPr>
        <w:pStyle w:val="ListParagraph"/>
        <w:numPr>
          <w:ilvl w:val="0"/>
          <w:numId w:val="50"/>
        </w:numPr>
        <w:tabs>
          <w:tab w:val="clear" w:pos="227"/>
          <w:tab w:val="clear" w:pos="454"/>
          <w:tab w:val="clear" w:pos="680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52" w:lineRule="auto"/>
        <w:ind w:left="126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อนุมัติการจัดสรรกำไรที่ต้องสำรองตามกฎหมายเป็นจำนวนเงิน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7566E9" w:rsidRPr="007566E9">
        <w:rPr>
          <w:rFonts w:asciiTheme="majorBidi" w:hAnsiTheme="majorBidi"/>
          <w:sz w:val="30"/>
          <w:szCs w:val="30"/>
        </w:rPr>
        <w:t>48</w:t>
      </w:r>
      <w:r w:rsidRPr="00757917">
        <w:rPr>
          <w:rFonts w:asciiTheme="majorBidi" w:hAnsiTheme="majorBidi"/>
          <w:sz w:val="30"/>
          <w:szCs w:val="30"/>
          <w:cs/>
        </w:rPr>
        <w:t>.</w:t>
      </w:r>
      <w:r w:rsidR="007566E9" w:rsidRPr="007566E9">
        <w:rPr>
          <w:rFonts w:asciiTheme="majorBidi" w:hAnsiTheme="majorBidi"/>
          <w:sz w:val="30"/>
          <w:szCs w:val="30"/>
        </w:rPr>
        <w:t>40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และจ่ายเงินปันผลในอัตราหุ้นละ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7566E9" w:rsidRPr="007566E9">
        <w:rPr>
          <w:rFonts w:asciiTheme="majorBidi" w:hAnsiTheme="majorBidi"/>
          <w:sz w:val="30"/>
          <w:szCs w:val="30"/>
        </w:rPr>
        <w:t>0</w:t>
      </w:r>
      <w:r w:rsidRPr="00757917">
        <w:rPr>
          <w:rFonts w:asciiTheme="majorBidi" w:hAnsiTheme="majorBidi"/>
          <w:sz w:val="30"/>
          <w:szCs w:val="30"/>
          <w:cs/>
        </w:rPr>
        <w:t>.</w:t>
      </w:r>
      <w:r w:rsidR="007566E9" w:rsidRPr="007566E9">
        <w:rPr>
          <w:rFonts w:asciiTheme="majorBidi" w:hAnsiTheme="majorBidi"/>
          <w:sz w:val="30"/>
          <w:szCs w:val="30"/>
        </w:rPr>
        <w:t>34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บาท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สำหรับหุ้นสามัญจำนวน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7566E9" w:rsidRPr="007566E9">
        <w:rPr>
          <w:rFonts w:asciiTheme="majorBidi" w:hAnsiTheme="majorBidi"/>
          <w:sz w:val="30"/>
          <w:szCs w:val="30"/>
        </w:rPr>
        <w:t>2</w:t>
      </w:r>
      <w:r w:rsidRPr="00757917">
        <w:rPr>
          <w:rFonts w:asciiTheme="majorBidi" w:hAnsiTheme="majorBidi"/>
          <w:sz w:val="30"/>
          <w:szCs w:val="30"/>
          <w:cs/>
        </w:rPr>
        <w:t>,</w:t>
      </w:r>
      <w:r w:rsidR="007566E9" w:rsidRPr="007566E9">
        <w:rPr>
          <w:rFonts w:asciiTheme="majorBidi" w:hAnsiTheme="majorBidi"/>
          <w:sz w:val="30"/>
          <w:szCs w:val="30"/>
        </w:rPr>
        <w:t>319</w:t>
      </w:r>
      <w:r w:rsidRPr="00757917">
        <w:rPr>
          <w:rFonts w:asciiTheme="majorBidi" w:hAnsiTheme="majorBidi"/>
          <w:sz w:val="30"/>
          <w:szCs w:val="30"/>
          <w:cs/>
        </w:rPr>
        <w:t>.</w:t>
      </w:r>
      <w:r w:rsidR="007566E9" w:rsidRPr="007566E9">
        <w:rPr>
          <w:rFonts w:asciiTheme="majorBidi" w:hAnsiTheme="majorBidi"/>
          <w:sz w:val="30"/>
          <w:szCs w:val="30"/>
        </w:rPr>
        <w:t>26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ล้านหุ้น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เป็นจำนวนเงินรวม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7566E9" w:rsidRPr="007566E9">
        <w:rPr>
          <w:rFonts w:asciiTheme="majorBidi" w:hAnsiTheme="majorBidi"/>
          <w:sz w:val="30"/>
          <w:szCs w:val="30"/>
        </w:rPr>
        <w:t>788</w:t>
      </w:r>
      <w:r w:rsidRPr="00757917">
        <w:rPr>
          <w:rFonts w:asciiTheme="majorBidi" w:hAnsiTheme="majorBidi"/>
          <w:sz w:val="30"/>
          <w:szCs w:val="30"/>
          <w:cs/>
        </w:rPr>
        <w:t>.</w:t>
      </w:r>
      <w:r w:rsidR="007566E9" w:rsidRPr="007566E9">
        <w:rPr>
          <w:rFonts w:asciiTheme="majorBidi" w:hAnsiTheme="majorBidi"/>
          <w:sz w:val="30"/>
          <w:szCs w:val="30"/>
        </w:rPr>
        <w:t>55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โดยกำหนดจ่ายเงินปันผลในเดือนกุมภาพันธ์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7566E9" w:rsidRPr="007566E9">
        <w:rPr>
          <w:rFonts w:asciiTheme="majorBidi" w:hAnsiTheme="majorBidi"/>
          <w:sz w:val="30"/>
          <w:szCs w:val="30"/>
        </w:rPr>
        <w:t>2565</w:t>
      </w:r>
    </w:p>
    <w:p w14:paraId="7C6D046D" w14:textId="4B8AB8A4" w:rsidR="00757917" w:rsidRPr="00757917" w:rsidRDefault="00757917" w:rsidP="00757917">
      <w:pPr>
        <w:pStyle w:val="ListParagraph"/>
        <w:numPr>
          <w:ilvl w:val="0"/>
          <w:numId w:val="50"/>
        </w:numPr>
        <w:tabs>
          <w:tab w:val="clear" w:pos="227"/>
          <w:tab w:val="clear" w:pos="454"/>
          <w:tab w:val="clear" w:pos="680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52" w:lineRule="auto"/>
        <w:ind w:left="1260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hint="cs"/>
          <w:sz w:val="30"/>
          <w:szCs w:val="30"/>
          <w:cs/>
        </w:rPr>
        <w:t>อนุมัติการลดทุนจดทะเบียนจาก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7566E9" w:rsidRPr="007566E9">
        <w:rPr>
          <w:rFonts w:asciiTheme="majorBidi" w:hAnsiTheme="majorBidi"/>
          <w:sz w:val="30"/>
          <w:szCs w:val="30"/>
        </w:rPr>
        <w:t>3</w:t>
      </w:r>
      <w:r w:rsidRPr="00757917">
        <w:rPr>
          <w:rFonts w:asciiTheme="majorBidi" w:hAnsiTheme="majorBidi"/>
          <w:sz w:val="30"/>
          <w:szCs w:val="30"/>
          <w:cs/>
        </w:rPr>
        <w:t>,</w:t>
      </w:r>
      <w:r w:rsidR="007566E9" w:rsidRPr="007566E9">
        <w:rPr>
          <w:rFonts w:asciiTheme="majorBidi" w:hAnsiTheme="majorBidi"/>
          <w:sz w:val="30"/>
          <w:szCs w:val="30"/>
        </w:rPr>
        <w:t>710</w:t>
      </w:r>
      <w:r w:rsidRPr="00757917">
        <w:rPr>
          <w:rFonts w:asciiTheme="majorBidi" w:hAnsiTheme="majorBidi"/>
          <w:sz w:val="30"/>
          <w:szCs w:val="30"/>
          <w:cs/>
        </w:rPr>
        <w:t>.</w:t>
      </w:r>
      <w:r w:rsidR="007566E9" w:rsidRPr="007566E9">
        <w:rPr>
          <w:rFonts w:asciiTheme="majorBidi" w:hAnsiTheme="majorBidi"/>
          <w:sz w:val="30"/>
          <w:szCs w:val="30"/>
        </w:rPr>
        <w:t>84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เป็น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="007566E9" w:rsidRPr="007566E9">
        <w:rPr>
          <w:rFonts w:asciiTheme="majorBidi" w:hAnsiTheme="majorBidi"/>
          <w:sz w:val="30"/>
          <w:szCs w:val="30"/>
        </w:rPr>
        <w:t>2</w:t>
      </w:r>
      <w:r w:rsidRPr="00757917">
        <w:rPr>
          <w:rFonts w:asciiTheme="majorBidi" w:hAnsiTheme="majorBidi"/>
          <w:sz w:val="30"/>
          <w:szCs w:val="30"/>
          <w:cs/>
        </w:rPr>
        <w:t>,</w:t>
      </w:r>
      <w:r w:rsidR="007566E9" w:rsidRPr="007566E9">
        <w:rPr>
          <w:rFonts w:asciiTheme="majorBidi" w:hAnsiTheme="majorBidi"/>
          <w:sz w:val="30"/>
          <w:szCs w:val="30"/>
        </w:rPr>
        <w:t>319</w:t>
      </w:r>
      <w:r w:rsidRPr="00757917">
        <w:rPr>
          <w:rFonts w:asciiTheme="majorBidi" w:hAnsiTheme="majorBidi"/>
          <w:sz w:val="30"/>
          <w:szCs w:val="30"/>
          <w:cs/>
        </w:rPr>
        <w:t>.</w:t>
      </w:r>
      <w:r w:rsidR="007566E9" w:rsidRPr="007566E9">
        <w:rPr>
          <w:rFonts w:asciiTheme="majorBidi" w:hAnsiTheme="majorBidi"/>
          <w:sz w:val="30"/>
          <w:szCs w:val="30"/>
        </w:rPr>
        <w:t>28</w:t>
      </w:r>
      <w:r w:rsidRPr="00757917">
        <w:rPr>
          <w:rFonts w:asciiTheme="majorBidi" w:hAnsiTheme="majorBidi"/>
          <w:sz w:val="30"/>
          <w:szCs w:val="30"/>
          <w:cs/>
        </w:rPr>
        <w:t xml:space="preserve"> </w:t>
      </w:r>
      <w:r w:rsidRPr="00757917">
        <w:rPr>
          <w:rFonts w:asciiTheme="majorBidi" w:hAnsiTheme="majorBidi" w:hint="cs"/>
          <w:sz w:val="30"/>
          <w:szCs w:val="30"/>
          <w:cs/>
        </w:rPr>
        <w:t>ล้านบาท</w:t>
      </w:r>
    </w:p>
    <w:p w14:paraId="05D3BA82" w14:textId="7F64E685" w:rsidR="00757917" w:rsidRPr="00A414D0" w:rsidRDefault="00757917" w:rsidP="00757917">
      <w:pPr>
        <w:pStyle w:val="ListParagraph"/>
        <w:numPr>
          <w:ilvl w:val="0"/>
          <w:numId w:val="50"/>
        </w:numPr>
        <w:tabs>
          <w:tab w:val="clear" w:pos="227"/>
          <w:tab w:val="clear" w:pos="454"/>
          <w:tab w:val="clear" w:pos="680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52" w:lineRule="auto"/>
        <w:ind w:left="1260"/>
        <w:jc w:val="thaiDistribute"/>
        <w:rPr>
          <w:rFonts w:asciiTheme="majorBidi" w:hAnsiTheme="majorBidi" w:cstheme="majorBidi"/>
          <w:sz w:val="30"/>
          <w:szCs w:val="30"/>
        </w:rPr>
      </w:pPr>
      <w:r w:rsidRPr="00A414D0">
        <w:rPr>
          <w:rFonts w:asciiTheme="majorBidi" w:hAnsiTheme="majorBidi" w:cstheme="majorBidi"/>
          <w:sz w:val="30"/>
          <w:szCs w:val="30"/>
          <w:cs/>
        </w:rPr>
        <w:lastRenderedPageBreak/>
        <w:t xml:space="preserve">อนุมัติการเพิ่มทุนจดทะเบียนจาก </w:t>
      </w:r>
      <w:r>
        <w:rPr>
          <w:rFonts w:asciiTheme="majorBidi" w:hAnsiTheme="majorBidi" w:cstheme="majorBidi"/>
          <w:sz w:val="30"/>
          <w:szCs w:val="30"/>
        </w:rPr>
        <w:t>2,319.28</w:t>
      </w:r>
      <w:r w:rsidRPr="00A414D0">
        <w:rPr>
          <w:rFonts w:asciiTheme="majorBidi" w:hAnsiTheme="majorBidi" w:cstheme="majorBidi"/>
          <w:sz w:val="30"/>
          <w:szCs w:val="30"/>
        </w:rPr>
        <w:t xml:space="preserve"> </w:t>
      </w:r>
      <w:r w:rsidRPr="00A414D0">
        <w:rPr>
          <w:rFonts w:asciiTheme="majorBidi" w:hAnsiTheme="majorBidi" w:cstheme="majorBidi"/>
          <w:sz w:val="30"/>
          <w:szCs w:val="30"/>
          <w:cs/>
        </w:rPr>
        <w:t xml:space="preserve">ล้านบาทเป็น </w:t>
      </w:r>
      <w:r>
        <w:rPr>
          <w:rFonts w:asciiTheme="majorBidi" w:hAnsiTheme="majorBidi" w:cstheme="majorBidi"/>
          <w:sz w:val="30"/>
          <w:szCs w:val="30"/>
        </w:rPr>
        <w:t>3,710.84</w:t>
      </w:r>
      <w:r w:rsidRPr="00A414D0">
        <w:rPr>
          <w:rFonts w:asciiTheme="majorBidi" w:hAnsiTheme="majorBidi" w:cstheme="majorBidi"/>
          <w:sz w:val="30"/>
          <w:szCs w:val="30"/>
        </w:rPr>
        <w:t xml:space="preserve"> </w:t>
      </w:r>
      <w:r w:rsidRPr="00A414D0">
        <w:rPr>
          <w:rFonts w:asciiTheme="majorBidi" w:hAnsiTheme="majorBidi" w:cstheme="majorBidi"/>
          <w:sz w:val="30"/>
          <w:szCs w:val="30"/>
          <w:cs/>
        </w:rPr>
        <w:t xml:space="preserve">ล้านบาท โดยการออกหุ้นสามัญจำนวน </w:t>
      </w:r>
      <w:r>
        <w:rPr>
          <w:rFonts w:asciiTheme="majorBidi" w:hAnsiTheme="majorBidi" w:cstheme="majorBidi"/>
          <w:sz w:val="30"/>
          <w:szCs w:val="30"/>
        </w:rPr>
        <w:t>1,391.5</w:t>
      </w:r>
      <w:r w:rsidR="0046022A">
        <w:rPr>
          <w:rFonts w:asciiTheme="majorBidi" w:hAnsiTheme="majorBidi" w:cstheme="majorBidi"/>
          <w:sz w:val="30"/>
          <w:szCs w:val="30"/>
        </w:rPr>
        <w:t>6</w:t>
      </w:r>
      <w:r w:rsidRPr="00A414D0">
        <w:rPr>
          <w:rFonts w:asciiTheme="majorBidi" w:hAnsiTheme="majorBidi" w:cstheme="majorBidi"/>
          <w:sz w:val="30"/>
          <w:szCs w:val="30"/>
        </w:rPr>
        <w:t xml:space="preserve"> </w:t>
      </w:r>
      <w:r w:rsidRPr="00A414D0">
        <w:rPr>
          <w:rFonts w:asciiTheme="majorBidi" w:hAnsiTheme="majorBidi" w:cstheme="majorBidi"/>
          <w:sz w:val="30"/>
          <w:szCs w:val="30"/>
          <w:cs/>
        </w:rPr>
        <w:t xml:space="preserve">ล้านหุ้น มูลค่าหุ้นละ </w:t>
      </w:r>
      <w:r>
        <w:rPr>
          <w:rFonts w:asciiTheme="majorBidi" w:hAnsiTheme="majorBidi" w:cstheme="majorBidi"/>
          <w:sz w:val="30"/>
          <w:szCs w:val="30"/>
        </w:rPr>
        <w:t>1</w:t>
      </w:r>
      <w:r w:rsidRPr="00A414D0">
        <w:rPr>
          <w:rFonts w:asciiTheme="majorBidi" w:hAnsiTheme="majorBidi" w:cstheme="majorBidi"/>
          <w:sz w:val="30"/>
          <w:szCs w:val="30"/>
          <w:cs/>
        </w:rPr>
        <w:t xml:space="preserve"> บาท</w:t>
      </w:r>
    </w:p>
    <w:p w14:paraId="26A6ADF9" w14:textId="77777777" w:rsidR="00757917" w:rsidRPr="00681ACB" w:rsidRDefault="00757917" w:rsidP="00757917">
      <w:pPr>
        <w:pStyle w:val="ListParagraph"/>
        <w:numPr>
          <w:ilvl w:val="0"/>
          <w:numId w:val="50"/>
        </w:numPr>
        <w:tabs>
          <w:tab w:val="clear" w:pos="227"/>
          <w:tab w:val="clear" w:pos="454"/>
          <w:tab w:val="clear" w:pos="680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52" w:lineRule="auto"/>
        <w:ind w:left="1260"/>
        <w:jc w:val="thaiDistribute"/>
        <w:rPr>
          <w:rFonts w:asciiTheme="majorBidi" w:hAnsiTheme="majorBidi" w:cstheme="majorBidi"/>
          <w:sz w:val="30"/>
          <w:szCs w:val="30"/>
        </w:rPr>
      </w:pPr>
      <w:r w:rsidRPr="00681ACB">
        <w:rPr>
          <w:rFonts w:asciiTheme="majorBidi" w:hAnsiTheme="majorBidi" w:cstheme="majorBidi"/>
          <w:sz w:val="30"/>
          <w:szCs w:val="30"/>
          <w:cs/>
        </w:rPr>
        <w:t>อนุมัติการจัดสรรหุ้นสามัญเพิ่มทุนจำนวนของบริษัทแบบมอบอำนาจทั่วไป เพื่อเสนอขายให้แก่ผู้ถือหุ้นเดิมตามสัดส่วนการถือหุ้น และ</w:t>
      </w:r>
      <w:r w:rsidRPr="00681ACB">
        <w:rPr>
          <w:rFonts w:asciiTheme="majorBidi" w:hAnsiTheme="majorBidi" w:cstheme="majorBidi"/>
          <w:sz w:val="30"/>
          <w:szCs w:val="30"/>
        </w:rPr>
        <w:t>/</w:t>
      </w:r>
      <w:r w:rsidRPr="00681ACB">
        <w:rPr>
          <w:rFonts w:asciiTheme="majorBidi" w:hAnsiTheme="majorBidi" w:cstheme="majorBidi"/>
          <w:sz w:val="30"/>
          <w:szCs w:val="30"/>
          <w:cs/>
        </w:rPr>
        <w:t>หรือเพื่อเสนอขายให้แก่ประชาชนทั่วไป และ</w:t>
      </w:r>
      <w:r w:rsidRPr="00681ACB">
        <w:rPr>
          <w:rFonts w:asciiTheme="majorBidi" w:hAnsiTheme="majorBidi" w:cstheme="majorBidi"/>
          <w:sz w:val="30"/>
          <w:szCs w:val="30"/>
        </w:rPr>
        <w:t>/</w:t>
      </w:r>
      <w:r w:rsidRPr="00681ACB">
        <w:rPr>
          <w:rFonts w:asciiTheme="majorBidi" w:hAnsiTheme="majorBidi" w:cstheme="majorBidi"/>
          <w:sz w:val="30"/>
          <w:szCs w:val="30"/>
          <w:cs/>
        </w:rPr>
        <w:t>หรือเพื่อเสนอขายให้แก่บุคคลในวงจำกัด</w:t>
      </w:r>
    </w:p>
    <w:p w14:paraId="79102468" w14:textId="77777777" w:rsidR="00757917" w:rsidRPr="00757917" w:rsidRDefault="00757917" w:rsidP="00757917">
      <w:pPr>
        <w:ind w:left="540"/>
        <w:jc w:val="thaiDistribute"/>
        <w:rPr>
          <w:rFonts w:ascii="Angsana New" w:hAnsi="Angsana New"/>
          <w:b/>
          <w:bCs/>
          <w:sz w:val="30"/>
          <w:szCs w:val="30"/>
          <w:cs/>
          <w:lang w:eastAsia="x-none"/>
        </w:rPr>
      </w:pPr>
    </w:p>
    <w:p w14:paraId="0ACA529E" w14:textId="60F083D8" w:rsidR="00E7557D" w:rsidRPr="00757917" w:rsidRDefault="00B601E1" w:rsidP="00003A43">
      <w:pPr>
        <w:pStyle w:val="Heading6"/>
        <w:numPr>
          <w:ilvl w:val="0"/>
          <w:numId w:val="16"/>
        </w:numPr>
        <w:tabs>
          <w:tab w:val="left" w:pos="540"/>
        </w:tabs>
        <w:ind w:hanging="900"/>
        <w:jc w:val="both"/>
        <w:rPr>
          <w:rFonts w:ascii="Angsana New" w:hAnsi="Angsana New"/>
          <w:sz w:val="30"/>
          <w:szCs w:val="30"/>
          <w:lang w:val="en-US"/>
        </w:rPr>
      </w:pPr>
      <w:r w:rsidRPr="00757917">
        <w:rPr>
          <w:rFonts w:ascii="Angsana New" w:hAnsi="Angsana New"/>
          <w:sz w:val="30"/>
          <w:szCs w:val="30"/>
          <w:cs/>
          <w:lang w:val="en-US"/>
        </w:rPr>
        <w:t>การจัดประเภทรายการใหม่</w:t>
      </w:r>
    </w:p>
    <w:p w14:paraId="4CCDF3EA" w14:textId="77777777" w:rsidR="006B5FD3" w:rsidRPr="00757917" w:rsidRDefault="006B5FD3" w:rsidP="006B5FD3">
      <w:pPr>
        <w:rPr>
          <w:sz w:val="16"/>
          <w:szCs w:val="16"/>
          <w:lang w:eastAsia="x-none"/>
        </w:rPr>
      </w:pPr>
    </w:p>
    <w:p w14:paraId="62434DF8" w14:textId="058504A5" w:rsidR="009642A0" w:rsidRPr="00757917" w:rsidRDefault="00AD2664" w:rsidP="00DE4E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540"/>
        </w:tabs>
        <w:spacing w:line="240" w:lineRule="auto"/>
        <w:ind w:left="540" w:right="-43"/>
        <w:jc w:val="thaiDistribute"/>
        <w:rPr>
          <w:rFonts w:ascii="Angsana New" w:hAnsi="Angsana New"/>
          <w:spacing w:val="-6"/>
          <w:sz w:val="30"/>
          <w:szCs w:val="30"/>
        </w:rPr>
      </w:pPr>
      <w:r w:rsidRPr="00757917">
        <w:rPr>
          <w:rFonts w:ascii="Angsana New" w:hAnsi="Angsana New"/>
          <w:spacing w:val="-6"/>
          <w:sz w:val="30"/>
          <w:szCs w:val="30"/>
          <w:cs/>
        </w:rPr>
        <w:t>รายการบางรายการในงบการเงิน</w:t>
      </w:r>
      <w:r w:rsidR="00DA47A5" w:rsidRPr="00757917">
        <w:rPr>
          <w:rFonts w:ascii="Angsana New" w:hAnsi="Angsana New" w:hint="cs"/>
          <w:spacing w:val="-6"/>
          <w:sz w:val="30"/>
          <w:szCs w:val="30"/>
          <w:cs/>
        </w:rPr>
        <w:t xml:space="preserve">ปี </w:t>
      </w:r>
      <w:r w:rsidR="00460DDC" w:rsidRPr="00757917">
        <w:rPr>
          <w:rFonts w:ascii="Angsana New" w:hAnsi="Angsana New"/>
          <w:spacing w:val="-6"/>
          <w:sz w:val="30"/>
          <w:szCs w:val="30"/>
        </w:rPr>
        <w:t>2563</w:t>
      </w:r>
      <w:r w:rsidR="00DA47A5" w:rsidRPr="00757917">
        <w:rPr>
          <w:rFonts w:ascii="Angsana New" w:hAnsi="Angsana New" w:hint="cs"/>
          <w:spacing w:val="-6"/>
          <w:sz w:val="30"/>
          <w:szCs w:val="30"/>
          <w:cs/>
        </w:rPr>
        <w:t xml:space="preserve"> ได้จัดประเภทรายการใหม่ให้สอดคล้องกับการนำเสนองบการเงินปี</w:t>
      </w:r>
      <w:r w:rsidR="00DA47A5" w:rsidRPr="00757917">
        <w:rPr>
          <w:rFonts w:ascii="Angsana New" w:hAnsi="Angsana New"/>
          <w:spacing w:val="-6"/>
          <w:sz w:val="30"/>
          <w:szCs w:val="30"/>
        </w:rPr>
        <w:t xml:space="preserve"> </w:t>
      </w:r>
      <w:r w:rsidR="00460DDC" w:rsidRPr="00757917">
        <w:rPr>
          <w:rFonts w:ascii="Angsana New" w:hAnsi="Angsana New"/>
          <w:spacing w:val="-6"/>
          <w:sz w:val="30"/>
          <w:szCs w:val="30"/>
        </w:rPr>
        <w:t>2564</w:t>
      </w:r>
      <w:r w:rsidR="00AA3962" w:rsidRPr="00757917">
        <w:rPr>
          <w:rFonts w:ascii="Angsana New" w:hAnsi="Angsana New"/>
          <w:spacing w:val="-6"/>
          <w:sz w:val="30"/>
          <w:szCs w:val="30"/>
        </w:rPr>
        <w:t xml:space="preserve"> </w:t>
      </w:r>
      <w:r w:rsidR="001611A0" w:rsidRPr="00757917">
        <w:rPr>
          <w:rFonts w:ascii="Angsana New" w:hAnsi="Angsana New" w:hint="cs"/>
          <w:spacing w:val="-6"/>
          <w:sz w:val="30"/>
          <w:szCs w:val="30"/>
          <w:cs/>
        </w:rPr>
        <w:t>การจัดประเภทรายการอื่นที่มีสาระสำคัญมีดังนี้</w:t>
      </w:r>
    </w:p>
    <w:p w14:paraId="5E1C7EA3" w14:textId="77777777" w:rsidR="00D17646" w:rsidRPr="00757917" w:rsidRDefault="00D17646" w:rsidP="00D17646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20"/>
          <w:szCs w:val="20"/>
        </w:rPr>
      </w:pPr>
    </w:p>
    <w:tbl>
      <w:tblPr>
        <w:tblW w:w="9183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40"/>
        <w:gridCol w:w="1530"/>
        <w:gridCol w:w="270"/>
        <w:gridCol w:w="1260"/>
        <w:gridCol w:w="270"/>
        <w:gridCol w:w="1713"/>
      </w:tblGrid>
      <w:tr w:rsidR="00344712" w:rsidRPr="00757917" w14:paraId="09A31724" w14:textId="77777777" w:rsidTr="0016360F">
        <w:trPr>
          <w:tblHeader/>
        </w:trPr>
        <w:tc>
          <w:tcPr>
            <w:tcW w:w="4140" w:type="dxa"/>
          </w:tcPr>
          <w:p w14:paraId="35FF0E2F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43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14CFF97E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15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344712" w:rsidRPr="00757917" w14:paraId="4307B32C" w14:textId="77777777" w:rsidTr="0016360F">
        <w:trPr>
          <w:trHeight w:val="370"/>
          <w:tblHeader/>
        </w:trPr>
        <w:tc>
          <w:tcPr>
            <w:tcW w:w="4140" w:type="dxa"/>
          </w:tcPr>
          <w:p w14:paraId="50BB74AD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i/>
                <w:iCs/>
                <w:color w:val="0000FF"/>
                <w:sz w:val="30"/>
                <w:szCs w:val="30"/>
              </w:rPr>
            </w:pPr>
          </w:p>
        </w:tc>
        <w:tc>
          <w:tcPr>
            <w:tcW w:w="1530" w:type="dxa"/>
            <w:hideMark/>
          </w:tcPr>
          <w:p w14:paraId="4277FE51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26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ก่อนจัดประเภทใหม่</w:t>
            </w:r>
          </w:p>
        </w:tc>
        <w:tc>
          <w:tcPr>
            <w:tcW w:w="270" w:type="dxa"/>
          </w:tcPr>
          <w:p w14:paraId="106451BB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3A0206A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จัดประเภทใหม่</w:t>
            </w:r>
          </w:p>
        </w:tc>
        <w:tc>
          <w:tcPr>
            <w:tcW w:w="270" w:type="dxa"/>
          </w:tcPr>
          <w:p w14:paraId="61086629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40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  <w:hideMark/>
          </w:tcPr>
          <w:p w14:paraId="1A442337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97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  <w:cs/>
              </w:rPr>
              <w:t>หลังจัดประเภทใหม่</w:t>
            </w:r>
          </w:p>
        </w:tc>
      </w:tr>
      <w:tr w:rsidR="00344712" w:rsidRPr="00757917" w14:paraId="4CFEBAE1" w14:textId="77777777" w:rsidTr="0016360F">
        <w:trPr>
          <w:trHeight w:val="317"/>
          <w:tblHeader/>
        </w:trPr>
        <w:tc>
          <w:tcPr>
            <w:tcW w:w="4140" w:type="dxa"/>
          </w:tcPr>
          <w:p w14:paraId="19716FAF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043" w:type="dxa"/>
            <w:gridSpan w:val="5"/>
            <w:hideMark/>
          </w:tcPr>
          <w:p w14:paraId="2FD6581A" w14:textId="77777777" w:rsidR="00344712" w:rsidRPr="00757917" w:rsidRDefault="00344712" w:rsidP="0084056C">
            <w:pPr>
              <w:ind w:left="-115" w:right="-108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44712" w:rsidRPr="00757917" w14:paraId="1C1B9399" w14:textId="77777777" w:rsidTr="0084056C">
        <w:tc>
          <w:tcPr>
            <w:tcW w:w="4140" w:type="dxa"/>
            <w:hideMark/>
          </w:tcPr>
          <w:p w14:paraId="635436FB" w14:textId="77777777" w:rsidR="00344712" w:rsidRPr="00757917" w:rsidRDefault="00344712" w:rsidP="0084056C">
            <w:pPr>
              <w:ind w:left="-14" w:right="-405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งบแสดงฐานะการเงิน</w:t>
            </w:r>
          </w:p>
        </w:tc>
        <w:tc>
          <w:tcPr>
            <w:tcW w:w="1530" w:type="dxa"/>
          </w:tcPr>
          <w:p w14:paraId="30CE34F1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71D1E1C2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BCEB203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638FCB2B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1E7225A9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44712" w:rsidRPr="00757917" w14:paraId="4556C13F" w14:textId="77777777" w:rsidTr="0084056C">
        <w:trPr>
          <w:trHeight w:val="353"/>
        </w:trPr>
        <w:tc>
          <w:tcPr>
            <w:tcW w:w="4140" w:type="dxa"/>
          </w:tcPr>
          <w:p w14:paraId="68FA07D5" w14:textId="0CC8C637" w:rsidR="00344712" w:rsidRPr="00757917" w:rsidRDefault="00344712" w:rsidP="009B234A">
            <w:pPr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spacing w:val="-4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757917">
              <w:rPr>
                <w:rFonts w:ascii="Angsana New" w:hAnsi="Angsana New"/>
                <w:b/>
                <w:bCs/>
                <w:i/>
                <w:iCs/>
                <w:spacing w:val="-4"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pacing w:val="-4"/>
                <w:sz w:val="30"/>
                <w:szCs w:val="30"/>
              </w:rPr>
              <w:t>30</w:t>
            </w:r>
            <w:r w:rsidRPr="00757917">
              <w:rPr>
                <w:rFonts w:ascii="Angsana New" w:hAnsi="Angsana New"/>
                <w:b/>
                <w:bCs/>
                <w:i/>
                <w:iCs/>
                <w:spacing w:val="-4"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กันยายน</w:t>
            </w:r>
            <w:r w:rsidRPr="00757917">
              <w:rPr>
                <w:rFonts w:ascii="Angsana New" w:hAnsi="Angsana New"/>
                <w:b/>
                <w:bCs/>
                <w:i/>
                <w:iCs/>
                <w:spacing w:val="-4"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pacing w:val="-4"/>
                <w:sz w:val="30"/>
                <w:szCs w:val="30"/>
              </w:rPr>
              <w:t>2563</w:t>
            </w:r>
          </w:p>
        </w:tc>
        <w:tc>
          <w:tcPr>
            <w:tcW w:w="1530" w:type="dxa"/>
          </w:tcPr>
          <w:p w14:paraId="5B0B5982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D75B5FA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7D32B4A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B3065D6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1ABFA62D" w14:textId="77777777" w:rsidR="00344712" w:rsidRPr="00757917" w:rsidRDefault="00344712" w:rsidP="0084056C">
            <w:pPr>
              <w:tabs>
                <w:tab w:val="clear" w:pos="680"/>
                <w:tab w:val="decimal" w:pos="612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44712" w:rsidRPr="00757917" w14:paraId="15E9DC42" w14:textId="77777777" w:rsidTr="0084056C">
        <w:tc>
          <w:tcPr>
            <w:tcW w:w="4140" w:type="dxa"/>
            <w:hideMark/>
          </w:tcPr>
          <w:p w14:paraId="2C4070DE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530" w:type="dxa"/>
          </w:tcPr>
          <w:p w14:paraId="3F36CC77" w14:textId="473F0D09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776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344EC693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D24CAF8" w14:textId="3B1F3D42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207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78B7692" w14:textId="77777777" w:rsidR="00344712" w:rsidRPr="00757917" w:rsidRDefault="00344712" w:rsidP="0084056C">
            <w:pPr>
              <w:tabs>
                <w:tab w:val="decimal" w:pos="720"/>
              </w:tabs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5C5076C9" w14:textId="7D27C53A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983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344712" w:rsidRPr="00757917" w14:paraId="15D553EB" w14:textId="77777777" w:rsidTr="0084056C">
        <w:tc>
          <w:tcPr>
            <w:tcW w:w="4140" w:type="dxa"/>
            <w:hideMark/>
          </w:tcPr>
          <w:p w14:paraId="47B37E48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เจ้า</w:t>
            </w:r>
            <w:r w:rsidRPr="00757917">
              <w:rPr>
                <w:rFonts w:ascii="Angsana New" w:hAnsi="Angsana New"/>
                <w:sz w:val="30"/>
                <w:szCs w:val="30"/>
                <w:cs/>
              </w:rPr>
              <w:t>หนี้อื่น</w:t>
            </w:r>
          </w:p>
        </w:tc>
        <w:tc>
          <w:tcPr>
            <w:tcW w:w="1530" w:type="dxa"/>
          </w:tcPr>
          <w:p w14:paraId="4C0073BC" w14:textId="7F1E644F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332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864DC7F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bottom w:val="single" w:sz="4" w:space="0" w:color="auto"/>
              <w:right w:val="nil"/>
            </w:tcBorders>
          </w:tcPr>
          <w:p w14:paraId="606BCEE0" w14:textId="5020FC34" w:rsidR="00344712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207</w:t>
            </w:r>
          </w:p>
        </w:tc>
        <w:tc>
          <w:tcPr>
            <w:tcW w:w="270" w:type="dxa"/>
          </w:tcPr>
          <w:p w14:paraId="22EC3FF1" w14:textId="77777777" w:rsidR="00344712" w:rsidRPr="00757917" w:rsidRDefault="00344712" w:rsidP="0084056C">
            <w:pPr>
              <w:tabs>
                <w:tab w:val="decimal" w:pos="720"/>
              </w:tabs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5C5DCED9" w14:textId="773ACE18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125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344712" w:rsidRPr="00757917" w14:paraId="16374074" w14:textId="77777777" w:rsidTr="0084056C">
        <w:trPr>
          <w:trHeight w:val="235"/>
        </w:trPr>
        <w:tc>
          <w:tcPr>
            <w:tcW w:w="4140" w:type="dxa"/>
          </w:tcPr>
          <w:p w14:paraId="3401263A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2B246054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D904784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31453FE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DE7043A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7299ED73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344712" w:rsidRPr="00757917" w14:paraId="14814639" w14:textId="77777777" w:rsidTr="0016360F">
        <w:trPr>
          <w:trHeight w:val="235"/>
        </w:trPr>
        <w:tc>
          <w:tcPr>
            <w:tcW w:w="4140" w:type="dxa"/>
          </w:tcPr>
          <w:p w14:paraId="60B0565D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1530" w:type="dxa"/>
          </w:tcPr>
          <w:p w14:paraId="67EE1EC6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270" w:type="dxa"/>
          </w:tcPr>
          <w:p w14:paraId="351F8ED6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16B779B7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ind w:left="-108" w:right="-108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  <w:tc>
          <w:tcPr>
            <w:tcW w:w="270" w:type="dxa"/>
          </w:tcPr>
          <w:p w14:paraId="17C53062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16"/>
                <w:szCs w:val="16"/>
              </w:rPr>
            </w:pPr>
          </w:p>
        </w:tc>
        <w:tc>
          <w:tcPr>
            <w:tcW w:w="1713" w:type="dxa"/>
          </w:tcPr>
          <w:p w14:paraId="02DDDD59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b/>
                <w:bCs/>
                <w:sz w:val="16"/>
                <w:szCs w:val="16"/>
              </w:rPr>
            </w:pPr>
          </w:p>
        </w:tc>
      </w:tr>
      <w:tr w:rsidR="00344712" w:rsidRPr="00757917" w14:paraId="0FF57A75" w14:textId="77777777" w:rsidTr="0084056C">
        <w:trPr>
          <w:trHeight w:val="235"/>
        </w:trPr>
        <w:tc>
          <w:tcPr>
            <w:tcW w:w="4140" w:type="dxa"/>
          </w:tcPr>
          <w:p w14:paraId="3E6FB69A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งบแสดงการเปลี่ยนแปลงส่วนของผู้ถือหุ้น</w:t>
            </w:r>
          </w:p>
        </w:tc>
        <w:tc>
          <w:tcPr>
            <w:tcW w:w="1530" w:type="dxa"/>
          </w:tcPr>
          <w:p w14:paraId="5EBCFDC5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36067E1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747DD922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1AFFE89C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668B7ADE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344712" w:rsidRPr="00757917" w14:paraId="296DD16F" w14:textId="77777777" w:rsidTr="0084056C">
        <w:trPr>
          <w:trHeight w:val="235"/>
        </w:trPr>
        <w:tc>
          <w:tcPr>
            <w:tcW w:w="4140" w:type="dxa"/>
          </w:tcPr>
          <w:p w14:paraId="57678BE1" w14:textId="1BDB3E87" w:rsidR="00344712" w:rsidRPr="00757917" w:rsidRDefault="009B234A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344712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="00344712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344712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กันยายน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530" w:type="dxa"/>
          </w:tcPr>
          <w:p w14:paraId="3A6E2B7A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F86C103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5FA753D3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147A749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24E968FF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344712" w:rsidRPr="00757917" w14:paraId="63A2CDE1" w14:textId="77777777" w:rsidTr="00B02871">
        <w:trPr>
          <w:trHeight w:val="235"/>
        </w:trPr>
        <w:tc>
          <w:tcPr>
            <w:tcW w:w="4140" w:type="dxa"/>
          </w:tcPr>
          <w:p w14:paraId="75085E25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สำรองตามกฎหมาย</w:t>
            </w:r>
          </w:p>
        </w:tc>
        <w:tc>
          <w:tcPr>
            <w:tcW w:w="1530" w:type="dxa"/>
          </w:tcPr>
          <w:p w14:paraId="5D10B4F0" w14:textId="517C9FD4" w:rsidR="00344712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323</w:t>
            </w:r>
          </w:p>
        </w:tc>
        <w:tc>
          <w:tcPr>
            <w:tcW w:w="270" w:type="dxa"/>
          </w:tcPr>
          <w:p w14:paraId="64FA52FF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724EEB7B" w14:textId="45764E59" w:rsidR="00344712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915</w:t>
            </w:r>
          </w:p>
        </w:tc>
        <w:tc>
          <w:tcPr>
            <w:tcW w:w="270" w:type="dxa"/>
          </w:tcPr>
          <w:p w14:paraId="58ACCEA2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78800DEA" w14:textId="03B9FAD9" w:rsidR="00344712" w:rsidRPr="00757917" w:rsidRDefault="00460DDC" w:rsidP="0034471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="00344712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238</w:t>
            </w:r>
            <w:r w:rsidR="00344712" w:rsidRPr="00757917">
              <w:rPr>
                <w:rFonts w:ascii="Angsana New" w:hAnsi="Angsana New"/>
                <w:sz w:val="30"/>
                <w:szCs w:val="30"/>
              </w:rPr>
              <w:tab/>
            </w:r>
          </w:p>
        </w:tc>
      </w:tr>
      <w:tr w:rsidR="00344712" w:rsidRPr="00757917" w14:paraId="6EF335CE" w14:textId="77777777" w:rsidTr="00B02871">
        <w:trPr>
          <w:trHeight w:val="235"/>
        </w:trPr>
        <w:tc>
          <w:tcPr>
            <w:tcW w:w="4140" w:type="dxa"/>
          </w:tcPr>
          <w:p w14:paraId="77C124F3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 xml:space="preserve">กำไรสะสม </w:t>
            </w:r>
            <w:r w:rsidRPr="00757917">
              <w:rPr>
                <w:rFonts w:ascii="Angsana New" w:hAnsi="Angsana New"/>
                <w:sz w:val="30"/>
                <w:szCs w:val="30"/>
              </w:rPr>
              <w:t xml:space="preserve">- </w:t>
            </w:r>
            <w:r w:rsidRPr="00757917">
              <w:rPr>
                <w:rFonts w:ascii="Angsana New" w:hAnsi="Angsana New" w:hint="cs"/>
                <w:sz w:val="30"/>
                <w:szCs w:val="30"/>
                <w:cs/>
              </w:rPr>
              <w:t>ยังไม่ได้จัดสรร</w:t>
            </w:r>
          </w:p>
        </w:tc>
        <w:tc>
          <w:tcPr>
            <w:tcW w:w="1530" w:type="dxa"/>
          </w:tcPr>
          <w:p w14:paraId="47B373EA" w14:textId="5B8233E1" w:rsidR="00344712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6</w:t>
            </w:r>
            <w:r w:rsidR="00344712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544</w:t>
            </w:r>
          </w:p>
        </w:tc>
        <w:tc>
          <w:tcPr>
            <w:tcW w:w="270" w:type="dxa"/>
          </w:tcPr>
          <w:p w14:paraId="4A72B8BD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bottom w:val="single" w:sz="4" w:space="0" w:color="auto"/>
              <w:right w:val="nil"/>
            </w:tcBorders>
          </w:tcPr>
          <w:p w14:paraId="2E26179B" w14:textId="6CE1F89E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915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06647333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56A40F7E" w14:textId="3E196B33" w:rsidR="00344712" w:rsidRPr="00757917" w:rsidRDefault="00460DDC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5</w:t>
            </w:r>
            <w:r w:rsidR="00344712"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Pr="00757917">
              <w:rPr>
                <w:rFonts w:ascii="Angsana New" w:hAnsi="Angsana New"/>
                <w:sz w:val="30"/>
                <w:szCs w:val="30"/>
              </w:rPr>
              <w:t>629</w:t>
            </w:r>
          </w:p>
        </w:tc>
      </w:tr>
      <w:tr w:rsidR="00344712" w:rsidRPr="00757917" w14:paraId="2B2A9DEE" w14:textId="77777777" w:rsidTr="00B02871">
        <w:trPr>
          <w:trHeight w:val="235"/>
        </w:trPr>
        <w:tc>
          <w:tcPr>
            <w:tcW w:w="4140" w:type="dxa"/>
          </w:tcPr>
          <w:p w14:paraId="0364024C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2EB8C4CC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1629FE1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F9C1F14" w14:textId="77777777" w:rsidR="00344712" w:rsidRPr="00757917" w:rsidRDefault="00344712" w:rsidP="008405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3611FC7" w14:textId="77777777" w:rsidR="00344712" w:rsidRPr="00757917" w:rsidRDefault="00344712" w:rsidP="0084056C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200CEE9C" w14:textId="77777777" w:rsidR="00344712" w:rsidRPr="00757917" w:rsidRDefault="00344712" w:rsidP="0084056C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</w:tbl>
    <w:p w14:paraId="7EE6BB6C" w14:textId="2403CC38" w:rsidR="00CE5533" w:rsidRPr="00757917" w:rsidRDefault="00CE5533" w:rsidP="00D17646">
      <w:pPr>
        <w:tabs>
          <w:tab w:val="clear" w:pos="227"/>
          <w:tab w:val="clear" w:pos="454"/>
          <w:tab w:val="clear" w:pos="680"/>
          <w:tab w:val="left" w:pos="720"/>
        </w:tabs>
        <w:ind w:left="540"/>
        <w:jc w:val="thaiDistribute"/>
        <w:rPr>
          <w:rFonts w:ascii="Angsana New" w:hAnsi="Angsana New"/>
          <w:sz w:val="10"/>
          <w:szCs w:val="10"/>
        </w:rPr>
      </w:pPr>
    </w:p>
    <w:tbl>
      <w:tblPr>
        <w:tblW w:w="9183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4140"/>
        <w:gridCol w:w="1530"/>
        <w:gridCol w:w="270"/>
        <w:gridCol w:w="1260"/>
        <w:gridCol w:w="270"/>
        <w:gridCol w:w="1713"/>
      </w:tblGrid>
      <w:tr w:rsidR="00D17646" w:rsidRPr="00757917" w14:paraId="630916ED" w14:textId="77777777" w:rsidTr="00C05874">
        <w:tc>
          <w:tcPr>
            <w:tcW w:w="4140" w:type="dxa"/>
            <w:hideMark/>
          </w:tcPr>
          <w:p w14:paraId="00CDB908" w14:textId="4B1EDD84" w:rsidR="00D17646" w:rsidRPr="00757917" w:rsidRDefault="00D17646" w:rsidP="00D17646">
            <w:pPr>
              <w:ind w:left="-14" w:right="-405"/>
              <w:jc w:val="both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งบกำไรขาดทุน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เบ็ดเสร็จ</w:t>
            </w:r>
          </w:p>
        </w:tc>
        <w:tc>
          <w:tcPr>
            <w:tcW w:w="1530" w:type="dxa"/>
          </w:tcPr>
          <w:p w14:paraId="6F402904" w14:textId="77777777" w:rsidR="00D17646" w:rsidRPr="00757917" w:rsidRDefault="00D17646" w:rsidP="00D17646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0B7278BE" w14:textId="77777777" w:rsidR="00D17646" w:rsidRPr="00757917" w:rsidRDefault="00D17646" w:rsidP="00D17646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18EBA76" w14:textId="77777777" w:rsidR="00D17646" w:rsidRPr="00757917" w:rsidRDefault="00D17646" w:rsidP="00D17646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B940581" w14:textId="77777777" w:rsidR="00D17646" w:rsidRPr="00757917" w:rsidRDefault="00D17646" w:rsidP="00D17646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18A3E807" w14:textId="77777777" w:rsidR="00D17646" w:rsidRPr="00757917" w:rsidRDefault="00D17646" w:rsidP="00D17646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17646" w:rsidRPr="00757917" w14:paraId="6BD6CC83" w14:textId="77777777" w:rsidTr="00C05874">
        <w:trPr>
          <w:trHeight w:val="353"/>
        </w:trPr>
        <w:tc>
          <w:tcPr>
            <w:tcW w:w="4140" w:type="dxa"/>
          </w:tcPr>
          <w:p w14:paraId="6EC17FC0" w14:textId="52CAB954" w:rsidR="00D17646" w:rsidRPr="00757917" w:rsidRDefault="00D17646" w:rsidP="00D17646">
            <w:pPr>
              <w:ind w:right="-405"/>
              <w:jc w:val="both"/>
              <w:rPr>
                <w:rFonts w:ascii="Angsana New" w:hAnsi="Angsana New"/>
                <w:b/>
                <w:bCs/>
                <w:i/>
                <w:iCs/>
                <w:spacing w:val="-4"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สำหรับ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ปีสิ้นสุดวันที่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757917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="009B234A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460DDC" w:rsidRPr="00757917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530" w:type="dxa"/>
          </w:tcPr>
          <w:p w14:paraId="104EDA0B" w14:textId="77777777" w:rsidR="00D17646" w:rsidRPr="00757917" w:rsidRDefault="00D17646" w:rsidP="00D17646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3C0FA40D" w14:textId="77777777" w:rsidR="00D17646" w:rsidRPr="00757917" w:rsidRDefault="00D17646" w:rsidP="00D17646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F154836" w14:textId="77777777" w:rsidR="00D17646" w:rsidRPr="00757917" w:rsidRDefault="00D17646" w:rsidP="00D17646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E801004" w14:textId="77777777" w:rsidR="00D17646" w:rsidRPr="00757917" w:rsidRDefault="00D17646" w:rsidP="00D17646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01F33F7A" w14:textId="77777777" w:rsidR="00D17646" w:rsidRPr="00757917" w:rsidRDefault="00D17646" w:rsidP="00D17646">
            <w:pPr>
              <w:tabs>
                <w:tab w:val="clear" w:pos="680"/>
                <w:tab w:val="decimal" w:pos="612"/>
              </w:tabs>
              <w:ind w:right="-156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17646" w:rsidRPr="00757917" w14:paraId="23691617" w14:textId="77777777" w:rsidTr="00C05874">
        <w:tc>
          <w:tcPr>
            <w:tcW w:w="4140" w:type="dxa"/>
            <w:hideMark/>
          </w:tcPr>
          <w:p w14:paraId="2A70A957" w14:textId="7978980D" w:rsidR="00D17646" w:rsidRPr="00757917" w:rsidRDefault="00D17646" w:rsidP="00D17646">
            <w:pPr>
              <w:ind w:right="-405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pacing w:val="-4"/>
                <w:sz w:val="30"/>
                <w:szCs w:val="30"/>
                <w:cs/>
              </w:rPr>
              <w:t>ต้นทุนขายอสังหาริมทรัพย์</w:t>
            </w:r>
          </w:p>
        </w:tc>
        <w:tc>
          <w:tcPr>
            <w:tcW w:w="1530" w:type="dxa"/>
          </w:tcPr>
          <w:p w14:paraId="3F1D40CD" w14:textId="48C7550E" w:rsidR="00D17646" w:rsidRPr="00757917" w:rsidRDefault="00D17646" w:rsidP="00D176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10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237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604BDC47" w14:textId="77777777" w:rsidR="00D17646" w:rsidRPr="00757917" w:rsidRDefault="00D17646" w:rsidP="00D17646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94E6788" w14:textId="736FD338" w:rsidR="00D17646" w:rsidRPr="00757917" w:rsidRDefault="00D17646" w:rsidP="00D176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328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2FE6C125" w14:textId="77777777" w:rsidR="00D17646" w:rsidRPr="00757917" w:rsidRDefault="00D17646" w:rsidP="00D17646">
            <w:pPr>
              <w:tabs>
                <w:tab w:val="decimal" w:pos="720"/>
              </w:tabs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428C8221" w14:textId="6EB80EB5" w:rsidR="00D17646" w:rsidRPr="00757917" w:rsidRDefault="00D17646" w:rsidP="00D176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10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565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D17646" w:rsidRPr="00757917" w14:paraId="28A6880F" w14:textId="77777777" w:rsidTr="00C05874">
        <w:tc>
          <w:tcPr>
            <w:tcW w:w="4140" w:type="dxa"/>
            <w:hideMark/>
          </w:tcPr>
          <w:p w14:paraId="11812BA0" w14:textId="769A0177" w:rsidR="00D17646" w:rsidRPr="00757917" w:rsidRDefault="00D17646" w:rsidP="00D17646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 w:hint="cs"/>
                <w:spacing w:val="-4"/>
                <w:sz w:val="30"/>
                <w:szCs w:val="30"/>
                <w:cs/>
              </w:rPr>
              <w:t>ค่าใช้จ่ายในการบริหาร</w:t>
            </w:r>
          </w:p>
        </w:tc>
        <w:tc>
          <w:tcPr>
            <w:tcW w:w="1530" w:type="dxa"/>
          </w:tcPr>
          <w:p w14:paraId="2373669A" w14:textId="07B0E688" w:rsidR="00D17646" w:rsidRPr="00757917" w:rsidRDefault="00D17646" w:rsidP="00D176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2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324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D33F4BE" w14:textId="77777777" w:rsidR="00D17646" w:rsidRPr="00757917" w:rsidRDefault="00D17646" w:rsidP="00D17646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left w:val="nil"/>
              <w:right w:val="nil"/>
            </w:tcBorders>
          </w:tcPr>
          <w:p w14:paraId="6D40EBD8" w14:textId="3BF13B70" w:rsidR="00D17646" w:rsidRPr="00757917" w:rsidRDefault="00460DDC" w:rsidP="00D176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8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328</w:t>
            </w:r>
          </w:p>
        </w:tc>
        <w:tc>
          <w:tcPr>
            <w:tcW w:w="270" w:type="dxa"/>
          </w:tcPr>
          <w:p w14:paraId="6EA4C0F7" w14:textId="77777777" w:rsidR="00D17646" w:rsidRPr="00757917" w:rsidRDefault="00D17646" w:rsidP="00D17646">
            <w:pPr>
              <w:tabs>
                <w:tab w:val="decimal" w:pos="720"/>
              </w:tabs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418BBB8B" w14:textId="4E8097CD" w:rsidR="00D17646" w:rsidRPr="00757917" w:rsidRDefault="00D17646" w:rsidP="00D1764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378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  <w:r w:rsidRPr="00757917">
              <w:rPr>
                <w:rFonts w:ascii="Angsana New" w:hAnsi="Angsana New"/>
                <w:sz w:val="30"/>
                <w:szCs w:val="30"/>
              </w:rPr>
              <w:t>(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1</w:t>
            </w:r>
            <w:r w:rsidRPr="00757917">
              <w:rPr>
                <w:rFonts w:ascii="Angsana New" w:hAnsi="Angsana New"/>
                <w:sz w:val="30"/>
                <w:szCs w:val="30"/>
              </w:rPr>
              <w:t>,</w:t>
            </w:r>
            <w:r w:rsidR="00460DDC" w:rsidRPr="00757917">
              <w:rPr>
                <w:rFonts w:ascii="Angsana New" w:hAnsi="Angsana New"/>
                <w:sz w:val="30"/>
                <w:szCs w:val="30"/>
              </w:rPr>
              <w:t>996</w:t>
            </w:r>
            <w:r w:rsidRPr="00757917">
              <w:rPr>
                <w:rFonts w:ascii="Angsana New" w:hAnsi="Angsana New"/>
                <w:sz w:val="30"/>
                <w:szCs w:val="30"/>
              </w:rPr>
              <w:t>)</w:t>
            </w:r>
          </w:p>
        </w:tc>
      </w:tr>
      <w:tr w:rsidR="00D17646" w:rsidRPr="00757917" w14:paraId="45C4C94D" w14:textId="77777777" w:rsidTr="00C05874">
        <w:trPr>
          <w:trHeight w:val="235"/>
        </w:trPr>
        <w:tc>
          <w:tcPr>
            <w:tcW w:w="4140" w:type="dxa"/>
          </w:tcPr>
          <w:p w14:paraId="17BE62A5" w14:textId="77777777" w:rsidR="00D17646" w:rsidRPr="00757917" w:rsidRDefault="00D17646" w:rsidP="00C05874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530" w:type="dxa"/>
          </w:tcPr>
          <w:p w14:paraId="7DDB1A72" w14:textId="77777777" w:rsidR="00D17646" w:rsidRPr="00757917" w:rsidRDefault="00D17646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53"/>
              </w:tabs>
              <w:ind w:left="-108" w:righ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599284B1" w14:textId="77777777" w:rsidR="00D17646" w:rsidRPr="00757917" w:rsidRDefault="00D17646" w:rsidP="00C05874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4F96F1D" w14:textId="77777777" w:rsidR="00D17646" w:rsidRPr="00757917" w:rsidRDefault="00D17646" w:rsidP="00C058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8"/>
              </w:tabs>
              <w:ind w:left="-108"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757917">
              <w:rPr>
                <w:rFonts w:ascii="Angsana New" w:hAnsi="Angsana New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0288C31" w14:textId="77777777" w:rsidR="00D17646" w:rsidRPr="00757917" w:rsidRDefault="00D17646" w:rsidP="00C05874">
            <w:pPr>
              <w:ind w:right="-405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3" w:type="dxa"/>
          </w:tcPr>
          <w:p w14:paraId="3E9719C7" w14:textId="77777777" w:rsidR="00D17646" w:rsidRPr="00757917" w:rsidRDefault="00D17646" w:rsidP="00C05874">
            <w:pPr>
              <w:tabs>
                <w:tab w:val="clear" w:pos="680"/>
                <w:tab w:val="decimal" w:pos="695"/>
              </w:tabs>
              <w:ind w:right="-156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</w:tbl>
    <w:p w14:paraId="39C14B09" w14:textId="77777777" w:rsidR="00F9304C" w:rsidRDefault="00F9304C" w:rsidP="001611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08"/>
        <w:rPr>
          <w:rFonts w:ascii="Angsana New" w:hAnsi="Angsana New"/>
          <w:i/>
          <w:iCs/>
          <w:sz w:val="30"/>
          <w:szCs w:val="30"/>
        </w:rPr>
      </w:pPr>
    </w:p>
    <w:p w14:paraId="0DC39F73" w14:textId="385F4405" w:rsidR="001611A0" w:rsidRPr="00757917" w:rsidRDefault="001611A0" w:rsidP="001611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08"/>
        <w:rPr>
          <w:rFonts w:ascii="Angsana New" w:hAnsi="Angsana New"/>
          <w:i/>
          <w:iCs/>
          <w:sz w:val="30"/>
          <w:szCs w:val="30"/>
        </w:rPr>
      </w:pPr>
      <w:r w:rsidRPr="00757917">
        <w:rPr>
          <w:rFonts w:ascii="Angsana New" w:hAnsi="Angsana New" w:hint="cs"/>
          <w:i/>
          <w:iCs/>
          <w:sz w:val="30"/>
          <w:szCs w:val="30"/>
          <w:cs/>
        </w:rPr>
        <w:lastRenderedPageBreak/>
        <w:t>สำรองตามกฎหมาย</w:t>
      </w:r>
    </w:p>
    <w:p w14:paraId="24C8C955" w14:textId="77777777" w:rsidR="001611A0" w:rsidRPr="00757917" w:rsidRDefault="001611A0" w:rsidP="001611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08"/>
        <w:rPr>
          <w:rFonts w:ascii="Angsana New" w:hAnsi="Angsana New"/>
          <w:sz w:val="20"/>
          <w:szCs w:val="20"/>
        </w:rPr>
      </w:pPr>
    </w:p>
    <w:p w14:paraId="45E09174" w14:textId="77777777" w:rsidR="001611A0" w:rsidRPr="00757917" w:rsidRDefault="001611A0" w:rsidP="001611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108"/>
        <w:jc w:val="thaiDistribute"/>
        <w:rPr>
          <w:rFonts w:ascii="Angsana New" w:hAnsi="Angsana New"/>
          <w:sz w:val="30"/>
          <w:szCs w:val="30"/>
        </w:rPr>
      </w:pPr>
      <w:r w:rsidRPr="00757917">
        <w:rPr>
          <w:rFonts w:ascii="Angsana New" w:hAnsi="Angsana New" w:hint="cs"/>
          <w:sz w:val="30"/>
          <w:szCs w:val="30"/>
          <w:cs/>
        </w:rPr>
        <w:t>ผู้บริหารได้ทบทวนการรายงานทุนสำรองตามกฎหมายในงบการเงินรวมของกลุ่มบริษัทโดยได้เปลี่ยนหลักเกณฑ์การรายงานทุนสำรองตามกฎหมายในงบการเงินรวมให้เท่ากับผลรวมของบริษัทและบริษัทย่อยที่มีการตั้งสำรองตามกฎหมาย</w:t>
      </w:r>
    </w:p>
    <w:p w14:paraId="1C39EDFF" w14:textId="77777777" w:rsidR="001611A0" w:rsidRPr="00757917" w:rsidRDefault="001611A0" w:rsidP="001611A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540"/>
        </w:tabs>
        <w:spacing w:line="240" w:lineRule="auto"/>
        <w:ind w:right="-43"/>
        <w:jc w:val="thaiDistribute"/>
        <w:rPr>
          <w:rFonts w:asciiTheme="majorBidi" w:hAnsiTheme="majorBidi" w:cstheme="majorBidi"/>
          <w:sz w:val="20"/>
          <w:szCs w:val="20"/>
        </w:rPr>
      </w:pPr>
    </w:p>
    <w:p w14:paraId="223982B9" w14:textId="6F369689" w:rsidR="009C367C" w:rsidRPr="006B5FD3" w:rsidRDefault="009C367C" w:rsidP="00C369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decimal" w:pos="540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757917">
        <w:rPr>
          <w:rFonts w:asciiTheme="majorBidi" w:hAnsiTheme="majorBidi" w:cstheme="majorBidi"/>
          <w:sz w:val="30"/>
          <w:szCs w:val="30"/>
          <w:cs/>
        </w:rPr>
        <w:t>การจัดประเภทรายการใหม่นี้เนื่องจากผู้บริหารเห็นว่ามีความเหมาะสมกับธุรกิจของกลุ่มบริษัทมากกว่า</w:t>
      </w:r>
    </w:p>
    <w:sectPr w:rsidR="009C367C" w:rsidRPr="006B5FD3" w:rsidSect="001B11FC">
      <w:pgSz w:w="11909" w:h="16834" w:code="9"/>
      <w:pgMar w:top="691" w:right="1152" w:bottom="540" w:left="1152" w:header="720" w:footer="720" w:gutter="0"/>
      <w:paperSrc w:first="7" w:other="7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E36C98" w14:textId="77777777" w:rsidR="00A6791F" w:rsidRDefault="00A6791F" w:rsidP="00900EE2">
      <w:r>
        <w:separator/>
      </w:r>
    </w:p>
  </w:endnote>
  <w:endnote w:type="continuationSeparator" w:id="0">
    <w:p w14:paraId="78C213A7" w14:textId="77777777" w:rsidR="00A6791F" w:rsidRDefault="00A6791F" w:rsidP="00900EE2">
      <w:r>
        <w:continuationSeparator/>
      </w:r>
    </w:p>
  </w:endnote>
  <w:endnote w:type="continuationNotice" w:id="1">
    <w:p w14:paraId="6016EF1B" w14:textId="77777777" w:rsidR="00A6791F" w:rsidRDefault="00A6791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Univers 45 Light">
    <w:charset w:val="00"/>
    <w:family w:val="auto"/>
    <w:pitch w:val="variable"/>
    <w:sig w:usb0="8000002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ew York">
    <w:altName w:val="Times New Roman"/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Tesco">
    <w:altName w:val="Tesco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Univers LT Std 45 Light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EucrosiaUPCBold">
    <w:altName w:val="PMingLiU"/>
    <w:panose1 w:val="00000000000000000000"/>
    <w:charset w:val="00"/>
    <w:family w:val="roman"/>
    <w:notTrueType/>
    <w:pitch w:val="default"/>
    <w:sig w:usb0="01000003" w:usb1="00000000" w:usb2="00000000" w:usb3="00000000" w:csb0="0001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Bidi" w:hAnsiTheme="majorBidi" w:cstheme="majorBidi"/>
        <w:sz w:val="30"/>
        <w:szCs w:val="30"/>
      </w:rPr>
      <w:id w:val="-202446598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FC2CA54" w14:textId="091E6809" w:rsidR="002A32F9" w:rsidRPr="00721ED0" w:rsidRDefault="002A32F9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Theme="majorBidi" w:hAnsiTheme="majorBidi" w:cstheme="majorBidi"/>
        <w:sz w:val="30"/>
        <w:szCs w:val="30"/>
      </w:rPr>
      <w:id w:val="-116277523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B0B567" w14:textId="77777777" w:rsidR="002A32F9" w:rsidRPr="00721ED0" w:rsidRDefault="002A32F9" w:rsidP="00721ED0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721ED0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721ED0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721ED0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721ED0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F18EBE" w14:textId="77777777" w:rsidR="002A32F9" w:rsidRPr="00E26638" w:rsidRDefault="002A32F9">
    <w:pPr>
      <w:pStyle w:val="Footer"/>
      <w:jc w:val="center"/>
      <w:rPr>
        <w:rFonts w:ascii="Angsana New" w:hAnsi="Angsana New"/>
        <w:sz w:val="30"/>
        <w:szCs w:val="30"/>
      </w:rPr>
    </w:pPr>
    <w:r w:rsidRPr="00E26638">
      <w:rPr>
        <w:rFonts w:ascii="Angsana New" w:hAnsi="Angsana New"/>
        <w:sz w:val="30"/>
        <w:szCs w:val="30"/>
      </w:rPr>
      <w:fldChar w:fldCharType="begin"/>
    </w:r>
    <w:r w:rsidRPr="00E26638">
      <w:rPr>
        <w:rFonts w:ascii="Angsana New" w:hAnsi="Angsana New"/>
        <w:sz w:val="30"/>
        <w:szCs w:val="30"/>
      </w:rPr>
      <w:instrText xml:space="preserve"> PAGE   \</w:instrText>
    </w:r>
    <w:r w:rsidRPr="00E26638">
      <w:rPr>
        <w:rFonts w:ascii="Angsana New" w:hAnsi="Angsana New"/>
        <w:sz w:val="30"/>
        <w:szCs w:val="30"/>
        <w:cs/>
      </w:rPr>
      <w:instrText xml:space="preserve">* </w:instrText>
    </w:r>
    <w:r w:rsidRPr="00E26638">
      <w:rPr>
        <w:rFonts w:ascii="Angsana New" w:hAnsi="Angsana New"/>
        <w:sz w:val="30"/>
        <w:szCs w:val="30"/>
      </w:rPr>
      <w:instrText xml:space="preserve">MERGEFORMAT </w:instrText>
    </w:r>
    <w:r w:rsidRPr="00E26638">
      <w:rPr>
        <w:rFonts w:ascii="Angsana New" w:hAnsi="Angsana New"/>
        <w:sz w:val="30"/>
        <w:szCs w:val="30"/>
      </w:rPr>
      <w:fldChar w:fldCharType="separate"/>
    </w:r>
    <w:r>
      <w:rPr>
        <w:rFonts w:ascii="Angsana New" w:hAnsi="Angsana New"/>
        <w:noProof/>
        <w:sz w:val="30"/>
        <w:szCs w:val="30"/>
      </w:rPr>
      <w:t>163</w:t>
    </w:r>
    <w:r w:rsidRPr="00E26638">
      <w:rPr>
        <w:rFonts w:ascii="Angsana New" w:hAnsi="Angsana New"/>
        <w:noProof/>
        <w:sz w:val="30"/>
        <w:szCs w:val="3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F34666" w14:textId="77777777" w:rsidR="00A6791F" w:rsidRDefault="00A6791F" w:rsidP="00900EE2">
      <w:r>
        <w:separator/>
      </w:r>
    </w:p>
  </w:footnote>
  <w:footnote w:type="continuationSeparator" w:id="0">
    <w:p w14:paraId="1864B66B" w14:textId="77777777" w:rsidR="00A6791F" w:rsidRDefault="00A6791F" w:rsidP="00900EE2">
      <w:r>
        <w:continuationSeparator/>
      </w:r>
    </w:p>
  </w:footnote>
  <w:footnote w:type="continuationNotice" w:id="1">
    <w:p w14:paraId="034B00DD" w14:textId="77777777" w:rsidR="00A6791F" w:rsidRDefault="00A6791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6754C" w14:textId="77777777" w:rsidR="002A32F9" w:rsidRPr="004F256C" w:rsidRDefault="002A32F9" w:rsidP="004F256C">
    <w:pPr>
      <w:pStyle w:val="Heading6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31A1A8C6" w14:textId="77777777" w:rsidR="002A32F9" w:rsidRPr="00E669A5" w:rsidRDefault="002A32F9" w:rsidP="00E26280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E669A5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8187514" w14:textId="0FB4C2E4" w:rsidR="002A32F9" w:rsidRDefault="002A32F9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  <w:r w:rsidRPr="004D2A74">
      <w:rPr>
        <w:rFonts w:ascii="Angsana New" w:hAnsi="Angsana New"/>
        <w:b/>
        <w:bCs/>
        <w:sz w:val="32"/>
        <w:szCs w:val="32"/>
        <w:cs/>
      </w:rPr>
      <w:t>สำหรับ</w:t>
    </w:r>
    <w:r>
      <w:rPr>
        <w:rFonts w:ascii="Angsana New" w:hAnsi="Angsana New" w:hint="cs"/>
        <w:b/>
        <w:bCs/>
        <w:sz w:val="32"/>
        <w:szCs w:val="32"/>
        <w:cs/>
      </w:rPr>
      <w:t xml:space="preserve">ปีสิ้นสุดวันที่ </w:t>
    </w:r>
    <w:r>
      <w:rPr>
        <w:rFonts w:ascii="Angsana New" w:hAnsi="Angsana New"/>
        <w:b/>
        <w:bCs/>
        <w:sz w:val="32"/>
        <w:szCs w:val="32"/>
      </w:rPr>
      <w:t>30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4D2A74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/>
        <w:b/>
        <w:bCs/>
        <w:sz w:val="32"/>
        <w:szCs w:val="32"/>
      </w:rPr>
      <w:t>2564</w:t>
    </w:r>
  </w:p>
  <w:p w14:paraId="51B4C4D5" w14:textId="77777777" w:rsidR="002A32F9" w:rsidRPr="00313F64" w:rsidRDefault="002A32F9">
    <w:pPr>
      <w:rPr>
        <w:rFonts w:ascii="Angsana New" w:hAnsi="Angsana New"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2E6972" w14:textId="77777777" w:rsidR="002A32F9" w:rsidRPr="004F256C" w:rsidRDefault="002A32F9" w:rsidP="007C21DD">
    <w:pPr>
      <w:pStyle w:val="Heading6"/>
      <w:jc w:val="both"/>
      <w:rPr>
        <w:rFonts w:ascii="Angsana New" w:hAnsi="Angsana New"/>
        <w:sz w:val="32"/>
        <w:szCs w:val="32"/>
      </w:rPr>
    </w:pPr>
    <w:r w:rsidRPr="004F256C">
      <w:rPr>
        <w:rFonts w:ascii="Angsana New" w:hAnsi="Angsana New" w:hint="cs"/>
        <w:sz w:val="32"/>
        <w:szCs w:val="32"/>
        <w:cs/>
      </w:rPr>
      <w:t>บริษัท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เฟรเซอร์ส</w:t>
    </w:r>
    <w:r w:rsidRPr="004F256C">
      <w:rPr>
        <w:rFonts w:ascii="Angsana New" w:hAnsi="Angsana New"/>
        <w:sz w:val="32"/>
        <w:szCs w:val="32"/>
        <w:cs/>
      </w:rPr>
      <w:t xml:space="preserve"> </w:t>
    </w:r>
    <w:r w:rsidRPr="004F256C">
      <w:rPr>
        <w:rFonts w:ascii="Angsana New" w:hAnsi="Angsana New" w:hint="cs"/>
        <w:sz w:val="32"/>
        <w:szCs w:val="32"/>
        <w:cs/>
      </w:rPr>
      <w:t>พร็อพเพอร์ตี้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ประเทศไทย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จำกัด</w:t>
    </w:r>
    <w:r w:rsidRPr="004F256C">
      <w:rPr>
        <w:rFonts w:ascii="Angsana New" w:hAnsi="Angsana New"/>
        <w:sz w:val="32"/>
        <w:szCs w:val="32"/>
        <w:cs/>
      </w:rPr>
      <w:t xml:space="preserve"> (</w:t>
    </w:r>
    <w:r w:rsidRPr="004F256C">
      <w:rPr>
        <w:rFonts w:ascii="Angsana New" w:hAnsi="Angsana New" w:hint="cs"/>
        <w:sz w:val="32"/>
        <w:szCs w:val="32"/>
        <w:cs/>
      </w:rPr>
      <w:t>มหาชน</w:t>
    </w:r>
    <w:r w:rsidRPr="004F256C">
      <w:rPr>
        <w:rFonts w:ascii="Angsana New" w:hAnsi="Angsana New"/>
        <w:sz w:val="32"/>
        <w:szCs w:val="32"/>
        <w:cs/>
      </w:rPr>
      <w:t xml:space="preserve">) </w:t>
    </w:r>
    <w:r w:rsidRPr="004F256C">
      <w:rPr>
        <w:rFonts w:ascii="Angsana New" w:hAnsi="Angsana New" w:hint="cs"/>
        <w:sz w:val="32"/>
        <w:szCs w:val="32"/>
        <w:cs/>
      </w:rPr>
      <w:t>และบริษัทย่อย</w:t>
    </w:r>
  </w:p>
  <w:p w14:paraId="1AA4B96C" w14:textId="77777777" w:rsidR="002A32F9" w:rsidRPr="00D933A3" w:rsidRDefault="002A32F9" w:rsidP="007C21DD">
    <w:pPr>
      <w:pStyle w:val="Heading6"/>
      <w:jc w:val="both"/>
      <w:rPr>
        <w:rFonts w:ascii="Angsana New" w:hAnsi="Angsana New"/>
        <w:sz w:val="32"/>
        <w:szCs w:val="32"/>
      </w:rPr>
    </w:pPr>
    <w:r w:rsidRPr="00D933A3">
      <w:rPr>
        <w:rFonts w:ascii="Angsana New" w:hAnsi="Angsana New" w:hint="cs"/>
        <w:sz w:val="32"/>
        <w:szCs w:val="32"/>
        <w:cs/>
      </w:rPr>
      <w:t>หมายเหตุประกอบงบการเงิน</w:t>
    </w:r>
  </w:p>
  <w:p w14:paraId="3C6A2B0B" w14:textId="53B4C5BA" w:rsidR="002A32F9" w:rsidRPr="00CC1C75" w:rsidRDefault="002A32F9" w:rsidP="007C21DD">
    <w:pPr>
      <w:pStyle w:val="Heading6"/>
      <w:jc w:val="both"/>
      <w:rPr>
        <w:rFonts w:ascii="Angsana New" w:hAnsi="Angsana New"/>
        <w:sz w:val="32"/>
        <w:szCs w:val="32"/>
        <w:lang w:val="en-US"/>
      </w:rPr>
    </w:pPr>
    <w:r w:rsidRPr="00D933A3">
      <w:rPr>
        <w:rFonts w:ascii="Angsana New" w:hAnsi="Angsana New"/>
        <w:sz w:val="32"/>
        <w:szCs w:val="32"/>
        <w:cs/>
      </w:rPr>
      <w:t>สำหรับ</w:t>
    </w:r>
    <w:r w:rsidRPr="00D933A3">
      <w:rPr>
        <w:rFonts w:ascii="Angsana New" w:hAnsi="Angsana New" w:hint="cs"/>
        <w:sz w:val="32"/>
        <w:szCs w:val="32"/>
        <w:cs/>
      </w:rPr>
      <w:t xml:space="preserve">ปีสิ้นสุดวันที่ </w:t>
    </w:r>
    <w:r w:rsidRPr="00D933A3">
      <w:rPr>
        <w:rFonts w:ascii="Angsana New" w:hAnsi="Angsana New"/>
        <w:sz w:val="32"/>
        <w:szCs w:val="32"/>
      </w:rPr>
      <w:t>30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Pr="00D933A3">
      <w:rPr>
        <w:rFonts w:ascii="Angsana New" w:hAnsi="Angsana New" w:hint="cs"/>
        <w:sz w:val="32"/>
        <w:szCs w:val="32"/>
        <w:cs/>
      </w:rPr>
      <w:t>กันยายน</w:t>
    </w:r>
    <w:r w:rsidRPr="00D933A3">
      <w:rPr>
        <w:rFonts w:ascii="Angsana New" w:hAnsi="Angsana New"/>
        <w:sz w:val="32"/>
        <w:szCs w:val="32"/>
        <w:cs/>
      </w:rPr>
      <w:t xml:space="preserve"> </w:t>
    </w:r>
    <w:r w:rsidRPr="00D933A3">
      <w:rPr>
        <w:rFonts w:ascii="Angsana New" w:hAnsi="Angsana New"/>
        <w:sz w:val="32"/>
        <w:szCs w:val="32"/>
      </w:rPr>
      <w:t>256</w:t>
    </w:r>
    <w:r>
      <w:rPr>
        <w:rFonts w:ascii="Angsana New" w:hAnsi="Angsana New"/>
        <w:sz w:val="32"/>
        <w:szCs w:val="32"/>
        <w:lang w:val="en-US"/>
      </w:rPr>
      <w:t>4</w:t>
    </w:r>
  </w:p>
  <w:p w14:paraId="5002116C" w14:textId="77777777" w:rsidR="002A32F9" w:rsidRDefault="002A32F9" w:rsidP="005A4C36">
    <w:pPr>
      <w:tabs>
        <w:tab w:val="left" w:pos="720"/>
      </w:tabs>
      <w:ind w:right="-43"/>
      <w:rPr>
        <w:rFonts w:ascii="Angsana New" w:hAnsi="Angsana New"/>
        <w:b/>
        <w:bCs/>
        <w:sz w:val="32"/>
        <w:szCs w:val="3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269C5A" w14:textId="3B220729" w:rsidR="002A32F9" w:rsidRPr="002B7FDF" w:rsidRDefault="002A32F9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7BCD0714" w14:textId="77777777" w:rsidR="002A32F9" w:rsidRPr="002B7FDF" w:rsidRDefault="002A32F9" w:rsidP="002B7FDF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03958FF1" w14:textId="793337BC" w:rsidR="002A32F9" w:rsidRPr="00327035" w:rsidRDefault="002A32F9" w:rsidP="002B7FDF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/>
        <w:b/>
        <w:bCs/>
        <w:sz w:val="32"/>
        <w:szCs w:val="32"/>
        <w:lang w:val="en-US"/>
      </w:rPr>
      <w:t>2564</w:t>
    </w:r>
  </w:p>
  <w:p w14:paraId="1BBFC5D4" w14:textId="77777777" w:rsidR="002A32F9" w:rsidRPr="007A2371" w:rsidRDefault="002A32F9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75F77" w14:textId="77777777" w:rsidR="002A32F9" w:rsidRPr="002B7FDF" w:rsidRDefault="002A32F9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55D54CBB" w14:textId="77777777" w:rsidR="002A32F9" w:rsidRPr="002B7FDF" w:rsidRDefault="002A32F9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72ED88CF" w14:textId="24EBB083" w:rsidR="002A32F9" w:rsidRPr="003174D5" w:rsidRDefault="002A32F9" w:rsidP="00D82D48">
    <w:pPr>
      <w:pStyle w:val="Head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Fonts w:ascii="Angsana New" w:hAnsi="Angsana New"/>
        <w:b/>
        <w:bCs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DA5629">
      <w:rPr>
        <w:rFonts w:ascii="Angsana New" w:hAnsi="Angsana New"/>
        <w:b/>
        <w:bCs/>
        <w:sz w:val="32"/>
        <w:szCs w:val="32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DA5629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  <w:lang w:val="en-US"/>
      </w:rPr>
      <w:t>4</w:t>
    </w:r>
  </w:p>
  <w:p w14:paraId="1DA6561A" w14:textId="77777777" w:rsidR="002A32F9" w:rsidRPr="002C759B" w:rsidRDefault="002A32F9" w:rsidP="002B7FDF">
    <w:pPr>
      <w:pStyle w:val="Header"/>
      <w:rPr>
        <w:rFonts w:ascii="Angsana New" w:hAnsi="Angsana New"/>
        <w:sz w:val="30"/>
        <w:szCs w:val="30"/>
        <w:lang w:val="en-US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8EEAD1" w14:textId="77777777" w:rsidR="002A32F9" w:rsidRPr="002B7FDF" w:rsidRDefault="002A32F9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บริษัท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เฟรเซอร์ส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พร็อพเพอร์ตี้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ประเทศไทย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จำกัด</w:t>
    </w:r>
    <w:r w:rsidRPr="002B7FDF">
      <w:rPr>
        <w:rFonts w:ascii="Angsana New" w:hAnsi="Angsana New"/>
        <w:b/>
        <w:bCs/>
        <w:sz w:val="32"/>
        <w:szCs w:val="32"/>
        <w:cs/>
      </w:rPr>
      <w:t xml:space="preserve"> (</w:t>
    </w:r>
    <w:r w:rsidRPr="002B7FDF">
      <w:rPr>
        <w:rFonts w:ascii="Angsana New" w:hAnsi="Angsana New" w:hint="cs"/>
        <w:b/>
        <w:bCs/>
        <w:sz w:val="32"/>
        <w:szCs w:val="32"/>
        <w:cs/>
      </w:rPr>
      <w:t>มหาชน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) </w:t>
    </w:r>
    <w:r w:rsidRPr="002B7FDF">
      <w:rPr>
        <w:rFonts w:ascii="Angsana New" w:hAnsi="Angsana New" w:hint="cs"/>
        <w:b/>
        <w:bCs/>
        <w:sz w:val="32"/>
        <w:szCs w:val="32"/>
        <w:cs/>
      </w:rPr>
      <w:t>และบริษัทย่อย</w:t>
    </w:r>
  </w:p>
  <w:p w14:paraId="0BC932CD" w14:textId="77777777" w:rsidR="002A32F9" w:rsidRPr="002B7FDF" w:rsidRDefault="002A32F9">
    <w:pPr>
      <w:pStyle w:val="Header"/>
      <w:rPr>
        <w:rFonts w:ascii="Angsana New" w:hAnsi="Angsana New"/>
        <w:b/>
        <w:bCs/>
        <w:sz w:val="32"/>
        <w:szCs w:val="32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หมายเหตุประกอบงบการเงิน</w:t>
    </w:r>
  </w:p>
  <w:p w14:paraId="40AEA54F" w14:textId="14ADEB02" w:rsidR="002A32F9" w:rsidRPr="00124E5E" w:rsidRDefault="002A32F9">
    <w:pPr>
      <w:pStyle w:val="Header"/>
      <w:rPr>
        <w:rFonts w:ascii="Angsana New" w:hAnsi="Angsana New"/>
        <w:sz w:val="32"/>
        <w:szCs w:val="32"/>
        <w:lang w:val="en-US"/>
      </w:rPr>
    </w:pPr>
    <w:r w:rsidRPr="002B7FDF">
      <w:rPr>
        <w:rFonts w:ascii="Angsana New" w:hAnsi="Angsana New" w:hint="cs"/>
        <w:b/>
        <w:bCs/>
        <w:sz w:val="32"/>
        <w:szCs w:val="32"/>
        <w:cs/>
      </w:rPr>
      <w:t>สำหรับปีสิ้นสุดวันที่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/>
        <w:b/>
        <w:bCs/>
        <w:sz w:val="32"/>
        <w:szCs w:val="32"/>
        <w:lang w:val="en-US"/>
      </w:rPr>
      <w:t>30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 w:rsidRPr="002B7FDF">
      <w:rPr>
        <w:rFonts w:ascii="Angsana New" w:hAnsi="Angsana New" w:hint="cs"/>
        <w:b/>
        <w:bCs/>
        <w:sz w:val="32"/>
        <w:szCs w:val="32"/>
        <w:cs/>
      </w:rPr>
      <w:t>กันยายน</w:t>
    </w:r>
    <w:r w:rsidRPr="002B7FDF">
      <w:rPr>
        <w:rFonts w:ascii="Angsana New" w:hAnsi="Angsana New"/>
        <w:b/>
        <w:bCs/>
        <w:sz w:val="32"/>
        <w:szCs w:val="32"/>
        <w:cs/>
      </w:rPr>
      <w:t xml:space="preserve"> </w:t>
    </w:r>
    <w:r>
      <w:rPr>
        <w:rFonts w:ascii="Angsana New" w:hAnsi="Angsana New"/>
        <w:b/>
        <w:bCs/>
        <w:sz w:val="32"/>
        <w:szCs w:val="32"/>
        <w:lang w:val="en-US"/>
      </w:rPr>
      <w:t>2564</w:t>
    </w:r>
  </w:p>
  <w:p w14:paraId="0708A271" w14:textId="77777777" w:rsidR="002A32F9" w:rsidRPr="007A2371" w:rsidRDefault="002A32F9" w:rsidP="002B7FDF">
    <w:pPr>
      <w:pStyle w:val="Header"/>
      <w:rPr>
        <w:rFonts w:ascii="Angsana New" w:hAnsi="Angsana New"/>
        <w:sz w:val="32"/>
        <w:szCs w:val="32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222"/>
        </w:tabs>
        <w:ind w:left="122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6214525"/>
    <w:multiLevelType w:val="hybridMultilevel"/>
    <w:tmpl w:val="012077FC"/>
    <w:lvl w:ilvl="0" w:tplc="718455E8">
      <w:start w:val="1"/>
      <w:numFmt w:val="thaiLetters"/>
      <w:lvlText w:val="(%1)"/>
      <w:lvlJc w:val="left"/>
      <w:pPr>
        <w:ind w:left="900" w:hanging="360"/>
      </w:pPr>
      <w:rPr>
        <w:rFonts w:hint="default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08194B9E"/>
    <w:multiLevelType w:val="hybridMultilevel"/>
    <w:tmpl w:val="868E72CC"/>
    <w:lvl w:ilvl="0" w:tplc="0F22D908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2" w15:restartNumberingAfterBreak="0">
    <w:nsid w:val="0C8E54DA"/>
    <w:multiLevelType w:val="hybridMultilevel"/>
    <w:tmpl w:val="E800DABE"/>
    <w:lvl w:ilvl="0" w:tplc="89D88A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5307B48"/>
    <w:multiLevelType w:val="hybridMultilevel"/>
    <w:tmpl w:val="EB14DEE8"/>
    <w:lvl w:ilvl="0" w:tplc="C2C21416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85C3160"/>
    <w:multiLevelType w:val="multilevel"/>
    <w:tmpl w:val="FA482B2A"/>
    <w:lvl w:ilvl="0">
      <w:start w:val="3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/>
        <w:i w:val="0"/>
      </w:rPr>
    </w:lvl>
    <w:lvl w:ilvl="1">
      <w:start w:val="1"/>
      <w:numFmt w:val="thaiLetters"/>
      <w:lvlText w:val="(%2)"/>
      <w:lvlJc w:val="left"/>
      <w:pPr>
        <w:tabs>
          <w:tab w:val="num" w:pos="518"/>
        </w:tabs>
        <w:ind w:left="518" w:hanging="518"/>
      </w:pPr>
      <w:rPr>
        <w:rFonts w:ascii="Angsana New" w:hAnsi="Angsana New" w:cs="Angsana New" w:hint="default"/>
        <w:b w:val="0"/>
        <w:bCs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5" w15:restartNumberingAfterBreak="0">
    <w:nsid w:val="1A4A4FD5"/>
    <w:multiLevelType w:val="hybridMultilevel"/>
    <w:tmpl w:val="81F06C4E"/>
    <w:lvl w:ilvl="0" w:tplc="72C69772">
      <w:start w:val="218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C0EB8"/>
    <w:multiLevelType w:val="hybridMultilevel"/>
    <w:tmpl w:val="D66ED012"/>
    <w:lvl w:ilvl="0" w:tplc="C2629ED8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66D59DD"/>
    <w:multiLevelType w:val="hybridMultilevel"/>
    <w:tmpl w:val="7CE4D1BA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 w15:restartNumberingAfterBreak="0">
    <w:nsid w:val="27367E4F"/>
    <w:multiLevelType w:val="hybridMultilevel"/>
    <w:tmpl w:val="DFD23172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hint="default"/>
        <w:color w:val="auto"/>
        <w:sz w:val="22"/>
        <w:szCs w:val="28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0" w15:restartNumberingAfterBreak="0">
    <w:nsid w:val="29026CF1"/>
    <w:multiLevelType w:val="hybridMultilevel"/>
    <w:tmpl w:val="8DF2F8A8"/>
    <w:lvl w:ilvl="0" w:tplc="53D0B462">
      <w:start w:val="45"/>
      <w:numFmt w:val="bullet"/>
      <w:lvlText w:val="-"/>
      <w:lvlJc w:val="left"/>
      <w:pPr>
        <w:ind w:left="34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0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8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0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2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4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6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8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02" w:hanging="360"/>
      </w:pPr>
      <w:rPr>
        <w:rFonts w:ascii="Wingdings" w:hAnsi="Wingdings" w:hint="default"/>
      </w:rPr>
    </w:lvl>
  </w:abstractNum>
  <w:abstractNum w:abstractNumId="21" w15:restartNumberingAfterBreak="0">
    <w:nsid w:val="2E6A6736"/>
    <w:multiLevelType w:val="hybridMultilevel"/>
    <w:tmpl w:val="C5BC563C"/>
    <w:lvl w:ilvl="0" w:tplc="E1D2D332">
      <w:numFmt w:val="bullet"/>
      <w:lvlText w:val="•"/>
      <w:lvlJc w:val="left"/>
      <w:pPr>
        <w:ind w:left="900" w:hanging="36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2" w15:restartNumberingAfterBreak="0">
    <w:nsid w:val="2E8D1A72"/>
    <w:multiLevelType w:val="singleLevel"/>
    <w:tmpl w:val="BE80B264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3" w15:restartNumberingAfterBreak="0">
    <w:nsid w:val="2E8E35BD"/>
    <w:multiLevelType w:val="multilevel"/>
    <w:tmpl w:val="81C02F94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hint="default"/>
        <w:color w:val="auto"/>
        <w:sz w:val="22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24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5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6" w15:restartNumberingAfterBreak="0">
    <w:nsid w:val="335040EB"/>
    <w:multiLevelType w:val="singleLevel"/>
    <w:tmpl w:val="5A92EACE"/>
    <w:lvl w:ilvl="0">
      <w:start w:val="1"/>
      <w:numFmt w:val="bullet"/>
      <w:pStyle w:val="Style2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7" w15:restartNumberingAfterBreak="0">
    <w:nsid w:val="33C95A57"/>
    <w:multiLevelType w:val="hybridMultilevel"/>
    <w:tmpl w:val="1A68566E"/>
    <w:lvl w:ilvl="0" w:tplc="48149648">
      <w:start w:val="1"/>
      <w:numFmt w:val="thaiLetters"/>
      <w:lvlText w:val="(%1)"/>
      <w:lvlJc w:val="left"/>
      <w:pPr>
        <w:ind w:left="1260" w:hanging="360"/>
      </w:pPr>
      <w:rPr>
        <w:rFonts w:ascii="Angsana New" w:hAnsi="Angsana New" w:hint="cs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8" w15:restartNumberingAfterBreak="0">
    <w:nsid w:val="33F21038"/>
    <w:multiLevelType w:val="hybridMultilevel"/>
    <w:tmpl w:val="3D8A4DFE"/>
    <w:lvl w:ilvl="0" w:tplc="A4C6CBA0">
      <w:start w:val="1"/>
      <w:numFmt w:val="bullet"/>
      <w:lvlText w:val="-"/>
      <w:lvlJc w:val="left"/>
      <w:pPr>
        <w:ind w:left="1260" w:hanging="360"/>
      </w:pPr>
      <w:rPr>
        <w:rFonts w:ascii="Angsana New" w:hAnsi="Angsana New" w:cs="Times New Roman" w:hint="default"/>
        <w:color w:val="auto"/>
        <w:sz w:val="22"/>
      </w:rPr>
    </w:lvl>
    <w:lvl w:ilvl="1" w:tplc="F0EC0C2E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B4489ED8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40AA49C8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D70A5610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3B3E1318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D1D6AEBA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A7DE5874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B6B6F36C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357163A5"/>
    <w:multiLevelType w:val="hybridMultilevel"/>
    <w:tmpl w:val="B5A899C4"/>
    <w:lvl w:ilvl="0" w:tplc="86C241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18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9BC24B9"/>
    <w:multiLevelType w:val="hybridMultilevel"/>
    <w:tmpl w:val="A5CE4C66"/>
    <w:lvl w:ilvl="0" w:tplc="9B882A7E">
      <w:start w:val="1"/>
      <w:numFmt w:val="decimal"/>
      <w:lvlText w:val="(%1)"/>
      <w:lvlJc w:val="left"/>
      <w:pPr>
        <w:ind w:left="135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1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2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33" w15:restartNumberingAfterBreak="0">
    <w:nsid w:val="44547D8C"/>
    <w:multiLevelType w:val="hybridMultilevel"/>
    <w:tmpl w:val="92D6CA74"/>
    <w:lvl w:ilvl="0" w:tplc="DC9E449C">
      <w:start w:val="1"/>
      <w:numFmt w:val="decimal"/>
      <w:lvlText w:val="(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4" w15:restartNumberingAfterBreak="0">
    <w:nsid w:val="4C146537"/>
    <w:multiLevelType w:val="multilevel"/>
    <w:tmpl w:val="58A649DA"/>
    <w:lvl w:ilvl="0">
      <w:start w:val="5"/>
      <w:numFmt w:val="decimal"/>
      <w:lvlText w:val="%1"/>
      <w:lvlJc w:val="left"/>
      <w:pPr>
        <w:tabs>
          <w:tab w:val="num" w:pos="4928"/>
        </w:tabs>
        <w:ind w:left="4928" w:hanging="518"/>
      </w:pPr>
      <w:rPr>
        <w:rFonts w:ascii="Angsana New" w:hAnsi="Angsana New" w:cs="Times New Roman" w:hint="cs"/>
        <w:b/>
        <w:i w:val="0"/>
        <w:color w:val="auto"/>
        <w:sz w:val="30"/>
      </w:rPr>
    </w:lvl>
    <w:lvl w:ilvl="1">
      <w:start w:val="1"/>
      <w:numFmt w:val="thaiLetters"/>
      <w:lvlText w:val="(%2)"/>
      <w:lvlJc w:val="left"/>
      <w:pPr>
        <w:tabs>
          <w:tab w:val="num" w:pos="1022"/>
        </w:tabs>
        <w:ind w:left="1022" w:hanging="504"/>
      </w:pPr>
      <w:rPr>
        <w:rFonts w:ascii="Angsana New" w:hAnsi="Angsana New" w:cs="Angsana New" w:hint="cs"/>
        <w:b w:val="0"/>
        <w:bCs w:val="0"/>
        <w:i/>
        <w:iCs/>
        <w:color w:val="auto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742"/>
        </w:tabs>
        <w:ind w:left="1742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2246"/>
        </w:tabs>
        <w:ind w:left="2246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750"/>
        </w:tabs>
        <w:ind w:left="2750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254"/>
        </w:tabs>
        <w:ind w:left="3254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758"/>
        </w:tabs>
        <w:ind w:left="3758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262"/>
        </w:tabs>
        <w:ind w:left="4262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838"/>
        </w:tabs>
        <w:ind w:left="4838" w:hanging="1440"/>
      </w:pPr>
      <w:rPr>
        <w:rFonts w:cs="Times New Roman"/>
      </w:rPr>
    </w:lvl>
  </w:abstractNum>
  <w:abstractNum w:abstractNumId="35" w15:restartNumberingAfterBreak="0">
    <w:nsid w:val="4F135D2E"/>
    <w:multiLevelType w:val="hybridMultilevel"/>
    <w:tmpl w:val="6E5C61A6"/>
    <w:lvl w:ilvl="0" w:tplc="97D2E36C">
      <w:start w:val="1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6" w15:restartNumberingAfterBreak="0">
    <w:nsid w:val="51AE4E26"/>
    <w:multiLevelType w:val="hybridMultilevel"/>
    <w:tmpl w:val="84900BA2"/>
    <w:lvl w:ilvl="0" w:tplc="43CC59EE">
      <w:start w:val="2"/>
      <w:numFmt w:val="decimal"/>
      <w:lvlText w:val="%1"/>
      <w:lvlJc w:val="left"/>
      <w:pPr>
        <w:tabs>
          <w:tab w:val="num" w:pos="900"/>
        </w:tabs>
        <w:ind w:left="900" w:hanging="540"/>
      </w:pPr>
      <w:rPr>
        <w:rFonts w:ascii="Angsana New" w:hAnsi="Angsana New" w:cs="Angsana New" w:hint="default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2E2248E">
      <w:start w:val="1"/>
      <w:numFmt w:val="thaiLetters"/>
      <w:lvlText w:val="(%3)"/>
      <w:lvlJc w:val="left"/>
      <w:pPr>
        <w:ind w:left="2520" w:hanging="54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2264662"/>
    <w:multiLevelType w:val="multilevel"/>
    <w:tmpl w:val="BA1683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54C00034"/>
    <w:multiLevelType w:val="hybridMultilevel"/>
    <w:tmpl w:val="6FEC4912"/>
    <w:lvl w:ilvl="0" w:tplc="BDD63DF6">
      <w:start w:val="1"/>
      <w:numFmt w:val="decimal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9" w15:restartNumberingAfterBreak="0">
    <w:nsid w:val="54D24BBF"/>
    <w:multiLevelType w:val="hybridMultilevel"/>
    <w:tmpl w:val="E9CA6726"/>
    <w:lvl w:ilvl="0" w:tplc="918A0090">
      <w:start w:val="1"/>
      <w:numFmt w:val="thaiLetters"/>
      <w:lvlText w:val="(%1)"/>
      <w:lvlJc w:val="left"/>
      <w:pPr>
        <w:ind w:left="1350" w:hanging="360"/>
      </w:pPr>
      <w:rPr>
        <w:rFonts w:hint="default"/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40" w15:restartNumberingAfterBreak="0">
    <w:nsid w:val="602075C8"/>
    <w:multiLevelType w:val="hybridMultilevel"/>
    <w:tmpl w:val="3B0A70C0"/>
    <w:lvl w:ilvl="0" w:tplc="DC54459C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  <w:sz w:val="22"/>
        <w:szCs w:val="22"/>
      </w:rPr>
    </w:lvl>
    <w:lvl w:ilvl="1" w:tplc="E1D2D332">
      <w:numFmt w:val="bullet"/>
      <w:lvlText w:val="•"/>
      <w:lvlJc w:val="left"/>
      <w:pPr>
        <w:ind w:left="1710" w:hanging="360"/>
      </w:pPr>
      <w:rPr>
        <w:rFonts w:ascii="Angsana New" w:eastAsia="SimSun" w:hAnsi="Angsana New" w:cs="Angsana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41" w15:restartNumberingAfterBreak="0">
    <w:nsid w:val="64E20BB7"/>
    <w:multiLevelType w:val="hybridMultilevel"/>
    <w:tmpl w:val="301E5F7A"/>
    <w:lvl w:ilvl="0" w:tplc="4EDE3426">
      <w:start w:val="4"/>
      <w:numFmt w:val="bullet"/>
      <w:lvlText w:val="-"/>
      <w:lvlJc w:val="left"/>
      <w:pPr>
        <w:ind w:left="900" w:hanging="360"/>
      </w:pPr>
      <w:rPr>
        <w:rFonts w:asciiTheme="majorBidi" w:eastAsia="Times New Roman" w:hAnsiTheme="majorBidi" w:cstheme="majorBidi" w:hint="default"/>
      </w:rPr>
    </w:lvl>
    <w:lvl w:ilvl="1" w:tplc="04090003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42" w15:restartNumberingAfterBreak="0">
    <w:nsid w:val="665C1C30"/>
    <w:multiLevelType w:val="hybridMultilevel"/>
    <w:tmpl w:val="A9EA05F0"/>
    <w:lvl w:ilvl="0" w:tplc="057E0252">
      <w:start w:val="1"/>
      <w:numFmt w:val="thaiLetters"/>
      <w:lvlText w:val="%1."/>
      <w:lvlJc w:val="left"/>
      <w:pPr>
        <w:ind w:left="720" w:hanging="360"/>
      </w:pPr>
      <w:rPr>
        <w:rFonts w:cs="Angsana New" w:hint="default"/>
        <w:b/>
        <w:bCs/>
        <w:i/>
        <w:i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44" w15:restartNumberingAfterBreak="0">
    <w:nsid w:val="6AD70E17"/>
    <w:multiLevelType w:val="hybridMultilevel"/>
    <w:tmpl w:val="8F1C934C"/>
    <w:lvl w:ilvl="0" w:tplc="FD788264">
      <w:start w:val="1"/>
      <w:numFmt w:val="thaiLetter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F82131A"/>
    <w:multiLevelType w:val="multilevel"/>
    <w:tmpl w:val="5F34B01A"/>
    <w:lvl w:ilvl="0">
      <w:start w:val="1"/>
      <w:numFmt w:val="thaiLetters"/>
      <w:lvlText w:val="(%1)"/>
      <w:lvlJc w:val="left"/>
      <w:pPr>
        <w:tabs>
          <w:tab w:val="num" w:pos="340"/>
        </w:tabs>
        <w:ind w:left="340" w:hanging="340"/>
      </w:p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/>
      </w:rPr>
    </w:lvl>
  </w:abstractNum>
  <w:abstractNum w:abstractNumId="46" w15:restartNumberingAfterBreak="0">
    <w:nsid w:val="75047C97"/>
    <w:multiLevelType w:val="hybridMultilevel"/>
    <w:tmpl w:val="92843CFC"/>
    <w:lvl w:ilvl="0" w:tplc="240AE634">
      <w:start w:val="1"/>
      <w:numFmt w:val="thaiLetters"/>
      <w:lvlText w:val="(%1)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auto"/>
        <w:sz w:val="30"/>
        <w:szCs w:val="30"/>
        <w:lang w:val="en-US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AA902AE"/>
    <w:multiLevelType w:val="hybridMultilevel"/>
    <w:tmpl w:val="033E9A60"/>
    <w:lvl w:ilvl="0" w:tplc="E1681834">
      <w:start w:val="1"/>
      <w:numFmt w:val="decimal"/>
      <w:lvlText w:val="%1."/>
      <w:lvlJc w:val="left"/>
      <w:pPr>
        <w:ind w:left="1260" w:hanging="360"/>
      </w:pPr>
      <w:rPr>
        <w:i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8" w15:restartNumberingAfterBreak="0">
    <w:nsid w:val="7F495B50"/>
    <w:multiLevelType w:val="singleLevel"/>
    <w:tmpl w:val="A4C6CBA0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hAnsi="Angsana New" w:cs="Times New Roman" w:hint="default"/>
        <w:color w:val="auto"/>
        <w:sz w:val="22"/>
      </w:r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  <w:num w:numId="11">
    <w:abstractNumId w:val="31"/>
  </w:num>
  <w:num w:numId="12">
    <w:abstractNumId w:val="17"/>
  </w:num>
  <w:num w:numId="13">
    <w:abstractNumId w:val="43"/>
  </w:num>
  <w:num w:numId="14">
    <w:abstractNumId w:val="25"/>
  </w:num>
  <w:num w:numId="15">
    <w:abstractNumId w:val="32"/>
  </w:num>
  <w:num w:numId="16">
    <w:abstractNumId w:val="36"/>
  </w:num>
  <w:num w:numId="17">
    <w:abstractNumId w:val="26"/>
  </w:num>
  <w:num w:numId="18">
    <w:abstractNumId w:val="37"/>
  </w:num>
  <w:num w:numId="19">
    <w:abstractNumId w:val="38"/>
  </w:num>
  <w:num w:numId="20">
    <w:abstractNumId w:val="14"/>
  </w:num>
  <w:num w:numId="21">
    <w:abstractNumId w:val="15"/>
  </w:num>
  <w:num w:numId="22">
    <w:abstractNumId w:val="10"/>
  </w:num>
  <w:num w:numId="23">
    <w:abstractNumId w:val="46"/>
  </w:num>
  <w:num w:numId="24">
    <w:abstractNumId w:val="30"/>
  </w:num>
  <w:num w:numId="25">
    <w:abstractNumId w:val="39"/>
  </w:num>
  <w:num w:numId="26">
    <w:abstractNumId w:val="11"/>
  </w:num>
  <w:num w:numId="27">
    <w:abstractNumId w:val="13"/>
  </w:num>
  <w:num w:numId="28">
    <w:abstractNumId w:val="47"/>
  </w:num>
  <w:num w:numId="29">
    <w:abstractNumId w:val="45"/>
  </w:num>
  <w:num w:numId="30">
    <w:abstractNumId w:val="18"/>
  </w:num>
  <w:num w:numId="31">
    <w:abstractNumId w:val="23"/>
  </w:num>
  <w:num w:numId="32">
    <w:abstractNumId w:val="22"/>
  </w:num>
  <w:num w:numId="33">
    <w:abstractNumId w:val="27"/>
  </w:num>
  <w:num w:numId="34">
    <w:abstractNumId w:val="40"/>
  </w:num>
  <w:num w:numId="35">
    <w:abstractNumId w:val="12"/>
  </w:num>
  <w:num w:numId="36">
    <w:abstractNumId w:val="24"/>
  </w:num>
  <w:num w:numId="37">
    <w:abstractNumId w:val="20"/>
  </w:num>
  <w:num w:numId="38">
    <w:abstractNumId w:val="21"/>
  </w:num>
  <w:num w:numId="39">
    <w:abstractNumId w:val="16"/>
  </w:num>
  <w:num w:numId="40">
    <w:abstractNumId w:val="42"/>
  </w:num>
  <w:num w:numId="41">
    <w:abstractNumId w:val="35"/>
  </w:num>
  <w:num w:numId="42">
    <w:abstractNumId w:val="33"/>
  </w:num>
  <w:num w:numId="43">
    <w:abstractNumId w:val="28"/>
  </w:num>
  <w:num w:numId="44">
    <w:abstractNumId w:val="48"/>
  </w:num>
  <w:num w:numId="45">
    <w:abstractNumId w:val="29"/>
  </w:num>
  <w:num w:numId="46">
    <w:abstractNumId w:val="34"/>
  </w:num>
  <w:num w:numId="47">
    <w:abstractNumId w:val="1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9"/>
  </w:num>
  <w:num w:numId="49">
    <w:abstractNumId w:val="41"/>
  </w:num>
  <w:num w:numId="50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7"/>
  <w:embedSystemFonts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6145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C2"/>
    <w:rsid w:val="00000220"/>
    <w:rsid w:val="000002D5"/>
    <w:rsid w:val="0000050C"/>
    <w:rsid w:val="00000519"/>
    <w:rsid w:val="0000072B"/>
    <w:rsid w:val="0000095D"/>
    <w:rsid w:val="00000D60"/>
    <w:rsid w:val="00000D88"/>
    <w:rsid w:val="00000DA9"/>
    <w:rsid w:val="00000E85"/>
    <w:rsid w:val="000010B0"/>
    <w:rsid w:val="0000111C"/>
    <w:rsid w:val="0000113A"/>
    <w:rsid w:val="00001335"/>
    <w:rsid w:val="000013E3"/>
    <w:rsid w:val="0000143B"/>
    <w:rsid w:val="0000144D"/>
    <w:rsid w:val="00001454"/>
    <w:rsid w:val="0000155D"/>
    <w:rsid w:val="000015FB"/>
    <w:rsid w:val="00001689"/>
    <w:rsid w:val="00001771"/>
    <w:rsid w:val="00001A22"/>
    <w:rsid w:val="00001F9D"/>
    <w:rsid w:val="00002198"/>
    <w:rsid w:val="00002240"/>
    <w:rsid w:val="000022B1"/>
    <w:rsid w:val="00002377"/>
    <w:rsid w:val="00002378"/>
    <w:rsid w:val="00002620"/>
    <w:rsid w:val="000027DB"/>
    <w:rsid w:val="0000291C"/>
    <w:rsid w:val="00002B1F"/>
    <w:rsid w:val="00002E24"/>
    <w:rsid w:val="00002F34"/>
    <w:rsid w:val="0000308E"/>
    <w:rsid w:val="000030BE"/>
    <w:rsid w:val="00003212"/>
    <w:rsid w:val="000033B7"/>
    <w:rsid w:val="000034C3"/>
    <w:rsid w:val="000036F9"/>
    <w:rsid w:val="000039A8"/>
    <w:rsid w:val="00003A43"/>
    <w:rsid w:val="00003A8F"/>
    <w:rsid w:val="00003BFC"/>
    <w:rsid w:val="00003C70"/>
    <w:rsid w:val="00003D90"/>
    <w:rsid w:val="00003FDD"/>
    <w:rsid w:val="000040F6"/>
    <w:rsid w:val="000042C5"/>
    <w:rsid w:val="0000460F"/>
    <w:rsid w:val="00004681"/>
    <w:rsid w:val="0000468B"/>
    <w:rsid w:val="00004F0C"/>
    <w:rsid w:val="00005193"/>
    <w:rsid w:val="00005444"/>
    <w:rsid w:val="00005497"/>
    <w:rsid w:val="000055B8"/>
    <w:rsid w:val="000056C3"/>
    <w:rsid w:val="00005B19"/>
    <w:rsid w:val="00005EA5"/>
    <w:rsid w:val="00005FD3"/>
    <w:rsid w:val="00005FF5"/>
    <w:rsid w:val="00006838"/>
    <w:rsid w:val="0000690E"/>
    <w:rsid w:val="000069FA"/>
    <w:rsid w:val="00006B43"/>
    <w:rsid w:val="00006BFA"/>
    <w:rsid w:val="00006C60"/>
    <w:rsid w:val="00006C91"/>
    <w:rsid w:val="00006DA1"/>
    <w:rsid w:val="00006E4F"/>
    <w:rsid w:val="00006F01"/>
    <w:rsid w:val="0000721C"/>
    <w:rsid w:val="00007242"/>
    <w:rsid w:val="00007598"/>
    <w:rsid w:val="00007657"/>
    <w:rsid w:val="00007694"/>
    <w:rsid w:val="0000777D"/>
    <w:rsid w:val="000078C6"/>
    <w:rsid w:val="000079AB"/>
    <w:rsid w:val="00007BC8"/>
    <w:rsid w:val="00007C5E"/>
    <w:rsid w:val="00007EAA"/>
    <w:rsid w:val="00007F2C"/>
    <w:rsid w:val="0001004E"/>
    <w:rsid w:val="000101FF"/>
    <w:rsid w:val="0001035F"/>
    <w:rsid w:val="00010522"/>
    <w:rsid w:val="00010809"/>
    <w:rsid w:val="0001083E"/>
    <w:rsid w:val="00010897"/>
    <w:rsid w:val="0001089D"/>
    <w:rsid w:val="000108FE"/>
    <w:rsid w:val="00010959"/>
    <w:rsid w:val="00010B65"/>
    <w:rsid w:val="00010E30"/>
    <w:rsid w:val="00010FA3"/>
    <w:rsid w:val="000110AC"/>
    <w:rsid w:val="00011134"/>
    <w:rsid w:val="000113BE"/>
    <w:rsid w:val="00011421"/>
    <w:rsid w:val="000114BE"/>
    <w:rsid w:val="00011526"/>
    <w:rsid w:val="00011546"/>
    <w:rsid w:val="00011572"/>
    <w:rsid w:val="000115BF"/>
    <w:rsid w:val="00011751"/>
    <w:rsid w:val="0001176F"/>
    <w:rsid w:val="00011A10"/>
    <w:rsid w:val="00011A4E"/>
    <w:rsid w:val="00011C53"/>
    <w:rsid w:val="00011E4B"/>
    <w:rsid w:val="00011F78"/>
    <w:rsid w:val="00011FE4"/>
    <w:rsid w:val="00011FFA"/>
    <w:rsid w:val="000125B8"/>
    <w:rsid w:val="0001260E"/>
    <w:rsid w:val="0001268F"/>
    <w:rsid w:val="00012695"/>
    <w:rsid w:val="000126EA"/>
    <w:rsid w:val="00012C5A"/>
    <w:rsid w:val="00012F16"/>
    <w:rsid w:val="00012F48"/>
    <w:rsid w:val="0001306B"/>
    <w:rsid w:val="000131A8"/>
    <w:rsid w:val="00013278"/>
    <w:rsid w:val="000132ED"/>
    <w:rsid w:val="00013415"/>
    <w:rsid w:val="000134A8"/>
    <w:rsid w:val="00013792"/>
    <w:rsid w:val="00013883"/>
    <w:rsid w:val="00013B9E"/>
    <w:rsid w:val="00013BEE"/>
    <w:rsid w:val="00013C9D"/>
    <w:rsid w:val="00013D2E"/>
    <w:rsid w:val="0001419E"/>
    <w:rsid w:val="0001433C"/>
    <w:rsid w:val="0001445F"/>
    <w:rsid w:val="00014601"/>
    <w:rsid w:val="0001462F"/>
    <w:rsid w:val="000146CB"/>
    <w:rsid w:val="00014733"/>
    <w:rsid w:val="00014B0F"/>
    <w:rsid w:val="00014BB5"/>
    <w:rsid w:val="00014CC0"/>
    <w:rsid w:val="00015022"/>
    <w:rsid w:val="0001508A"/>
    <w:rsid w:val="00015115"/>
    <w:rsid w:val="000152F6"/>
    <w:rsid w:val="00015351"/>
    <w:rsid w:val="000153B8"/>
    <w:rsid w:val="0001574B"/>
    <w:rsid w:val="000157B7"/>
    <w:rsid w:val="000157D6"/>
    <w:rsid w:val="0001587F"/>
    <w:rsid w:val="000159CD"/>
    <w:rsid w:val="00015A45"/>
    <w:rsid w:val="00015C25"/>
    <w:rsid w:val="00015E87"/>
    <w:rsid w:val="0001622C"/>
    <w:rsid w:val="0001630E"/>
    <w:rsid w:val="00016437"/>
    <w:rsid w:val="00016576"/>
    <w:rsid w:val="000167C2"/>
    <w:rsid w:val="00016856"/>
    <w:rsid w:val="00016CE0"/>
    <w:rsid w:val="00016D35"/>
    <w:rsid w:val="00016D82"/>
    <w:rsid w:val="00017105"/>
    <w:rsid w:val="00017361"/>
    <w:rsid w:val="00017399"/>
    <w:rsid w:val="000174CB"/>
    <w:rsid w:val="00017622"/>
    <w:rsid w:val="0001769A"/>
    <w:rsid w:val="000176C6"/>
    <w:rsid w:val="000176D0"/>
    <w:rsid w:val="00017AED"/>
    <w:rsid w:val="00017F57"/>
    <w:rsid w:val="00017FC4"/>
    <w:rsid w:val="000200D7"/>
    <w:rsid w:val="0002025E"/>
    <w:rsid w:val="00020346"/>
    <w:rsid w:val="0002044F"/>
    <w:rsid w:val="00020696"/>
    <w:rsid w:val="000207DE"/>
    <w:rsid w:val="000208BB"/>
    <w:rsid w:val="000208CF"/>
    <w:rsid w:val="00020BF1"/>
    <w:rsid w:val="00020D4A"/>
    <w:rsid w:val="000210E2"/>
    <w:rsid w:val="000210EB"/>
    <w:rsid w:val="000212EB"/>
    <w:rsid w:val="00021364"/>
    <w:rsid w:val="000214E7"/>
    <w:rsid w:val="000216E8"/>
    <w:rsid w:val="00021763"/>
    <w:rsid w:val="000219FD"/>
    <w:rsid w:val="00021B0B"/>
    <w:rsid w:val="00021F18"/>
    <w:rsid w:val="00022155"/>
    <w:rsid w:val="0002234D"/>
    <w:rsid w:val="000225D0"/>
    <w:rsid w:val="000225F3"/>
    <w:rsid w:val="0002263F"/>
    <w:rsid w:val="000226BF"/>
    <w:rsid w:val="000227E9"/>
    <w:rsid w:val="000228E5"/>
    <w:rsid w:val="0002294B"/>
    <w:rsid w:val="00022A1A"/>
    <w:rsid w:val="00022B6D"/>
    <w:rsid w:val="00022CA1"/>
    <w:rsid w:val="00022DA5"/>
    <w:rsid w:val="0002316D"/>
    <w:rsid w:val="000233A3"/>
    <w:rsid w:val="000235ED"/>
    <w:rsid w:val="000237A3"/>
    <w:rsid w:val="00023855"/>
    <w:rsid w:val="0002389C"/>
    <w:rsid w:val="000238D0"/>
    <w:rsid w:val="000239AD"/>
    <w:rsid w:val="00023AA6"/>
    <w:rsid w:val="00023C68"/>
    <w:rsid w:val="00024242"/>
    <w:rsid w:val="0002435A"/>
    <w:rsid w:val="000244E0"/>
    <w:rsid w:val="000245AD"/>
    <w:rsid w:val="000247AE"/>
    <w:rsid w:val="00024AA2"/>
    <w:rsid w:val="00024B77"/>
    <w:rsid w:val="0002524D"/>
    <w:rsid w:val="000256B1"/>
    <w:rsid w:val="0002578B"/>
    <w:rsid w:val="0002579F"/>
    <w:rsid w:val="00025A41"/>
    <w:rsid w:val="00025AFC"/>
    <w:rsid w:val="00025B5E"/>
    <w:rsid w:val="00025B71"/>
    <w:rsid w:val="00025BD4"/>
    <w:rsid w:val="00025D4B"/>
    <w:rsid w:val="00025E9F"/>
    <w:rsid w:val="00026206"/>
    <w:rsid w:val="00026249"/>
    <w:rsid w:val="0002629D"/>
    <w:rsid w:val="000262E0"/>
    <w:rsid w:val="000264D2"/>
    <w:rsid w:val="0002694E"/>
    <w:rsid w:val="00026BA9"/>
    <w:rsid w:val="00026BEF"/>
    <w:rsid w:val="00026C38"/>
    <w:rsid w:val="00027008"/>
    <w:rsid w:val="00027217"/>
    <w:rsid w:val="00027305"/>
    <w:rsid w:val="00027407"/>
    <w:rsid w:val="000274F4"/>
    <w:rsid w:val="000275C7"/>
    <w:rsid w:val="00027607"/>
    <w:rsid w:val="0002788B"/>
    <w:rsid w:val="000279E0"/>
    <w:rsid w:val="00027A08"/>
    <w:rsid w:val="00027A7E"/>
    <w:rsid w:val="00027C4A"/>
    <w:rsid w:val="00027DF9"/>
    <w:rsid w:val="00027EBF"/>
    <w:rsid w:val="00027F49"/>
    <w:rsid w:val="000300BB"/>
    <w:rsid w:val="000300D9"/>
    <w:rsid w:val="0003016A"/>
    <w:rsid w:val="00030199"/>
    <w:rsid w:val="000301CD"/>
    <w:rsid w:val="000302C1"/>
    <w:rsid w:val="00030443"/>
    <w:rsid w:val="0003047E"/>
    <w:rsid w:val="000304DD"/>
    <w:rsid w:val="00030548"/>
    <w:rsid w:val="0003063B"/>
    <w:rsid w:val="0003064E"/>
    <w:rsid w:val="00030661"/>
    <w:rsid w:val="000306FD"/>
    <w:rsid w:val="000307C9"/>
    <w:rsid w:val="00030ABC"/>
    <w:rsid w:val="00030D77"/>
    <w:rsid w:val="00030E00"/>
    <w:rsid w:val="00031270"/>
    <w:rsid w:val="000312F7"/>
    <w:rsid w:val="00031300"/>
    <w:rsid w:val="0003137A"/>
    <w:rsid w:val="000313B6"/>
    <w:rsid w:val="00031408"/>
    <w:rsid w:val="000314FA"/>
    <w:rsid w:val="000316F0"/>
    <w:rsid w:val="00031791"/>
    <w:rsid w:val="00031A0D"/>
    <w:rsid w:val="00031A1F"/>
    <w:rsid w:val="00031C46"/>
    <w:rsid w:val="00031CD2"/>
    <w:rsid w:val="00032003"/>
    <w:rsid w:val="0003221E"/>
    <w:rsid w:val="0003241F"/>
    <w:rsid w:val="0003247B"/>
    <w:rsid w:val="000324CA"/>
    <w:rsid w:val="000324EF"/>
    <w:rsid w:val="00032588"/>
    <w:rsid w:val="000326A9"/>
    <w:rsid w:val="000326C6"/>
    <w:rsid w:val="00032825"/>
    <w:rsid w:val="00032852"/>
    <w:rsid w:val="00032C93"/>
    <w:rsid w:val="000330D2"/>
    <w:rsid w:val="000330EB"/>
    <w:rsid w:val="00033183"/>
    <w:rsid w:val="00033211"/>
    <w:rsid w:val="0003331E"/>
    <w:rsid w:val="000335B5"/>
    <w:rsid w:val="0003363D"/>
    <w:rsid w:val="000338A5"/>
    <w:rsid w:val="0003392B"/>
    <w:rsid w:val="0003394B"/>
    <w:rsid w:val="00033A1F"/>
    <w:rsid w:val="00033B45"/>
    <w:rsid w:val="00033D66"/>
    <w:rsid w:val="00034195"/>
    <w:rsid w:val="00034675"/>
    <w:rsid w:val="0003476B"/>
    <w:rsid w:val="00034776"/>
    <w:rsid w:val="000348A0"/>
    <w:rsid w:val="000348CF"/>
    <w:rsid w:val="00034C01"/>
    <w:rsid w:val="00034C7C"/>
    <w:rsid w:val="00034DB1"/>
    <w:rsid w:val="00034F14"/>
    <w:rsid w:val="000351F3"/>
    <w:rsid w:val="0003541D"/>
    <w:rsid w:val="000354ED"/>
    <w:rsid w:val="000359B5"/>
    <w:rsid w:val="00036023"/>
    <w:rsid w:val="0003631F"/>
    <w:rsid w:val="00036333"/>
    <w:rsid w:val="000369DC"/>
    <w:rsid w:val="00036A39"/>
    <w:rsid w:val="00036C21"/>
    <w:rsid w:val="00036CA8"/>
    <w:rsid w:val="00036CBF"/>
    <w:rsid w:val="00037095"/>
    <w:rsid w:val="000370C0"/>
    <w:rsid w:val="000370DF"/>
    <w:rsid w:val="0003723C"/>
    <w:rsid w:val="0003724C"/>
    <w:rsid w:val="00037303"/>
    <w:rsid w:val="000375C6"/>
    <w:rsid w:val="00037665"/>
    <w:rsid w:val="00037861"/>
    <w:rsid w:val="000379FF"/>
    <w:rsid w:val="00037A46"/>
    <w:rsid w:val="00037A91"/>
    <w:rsid w:val="00037AB6"/>
    <w:rsid w:val="00037B93"/>
    <w:rsid w:val="00037D3B"/>
    <w:rsid w:val="00037FFB"/>
    <w:rsid w:val="000401B2"/>
    <w:rsid w:val="00040379"/>
    <w:rsid w:val="000404D2"/>
    <w:rsid w:val="000409DC"/>
    <w:rsid w:val="00040B06"/>
    <w:rsid w:val="00040B37"/>
    <w:rsid w:val="00040C52"/>
    <w:rsid w:val="00040C5A"/>
    <w:rsid w:val="00040DB4"/>
    <w:rsid w:val="00041068"/>
    <w:rsid w:val="0004108C"/>
    <w:rsid w:val="0004111B"/>
    <w:rsid w:val="00041431"/>
    <w:rsid w:val="00041482"/>
    <w:rsid w:val="000415EC"/>
    <w:rsid w:val="0004180A"/>
    <w:rsid w:val="0004185A"/>
    <w:rsid w:val="00041939"/>
    <w:rsid w:val="000419E6"/>
    <w:rsid w:val="00041D33"/>
    <w:rsid w:val="00041E6F"/>
    <w:rsid w:val="00041ED0"/>
    <w:rsid w:val="00042070"/>
    <w:rsid w:val="00042162"/>
    <w:rsid w:val="00042447"/>
    <w:rsid w:val="0004262B"/>
    <w:rsid w:val="0004266B"/>
    <w:rsid w:val="00042674"/>
    <w:rsid w:val="00042709"/>
    <w:rsid w:val="00042863"/>
    <w:rsid w:val="00042884"/>
    <w:rsid w:val="00042A22"/>
    <w:rsid w:val="00042A66"/>
    <w:rsid w:val="00042AD2"/>
    <w:rsid w:val="00042B68"/>
    <w:rsid w:val="00042DE0"/>
    <w:rsid w:val="00042E4B"/>
    <w:rsid w:val="00043034"/>
    <w:rsid w:val="00043058"/>
    <w:rsid w:val="000431AE"/>
    <w:rsid w:val="000434FE"/>
    <w:rsid w:val="00043598"/>
    <w:rsid w:val="000436D1"/>
    <w:rsid w:val="00043804"/>
    <w:rsid w:val="000438E8"/>
    <w:rsid w:val="00043982"/>
    <w:rsid w:val="00043A44"/>
    <w:rsid w:val="00043CAB"/>
    <w:rsid w:val="00043CB9"/>
    <w:rsid w:val="00043ED8"/>
    <w:rsid w:val="00043FFE"/>
    <w:rsid w:val="0004400F"/>
    <w:rsid w:val="0004404F"/>
    <w:rsid w:val="00044137"/>
    <w:rsid w:val="00044269"/>
    <w:rsid w:val="0004435F"/>
    <w:rsid w:val="000447B7"/>
    <w:rsid w:val="000447E8"/>
    <w:rsid w:val="00044817"/>
    <w:rsid w:val="0004481C"/>
    <w:rsid w:val="00044868"/>
    <w:rsid w:val="00044937"/>
    <w:rsid w:val="000449F5"/>
    <w:rsid w:val="00044CBA"/>
    <w:rsid w:val="00044F70"/>
    <w:rsid w:val="00045091"/>
    <w:rsid w:val="00045178"/>
    <w:rsid w:val="000452BC"/>
    <w:rsid w:val="000454C9"/>
    <w:rsid w:val="00045556"/>
    <w:rsid w:val="00045722"/>
    <w:rsid w:val="000458EE"/>
    <w:rsid w:val="00045E3F"/>
    <w:rsid w:val="00045ECF"/>
    <w:rsid w:val="000460B9"/>
    <w:rsid w:val="000467AE"/>
    <w:rsid w:val="000467C8"/>
    <w:rsid w:val="00046AE8"/>
    <w:rsid w:val="00046D35"/>
    <w:rsid w:val="00046D85"/>
    <w:rsid w:val="00046E6B"/>
    <w:rsid w:val="00046F0D"/>
    <w:rsid w:val="00046F93"/>
    <w:rsid w:val="00046FBD"/>
    <w:rsid w:val="000470B1"/>
    <w:rsid w:val="0004733E"/>
    <w:rsid w:val="00047543"/>
    <w:rsid w:val="000477E5"/>
    <w:rsid w:val="00047A35"/>
    <w:rsid w:val="00047A85"/>
    <w:rsid w:val="00047C69"/>
    <w:rsid w:val="00047DE4"/>
    <w:rsid w:val="00047DF2"/>
    <w:rsid w:val="00047F4E"/>
    <w:rsid w:val="00047F60"/>
    <w:rsid w:val="0005043C"/>
    <w:rsid w:val="00050592"/>
    <w:rsid w:val="0005075E"/>
    <w:rsid w:val="0005088E"/>
    <w:rsid w:val="00050DC6"/>
    <w:rsid w:val="00050DD4"/>
    <w:rsid w:val="000510B4"/>
    <w:rsid w:val="00051206"/>
    <w:rsid w:val="0005136E"/>
    <w:rsid w:val="000513E5"/>
    <w:rsid w:val="000514C7"/>
    <w:rsid w:val="00051727"/>
    <w:rsid w:val="00051782"/>
    <w:rsid w:val="00051816"/>
    <w:rsid w:val="0005182E"/>
    <w:rsid w:val="000518DA"/>
    <w:rsid w:val="00051920"/>
    <w:rsid w:val="0005196C"/>
    <w:rsid w:val="00051994"/>
    <w:rsid w:val="00051A41"/>
    <w:rsid w:val="00051A50"/>
    <w:rsid w:val="00051BC0"/>
    <w:rsid w:val="00051BCD"/>
    <w:rsid w:val="00051BDE"/>
    <w:rsid w:val="00051DCA"/>
    <w:rsid w:val="000521E9"/>
    <w:rsid w:val="00052416"/>
    <w:rsid w:val="00052547"/>
    <w:rsid w:val="00052C9F"/>
    <w:rsid w:val="00052E75"/>
    <w:rsid w:val="00052F4F"/>
    <w:rsid w:val="00053079"/>
    <w:rsid w:val="000530A6"/>
    <w:rsid w:val="000530F4"/>
    <w:rsid w:val="000530F8"/>
    <w:rsid w:val="000534BE"/>
    <w:rsid w:val="00053892"/>
    <w:rsid w:val="000538FC"/>
    <w:rsid w:val="00053938"/>
    <w:rsid w:val="000539A7"/>
    <w:rsid w:val="000539F9"/>
    <w:rsid w:val="00053A33"/>
    <w:rsid w:val="00053AB1"/>
    <w:rsid w:val="00053D9E"/>
    <w:rsid w:val="00054102"/>
    <w:rsid w:val="0005449C"/>
    <w:rsid w:val="0005457E"/>
    <w:rsid w:val="00054691"/>
    <w:rsid w:val="00054896"/>
    <w:rsid w:val="000548BD"/>
    <w:rsid w:val="00054B6D"/>
    <w:rsid w:val="00054C08"/>
    <w:rsid w:val="00054CF1"/>
    <w:rsid w:val="00054D73"/>
    <w:rsid w:val="000552C1"/>
    <w:rsid w:val="000554B1"/>
    <w:rsid w:val="000556E7"/>
    <w:rsid w:val="000556FF"/>
    <w:rsid w:val="0005574E"/>
    <w:rsid w:val="00055B7A"/>
    <w:rsid w:val="00055C40"/>
    <w:rsid w:val="00055CC3"/>
    <w:rsid w:val="00055EBA"/>
    <w:rsid w:val="000560BA"/>
    <w:rsid w:val="0005650E"/>
    <w:rsid w:val="00056831"/>
    <w:rsid w:val="000569D6"/>
    <w:rsid w:val="00056B99"/>
    <w:rsid w:val="00056BF6"/>
    <w:rsid w:val="00056C79"/>
    <w:rsid w:val="00056FF4"/>
    <w:rsid w:val="00057179"/>
    <w:rsid w:val="000572B9"/>
    <w:rsid w:val="0005746E"/>
    <w:rsid w:val="000575A5"/>
    <w:rsid w:val="00057604"/>
    <w:rsid w:val="0005765D"/>
    <w:rsid w:val="0005774C"/>
    <w:rsid w:val="000577F5"/>
    <w:rsid w:val="00057B71"/>
    <w:rsid w:val="00057C88"/>
    <w:rsid w:val="0006009D"/>
    <w:rsid w:val="000600D5"/>
    <w:rsid w:val="0006026A"/>
    <w:rsid w:val="0006026D"/>
    <w:rsid w:val="0006048E"/>
    <w:rsid w:val="00060696"/>
    <w:rsid w:val="000606AF"/>
    <w:rsid w:val="000606CB"/>
    <w:rsid w:val="000609DE"/>
    <w:rsid w:val="00060AC3"/>
    <w:rsid w:val="00060F41"/>
    <w:rsid w:val="00061355"/>
    <w:rsid w:val="0006158D"/>
    <w:rsid w:val="0006180C"/>
    <w:rsid w:val="000618C7"/>
    <w:rsid w:val="0006192F"/>
    <w:rsid w:val="00061B8F"/>
    <w:rsid w:val="00061CBB"/>
    <w:rsid w:val="00061DF6"/>
    <w:rsid w:val="00061E63"/>
    <w:rsid w:val="00062009"/>
    <w:rsid w:val="000621FA"/>
    <w:rsid w:val="000621FD"/>
    <w:rsid w:val="00062202"/>
    <w:rsid w:val="00062455"/>
    <w:rsid w:val="000624ED"/>
    <w:rsid w:val="00062794"/>
    <w:rsid w:val="000628D2"/>
    <w:rsid w:val="00062ADC"/>
    <w:rsid w:val="00062B9A"/>
    <w:rsid w:val="00062D5F"/>
    <w:rsid w:val="00062F23"/>
    <w:rsid w:val="000630AE"/>
    <w:rsid w:val="00063164"/>
    <w:rsid w:val="0006335F"/>
    <w:rsid w:val="000633B0"/>
    <w:rsid w:val="0006367C"/>
    <w:rsid w:val="00063750"/>
    <w:rsid w:val="000637A9"/>
    <w:rsid w:val="00063A4E"/>
    <w:rsid w:val="00063BD8"/>
    <w:rsid w:val="0006432D"/>
    <w:rsid w:val="00064391"/>
    <w:rsid w:val="0006448C"/>
    <w:rsid w:val="00064632"/>
    <w:rsid w:val="000647C0"/>
    <w:rsid w:val="00064971"/>
    <w:rsid w:val="00064A31"/>
    <w:rsid w:val="00064C0D"/>
    <w:rsid w:val="00064F19"/>
    <w:rsid w:val="00064FAB"/>
    <w:rsid w:val="0006508B"/>
    <w:rsid w:val="0006511B"/>
    <w:rsid w:val="000652DA"/>
    <w:rsid w:val="0006543F"/>
    <w:rsid w:val="00065508"/>
    <w:rsid w:val="000655C4"/>
    <w:rsid w:val="00065637"/>
    <w:rsid w:val="00065841"/>
    <w:rsid w:val="000658B0"/>
    <w:rsid w:val="000659A9"/>
    <w:rsid w:val="00065C59"/>
    <w:rsid w:val="00065C67"/>
    <w:rsid w:val="00065CF3"/>
    <w:rsid w:val="00065F11"/>
    <w:rsid w:val="00065FAD"/>
    <w:rsid w:val="00066130"/>
    <w:rsid w:val="00066147"/>
    <w:rsid w:val="00066607"/>
    <w:rsid w:val="00066636"/>
    <w:rsid w:val="000666E2"/>
    <w:rsid w:val="000668FF"/>
    <w:rsid w:val="00066C32"/>
    <w:rsid w:val="00066ECE"/>
    <w:rsid w:val="00066FC3"/>
    <w:rsid w:val="000670F6"/>
    <w:rsid w:val="00067752"/>
    <w:rsid w:val="00067942"/>
    <w:rsid w:val="0006794E"/>
    <w:rsid w:val="00067D44"/>
    <w:rsid w:val="00067D8E"/>
    <w:rsid w:val="00067DE5"/>
    <w:rsid w:val="00067ED2"/>
    <w:rsid w:val="00067F1A"/>
    <w:rsid w:val="00067F25"/>
    <w:rsid w:val="0007005E"/>
    <w:rsid w:val="000701DE"/>
    <w:rsid w:val="00070235"/>
    <w:rsid w:val="000702C9"/>
    <w:rsid w:val="000702D3"/>
    <w:rsid w:val="00070773"/>
    <w:rsid w:val="000708C1"/>
    <w:rsid w:val="00070A79"/>
    <w:rsid w:val="00070E1E"/>
    <w:rsid w:val="0007104E"/>
    <w:rsid w:val="000714E2"/>
    <w:rsid w:val="00071553"/>
    <w:rsid w:val="000716E4"/>
    <w:rsid w:val="00071775"/>
    <w:rsid w:val="00071904"/>
    <w:rsid w:val="0007199D"/>
    <w:rsid w:val="00071E21"/>
    <w:rsid w:val="00072162"/>
    <w:rsid w:val="0007217C"/>
    <w:rsid w:val="00072261"/>
    <w:rsid w:val="00072310"/>
    <w:rsid w:val="00072311"/>
    <w:rsid w:val="00072490"/>
    <w:rsid w:val="000726C1"/>
    <w:rsid w:val="000728DA"/>
    <w:rsid w:val="000728E7"/>
    <w:rsid w:val="00072983"/>
    <w:rsid w:val="00072C16"/>
    <w:rsid w:val="00072C70"/>
    <w:rsid w:val="00072D9D"/>
    <w:rsid w:val="00072FDB"/>
    <w:rsid w:val="0007310B"/>
    <w:rsid w:val="00073165"/>
    <w:rsid w:val="00073353"/>
    <w:rsid w:val="000733C7"/>
    <w:rsid w:val="00073597"/>
    <w:rsid w:val="000736F9"/>
    <w:rsid w:val="00073A0F"/>
    <w:rsid w:val="00073BB5"/>
    <w:rsid w:val="00073C53"/>
    <w:rsid w:val="00073D91"/>
    <w:rsid w:val="00073FE1"/>
    <w:rsid w:val="00074018"/>
    <w:rsid w:val="00074247"/>
    <w:rsid w:val="00074264"/>
    <w:rsid w:val="0007432E"/>
    <w:rsid w:val="000743C3"/>
    <w:rsid w:val="00074552"/>
    <w:rsid w:val="000746A1"/>
    <w:rsid w:val="0007477B"/>
    <w:rsid w:val="00074AF0"/>
    <w:rsid w:val="00074B91"/>
    <w:rsid w:val="00074BDE"/>
    <w:rsid w:val="00074C0D"/>
    <w:rsid w:val="00074D9C"/>
    <w:rsid w:val="00075084"/>
    <w:rsid w:val="0007560D"/>
    <w:rsid w:val="000756BA"/>
    <w:rsid w:val="0007592F"/>
    <w:rsid w:val="00075981"/>
    <w:rsid w:val="00075A46"/>
    <w:rsid w:val="00075C00"/>
    <w:rsid w:val="000761A3"/>
    <w:rsid w:val="000761DA"/>
    <w:rsid w:val="0007637D"/>
    <w:rsid w:val="00076524"/>
    <w:rsid w:val="0007685B"/>
    <w:rsid w:val="000768D2"/>
    <w:rsid w:val="0007697F"/>
    <w:rsid w:val="000769EC"/>
    <w:rsid w:val="00076A80"/>
    <w:rsid w:val="00076AAB"/>
    <w:rsid w:val="00076B9B"/>
    <w:rsid w:val="00076BEB"/>
    <w:rsid w:val="00076F29"/>
    <w:rsid w:val="00077132"/>
    <w:rsid w:val="000771E5"/>
    <w:rsid w:val="0007721C"/>
    <w:rsid w:val="000772D4"/>
    <w:rsid w:val="000775BF"/>
    <w:rsid w:val="000779B4"/>
    <w:rsid w:val="00077B8E"/>
    <w:rsid w:val="00077C7D"/>
    <w:rsid w:val="00077FB5"/>
    <w:rsid w:val="00080165"/>
    <w:rsid w:val="000802E6"/>
    <w:rsid w:val="0008040B"/>
    <w:rsid w:val="00080420"/>
    <w:rsid w:val="000804E9"/>
    <w:rsid w:val="000804FA"/>
    <w:rsid w:val="000807D0"/>
    <w:rsid w:val="000808DA"/>
    <w:rsid w:val="00080904"/>
    <w:rsid w:val="00080C0A"/>
    <w:rsid w:val="00080E88"/>
    <w:rsid w:val="00080F30"/>
    <w:rsid w:val="00081212"/>
    <w:rsid w:val="000817C9"/>
    <w:rsid w:val="000817D7"/>
    <w:rsid w:val="00081898"/>
    <w:rsid w:val="00081A10"/>
    <w:rsid w:val="00081B55"/>
    <w:rsid w:val="00081BBB"/>
    <w:rsid w:val="00081C49"/>
    <w:rsid w:val="00081CC7"/>
    <w:rsid w:val="00081D3F"/>
    <w:rsid w:val="00081F86"/>
    <w:rsid w:val="0008214C"/>
    <w:rsid w:val="00082307"/>
    <w:rsid w:val="0008241A"/>
    <w:rsid w:val="00082562"/>
    <w:rsid w:val="000825EF"/>
    <w:rsid w:val="0008283A"/>
    <w:rsid w:val="00082A47"/>
    <w:rsid w:val="00082ABB"/>
    <w:rsid w:val="00082B53"/>
    <w:rsid w:val="00082C94"/>
    <w:rsid w:val="00082D5D"/>
    <w:rsid w:val="00082E17"/>
    <w:rsid w:val="00082FBE"/>
    <w:rsid w:val="00083049"/>
    <w:rsid w:val="00083313"/>
    <w:rsid w:val="00083408"/>
    <w:rsid w:val="00083489"/>
    <w:rsid w:val="00083532"/>
    <w:rsid w:val="0008356C"/>
    <w:rsid w:val="000836D3"/>
    <w:rsid w:val="000837A8"/>
    <w:rsid w:val="00083988"/>
    <w:rsid w:val="00083B42"/>
    <w:rsid w:val="00083B65"/>
    <w:rsid w:val="00083CC4"/>
    <w:rsid w:val="00083DDB"/>
    <w:rsid w:val="00083DF7"/>
    <w:rsid w:val="0008412A"/>
    <w:rsid w:val="00084434"/>
    <w:rsid w:val="0008455B"/>
    <w:rsid w:val="00084866"/>
    <w:rsid w:val="00084A7D"/>
    <w:rsid w:val="00084CFB"/>
    <w:rsid w:val="00084D0B"/>
    <w:rsid w:val="00084ED8"/>
    <w:rsid w:val="00084F84"/>
    <w:rsid w:val="0008520B"/>
    <w:rsid w:val="000853C5"/>
    <w:rsid w:val="00085A22"/>
    <w:rsid w:val="00085C9C"/>
    <w:rsid w:val="00085E28"/>
    <w:rsid w:val="00085E61"/>
    <w:rsid w:val="000861E5"/>
    <w:rsid w:val="0008657B"/>
    <w:rsid w:val="00086678"/>
    <w:rsid w:val="0008671F"/>
    <w:rsid w:val="00086792"/>
    <w:rsid w:val="00086840"/>
    <w:rsid w:val="000868ED"/>
    <w:rsid w:val="00086AB5"/>
    <w:rsid w:val="00086D91"/>
    <w:rsid w:val="00086E8C"/>
    <w:rsid w:val="0008706D"/>
    <w:rsid w:val="000870D6"/>
    <w:rsid w:val="0008721D"/>
    <w:rsid w:val="00087449"/>
    <w:rsid w:val="0008760C"/>
    <w:rsid w:val="00087AA5"/>
    <w:rsid w:val="00087B8A"/>
    <w:rsid w:val="00087B9C"/>
    <w:rsid w:val="00087CFD"/>
    <w:rsid w:val="00087D3E"/>
    <w:rsid w:val="000901F2"/>
    <w:rsid w:val="0009032A"/>
    <w:rsid w:val="0009036C"/>
    <w:rsid w:val="000904CB"/>
    <w:rsid w:val="0009077F"/>
    <w:rsid w:val="0009079D"/>
    <w:rsid w:val="00090916"/>
    <w:rsid w:val="000909FC"/>
    <w:rsid w:val="00090AC3"/>
    <w:rsid w:val="00090FDB"/>
    <w:rsid w:val="00091052"/>
    <w:rsid w:val="000911E1"/>
    <w:rsid w:val="000912CF"/>
    <w:rsid w:val="0009140D"/>
    <w:rsid w:val="00091495"/>
    <w:rsid w:val="00091619"/>
    <w:rsid w:val="00091751"/>
    <w:rsid w:val="000917E2"/>
    <w:rsid w:val="0009185E"/>
    <w:rsid w:val="00091879"/>
    <w:rsid w:val="000919FC"/>
    <w:rsid w:val="00091AE1"/>
    <w:rsid w:val="00091D1A"/>
    <w:rsid w:val="00092553"/>
    <w:rsid w:val="0009260C"/>
    <w:rsid w:val="0009267B"/>
    <w:rsid w:val="000926A0"/>
    <w:rsid w:val="00092730"/>
    <w:rsid w:val="000927A7"/>
    <w:rsid w:val="000929F8"/>
    <w:rsid w:val="00092BA3"/>
    <w:rsid w:val="00092CF9"/>
    <w:rsid w:val="00092DDC"/>
    <w:rsid w:val="00092E1B"/>
    <w:rsid w:val="00092FFE"/>
    <w:rsid w:val="00093021"/>
    <w:rsid w:val="0009318F"/>
    <w:rsid w:val="00093274"/>
    <w:rsid w:val="000932C3"/>
    <w:rsid w:val="000933BA"/>
    <w:rsid w:val="00093537"/>
    <w:rsid w:val="0009353E"/>
    <w:rsid w:val="00093609"/>
    <w:rsid w:val="00093651"/>
    <w:rsid w:val="00093655"/>
    <w:rsid w:val="000936A8"/>
    <w:rsid w:val="00093844"/>
    <w:rsid w:val="000938FB"/>
    <w:rsid w:val="00093912"/>
    <w:rsid w:val="000939F5"/>
    <w:rsid w:val="00093A3B"/>
    <w:rsid w:val="00093DDA"/>
    <w:rsid w:val="00093EB6"/>
    <w:rsid w:val="000943EA"/>
    <w:rsid w:val="000943F3"/>
    <w:rsid w:val="000944E9"/>
    <w:rsid w:val="00094502"/>
    <w:rsid w:val="00094772"/>
    <w:rsid w:val="0009478E"/>
    <w:rsid w:val="000948B7"/>
    <w:rsid w:val="00094B90"/>
    <w:rsid w:val="00094B99"/>
    <w:rsid w:val="000950AD"/>
    <w:rsid w:val="00095238"/>
    <w:rsid w:val="00095354"/>
    <w:rsid w:val="00095444"/>
    <w:rsid w:val="0009546C"/>
    <w:rsid w:val="00095510"/>
    <w:rsid w:val="0009569B"/>
    <w:rsid w:val="00095B11"/>
    <w:rsid w:val="00095CC4"/>
    <w:rsid w:val="00095CD4"/>
    <w:rsid w:val="00095CDA"/>
    <w:rsid w:val="00095F2F"/>
    <w:rsid w:val="00096015"/>
    <w:rsid w:val="00096028"/>
    <w:rsid w:val="000964EC"/>
    <w:rsid w:val="0009652B"/>
    <w:rsid w:val="00096575"/>
    <w:rsid w:val="000965EA"/>
    <w:rsid w:val="00096630"/>
    <w:rsid w:val="000967BD"/>
    <w:rsid w:val="000968BA"/>
    <w:rsid w:val="00096A47"/>
    <w:rsid w:val="00096A5E"/>
    <w:rsid w:val="00096C9E"/>
    <w:rsid w:val="0009734D"/>
    <w:rsid w:val="00097413"/>
    <w:rsid w:val="00097552"/>
    <w:rsid w:val="000976FF"/>
    <w:rsid w:val="0009789D"/>
    <w:rsid w:val="000979F9"/>
    <w:rsid w:val="00097A83"/>
    <w:rsid w:val="00097B31"/>
    <w:rsid w:val="00097CFD"/>
    <w:rsid w:val="00097DAE"/>
    <w:rsid w:val="00097E01"/>
    <w:rsid w:val="00097E2C"/>
    <w:rsid w:val="00097FEF"/>
    <w:rsid w:val="000A0432"/>
    <w:rsid w:val="000A06B0"/>
    <w:rsid w:val="000A08BF"/>
    <w:rsid w:val="000A0A40"/>
    <w:rsid w:val="000A0A90"/>
    <w:rsid w:val="000A0BBA"/>
    <w:rsid w:val="000A0D40"/>
    <w:rsid w:val="000A0E77"/>
    <w:rsid w:val="000A0F4D"/>
    <w:rsid w:val="000A117F"/>
    <w:rsid w:val="000A1486"/>
    <w:rsid w:val="000A163E"/>
    <w:rsid w:val="000A16AB"/>
    <w:rsid w:val="000A18A1"/>
    <w:rsid w:val="000A19F3"/>
    <w:rsid w:val="000A1BA6"/>
    <w:rsid w:val="000A1E55"/>
    <w:rsid w:val="000A2141"/>
    <w:rsid w:val="000A22B8"/>
    <w:rsid w:val="000A2516"/>
    <w:rsid w:val="000A256C"/>
    <w:rsid w:val="000A2605"/>
    <w:rsid w:val="000A2637"/>
    <w:rsid w:val="000A2640"/>
    <w:rsid w:val="000A2683"/>
    <w:rsid w:val="000A2696"/>
    <w:rsid w:val="000A2885"/>
    <w:rsid w:val="000A2A21"/>
    <w:rsid w:val="000A2AC4"/>
    <w:rsid w:val="000A2B1D"/>
    <w:rsid w:val="000A2C1E"/>
    <w:rsid w:val="000A2C8E"/>
    <w:rsid w:val="000A2CAE"/>
    <w:rsid w:val="000A2F64"/>
    <w:rsid w:val="000A3065"/>
    <w:rsid w:val="000A3104"/>
    <w:rsid w:val="000A31D7"/>
    <w:rsid w:val="000A3407"/>
    <w:rsid w:val="000A36C7"/>
    <w:rsid w:val="000A3970"/>
    <w:rsid w:val="000A3C04"/>
    <w:rsid w:val="000A3D1F"/>
    <w:rsid w:val="000A3D75"/>
    <w:rsid w:val="000A3D90"/>
    <w:rsid w:val="000A409E"/>
    <w:rsid w:val="000A416E"/>
    <w:rsid w:val="000A44BB"/>
    <w:rsid w:val="000A44D6"/>
    <w:rsid w:val="000A45EB"/>
    <w:rsid w:val="000A4668"/>
    <w:rsid w:val="000A46FC"/>
    <w:rsid w:val="000A47A5"/>
    <w:rsid w:val="000A4968"/>
    <w:rsid w:val="000A4A91"/>
    <w:rsid w:val="000A4B20"/>
    <w:rsid w:val="000A4C1F"/>
    <w:rsid w:val="000A4C67"/>
    <w:rsid w:val="000A4DBC"/>
    <w:rsid w:val="000A4EF9"/>
    <w:rsid w:val="000A4FC7"/>
    <w:rsid w:val="000A504E"/>
    <w:rsid w:val="000A5277"/>
    <w:rsid w:val="000A527F"/>
    <w:rsid w:val="000A532E"/>
    <w:rsid w:val="000A5409"/>
    <w:rsid w:val="000A542A"/>
    <w:rsid w:val="000A55BB"/>
    <w:rsid w:val="000A5734"/>
    <w:rsid w:val="000A574D"/>
    <w:rsid w:val="000A581C"/>
    <w:rsid w:val="000A599A"/>
    <w:rsid w:val="000A5C7B"/>
    <w:rsid w:val="000A5D30"/>
    <w:rsid w:val="000A5FF6"/>
    <w:rsid w:val="000A6127"/>
    <w:rsid w:val="000A6216"/>
    <w:rsid w:val="000A6270"/>
    <w:rsid w:val="000A6396"/>
    <w:rsid w:val="000A657B"/>
    <w:rsid w:val="000A665A"/>
    <w:rsid w:val="000A681F"/>
    <w:rsid w:val="000A683F"/>
    <w:rsid w:val="000A6913"/>
    <w:rsid w:val="000A6D49"/>
    <w:rsid w:val="000A6E37"/>
    <w:rsid w:val="000A711B"/>
    <w:rsid w:val="000A727E"/>
    <w:rsid w:val="000A7365"/>
    <w:rsid w:val="000A761E"/>
    <w:rsid w:val="000A7961"/>
    <w:rsid w:val="000A79D8"/>
    <w:rsid w:val="000A7C66"/>
    <w:rsid w:val="000A7C7D"/>
    <w:rsid w:val="000A7D6E"/>
    <w:rsid w:val="000A7E5A"/>
    <w:rsid w:val="000A7F7A"/>
    <w:rsid w:val="000A7F7F"/>
    <w:rsid w:val="000B00E6"/>
    <w:rsid w:val="000B03AC"/>
    <w:rsid w:val="000B0706"/>
    <w:rsid w:val="000B07E0"/>
    <w:rsid w:val="000B0820"/>
    <w:rsid w:val="000B0A2B"/>
    <w:rsid w:val="000B0AB6"/>
    <w:rsid w:val="000B0B6E"/>
    <w:rsid w:val="000B10E5"/>
    <w:rsid w:val="000B11C6"/>
    <w:rsid w:val="000B1463"/>
    <w:rsid w:val="000B16A4"/>
    <w:rsid w:val="000B171F"/>
    <w:rsid w:val="000B177F"/>
    <w:rsid w:val="000B17D3"/>
    <w:rsid w:val="000B1928"/>
    <w:rsid w:val="000B1BC3"/>
    <w:rsid w:val="000B1C92"/>
    <w:rsid w:val="000B1E0A"/>
    <w:rsid w:val="000B1EF8"/>
    <w:rsid w:val="000B20C4"/>
    <w:rsid w:val="000B2444"/>
    <w:rsid w:val="000B25AE"/>
    <w:rsid w:val="000B2A3D"/>
    <w:rsid w:val="000B2A77"/>
    <w:rsid w:val="000B2AB6"/>
    <w:rsid w:val="000B2ABA"/>
    <w:rsid w:val="000B30AE"/>
    <w:rsid w:val="000B30DC"/>
    <w:rsid w:val="000B34A9"/>
    <w:rsid w:val="000B3653"/>
    <w:rsid w:val="000B3869"/>
    <w:rsid w:val="000B39B6"/>
    <w:rsid w:val="000B3ABB"/>
    <w:rsid w:val="000B3CFB"/>
    <w:rsid w:val="000B3D7A"/>
    <w:rsid w:val="000B3F90"/>
    <w:rsid w:val="000B4031"/>
    <w:rsid w:val="000B4141"/>
    <w:rsid w:val="000B4171"/>
    <w:rsid w:val="000B4237"/>
    <w:rsid w:val="000B4410"/>
    <w:rsid w:val="000B4821"/>
    <w:rsid w:val="000B49DA"/>
    <w:rsid w:val="000B4D7C"/>
    <w:rsid w:val="000B507D"/>
    <w:rsid w:val="000B53DE"/>
    <w:rsid w:val="000B54B4"/>
    <w:rsid w:val="000B5540"/>
    <w:rsid w:val="000B56C5"/>
    <w:rsid w:val="000B5955"/>
    <w:rsid w:val="000B5A72"/>
    <w:rsid w:val="000B5AE7"/>
    <w:rsid w:val="000B5B72"/>
    <w:rsid w:val="000B5BEB"/>
    <w:rsid w:val="000B5BEC"/>
    <w:rsid w:val="000B5D80"/>
    <w:rsid w:val="000B5DE5"/>
    <w:rsid w:val="000B5F86"/>
    <w:rsid w:val="000B60B5"/>
    <w:rsid w:val="000B64BB"/>
    <w:rsid w:val="000B65DC"/>
    <w:rsid w:val="000B67CE"/>
    <w:rsid w:val="000B67D1"/>
    <w:rsid w:val="000B681B"/>
    <w:rsid w:val="000B68B2"/>
    <w:rsid w:val="000B6B51"/>
    <w:rsid w:val="000B6E36"/>
    <w:rsid w:val="000B74C5"/>
    <w:rsid w:val="000B76DB"/>
    <w:rsid w:val="000B771B"/>
    <w:rsid w:val="000B7869"/>
    <w:rsid w:val="000B78AA"/>
    <w:rsid w:val="000B79BF"/>
    <w:rsid w:val="000C005E"/>
    <w:rsid w:val="000C023C"/>
    <w:rsid w:val="000C024F"/>
    <w:rsid w:val="000C025A"/>
    <w:rsid w:val="000C04CE"/>
    <w:rsid w:val="000C0541"/>
    <w:rsid w:val="000C06FD"/>
    <w:rsid w:val="000C09B2"/>
    <w:rsid w:val="000C0A74"/>
    <w:rsid w:val="000C0B99"/>
    <w:rsid w:val="000C0BE3"/>
    <w:rsid w:val="000C0EFF"/>
    <w:rsid w:val="000C1015"/>
    <w:rsid w:val="000C10CD"/>
    <w:rsid w:val="000C115B"/>
    <w:rsid w:val="000C12A9"/>
    <w:rsid w:val="000C1302"/>
    <w:rsid w:val="000C14D3"/>
    <w:rsid w:val="000C1959"/>
    <w:rsid w:val="000C19F3"/>
    <w:rsid w:val="000C1C51"/>
    <w:rsid w:val="000C1CF8"/>
    <w:rsid w:val="000C1D28"/>
    <w:rsid w:val="000C1D94"/>
    <w:rsid w:val="000C21C9"/>
    <w:rsid w:val="000C24F0"/>
    <w:rsid w:val="000C259D"/>
    <w:rsid w:val="000C25C8"/>
    <w:rsid w:val="000C2603"/>
    <w:rsid w:val="000C26D8"/>
    <w:rsid w:val="000C2723"/>
    <w:rsid w:val="000C2839"/>
    <w:rsid w:val="000C298E"/>
    <w:rsid w:val="000C2A19"/>
    <w:rsid w:val="000C2F60"/>
    <w:rsid w:val="000C317E"/>
    <w:rsid w:val="000C3889"/>
    <w:rsid w:val="000C3917"/>
    <w:rsid w:val="000C39B3"/>
    <w:rsid w:val="000C3AD4"/>
    <w:rsid w:val="000C3BA8"/>
    <w:rsid w:val="000C416B"/>
    <w:rsid w:val="000C4194"/>
    <w:rsid w:val="000C43CD"/>
    <w:rsid w:val="000C4414"/>
    <w:rsid w:val="000C4428"/>
    <w:rsid w:val="000C44C2"/>
    <w:rsid w:val="000C4506"/>
    <w:rsid w:val="000C47F8"/>
    <w:rsid w:val="000C4BEF"/>
    <w:rsid w:val="000C4DFC"/>
    <w:rsid w:val="000C4E44"/>
    <w:rsid w:val="000C5287"/>
    <w:rsid w:val="000C550E"/>
    <w:rsid w:val="000C55AB"/>
    <w:rsid w:val="000C58A4"/>
    <w:rsid w:val="000C5A7F"/>
    <w:rsid w:val="000C5EF3"/>
    <w:rsid w:val="000C5F7B"/>
    <w:rsid w:val="000C6099"/>
    <w:rsid w:val="000C61BC"/>
    <w:rsid w:val="000C6377"/>
    <w:rsid w:val="000C63F0"/>
    <w:rsid w:val="000C64C2"/>
    <w:rsid w:val="000C64C9"/>
    <w:rsid w:val="000C655B"/>
    <w:rsid w:val="000C6786"/>
    <w:rsid w:val="000C69F2"/>
    <w:rsid w:val="000C6CEA"/>
    <w:rsid w:val="000C6D23"/>
    <w:rsid w:val="000C6DDF"/>
    <w:rsid w:val="000C6DE9"/>
    <w:rsid w:val="000C6E70"/>
    <w:rsid w:val="000C6F6E"/>
    <w:rsid w:val="000C6FE9"/>
    <w:rsid w:val="000C76FE"/>
    <w:rsid w:val="000C77EB"/>
    <w:rsid w:val="000C794F"/>
    <w:rsid w:val="000C7A74"/>
    <w:rsid w:val="000C7B47"/>
    <w:rsid w:val="000C7CFF"/>
    <w:rsid w:val="000C7DC2"/>
    <w:rsid w:val="000D0245"/>
    <w:rsid w:val="000D0466"/>
    <w:rsid w:val="000D04C7"/>
    <w:rsid w:val="000D05A9"/>
    <w:rsid w:val="000D06A0"/>
    <w:rsid w:val="000D06C9"/>
    <w:rsid w:val="000D075B"/>
    <w:rsid w:val="000D0A81"/>
    <w:rsid w:val="000D0B19"/>
    <w:rsid w:val="000D0C5C"/>
    <w:rsid w:val="000D0CB7"/>
    <w:rsid w:val="000D0DA2"/>
    <w:rsid w:val="000D10EC"/>
    <w:rsid w:val="000D14B5"/>
    <w:rsid w:val="000D1546"/>
    <w:rsid w:val="000D18D7"/>
    <w:rsid w:val="000D198F"/>
    <w:rsid w:val="000D1C3D"/>
    <w:rsid w:val="000D1C4D"/>
    <w:rsid w:val="000D1CCF"/>
    <w:rsid w:val="000D1E86"/>
    <w:rsid w:val="000D2162"/>
    <w:rsid w:val="000D2190"/>
    <w:rsid w:val="000D23A5"/>
    <w:rsid w:val="000D23DB"/>
    <w:rsid w:val="000D2434"/>
    <w:rsid w:val="000D2462"/>
    <w:rsid w:val="000D24FB"/>
    <w:rsid w:val="000D2751"/>
    <w:rsid w:val="000D2773"/>
    <w:rsid w:val="000D27CB"/>
    <w:rsid w:val="000D29E4"/>
    <w:rsid w:val="000D2A07"/>
    <w:rsid w:val="000D2CD8"/>
    <w:rsid w:val="000D2D5F"/>
    <w:rsid w:val="000D2E4F"/>
    <w:rsid w:val="000D2EB0"/>
    <w:rsid w:val="000D2FC6"/>
    <w:rsid w:val="000D303F"/>
    <w:rsid w:val="000D304D"/>
    <w:rsid w:val="000D3175"/>
    <w:rsid w:val="000D3240"/>
    <w:rsid w:val="000D3393"/>
    <w:rsid w:val="000D33CC"/>
    <w:rsid w:val="000D340E"/>
    <w:rsid w:val="000D3580"/>
    <w:rsid w:val="000D36FB"/>
    <w:rsid w:val="000D3706"/>
    <w:rsid w:val="000D382B"/>
    <w:rsid w:val="000D3919"/>
    <w:rsid w:val="000D3A65"/>
    <w:rsid w:val="000D3CE6"/>
    <w:rsid w:val="000D407C"/>
    <w:rsid w:val="000D4190"/>
    <w:rsid w:val="000D428B"/>
    <w:rsid w:val="000D43C2"/>
    <w:rsid w:val="000D44CE"/>
    <w:rsid w:val="000D484A"/>
    <w:rsid w:val="000D48A0"/>
    <w:rsid w:val="000D4AAC"/>
    <w:rsid w:val="000D4D69"/>
    <w:rsid w:val="000D4EE9"/>
    <w:rsid w:val="000D55C4"/>
    <w:rsid w:val="000D561E"/>
    <w:rsid w:val="000D56D8"/>
    <w:rsid w:val="000D580D"/>
    <w:rsid w:val="000D5910"/>
    <w:rsid w:val="000D596B"/>
    <w:rsid w:val="000D5A35"/>
    <w:rsid w:val="000D5AC3"/>
    <w:rsid w:val="000D5ADB"/>
    <w:rsid w:val="000D5C72"/>
    <w:rsid w:val="000D5D2D"/>
    <w:rsid w:val="000D5EF6"/>
    <w:rsid w:val="000D5FDD"/>
    <w:rsid w:val="000D605F"/>
    <w:rsid w:val="000D62E4"/>
    <w:rsid w:val="000D62FF"/>
    <w:rsid w:val="000D6426"/>
    <w:rsid w:val="000D645B"/>
    <w:rsid w:val="000D64A0"/>
    <w:rsid w:val="000D65F2"/>
    <w:rsid w:val="000D6636"/>
    <w:rsid w:val="000D6ABB"/>
    <w:rsid w:val="000D6BB0"/>
    <w:rsid w:val="000D6DFD"/>
    <w:rsid w:val="000D6F7D"/>
    <w:rsid w:val="000D7002"/>
    <w:rsid w:val="000D7361"/>
    <w:rsid w:val="000D7378"/>
    <w:rsid w:val="000D769C"/>
    <w:rsid w:val="000D7BFE"/>
    <w:rsid w:val="000D7C4F"/>
    <w:rsid w:val="000D7C80"/>
    <w:rsid w:val="000D7D09"/>
    <w:rsid w:val="000D7FD2"/>
    <w:rsid w:val="000E00E0"/>
    <w:rsid w:val="000E01EF"/>
    <w:rsid w:val="000E03F3"/>
    <w:rsid w:val="000E0555"/>
    <w:rsid w:val="000E0807"/>
    <w:rsid w:val="000E082B"/>
    <w:rsid w:val="000E0AE5"/>
    <w:rsid w:val="000E0DE6"/>
    <w:rsid w:val="000E0E22"/>
    <w:rsid w:val="000E0E46"/>
    <w:rsid w:val="000E0FCF"/>
    <w:rsid w:val="000E1159"/>
    <w:rsid w:val="000E131E"/>
    <w:rsid w:val="000E16A8"/>
    <w:rsid w:val="000E1BDF"/>
    <w:rsid w:val="000E1C67"/>
    <w:rsid w:val="000E1D13"/>
    <w:rsid w:val="000E1E18"/>
    <w:rsid w:val="000E26EE"/>
    <w:rsid w:val="000E2A02"/>
    <w:rsid w:val="000E2A3B"/>
    <w:rsid w:val="000E2B23"/>
    <w:rsid w:val="000E2B2A"/>
    <w:rsid w:val="000E2E17"/>
    <w:rsid w:val="000E2E82"/>
    <w:rsid w:val="000E32C2"/>
    <w:rsid w:val="000E352B"/>
    <w:rsid w:val="000E3569"/>
    <w:rsid w:val="000E3592"/>
    <w:rsid w:val="000E3691"/>
    <w:rsid w:val="000E3770"/>
    <w:rsid w:val="000E37CA"/>
    <w:rsid w:val="000E387B"/>
    <w:rsid w:val="000E3E14"/>
    <w:rsid w:val="000E4058"/>
    <w:rsid w:val="000E4137"/>
    <w:rsid w:val="000E415C"/>
    <w:rsid w:val="000E432E"/>
    <w:rsid w:val="000E435C"/>
    <w:rsid w:val="000E43A0"/>
    <w:rsid w:val="000E4512"/>
    <w:rsid w:val="000E4847"/>
    <w:rsid w:val="000E48CD"/>
    <w:rsid w:val="000E4999"/>
    <w:rsid w:val="000E4DBE"/>
    <w:rsid w:val="000E4E0B"/>
    <w:rsid w:val="000E4F05"/>
    <w:rsid w:val="000E558D"/>
    <w:rsid w:val="000E5648"/>
    <w:rsid w:val="000E58DB"/>
    <w:rsid w:val="000E5942"/>
    <w:rsid w:val="000E5C43"/>
    <w:rsid w:val="000E5E39"/>
    <w:rsid w:val="000E6186"/>
    <w:rsid w:val="000E626A"/>
    <w:rsid w:val="000E626B"/>
    <w:rsid w:val="000E6337"/>
    <w:rsid w:val="000E66A9"/>
    <w:rsid w:val="000E671D"/>
    <w:rsid w:val="000E682E"/>
    <w:rsid w:val="000E6862"/>
    <w:rsid w:val="000E6909"/>
    <w:rsid w:val="000E6E2C"/>
    <w:rsid w:val="000E6F12"/>
    <w:rsid w:val="000E6FF4"/>
    <w:rsid w:val="000E7218"/>
    <w:rsid w:val="000E7219"/>
    <w:rsid w:val="000E73C3"/>
    <w:rsid w:val="000E7420"/>
    <w:rsid w:val="000E76A7"/>
    <w:rsid w:val="000E7AD9"/>
    <w:rsid w:val="000E7B40"/>
    <w:rsid w:val="000E7BF5"/>
    <w:rsid w:val="000E7D89"/>
    <w:rsid w:val="000F0021"/>
    <w:rsid w:val="000F0273"/>
    <w:rsid w:val="000F05E9"/>
    <w:rsid w:val="000F066A"/>
    <w:rsid w:val="000F06C7"/>
    <w:rsid w:val="000F0C14"/>
    <w:rsid w:val="000F0FD2"/>
    <w:rsid w:val="000F1208"/>
    <w:rsid w:val="000F12BE"/>
    <w:rsid w:val="000F1342"/>
    <w:rsid w:val="000F1630"/>
    <w:rsid w:val="000F16C4"/>
    <w:rsid w:val="000F16D0"/>
    <w:rsid w:val="000F1774"/>
    <w:rsid w:val="000F1A4E"/>
    <w:rsid w:val="000F1C0A"/>
    <w:rsid w:val="000F1F5D"/>
    <w:rsid w:val="000F24BC"/>
    <w:rsid w:val="000F253C"/>
    <w:rsid w:val="000F25CD"/>
    <w:rsid w:val="000F26F4"/>
    <w:rsid w:val="000F29E1"/>
    <w:rsid w:val="000F2E48"/>
    <w:rsid w:val="000F2EC5"/>
    <w:rsid w:val="000F2F2E"/>
    <w:rsid w:val="000F2FCE"/>
    <w:rsid w:val="000F3200"/>
    <w:rsid w:val="000F327B"/>
    <w:rsid w:val="000F35C5"/>
    <w:rsid w:val="000F35C9"/>
    <w:rsid w:val="000F35CB"/>
    <w:rsid w:val="000F35F1"/>
    <w:rsid w:val="000F371B"/>
    <w:rsid w:val="000F37CA"/>
    <w:rsid w:val="000F3A8A"/>
    <w:rsid w:val="000F3B00"/>
    <w:rsid w:val="000F3CA3"/>
    <w:rsid w:val="000F3E09"/>
    <w:rsid w:val="000F4153"/>
    <w:rsid w:val="000F4174"/>
    <w:rsid w:val="000F4179"/>
    <w:rsid w:val="000F4448"/>
    <w:rsid w:val="000F461D"/>
    <w:rsid w:val="000F4B4F"/>
    <w:rsid w:val="000F4C0E"/>
    <w:rsid w:val="000F4DAF"/>
    <w:rsid w:val="000F4ED4"/>
    <w:rsid w:val="000F5155"/>
    <w:rsid w:val="000F522B"/>
    <w:rsid w:val="000F5626"/>
    <w:rsid w:val="000F5759"/>
    <w:rsid w:val="000F58B4"/>
    <w:rsid w:val="000F5D4C"/>
    <w:rsid w:val="000F5E2D"/>
    <w:rsid w:val="000F5F75"/>
    <w:rsid w:val="000F605C"/>
    <w:rsid w:val="000F60D5"/>
    <w:rsid w:val="000F62D5"/>
    <w:rsid w:val="000F630C"/>
    <w:rsid w:val="000F63E2"/>
    <w:rsid w:val="000F6430"/>
    <w:rsid w:val="000F644E"/>
    <w:rsid w:val="000F6616"/>
    <w:rsid w:val="000F6776"/>
    <w:rsid w:val="000F680B"/>
    <w:rsid w:val="000F6BD9"/>
    <w:rsid w:val="000F6C4A"/>
    <w:rsid w:val="000F6F35"/>
    <w:rsid w:val="000F6FAE"/>
    <w:rsid w:val="000F74DE"/>
    <w:rsid w:val="000F75D4"/>
    <w:rsid w:val="000F7B3D"/>
    <w:rsid w:val="000F7DA0"/>
    <w:rsid w:val="000F7F4A"/>
    <w:rsid w:val="000F7FE2"/>
    <w:rsid w:val="00100100"/>
    <w:rsid w:val="001001C3"/>
    <w:rsid w:val="001004BD"/>
    <w:rsid w:val="001005A7"/>
    <w:rsid w:val="00100804"/>
    <w:rsid w:val="00100866"/>
    <w:rsid w:val="00100A72"/>
    <w:rsid w:val="00100DC3"/>
    <w:rsid w:val="00101003"/>
    <w:rsid w:val="001011DB"/>
    <w:rsid w:val="001012E0"/>
    <w:rsid w:val="0010140E"/>
    <w:rsid w:val="001014A1"/>
    <w:rsid w:val="00101513"/>
    <w:rsid w:val="00101539"/>
    <w:rsid w:val="0010154A"/>
    <w:rsid w:val="001015DD"/>
    <w:rsid w:val="00101739"/>
    <w:rsid w:val="00101C17"/>
    <w:rsid w:val="00101DB0"/>
    <w:rsid w:val="00101F54"/>
    <w:rsid w:val="0010204A"/>
    <w:rsid w:val="001021DB"/>
    <w:rsid w:val="0010243D"/>
    <w:rsid w:val="0010280E"/>
    <w:rsid w:val="001028B3"/>
    <w:rsid w:val="00102BE6"/>
    <w:rsid w:val="00103466"/>
    <w:rsid w:val="00103548"/>
    <w:rsid w:val="00103954"/>
    <w:rsid w:val="00103C3B"/>
    <w:rsid w:val="00103D0D"/>
    <w:rsid w:val="00103D70"/>
    <w:rsid w:val="00103DB7"/>
    <w:rsid w:val="0010412B"/>
    <w:rsid w:val="0010426F"/>
    <w:rsid w:val="001042B5"/>
    <w:rsid w:val="0010437D"/>
    <w:rsid w:val="00104435"/>
    <w:rsid w:val="0010445E"/>
    <w:rsid w:val="00104A69"/>
    <w:rsid w:val="00104D13"/>
    <w:rsid w:val="00104D5E"/>
    <w:rsid w:val="00104D62"/>
    <w:rsid w:val="00104D74"/>
    <w:rsid w:val="00104E62"/>
    <w:rsid w:val="00104F47"/>
    <w:rsid w:val="00104F93"/>
    <w:rsid w:val="00104FD4"/>
    <w:rsid w:val="00105004"/>
    <w:rsid w:val="001050C3"/>
    <w:rsid w:val="001051C9"/>
    <w:rsid w:val="0010531C"/>
    <w:rsid w:val="001054F2"/>
    <w:rsid w:val="00105653"/>
    <w:rsid w:val="00105680"/>
    <w:rsid w:val="001056B4"/>
    <w:rsid w:val="00105705"/>
    <w:rsid w:val="001057F9"/>
    <w:rsid w:val="00105BB0"/>
    <w:rsid w:val="00105C5A"/>
    <w:rsid w:val="00105E19"/>
    <w:rsid w:val="00105E54"/>
    <w:rsid w:val="00106554"/>
    <w:rsid w:val="00106615"/>
    <w:rsid w:val="0010675B"/>
    <w:rsid w:val="001067D7"/>
    <w:rsid w:val="00106847"/>
    <w:rsid w:val="00106C37"/>
    <w:rsid w:val="00106C38"/>
    <w:rsid w:val="00106CF8"/>
    <w:rsid w:val="00106F0E"/>
    <w:rsid w:val="00106F3E"/>
    <w:rsid w:val="00107211"/>
    <w:rsid w:val="0010723E"/>
    <w:rsid w:val="00107286"/>
    <w:rsid w:val="00107300"/>
    <w:rsid w:val="00107341"/>
    <w:rsid w:val="001073FD"/>
    <w:rsid w:val="0010741E"/>
    <w:rsid w:val="0010750E"/>
    <w:rsid w:val="001075BD"/>
    <w:rsid w:val="00107774"/>
    <w:rsid w:val="001078F4"/>
    <w:rsid w:val="00107999"/>
    <w:rsid w:val="00107AEB"/>
    <w:rsid w:val="00107B48"/>
    <w:rsid w:val="00107B61"/>
    <w:rsid w:val="00107EF3"/>
    <w:rsid w:val="00107FC8"/>
    <w:rsid w:val="00110013"/>
    <w:rsid w:val="001102E4"/>
    <w:rsid w:val="00110357"/>
    <w:rsid w:val="0011042C"/>
    <w:rsid w:val="0011071B"/>
    <w:rsid w:val="0011079A"/>
    <w:rsid w:val="00110868"/>
    <w:rsid w:val="00110B51"/>
    <w:rsid w:val="00110BEA"/>
    <w:rsid w:val="00110CE7"/>
    <w:rsid w:val="00110D42"/>
    <w:rsid w:val="001110AD"/>
    <w:rsid w:val="001110ED"/>
    <w:rsid w:val="00111159"/>
    <w:rsid w:val="001113D1"/>
    <w:rsid w:val="001114B4"/>
    <w:rsid w:val="00111532"/>
    <w:rsid w:val="0011156B"/>
    <w:rsid w:val="001115B9"/>
    <w:rsid w:val="0011163A"/>
    <w:rsid w:val="001117F0"/>
    <w:rsid w:val="00111814"/>
    <w:rsid w:val="001118F6"/>
    <w:rsid w:val="00111983"/>
    <w:rsid w:val="00111C4C"/>
    <w:rsid w:val="00111CA6"/>
    <w:rsid w:val="00111DAB"/>
    <w:rsid w:val="00111E0A"/>
    <w:rsid w:val="00112039"/>
    <w:rsid w:val="001122B3"/>
    <w:rsid w:val="001123C4"/>
    <w:rsid w:val="00112751"/>
    <w:rsid w:val="00112802"/>
    <w:rsid w:val="00112A0D"/>
    <w:rsid w:val="00112A49"/>
    <w:rsid w:val="00112B86"/>
    <w:rsid w:val="00112E68"/>
    <w:rsid w:val="00112F62"/>
    <w:rsid w:val="00112FFF"/>
    <w:rsid w:val="0011315E"/>
    <w:rsid w:val="0011318B"/>
    <w:rsid w:val="001131F1"/>
    <w:rsid w:val="001133A1"/>
    <w:rsid w:val="00113524"/>
    <w:rsid w:val="00113691"/>
    <w:rsid w:val="001136D5"/>
    <w:rsid w:val="001137F8"/>
    <w:rsid w:val="00113B64"/>
    <w:rsid w:val="00113D8B"/>
    <w:rsid w:val="00113F4B"/>
    <w:rsid w:val="00113FF8"/>
    <w:rsid w:val="001142D8"/>
    <w:rsid w:val="0011445A"/>
    <w:rsid w:val="0011447D"/>
    <w:rsid w:val="001144A8"/>
    <w:rsid w:val="001144BF"/>
    <w:rsid w:val="00114C93"/>
    <w:rsid w:val="00114CF3"/>
    <w:rsid w:val="00114FC0"/>
    <w:rsid w:val="00115162"/>
    <w:rsid w:val="001151A4"/>
    <w:rsid w:val="001151B0"/>
    <w:rsid w:val="00115384"/>
    <w:rsid w:val="0011547B"/>
    <w:rsid w:val="00115759"/>
    <w:rsid w:val="00115817"/>
    <w:rsid w:val="00115990"/>
    <w:rsid w:val="00115A91"/>
    <w:rsid w:val="00115D12"/>
    <w:rsid w:val="00115D8E"/>
    <w:rsid w:val="0011640E"/>
    <w:rsid w:val="00116475"/>
    <w:rsid w:val="00116583"/>
    <w:rsid w:val="001167C7"/>
    <w:rsid w:val="00116838"/>
    <w:rsid w:val="00116A17"/>
    <w:rsid w:val="00116BFD"/>
    <w:rsid w:val="00116EED"/>
    <w:rsid w:val="00116F01"/>
    <w:rsid w:val="00116F8D"/>
    <w:rsid w:val="00116FDC"/>
    <w:rsid w:val="001170FC"/>
    <w:rsid w:val="001171F4"/>
    <w:rsid w:val="00117205"/>
    <w:rsid w:val="00117260"/>
    <w:rsid w:val="00117290"/>
    <w:rsid w:val="001174EA"/>
    <w:rsid w:val="001175C6"/>
    <w:rsid w:val="0011762C"/>
    <w:rsid w:val="00117716"/>
    <w:rsid w:val="00117776"/>
    <w:rsid w:val="00117797"/>
    <w:rsid w:val="001177A4"/>
    <w:rsid w:val="00117AE7"/>
    <w:rsid w:val="00117B8B"/>
    <w:rsid w:val="00117D16"/>
    <w:rsid w:val="00117D98"/>
    <w:rsid w:val="00117DF1"/>
    <w:rsid w:val="0012004C"/>
    <w:rsid w:val="00120083"/>
    <w:rsid w:val="00120158"/>
    <w:rsid w:val="001203CA"/>
    <w:rsid w:val="001203DF"/>
    <w:rsid w:val="0012040D"/>
    <w:rsid w:val="00120423"/>
    <w:rsid w:val="00120434"/>
    <w:rsid w:val="00120ABB"/>
    <w:rsid w:val="00120CF4"/>
    <w:rsid w:val="00120D8A"/>
    <w:rsid w:val="00120E21"/>
    <w:rsid w:val="00120FF3"/>
    <w:rsid w:val="0012107D"/>
    <w:rsid w:val="001211E9"/>
    <w:rsid w:val="001214BC"/>
    <w:rsid w:val="001217BA"/>
    <w:rsid w:val="00121986"/>
    <w:rsid w:val="001219D7"/>
    <w:rsid w:val="00121EFE"/>
    <w:rsid w:val="00121F95"/>
    <w:rsid w:val="00121FB8"/>
    <w:rsid w:val="001221E7"/>
    <w:rsid w:val="00122731"/>
    <w:rsid w:val="00122952"/>
    <w:rsid w:val="0012298A"/>
    <w:rsid w:val="001229B2"/>
    <w:rsid w:val="00122BF7"/>
    <w:rsid w:val="00122C0A"/>
    <w:rsid w:val="00122C21"/>
    <w:rsid w:val="00122F49"/>
    <w:rsid w:val="00122FCE"/>
    <w:rsid w:val="00123046"/>
    <w:rsid w:val="00123080"/>
    <w:rsid w:val="0012315E"/>
    <w:rsid w:val="00123264"/>
    <w:rsid w:val="00123577"/>
    <w:rsid w:val="0012386C"/>
    <w:rsid w:val="00123996"/>
    <w:rsid w:val="00123B93"/>
    <w:rsid w:val="00123BF7"/>
    <w:rsid w:val="00123DFA"/>
    <w:rsid w:val="00123E86"/>
    <w:rsid w:val="00123F38"/>
    <w:rsid w:val="00123FA0"/>
    <w:rsid w:val="0012404C"/>
    <w:rsid w:val="00124222"/>
    <w:rsid w:val="0012423F"/>
    <w:rsid w:val="00124309"/>
    <w:rsid w:val="001244D4"/>
    <w:rsid w:val="00124517"/>
    <w:rsid w:val="001246C7"/>
    <w:rsid w:val="001246F6"/>
    <w:rsid w:val="001246FB"/>
    <w:rsid w:val="001249FE"/>
    <w:rsid w:val="00124E5E"/>
    <w:rsid w:val="00124E81"/>
    <w:rsid w:val="00125263"/>
    <w:rsid w:val="00125355"/>
    <w:rsid w:val="00125487"/>
    <w:rsid w:val="00125908"/>
    <w:rsid w:val="00125963"/>
    <w:rsid w:val="00125B9F"/>
    <w:rsid w:val="00125BA5"/>
    <w:rsid w:val="00125BC2"/>
    <w:rsid w:val="00125CE4"/>
    <w:rsid w:val="00125F8A"/>
    <w:rsid w:val="00125FEE"/>
    <w:rsid w:val="001260C3"/>
    <w:rsid w:val="00126190"/>
    <w:rsid w:val="00126413"/>
    <w:rsid w:val="0012674B"/>
    <w:rsid w:val="00126860"/>
    <w:rsid w:val="00126B0C"/>
    <w:rsid w:val="00126C38"/>
    <w:rsid w:val="00126C96"/>
    <w:rsid w:val="00126D98"/>
    <w:rsid w:val="00126E6B"/>
    <w:rsid w:val="0012729C"/>
    <w:rsid w:val="001272CE"/>
    <w:rsid w:val="0012774C"/>
    <w:rsid w:val="00127975"/>
    <w:rsid w:val="00127B2C"/>
    <w:rsid w:val="0013000F"/>
    <w:rsid w:val="0013004A"/>
    <w:rsid w:val="00130207"/>
    <w:rsid w:val="00130241"/>
    <w:rsid w:val="0013031B"/>
    <w:rsid w:val="0013034C"/>
    <w:rsid w:val="00130890"/>
    <w:rsid w:val="001308AC"/>
    <w:rsid w:val="0013096C"/>
    <w:rsid w:val="00130975"/>
    <w:rsid w:val="001309B4"/>
    <w:rsid w:val="00130CDA"/>
    <w:rsid w:val="00130D97"/>
    <w:rsid w:val="001310ED"/>
    <w:rsid w:val="00131239"/>
    <w:rsid w:val="001312B5"/>
    <w:rsid w:val="0013160A"/>
    <w:rsid w:val="001316C2"/>
    <w:rsid w:val="0013175C"/>
    <w:rsid w:val="001318AB"/>
    <w:rsid w:val="00131AA4"/>
    <w:rsid w:val="00131EFD"/>
    <w:rsid w:val="00132040"/>
    <w:rsid w:val="001322EF"/>
    <w:rsid w:val="00132427"/>
    <w:rsid w:val="001324B3"/>
    <w:rsid w:val="0013260C"/>
    <w:rsid w:val="0013284A"/>
    <w:rsid w:val="0013292F"/>
    <w:rsid w:val="0013293B"/>
    <w:rsid w:val="00132A52"/>
    <w:rsid w:val="00132E4A"/>
    <w:rsid w:val="00132E9B"/>
    <w:rsid w:val="0013311E"/>
    <w:rsid w:val="001331D2"/>
    <w:rsid w:val="001332BE"/>
    <w:rsid w:val="0013358D"/>
    <w:rsid w:val="00133721"/>
    <w:rsid w:val="00133850"/>
    <w:rsid w:val="00133A9C"/>
    <w:rsid w:val="00133C46"/>
    <w:rsid w:val="00133C48"/>
    <w:rsid w:val="00133C66"/>
    <w:rsid w:val="00133CE7"/>
    <w:rsid w:val="00133E67"/>
    <w:rsid w:val="00133ED6"/>
    <w:rsid w:val="001342CB"/>
    <w:rsid w:val="0013464F"/>
    <w:rsid w:val="00134A28"/>
    <w:rsid w:val="00134DCE"/>
    <w:rsid w:val="0013518D"/>
    <w:rsid w:val="001352AD"/>
    <w:rsid w:val="001352C2"/>
    <w:rsid w:val="00135AC9"/>
    <w:rsid w:val="00135C3C"/>
    <w:rsid w:val="0013608B"/>
    <w:rsid w:val="00136150"/>
    <w:rsid w:val="0013624F"/>
    <w:rsid w:val="001365F0"/>
    <w:rsid w:val="00136624"/>
    <w:rsid w:val="0013667B"/>
    <w:rsid w:val="00136A5D"/>
    <w:rsid w:val="00136B7F"/>
    <w:rsid w:val="00136DC2"/>
    <w:rsid w:val="00136E09"/>
    <w:rsid w:val="00136E1E"/>
    <w:rsid w:val="00136F73"/>
    <w:rsid w:val="00137276"/>
    <w:rsid w:val="001372BE"/>
    <w:rsid w:val="00137605"/>
    <w:rsid w:val="001377D7"/>
    <w:rsid w:val="001378D3"/>
    <w:rsid w:val="001379A3"/>
    <w:rsid w:val="00137B74"/>
    <w:rsid w:val="00137DB1"/>
    <w:rsid w:val="00140077"/>
    <w:rsid w:val="001401D4"/>
    <w:rsid w:val="001403D1"/>
    <w:rsid w:val="0014040D"/>
    <w:rsid w:val="0014058C"/>
    <w:rsid w:val="001405DF"/>
    <w:rsid w:val="001405E4"/>
    <w:rsid w:val="00140670"/>
    <w:rsid w:val="0014069A"/>
    <w:rsid w:val="001407B8"/>
    <w:rsid w:val="00140BF0"/>
    <w:rsid w:val="00140D56"/>
    <w:rsid w:val="00140E89"/>
    <w:rsid w:val="00140F4C"/>
    <w:rsid w:val="00140FCA"/>
    <w:rsid w:val="00141184"/>
    <w:rsid w:val="00141215"/>
    <w:rsid w:val="001412F0"/>
    <w:rsid w:val="001413B0"/>
    <w:rsid w:val="0014148C"/>
    <w:rsid w:val="00141626"/>
    <w:rsid w:val="00141954"/>
    <w:rsid w:val="00141AA7"/>
    <w:rsid w:val="00141BC6"/>
    <w:rsid w:val="00141CD5"/>
    <w:rsid w:val="00141CEB"/>
    <w:rsid w:val="00141F9E"/>
    <w:rsid w:val="00141FB5"/>
    <w:rsid w:val="00141FE0"/>
    <w:rsid w:val="0014226C"/>
    <w:rsid w:val="00142348"/>
    <w:rsid w:val="00142B70"/>
    <w:rsid w:val="00142D55"/>
    <w:rsid w:val="00142E76"/>
    <w:rsid w:val="001431ED"/>
    <w:rsid w:val="001431F0"/>
    <w:rsid w:val="001434B9"/>
    <w:rsid w:val="00143563"/>
    <w:rsid w:val="00143638"/>
    <w:rsid w:val="001437A2"/>
    <w:rsid w:val="001437E2"/>
    <w:rsid w:val="001437E8"/>
    <w:rsid w:val="001437F6"/>
    <w:rsid w:val="00143866"/>
    <w:rsid w:val="00143A19"/>
    <w:rsid w:val="00143B08"/>
    <w:rsid w:val="00143B5D"/>
    <w:rsid w:val="00143D8D"/>
    <w:rsid w:val="00144137"/>
    <w:rsid w:val="0014419E"/>
    <w:rsid w:val="0014429B"/>
    <w:rsid w:val="00144413"/>
    <w:rsid w:val="001444C1"/>
    <w:rsid w:val="0014464A"/>
    <w:rsid w:val="00144AB0"/>
    <w:rsid w:val="00144BB8"/>
    <w:rsid w:val="00144BE2"/>
    <w:rsid w:val="00144CE0"/>
    <w:rsid w:val="00144D9D"/>
    <w:rsid w:val="00144E77"/>
    <w:rsid w:val="00144F3C"/>
    <w:rsid w:val="00145062"/>
    <w:rsid w:val="0014564F"/>
    <w:rsid w:val="001457EB"/>
    <w:rsid w:val="00145A89"/>
    <w:rsid w:val="00145AAC"/>
    <w:rsid w:val="00145B14"/>
    <w:rsid w:val="00145B81"/>
    <w:rsid w:val="00145BB9"/>
    <w:rsid w:val="00145D8C"/>
    <w:rsid w:val="00145E40"/>
    <w:rsid w:val="00145E52"/>
    <w:rsid w:val="0014630F"/>
    <w:rsid w:val="001466CB"/>
    <w:rsid w:val="00146938"/>
    <w:rsid w:val="00146BC1"/>
    <w:rsid w:val="00146C2B"/>
    <w:rsid w:val="00146CFB"/>
    <w:rsid w:val="00146D3C"/>
    <w:rsid w:val="00146EFF"/>
    <w:rsid w:val="00146F37"/>
    <w:rsid w:val="0014707D"/>
    <w:rsid w:val="001474B1"/>
    <w:rsid w:val="00147506"/>
    <w:rsid w:val="00147671"/>
    <w:rsid w:val="00147681"/>
    <w:rsid w:val="0014776C"/>
    <w:rsid w:val="001477AD"/>
    <w:rsid w:val="00147858"/>
    <w:rsid w:val="00147AF2"/>
    <w:rsid w:val="00147C7B"/>
    <w:rsid w:val="00147C86"/>
    <w:rsid w:val="00147EED"/>
    <w:rsid w:val="00150102"/>
    <w:rsid w:val="00150589"/>
    <w:rsid w:val="001506B9"/>
    <w:rsid w:val="001509EE"/>
    <w:rsid w:val="00150B37"/>
    <w:rsid w:val="00150B6C"/>
    <w:rsid w:val="00150C62"/>
    <w:rsid w:val="00150CED"/>
    <w:rsid w:val="00150D96"/>
    <w:rsid w:val="00150D9B"/>
    <w:rsid w:val="00150DCA"/>
    <w:rsid w:val="001511D6"/>
    <w:rsid w:val="00151312"/>
    <w:rsid w:val="0015174A"/>
    <w:rsid w:val="00151758"/>
    <w:rsid w:val="001517DF"/>
    <w:rsid w:val="001517EB"/>
    <w:rsid w:val="00151A18"/>
    <w:rsid w:val="00151A5F"/>
    <w:rsid w:val="00151A6D"/>
    <w:rsid w:val="00151BF1"/>
    <w:rsid w:val="00151D3C"/>
    <w:rsid w:val="00151E4C"/>
    <w:rsid w:val="001521A1"/>
    <w:rsid w:val="00152455"/>
    <w:rsid w:val="0015247A"/>
    <w:rsid w:val="00152528"/>
    <w:rsid w:val="00152831"/>
    <w:rsid w:val="00152B5D"/>
    <w:rsid w:val="00152B90"/>
    <w:rsid w:val="00152EED"/>
    <w:rsid w:val="00153013"/>
    <w:rsid w:val="00153402"/>
    <w:rsid w:val="00153553"/>
    <w:rsid w:val="0015358B"/>
    <w:rsid w:val="0015377A"/>
    <w:rsid w:val="00153830"/>
    <w:rsid w:val="00153A79"/>
    <w:rsid w:val="00153BFE"/>
    <w:rsid w:val="00153C82"/>
    <w:rsid w:val="00153D1F"/>
    <w:rsid w:val="001540AA"/>
    <w:rsid w:val="0015422A"/>
    <w:rsid w:val="0015428D"/>
    <w:rsid w:val="001544E1"/>
    <w:rsid w:val="00154549"/>
    <w:rsid w:val="00154978"/>
    <w:rsid w:val="001549AB"/>
    <w:rsid w:val="00154A9E"/>
    <w:rsid w:val="00154BDB"/>
    <w:rsid w:val="00154D47"/>
    <w:rsid w:val="00154F49"/>
    <w:rsid w:val="0015501A"/>
    <w:rsid w:val="001552DC"/>
    <w:rsid w:val="00155302"/>
    <w:rsid w:val="00155554"/>
    <w:rsid w:val="0015584D"/>
    <w:rsid w:val="00155906"/>
    <w:rsid w:val="001559A7"/>
    <w:rsid w:val="00155A52"/>
    <w:rsid w:val="00155ACB"/>
    <w:rsid w:val="00155AD9"/>
    <w:rsid w:val="00155C46"/>
    <w:rsid w:val="00155C9B"/>
    <w:rsid w:val="00155D0A"/>
    <w:rsid w:val="00155E23"/>
    <w:rsid w:val="00155E41"/>
    <w:rsid w:val="0015600F"/>
    <w:rsid w:val="00156017"/>
    <w:rsid w:val="00156162"/>
    <w:rsid w:val="00156323"/>
    <w:rsid w:val="00156428"/>
    <w:rsid w:val="001565E1"/>
    <w:rsid w:val="00156746"/>
    <w:rsid w:val="0015692E"/>
    <w:rsid w:val="00156C48"/>
    <w:rsid w:val="00156C82"/>
    <w:rsid w:val="00156D0F"/>
    <w:rsid w:val="00156E71"/>
    <w:rsid w:val="00156E80"/>
    <w:rsid w:val="00156F20"/>
    <w:rsid w:val="00156F97"/>
    <w:rsid w:val="00157044"/>
    <w:rsid w:val="0015783A"/>
    <w:rsid w:val="0015785B"/>
    <w:rsid w:val="00157897"/>
    <w:rsid w:val="001579DB"/>
    <w:rsid w:val="00157A82"/>
    <w:rsid w:val="00157D3A"/>
    <w:rsid w:val="00157E38"/>
    <w:rsid w:val="00157EB3"/>
    <w:rsid w:val="00157EF3"/>
    <w:rsid w:val="00160058"/>
    <w:rsid w:val="001600F2"/>
    <w:rsid w:val="0016027D"/>
    <w:rsid w:val="001603F3"/>
    <w:rsid w:val="001604AB"/>
    <w:rsid w:val="001607F8"/>
    <w:rsid w:val="00160835"/>
    <w:rsid w:val="00160A62"/>
    <w:rsid w:val="00160A78"/>
    <w:rsid w:val="00160BD0"/>
    <w:rsid w:val="00160CBB"/>
    <w:rsid w:val="00160E3A"/>
    <w:rsid w:val="00160EF1"/>
    <w:rsid w:val="00160F08"/>
    <w:rsid w:val="001611A0"/>
    <w:rsid w:val="001612F6"/>
    <w:rsid w:val="00161304"/>
    <w:rsid w:val="00161415"/>
    <w:rsid w:val="00161439"/>
    <w:rsid w:val="001614B9"/>
    <w:rsid w:val="0016168B"/>
    <w:rsid w:val="001618A0"/>
    <w:rsid w:val="001618C0"/>
    <w:rsid w:val="0016196B"/>
    <w:rsid w:val="00161BCB"/>
    <w:rsid w:val="00161C39"/>
    <w:rsid w:val="00161C51"/>
    <w:rsid w:val="00161D31"/>
    <w:rsid w:val="00161EEF"/>
    <w:rsid w:val="00161FED"/>
    <w:rsid w:val="001621B9"/>
    <w:rsid w:val="001621D7"/>
    <w:rsid w:val="00162728"/>
    <w:rsid w:val="00162790"/>
    <w:rsid w:val="00162B9C"/>
    <w:rsid w:val="00162BC2"/>
    <w:rsid w:val="00162CA4"/>
    <w:rsid w:val="00162D58"/>
    <w:rsid w:val="00162DB4"/>
    <w:rsid w:val="00162DBC"/>
    <w:rsid w:val="00162F49"/>
    <w:rsid w:val="00162F82"/>
    <w:rsid w:val="00162FC5"/>
    <w:rsid w:val="00162FDA"/>
    <w:rsid w:val="00163196"/>
    <w:rsid w:val="00163200"/>
    <w:rsid w:val="00163235"/>
    <w:rsid w:val="001632FE"/>
    <w:rsid w:val="00163519"/>
    <w:rsid w:val="0016360F"/>
    <w:rsid w:val="00163735"/>
    <w:rsid w:val="001637C0"/>
    <w:rsid w:val="00163811"/>
    <w:rsid w:val="00163960"/>
    <w:rsid w:val="00163A37"/>
    <w:rsid w:val="00163AA6"/>
    <w:rsid w:val="00163AF7"/>
    <w:rsid w:val="00163BB2"/>
    <w:rsid w:val="00163D55"/>
    <w:rsid w:val="00163FF3"/>
    <w:rsid w:val="001640AE"/>
    <w:rsid w:val="00164237"/>
    <w:rsid w:val="001642F4"/>
    <w:rsid w:val="001642F8"/>
    <w:rsid w:val="00164500"/>
    <w:rsid w:val="00164740"/>
    <w:rsid w:val="001647FC"/>
    <w:rsid w:val="00164899"/>
    <w:rsid w:val="00164A0A"/>
    <w:rsid w:val="00164A5E"/>
    <w:rsid w:val="00164A66"/>
    <w:rsid w:val="00164D13"/>
    <w:rsid w:val="00164D16"/>
    <w:rsid w:val="00164E37"/>
    <w:rsid w:val="00164E55"/>
    <w:rsid w:val="00164E59"/>
    <w:rsid w:val="00164EA7"/>
    <w:rsid w:val="00165330"/>
    <w:rsid w:val="00165745"/>
    <w:rsid w:val="001657F4"/>
    <w:rsid w:val="0016597B"/>
    <w:rsid w:val="001659BB"/>
    <w:rsid w:val="00165AFE"/>
    <w:rsid w:val="00165BFD"/>
    <w:rsid w:val="00165C0D"/>
    <w:rsid w:val="00165C5D"/>
    <w:rsid w:val="00165E02"/>
    <w:rsid w:val="0016607F"/>
    <w:rsid w:val="0016610F"/>
    <w:rsid w:val="0016611B"/>
    <w:rsid w:val="0016629B"/>
    <w:rsid w:val="001664CE"/>
    <w:rsid w:val="00166559"/>
    <w:rsid w:val="00166567"/>
    <w:rsid w:val="0016656E"/>
    <w:rsid w:val="00166CA9"/>
    <w:rsid w:val="00166F45"/>
    <w:rsid w:val="00167072"/>
    <w:rsid w:val="001671E0"/>
    <w:rsid w:val="001673B4"/>
    <w:rsid w:val="001673D2"/>
    <w:rsid w:val="00167649"/>
    <w:rsid w:val="00167A50"/>
    <w:rsid w:val="00167C2B"/>
    <w:rsid w:val="00167CF1"/>
    <w:rsid w:val="00167EEC"/>
    <w:rsid w:val="00167F05"/>
    <w:rsid w:val="001702F3"/>
    <w:rsid w:val="001706BB"/>
    <w:rsid w:val="00170772"/>
    <w:rsid w:val="00170A9C"/>
    <w:rsid w:val="00170B23"/>
    <w:rsid w:val="00170C90"/>
    <w:rsid w:val="00170CB8"/>
    <w:rsid w:val="00170D6A"/>
    <w:rsid w:val="00170F8A"/>
    <w:rsid w:val="00171218"/>
    <w:rsid w:val="00171351"/>
    <w:rsid w:val="0017135F"/>
    <w:rsid w:val="0017160C"/>
    <w:rsid w:val="001716DD"/>
    <w:rsid w:val="00171765"/>
    <w:rsid w:val="0017199F"/>
    <w:rsid w:val="00171A06"/>
    <w:rsid w:val="00171AAB"/>
    <w:rsid w:val="00171AF4"/>
    <w:rsid w:val="00171D30"/>
    <w:rsid w:val="00171D9E"/>
    <w:rsid w:val="00171EC4"/>
    <w:rsid w:val="00171EF9"/>
    <w:rsid w:val="00171F8C"/>
    <w:rsid w:val="00172030"/>
    <w:rsid w:val="00172067"/>
    <w:rsid w:val="001721C5"/>
    <w:rsid w:val="001723F1"/>
    <w:rsid w:val="00172544"/>
    <w:rsid w:val="001727C0"/>
    <w:rsid w:val="001729EC"/>
    <w:rsid w:val="00172AC3"/>
    <w:rsid w:val="00172CC3"/>
    <w:rsid w:val="00172CC6"/>
    <w:rsid w:val="00172DDF"/>
    <w:rsid w:val="00172EFB"/>
    <w:rsid w:val="00173358"/>
    <w:rsid w:val="001733BD"/>
    <w:rsid w:val="00173518"/>
    <w:rsid w:val="00173696"/>
    <w:rsid w:val="001736DD"/>
    <w:rsid w:val="00173750"/>
    <w:rsid w:val="0017376B"/>
    <w:rsid w:val="00173B5C"/>
    <w:rsid w:val="00173CAA"/>
    <w:rsid w:val="00173D66"/>
    <w:rsid w:val="00174085"/>
    <w:rsid w:val="00174137"/>
    <w:rsid w:val="001742C4"/>
    <w:rsid w:val="001742C6"/>
    <w:rsid w:val="00174497"/>
    <w:rsid w:val="00174701"/>
    <w:rsid w:val="0017490B"/>
    <w:rsid w:val="0017495D"/>
    <w:rsid w:val="00174A73"/>
    <w:rsid w:val="00174D69"/>
    <w:rsid w:val="00174E41"/>
    <w:rsid w:val="00175464"/>
    <w:rsid w:val="0017595C"/>
    <w:rsid w:val="00175A42"/>
    <w:rsid w:val="00175A54"/>
    <w:rsid w:val="00175F78"/>
    <w:rsid w:val="001760FB"/>
    <w:rsid w:val="00176149"/>
    <w:rsid w:val="001763C2"/>
    <w:rsid w:val="001765A6"/>
    <w:rsid w:val="0017668B"/>
    <w:rsid w:val="00176978"/>
    <w:rsid w:val="001769F1"/>
    <w:rsid w:val="00176A76"/>
    <w:rsid w:val="00176CFE"/>
    <w:rsid w:val="00176D1B"/>
    <w:rsid w:val="00176D8F"/>
    <w:rsid w:val="00176DB6"/>
    <w:rsid w:val="00176E9C"/>
    <w:rsid w:val="00177167"/>
    <w:rsid w:val="0017724C"/>
    <w:rsid w:val="001772DF"/>
    <w:rsid w:val="00177383"/>
    <w:rsid w:val="00177636"/>
    <w:rsid w:val="0017768B"/>
    <w:rsid w:val="001776CC"/>
    <w:rsid w:val="0017788F"/>
    <w:rsid w:val="00177981"/>
    <w:rsid w:val="00177A58"/>
    <w:rsid w:val="00177AD1"/>
    <w:rsid w:val="00177AFD"/>
    <w:rsid w:val="00177C02"/>
    <w:rsid w:val="00177CE4"/>
    <w:rsid w:val="00177DF2"/>
    <w:rsid w:val="00177E1E"/>
    <w:rsid w:val="00180024"/>
    <w:rsid w:val="0018020D"/>
    <w:rsid w:val="001803BC"/>
    <w:rsid w:val="00180583"/>
    <w:rsid w:val="0018087B"/>
    <w:rsid w:val="001808DA"/>
    <w:rsid w:val="0018095E"/>
    <w:rsid w:val="001809DD"/>
    <w:rsid w:val="00180DFE"/>
    <w:rsid w:val="00180E93"/>
    <w:rsid w:val="001810B2"/>
    <w:rsid w:val="00181107"/>
    <w:rsid w:val="00181192"/>
    <w:rsid w:val="00181348"/>
    <w:rsid w:val="001813DE"/>
    <w:rsid w:val="00181454"/>
    <w:rsid w:val="001815BA"/>
    <w:rsid w:val="00181604"/>
    <w:rsid w:val="0018176D"/>
    <w:rsid w:val="00181964"/>
    <w:rsid w:val="00181C77"/>
    <w:rsid w:val="00181E5A"/>
    <w:rsid w:val="00182057"/>
    <w:rsid w:val="001820D1"/>
    <w:rsid w:val="0018223A"/>
    <w:rsid w:val="001823F9"/>
    <w:rsid w:val="00182473"/>
    <w:rsid w:val="00182587"/>
    <w:rsid w:val="001825AE"/>
    <w:rsid w:val="001825DB"/>
    <w:rsid w:val="00182697"/>
    <w:rsid w:val="00182710"/>
    <w:rsid w:val="00182766"/>
    <w:rsid w:val="00182CBF"/>
    <w:rsid w:val="00182E3A"/>
    <w:rsid w:val="00182ED3"/>
    <w:rsid w:val="00182FA5"/>
    <w:rsid w:val="001830EB"/>
    <w:rsid w:val="0018312F"/>
    <w:rsid w:val="001831B4"/>
    <w:rsid w:val="001838B5"/>
    <w:rsid w:val="00183A44"/>
    <w:rsid w:val="00183AB4"/>
    <w:rsid w:val="00183DC0"/>
    <w:rsid w:val="00184086"/>
    <w:rsid w:val="001841EB"/>
    <w:rsid w:val="001843DD"/>
    <w:rsid w:val="00184485"/>
    <w:rsid w:val="001845DE"/>
    <w:rsid w:val="00184AC3"/>
    <w:rsid w:val="00184D50"/>
    <w:rsid w:val="00184DF8"/>
    <w:rsid w:val="00184F8D"/>
    <w:rsid w:val="00185397"/>
    <w:rsid w:val="001854CE"/>
    <w:rsid w:val="00185576"/>
    <w:rsid w:val="00185871"/>
    <w:rsid w:val="0018588C"/>
    <w:rsid w:val="00185902"/>
    <w:rsid w:val="00185C16"/>
    <w:rsid w:val="00185D50"/>
    <w:rsid w:val="00185DCB"/>
    <w:rsid w:val="00185DFD"/>
    <w:rsid w:val="00186042"/>
    <w:rsid w:val="001860D5"/>
    <w:rsid w:val="001863F6"/>
    <w:rsid w:val="001866F1"/>
    <w:rsid w:val="001867B6"/>
    <w:rsid w:val="00186B8B"/>
    <w:rsid w:val="00186C47"/>
    <w:rsid w:val="00186C98"/>
    <w:rsid w:val="00186EC7"/>
    <w:rsid w:val="00186EFF"/>
    <w:rsid w:val="00187056"/>
    <w:rsid w:val="00187167"/>
    <w:rsid w:val="00187307"/>
    <w:rsid w:val="00187387"/>
    <w:rsid w:val="001873D4"/>
    <w:rsid w:val="001875A7"/>
    <w:rsid w:val="00187E54"/>
    <w:rsid w:val="00190182"/>
    <w:rsid w:val="001903F0"/>
    <w:rsid w:val="00190783"/>
    <w:rsid w:val="001907F0"/>
    <w:rsid w:val="00190888"/>
    <w:rsid w:val="00190E97"/>
    <w:rsid w:val="00191004"/>
    <w:rsid w:val="001911D6"/>
    <w:rsid w:val="00191321"/>
    <w:rsid w:val="0019132F"/>
    <w:rsid w:val="001915E4"/>
    <w:rsid w:val="0019161A"/>
    <w:rsid w:val="00191661"/>
    <w:rsid w:val="00191692"/>
    <w:rsid w:val="00191C63"/>
    <w:rsid w:val="00191D93"/>
    <w:rsid w:val="00191F31"/>
    <w:rsid w:val="00192259"/>
    <w:rsid w:val="00192316"/>
    <w:rsid w:val="0019240C"/>
    <w:rsid w:val="00192548"/>
    <w:rsid w:val="00192559"/>
    <w:rsid w:val="00192578"/>
    <w:rsid w:val="001927E0"/>
    <w:rsid w:val="001929D8"/>
    <w:rsid w:val="00192D1C"/>
    <w:rsid w:val="00192F3A"/>
    <w:rsid w:val="00192F42"/>
    <w:rsid w:val="0019300C"/>
    <w:rsid w:val="00193420"/>
    <w:rsid w:val="00193537"/>
    <w:rsid w:val="00193656"/>
    <w:rsid w:val="00193A50"/>
    <w:rsid w:val="00193AA3"/>
    <w:rsid w:val="00193B14"/>
    <w:rsid w:val="00193C7B"/>
    <w:rsid w:val="00193DA7"/>
    <w:rsid w:val="00193E9B"/>
    <w:rsid w:val="00193F97"/>
    <w:rsid w:val="00193FA8"/>
    <w:rsid w:val="00194102"/>
    <w:rsid w:val="001945C9"/>
    <w:rsid w:val="001947FC"/>
    <w:rsid w:val="00194845"/>
    <w:rsid w:val="0019489D"/>
    <w:rsid w:val="00194DBC"/>
    <w:rsid w:val="00194E69"/>
    <w:rsid w:val="0019503D"/>
    <w:rsid w:val="00195513"/>
    <w:rsid w:val="001958EF"/>
    <w:rsid w:val="00195A31"/>
    <w:rsid w:val="00195B76"/>
    <w:rsid w:val="00195CDD"/>
    <w:rsid w:val="00195E66"/>
    <w:rsid w:val="00195E78"/>
    <w:rsid w:val="00195F31"/>
    <w:rsid w:val="00196012"/>
    <w:rsid w:val="00196124"/>
    <w:rsid w:val="00196AAD"/>
    <w:rsid w:val="00196AC6"/>
    <w:rsid w:val="00196BE8"/>
    <w:rsid w:val="00196DF5"/>
    <w:rsid w:val="00197083"/>
    <w:rsid w:val="0019714D"/>
    <w:rsid w:val="00197489"/>
    <w:rsid w:val="0019760D"/>
    <w:rsid w:val="00197671"/>
    <w:rsid w:val="001976D2"/>
    <w:rsid w:val="001977F1"/>
    <w:rsid w:val="00197858"/>
    <w:rsid w:val="0019787D"/>
    <w:rsid w:val="00197979"/>
    <w:rsid w:val="001979A0"/>
    <w:rsid w:val="00197A5C"/>
    <w:rsid w:val="00197DFA"/>
    <w:rsid w:val="00197EAF"/>
    <w:rsid w:val="00197F6B"/>
    <w:rsid w:val="00197FC2"/>
    <w:rsid w:val="001A0164"/>
    <w:rsid w:val="001A021D"/>
    <w:rsid w:val="001A0245"/>
    <w:rsid w:val="001A02AC"/>
    <w:rsid w:val="001A03BB"/>
    <w:rsid w:val="001A0532"/>
    <w:rsid w:val="001A057B"/>
    <w:rsid w:val="001A0599"/>
    <w:rsid w:val="001A0754"/>
    <w:rsid w:val="001A0B2A"/>
    <w:rsid w:val="001A0E1C"/>
    <w:rsid w:val="001A0F1B"/>
    <w:rsid w:val="001A10CC"/>
    <w:rsid w:val="001A111B"/>
    <w:rsid w:val="001A11D9"/>
    <w:rsid w:val="001A1311"/>
    <w:rsid w:val="001A1BB1"/>
    <w:rsid w:val="001A1D41"/>
    <w:rsid w:val="001A226A"/>
    <w:rsid w:val="001A2271"/>
    <w:rsid w:val="001A2291"/>
    <w:rsid w:val="001A24B0"/>
    <w:rsid w:val="001A258C"/>
    <w:rsid w:val="001A25DC"/>
    <w:rsid w:val="001A26C1"/>
    <w:rsid w:val="001A29D4"/>
    <w:rsid w:val="001A2A5C"/>
    <w:rsid w:val="001A2C88"/>
    <w:rsid w:val="001A3265"/>
    <w:rsid w:val="001A3398"/>
    <w:rsid w:val="001A3491"/>
    <w:rsid w:val="001A3549"/>
    <w:rsid w:val="001A3692"/>
    <w:rsid w:val="001A3880"/>
    <w:rsid w:val="001A38F6"/>
    <w:rsid w:val="001A3975"/>
    <w:rsid w:val="001A39A0"/>
    <w:rsid w:val="001A3BEE"/>
    <w:rsid w:val="001A4036"/>
    <w:rsid w:val="001A406E"/>
    <w:rsid w:val="001A455B"/>
    <w:rsid w:val="001A4A3D"/>
    <w:rsid w:val="001A4ACF"/>
    <w:rsid w:val="001A4B59"/>
    <w:rsid w:val="001A4BD8"/>
    <w:rsid w:val="001A4C5B"/>
    <w:rsid w:val="001A4D06"/>
    <w:rsid w:val="001A4DC4"/>
    <w:rsid w:val="001A4DEF"/>
    <w:rsid w:val="001A50AE"/>
    <w:rsid w:val="001A5213"/>
    <w:rsid w:val="001A5331"/>
    <w:rsid w:val="001A5430"/>
    <w:rsid w:val="001A549F"/>
    <w:rsid w:val="001A568D"/>
    <w:rsid w:val="001A56E7"/>
    <w:rsid w:val="001A57CB"/>
    <w:rsid w:val="001A592E"/>
    <w:rsid w:val="001A598B"/>
    <w:rsid w:val="001A5A47"/>
    <w:rsid w:val="001A5B84"/>
    <w:rsid w:val="001A5DBC"/>
    <w:rsid w:val="001A5E9A"/>
    <w:rsid w:val="001A6039"/>
    <w:rsid w:val="001A6090"/>
    <w:rsid w:val="001A613A"/>
    <w:rsid w:val="001A61E4"/>
    <w:rsid w:val="001A626A"/>
    <w:rsid w:val="001A647E"/>
    <w:rsid w:val="001A64A8"/>
    <w:rsid w:val="001A65F0"/>
    <w:rsid w:val="001A6697"/>
    <w:rsid w:val="001A66D8"/>
    <w:rsid w:val="001A66E7"/>
    <w:rsid w:val="001A66F6"/>
    <w:rsid w:val="001A6869"/>
    <w:rsid w:val="001A69FD"/>
    <w:rsid w:val="001A6A43"/>
    <w:rsid w:val="001A6CEC"/>
    <w:rsid w:val="001A6D47"/>
    <w:rsid w:val="001A6E05"/>
    <w:rsid w:val="001A6E8F"/>
    <w:rsid w:val="001A6FC1"/>
    <w:rsid w:val="001A6FCA"/>
    <w:rsid w:val="001A7468"/>
    <w:rsid w:val="001A7510"/>
    <w:rsid w:val="001A7576"/>
    <w:rsid w:val="001A76CE"/>
    <w:rsid w:val="001A76FC"/>
    <w:rsid w:val="001A79E5"/>
    <w:rsid w:val="001A7D31"/>
    <w:rsid w:val="001A7D4D"/>
    <w:rsid w:val="001A7D84"/>
    <w:rsid w:val="001A7D98"/>
    <w:rsid w:val="001A7DAB"/>
    <w:rsid w:val="001A7FCE"/>
    <w:rsid w:val="001B00ED"/>
    <w:rsid w:val="001B0347"/>
    <w:rsid w:val="001B03ED"/>
    <w:rsid w:val="001B0491"/>
    <w:rsid w:val="001B0716"/>
    <w:rsid w:val="001B08FF"/>
    <w:rsid w:val="001B0974"/>
    <w:rsid w:val="001B097C"/>
    <w:rsid w:val="001B1087"/>
    <w:rsid w:val="001B10A2"/>
    <w:rsid w:val="001B11FC"/>
    <w:rsid w:val="001B155D"/>
    <w:rsid w:val="001B17CB"/>
    <w:rsid w:val="001B192D"/>
    <w:rsid w:val="001B19C2"/>
    <w:rsid w:val="001B1E01"/>
    <w:rsid w:val="001B1F6B"/>
    <w:rsid w:val="001B1FCF"/>
    <w:rsid w:val="001B1FF4"/>
    <w:rsid w:val="001B1FF7"/>
    <w:rsid w:val="001B20F9"/>
    <w:rsid w:val="001B2448"/>
    <w:rsid w:val="001B27AD"/>
    <w:rsid w:val="001B283A"/>
    <w:rsid w:val="001B2955"/>
    <w:rsid w:val="001B2E69"/>
    <w:rsid w:val="001B2FD6"/>
    <w:rsid w:val="001B308F"/>
    <w:rsid w:val="001B313F"/>
    <w:rsid w:val="001B338A"/>
    <w:rsid w:val="001B3925"/>
    <w:rsid w:val="001B3C8B"/>
    <w:rsid w:val="001B4044"/>
    <w:rsid w:val="001B451C"/>
    <w:rsid w:val="001B4605"/>
    <w:rsid w:val="001B4624"/>
    <w:rsid w:val="001B465F"/>
    <w:rsid w:val="001B47A2"/>
    <w:rsid w:val="001B4814"/>
    <w:rsid w:val="001B487C"/>
    <w:rsid w:val="001B491A"/>
    <w:rsid w:val="001B4B32"/>
    <w:rsid w:val="001B4C26"/>
    <w:rsid w:val="001B5022"/>
    <w:rsid w:val="001B51E8"/>
    <w:rsid w:val="001B529F"/>
    <w:rsid w:val="001B5323"/>
    <w:rsid w:val="001B5591"/>
    <w:rsid w:val="001B55E4"/>
    <w:rsid w:val="001B568B"/>
    <w:rsid w:val="001B56F9"/>
    <w:rsid w:val="001B5752"/>
    <w:rsid w:val="001B59C0"/>
    <w:rsid w:val="001B5CAC"/>
    <w:rsid w:val="001B5D78"/>
    <w:rsid w:val="001B6170"/>
    <w:rsid w:val="001B6200"/>
    <w:rsid w:val="001B62A3"/>
    <w:rsid w:val="001B64A9"/>
    <w:rsid w:val="001B6542"/>
    <w:rsid w:val="001B6695"/>
    <w:rsid w:val="001B67E5"/>
    <w:rsid w:val="001B6837"/>
    <w:rsid w:val="001B687C"/>
    <w:rsid w:val="001B6E1E"/>
    <w:rsid w:val="001B6FBC"/>
    <w:rsid w:val="001B70D2"/>
    <w:rsid w:val="001B732B"/>
    <w:rsid w:val="001B797F"/>
    <w:rsid w:val="001B7A8D"/>
    <w:rsid w:val="001B7B8B"/>
    <w:rsid w:val="001B7CF7"/>
    <w:rsid w:val="001C0094"/>
    <w:rsid w:val="001C00C0"/>
    <w:rsid w:val="001C02CF"/>
    <w:rsid w:val="001C0484"/>
    <w:rsid w:val="001C083A"/>
    <w:rsid w:val="001C0872"/>
    <w:rsid w:val="001C0A2E"/>
    <w:rsid w:val="001C0A4A"/>
    <w:rsid w:val="001C0BB4"/>
    <w:rsid w:val="001C0BDB"/>
    <w:rsid w:val="001C0D86"/>
    <w:rsid w:val="001C0F69"/>
    <w:rsid w:val="001C12E3"/>
    <w:rsid w:val="001C1514"/>
    <w:rsid w:val="001C1A27"/>
    <w:rsid w:val="001C1A28"/>
    <w:rsid w:val="001C1E51"/>
    <w:rsid w:val="001C1F46"/>
    <w:rsid w:val="001C1F52"/>
    <w:rsid w:val="001C2174"/>
    <w:rsid w:val="001C224B"/>
    <w:rsid w:val="001C2306"/>
    <w:rsid w:val="001C2359"/>
    <w:rsid w:val="001C23E4"/>
    <w:rsid w:val="001C2431"/>
    <w:rsid w:val="001C2541"/>
    <w:rsid w:val="001C255F"/>
    <w:rsid w:val="001C258D"/>
    <w:rsid w:val="001C2A69"/>
    <w:rsid w:val="001C2CDF"/>
    <w:rsid w:val="001C2E2D"/>
    <w:rsid w:val="001C2E49"/>
    <w:rsid w:val="001C2FDD"/>
    <w:rsid w:val="001C2FEB"/>
    <w:rsid w:val="001C30D3"/>
    <w:rsid w:val="001C32BE"/>
    <w:rsid w:val="001C34F9"/>
    <w:rsid w:val="001C37EF"/>
    <w:rsid w:val="001C38C4"/>
    <w:rsid w:val="001C3AD9"/>
    <w:rsid w:val="001C3B54"/>
    <w:rsid w:val="001C3C42"/>
    <w:rsid w:val="001C3CF4"/>
    <w:rsid w:val="001C3D07"/>
    <w:rsid w:val="001C3D50"/>
    <w:rsid w:val="001C3DE6"/>
    <w:rsid w:val="001C40BD"/>
    <w:rsid w:val="001C41C3"/>
    <w:rsid w:val="001C43AB"/>
    <w:rsid w:val="001C4647"/>
    <w:rsid w:val="001C48C6"/>
    <w:rsid w:val="001C4990"/>
    <w:rsid w:val="001C4C2D"/>
    <w:rsid w:val="001C5324"/>
    <w:rsid w:val="001C5E30"/>
    <w:rsid w:val="001C5EFB"/>
    <w:rsid w:val="001C63EC"/>
    <w:rsid w:val="001C6451"/>
    <w:rsid w:val="001C6A29"/>
    <w:rsid w:val="001C6AE4"/>
    <w:rsid w:val="001C6B04"/>
    <w:rsid w:val="001C6B5A"/>
    <w:rsid w:val="001C6C21"/>
    <w:rsid w:val="001C6C55"/>
    <w:rsid w:val="001C6D65"/>
    <w:rsid w:val="001C6FFD"/>
    <w:rsid w:val="001C71F2"/>
    <w:rsid w:val="001C7436"/>
    <w:rsid w:val="001C77F9"/>
    <w:rsid w:val="001C7804"/>
    <w:rsid w:val="001C780F"/>
    <w:rsid w:val="001C7950"/>
    <w:rsid w:val="001C79B9"/>
    <w:rsid w:val="001C7B38"/>
    <w:rsid w:val="001C7D4B"/>
    <w:rsid w:val="001C7D7E"/>
    <w:rsid w:val="001C7D99"/>
    <w:rsid w:val="001C7F3D"/>
    <w:rsid w:val="001C7FE6"/>
    <w:rsid w:val="001D0146"/>
    <w:rsid w:val="001D0227"/>
    <w:rsid w:val="001D0842"/>
    <w:rsid w:val="001D0918"/>
    <w:rsid w:val="001D0A8F"/>
    <w:rsid w:val="001D0B77"/>
    <w:rsid w:val="001D0EFE"/>
    <w:rsid w:val="001D10F3"/>
    <w:rsid w:val="001D1102"/>
    <w:rsid w:val="001D11D1"/>
    <w:rsid w:val="001D12FC"/>
    <w:rsid w:val="001D1609"/>
    <w:rsid w:val="001D1711"/>
    <w:rsid w:val="001D1995"/>
    <w:rsid w:val="001D1A07"/>
    <w:rsid w:val="001D1BB0"/>
    <w:rsid w:val="001D1BD8"/>
    <w:rsid w:val="001D1E13"/>
    <w:rsid w:val="001D1FB6"/>
    <w:rsid w:val="001D2003"/>
    <w:rsid w:val="001D2061"/>
    <w:rsid w:val="001D220A"/>
    <w:rsid w:val="001D2213"/>
    <w:rsid w:val="001D28B7"/>
    <w:rsid w:val="001D28CD"/>
    <w:rsid w:val="001D2A44"/>
    <w:rsid w:val="001D2D65"/>
    <w:rsid w:val="001D2D6D"/>
    <w:rsid w:val="001D3145"/>
    <w:rsid w:val="001D334D"/>
    <w:rsid w:val="001D3425"/>
    <w:rsid w:val="001D34D6"/>
    <w:rsid w:val="001D3504"/>
    <w:rsid w:val="001D37F8"/>
    <w:rsid w:val="001D3808"/>
    <w:rsid w:val="001D384E"/>
    <w:rsid w:val="001D40A9"/>
    <w:rsid w:val="001D4468"/>
    <w:rsid w:val="001D475D"/>
    <w:rsid w:val="001D49A2"/>
    <w:rsid w:val="001D4C8D"/>
    <w:rsid w:val="001D4DE5"/>
    <w:rsid w:val="001D5002"/>
    <w:rsid w:val="001D544A"/>
    <w:rsid w:val="001D5683"/>
    <w:rsid w:val="001D5AFF"/>
    <w:rsid w:val="001D5BD1"/>
    <w:rsid w:val="001D5C15"/>
    <w:rsid w:val="001D5CBD"/>
    <w:rsid w:val="001D5E9E"/>
    <w:rsid w:val="001D5EAF"/>
    <w:rsid w:val="001D5F1F"/>
    <w:rsid w:val="001D6022"/>
    <w:rsid w:val="001D639B"/>
    <w:rsid w:val="001D66B2"/>
    <w:rsid w:val="001D6724"/>
    <w:rsid w:val="001D67A7"/>
    <w:rsid w:val="001D6814"/>
    <w:rsid w:val="001D69B1"/>
    <w:rsid w:val="001D6A98"/>
    <w:rsid w:val="001D6D6F"/>
    <w:rsid w:val="001D6D75"/>
    <w:rsid w:val="001D721F"/>
    <w:rsid w:val="001D72DE"/>
    <w:rsid w:val="001D7354"/>
    <w:rsid w:val="001D7454"/>
    <w:rsid w:val="001D7598"/>
    <w:rsid w:val="001D7716"/>
    <w:rsid w:val="001D7892"/>
    <w:rsid w:val="001D78D8"/>
    <w:rsid w:val="001D7B14"/>
    <w:rsid w:val="001D7D9E"/>
    <w:rsid w:val="001D7DD9"/>
    <w:rsid w:val="001E0285"/>
    <w:rsid w:val="001E0466"/>
    <w:rsid w:val="001E05A7"/>
    <w:rsid w:val="001E0675"/>
    <w:rsid w:val="001E0744"/>
    <w:rsid w:val="001E0A58"/>
    <w:rsid w:val="001E0BCC"/>
    <w:rsid w:val="001E0BD5"/>
    <w:rsid w:val="001E0C6F"/>
    <w:rsid w:val="001E0CA3"/>
    <w:rsid w:val="001E0D78"/>
    <w:rsid w:val="001E0FFB"/>
    <w:rsid w:val="001E10FC"/>
    <w:rsid w:val="001E11A9"/>
    <w:rsid w:val="001E124F"/>
    <w:rsid w:val="001E13E0"/>
    <w:rsid w:val="001E14AB"/>
    <w:rsid w:val="001E16E7"/>
    <w:rsid w:val="001E1706"/>
    <w:rsid w:val="001E1770"/>
    <w:rsid w:val="001E187A"/>
    <w:rsid w:val="001E18EA"/>
    <w:rsid w:val="001E19A1"/>
    <w:rsid w:val="001E19CE"/>
    <w:rsid w:val="001E1A5D"/>
    <w:rsid w:val="001E1AEC"/>
    <w:rsid w:val="001E1BD4"/>
    <w:rsid w:val="001E1C96"/>
    <w:rsid w:val="001E1E02"/>
    <w:rsid w:val="001E202C"/>
    <w:rsid w:val="001E2319"/>
    <w:rsid w:val="001E24A4"/>
    <w:rsid w:val="001E261D"/>
    <w:rsid w:val="001E2635"/>
    <w:rsid w:val="001E279C"/>
    <w:rsid w:val="001E2867"/>
    <w:rsid w:val="001E2F97"/>
    <w:rsid w:val="001E33FE"/>
    <w:rsid w:val="001E367A"/>
    <w:rsid w:val="001E3842"/>
    <w:rsid w:val="001E3A29"/>
    <w:rsid w:val="001E3CCE"/>
    <w:rsid w:val="001E3D14"/>
    <w:rsid w:val="001E3EE6"/>
    <w:rsid w:val="001E3F13"/>
    <w:rsid w:val="001E422F"/>
    <w:rsid w:val="001E445C"/>
    <w:rsid w:val="001E4674"/>
    <w:rsid w:val="001E46F4"/>
    <w:rsid w:val="001E4737"/>
    <w:rsid w:val="001E484C"/>
    <w:rsid w:val="001E4B4F"/>
    <w:rsid w:val="001E4B62"/>
    <w:rsid w:val="001E4EAF"/>
    <w:rsid w:val="001E4EEC"/>
    <w:rsid w:val="001E4F1C"/>
    <w:rsid w:val="001E506F"/>
    <w:rsid w:val="001E5345"/>
    <w:rsid w:val="001E538C"/>
    <w:rsid w:val="001E5568"/>
    <w:rsid w:val="001E59DC"/>
    <w:rsid w:val="001E59EB"/>
    <w:rsid w:val="001E5BAE"/>
    <w:rsid w:val="001E5BDA"/>
    <w:rsid w:val="001E5D47"/>
    <w:rsid w:val="001E5D9B"/>
    <w:rsid w:val="001E61CB"/>
    <w:rsid w:val="001E68B2"/>
    <w:rsid w:val="001E6E00"/>
    <w:rsid w:val="001E6EAC"/>
    <w:rsid w:val="001E6EC0"/>
    <w:rsid w:val="001E7089"/>
    <w:rsid w:val="001E731C"/>
    <w:rsid w:val="001E74C5"/>
    <w:rsid w:val="001E753C"/>
    <w:rsid w:val="001E75D3"/>
    <w:rsid w:val="001E76AB"/>
    <w:rsid w:val="001E773F"/>
    <w:rsid w:val="001E7833"/>
    <w:rsid w:val="001E7956"/>
    <w:rsid w:val="001E795E"/>
    <w:rsid w:val="001E7986"/>
    <w:rsid w:val="001E79C7"/>
    <w:rsid w:val="001E7A1B"/>
    <w:rsid w:val="001E7E41"/>
    <w:rsid w:val="001E7F43"/>
    <w:rsid w:val="001F00B5"/>
    <w:rsid w:val="001F015D"/>
    <w:rsid w:val="001F0162"/>
    <w:rsid w:val="001F0240"/>
    <w:rsid w:val="001F0553"/>
    <w:rsid w:val="001F05A7"/>
    <w:rsid w:val="001F063A"/>
    <w:rsid w:val="001F06BF"/>
    <w:rsid w:val="001F07D0"/>
    <w:rsid w:val="001F0AF2"/>
    <w:rsid w:val="001F0B4A"/>
    <w:rsid w:val="001F0BD7"/>
    <w:rsid w:val="001F0CA5"/>
    <w:rsid w:val="001F0EB6"/>
    <w:rsid w:val="001F115C"/>
    <w:rsid w:val="001F1366"/>
    <w:rsid w:val="001F1508"/>
    <w:rsid w:val="001F1616"/>
    <w:rsid w:val="001F188A"/>
    <w:rsid w:val="001F1AD5"/>
    <w:rsid w:val="001F1C4A"/>
    <w:rsid w:val="001F1E37"/>
    <w:rsid w:val="001F1E80"/>
    <w:rsid w:val="001F1E89"/>
    <w:rsid w:val="001F204B"/>
    <w:rsid w:val="001F20FE"/>
    <w:rsid w:val="001F23C9"/>
    <w:rsid w:val="001F24CE"/>
    <w:rsid w:val="001F2577"/>
    <w:rsid w:val="001F2743"/>
    <w:rsid w:val="001F2864"/>
    <w:rsid w:val="001F28C5"/>
    <w:rsid w:val="001F2A28"/>
    <w:rsid w:val="001F2B36"/>
    <w:rsid w:val="001F2F27"/>
    <w:rsid w:val="001F31D7"/>
    <w:rsid w:val="001F3229"/>
    <w:rsid w:val="001F32CE"/>
    <w:rsid w:val="001F3370"/>
    <w:rsid w:val="001F3372"/>
    <w:rsid w:val="001F3466"/>
    <w:rsid w:val="001F3498"/>
    <w:rsid w:val="001F34F4"/>
    <w:rsid w:val="001F3565"/>
    <w:rsid w:val="001F35F3"/>
    <w:rsid w:val="001F379F"/>
    <w:rsid w:val="001F38DB"/>
    <w:rsid w:val="001F3CA4"/>
    <w:rsid w:val="001F3E02"/>
    <w:rsid w:val="001F3FA7"/>
    <w:rsid w:val="001F40FA"/>
    <w:rsid w:val="001F4243"/>
    <w:rsid w:val="001F42B8"/>
    <w:rsid w:val="001F44A1"/>
    <w:rsid w:val="001F4584"/>
    <w:rsid w:val="001F46F1"/>
    <w:rsid w:val="001F48C3"/>
    <w:rsid w:val="001F4C34"/>
    <w:rsid w:val="001F50E7"/>
    <w:rsid w:val="001F5148"/>
    <w:rsid w:val="001F545A"/>
    <w:rsid w:val="001F571A"/>
    <w:rsid w:val="001F57FF"/>
    <w:rsid w:val="001F5859"/>
    <w:rsid w:val="001F592C"/>
    <w:rsid w:val="001F5A67"/>
    <w:rsid w:val="001F5B13"/>
    <w:rsid w:val="001F5BF5"/>
    <w:rsid w:val="001F5D01"/>
    <w:rsid w:val="001F5E0C"/>
    <w:rsid w:val="001F5FDD"/>
    <w:rsid w:val="001F6225"/>
    <w:rsid w:val="001F6284"/>
    <w:rsid w:val="001F63AB"/>
    <w:rsid w:val="001F6511"/>
    <w:rsid w:val="001F65C8"/>
    <w:rsid w:val="001F65E5"/>
    <w:rsid w:val="001F6699"/>
    <w:rsid w:val="001F6966"/>
    <w:rsid w:val="001F69CD"/>
    <w:rsid w:val="001F6B9D"/>
    <w:rsid w:val="001F6BD6"/>
    <w:rsid w:val="001F6D38"/>
    <w:rsid w:val="001F7126"/>
    <w:rsid w:val="001F73D5"/>
    <w:rsid w:val="001F766D"/>
    <w:rsid w:val="001F76BC"/>
    <w:rsid w:val="001F78CE"/>
    <w:rsid w:val="001F7949"/>
    <w:rsid w:val="001F7AE5"/>
    <w:rsid w:val="001F7D44"/>
    <w:rsid w:val="00200173"/>
    <w:rsid w:val="00200537"/>
    <w:rsid w:val="00200603"/>
    <w:rsid w:val="0020082C"/>
    <w:rsid w:val="00200B90"/>
    <w:rsid w:val="00200FA4"/>
    <w:rsid w:val="002012A1"/>
    <w:rsid w:val="002013A1"/>
    <w:rsid w:val="002014CA"/>
    <w:rsid w:val="00201976"/>
    <w:rsid w:val="0020199F"/>
    <w:rsid w:val="00201BD7"/>
    <w:rsid w:val="00201DE3"/>
    <w:rsid w:val="00201E33"/>
    <w:rsid w:val="00201E60"/>
    <w:rsid w:val="00201F86"/>
    <w:rsid w:val="00201F96"/>
    <w:rsid w:val="002020B5"/>
    <w:rsid w:val="00202357"/>
    <w:rsid w:val="00202602"/>
    <w:rsid w:val="0020266B"/>
    <w:rsid w:val="00202BB3"/>
    <w:rsid w:val="0020302C"/>
    <w:rsid w:val="002030C1"/>
    <w:rsid w:val="00203176"/>
    <w:rsid w:val="002032D0"/>
    <w:rsid w:val="0020331B"/>
    <w:rsid w:val="00203429"/>
    <w:rsid w:val="0020360F"/>
    <w:rsid w:val="0020372D"/>
    <w:rsid w:val="00204284"/>
    <w:rsid w:val="00204366"/>
    <w:rsid w:val="002046B0"/>
    <w:rsid w:val="00204804"/>
    <w:rsid w:val="00204914"/>
    <w:rsid w:val="00204B48"/>
    <w:rsid w:val="00204C43"/>
    <w:rsid w:val="00204C7B"/>
    <w:rsid w:val="00204E57"/>
    <w:rsid w:val="00205051"/>
    <w:rsid w:val="002050FA"/>
    <w:rsid w:val="002054AB"/>
    <w:rsid w:val="002054D9"/>
    <w:rsid w:val="00205637"/>
    <w:rsid w:val="00205763"/>
    <w:rsid w:val="002058D9"/>
    <w:rsid w:val="002058DE"/>
    <w:rsid w:val="0020599C"/>
    <w:rsid w:val="00205B13"/>
    <w:rsid w:val="00206048"/>
    <w:rsid w:val="002062E3"/>
    <w:rsid w:val="002063EF"/>
    <w:rsid w:val="002064F5"/>
    <w:rsid w:val="0020669B"/>
    <w:rsid w:val="002066D8"/>
    <w:rsid w:val="00206750"/>
    <w:rsid w:val="00206926"/>
    <w:rsid w:val="0020696D"/>
    <w:rsid w:val="00206A08"/>
    <w:rsid w:val="00206DCE"/>
    <w:rsid w:val="00206FB3"/>
    <w:rsid w:val="00206FC1"/>
    <w:rsid w:val="0020705D"/>
    <w:rsid w:val="002070A4"/>
    <w:rsid w:val="00207108"/>
    <w:rsid w:val="00207175"/>
    <w:rsid w:val="00207187"/>
    <w:rsid w:val="002073BD"/>
    <w:rsid w:val="002073BE"/>
    <w:rsid w:val="00207D75"/>
    <w:rsid w:val="00210026"/>
    <w:rsid w:val="002101E6"/>
    <w:rsid w:val="00210229"/>
    <w:rsid w:val="00210396"/>
    <w:rsid w:val="002103E6"/>
    <w:rsid w:val="00210495"/>
    <w:rsid w:val="00210534"/>
    <w:rsid w:val="002105D2"/>
    <w:rsid w:val="00210A96"/>
    <w:rsid w:val="00210B08"/>
    <w:rsid w:val="00210CD3"/>
    <w:rsid w:val="002111D1"/>
    <w:rsid w:val="00211500"/>
    <w:rsid w:val="002117D6"/>
    <w:rsid w:val="00211939"/>
    <w:rsid w:val="00211A68"/>
    <w:rsid w:val="00211AC0"/>
    <w:rsid w:val="00211AC7"/>
    <w:rsid w:val="00211B52"/>
    <w:rsid w:val="00211BF0"/>
    <w:rsid w:val="00211C3A"/>
    <w:rsid w:val="00211CD1"/>
    <w:rsid w:val="00211E9E"/>
    <w:rsid w:val="00211EED"/>
    <w:rsid w:val="00211F56"/>
    <w:rsid w:val="0021210B"/>
    <w:rsid w:val="0021211B"/>
    <w:rsid w:val="00212590"/>
    <w:rsid w:val="002125C8"/>
    <w:rsid w:val="00212606"/>
    <w:rsid w:val="002129A2"/>
    <w:rsid w:val="00212A76"/>
    <w:rsid w:val="0021301D"/>
    <w:rsid w:val="00213188"/>
    <w:rsid w:val="0021333C"/>
    <w:rsid w:val="002133CA"/>
    <w:rsid w:val="00213649"/>
    <w:rsid w:val="0021387D"/>
    <w:rsid w:val="0021388A"/>
    <w:rsid w:val="002139B2"/>
    <w:rsid w:val="00213DDC"/>
    <w:rsid w:val="00213DFB"/>
    <w:rsid w:val="00213E81"/>
    <w:rsid w:val="0021417A"/>
    <w:rsid w:val="002141AF"/>
    <w:rsid w:val="00214203"/>
    <w:rsid w:val="0021425A"/>
    <w:rsid w:val="0021432B"/>
    <w:rsid w:val="0021454A"/>
    <w:rsid w:val="00214665"/>
    <w:rsid w:val="0021479E"/>
    <w:rsid w:val="00214A3A"/>
    <w:rsid w:val="00214B3A"/>
    <w:rsid w:val="002150FF"/>
    <w:rsid w:val="0021515B"/>
    <w:rsid w:val="002151D6"/>
    <w:rsid w:val="00215567"/>
    <w:rsid w:val="0021566F"/>
    <w:rsid w:val="002157EB"/>
    <w:rsid w:val="00215AD7"/>
    <w:rsid w:val="00215ADE"/>
    <w:rsid w:val="00215C29"/>
    <w:rsid w:val="00215DF7"/>
    <w:rsid w:val="00216258"/>
    <w:rsid w:val="0021629B"/>
    <w:rsid w:val="002164D2"/>
    <w:rsid w:val="0021657E"/>
    <w:rsid w:val="00216598"/>
    <w:rsid w:val="00216622"/>
    <w:rsid w:val="002166C0"/>
    <w:rsid w:val="00216773"/>
    <w:rsid w:val="00216802"/>
    <w:rsid w:val="00216CC9"/>
    <w:rsid w:val="00216EA2"/>
    <w:rsid w:val="00216FB2"/>
    <w:rsid w:val="00217034"/>
    <w:rsid w:val="0021704F"/>
    <w:rsid w:val="0021708D"/>
    <w:rsid w:val="002171C9"/>
    <w:rsid w:val="0021720A"/>
    <w:rsid w:val="00217385"/>
    <w:rsid w:val="00217453"/>
    <w:rsid w:val="002176E2"/>
    <w:rsid w:val="00217C08"/>
    <w:rsid w:val="00217DFD"/>
    <w:rsid w:val="00217E94"/>
    <w:rsid w:val="00220079"/>
    <w:rsid w:val="002200BC"/>
    <w:rsid w:val="002205E5"/>
    <w:rsid w:val="0022070E"/>
    <w:rsid w:val="002207BF"/>
    <w:rsid w:val="002209C7"/>
    <w:rsid w:val="002209DD"/>
    <w:rsid w:val="00220AAB"/>
    <w:rsid w:val="00220DEF"/>
    <w:rsid w:val="00220ED1"/>
    <w:rsid w:val="00220F11"/>
    <w:rsid w:val="0022101F"/>
    <w:rsid w:val="002212F4"/>
    <w:rsid w:val="002213D3"/>
    <w:rsid w:val="002213DD"/>
    <w:rsid w:val="00221784"/>
    <w:rsid w:val="0022190A"/>
    <w:rsid w:val="0022194A"/>
    <w:rsid w:val="00221C89"/>
    <w:rsid w:val="00221CD6"/>
    <w:rsid w:val="00221DF0"/>
    <w:rsid w:val="00221F2D"/>
    <w:rsid w:val="002220FC"/>
    <w:rsid w:val="002220FE"/>
    <w:rsid w:val="00222113"/>
    <w:rsid w:val="00222140"/>
    <w:rsid w:val="00222154"/>
    <w:rsid w:val="00222236"/>
    <w:rsid w:val="00222544"/>
    <w:rsid w:val="00222792"/>
    <w:rsid w:val="00222976"/>
    <w:rsid w:val="00222A69"/>
    <w:rsid w:val="00222AEC"/>
    <w:rsid w:val="00222BDD"/>
    <w:rsid w:val="00222CE3"/>
    <w:rsid w:val="00222D03"/>
    <w:rsid w:val="002232C9"/>
    <w:rsid w:val="0022343D"/>
    <w:rsid w:val="00223995"/>
    <w:rsid w:val="00223BE0"/>
    <w:rsid w:val="00223CE6"/>
    <w:rsid w:val="00223DBF"/>
    <w:rsid w:val="00223F02"/>
    <w:rsid w:val="00223F08"/>
    <w:rsid w:val="00223F6A"/>
    <w:rsid w:val="0022407F"/>
    <w:rsid w:val="0022416A"/>
    <w:rsid w:val="002241B4"/>
    <w:rsid w:val="00224232"/>
    <w:rsid w:val="00224448"/>
    <w:rsid w:val="00224567"/>
    <w:rsid w:val="0022476A"/>
    <w:rsid w:val="00224B94"/>
    <w:rsid w:val="00224BA4"/>
    <w:rsid w:val="00224BB5"/>
    <w:rsid w:val="00224CB1"/>
    <w:rsid w:val="00224CFC"/>
    <w:rsid w:val="00224D75"/>
    <w:rsid w:val="00224DEC"/>
    <w:rsid w:val="00224FA4"/>
    <w:rsid w:val="00225280"/>
    <w:rsid w:val="002252A0"/>
    <w:rsid w:val="0022538C"/>
    <w:rsid w:val="002255F7"/>
    <w:rsid w:val="00225744"/>
    <w:rsid w:val="002257B0"/>
    <w:rsid w:val="002257F9"/>
    <w:rsid w:val="00225DB2"/>
    <w:rsid w:val="00225EEC"/>
    <w:rsid w:val="002262DC"/>
    <w:rsid w:val="00226384"/>
    <w:rsid w:val="002263F6"/>
    <w:rsid w:val="0022647F"/>
    <w:rsid w:val="0022656E"/>
    <w:rsid w:val="002267A8"/>
    <w:rsid w:val="002267F6"/>
    <w:rsid w:val="00226A3C"/>
    <w:rsid w:val="00226B70"/>
    <w:rsid w:val="00226BDA"/>
    <w:rsid w:val="00226F80"/>
    <w:rsid w:val="00226F98"/>
    <w:rsid w:val="002271C5"/>
    <w:rsid w:val="00227201"/>
    <w:rsid w:val="0022736E"/>
    <w:rsid w:val="002276EB"/>
    <w:rsid w:val="002278B1"/>
    <w:rsid w:val="00227D01"/>
    <w:rsid w:val="00227D3B"/>
    <w:rsid w:val="00227D5C"/>
    <w:rsid w:val="00227DBA"/>
    <w:rsid w:val="00227EF9"/>
    <w:rsid w:val="00227F69"/>
    <w:rsid w:val="002303A6"/>
    <w:rsid w:val="00230544"/>
    <w:rsid w:val="002305EC"/>
    <w:rsid w:val="002309DE"/>
    <w:rsid w:val="00230AA3"/>
    <w:rsid w:val="00230BA0"/>
    <w:rsid w:val="00230C7F"/>
    <w:rsid w:val="00230F2E"/>
    <w:rsid w:val="00230F67"/>
    <w:rsid w:val="002317FB"/>
    <w:rsid w:val="002317FE"/>
    <w:rsid w:val="002318D9"/>
    <w:rsid w:val="00231919"/>
    <w:rsid w:val="00231A48"/>
    <w:rsid w:val="00231B41"/>
    <w:rsid w:val="00231CC7"/>
    <w:rsid w:val="00231DD4"/>
    <w:rsid w:val="00231DDB"/>
    <w:rsid w:val="00231F31"/>
    <w:rsid w:val="00231F90"/>
    <w:rsid w:val="00231FC0"/>
    <w:rsid w:val="00232065"/>
    <w:rsid w:val="00232089"/>
    <w:rsid w:val="00232345"/>
    <w:rsid w:val="00232346"/>
    <w:rsid w:val="00232732"/>
    <w:rsid w:val="002327B5"/>
    <w:rsid w:val="0023280F"/>
    <w:rsid w:val="0023281F"/>
    <w:rsid w:val="00232863"/>
    <w:rsid w:val="0023299F"/>
    <w:rsid w:val="00232CB0"/>
    <w:rsid w:val="00232E63"/>
    <w:rsid w:val="00232EF9"/>
    <w:rsid w:val="0023320D"/>
    <w:rsid w:val="00233228"/>
    <w:rsid w:val="00233289"/>
    <w:rsid w:val="002335B1"/>
    <w:rsid w:val="002335FE"/>
    <w:rsid w:val="0023367B"/>
    <w:rsid w:val="002337C3"/>
    <w:rsid w:val="00233806"/>
    <w:rsid w:val="002338AC"/>
    <w:rsid w:val="002339F3"/>
    <w:rsid w:val="00233B76"/>
    <w:rsid w:val="00233BD4"/>
    <w:rsid w:val="00233CA6"/>
    <w:rsid w:val="00233CFB"/>
    <w:rsid w:val="00233D65"/>
    <w:rsid w:val="00233E71"/>
    <w:rsid w:val="0023434D"/>
    <w:rsid w:val="00234353"/>
    <w:rsid w:val="00234429"/>
    <w:rsid w:val="00234466"/>
    <w:rsid w:val="0023489F"/>
    <w:rsid w:val="0023495C"/>
    <w:rsid w:val="00234A7A"/>
    <w:rsid w:val="00234B79"/>
    <w:rsid w:val="00234CB7"/>
    <w:rsid w:val="00234F47"/>
    <w:rsid w:val="002353EC"/>
    <w:rsid w:val="00235582"/>
    <w:rsid w:val="00235686"/>
    <w:rsid w:val="00235770"/>
    <w:rsid w:val="00235840"/>
    <w:rsid w:val="00235A78"/>
    <w:rsid w:val="00235AF6"/>
    <w:rsid w:val="00235B65"/>
    <w:rsid w:val="00235C3E"/>
    <w:rsid w:val="00235C4B"/>
    <w:rsid w:val="00235E92"/>
    <w:rsid w:val="00235F36"/>
    <w:rsid w:val="00235F43"/>
    <w:rsid w:val="0023610A"/>
    <w:rsid w:val="00236284"/>
    <w:rsid w:val="0023636D"/>
    <w:rsid w:val="00236442"/>
    <w:rsid w:val="00236528"/>
    <w:rsid w:val="002366A9"/>
    <w:rsid w:val="0023677E"/>
    <w:rsid w:val="00236832"/>
    <w:rsid w:val="00236834"/>
    <w:rsid w:val="002369C8"/>
    <w:rsid w:val="00236B9A"/>
    <w:rsid w:val="00236F1A"/>
    <w:rsid w:val="00237057"/>
    <w:rsid w:val="0023721F"/>
    <w:rsid w:val="002374CB"/>
    <w:rsid w:val="002375DD"/>
    <w:rsid w:val="00237620"/>
    <w:rsid w:val="00237B6C"/>
    <w:rsid w:val="00237B8D"/>
    <w:rsid w:val="00237CE9"/>
    <w:rsid w:val="00237E65"/>
    <w:rsid w:val="002400F0"/>
    <w:rsid w:val="00240179"/>
    <w:rsid w:val="002401B0"/>
    <w:rsid w:val="002401D2"/>
    <w:rsid w:val="002402F1"/>
    <w:rsid w:val="0024034B"/>
    <w:rsid w:val="002405F1"/>
    <w:rsid w:val="00240628"/>
    <w:rsid w:val="002406BE"/>
    <w:rsid w:val="00240739"/>
    <w:rsid w:val="00240783"/>
    <w:rsid w:val="00240D72"/>
    <w:rsid w:val="00240DB9"/>
    <w:rsid w:val="00240F84"/>
    <w:rsid w:val="002410B0"/>
    <w:rsid w:val="002411BC"/>
    <w:rsid w:val="002415F8"/>
    <w:rsid w:val="00241625"/>
    <w:rsid w:val="00241681"/>
    <w:rsid w:val="002417C5"/>
    <w:rsid w:val="00241862"/>
    <w:rsid w:val="002419A4"/>
    <w:rsid w:val="00241ABD"/>
    <w:rsid w:val="00241B22"/>
    <w:rsid w:val="00241D66"/>
    <w:rsid w:val="00241FB5"/>
    <w:rsid w:val="002420F4"/>
    <w:rsid w:val="00242149"/>
    <w:rsid w:val="00242226"/>
    <w:rsid w:val="0024223C"/>
    <w:rsid w:val="0024228E"/>
    <w:rsid w:val="00242598"/>
    <w:rsid w:val="002426E0"/>
    <w:rsid w:val="002427C6"/>
    <w:rsid w:val="0024288E"/>
    <w:rsid w:val="00242C5A"/>
    <w:rsid w:val="00242D47"/>
    <w:rsid w:val="00242F6C"/>
    <w:rsid w:val="00243203"/>
    <w:rsid w:val="002434BB"/>
    <w:rsid w:val="002437A0"/>
    <w:rsid w:val="0024390E"/>
    <w:rsid w:val="00243959"/>
    <w:rsid w:val="00243E02"/>
    <w:rsid w:val="00243E79"/>
    <w:rsid w:val="00243E96"/>
    <w:rsid w:val="00244117"/>
    <w:rsid w:val="00244291"/>
    <w:rsid w:val="002446B7"/>
    <w:rsid w:val="00244868"/>
    <w:rsid w:val="0024491F"/>
    <w:rsid w:val="00244A4C"/>
    <w:rsid w:val="00244C3C"/>
    <w:rsid w:val="00244D04"/>
    <w:rsid w:val="00244D1B"/>
    <w:rsid w:val="00244EF0"/>
    <w:rsid w:val="00245099"/>
    <w:rsid w:val="002453AC"/>
    <w:rsid w:val="002455E9"/>
    <w:rsid w:val="00245743"/>
    <w:rsid w:val="0024577A"/>
    <w:rsid w:val="00245840"/>
    <w:rsid w:val="00245995"/>
    <w:rsid w:val="002459B1"/>
    <w:rsid w:val="00245CF8"/>
    <w:rsid w:val="00245DC2"/>
    <w:rsid w:val="002462CB"/>
    <w:rsid w:val="00246426"/>
    <w:rsid w:val="002464A3"/>
    <w:rsid w:val="00246C60"/>
    <w:rsid w:val="00246FBB"/>
    <w:rsid w:val="00247271"/>
    <w:rsid w:val="002472CF"/>
    <w:rsid w:val="002473B7"/>
    <w:rsid w:val="002479AF"/>
    <w:rsid w:val="00247AB0"/>
    <w:rsid w:val="00247BCC"/>
    <w:rsid w:val="00247D2C"/>
    <w:rsid w:val="00247E7D"/>
    <w:rsid w:val="00247F2D"/>
    <w:rsid w:val="00247F9E"/>
    <w:rsid w:val="00247FD4"/>
    <w:rsid w:val="00247FE0"/>
    <w:rsid w:val="0025000F"/>
    <w:rsid w:val="0025024B"/>
    <w:rsid w:val="0025036C"/>
    <w:rsid w:val="002503DE"/>
    <w:rsid w:val="002503F7"/>
    <w:rsid w:val="0025088C"/>
    <w:rsid w:val="002508D5"/>
    <w:rsid w:val="00250AF2"/>
    <w:rsid w:val="00250DDF"/>
    <w:rsid w:val="00250E30"/>
    <w:rsid w:val="00250FE3"/>
    <w:rsid w:val="002510F6"/>
    <w:rsid w:val="002511FB"/>
    <w:rsid w:val="00251241"/>
    <w:rsid w:val="0025133F"/>
    <w:rsid w:val="00251444"/>
    <w:rsid w:val="00251615"/>
    <w:rsid w:val="00251657"/>
    <w:rsid w:val="0025165D"/>
    <w:rsid w:val="00251901"/>
    <w:rsid w:val="00251916"/>
    <w:rsid w:val="00251CA4"/>
    <w:rsid w:val="00251D50"/>
    <w:rsid w:val="00251D9B"/>
    <w:rsid w:val="00251F6C"/>
    <w:rsid w:val="00252102"/>
    <w:rsid w:val="00252405"/>
    <w:rsid w:val="00252625"/>
    <w:rsid w:val="0025262D"/>
    <w:rsid w:val="002526AF"/>
    <w:rsid w:val="002526B2"/>
    <w:rsid w:val="002526BD"/>
    <w:rsid w:val="002526D9"/>
    <w:rsid w:val="00252738"/>
    <w:rsid w:val="002527C3"/>
    <w:rsid w:val="002528DD"/>
    <w:rsid w:val="002528DF"/>
    <w:rsid w:val="00252A4B"/>
    <w:rsid w:val="00252AF1"/>
    <w:rsid w:val="00252CE0"/>
    <w:rsid w:val="0025313C"/>
    <w:rsid w:val="00253180"/>
    <w:rsid w:val="00253238"/>
    <w:rsid w:val="00253677"/>
    <w:rsid w:val="00253761"/>
    <w:rsid w:val="002538F5"/>
    <w:rsid w:val="0025393E"/>
    <w:rsid w:val="00253B32"/>
    <w:rsid w:val="00253BA5"/>
    <w:rsid w:val="00253BB7"/>
    <w:rsid w:val="00253C14"/>
    <w:rsid w:val="00253E38"/>
    <w:rsid w:val="00253EB9"/>
    <w:rsid w:val="00254026"/>
    <w:rsid w:val="002541F2"/>
    <w:rsid w:val="002545F5"/>
    <w:rsid w:val="00254669"/>
    <w:rsid w:val="00254785"/>
    <w:rsid w:val="002547FA"/>
    <w:rsid w:val="00254DE5"/>
    <w:rsid w:val="002552A2"/>
    <w:rsid w:val="002552FB"/>
    <w:rsid w:val="002555F0"/>
    <w:rsid w:val="00255605"/>
    <w:rsid w:val="0025598F"/>
    <w:rsid w:val="002559ED"/>
    <w:rsid w:val="00255B60"/>
    <w:rsid w:val="00255B68"/>
    <w:rsid w:val="00255F13"/>
    <w:rsid w:val="00255F15"/>
    <w:rsid w:val="00255F69"/>
    <w:rsid w:val="00255FCB"/>
    <w:rsid w:val="002565F8"/>
    <w:rsid w:val="00256646"/>
    <w:rsid w:val="002568BC"/>
    <w:rsid w:val="00256B02"/>
    <w:rsid w:val="00256DE1"/>
    <w:rsid w:val="002571A3"/>
    <w:rsid w:val="002571D8"/>
    <w:rsid w:val="00257236"/>
    <w:rsid w:val="0025730C"/>
    <w:rsid w:val="002574EB"/>
    <w:rsid w:val="00257545"/>
    <w:rsid w:val="002575D3"/>
    <w:rsid w:val="00257629"/>
    <w:rsid w:val="00257654"/>
    <w:rsid w:val="0025767D"/>
    <w:rsid w:val="0025792D"/>
    <w:rsid w:val="0026001A"/>
    <w:rsid w:val="0026020D"/>
    <w:rsid w:val="0026038F"/>
    <w:rsid w:val="00260526"/>
    <w:rsid w:val="002609A8"/>
    <w:rsid w:val="00260FBA"/>
    <w:rsid w:val="0026109F"/>
    <w:rsid w:val="00261256"/>
    <w:rsid w:val="00261326"/>
    <w:rsid w:val="00261349"/>
    <w:rsid w:val="002615EC"/>
    <w:rsid w:val="00261817"/>
    <w:rsid w:val="0026186A"/>
    <w:rsid w:val="00261A0A"/>
    <w:rsid w:val="00261EC9"/>
    <w:rsid w:val="0026218C"/>
    <w:rsid w:val="002622D8"/>
    <w:rsid w:val="002623DB"/>
    <w:rsid w:val="00262A58"/>
    <w:rsid w:val="00262C06"/>
    <w:rsid w:val="002633C8"/>
    <w:rsid w:val="0026350B"/>
    <w:rsid w:val="00263586"/>
    <w:rsid w:val="00263671"/>
    <w:rsid w:val="00263699"/>
    <w:rsid w:val="002636E0"/>
    <w:rsid w:val="00263C1E"/>
    <w:rsid w:val="00263E29"/>
    <w:rsid w:val="00263EA3"/>
    <w:rsid w:val="00263F65"/>
    <w:rsid w:val="00263F95"/>
    <w:rsid w:val="0026411C"/>
    <w:rsid w:val="00264297"/>
    <w:rsid w:val="002644DC"/>
    <w:rsid w:val="002645A2"/>
    <w:rsid w:val="00264701"/>
    <w:rsid w:val="00264A04"/>
    <w:rsid w:val="00264A4B"/>
    <w:rsid w:val="00264B45"/>
    <w:rsid w:val="00264CF9"/>
    <w:rsid w:val="00264D75"/>
    <w:rsid w:val="00264DA4"/>
    <w:rsid w:val="00265012"/>
    <w:rsid w:val="00265096"/>
    <w:rsid w:val="00265121"/>
    <w:rsid w:val="002651F2"/>
    <w:rsid w:val="002654D9"/>
    <w:rsid w:val="002657AA"/>
    <w:rsid w:val="002657EF"/>
    <w:rsid w:val="00265A56"/>
    <w:rsid w:val="00265F1E"/>
    <w:rsid w:val="00266066"/>
    <w:rsid w:val="0026610D"/>
    <w:rsid w:val="0026618F"/>
    <w:rsid w:val="00266299"/>
    <w:rsid w:val="0026630F"/>
    <w:rsid w:val="002663A0"/>
    <w:rsid w:val="002667DE"/>
    <w:rsid w:val="002668F7"/>
    <w:rsid w:val="00266A78"/>
    <w:rsid w:val="00266A8D"/>
    <w:rsid w:val="00266B08"/>
    <w:rsid w:val="00266CC8"/>
    <w:rsid w:val="00266D37"/>
    <w:rsid w:val="00266D72"/>
    <w:rsid w:val="00267197"/>
    <w:rsid w:val="002671AC"/>
    <w:rsid w:val="002671B8"/>
    <w:rsid w:val="00267338"/>
    <w:rsid w:val="002673FD"/>
    <w:rsid w:val="0026741A"/>
    <w:rsid w:val="002675E2"/>
    <w:rsid w:val="002677EC"/>
    <w:rsid w:val="00267960"/>
    <w:rsid w:val="002679C4"/>
    <w:rsid w:val="00267A01"/>
    <w:rsid w:val="00267BE3"/>
    <w:rsid w:val="00267C55"/>
    <w:rsid w:val="00267F95"/>
    <w:rsid w:val="00270301"/>
    <w:rsid w:val="00270454"/>
    <w:rsid w:val="00270663"/>
    <w:rsid w:val="00270781"/>
    <w:rsid w:val="00270820"/>
    <w:rsid w:val="002709A7"/>
    <w:rsid w:val="00270C81"/>
    <w:rsid w:val="00270CA7"/>
    <w:rsid w:val="00270EB7"/>
    <w:rsid w:val="002710F7"/>
    <w:rsid w:val="0027113F"/>
    <w:rsid w:val="002712FF"/>
    <w:rsid w:val="002715F0"/>
    <w:rsid w:val="002717A4"/>
    <w:rsid w:val="002718B3"/>
    <w:rsid w:val="00271948"/>
    <w:rsid w:val="002719AF"/>
    <w:rsid w:val="00271A16"/>
    <w:rsid w:val="0027212B"/>
    <w:rsid w:val="0027221B"/>
    <w:rsid w:val="00272431"/>
    <w:rsid w:val="002724DF"/>
    <w:rsid w:val="00272A86"/>
    <w:rsid w:val="00272EB5"/>
    <w:rsid w:val="00272F02"/>
    <w:rsid w:val="002730DE"/>
    <w:rsid w:val="002731D7"/>
    <w:rsid w:val="00273691"/>
    <w:rsid w:val="002736DB"/>
    <w:rsid w:val="002738A9"/>
    <w:rsid w:val="00273B58"/>
    <w:rsid w:val="00273D90"/>
    <w:rsid w:val="00273EE9"/>
    <w:rsid w:val="00273F92"/>
    <w:rsid w:val="00274097"/>
    <w:rsid w:val="0027413B"/>
    <w:rsid w:val="002743E2"/>
    <w:rsid w:val="00274797"/>
    <w:rsid w:val="0027479D"/>
    <w:rsid w:val="0027483A"/>
    <w:rsid w:val="00274928"/>
    <w:rsid w:val="00274A55"/>
    <w:rsid w:val="00274CAD"/>
    <w:rsid w:val="00274D60"/>
    <w:rsid w:val="00275221"/>
    <w:rsid w:val="00275258"/>
    <w:rsid w:val="00275290"/>
    <w:rsid w:val="002753FE"/>
    <w:rsid w:val="00275527"/>
    <w:rsid w:val="002756A8"/>
    <w:rsid w:val="002757BB"/>
    <w:rsid w:val="002758E5"/>
    <w:rsid w:val="00275F40"/>
    <w:rsid w:val="00276049"/>
    <w:rsid w:val="00276613"/>
    <w:rsid w:val="002767E6"/>
    <w:rsid w:val="002768B0"/>
    <w:rsid w:val="00276919"/>
    <w:rsid w:val="00276A7C"/>
    <w:rsid w:val="00276AFC"/>
    <w:rsid w:val="00276CB1"/>
    <w:rsid w:val="00276DAA"/>
    <w:rsid w:val="00276DE6"/>
    <w:rsid w:val="0027704B"/>
    <w:rsid w:val="00277431"/>
    <w:rsid w:val="00277672"/>
    <w:rsid w:val="0027778B"/>
    <w:rsid w:val="00277AAD"/>
    <w:rsid w:val="00277C76"/>
    <w:rsid w:val="00277C8A"/>
    <w:rsid w:val="00277DA7"/>
    <w:rsid w:val="00277E3C"/>
    <w:rsid w:val="00277F65"/>
    <w:rsid w:val="002805BF"/>
    <w:rsid w:val="00280676"/>
    <w:rsid w:val="0028082E"/>
    <w:rsid w:val="002808E9"/>
    <w:rsid w:val="00280F69"/>
    <w:rsid w:val="0028119D"/>
    <w:rsid w:val="002812AB"/>
    <w:rsid w:val="00281326"/>
    <w:rsid w:val="0028185C"/>
    <w:rsid w:val="002818A7"/>
    <w:rsid w:val="002818FE"/>
    <w:rsid w:val="00281978"/>
    <w:rsid w:val="0028198E"/>
    <w:rsid w:val="00281A09"/>
    <w:rsid w:val="00281AF4"/>
    <w:rsid w:val="00281F24"/>
    <w:rsid w:val="00281FFC"/>
    <w:rsid w:val="002820B3"/>
    <w:rsid w:val="0028221C"/>
    <w:rsid w:val="0028225E"/>
    <w:rsid w:val="0028240D"/>
    <w:rsid w:val="0028243C"/>
    <w:rsid w:val="002824A7"/>
    <w:rsid w:val="002827AE"/>
    <w:rsid w:val="002827DB"/>
    <w:rsid w:val="00282BD6"/>
    <w:rsid w:val="00282BF5"/>
    <w:rsid w:val="00282D74"/>
    <w:rsid w:val="00282EB2"/>
    <w:rsid w:val="00282FEA"/>
    <w:rsid w:val="002834CA"/>
    <w:rsid w:val="0028353A"/>
    <w:rsid w:val="00283688"/>
    <w:rsid w:val="0028386B"/>
    <w:rsid w:val="00283B84"/>
    <w:rsid w:val="00283BF2"/>
    <w:rsid w:val="00283CA9"/>
    <w:rsid w:val="00283D49"/>
    <w:rsid w:val="00283DA4"/>
    <w:rsid w:val="00283DF1"/>
    <w:rsid w:val="00284099"/>
    <w:rsid w:val="0028435B"/>
    <w:rsid w:val="00284B27"/>
    <w:rsid w:val="00284DBC"/>
    <w:rsid w:val="00285138"/>
    <w:rsid w:val="0028522D"/>
    <w:rsid w:val="002852B0"/>
    <w:rsid w:val="0028554F"/>
    <w:rsid w:val="002856C4"/>
    <w:rsid w:val="00285719"/>
    <w:rsid w:val="002859D0"/>
    <w:rsid w:val="00285A30"/>
    <w:rsid w:val="00285A5C"/>
    <w:rsid w:val="00285DA0"/>
    <w:rsid w:val="00285E2C"/>
    <w:rsid w:val="00285E84"/>
    <w:rsid w:val="00285F36"/>
    <w:rsid w:val="00285F63"/>
    <w:rsid w:val="002860DA"/>
    <w:rsid w:val="002860F4"/>
    <w:rsid w:val="0028616F"/>
    <w:rsid w:val="0028626F"/>
    <w:rsid w:val="00286368"/>
    <w:rsid w:val="00286698"/>
    <w:rsid w:val="00286996"/>
    <w:rsid w:val="00286A6B"/>
    <w:rsid w:val="00286F5D"/>
    <w:rsid w:val="00287028"/>
    <w:rsid w:val="0028722D"/>
    <w:rsid w:val="00287288"/>
    <w:rsid w:val="002873C5"/>
    <w:rsid w:val="00287507"/>
    <w:rsid w:val="00287667"/>
    <w:rsid w:val="00287790"/>
    <w:rsid w:val="0028780B"/>
    <w:rsid w:val="002878AE"/>
    <w:rsid w:val="002878D4"/>
    <w:rsid w:val="002878E1"/>
    <w:rsid w:val="002879BC"/>
    <w:rsid w:val="00287B81"/>
    <w:rsid w:val="00287BB1"/>
    <w:rsid w:val="00287CFE"/>
    <w:rsid w:val="00287D64"/>
    <w:rsid w:val="002900B7"/>
    <w:rsid w:val="00290269"/>
    <w:rsid w:val="002906E3"/>
    <w:rsid w:val="0029073C"/>
    <w:rsid w:val="002908D5"/>
    <w:rsid w:val="002908EF"/>
    <w:rsid w:val="00290C76"/>
    <w:rsid w:val="00290CAA"/>
    <w:rsid w:val="00290D15"/>
    <w:rsid w:val="00290DD9"/>
    <w:rsid w:val="00290E73"/>
    <w:rsid w:val="00290EBD"/>
    <w:rsid w:val="00291238"/>
    <w:rsid w:val="00291337"/>
    <w:rsid w:val="002914DE"/>
    <w:rsid w:val="0029155A"/>
    <w:rsid w:val="002915E0"/>
    <w:rsid w:val="002916A5"/>
    <w:rsid w:val="00291894"/>
    <w:rsid w:val="00291968"/>
    <w:rsid w:val="00291D01"/>
    <w:rsid w:val="00291F3B"/>
    <w:rsid w:val="00291FF4"/>
    <w:rsid w:val="00291FFA"/>
    <w:rsid w:val="00292064"/>
    <w:rsid w:val="00292232"/>
    <w:rsid w:val="002923C0"/>
    <w:rsid w:val="00292460"/>
    <w:rsid w:val="002924DE"/>
    <w:rsid w:val="002926C0"/>
    <w:rsid w:val="00292745"/>
    <w:rsid w:val="0029274E"/>
    <w:rsid w:val="002928C5"/>
    <w:rsid w:val="002929AD"/>
    <w:rsid w:val="00292B20"/>
    <w:rsid w:val="00292B52"/>
    <w:rsid w:val="00292BDD"/>
    <w:rsid w:val="00292C22"/>
    <w:rsid w:val="00292C4E"/>
    <w:rsid w:val="00292EDC"/>
    <w:rsid w:val="0029323A"/>
    <w:rsid w:val="002934D1"/>
    <w:rsid w:val="002934E0"/>
    <w:rsid w:val="0029361D"/>
    <w:rsid w:val="0029391B"/>
    <w:rsid w:val="00293961"/>
    <w:rsid w:val="002939B1"/>
    <w:rsid w:val="00293A22"/>
    <w:rsid w:val="00293D68"/>
    <w:rsid w:val="00293DDA"/>
    <w:rsid w:val="00293F9F"/>
    <w:rsid w:val="00294018"/>
    <w:rsid w:val="0029414D"/>
    <w:rsid w:val="00294496"/>
    <w:rsid w:val="00294498"/>
    <w:rsid w:val="00294582"/>
    <w:rsid w:val="0029459B"/>
    <w:rsid w:val="00294C31"/>
    <w:rsid w:val="00294EB0"/>
    <w:rsid w:val="00294F71"/>
    <w:rsid w:val="002952CF"/>
    <w:rsid w:val="0029549E"/>
    <w:rsid w:val="00295555"/>
    <w:rsid w:val="0029560F"/>
    <w:rsid w:val="002959B5"/>
    <w:rsid w:val="00295ACD"/>
    <w:rsid w:val="00295AD1"/>
    <w:rsid w:val="00295CF0"/>
    <w:rsid w:val="00296144"/>
    <w:rsid w:val="002961ED"/>
    <w:rsid w:val="002962F4"/>
    <w:rsid w:val="0029654D"/>
    <w:rsid w:val="00296B2D"/>
    <w:rsid w:val="00296CAE"/>
    <w:rsid w:val="00296D2A"/>
    <w:rsid w:val="00296F59"/>
    <w:rsid w:val="0029714E"/>
    <w:rsid w:val="00297356"/>
    <w:rsid w:val="00297483"/>
    <w:rsid w:val="002974CA"/>
    <w:rsid w:val="00297796"/>
    <w:rsid w:val="002978B3"/>
    <w:rsid w:val="002979A7"/>
    <w:rsid w:val="00297A25"/>
    <w:rsid w:val="00297A81"/>
    <w:rsid w:val="00297E63"/>
    <w:rsid w:val="00297EA2"/>
    <w:rsid w:val="002A0040"/>
    <w:rsid w:val="002A01A3"/>
    <w:rsid w:val="002A030F"/>
    <w:rsid w:val="002A0336"/>
    <w:rsid w:val="002A04C2"/>
    <w:rsid w:val="002A0530"/>
    <w:rsid w:val="002A0627"/>
    <w:rsid w:val="002A0754"/>
    <w:rsid w:val="002A0928"/>
    <w:rsid w:val="002A0D71"/>
    <w:rsid w:val="002A0E90"/>
    <w:rsid w:val="002A111D"/>
    <w:rsid w:val="002A1135"/>
    <w:rsid w:val="002A11F9"/>
    <w:rsid w:val="002A1249"/>
    <w:rsid w:val="002A16B7"/>
    <w:rsid w:val="002A18C3"/>
    <w:rsid w:val="002A18EE"/>
    <w:rsid w:val="002A1A59"/>
    <w:rsid w:val="002A1B5D"/>
    <w:rsid w:val="002A1C89"/>
    <w:rsid w:val="002A2172"/>
    <w:rsid w:val="002A249B"/>
    <w:rsid w:val="002A24DC"/>
    <w:rsid w:val="002A25CC"/>
    <w:rsid w:val="002A2729"/>
    <w:rsid w:val="002A2C5A"/>
    <w:rsid w:val="002A2DA1"/>
    <w:rsid w:val="002A2FAF"/>
    <w:rsid w:val="002A30E8"/>
    <w:rsid w:val="002A32F9"/>
    <w:rsid w:val="002A33A1"/>
    <w:rsid w:val="002A342E"/>
    <w:rsid w:val="002A346D"/>
    <w:rsid w:val="002A3673"/>
    <w:rsid w:val="002A36A5"/>
    <w:rsid w:val="002A3799"/>
    <w:rsid w:val="002A384B"/>
    <w:rsid w:val="002A38B9"/>
    <w:rsid w:val="002A38C9"/>
    <w:rsid w:val="002A391D"/>
    <w:rsid w:val="002A3B27"/>
    <w:rsid w:val="002A424B"/>
    <w:rsid w:val="002A4400"/>
    <w:rsid w:val="002A444E"/>
    <w:rsid w:val="002A4510"/>
    <w:rsid w:val="002A49C6"/>
    <w:rsid w:val="002A4A92"/>
    <w:rsid w:val="002A4AB4"/>
    <w:rsid w:val="002A4B37"/>
    <w:rsid w:val="002A4ED6"/>
    <w:rsid w:val="002A5046"/>
    <w:rsid w:val="002A50C4"/>
    <w:rsid w:val="002A5145"/>
    <w:rsid w:val="002A5221"/>
    <w:rsid w:val="002A5294"/>
    <w:rsid w:val="002A5365"/>
    <w:rsid w:val="002A58CA"/>
    <w:rsid w:val="002A5B56"/>
    <w:rsid w:val="002A5BA3"/>
    <w:rsid w:val="002A5C3E"/>
    <w:rsid w:val="002A5EFE"/>
    <w:rsid w:val="002A5F0B"/>
    <w:rsid w:val="002A6581"/>
    <w:rsid w:val="002A6C19"/>
    <w:rsid w:val="002A6CBB"/>
    <w:rsid w:val="002A6DE7"/>
    <w:rsid w:val="002A70E5"/>
    <w:rsid w:val="002A7189"/>
    <w:rsid w:val="002A726E"/>
    <w:rsid w:val="002A72F3"/>
    <w:rsid w:val="002A73C1"/>
    <w:rsid w:val="002A7403"/>
    <w:rsid w:val="002A743C"/>
    <w:rsid w:val="002A75BD"/>
    <w:rsid w:val="002A763C"/>
    <w:rsid w:val="002A7828"/>
    <w:rsid w:val="002A7974"/>
    <w:rsid w:val="002A7DF9"/>
    <w:rsid w:val="002B0006"/>
    <w:rsid w:val="002B0127"/>
    <w:rsid w:val="002B029F"/>
    <w:rsid w:val="002B0506"/>
    <w:rsid w:val="002B05B2"/>
    <w:rsid w:val="002B090A"/>
    <w:rsid w:val="002B0C69"/>
    <w:rsid w:val="002B0CCB"/>
    <w:rsid w:val="002B0E46"/>
    <w:rsid w:val="002B0E7A"/>
    <w:rsid w:val="002B0EC9"/>
    <w:rsid w:val="002B1013"/>
    <w:rsid w:val="002B1284"/>
    <w:rsid w:val="002B155B"/>
    <w:rsid w:val="002B1585"/>
    <w:rsid w:val="002B1659"/>
    <w:rsid w:val="002B1812"/>
    <w:rsid w:val="002B19D2"/>
    <w:rsid w:val="002B1C79"/>
    <w:rsid w:val="002B1D98"/>
    <w:rsid w:val="002B1F5E"/>
    <w:rsid w:val="002B1FC7"/>
    <w:rsid w:val="002B2023"/>
    <w:rsid w:val="002B213B"/>
    <w:rsid w:val="002B23D1"/>
    <w:rsid w:val="002B2488"/>
    <w:rsid w:val="002B24DB"/>
    <w:rsid w:val="002B2761"/>
    <w:rsid w:val="002B295D"/>
    <w:rsid w:val="002B29E8"/>
    <w:rsid w:val="002B2A4B"/>
    <w:rsid w:val="002B2B2A"/>
    <w:rsid w:val="002B2B30"/>
    <w:rsid w:val="002B2E0E"/>
    <w:rsid w:val="002B30B9"/>
    <w:rsid w:val="002B3138"/>
    <w:rsid w:val="002B31F8"/>
    <w:rsid w:val="002B321B"/>
    <w:rsid w:val="002B33B7"/>
    <w:rsid w:val="002B359A"/>
    <w:rsid w:val="002B3784"/>
    <w:rsid w:val="002B3818"/>
    <w:rsid w:val="002B38BE"/>
    <w:rsid w:val="002B397F"/>
    <w:rsid w:val="002B3C54"/>
    <w:rsid w:val="002B3FF5"/>
    <w:rsid w:val="002B44EB"/>
    <w:rsid w:val="002B4587"/>
    <w:rsid w:val="002B468B"/>
    <w:rsid w:val="002B4797"/>
    <w:rsid w:val="002B483B"/>
    <w:rsid w:val="002B487E"/>
    <w:rsid w:val="002B4941"/>
    <w:rsid w:val="002B4AB5"/>
    <w:rsid w:val="002B4BB5"/>
    <w:rsid w:val="002B4C7B"/>
    <w:rsid w:val="002B4DF6"/>
    <w:rsid w:val="002B5003"/>
    <w:rsid w:val="002B5146"/>
    <w:rsid w:val="002B5186"/>
    <w:rsid w:val="002B526B"/>
    <w:rsid w:val="002B55ED"/>
    <w:rsid w:val="002B5A69"/>
    <w:rsid w:val="002B5AF3"/>
    <w:rsid w:val="002B5B8F"/>
    <w:rsid w:val="002B5D2D"/>
    <w:rsid w:val="002B5E80"/>
    <w:rsid w:val="002B615B"/>
    <w:rsid w:val="002B6450"/>
    <w:rsid w:val="002B64EC"/>
    <w:rsid w:val="002B6A0B"/>
    <w:rsid w:val="002B6A2B"/>
    <w:rsid w:val="002B6F17"/>
    <w:rsid w:val="002B6FAD"/>
    <w:rsid w:val="002B737E"/>
    <w:rsid w:val="002B780A"/>
    <w:rsid w:val="002B798B"/>
    <w:rsid w:val="002B7B7D"/>
    <w:rsid w:val="002B7E40"/>
    <w:rsid w:val="002B7E72"/>
    <w:rsid w:val="002B7FA5"/>
    <w:rsid w:val="002B7FDF"/>
    <w:rsid w:val="002C019A"/>
    <w:rsid w:val="002C0243"/>
    <w:rsid w:val="002C035E"/>
    <w:rsid w:val="002C051C"/>
    <w:rsid w:val="002C0520"/>
    <w:rsid w:val="002C0738"/>
    <w:rsid w:val="002C080B"/>
    <w:rsid w:val="002C0860"/>
    <w:rsid w:val="002C0B87"/>
    <w:rsid w:val="002C0C0C"/>
    <w:rsid w:val="002C10AA"/>
    <w:rsid w:val="002C1131"/>
    <w:rsid w:val="002C1259"/>
    <w:rsid w:val="002C129B"/>
    <w:rsid w:val="002C1585"/>
    <w:rsid w:val="002C17D3"/>
    <w:rsid w:val="002C18F3"/>
    <w:rsid w:val="002C1977"/>
    <w:rsid w:val="002C1A74"/>
    <w:rsid w:val="002C1B97"/>
    <w:rsid w:val="002C222A"/>
    <w:rsid w:val="002C233B"/>
    <w:rsid w:val="002C2355"/>
    <w:rsid w:val="002C252F"/>
    <w:rsid w:val="002C2652"/>
    <w:rsid w:val="002C275A"/>
    <w:rsid w:val="002C298E"/>
    <w:rsid w:val="002C2993"/>
    <w:rsid w:val="002C299E"/>
    <w:rsid w:val="002C2BFF"/>
    <w:rsid w:val="002C2D81"/>
    <w:rsid w:val="002C31A9"/>
    <w:rsid w:val="002C320F"/>
    <w:rsid w:val="002C3246"/>
    <w:rsid w:val="002C3400"/>
    <w:rsid w:val="002C340D"/>
    <w:rsid w:val="002C3534"/>
    <w:rsid w:val="002C3594"/>
    <w:rsid w:val="002C37E3"/>
    <w:rsid w:val="002C38A4"/>
    <w:rsid w:val="002C3A00"/>
    <w:rsid w:val="002C3AA8"/>
    <w:rsid w:val="002C3CAC"/>
    <w:rsid w:val="002C3CDC"/>
    <w:rsid w:val="002C3DC5"/>
    <w:rsid w:val="002C3EC5"/>
    <w:rsid w:val="002C3F43"/>
    <w:rsid w:val="002C41DD"/>
    <w:rsid w:val="002C4252"/>
    <w:rsid w:val="002C4446"/>
    <w:rsid w:val="002C49AF"/>
    <w:rsid w:val="002C4F2F"/>
    <w:rsid w:val="002C51DF"/>
    <w:rsid w:val="002C5224"/>
    <w:rsid w:val="002C5476"/>
    <w:rsid w:val="002C54D2"/>
    <w:rsid w:val="002C54F6"/>
    <w:rsid w:val="002C5555"/>
    <w:rsid w:val="002C55DA"/>
    <w:rsid w:val="002C59C4"/>
    <w:rsid w:val="002C5A97"/>
    <w:rsid w:val="002C5AEB"/>
    <w:rsid w:val="002C5BC1"/>
    <w:rsid w:val="002C5F8E"/>
    <w:rsid w:val="002C6424"/>
    <w:rsid w:val="002C648C"/>
    <w:rsid w:val="002C64C4"/>
    <w:rsid w:val="002C6578"/>
    <w:rsid w:val="002C65BC"/>
    <w:rsid w:val="002C6737"/>
    <w:rsid w:val="002C691D"/>
    <w:rsid w:val="002C6946"/>
    <w:rsid w:val="002C6A93"/>
    <w:rsid w:val="002C6BB1"/>
    <w:rsid w:val="002C6C3B"/>
    <w:rsid w:val="002C6CCF"/>
    <w:rsid w:val="002C6CD8"/>
    <w:rsid w:val="002C6CFB"/>
    <w:rsid w:val="002C7165"/>
    <w:rsid w:val="002C722B"/>
    <w:rsid w:val="002C72CE"/>
    <w:rsid w:val="002C738D"/>
    <w:rsid w:val="002C759B"/>
    <w:rsid w:val="002C7B09"/>
    <w:rsid w:val="002C7C20"/>
    <w:rsid w:val="002C7DAC"/>
    <w:rsid w:val="002C7DF7"/>
    <w:rsid w:val="002C7E3D"/>
    <w:rsid w:val="002D022E"/>
    <w:rsid w:val="002D0520"/>
    <w:rsid w:val="002D06B5"/>
    <w:rsid w:val="002D07D5"/>
    <w:rsid w:val="002D07DE"/>
    <w:rsid w:val="002D0819"/>
    <w:rsid w:val="002D08D5"/>
    <w:rsid w:val="002D0A02"/>
    <w:rsid w:val="002D0C28"/>
    <w:rsid w:val="002D0DCF"/>
    <w:rsid w:val="002D106A"/>
    <w:rsid w:val="002D11EF"/>
    <w:rsid w:val="002D11F3"/>
    <w:rsid w:val="002D14C7"/>
    <w:rsid w:val="002D1590"/>
    <w:rsid w:val="002D16F1"/>
    <w:rsid w:val="002D1E85"/>
    <w:rsid w:val="002D1FEB"/>
    <w:rsid w:val="002D2218"/>
    <w:rsid w:val="002D2414"/>
    <w:rsid w:val="002D2932"/>
    <w:rsid w:val="002D2975"/>
    <w:rsid w:val="002D2A92"/>
    <w:rsid w:val="002D2C1E"/>
    <w:rsid w:val="002D2CD1"/>
    <w:rsid w:val="002D2F2D"/>
    <w:rsid w:val="002D2F9D"/>
    <w:rsid w:val="002D2FEF"/>
    <w:rsid w:val="002D30AB"/>
    <w:rsid w:val="002D3136"/>
    <w:rsid w:val="002D32FA"/>
    <w:rsid w:val="002D3301"/>
    <w:rsid w:val="002D332D"/>
    <w:rsid w:val="002D3633"/>
    <w:rsid w:val="002D3711"/>
    <w:rsid w:val="002D3A4D"/>
    <w:rsid w:val="002D3C95"/>
    <w:rsid w:val="002D3CF6"/>
    <w:rsid w:val="002D3EA4"/>
    <w:rsid w:val="002D3F54"/>
    <w:rsid w:val="002D3F6F"/>
    <w:rsid w:val="002D3FEC"/>
    <w:rsid w:val="002D40FC"/>
    <w:rsid w:val="002D4120"/>
    <w:rsid w:val="002D4171"/>
    <w:rsid w:val="002D4307"/>
    <w:rsid w:val="002D4361"/>
    <w:rsid w:val="002D4374"/>
    <w:rsid w:val="002D4450"/>
    <w:rsid w:val="002D450D"/>
    <w:rsid w:val="002D4554"/>
    <w:rsid w:val="002D46AA"/>
    <w:rsid w:val="002D4733"/>
    <w:rsid w:val="002D4758"/>
    <w:rsid w:val="002D47BA"/>
    <w:rsid w:val="002D494A"/>
    <w:rsid w:val="002D4C0A"/>
    <w:rsid w:val="002D507E"/>
    <w:rsid w:val="002D50DC"/>
    <w:rsid w:val="002D5325"/>
    <w:rsid w:val="002D533D"/>
    <w:rsid w:val="002D5402"/>
    <w:rsid w:val="002D552B"/>
    <w:rsid w:val="002D55E9"/>
    <w:rsid w:val="002D55ED"/>
    <w:rsid w:val="002D5843"/>
    <w:rsid w:val="002D5AB5"/>
    <w:rsid w:val="002D5B46"/>
    <w:rsid w:val="002D5D70"/>
    <w:rsid w:val="002D5F34"/>
    <w:rsid w:val="002D62EB"/>
    <w:rsid w:val="002D6396"/>
    <w:rsid w:val="002D6847"/>
    <w:rsid w:val="002D6883"/>
    <w:rsid w:val="002D6958"/>
    <w:rsid w:val="002D6C76"/>
    <w:rsid w:val="002D75CE"/>
    <w:rsid w:val="002D77ED"/>
    <w:rsid w:val="002D7B97"/>
    <w:rsid w:val="002D7CE5"/>
    <w:rsid w:val="002D7D64"/>
    <w:rsid w:val="002D7DBB"/>
    <w:rsid w:val="002D7E53"/>
    <w:rsid w:val="002D7EEE"/>
    <w:rsid w:val="002D7FE6"/>
    <w:rsid w:val="002E00DA"/>
    <w:rsid w:val="002E0145"/>
    <w:rsid w:val="002E0436"/>
    <w:rsid w:val="002E0697"/>
    <w:rsid w:val="002E08F6"/>
    <w:rsid w:val="002E0D4C"/>
    <w:rsid w:val="002E0DDE"/>
    <w:rsid w:val="002E1016"/>
    <w:rsid w:val="002E1184"/>
    <w:rsid w:val="002E1695"/>
    <w:rsid w:val="002E16C9"/>
    <w:rsid w:val="002E1767"/>
    <w:rsid w:val="002E1CCB"/>
    <w:rsid w:val="002E1D37"/>
    <w:rsid w:val="002E2233"/>
    <w:rsid w:val="002E24E3"/>
    <w:rsid w:val="002E2692"/>
    <w:rsid w:val="002E27C5"/>
    <w:rsid w:val="002E2840"/>
    <w:rsid w:val="002E28B9"/>
    <w:rsid w:val="002E2A44"/>
    <w:rsid w:val="002E2A77"/>
    <w:rsid w:val="002E2B01"/>
    <w:rsid w:val="002E2B37"/>
    <w:rsid w:val="002E2BD7"/>
    <w:rsid w:val="002E2E13"/>
    <w:rsid w:val="002E2E77"/>
    <w:rsid w:val="002E34F1"/>
    <w:rsid w:val="002E3511"/>
    <w:rsid w:val="002E3696"/>
    <w:rsid w:val="002E36BE"/>
    <w:rsid w:val="002E39C8"/>
    <w:rsid w:val="002E39FC"/>
    <w:rsid w:val="002E3AE6"/>
    <w:rsid w:val="002E3AFC"/>
    <w:rsid w:val="002E3C43"/>
    <w:rsid w:val="002E3CE0"/>
    <w:rsid w:val="002E3CF0"/>
    <w:rsid w:val="002E3F8C"/>
    <w:rsid w:val="002E4167"/>
    <w:rsid w:val="002E4276"/>
    <w:rsid w:val="002E42E3"/>
    <w:rsid w:val="002E42EB"/>
    <w:rsid w:val="002E4355"/>
    <w:rsid w:val="002E43D4"/>
    <w:rsid w:val="002E43E6"/>
    <w:rsid w:val="002E4434"/>
    <w:rsid w:val="002E45B3"/>
    <w:rsid w:val="002E49DC"/>
    <w:rsid w:val="002E4B1D"/>
    <w:rsid w:val="002E4C05"/>
    <w:rsid w:val="002E4EF2"/>
    <w:rsid w:val="002E5166"/>
    <w:rsid w:val="002E5524"/>
    <w:rsid w:val="002E557D"/>
    <w:rsid w:val="002E55CD"/>
    <w:rsid w:val="002E5726"/>
    <w:rsid w:val="002E584B"/>
    <w:rsid w:val="002E5937"/>
    <w:rsid w:val="002E595D"/>
    <w:rsid w:val="002E5B75"/>
    <w:rsid w:val="002E5C8F"/>
    <w:rsid w:val="002E5D02"/>
    <w:rsid w:val="002E5E6C"/>
    <w:rsid w:val="002E5E98"/>
    <w:rsid w:val="002E6057"/>
    <w:rsid w:val="002E6121"/>
    <w:rsid w:val="002E631A"/>
    <w:rsid w:val="002E6526"/>
    <w:rsid w:val="002E688F"/>
    <w:rsid w:val="002E696D"/>
    <w:rsid w:val="002E6CF9"/>
    <w:rsid w:val="002E6EC1"/>
    <w:rsid w:val="002E6FE2"/>
    <w:rsid w:val="002E7664"/>
    <w:rsid w:val="002E7759"/>
    <w:rsid w:val="002E788A"/>
    <w:rsid w:val="002E7D83"/>
    <w:rsid w:val="002E7F7E"/>
    <w:rsid w:val="002F0026"/>
    <w:rsid w:val="002F008F"/>
    <w:rsid w:val="002F04D7"/>
    <w:rsid w:val="002F04FC"/>
    <w:rsid w:val="002F055E"/>
    <w:rsid w:val="002F07A1"/>
    <w:rsid w:val="002F08B5"/>
    <w:rsid w:val="002F0AA8"/>
    <w:rsid w:val="002F0BA9"/>
    <w:rsid w:val="002F0E49"/>
    <w:rsid w:val="002F0F12"/>
    <w:rsid w:val="002F0F7F"/>
    <w:rsid w:val="002F1113"/>
    <w:rsid w:val="002F11D8"/>
    <w:rsid w:val="002F1235"/>
    <w:rsid w:val="002F124B"/>
    <w:rsid w:val="002F1339"/>
    <w:rsid w:val="002F1370"/>
    <w:rsid w:val="002F13FE"/>
    <w:rsid w:val="002F18AA"/>
    <w:rsid w:val="002F1DAF"/>
    <w:rsid w:val="002F1DE7"/>
    <w:rsid w:val="002F1E1D"/>
    <w:rsid w:val="002F211E"/>
    <w:rsid w:val="002F217E"/>
    <w:rsid w:val="002F248E"/>
    <w:rsid w:val="002F264F"/>
    <w:rsid w:val="002F26B8"/>
    <w:rsid w:val="002F277A"/>
    <w:rsid w:val="002F2AAA"/>
    <w:rsid w:val="002F2B66"/>
    <w:rsid w:val="002F2CFB"/>
    <w:rsid w:val="002F3017"/>
    <w:rsid w:val="002F3033"/>
    <w:rsid w:val="002F3187"/>
    <w:rsid w:val="002F32A9"/>
    <w:rsid w:val="002F3317"/>
    <w:rsid w:val="002F3625"/>
    <w:rsid w:val="002F3724"/>
    <w:rsid w:val="002F381C"/>
    <w:rsid w:val="002F391A"/>
    <w:rsid w:val="002F394D"/>
    <w:rsid w:val="002F3B07"/>
    <w:rsid w:val="002F3B81"/>
    <w:rsid w:val="002F3CAD"/>
    <w:rsid w:val="002F3CEF"/>
    <w:rsid w:val="002F3D71"/>
    <w:rsid w:val="002F3D84"/>
    <w:rsid w:val="002F3F2E"/>
    <w:rsid w:val="002F405F"/>
    <w:rsid w:val="002F4420"/>
    <w:rsid w:val="002F449C"/>
    <w:rsid w:val="002F4786"/>
    <w:rsid w:val="002F4814"/>
    <w:rsid w:val="002F497A"/>
    <w:rsid w:val="002F4B7E"/>
    <w:rsid w:val="002F4BA2"/>
    <w:rsid w:val="002F4DAB"/>
    <w:rsid w:val="002F4FD6"/>
    <w:rsid w:val="002F5354"/>
    <w:rsid w:val="002F5AAA"/>
    <w:rsid w:val="002F5ADF"/>
    <w:rsid w:val="002F5C6A"/>
    <w:rsid w:val="002F5D1E"/>
    <w:rsid w:val="002F5EBE"/>
    <w:rsid w:val="002F5F4E"/>
    <w:rsid w:val="002F60A5"/>
    <w:rsid w:val="002F624F"/>
    <w:rsid w:val="002F62A2"/>
    <w:rsid w:val="002F62DA"/>
    <w:rsid w:val="002F64D1"/>
    <w:rsid w:val="002F66E7"/>
    <w:rsid w:val="002F686C"/>
    <w:rsid w:val="002F6919"/>
    <w:rsid w:val="002F6B2C"/>
    <w:rsid w:val="002F6B9A"/>
    <w:rsid w:val="002F6CAF"/>
    <w:rsid w:val="002F6E41"/>
    <w:rsid w:val="002F6EBD"/>
    <w:rsid w:val="002F6FB0"/>
    <w:rsid w:val="002F759F"/>
    <w:rsid w:val="002F75D4"/>
    <w:rsid w:val="002F7B98"/>
    <w:rsid w:val="002F7DB9"/>
    <w:rsid w:val="002F7E00"/>
    <w:rsid w:val="002F7F09"/>
    <w:rsid w:val="003000D2"/>
    <w:rsid w:val="00300112"/>
    <w:rsid w:val="00300183"/>
    <w:rsid w:val="00300295"/>
    <w:rsid w:val="00300362"/>
    <w:rsid w:val="00300451"/>
    <w:rsid w:val="003005C3"/>
    <w:rsid w:val="00300630"/>
    <w:rsid w:val="003006BD"/>
    <w:rsid w:val="00300D39"/>
    <w:rsid w:val="00300F20"/>
    <w:rsid w:val="00301071"/>
    <w:rsid w:val="00301210"/>
    <w:rsid w:val="0030172E"/>
    <w:rsid w:val="003017B5"/>
    <w:rsid w:val="003017D0"/>
    <w:rsid w:val="00301B58"/>
    <w:rsid w:val="00301E35"/>
    <w:rsid w:val="00302124"/>
    <w:rsid w:val="0030254C"/>
    <w:rsid w:val="00302649"/>
    <w:rsid w:val="003026E3"/>
    <w:rsid w:val="00302767"/>
    <w:rsid w:val="00302A28"/>
    <w:rsid w:val="00302B69"/>
    <w:rsid w:val="00302C22"/>
    <w:rsid w:val="00302CEE"/>
    <w:rsid w:val="00302D67"/>
    <w:rsid w:val="00302F7D"/>
    <w:rsid w:val="003032A7"/>
    <w:rsid w:val="0030342C"/>
    <w:rsid w:val="00303463"/>
    <w:rsid w:val="0030369E"/>
    <w:rsid w:val="0030386D"/>
    <w:rsid w:val="003039F5"/>
    <w:rsid w:val="00303D96"/>
    <w:rsid w:val="00303DD5"/>
    <w:rsid w:val="003043DF"/>
    <w:rsid w:val="00304481"/>
    <w:rsid w:val="00304652"/>
    <w:rsid w:val="00304678"/>
    <w:rsid w:val="00304740"/>
    <w:rsid w:val="00304772"/>
    <w:rsid w:val="003047BD"/>
    <w:rsid w:val="003047E6"/>
    <w:rsid w:val="00304873"/>
    <w:rsid w:val="00304987"/>
    <w:rsid w:val="003049B8"/>
    <w:rsid w:val="003049E5"/>
    <w:rsid w:val="00304ADE"/>
    <w:rsid w:val="00304AE8"/>
    <w:rsid w:val="00304C60"/>
    <w:rsid w:val="00304E04"/>
    <w:rsid w:val="003050A9"/>
    <w:rsid w:val="003051EC"/>
    <w:rsid w:val="00305315"/>
    <w:rsid w:val="00305387"/>
    <w:rsid w:val="003053D2"/>
    <w:rsid w:val="0030541B"/>
    <w:rsid w:val="00305B85"/>
    <w:rsid w:val="00305B8F"/>
    <w:rsid w:val="00305D5F"/>
    <w:rsid w:val="00305E6D"/>
    <w:rsid w:val="00306063"/>
    <w:rsid w:val="00306066"/>
    <w:rsid w:val="003061E9"/>
    <w:rsid w:val="00306272"/>
    <w:rsid w:val="003064AB"/>
    <w:rsid w:val="00306915"/>
    <w:rsid w:val="00306BC5"/>
    <w:rsid w:val="00306CE8"/>
    <w:rsid w:val="00307028"/>
    <w:rsid w:val="003070E8"/>
    <w:rsid w:val="003072A5"/>
    <w:rsid w:val="00307474"/>
    <w:rsid w:val="0030765C"/>
    <w:rsid w:val="00307882"/>
    <w:rsid w:val="00307965"/>
    <w:rsid w:val="00307CCE"/>
    <w:rsid w:val="00307DA4"/>
    <w:rsid w:val="00307ED5"/>
    <w:rsid w:val="00310313"/>
    <w:rsid w:val="003105E5"/>
    <w:rsid w:val="0031062B"/>
    <w:rsid w:val="00310685"/>
    <w:rsid w:val="0031083E"/>
    <w:rsid w:val="0031097B"/>
    <w:rsid w:val="00310BED"/>
    <w:rsid w:val="00310D1D"/>
    <w:rsid w:val="00310DBE"/>
    <w:rsid w:val="00310ECD"/>
    <w:rsid w:val="00310EE4"/>
    <w:rsid w:val="0031115B"/>
    <w:rsid w:val="003111CA"/>
    <w:rsid w:val="0031161B"/>
    <w:rsid w:val="00311808"/>
    <w:rsid w:val="003118FA"/>
    <w:rsid w:val="00311B0D"/>
    <w:rsid w:val="00311DCA"/>
    <w:rsid w:val="00311F67"/>
    <w:rsid w:val="003120AE"/>
    <w:rsid w:val="00312284"/>
    <w:rsid w:val="00312486"/>
    <w:rsid w:val="003125FB"/>
    <w:rsid w:val="00312630"/>
    <w:rsid w:val="00312B93"/>
    <w:rsid w:val="00312BC4"/>
    <w:rsid w:val="00313139"/>
    <w:rsid w:val="003131E8"/>
    <w:rsid w:val="003133AD"/>
    <w:rsid w:val="00313525"/>
    <w:rsid w:val="003136E7"/>
    <w:rsid w:val="00313742"/>
    <w:rsid w:val="003138FA"/>
    <w:rsid w:val="0031396A"/>
    <w:rsid w:val="00313AB6"/>
    <w:rsid w:val="00313BF6"/>
    <w:rsid w:val="00313CDC"/>
    <w:rsid w:val="00313EA9"/>
    <w:rsid w:val="00313F64"/>
    <w:rsid w:val="0031418D"/>
    <w:rsid w:val="003144E0"/>
    <w:rsid w:val="00314542"/>
    <w:rsid w:val="0031469C"/>
    <w:rsid w:val="003147C0"/>
    <w:rsid w:val="0031483C"/>
    <w:rsid w:val="00314910"/>
    <w:rsid w:val="00314B66"/>
    <w:rsid w:val="00314E0A"/>
    <w:rsid w:val="0031509D"/>
    <w:rsid w:val="0031540F"/>
    <w:rsid w:val="00315474"/>
    <w:rsid w:val="0031547D"/>
    <w:rsid w:val="003154F8"/>
    <w:rsid w:val="00315534"/>
    <w:rsid w:val="003155DC"/>
    <w:rsid w:val="00315607"/>
    <w:rsid w:val="003159FC"/>
    <w:rsid w:val="00315C55"/>
    <w:rsid w:val="00315C62"/>
    <w:rsid w:val="00315D0E"/>
    <w:rsid w:val="00315D63"/>
    <w:rsid w:val="00316093"/>
    <w:rsid w:val="00316126"/>
    <w:rsid w:val="0031620E"/>
    <w:rsid w:val="00316272"/>
    <w:rsid w:val="00316396"/>
    <w:rsid w:val="003167C4"/>
    <w:rsid w:val="003168A9"/>
    <w:rsid w:val="00316903"/>
    <w:rsid w:val="00316A42"/>
    <w:rsid w:val="00316D99"/>
    <w:rsid w:val="00316FE3"/>
    <w:rsid w:val="00317024"/>
    <w:rsid w:val="00317110"/>
    <w:rsid w:val="00317197"/>
    <w:rsid w:val="003172F8"/>
    <w:rsid w:val="003174A1"/>
    <w:rsid w:val="003174D5"/>
    <w:rsid w:val="003175DD"/>
    <w:rsid w:val="00317656"/>
    <w:rsid w:val="003176BE"/>
    <w:rsid w:val="00317946"/>
    <w:rsid w:val="00317980"/>
    <w:rsid w:val="00317AFA"/>
    <w:rsid w:val="00317B1F"/>
    <w:rsid w:val="00317BED"/>
    <w:rsid w:val="00317F00"/>
    <w:rsid w:val="00317F09"/>
    <w:rsid w:val="00320189"/>
    <w:rsid w:val="00320448"/>
    <w:rsid w:val="0032050F"/>
    <w:rsid w:val="003207B2"/>
    <w:rsid w:val="00320F19"/>
    <w:rsid w:val="0032100D"/>
    <w:rsid w:val="003212AD"/>
    <w:rsid w:val="003212C4"/>
    <w:rsid w:val="003215EF"/>
    <w:rsid w:val="0032188E"/>
    <w:rsid w:val="0032194D"/>
    <w:rsid w:val="00321A64"/>
    <w:rsid w:val="00321BEF"/>
    <w:rsid w:val="00321C3C"/>
    <w:rsid w:val="00321E71"/>
    <w:rsid w:val="00322008"/>
    <w:rsid w:val="003221CD"/>
    <w:rsid w:val="003224E8"/>
    <w:rsid w:val="00322588"/>
    <w:rsid w:val="00322984"/>
    <w:rsid w:val="00322A81"/>
    <w:rsid w:val="00322AA1"/>
    <w:rsid w:val="00322C18"/>
    <w:rsid w:val="00322C22"/>
    <w:rsid w:val="00322CDF"/>
    <w:rsid w:val="00322D48"/>
    <w:rsid w:val="00322FAD"/>
    <w:rsid w:val="00323325"/>
    <w:rsid w:val="00323335"/>
    <w:rsid w:val="00323430"/>
    <w:rsid w:val="00323451"/>
    <w:rsid w:val="00323616"/>
    <w:rsid w:val="00323741"/>
    <w:rsid w:val="003237F5"/>
    <w:rsid w:val="0032385D"/>
    <w:rsid w:val="003238D5"/>
    <w:rsid w:val="00323A66"/>
    <w:rsid w:val="00323ACD"/>
    <w:rsid w:val="00323B84"/>
    <w:rsid w:val="00323B94"/>
    <w:rsid w:val="00323CB2"/>
    <w:rsid w:val="00323E24"/>
    <w:rsid w:val="00323F30"/>
    <w:rsid w:val="003240B8"/>
    <w:rsid w:val="00324130"/>
    <w:rsid w:val="00324262"/>
    <w:rsid w:val="00324371"/>
    <w:rsid w:val="00324397"/>
    <w:rsid w:val="00324423"/>
    <w:rsid w:val="0032457C"/>
    <w:rsid w:val="003246B6"/>
    <w:rsid w:val="00324A9D"/>
    <w:rsid w:val="00324AD9"/>
    <w:rsid w:val="00324B10"/>
    <w:rsid w:val="00324BC0"/>
    <w:rsid w:val="00324FF8"/>
    <w:rsid w:val="00324FFE"/>
    <w:rsid w:val="00325024"/>
    <w:rsid w:val="0032541D"/>
    <w:rsid w:val="003255DF"/>
    <w:rsid w:val="00325725"/>
    <w:rsid w:val="00325A78"/>
    <w:rsid w:val="00325BB9"/>
    <w:rsid w:val="00325C26"/>
    <w:rsid w:val="00325ED1"/>
    <w:rsid w:val="003261D0"/>
    <w:rsid w:val="00326293"/>
    <w:rsid w:val="00326365"/>
    <w:rsid w:val="003263B6"/>
    <w:rsid w:val="003264C2"/>
    <w:rsid w:val="003264C5"/>
    <w:rsid w:val="00326500"/>
    <w:rsid w:val="00326588"/>
    <w:rsid w:val="0032659D"/>
    <w:rsid w:val="00326642"/>
    <w:rsid w:val="00326656"/>
    <w:rsid w:val="00326823"/>
    <w:rsid w:val="00326968"/>
    <w:rsid w:val="00326B02"/>
    <w:rsid w:val="00326C67"/>
    <w:rsid w:val="00326C6C"/>
    <w:rsid w:val="00326EE5"/>
    <w:rsid w:val="00326FDC"/>
    <w:rsid w:val="00327002"/>
    <w:rsid w:val="00327035"/>
    <w:rsid w:val="00327081"/>
    <w:rsid w:val="0032711E"/>
    <w:rsid w:val="003271E8"/>
    <w:rsid w:val="00327396"/>
    <w:rsid w:val="00327724"/>
    <w:rsid w:val="003277CA"/>
    <w:rsid w:val="00327985"/>
    <w:rsid w:val="00327A89"/>
    <w:rsid w:val="00327B87"/>
    <w:rsid w:val="00327F28"/>
    <w:rsid w:val="00327FDE"/>
    <w:rsid w:val="00330097"/>
    <w:rsid w:val="003302A2"/>
    <w:rsid w:val="00330407"/>
    <w:rsid w:val="003304E7"/>
    <w:rsid w:val="0033097F"/>
    <w:rsid w:val="00330CF2"/>
    <w:rsid w:val="00330DB3"/>
    <w:rsid w:val="00330E82"/>
    <w:rsid w:val="00331292"/>
    <w:rsid w:val="003312B3"/>
    <w:rsid w:val="003314EE"/>
    <w:rsid w:val="0033162B"/>
    <w:rsid w:val="00331686"/>
    <w:rsid w:val="0033187E"/>
    <w:rsid w:val="00331E29"/>
    <w:rsid w:val="00331FC8"/>
    <w:rsid w:val="00332011"/>
    <w:rsid w:val="00332063"/>
    <w:rsid w:val="0033265B"/>
    <w:rsid w:val="0033279F"/>
    <w:rsid w:val="00332B7E"/>
    <w:rsid w:val="00332D1B"/>
    <w:rsid w:val="00332D44"/>
    <w:rsid w:val="00332D8C"/>
    <w:rsid w:val="00332EE3"/>
    <w:rsid w:val="00332FBD"/>
    <w:rsid w:val="00333020"/>
    <w:rsid w:val="0033328F"/>
    <w:rsid w:val="0033329A"/>
    <w:rsid w:val="003332B3"/>
    <w:rsid w:val="003332F7"/>
    <w:rsid w:val="003333C1"/>
    <w:rsid w:val="0033343A"/>
    <w:rsid w:val="0033353A"/>
    <w:rsid w:val="00333601"/>
    <w:rsid w:val="00333607"/>
    <w:rsid w:val="00333714"/>
    <w:rsid w:val="00333AB1"/>
    <w:rsid w:val="00333B1F"/>
    <w:rsid w:val="00333CEB"/>
    <w:rsid w:val="00333DF6"/>
    <w:rsid w:val="003341A8"/>
    <w:rsid w:val="00334259"/>
    <w:rsid w:val="0033436E"/>
    <w:rsid w:val="0033445D"/>
    <w:rsid w:val="00334793"/>
    <w:rsid w:val="0033484C"/>
    <w:rsid w:val="003348C0"/>
    <w:rsid w:val="00334931"/>
    <w:rsid w:val="00334D1C"/>
    <w:rsid w:val="00334F1F"/>
    <w:rsid w:val="00335314"/>
    <w:rsid w:val="003353DF"/>
    <w:rsid w:val="0033578D"/>
    <w:rsid w:val="003358B4"/>
    <w:rsid w:val="00335AD1"/>
    <w:rsid w:val="00335C45"/>
    <w:rsid w:val="00335CD3"/>
    <w:rsid w:val="00335CF7"/>
    <w:rsid w:val="00335EE0"/>
    <w:rsid w:val="00335FB6"/>
    <w:rsid w:val="00336283"/>
    <w:rsid w:val="00336420"/>
    <w:rsid w:val="0033644F"/>
    <w:rsid w:val="003364E8"/>
    <w:rsid w:val="003365B4"/>
    <w:rsid w:val="00336702"/>
    <w:rsid w:val="00336A4A"/>
    <w:rsid w:val="00336ED7"/>
    <w:rsid w:val="00336EDF"/>
    <w:rsid w:val="00336EE5"/>
    <w:rsid w:val="00336F55"/>
    <w:rsid w:val="0033718F"/>
    <w:rsid w:val="003372D8"/>
    <w:rsid w:val="003375D0"/>
    <w:rsid w:val="003375D6"/>
    <w:rsid w:val="003375E6"/>
    <w:rsid w:val="003376A1"/>
    <w:rsid w:val="003378E8"/>
    <w:rsid w:val="00337AB4"/>
    <w:rsid w:val="00337F4C"/>
    <w:rsid w:val="003402C9"/>
    <w:rsid w:val="0034041A"/>
    <w:rsid w:val="003405BC"/>
    <w:rsid w:val="003407EA"/>
    <w:rsid w:val="0034085B"/>
    <w:rsid w:val="00340987"/>
    <w:rsid w:val="003409A1"/>
    <w:rsid w:val="00340C07"/>
    <w:rsid w:val="00340C8D"/>
    <w:rsid w:val="0034100C"/>
    <w:rsid w:val="00341058"/>
    <w:rsid w:val="003410FB"/>
    <w:rsid w:val="00341190"/>
    <w:rsid w:val="003411C0"/>
    <w:rsid w:val="00341286"/>
    <w:rsid w:val="0034131F"/>
    <w:rsid w:val="0034133D"/>
    <w:rsid w:val="00341366"/>
    <w:rsid w:val="00341401"/>
    <w:rsid w:val="00341991"/>
    <w:rsid w:val="00341BC8"/>
    <w:rsid w:val="00341F48"/>
    <w:rsid w:val="003425AB"/>
    <w:rsid w:val="003425E0"/>
    <w:rsid w:val="00342627"/>
    <w:rsid w:val="0034268B"/>
    <w:rsid w:val="003427EC"/>
    <w:rsid w:val="003428E6"/>
    <w:rsid w:val="003429BD"/>
    <w:rsid w:val="00342B0C"/>
    <w:rsid w:val="00342B12"/>
    <w:rsid w:val="00342BCD"/>
    <w:rsid w:val="00342EDB"/>
    <w:rsid w:val="00343156"/>
    <w:rsid w:val="0034321E"/>
    <w:rsid w:val="0034332E"/>
    <w:rsid w:val="003434F9"/>
    <w:rsid w:val="003437B0"/>
    <w:rsid w:val="003438BA"/>
    <w:rsid w:val="00343972"/>
    <w:rsid w:val="00343AA0"/>
    <w:rsid w:val="00343CCB"/>
    <w:rsid w:val="00343D36"/>
    <w:rsid w:val="00343D4F"/>
    <w:rsid w:val="00343DEC"/>
    <w:rsid w:val="00343E5B"/>
    <w:rsid w:val="00343F85"/>
    <w:rsid w:val="0034403F"/>
    <w:rsid w:val="003445E9"/>
    <w:rsid w:val="00344689"/>
    <w:rsid w:val="00344712"/>
    <w:rsid w:val="003447E3"/>
    <w:rsid w:val="00344C5B"/>
    <w:rsid w:val="00344E0D"/>
    <w:rsid w:val="00344E54"/>
    <w:rsid w:val="00344F8B"/>
    <w:rsid w:val="00345022"/>
    <w:rsid w:val="003452B9"/>
    <w:rsid w:val="00345717"/>
    <w:rsid w:val="00345811"/>
    <w:rsid w:val="00345909"/>
    <w:rsid w:val="00345915"/>
    <w:rsid w:val="00345939"/>
    <w:rsid w:val="00345A12"/>
    <w:rsid w:val="00345A88"/>
    <w:rsid w:val="00345C6B"/>
    <w:rsid w:val="00346081"/>
    <w:rsid w:val="003460AE"/>
    <w:rsid w:val="00346124"/>
    <w:rsid w:val="0034626B"/>
    <w:rsid w:val="00346505"/>
    <w:rsid w:val="0034652E"/>
    <w:rsid w:val="003466DD"/>
    <w:rsid w:val="003467EE"/>
    <w:rsid w:val="00346863"/>
    <w:rsid w:val="003469FC"/>
    <w:rsid w:val="00346AD2"/>
    <w:rsid w:val="00346BF3"/>
    <w:rsid w:val="00346D15"/>
    <w:rsid w:val="00346EA2"/>
    <w:rsid w:val="0034705C"/>
    <w:rsid w:val="00347273"/>
    <w:rsid w:val="0034729D"/>
    <w:rsid w:val="0034733B"/>
    <w:rsid w:val="003473B6"/>
    <w:rsid w:val="0034747F"/>
    <w:rsid w:val="00347484"/>
    <w:rsid w:val="00347558"/>
    <w:rsid w:val="003475DC"/>
    <w:rsid w:val="003477C1"/>
    <w:rsid w:val="003477F6"/>
    <w:rsid w:val="003478C8"/>
    <w:rsid w:val="00347917"/>
    <w:rsid w:val="00347A14"/>
    <w:rsid w:val="00347CE9"/>
    <w:rsid w:val="00347D51"/>
    <w:rsid w:val="00347E91"/>
    <w:rsid w:val="00347F34"/>
    <w:rsid w:val="00350058"/>
    <w:rsid w:val="00350310"/>
    <w:rsid w:val="0035049C"/>
    <w:rsid w:val="00350BEC"/>
    <w:rsid w:val="00350CB3"/>
    <w:rsid w:val="00350D5E"/>
    <w:rsid w:val="00350E27"/>
    <w:rsid w:val="00350F80"/>
    <w:rsid w:val="00350F83"/>
    <w:rsid w:val="003510A5"/>
    <w:rsid w:val="003510AC"/>
    <w:rsid w:val="003510E7"/>
    <w:rsid w:val="003511B6"/>
    <w:rsid w:val="003514FE"/>
    <w:rsid w:val="00351653"/>
    <w:rsid w:val="00351770"/>
    <w:rsid w:val="003519D7"/>
    <w:rsid w:val="00351A19"/>
    <w:rsid w:val="00351BFF"/>
    <w:rsid w:val="00351C50"/>
    <w:rsid w:val="00351FF3"/>
    <w:rsid w:val="0035205A"/>
    <w:rsid w:val="003520E5"/>
    <w:rsid w:val="00352251"/>
    <w:rsid w:val="00352506"/>
    <w:rsid w:val="003526B4"/>
    <w:rsid w:val="003527BA"/>
    <w:rsid w:val="003527BF"/>
    <w:rsid w:val="00352848"/>
    <w:rsid w:val="00352888"/>
    <w:rsid w:val="0035289B"/>
    <w:rsid w:val="003528AE"/>
    <w:rsid w:val="003529E5"/>
    <w:rsid w:val="003529EE"/>
    <w:rsid w:val="00352C10"/>
    <w:rsid w:val="00352CC4"/>
    <w:rsid w:val="00352D17"/>
    <w:rsid w:val="00353198"/>
    <w:rsid w:val="0035330B"/>
    <w:rsid w:val="003535A0"/>
    <w:rsid w:val="00353640"/>
    <w:rsid w:val="003536C2"/>
    <w:rsid w:val="00353780"/>
    <w:rsid w:val="00353782"/>
    <w:rsid w:val="0035384C"/>
    <w:rsid w:val="003538FD"/>
    <w:rsid w:val="0035391B"/>
    <w:rsid w:val="00353A52"/>
    <w:rsid w:val="00354097"/>
    <w:rsid w:val="003541C0"/>
    <w:rsid w:val="00354220"/>
    <w:rsid w:val="0035433F"/>
    <w:rsid w:val="00354407"/>
    <w:rsid w:val="003544F1"/>
    <w:rsid w:val="00354579"/>
    <w:rsid w:val="003547D2"/>
    <w:rsid w:val="00354B61"/>
    <w:rsid w:val="00354FAD"/>
    <w:rsid w:val="003551D0"/>
    <w:rsid w:val="00355637"/>
    <w:rsid w:val="003556E4"/>
    <w:rsid w:val="00355771"/>
    <w:rsid w:val="003557DC"/>
    <w:rsid w:val="0035593B"/>
    <w:rsid w:val="00355A85"/>
    <w:rsid w:val="00355AC3"/>
    <w:rsid w:val="00355C36"/>
    <w:rsid w:val="00355CFC"/>
    <w:rsid w:val="00355D66"/>
    <w:rsid w:val="00355D71"/>
    <w:rsid w:val="00355DED"/>
    <w:rsid w:val="00355DF8"/>
    <w:rsid w:val="00355EA2"/>
    <w:rsid w:val="00355F56"/>
    <w:rsid w:val="00356000"/>
    <w:rsid w:val="00356252"/>
    <w:rsid w:val="003562D3"/>
    <w:rsid w:val="00356488"/>
    <w:rsid w:val="003565C7"/>
    <w:rsid w:val="00356821"/>
    <w:rsid w:val="003568B6"/>
    <w:rsid w:val="00356A25"/>
    <w:rsid w:val="00356BB0"/>
    <w:rsid w:val="00356BF8"/>
    <w:rsid w:val="00356F6E"/>
    <w:rsid w:val="003570FB"/>
    <w:rsid w:val="003574CF"/>
    <w:rsid w:val="003577A2"/>
    <w:rsid w:val="003577D0"/>
    <w:rsid w:val="00357AB1"/>
    <w:rsid w:val="00357BFA"/>
    <w:rsid w:val="00357DB7"/>
    <w:rsid w:val="00357F46"/>
    <w:rsid w:val="00360434"/>
    <w:rsid w:val="0036059D"/>
    <w:rsid w:val="0036075B"/>
    <w:rsid w:val="003607A9"/>
    <w:rsid w:val="003607AA"/>
    <w:rsid w:val="00360829"/>
    <w:rsid w:val="003608BA"/>
    <w:rsid w:val="00360BB2"/>
    <w:rsid w:val="00360BE3"/>
    <w:rsid w:val="00360F76"/>
    <w:rsid w:val="00360FDB"/>
    <w:rsid w:val="00361011"/>
    <w:rsid w:val="00361372"/>
    <w:rsid w:val="00361591"/>
    <w:rsid w:val="003618D9"/>
    <w:rsid w:val="003618E5"/>
    <w:rsid w:val="00361A20"/>
    <w:rsid w:val="00361A63"/>
    <w:rsid w:val="00361AB8"/>
    <w:rsid w:val="00361C26"/>
    <w:rsid w:val="00361CC7"/>
    <w:rsid w:val="00361D1C"/>
    <w:rsid w:val="00361D41"/>
    <w:rsid w:val="00361DCD"/>
    <w:rsid w:val="00361E60"/>
    <w:rsid w:val="00361ECB"/>
    <w:rsid w:val="00361FC8"/>
    <w:rsid w:val="0036202F"/>
    <w:rsid w:val="003623DD"/>
    <w:rsid w:val="00362404"/>
    <w:rsid w:val="003625B1"/>
    <w:rsid w:val="00362614"/>
    <w:rsid w:val="00362683"/>
    <w:rsid w:val="0036273F"/>
    <w:rsid w:val="0036279F"/>
    <w:rsid w:val="003629A9"/>
    <w:rsid w:val="00362DD8"/>
    <w:rsid w:val="003630A6"/>
    <w:rsid w:val="0036313E"/>
    <w:rsid w:val="003633ED"/>
    <w:rsid w:val="00363518"/>
    <w:rsid w:val="00363535"/>
    <w:rsid w:val="00363537"/>
    <w:rsid w:val="00363C8E"/>
    <w:rsid w:val="00363D32"/>
    <w:rsid w:val="00363D7D"/>
    <w:rsid w:val="00363DCD"/>
    <w:rsid w:val="00363EF2"/>
    <w:rsid w:val="0036410B"/>
    <w:rsid w:val="003641B1"/>
    <w:rsid w:val="00364215"/>
    <w:rsid w:val="00364348"/>
    <w:rsid w:val="00364621"/>
    <w:rsid w:val="0036492B"/>
    <w:rsid w:val="003649B1"/>
    <w:rsid w:val="003649D6"/>
    <w:rsid w:val="00364A74"/>
    <w:rsid w:val="00364E51"/>
    <w:rsid w:val="003650E4"/>
    <w:rsid w:val="00365231"/>
    <w:rsid w:val="003652F8"/>
    <w:rsid w:val="00365311"/>
    <w:rsid w:val="0036531D"/>
    <w:rsid w:val="003655FB"/>
    <w:rsid w:val="00365869"/>
    <w:rsid w:val="00365A8B"/>
    <w:rsid w:val="00365C8A"/>
    <w:rsid w:val="00365FA7"/>
    <w:rsid w:val="00365FED"/>
    <w:rsid w:val="00366096"/>
    <w:rsid w:val="003660EC"/>
    <w:rsid w:val="0036619B"/>
    <w:rsid w:val="003661D8"/>
    <w:rsid w:val="00366389"/>
    <w:rsid w:val="003663A1"/>
    <w:rsid w:val="003665FD"/>
    <w:rsid w:val="003666C2"/>
    <w:rsid w:val="003666F0"/>
    <w:rsid w:val="00366935"/>
    <w:rsid w:val="0036695A"/>
    <w:rsid w:val="00366A2C"/>
    <w:rsid w:val="00366C19"/>
    <w:rsid w:val="00366C25"/>
    <w:rsid w:val="00366D41"/>
    <w:rsid w:val="00366DA4"/>
    <w:rsid w:val="00366ECA"/>
    <w:rsid w:val="003671C5"/>
    <w:rsid w:val="0036739E"/>
    <w:rsid w:val="00367979"/>
    <w:rsid w:val="00367AA5"/>
    <w:rsid w:val="00367BF6"/>
    <w:rsid w:val="00367C09"/>
    <w:rsid w:val="00367EDA"/>
    <w:rsid w:val="00367EDF"/>
    <w:rsid w:val="00370182"/>
    <w:rsid w:val="0037019B"/>
    <w:rsid w:val="003701C5"/>
    <w:rsid w:val="003703FB"/>
    <w:rsid w:val="00370561"/>
    <w:rsid w:val="0037064E"/>
    <w:rsid w:val="0037077B"/>
    <w:rsid w:val="00370857"/>
    <w:rsid w:val="00370A8E"/>
    <w:rsid w:val="00370B2A"/>
    <w:rsid w:val="00370BF2"/>
    <w:rsid w:val="00370CED"/>
    <w:rsid w:val="00370D20"/>
    <w:rsid w:val="00370E9A"/>
    <w:rsid w:val="00370EBF"/>
    <w:rsid w:val="00370F3D"/>
    <w:rsid w:val="003712C1"/>
    <w:rsid w:val="003712DA"/>
    <w:rsid w:val="00371357"/>
    <w:rsid w:val="003715D6"/>
    <w:rsid w:val="00371735"/>
    <w:rsid w:val="00371800"/>
    <w:rsid w:val="0037191D"/>
    <w:rsid w:val="003719EE"/>
    <w:rsid w:val="00371CE2"/>
    <w:rsid w:val="00372002"/>
    <w:rsid w:val="003723D0"/>
    <w:rsid w:val="003723E5"/>
    <w:rsid w:val="0037258B"/>
    <w:rsid w:val="00372684"/>
    <w:rsid w:val="00372944"/>
    <w:rsid w:val="003729F6"/>
    <w:rsid w:val="00372BF3"/>
    <w:rsid w:val="00373029"/>
    <w:rsid w:val="0037303B"/>
    <w:rsid w:val="00373064"/>
    <w:rsid w:val="003730F8"/>
    <w:rsid w:val="0037313F"/>
    <w:rsid w:val="0037340C"/>
    <w:rsid w:val="00373650"/>
    <w:rsid w:val="003736ED"/>
    <w:rsid w:val="00374327"/>
    <w:rsid w:val="003743EF"/>
    <w:rsid w:val="00374662"/>
    <w:rsid w:val="00374690"/>
    <w:rsid w:val="003746AC"/>
    <w:rsid w:val="0037476F"/>
    <w:rsid w:val="00374A8B"/>
    <w:rsid w:val="00374AB4"/>
    <w:rsid w:val="00374C11"/>
    <w:rsid w:val="00374C23"/>
    <w:rsid w:val="00374CAD"/>
    <w:rsid w:val="00374D16"/>
    <w:rsid w:val="00374FA1"/>
    <w:rsid w:val="00375249"/>
    <w:rsid w:val="003752F5"/>
    <w:rsid w:val="00375414"/>
    <w:rsid w:val="00375463"/>
    <w:rsid w:val="0037564C"/>
    <w:rsid w:val="0037569F"/>
    <w:rsid w:val="0037585C"/>
    <w:rsid w:val="003758B7"/>
    <w:rsid w:val="003758E5"/>
    <w:rsid w:val="00375A52"/>
    <w:rsid w:val="00375D34"/>
    <w:rsid w:val="00375F37"/>
    <w:rsid w:val="00375FA8"/>
    <w:rsid w:val="003761C0"/>
    <w:rsid w:val="00376257"/>
    <w:rsid w:val="003762DC"/>
    <w:rsid w:val="00376502"/>
    <w:rsid w:val="003765E7"/>
    <w:rsid w:val="0037661F"/>
    <w:rsid w:val="003767F1"/>
    <w:rsid w:val="003768F8"/>
    <w:rsid w:val="00376A9B"/>
    <w:rsid w:val="00376DA0"/>
    <w:rsid w:val="00377153"/>
    <w:rsid w:val="003772DD"/>
    <w:rsid w:val="00377556"/>
    <w:rsid w:val="0037773A"/>
    <w:rsid w:val="00377A11"/>
    <w:rsid w:val="00377A35"/>
    <w:rsid w:val="00377B15"/>
    <w:rsid w:val="00377C73"/>
    <w:rsid w:val="00377DDA"/>
    <w:rsid w:val="00377F43"/>
    <w:rsid w:val="00377F75"/>
    <w:rsid w:val="00377FBC"/>
    <w:rsid w:val="00380232"/>
    <w:rsid w:val="00380242"/>
    <w:rsid w:val="00380339"/>
    <w:rsid w:val="003804E8"/>
    <w:rsid w:val="003806C8"/>
    <w:rsid w:val="00380902"/>
    <w:rsid w:val="00380E9E"/>
    <w:rsid w:val="00380F06"/>
    <w:rsid w:val="0038105E"/>
    <w:rsid w:val="00381100"/>
    <w:rsid w:val="00381350"/>
    <w:rsid w:val="0038141B"/>
    <w:rsid w:val="003816A6"/>
    <w:rsid w:val="00381834"/>
    <w:rsid w:val="00381C7F"/>
    <w:rsid w:val="00381CB7"/>
    <w:rsid w:val="00381DA4"/>
    <w:rsid w:val="00381F82"/>
    <w:rsid w:val="00381FB1"/>
    <w:rsid w:val="00381FE9"/>
    <w:rsid w:val="0038201E"/>
    <w:rsid w:val="00382082"/>
    <w:rsid w:val="00382116"/>
    <w:rsid w:val="00382165"/>
    <w:rsid w:val="003826B4"/>
    <w:rsid w:val="003826DA"/>
    <w:rsid w:val="0038277D"/>
    <w:rsid w:val="00382AD8"/>
    <w:rsid w:val="00382D5C"/>
    <w:rsid w:val="00382DD9"/>
    <w:rsid w:val="0038322B"/>
    <w:rsid w:val="00383428"/>
    <w:rsid w:val="003838B7"/>
    <w:rsid w:val="00383AFA"/>
    <w:rsid w:val="00383D5A"/>
    <w:rsid w:val="00383EDC"/>
    <w:rsid w:val="00383F50"/>
    <w:rsid w:val="00383FDF"/>
    <w:rsid w:val="00384002"/>
    <w:rsid w:val="0038405A"/>
    <w:rsid w:val="0038407E"/>
    <w:rsid w:val="0038409D"/>
    <w:rsid w:val="003840A9"/>
    <w:rsid w:val="00384100"/>
    <w:rsid w:val="00384129"/>
    <w:rsid w:val="0038430D"/>
    <w:rsid w:val="0038491B"/>
    <w:rsid w:val="00384A92"/>
    <w:rsid w:val="00384C0A"/>
    <w:rsid w:val="00384C10"/>
    <w:rsid w:val="00384D85"/>
    <w:rsid w:val="00384E71"/>
    <w:rsid w:val="00384F64"/>
    <w:rsid w:val="0038501F"/>
    <w:rsid w:val="003852EF"/>
    <w:rsid w:val="00385432"/>
    <w:rsid w:val="00385959"/>
    <w:rsid w:val="00385A98"/>
    <w:rsid w:val="00385BAA"/>
    <w:rsid w:val="00386033"/>
    <w:rsid w:val="003860CE"/>
    <w:rsid w:val="00386238"/>
    <w:rsid w:val="003862C7"/>
    <w:rsid w:val="00386359"/>
    <w:rsid w:val="003864A4"/>
    <w:rsid w:val="00386613"/>
    <w:rsid w:val="003869AB"/>
    <w:rsid w:val="00386B84"/>
    <w:rsid w:val="00386BBE"/>
    <w:rsid w:val="00386CCC"/>
    <w:rsid w:val="00386DF4"/>
    <w:rsid w:val="00386DF6"/>
    <w:rsid w:val="00386E9C"/>
    <w:rsid w:val="003870CB"/>
    <w:rsid w:val="00387819"/>
    <w:rsid w:val="00387855"/>
    <w:rsid w:val="00387985"/>
    <w:rsid w:val="00387B1E"/>
    <w:rsid w:val="00387CFA"/>
    <w:rsid w:val="00387FB7"/>
    <w:rsid w:val="00390474"/>
    <w:rsid w:val="003904C2"/>
    <w:rsid w:val="00390613"/>
    <w:rsid w:val="0039065C"/>
    <w:rsid w:val="00390B78"/>
    <w:rsid w:val="00390D75"/>
    <w:rsid w:val="00390E87"/>
    <w:rsid w:val="00390FDA"/>
    <w:rsid w:val="003912A3"/>
    <w:rsid w:val="00391301"/>
    <w:rsid w:val="003913B1"/>
    <w:rsid w:val="00391515"/>
    <w:rsid w:val="00391DBD"/>
    <w:rsid w:val="00391EE1"/>
    <w:rsid w:val="00391FA4"/>
    <w:rsid w:val="003920FF"/>
    <w:rsid w:val="003925C1"/>
    <w:rsid w:val="00392631"/>
    <w:rsid w:val="003927C0"/>
    <w:rsid w:val="00392A3F"/>
    <w:rsid w:val="00392A52"/>
    <w:rsid w:val="00392B37"/>
    <w:rsid w:val="00392D12"/>
    <w:rsid w:val="00392E9D"/>
    <w:rsid w:val="00392F58"/>
    <w:rsid w:val="00392F5F"/>
    <w:rsid w:val="0039318E"/>
    <w:rsid w:val="0039343F"/>
    <w:rsid w:val="003934CA"/>
    <w:rsid w:val="00393609"/>
    <w:rsid w:val="00393880"/>
    <w:rsid w:val="003938AD"/>
    <w:rsid w:val="003939BF"/>
    <w:rsid w:val="00393C6F"/>
    <w:rsid w:val="00393E4F"/>
    <w:rsid w:val="00394285"/>
    <w:rsid w:val="003948EE"/>
    <w:rsid w:val="0039498B"/>
    <w:rsid w:val="00394B4B"/>
    <w:rsid w:val="00394BA0"/>
    <w:rsid w:val="00394E83"/>
    <w:rsid w:val="00394EE6"/>
    <w:rsid w:val="0039510E"/>
    <w:rsid w:val="00395265"/>
    <w:rsid w:val="003954AD"/>
    <w:rsid w:val="00395715"/>
    <w:rsid w:val="00395AEF"/>
    <w:rsid w:val="0039675B"/>
    <w:rsid w:val="003968CD"/>
    <w:rsid w:val="003968F9"/>
    <w:rsid w:val="00396A85"/>
    <w:rsid w:val="00396C69"/>
    <w:rsid w:val="00396C97"/>
    <w:rsid w:val="00396EC5"/>
    <w:rsid w:val="00397012"/>
    <w:rsid w:val="00397496"/>
    <w:rsid w:val="003976A6"/>
    <w:rsid w:val="003976D1"/>
    <w:rsid w:val="003977E9"/>
    <w:rsid w:val="0039795F"/>
    <w:rsid w:val="00397A31"/>
    <w:rsid w:val="00397B64"/>
    <w:rsid w:val="00397F32"/>
    <w:rsid w:val="00397FA2"/>
    <w:rsid w:val="003A031B"/>
    <w:rsid w:val="003A0383"/>
    <w:rsid w:val="003A0430"/>
    <w:rsid w:val="003A0450"/>
    <w:rsid w:val="003A0474"/>
    <w:rsid w:val="003A0662"/>
    <w:rsid w:val="003A085B"/>
    <w:rsid w:val="003A0AB1"/>
    <w:rsid w:val="003A0BA4"/>
    <w:rsid w:val="003A0E13"/>
    <w:rsid w:val="003A0E6B"/>
    <w:rsid w:val="003A1289"/>
    <w:rsid w:val="003A1596"/>
    <w:rsid w:val="003A16B3"/>
    <w:rsid w:val="003A1BEE"/>
    <w:rsid w:val="003A1C55"/>
    <w:rsid w:val="003A1C59"/>
    <w:rsid w:val="003A1F32"/>
    <w:rsid w:val="003A219B"/>
    <w:rsid w:val="003A2388"/>
    <w:rsid w:val="003A245A"/>
    <w:rsid w:val="003A2461"/>
    <w:rsid w:val="003A252C"/>
    <w:rsid w:val="003A26EE"/>
    <w:rsid w:val="003A2B2F"/>
    <w:rsid w:val="003A2BAA"/>
    <w:rsid w:val="003A2C9A"/>
    <w:rsid w:val="003A2E9C"/>
    <w:rsid w:val="003A3066"/>
    <w:rsid w:val="003A30BF"/>
    <w:rsid w:val="003A30D2"/>
    <w:rsid w:val="003A3120"/>
    <w:rsid w:val="003A33D9"/>
    <w:rsid w:val="003A3682"/>
    <w:rsid w:val="003A3C37"/>
    <w:rsid w:val="003A3EE6"/>
    <w:rsid w:val="003A426B"/>
    <w:rsid w:val="003A43B1"/>
    <w:rsid w:val="003A458B"/>
    <w:rsid w:val="003A4686"/>
    <w:rsid w:val="003A4749"/>
    <w:rsid w:val="003A4953"/>
    <w:rsid w:val="003A4975"/>
    <w:rsid w:val="003A49C6"/>
    <w:rsid w:val="003A49FC"/>
    <w:rsid w:val="003A4E51"/>
    <w:rsid w:val="003A4ECC"/>
    <w:rsid w:val="003A4FB8"/>
    <w:rsid w:val="003A517B"/>
    <w:rsid w:val="003A51B8"/>
    <w:rsid w:val="003A52DF"/>
    <w:rsid w:val="003A5542"/>
    <w:rsid w:val="003A5553"/>
    <w:rsid w:val="003A55CD"/>
    <w:rsid w:val="003A563E"/>
    <w:rsid w:val="003A5653"/>
    <w:rsid w:val="003A5803"/>
    <w:rsid w:val="003A5998"/>
    <w:rsid w:val="003A5AFA"/>
    <w:rsid w:val="003A5B94"/>
    <w:rsid w:val="003A5BF6"/>
    <w:rsid w:val="003A5C46"/>
    <w:rsid w:val="003A5CD5"/>
    <w:rsid w:val="003A5EE0"/>
    <w:rsid w:val="003A601A"/>
    <w:rsid w:val="003A610C"/>
    <w:rsid w:val="003A61C2"/>
    <w:rsid w:val="003A62CE"/>
    <w:rsid w:val="003A62D9"/>
    <w:rsid w:val="003A6626"/>
    <w:rsid w:val="003A66C1"/>
    <w:rsid w:val="003A6D0F"/>
    <w:rsid w:val="003A6E1D"/>
    <w:rsid w:val="003A7544"/>
    <w:rsid w:val="003A75C6"/>
    <w:rsid w:val="003A76D6"/>
    <w:rsid w:val="003A7770"/>
    <w:rsid w:val="003A77D5"/>
    <w:rsid w:val="003A7855"/>
    <w:rsid w:val="003A7994"/>
    <w:rsid w:val="003A7D9F"/>
    <w:rsid w:val="003A7E0D"/>
    <w:rsid w:val="003A7E9E"/>
    <w:rsid w:val="003B0118"/>
    <w:rsid w:val="003B017D"/>
    <w:rsid w:val="003B04E3"/>
    <w:rsid w:val="003B0527"/>
    <w:rsid w:val="003B0568"/>
    <w:rsid w:val="003B0627"/>
    <w:rsid w:val="003B0A60"/>
    <w:rsid w:val="003B0B01"/>
    <w:rsid w:val="003B0B96"/>
    <w:rsid w:val="003B0BC6"/>
    <w:rsid w:val="003B0CFB"/>
    <w:rsid w:val="003B0D44"/>
    <w:rsid w:val="003B0DC3"/>
    <w:rsid w:val="003B0EB7"/>
    <w:rsid w:val="003B0F2C"/>
    <w:rsid w:val="003B0F52"/>
    <w:rsid w:val="003B100C"/>
    <w:rsid w:val="003B12BE"/>
    <w:rsid w:val="003B154D"/>
    <w:rsid w:val="003B162C"/>
    <w:rsid w:val="003B1726"/>
    <w:rsid w:val="003B17AA"/>
    <w:rsid w:val="003B17BD"/>
    <w:rsid w:val="003B192A"/>
    <w:rsid w:val="003B1A8B"/>
    <w:rsid w:val="003B1CFF"/>
    <w:rsid w:val="003B1E53"/>
    <w:rsid w:val="003B2093"/>
    <w:rsid w:val="003B21EA"/>
    <w:rsid w:val="003B22F2"/>
    <w:rsid w:val="003B23A9"/>
    <w:rsid w:val="003B26BE"/>
    <w:rsid w:val="003B2790"/>
    <w:rsid w:val="003B28DB"/>
    <w:rsid w:val="003B2B8B"/>
    <w:rsid w:val="003B2CB5"/>
    <w:rsid w:val="003B2E28"/>
    <w:rsid w:val="003B2E3D"/>
    <w:rsid w:val="003B318C"/>
    <w:rsid w:val="003B332E"/>
    <w:rsid w:val="003B3337"/>
    <w:rsid w:val="003B379A"/>
    <w:rsid w:val="003B3808"/>
    <w:rsid w:val="003B38B6"/>
    <w:rsid w:val="003B3A45"/>
    <w:rsid w:val="003B3F91"/>
    <w:rsid w:val="003B4062"/>
    <w:rsid w:val="003B40A3"/>
    <w:rsid w:val="003B4124"/>
    <w:rsid w:val="003B4190"/>
    <w:rsid w:val="003B427D"/>
    <w:rsid w:val="003B4663"/>
    <w:rsid w:val="003B47AD"/>
    <w:rsid w:val="003B494E"/>
    <w:rsid w:val="003B4A77"/>
    <w:rsid w:val="003B4AE7"/>
    <w:rsid w:val="003B4BAD"/>
    <w:rsid w:val="003B4D1A"/>
    <w:rsid w:val="003B4D74"/>
    <w:rsid w:val="003B4FB7"/>
    <w:rsid w:val="003B50BA"/>
    <w:rsid w:val="003B51E6"/>
    <w:rsid w:val="003B54C7"/>
    <w:rsid w:val="003B55D7"/>
    <w:rsid w:val="003B55DA"/>
    <w:rsid w:val="003B564F"/>
    <w:rsid w:val="003B569B"/>
    <w:rsid w:val="003B5884"/>
    <w:rsid w:val="003B5A88"/>
    <w:rsid w:val="003B5B10"/>
    <w:rsid w:val="003B5B42"/>
    <w:rsid w:val="003B5E10"/>
    <w:rsid w:val="003B5E45"/>
    <w:rsid w:val="003B5F22"/>
    <w:rsid w:val="003B600C"/>
    <w:rsid w:val="003B6134"/>
    <w:rsid w:val="003B644E"/>
    <w:rsid w:val="003B6716"/>
    <w:rsid w:val="003B6729"/>
    <w:rsid w:val="003B67F7"/>
    <w:rsid w:val="003B6873"/>
    <w:rsid w:val="003B68C9"/>
    <w:rsid w:val="003B6966"/>
    <w:rsid w:val="003B6CAF"/>
    <w:rsid w:val="003B7184"/>
    <w:rsid w:val="003B7238"/>
    <w:rsid w:val="003B7289"/>
    <w:rsid w:val="003B7327"/>
    <w:rsid w:val="003B7469"/>
    <w:rsid w:val="003B7539"/>
    <w:rsid w:val="003B7775"/>
    <w:rsid w:val="003B778F"/>
    <w:rsid w:val="003B77B5"/>
    <w:rsid w:val="003B78DA"/>
    <w:rsid w:val="003B79E0"/>
    <w:rsid w:val="003B7DAD"/>
    <w:rsid w:val="003C0034"/>
    <w:rsid w:val="003C00F8"/>
    <w:rsid w:val="003C0128"/>
    <w:rsid w:val="003C02D7"/>
    <w:rsid w:val="003C0492"/>
    <w:rsid w:val="003C073B"/>
    <w:rsid w:val="003C0794"/>
    <w:rsid w:val="003C0961"/>
    <w:rsid w:val="003C0AF6"/>
    <w:rsid w:val="003C0C17"/>
    <w:rsid w:val="003C0CE1"/>
    <w:rsid w:val="003C0DCB"/>
    <w:rsid w:val="003C1155"/>
    <w:rsid w:val="003C11A0"/>
    <w:rsid w:val="003C11FE"/>
    <w:rsid w:val="003C128B"/>
    <w:rsid w:val="003C13FB"/>
    <w:rsid w:val="003C14C3"/>
    <w:rsid w:val="003C14EF"/>
    <w:rsid w:val="003C15D1"/>
    <w:rsid w:val="003C15D8"/>
    <w:rsid w:val="003C18C6"/>
    <w:rsid w:val="003C1909"/>
    <w:rsid w:val="003C19D1"/>
    <w:rsid w:val="003C1AF1"/>
    <w:rsid w:val="003C1AFF"/>
    <w:rsid w:val="003C1BA0"/>
    <w:rsid w:val="003C1F57"/>
    <w:rsid w:val="003C22DE"/>
    <w:rsid w:val="003C242A"/>
    <w:rsid w:val="003C242C"/>
    <w:rsid w:val="003C244A"/>
    <w:rsid w:val="003C245F"/>
    <w:rsid w:val="003C26BD"/>
    <w:rsid w:val="003C26F0"/>
    <w:rsid w:val="003C2A66"/>
    <w:rsid w:val="003C2AB8"/>
    <w:rsid w:val="003C2BE8"/>
    <w:rsid w:val="003C2CAF"/>
    <w:rsid w:val="003C2D1C"/>
    <w:rsid w:val="003C2DBD"/>
    <w:rsid w:val="003C307C"/>
    <w:rsid w:val="003C3378"/>
    <w:rsid w:val="003C3507"/>
    <w:rsid w:val="003C3525"/>
    <w:rsid w:val="003C35D1"/>
    <w:rsid w:val="003C3791"/>
    <w:rsid w:val="003C37ED"/>
    <w:rsid w:val="003C3920"/>
    <w:rsid w:val="003C3981"/>
    <w:rsid w:val="003C3B50"/>
    <w:rsid w:val="003C3C0C"/>
    <w:rsid w:val="003C3CA4"/>
    <w:rsid w:val="003C3CCA"/>
    <w:rsid w:val="003C3E93"/>
    <w:rsid w:val="003C4267"/>
    <w:rsid w:val="003C4386"/>
    <w:rsid w:val="003C441B"/>
    <w:rsid w:val="003C458D"/>
    <w:rsid w:val="003C45CB"/>
    <w:rsid w:val="003C4711"/>
    <w:rsid w:val="003C482D"/>
    <w:rsid w:val="003C49D6"/>
    <w:rsid w:val="003C49FA"/>
    <w:rsid w:val="003C4A54"/>
    <w:rsid w:val="003C4B79"/>
    <w:rsid w:val="003C4F7D"/>
    <w:rsid w:val="003C5132"/>
    <w:rsid w:val="003C54DE"/>
    <w:rsid w:val="003C5797"/>
    <w:rsid w:val="003C59CB"/>
    <w:rsid w:val="003C5C4B"/>
    <w:rsid w:val="003C5C62"/>
    <w:rsid w:val="003C5DE7"/>
    <w:rsid w:val="003C5E29"/>
    <w:rsid w:val="003C5F41"/>
    <w:rsid w:val="003C6178"/>
    <w:rsid w:val="003C630D"/>
    <w:rsid w:val="003C64E3"/>
    <w:rsid w:val="003C6509"/>
    <w:rsid w:val="003C652C"/>
    <w:rsid w:val="003C65AF"/>
    <w:rsid w:val="003C6673"/>
    <w:rsid w:val="003C69E5"/>
    <w:rsid w:val="003C6B56"/>
    <w:rsid w:val="003C6F7B"/>
    <w:rsid w:val="003C7270"/>
    <w:rsid w:val="003C74DA"/>
    <w:rsid w:val="003C760F"/>
    <w:rsid w:val="003C7699"/>
    <w:rsid w:val="003C76F6"/>
    <w:rsid w:val="003C79D5"/>
    <w:rsid w:val="003C7C6B"/>
    <w:rsid w:val="003D01B9"/>
    <w:rsid w:val="003D01F8"/>
    <w:rsid w:val="003D03CB"/>
    <w:rsid w:val="003D03EB"/>
    <w:rsid w:val="003D0539"/>
    <w:rsid w:val="003D05CE"/>
    <w:rsid w:val="003D05E3"/>
    <w:rsid w:val="003D0689"/>
    <w:rsid w:val="003D0737"/>
    <w:rsid w:val="003D0A06"/>
    <w:rsid w:val="003D0A1F"/>
    <w:rsid w:val="003D0A99"/>
    <w:rsid w:val="003D0DA2"/>
    <w:rsid w:val="003D0FFE"/>
    <w:rsid w:val="003D1170"/>
    <w:rsid w:val="003D1214"/>
    <w:rsid w:val="003D1498"/>
    <w:rsid w:val="003D1649"/>
    <w:rsid w:val="003D167C"/>
    <w:rsid w:val="003D17BA"/>
    <w:rsid w:val="003D17CC"/>
    <w:rsid w:val="003D18C7"/>
    <w:rsid w:val="003D190F"/>
    <w:rsid w:val="003D1914"/>
    <w:rsid w:val="003D1B3F"/>
    <w:rsid w:val="003D1C50"/>
    <w:rsid w:val="003D1CDC"/>
    <w:rsid w:val="003D21AD"/>
    <w:rsid w:val="003D229A"/>
    <w:rsid w:val="003D2581"/>
    <w:rsid w:val="003D26B6"/>
    <w:rsid w:val="003D2938"/>
    <w:rsid w:val="003D2F28"/>
    <w:rsid w:val="003D2F59"/>
    <w:rsid w:val="003D3150"/>
    <w:rsid w:val="003D31F4"/>
    <w:rsid w:val="003D3350"/>
    <w:rsid w:val="003D34E9"/>
    <w:rsid w:val="003D365F"/>
    <w:rsid w:val="003D37F2"/>
    <w:rsid w:val="003D38F3"/>
    <w:rsid w:val="003D390E"/>
    <w:rsid w:val="003D3C68"/>
    <w:rsid w:val="003D3D07"/>
    <w:rsid w:val="003D3E9F"/>
    <w:rsid w:val="003D41F9"/>
    <w:rsid w:val="003D47F4"/>
    <w:rsid w:val="003D48EC"/>
    <w:rsid w:val="003D4CCD"/>
    <w:rsid w:val="003D4D1E"/>
    <w:rsid w:val="003D4D59"/>
    <w:rsid w:val="003D4E1F"/>
    <w:rsid w:val="003D50E5"/>
    <w:rsid w:val="003D5271"/>
    <w:rsid w:val="003D52E5"/>
    <w:rsid w:val="003D5323"/>
    <w:rsid w:val="003D5330"/>
    <w:rsid w:val="003D53C9"/>
    <w:rsid w:val="003D565A"/>
    <w:rsid w:val="003D583C"/>
    <w:rsid w:val="003D58E4"/>
    <w:rsid w:val="003D5972"/>
    <w:rsid w:val="003D5A59"/>
    <w:rsid w:val="003D5A65"/>
    <w:rsid w:val="003D5D02"/>
    <w:rsid w:val="003D5D3F"/>
    <w:rsid w:val="003D5D8A"/>
    <w:rsid w:val="003D5E18"/>
    <w:rsid w:val="003D5FAE"/>
    <w:rsid w:val="003D6377"/>
    <w:rsid w:val="003D685D"/>
    <w:rsid w:val="003D68F7"/>
    <w:rsid w:val="003D690D"/>
    <w:rsid w:val="003D6EF5"/>
    <w:rsid w:val="003D6F49"/>
    <w:rsid w:val="003D7090"/>
    <w:rsid w:val="003D74A8"/>
    <w:rsid w:val="003D7BC9"/>
    <w:rsid w:val="003D7D18"/>
    <w:rsid w:val="003D7D9C"/>
    <w:rsid w:val="003E00F1"/>
    <w:rsid w:val="003E011B"/>
    <w:rsid w:val="003E02D4"/>
    <w:rsid w:val="003E032D"/>
    <w:rsid w:val="003E0335"/>
    <w:rsid w:val="003E03A0"/>
    <w:rsid w:val="003E07AF"/>
    <w:rsid w:val="003E09A1"/>
    <w:rsid w:val="003E0B89"/>
    <w:rsid w:val="003E0CE5"/>
    <w:rsid w:val="003E0F03"/>
    <w:rsid w:val="003E102E"/>
    <w:rsid w:val="003E1060"/>
    <w:rsid w:val="003E128F"/>
    <w:rsid w:val="003E14C2"/>
    <w:rsid w:val="003E185B"/>
    <w:rsid w:val="003E18B7"/>
    <w:rsid w:val="003E1951"/>
    <w:rsid w:val="003E1A0B"/>
    <w:rsid w:val="003E1EF8"/>
    <w:rsid w:val="003E2082"/>
    <w:rsid w:val="003E2153"/>
    <w:rsid w:val="003E217F"/>
    <w:rsid w:val="003E26E9"/>
    <w:rsid w:val="003E2857"/>
    <w:rsid w:val="003E28A3"/>
    <w:rsid w:val="003E2964"/>
    <w:rsid w:val="003E2ABA"/>
    <w:rsid w:val="003E2C27"/>
    <w:rsid w:val="003E2DE9"/>
    <w:rsid w:val="003E2E30"/>
    <w:rsid w:val="003E2EAD"/>
    <w:rsid w:val="003E2EDB"/>
    <w:rsid w:val="003E2FD6"/>
    <w:rsid w:val="003E31F3"/>
    <w:rsid w:val="003E323D"/>
    <w:rsid w:val="003E34CA"/>
    <w:rsid w:val="003E3530"/>
    <w:rsid w:val="003E3772"/>
    <w:rsid w:val="003E39DF"/>
    <w:rsid w:val="003E3A2A"/>
    <w:rsid w:val="003E3C7B"/>
    <w:rsid w:val="003E3CAE"/>
    <w:rsid w:val="003E3FA6"/>
    <w:rsid w:val="003E41D2"/>
    <w:rsid w:val="003E42FF"/>
    <w:rsid w:val="003E44EA"/>
    <w:rsid w:val="003E45B9"/>
    <w:rsid w:val="003E469E"/>
    <w:rsid w:val="003E469F"/>
    <w:rsid w:val="003E46C5"/>
    <w:rsid w:val="003E47FB"/>
    <w:rsid w:val="003E4891"/>
    <w:rsid w:val="003E4B7A"/>
    <w:rsid w:val="003E4B9C"/>
    <w:rsid w:val="003E4BF0"/>
    <w:rsid w:val="003E4DBE"/>
    <w:rsid w:val="003E4DD2"/>
    <w:rsid w:val="003E4F2A"/>
    <w:rsid w:val="003E512D"/>
    <w:rsid w:val="003E515E"/>
    <w:rsid w:val="003E5268"/>
    <w:rsid w:val="003E535E"/>
    <w:rsid w:val="003E53E0"/>
    <w:rsid w:val="003E55AC"/>
    <w:rsid w:val="003E575F"/>
    <w:rsid w:val="003E5842"/>
    <w:rsid w:val="003E585B"/>
    <w:rsid w:val="003E589F"/>
    <w:rsid w:val="003E5A64"/>
    <w:rsid w:val="003E5B9C"/>
    <w:rsid w:val="003E5C0D"/>
    <w:rsid w:val="003E5CA8"/>
    <w:rsid w:val="003E60E0"/>
    <w:rsid w:val="003E627D"/>
    <w:rsid w:val="003E6417"/>
    <w:rsid w:val="003E6764"/>
    <w:rsid w:val="003E6955"/>
    <w:rsid w:val="003E697F"/>
    <w:rsid w:val="003E69F5"/>
    <w:rsid w:val="003E6C8C"/>
    <w:rsid w:val="003E6CB8"/>
    <w:rsid w:val="003E6E25"/>
    <w:rsid w:val="003E71DA"/>
    <w:rsid w:val="003E7253"/>
    <w:rsid w:val="003E727F"/>
    <w:rsid w:val="003E7386"/>
    <w:rsid w:val="003E75AE"/>
    <w:rsid w:val="003E77DE"/>
    <w:rsid w:val="003E782A"/>
    <w:rsid w:val="003E7AEA"/>
    <w:rsid w:val="003E7D7F"/>
    <w:rsid w:val="003E7DC9"/>
    <w:rsid w:val="003F0016"/>
    <w:rsid w:val="003F0088"/>
    <w:rsid w:val="003F00BD"/>
    <w:rsid w:val="003F010B"/>
    <w:rsid w:val="003F01C7"/>
    <w:rsid w:val="003F027A"/>
    <w:rsid w:val="003F03DF"/>
    <w:rsid w:val="003F04A9"/>
    <w:rsid w:val="003F055C"/>
    <w:rsid w:val="003F06EA"/>
    <w:rsid w:val="003F0A0E"/>
    <w:rsid w:val="003F0AB7"/>
    <w:rsid w:val="003F0DBE"/>
    <w:rsid w:val="003F0ED6"/>
    <w:rsid w:val="003F0FE1"/>
    <w:rsid w:val="003F1243"/>
    <w:rsid w:val="003F124C"/>
    <w:rsid w:val="003F1319"/>
    <w:rsid w:val="003F133B"/>
    <w:rsid w:val="003F13A7"/>
    <w:rsid w:val="003F1713"/>
    <w:rsid w:val="003F1AE8"/>
    <w:rsid w:val="003F1BA8"/>
    <w:rsid w:val="003F1F94"/>
    <w:rsid w:val="003F22CD"/>
    <w:rsid w:val="003F264D"/>
    <w:rsid w:val="003F29EB"/>
    <w:rsid w:val="003F2A86"/>
    <w:rsid w:val="003F2C55"/>
    <w:rsid w:val="003F2F2B"/>
    <w:rsid w:val="003F2FE8"/>
    <w:rsid w:val="003F319D"/>
    <w:rsid w:val="003F3205"/>
    <w:rsid w:val="003F3523"/>
    <w:rsid w:val="003F3648"/>
    <w:rsid w:val="003F3661"/>
    <w:rsid w:val="003F36EA"/>
    <w:rsid w:val="003F37E1"/>
    <w:rsid w:val="003F387B"/>
    <w:rsid w:val="003F3914"/>
    <w:rsid w:val="003F3A2E"/>
    <w:rsid w:val="003F3A3D"/>
    <w:rsid w:val="003F3DD2"/>
    <w:rsid w:val="003F403C"/>
    <w:rsid w:val="003F40CC"/>
    <w:rsid w:val="003F41CC"/>
    <w:rsid w:val="003F42C5"/>
    <w:rsid w:val="003F457C"/>
    <w:rsid w:val="003F46C2"/>
    <w:rsid w:val="003F479E"/>
    <w:rsid w:val="003F48DA"/>
    <w:rsid w:val="003F4A63"/>
    <w:rsid w:val="003F4A81"/>
    <w:rsid w:val="003F4C50"/>
    <w:rsid w:val="003F4D82"/>
    <w:rsid w:val="003F4D90"/>
    <w:rsid w:val="003F4E96"/>
    <w:rsid w:val="003F4EE6"/>
    <w:rsid w:val="003F4F48"/>
    <w:rsid w:val="003F5352"/>
    <w:rsid w:val="003F549E"/>
    <w:rsid w:val="003F550F"/>
    <w:rsid w:val="003F5708"/>
    <w:rsid w:val="003F5960"/>
    <w:rsid w:val="003F5C51"/>
    <w:rsid w:val="003F5F69"/>
    <w:rsid w:val="003F6106"/>
    <w:rsid w:val="003F62EB"/>
    <w:rsid w:val="003F65E8"/>
    <w:rsid w:val="003F6857"/>
    <w:rsid w:val="003F6955"/>
    <w:rsid w:val="003F6B4C"/>
    <w:rsid w:val="003F6D92"/>
    <w:rsid w:val="003F6F81"/>
    <w:rsid w:val="003F70FF"/>
    <w:rsid w:val="003F734C"/>
    <w:rsid w:val="003F7416"/>
    <w:rsid w:val="003F793A"/>
    <w:rsid w:val="003F7A19"/>
    <w:rsid w:val="003F7D2D"/>
    <w:rsid w:val="003F7D64"/>
    <w:rsid w:val="003F7EA4"/>
    <w:rsid w:val="003F7F4B"/>
    <w:rsid w:val="00400412"/>
    <w:rsid w:val="004004F4"/>
    <w:rsid w:val="0040072F"/>
    <w:rsid w:val="004008E7"/>
    <w:rsid w:val="00400AFE"/>
    <w:rsid w:val="00400B1C"/>
    <w:rsid w:val="00400B7B"/>
    <w:rsid w:val="00400ED8"/>
    <w:rsid w:val="00400FC0"/>
    <w:rsid w:val="0040131C"/>
    <w:rsid w:val="0040139E"/>
    <w:rsid w:val="004016F3"/>
    <w:rsid w:val="00401753"/>
    <w:rsid w:val="004020B7"/>
    <w:rsid w:val="00402250"/>
    <w:rsid w:val="00402345"/>
    <w:rsid w:val="00402412"/>
    <w:rsid w:val="00402708"/>
    <w:rsid w:val="0040288B"/>
    <w:rsid w:val="00402D07"/>
    <w:rsid w:val="00402F1C"/>
    <w:rsid w:val="00403092"/>
    <w:rsid w:val="00403139"/>
    <w:rsid w:val="00403158"/>
    <w:rsid w:val="00403465"/>
    <w:rsid w:val="0040381A"/>
    <w:rsid w:val="00403839"/>
    <w:rsid w:val="00403858"/>
    <w:rsid w:val="0040397B"/>
    <w:rsid w:val="00403A60"/>
    <w:rsid w:val="00403F83"/>
    <w:rsid w:val="00404069"/>
    <w:rsid w:val="004040B9"/>
    <w:rsid w:val="004040C9"/>
    <w:rsid w:val="00404167"/>
    <w:rsid w:val="004041EC"/>
    <w:rsid w:val="00404299"/>
    <w:rsid w:val="004042FC"/>
    <w:rsid w:val="004044D3"/>
    <w:rsid w:val="0040460E"/>
    <w:rsid w:val="004046E3"/>
    <w:rsid w:val="0040486E"/>
    <w:rsid w:val="00404A05"/>
    <w:rsid w:val="00404C43"/>
    <w:rsid w:val="00404D72"/>
    <w:rsid w:val="00404F60"/>
    <w:rsid w:val="004052A8"/>
    <w:rsid w:val="0040539F"/>
    <w:rsid w:val="00405462"/>
    <w:rsid w:val="00405513"/>
    <w:rsid w:val="004059B8"/>
    <w:rsid w:val="004059D4"/>
    <w:rsid w:val="00405F10"/>
    <w:rsid w:val="004061BE"/>
    <w:rsid w:val="004061DA"/>
    <w:rsid w:val="00406311"/>
    <w:rsid w:val="004063A1"/>
    <w:rsid w:val="004063A5"/>
    <w:rsid w:val="004065BA"/>
    <w:rsid w:val="0040671A"/>
    <w:rsid w:val="00406806"/>
    <w:rsid w:val="00406CC6"/>
    <w:rsid w:val="00406CD9"/>
    <w:rsid w:val="00406E31"/>
    <w:rsid w:val="00406FA7"/>
    <w:rsid w:val="00406FAA"/>
    <w:rsid w:val="004072D5"/>
    <w:rsid w:val="0040739A"/>
    <w:rsid w:val="00407513"/>
    <w:rsid w:val="0040755D"/>
    <w:rsid w:val="00407832"/>
    <w:rsid w:val="004078F8"/>
    <w:rsid w:val="00407C74"/>
    <w:rsid w:val="00407CD5"/>
    <w:rsid w:val="00407E56"/>
    <w:rsid w:val="004100B4"/>
    <w:rsid w:val="004102BC"/>
    <w:rsid w:val="004103DC"/>
    <w:rsid w:val="00410853"/>
    <w:rsid w:val="00410AC4"/>
    <w:rsid w:val="00410B11"/>
    <w:rsid w:val="00410BED"/>
    <w:rsid w:val="00410BF3"/>
    <w:rsid w:val="00410CE3"/>
    <w:rsid w:val="00411012"/>
    <w:rsid w:val="0041102D"/>
    <w:rsid w:val="00411095"/>
    <w:rsid w:val="0041109C"/>
    <w:rsid w:val="004110CD"/>
    <w:rsid w:val="00411245"/>
    <w:rsid w:val="004112A3"/>
    <w:rsid w:val="0041154B"/>
    <w:rsid w:val="00411661"/>
    <w:rsid w:val="0041167B"/>
    <w:rsid w:val="004116E9"/>
    <w:rsid w:val="0041178F"/>
    <w:rsid w:val="004119C4"/>
    <w:rsid w:val="00411ABA"/>
    <w:rsid w:val="00411B1D"/>
    <w:rsid w:val="00411C41"/>
    <w:rsid w:val="00411DC3"/>
    <w:rsid w:val="00412274"/>
    <w:rsid w:val="00412328"/>
    <w:rsid w:val="004124D5"/>
    <w:rsid w:val="004124E7"/>
    <w:rsid w:val="0041262A"/>
    <w:rsid w:val="004127E0"/>
    <w:rsid w:val="00412B18"/>
    <w:rsid w:val="00412B7C"/>
    <w:rsid w:val="00412E6D"/>
    <w:rsid w:val="00413098"/>
    <w:rsid w:val="004137E7"/>
    <w:rsid w:val="0041386B"/>
    <w:rsid w:val="004138D5"/>
    <w:rsid w:val="00413D36"/>
    <w:rsid w:val="00413D7D"/>
    <w:rsid w:val="004140BE"/>
    <w:rsid w:val="004145FA"/>
    <w:rsid w:val="004146BA"/>
    <w:rsid w:val="00414B30"/>
    <w:rsid w:val="00414F10"/>
    <w:rsid w:val="0041513D"/>
    <w:rsid w:val="0041526F"/>
    <w:rsid w:val="004152FA"/>
    <w:rsid w:val="00415356"/>
    <w:rsid w:val="00415454"/>
    <w:rsid w:val="00415698"/>
    <w:rsid w:val="0041598E"/>
    <w:rsid w:val="004159F6"/>
    <w:rsid w:val="00415C4C"/>
    <w:rsid w:val="00415CB6"/>
    <w:rsid w:val="00415D01"/>
    <w:rsid w:val="00415D98"/>
    <w:rsid w:val="00415E85"/>
    <w:rsid w:val="00415F6D"/>
    <w:rsid w:val="00416076"/>
    <w:rsid w:val="0041626A"/>
    <w:rsid w:val="004166B6"/>
    <w:rsid w:val="00416890"/>
    <w:rsid w:val="00416A97"/>
    <w:rsid w:val="00416AE4"/>
    <w:rsid w:val="00416D0D"/>
    <w:rsid w:val="00416D58"/>
    <w:rsid w:val="00416DF3"/>
    <w:rsid w:val="00416EF7"/>
    <w:rsid w:val="00417411"/>
    <w:rsid w:val="0041742F"/>
    <w:rsid w:val="00417547"/>
    <w:rsid w:val="00417930"/>
    <w:rsid w:val="00417B88"/>
    <w:rsid w:val="00417E80"/>
    <w:rsid w:val="00417F26"/>
    <w:rsid w:val="00420594"/>
    <w:rsid w:val="0042124F"/>
    <w:rsid w:val="00421720"/>
    <w:rsid w:val="00421A3A"/>
    <w:rsid w:val="00421BC5"/>
    <w:rsid w:val="00421C12"/>
    <w:rsid w:val="00421C1F"/>
    <w:rsid w:val="00421DEC"/>
    <w:rsid w:val="00421E2B"/>
    <w:rsid w:val="00421F22"/>
    <w:rsid w:val="0042209B"/>
    <w:rsid w:val="00422381"/>
    <w:rsid w:val="00422594"/>
    <w:rsid w:val="004226D9"/>
    <w:rsid w:val="0042270E"/>
    <w:rsid w:val="004227A6"/>
    <w:rsid w:val="004228B0"/>
    <w:rsid w:val="00422B73"/>
    <w:rsid w:val="00422C18"/>
    <w:rsid w:val="00422CB0"/>
    <w:rsid w:val="00422D17"/>
    <w:rsid w:val="00422F2F"/>
    <w:rsid w:val="0042314B"/>
    <w:rsid w:val="00423278"/>
    <w:rsid w:val="0042336B"/>
    <w:rsid w:val="004233AE"/>
    <w:rsid w:val="00423919"/>
    <w:rsid w:val="00423967"/>
    <w:rsid w:val="00423993"/>
    <w:rsid w:val="00423A99"/>
    <w:rsid w:val="00423D93"/>
    <w:rsid w:val="00423E9E"/>
    <w:rsid w:val="00423EEA"/>
    <w:rsid w:val="00424207"/>
    <w:rsid w:val="00424691"/>
    <w:rsid w:val="00424878"/>
    <w:rsid w:val="00424A10"/>
    <w:rsid w:val="00424C79"/>
    <w:rsid w:val="00424CE5"/>
    <w:rsid w:val="00424EE6"/>
    <w:rsid w:val="00424F8D"/>
    <w:rsid w:val="0042514E"/>
    <w:rsid w:val="004251A9"/>
    <w:rsid w:val="00425226"/>
    <w:rsid w:val="0042529D"/>
    <w:rsid w:val="004252BA"/>
    <w:rsid w:val="00425549"/>
    <w:rsid w:val="0042559A"/>
    <w:rsid w:val="00425963"/>
    <w:rsid w:val="00425A56"/>
    <w:rsid w:val="00425A62"/>
    <w:rsid w:val="00425ABD"/>
    <w:rsid w:val="00425B5A"/>
    <w:rsid w:val="00425D16"/>
    <w:rsid w:val="00425EAA"/>
    <w:rsid w:val="00425F1A"/>
    <w:rsid w:val="00426089"/>
    <w:rsid w:val="004260B3"/>
    <w:rsid w:val="00426107"/>
    <w:rsid w:val="00426280"/>
    <w:rsid w:val="004263A9"/>
    <w:rsid w:val="00426414"/>
    <w:rsid w:val="00426468"/>
    <w:rsid w:val="004264EA"/>
    <w:rsid w:val="004267AF"/>
    <w:rsid w:val="0042684A"/>
    <w:rsid w:val="0042699C"/>
    <w:rsid w:val="00426B90"/>
    <w:rsid w:val="00426CE9"/>
    <w:rsid w:val="00426D08"/>
    <w:rsid w:val="00426DD0"/>
    <w:rsid w:val="00426E0A"/>
    <w:rsid w:val="00426E13"/>
    <w:rsid w:val="0042707C"/>
    <w:rsid w:val="00427327"/>
    <w:rsid w:val="00427398"/>
    <w:rsid w:val="004273BB"/>
    <w:rsid w:val="00427407"/>
    <w:rsid w:val="004274BD"/>
    <w:rsid w:val="0042758D"/>
    <w:rsid w:val="00427806"/>
    <w:rsid w:val="004278D2"/>
    <w:rsid w:val="004279FC"/>
    <w:rsid w:val="00427B84"/>
    <w:rsid w:val="00427B8B"/>
    <w:rsid w:val="00427C10"/>
    <w:rsid w:val="00427D29"/>
    <w:rsid w:val="00427E05"/>
    <w:rsid w:val="00427F85"/>
    <w:rsid w:val="00427FA5"/>
    <w:rsid w:val="00430032"/>
    <w:rsid w:val="004300ED"/>
    <w:rsid w:val="00430174"/>
    <w:rsid w:val="00430259"/>
    <w:rsid w:val="00430356"/>
    <w:rsid w:val="0043055F"/>
    <w:rsid w:val="00430711"/>
    <w:rsid w:val="0043082B"/>
    <w:rsid w:val="00430840"/>
    <w:rsid w:val="0043090E"/>
    <w:rsid w:val="00430BD6"/>
    <w:rsid w:val="00430C60"/>
    <w:rsid w:val="00430F5D"/>
    <w:rsid w:val="0043100B"/>
    <w:rsid w:val="0043102C"/>
    <w:rsid w:val="00431211"/>
    <w:rsid w:val="00431304"/>
    <w:rsid w:val="00431325"/>
    <w:rsid w:val="004313CF"/>
    <w:rsid w:val="00431812"/>
    <w:rsid w:val="004318A2"/>
    <w:rsid w:val="00431A6C"/>
    <w:rsid w:val="00431F50"/>
    <w:rsid w:val="0043202B"/>
    <w:rsid w:val="00432460"/>
    <w:rsid w:val="0043256B"/>
    <w:rsid w:val="00432685"/>
    <w:rsid w:val="004327DB"/>
    <w:rsid w:val="00432975"/>
    <w:rsid w:val="00432AC9"/>
    <w:rsid w:val="00432C9B"/>
    <w:rsid w:val="00432FC4"/>
    <w:rsid w:val="00432FF9"/>
    <w:rsid w:val="004330BA"/>
    <w:rsid w:val="004330E7"/>
    <w:rsid w:val="00433423"/>
    <w:rsid w:val="00433573"/>
    <w:rsid w:val="004335CD"/>
    <w:rsid w:val="00433668"/>
    <w:rsid w:val="0043380D"/>
    <w:rsid w:val="004338AE"/>
    <w:rsid w:val="00433941"/>
    <w:rsid w:val="00433B5C"/>
    <w:rsid w:val="00433DD5"/>
    <w:rsid w:val="00433E19"/>
    <w:rsid w:val="00433FB7"/>
    <w:rsid w:val="004340CD"/>
    <w:rsid w:val="00434439"/>
    <w:rsid w:val="0043452A"/>
    <w:rsid w:val="00434A38"/>
    <w:rsid w:val="00434B6C"/>
    <w:rsid w:val="00434B8A"/>
    <w:rsid w:val="00434D0C"/>
    <w:rsid w:val="00435103"/>
    <w:rsid w:val="00435295"/>
    <w:rsid w:val="00435454"/>
    <w:rsid w:val="0043549E"/>
    <w:rsid w:val="004354B7"/>
    <w:rsid w:val="00435505"/>
    <w:rsid w:val="004355C1"/>
    <w:rsid w:val="00435A08"/>
    <w:rsid w:val="00435F5A"/>
    <w:rsid w:val="00436172"/>
    <w:rsid w:val="0043668F"/>
    <w:rsid w:val="00436C1A"/>
    <w:rsid w:val="00436D90"/>
    <w:rsid w:val="00436E06"/>
    <w:rsid w:val="0043709E"/>
    <w:rsid w:val="004370E4"/>
    <w:rsid w:val="004371F5"/>
    <w:rsid w:val="004373D1"/>
    <w:rsid w:val="00437518"/>
    <w:rsid w:val="00437568"/>
    <w:rsid w:val="0043756B"/>
    <w:rsid w:val="0043762F"/>
    <w:rsid w:val="0043795D"/>
    <w:rsid w:val="004379E9"/>
    <w:rsid w:val="00437A1E"/>
    <w:rsid w:val="00437D3E"/>
    <w:rsid w:val="00437E22"/>
    <w:rsid w:val="00440285"/>
    <w:rsid w:val="00440568"/>
    <w:rsid w:val="0044065B"/>
    <w:rsid w:val="00440864"/>
    <w:rsid w:val="004409CD"/>
    <w:rsid w:val="00440BBF"/>
    <w:rsid w:val="00440C09"/>
    <w:rsid w:val="00440C3B"/>
    <w:rsid w:val="00440C52"/>
    <w:rsid w:val="00440C6C"/>
    <w:rsid w:val="00440E9B"/>
    <w:rsid w:val="00440EFC"/>
    <w:rsid w:val="00440F0E"/>
    <w:rsid w:val="00440F8D"/>
    <w:rsid w:val="00441126"/>
    <w:rsid w:val="004411C4"/>
    <w:rsid w:val="00441265"/>
    <w:rsid w:val="004412DA"/>
    <w:rsid w:val="00441571"/>
    <w:rsid w:val="004415AF"/>
    <w:rsid w:val="004415ED"/>
    <w:rsid w:val="004417B8"/>
    <w:rsid w:val="004419B7"/>
    <w:rsid w:val="00441AA6"/>
    <w:rsid w:val="00441B0C"/>
    <w:rsid w:val="00441BDF"/>
    <w:rsid w:val="00441D83"/>
    <w:rsid w:val="00441E66"/>
    <w:rsid w:val="00441E67"/>
    <w:rsid w:val="00441E70"/>
    <w:rsid w:val="00442079"/>
    <w:rsid w:val="0044207B"/>
    <w:rsid w:val="004420E1"/>
    <w:rsid w:val="00442156"/>
    <w:rsid w:val="00442172"/>
    <w:rsid w:val="0044220F"/>
    <w:rsid w:val="0044234D"/>
    <w:rsid w:val="0044246D"/>
    <w:rsid w:val="00442557"/>
    <w:rsid w:val="00442A3B"/>
    <w:rsid w:val="00442A9E"/>
    <w:rsid w:val="00442AB6"/>
    <w:rsid w:val="00442ACB"/>
    <w:rsid w:val="00443331"/>
    <w:rsid w:val="00443530"/>
    <w:rsid w:val="00443863"/>
    <w:rsid w:val="00443BAE"/>
    <w:rsid w:val="00443BB5"/>
    <w:rsid w:val="00443C17"/>
    <w:rsid w:val="00443F79"/>
    <w:rsid w:val="00443FEE"/>
    <w:rsid w:val="00444306"/>
    <w:rsid w:val="00444468"/>
    <w:rsid w:val="0044455B"/>
    <w:rsid w:val="004445D7"/>
    <w:rsid w:val="004446A6"/>
    <w:rsid w:val="004446A7"/>
    <w:rsid w:val="00444D02"/>
    <w:rsid w:val="00444D6B"/>
    <w:rsid w:val="00444EE9"/>
    <w:rsid w:val="00445459"/>
    <w:rsid w:val="00445602"/>
    <w:rsid w:val="004457BB"/>
    <w:rsid w:val="004457CA"/>
    <w:rsid w:val="004457D7"/>
    <w:rsid w:val="0044581A"/>
    <w:rsid w:val="00445A01"/>
    <w:rsid w:val="00445A3E"/>
    <w:rsid w:val="00445D0C"/>
    <w:rsid w:val="00445E7E"/>
    <w:rsid w:val="00446165"/>
    <w:rsid w:val="004463B4"/>
    <w:rsid w:val="0044641B"/>
    <w:rsid w:val="004467F1"/>
    <w:rsid w:val="004469F5"/>
    <w:rsid w:val="00446CBC"/>
    <w:rsid w:val="00446CD5"/>
    <w:rsid w:val="00446D55"/>
    <w:rsid w:val="00446E19"/>
    <w:rsid w:val="00447007"/>
    <w:rsid w:val="00447051"/>
    <w:rsid w:val="004470E2"/>
    <w:rsid w:val="0044718D"/>
    <w:rsid w:val="0044730B"/>
    <w:rsid w:val="00447388"/>
    <w:rsid w:val="0044747B"/>
    <w:rsid w:val="00447612"/>
    <w:rsid w:val="00447843"/>
    <w:rsid w:val="0044799E"/>
    <w:rsid w:val="00447B45"/>
    <w:rsid w:val="00447CA5"/>
    <w:rsid w:val="00447E08"/>
    <w:rsid w:val="004500FC"/>
    <w:rsid w:val="00450261"/>
    <w:rsid w:val="004502AC"/>
    <w:rsid w:val="0045042D"/>
    <w:rsid w:val="0045057B"/>
    <w:rsid w:val="0045099C"/>
    <w:rsid w:val="00450CCE"/>
    <w:rsid w:val="00450D0F"/>
    <w:rsid w:val="00450F54"/>
    <w:rsid w:val="00451021"/>
    <w:rsid w:val="0045108C"/>
    <w:rsid w:val="004511A8"/>
    <w:rsid w:val="004512CC"/>
    <w:rsid w:val="004512CF"/>
    <w:rsid w:val="00451582"/>
    <w:rsid w:val="004515CB"/>
    <w:rsid w:val="004518C0"/>
    <w:rsid w:val="00451CEC"/>
    <w:rsid w:val="00451E31"/>
    <w:rsid w:val="00451E8F"/>
    <w:rsid w:val="004520A1"/>
    <w:rsid w:val="004520D6"/>
    <w:rsid w:val="00452167"/>
    <w:rsid w:val="00452362"/>
    <w:rsid w:val="004526BB"/>
    <w:rsid w:val="004526BF"/>
    <w:rsid w:val="00452734"/>
    <w:rsid w:val="004529F7"/>
    <w:rsid w:val="00452D15"/>
    <w:rsid w:val="00452E59"/>
    <w:rsid w:val="00452FB4"/>
    <w:rsid w:val="00453020"/>
    <w:rsid w:val="00453131"/>
    <w:rsid w:val="0045321B"/>
    <w:rsid w:val="004532C1"/>
    <w:rsid w:val="004532C6"/>
    <w:rsid w:val="00453B39"/>
    <w:rsid w:val="00453F19"/>
    <w:rsid w:val="00453F89"/>
    <w:rsid w:val="00454107"/>
    <w:rsid w:val="0045421F"/>
    <w:rsid w:val="00454300"/>
    <w:rsid w:val="0045463C"/>
    <w:rsid w:val="00454847"/>
    <w:rsid w:val="00454A63"/>
    <w:rsid w:val="00454A74"/>
    <w:rsid w:val="00454E8D"/>
    <w:rsid w:val="004550D3"/>
    <w:rsid w:val="00455148"/>
    <w:rsid w:val="0045516D"/>
    <w:rsid w:val="004551DF"/>
    <w:rsid w:val="0045528B"/>
    <w:rsid w:val="00455421"/>
    <w:rsid w:val="00455451"/>
    <w:rsid w:val="00455554"/>
    <w:rsid w:val="004556AA"/>
    <w:rsid w:val="004557EA"/>
    <w:rsid w:val="004558CA"/>
    <w:rsid w:val="00455A40"/>
    <w:rsid w:val="00455A57"/>
    <w:rsid w:val="00455AE3"/>
    <w:rsid w:val="004562A2"/>
    <w:rsid w:val="00456422"/>
    <w:rsid w:val="0045652D"/>
    <w:rsid w:val="0045653F"/>
    <w:rsid w:val="004565B7"/>
    <w:rsid w:val="004568E2"/>
    <w:rsid w:val="00456F57"/>
    <w:rsid w:val="00457110"/>
    <w:rsid w:val="00457227"/>
    <w:rsid w:val="00457297"/>
    <w:rsid w:val="0045735B"/>
    <w:rsid w:val="00457586"/>
    <w:rsid w:val="0045759D"/>
    <w:rsid w:val="004575B0"/>
    <w:rsid w:val="004576F3"/>
    <w:rsid w:val="004577CB"/>
    <w:rsid w:val="00457AFC"/>
    <w:rsid w:val="00457BD3"/>
    <w:rsid w:val="00457E1C"/>
    <w:rsid w:val="00457EB3"/>
    <w:rsid w:val="00457ECC"/>
    <w:rsid w:val="00457FE8"/>
    <w:rsid w:val="00460034"/>
    <w:rsid w:val="00460049"/>
    <w:rsid w:val="0046022A"/>
    <w:rsid w:val="004604EC"/>
    <w:rsid w:val="0046054B"/>
    <w:rsid w:val="0046065D"/>
    <w:rsid w:val="00460841"/>
    <w:rsid w:val="0046094C"/>
    <w:rsid w:val="004609B0"/>
    <w:rsid w:val="00460DDC"/>
    <w:rsid w:val="00460F66"/>
    <w:rsid w:val="004610A8"/>
    <w:rsid w:val="0046151D"/>
    <w:rsid w:val="00461743"/>
    <w:rsid w:val="004619E3"/>
    <w:rsid w:val="00461C89"/>
    <w:rsid w:val="00461CCB"/>
    <w:rsid w:val="00461D9B"/>
    <w:rsid w:val="00462128"/>
    <w:rsid w:val="00462470"/>
    <w:rsid w:val="00462472"/>
    <w:rsid w:val="004624C8"/>
    <w:rsid w:val="00462650"/>
    <w:rsid w:val="0046281B"/>
    <w:rsid w:val="0046296D"/>
    <w:rsid w:val="0046298F"/>
    <w:rsid w:val="00462A98"/>
    <w:rsid w:val="00462E13"/>
    <w:rsid w:val="00462E94"/>
    <w:rsid w:val="00462F90"/>
    <w:rsid w:val="00463038"/>
    <w:rsid w:val="00463209"/>
    <w:rsid w:val="00463223"/>
    <w:rsid w:val="00463335"/>
    <w:rsid w:val="0046351B"/>
    <w:rsid w:val="00463535"/>
    <w:rsid w:val="00463546"/>
    <w:rsid w:val="0046362C"/>
    <w:rsid w:val="00463636"/>
    <w:rsid w:val="0046398B"/>
    <w:rsid w:val="00463A33"/>
    <w:rsid w:val="00463B22"/>
    <w:rsid w:val="00463DC0"/>
    <w:rsid w:val="00464A25"/>
    <w:rsid w:val="00464BF6"/>
    <w:rsid w:val="00464C36"/>
    <w:rsid w:val="00464DAB"/>
    <w:rsid w:val="00464EB4"/>
    <w:rsid w:val="00465440"/>
    <w:rsid w:val="0046553B"/>
    <w:rsid w:val="004659C9"/>
    <w:rsid w:val="004659E2"/>
    <w:rsid w:val="00465A6E"/>
    <w:rsid w:val="00465C50"/>
    <w:rsid w:val="00465C5F"/>
    <w:rsid w:val="00465CE1"/>
    <w:rsid w:val="00465EAC"/>
    <w:rsid w:val="00465F17"/>
    <w:rsid w:val="00465FF6"/>
    <w:rsid w:val="00466048"/>
    <w:rsid w:val="004660DC"/>
    <w:rsid w:val="004661E0"/>
    <w:rsid w:val="004662C0"/>
    <w:rsid w:val="004663A4"/>
    <w:rsid w:val="004663C1"/>
    <w:rsid w:val="00466978"/>
    <w:rsid w:val="004669A3"/>
    <w:rsid w:val="00466A29"/>
    <w:rsid w:val="00466AF6"/>
    <w:rsid w:val="00466BD2"/>
    <w:rsid w:val="00466CEF"/>
    <w:rsid w:val="00466D9D"/>
    <w:rsid w:val="00466F12"/>
    <w:rsid w:val="00466F14"/>
    <w:rsid w:val="0046700D"/>
    <w:rsid w:val="00467029"/>
    <w:rsid w:val="0046738C"/>
    <w:rsid w:val="004673B6"/>
    <w:rsid w:val="004673E6"/>
    <w:rsid w:val="00467641"/>
    <w:rsid w:val="004676A6"/>
    <w:rsid w:val="00467AB7"/>
    <w:rsid w:val="00467D6F"/>
    <w:rsid w:val="00467D87"/>
    <w:rsid w:val="0047002A"/>
    <w:rsid w:val="004701A5"/>
    <w:rsid w:val="00470391"/>
    <w:rsid w:val="00470470"/>
    <w:rsid w:val="004704A1"/>
    <w:rsid w:val="00470585"/>
    <w:rsid w:val="00470637"/>
    <w:rsid w:val="00470699"/>
    <w:rsid w:val="004706F0"/>
    <w:rsid w:val="004708FA"/>
    <w:rsid w:val="0047098A"/>
    <w:rsid w:val="004709E1"/>
    <w:rsid w:val="00470A4F"/>
    <w:rsid w:val="00470B6B"/>
    <w:rsid w:val="00470E0A"/>
    <w:rsid w:val="00471061"/>
    <w:rsid w:val="0047113B"/>
    <w:rsid w:val="00471169"/>
    <w:rsid w:val="004711CB"/>
    <w:rsid w:val="004711D9"/>
    <w:rsid w:val="004712BE"/>
    <w:rsid w:val="0047142E"/>
    <w:rsid w:val="0047155C"/>
    <w:rsid w:val="004716BE"/>
    <w:rsid w:val="00471714"/>
    <w:rsid w:val="004717E3"/>
    <w:rsid w:val="00471864"/>
    <w:rsid w:val="00471F6E"/>
    <w:rsid w:val="00471FD3"/>
    <w:rsid w:val="004726EF"/>
    <w:rsid w:val="00472776"/>
    <w:rsid w:val="004727C6"/>
    <w:rsid w:val="00472808"/>
    <w:rsid w:val="00472946"/>
    <w:rsid w:val="00472A2B"/>
    <w:rsid w:val="00472E3C"/>
    <w:rsid w:val="0047309D"/>
    <w:rsid w:val="004730BE"/>
    <w:rsid w:val="004730D4"/>
    <w:rsid w:val="0047322D"/>
    <w:rsid w:val="004738F6"/>
    <w:rsid w:val="00473E67"/>
    <w:rsid w:val="00473E7A"/>
    <w:rsid w:val="00474069"/>
    <w:rsid w:val="0047410D"/>
    <w:rsid w:val="0047416B"/>
    <w:rsid w:val="004745C8"/>
    <w:rsid w:val="0047477B"/>
    <w:rsid w:val="0047485D"/>
    <w:rsid w:val="00474881"/>
    <w:rsid w:val="004748DA"/>
    <w:rsid w:val="00474A21"/>
    <w:rsid w:val="00474B5F"/>
    <w:rsid w:val="00474B89"/>
    <w:rsid w:val="00474D08"/>
    <w:rsid w:val="00474D21"/>
    <w:rsid w:val="00474DA8"/>
    <w:rsid w:val="00474F67"/>
    <w:rsid w:val="0047522B"/>
    <w:rsid w:val="004752A5"/>
    <w:rsid w:val="00475361"/>
    <w:rsid w:val="00475399"/>
    <w:rsid w:val="004755ED"/>
    <w:rsid w:val="00475827"/>
    <w:rsid w:val="00475A4A"/>
    <w:rsid w:val="00475B27"/>
    <w:rsid w:val="00475D73"/>
    <w:rsid w:val="00475DC4"/>
    <w:rsid w:val="00475DE7"/>
    <w:rsid w:val="0047608D"/>
    <w:rsid w:val="004760D0"/>
    <w:rsid w:val="00476398"/>
    <w:rsid w:val="00476423"/>
    <w:rsid w:val="00476716"/>
    <w:rsid w:val="00476A49"/>
    <w:rsid w:val="00476A60"/>
    <w:rsid w:val="00476D31"/>
    <w:rsid w:val="00476E1C"/>
    <w:rsid w:val="00476E78"/>
    <w:rsid w:val="00477398"/>
    <w:rsid w:val="004775CC"/>
    <w:rsid w:val="00477616"/>
    <w:rsid w:val="00477693"/>
    <w:rsid w:val="004778D3"/>
    <w:rsid w:val="0047796A"/>
    <w:rsid w:val="00477977"/>
    <w:rsid w:val="00477C2E"/>
    <w:rsid w:val="00477C6E"/>
    <w:rsid w:val="00477D7D"/>
    <w:rsid w:val="00477EF0"/>
    <w:rsid w:val="0048034E"/>
    <w:rsid w:val="004803CC"/>
    <w:rsid w:val="004804FA"/>
    <w:rsid w:val="004807AA"/>
    <w:rsid w:val="00480890"/>
    <w:rsid w:val="004808E2"/>
    <w:rsid w:val="00480961"/>
    <w:rsid w:val="00480AB8"/>
    <w:rsid w:val="00480AE1"/>
    <w:rsid w:val="00480B2D"/>
    <w:rsid w:val="00480C37"/>
    <w:rsid w:val="00480DAD"/>
    <w:rsid w:val="00480F3A"/>
    <w:rsid w:val="00480F53"/>
    <w:rsid w:val="00480FE7"/>
    <w:rsid w:val="004810A2"/>
    <w:rsid w:val="004810BB"/>
    <w:rsid w:val="00481234"/>
    <w:rsid w:val="00481250"/>
    <w:rsid w:val="00481274"/>
    <w:rsid w:val="00481375"/>
    <w:rsid w:val="004813B5"/>
    <w:rsid w:val="00481773"/>
    <w:rsid w:val="004819F3"/>
    <w:rsid w:val="00481B15"/>
    <w:rsid w:val="00481D22"/>
    <w:rsid w:val="00481FFB"/>
    <w:rsid w:val="004820E1"/>
    <w:rsid w:val="004825C5"/>
    <w:rsid w:val="00482942"/>
    <w:rsid w:val="00482A65"/>
    <w:rsid w:val="00482D18"/>
    <w:rsid w:val="00482E79"/>
    <w:rsid w:val="00482E96"/>
    <w:rsid w:val="00482F86"/>
    <w:rsid w:val="00483240"/>
    <w:rsid w:val="00483322"/>
    <w:rsid w:val="0048353F"/>
    <w:rsid w:val="0048378C"/>
    <w:rsid w:val="00483917"/>
    <w:rsid w:val="00483B76"/>
    <w:rsid w:val="00483CEA"/>
    <w:rsid w:val="00483F57"/>
    <w:rsid w:val="00484076"/>
    <w:rsid w:val="004840F8"/>
    <w:rsid w:val="0048423E"/>
    <w:rsid w:val="00484316"/>
    <w:rsid w:val="00484318"/>
    <w:rsid w:val="0048436E"/>
    <w:rsid w:val="0048451E"/>
    <w:rsid w:val="00484548"/>
    <w:rsid w:val="0048470D"/>
    <w:rsid w:val="0048473C"/>
    <w:rsid w:val="00484A02"/>
    <w:rsid w:val="00484BA0"/>
    <w:rsid w:val="00484BBF"/>
    <w:rsid w:val="00484C2F"/>
    <w:rsid w:val="00484F15"/>
    <w:rsid w:val="00484F5B"/>
    <w:rsid w:val="00484F76"/>
    <w:rsid w:val="004851B9"/>
    <w:rsid w:val="00485234"/>
    <w:rsid w:val="00485312"/>
    <w:rsid w:val="004853EE"/>
    <w:rsid w:val="004854A0"/>
    <w:rsid w:val="00485599"/>
    <w:rsid w:val="004855C9"/>
    <w:rsid w:val="0048568C"/>
    <w:rsid w:val="0048593D"/>
    <w:rsid w:val="004859A0"/>
    <w:rsid w:val="00485A1A"/>
    <w:rsid w:val="004860C0"/>
    <w:rsid w:val="0048610C"/>
    <w:rsid w:val="004863A0"/>
    <w:rsid w:val="004866FF"/>
    <w:rsid w:val="00486747"/>
    <w:rsid w:val="004867F8"/>
    <w:rsid w:val="00486C3A"/>
    <w:rsid w:val="00486CEF"/>
    <w:rsid w:val="00486DAA"/>
    <w:rsid w:val="004870D9"/>
    <w:rsid w:val="0048752D"/>
    <w:rsid w:val="0048779E"/>
    <w:rsid w:val="004878DB"/>
    <w:rsid w:val="004879E8"/>
    <w:rsid w:val="00487ABC"/>
    <w:rsid w:val="00487B54"/>
    <w:rsid w:val="00487D94"/>
    <w:rsid w:val="00487F3C"/>
    <w:rsid w:val="004900D0"/>
    <w:rsid w:val="0049091F"/>
    <w:rsid w:val="00490CED"/>
    <w:rsid w:val="00490D7D"/>
    <w:rsid w:val="00491045"/>
    <w:rsid w:val="00491276"/>
    <w:rsid w:val="004913A4"/>
    <w:rsid w:val="004915E5"/>
    <w:rsid w:val="00491824"/>
    <w:rsid w:val="004918A2"/>
    <w:rsid w:val="00491A7A"/>
    <w:rsid w:val="00491B3E"/>
    <w:rsid w:val="00491B74"/>
    <w:rsid w:val="00491B82"/>
    <w:rsid w:val="00491B8D"/>
    <w:rsid w:val="00491BE1"/>
    <w:rsid w:val="00491CEF"/>
    <w:rsid w:val="0049212D"/>
    <w:rsid w:val="0049217A"/>
    <w:rsid w:val="004921A0"/>
    <w:rsid w:val="00492247"/>
    <w:rsid w:val="00492280"/>
    <w:rsid w:val="004923FD"/>
    <w:rsid w:val="00492509"/>
    <w:rsid w:val="0049261D"/>
    <w:rsid w:val="00492A08"/>
    <w:rsid w:val="00492A6C"/>
    <w:rsid w:val="00492C06"/>
    <w:rsid w:val="00492FE3"/>
    <w:rsid w:val="004930FF"/>
    <w:rsid w:val="004931EA"/>
    <w:rsid w:val="004932AC"/>
    <w:rsid w:val="00493521"/>
    <w:rsid w:val="00493626"/>
    <w:rsid w:val="00493707"/>
    <w:rsid w:val="004938E9"/>
    <w:rsid w:val="00493AA4"/>
    <w:rsid w:val="00493B4F"/>
    <w:rsid w:val="00493D22"/>
    <w:rsid w:val="0049411A"/>
    <w:rsid w:val="00494505"/>
    <w:rsid w:val="00494C88"/>
    <w:rsid w:val="00495131"/>
    <w:rsid w:val="004951B6"/>
    <w:rsid w:val="0049536C"/>
    <w:rsid w:val="004954B4"/>
    <w:rsid w:val="0049558A"/>
    <w:rsid w:val="00495625"/>
    <w:rsid w:val="0049598F"/>
    <w:rsid w:val="00495B19"/>
    <w:rsid w:val="00495EE8"/>
    <w:rsid w:val="00495FEF"/>
    <w:rsid w:val="00496034"/>
    <w:rsid w:val="0049603A"/>
    <w:rsid w:val="00496068"/>
    <w:rsid w:val="00496117"/>
    <w:rsid w:val="0049629B"/>
    <w:rsid w:val="004963B9"/>
    <w:rsid w:val="00496433"/>
    <w:rsid w:val="0049644D"/>
    <w:rsid w:val="0049661A"/>
    <w:rsid w:val="0049668B"/>
    <w:rsid w:val="004967AD"/>
    <w:rsid w:val="004968A2"/>
    <w:rsid w:val="004968A9"/>
    <w:rsid w:val="00496AA8"/>
    <w:rsid w:val="00496B62"/>
    <w:rsid w:val="00496C7A"/>
    <w:rsid w:val="00496CB1"/>
    <w:rsid w:val="00496F11"/>
    <w:rsid w:val="004973B7"/>
    <w:rsid w:val="0049749E"/>
    <w:rsid w:val="004975F5"/>
    <w:rsid w:val="00497721"/>
    <w:rsid w:val="004978A3"/>
    <w:rsid w:val="00497A97"/>
    <w:rsid w:val="00497BD5"/>
    <w:rsid w:val="00497DF4"/>
    <w:rsid w:val="00497EF1"/>
    <w:rsid w:val="00497F23"/>
    <w:rsid w:val="00497F6C"/>
    <w:rsid w:val="004A0021"/>
    <w:rsid w:val="004A0054"/>
    <w:rsid w:val="004A0110"/>
    <w:rsid w:val="004A0372"/>
    <w:rsid w:val="004A0413"/>
    <w:rsid w:val="004A0419"/>
    <w:rsid w:val="004A07B6"/>
    <w:rsid w:val="004A0A2A"/>
    <w:rsid w:val="004A0B5A"/>
    <w:rsid w:val="004A0B86"/>
    <w:rsid w:val="004A0D3E"/>
    <w:rsid w:val="004A0EB9"/>
    <w:rsid w:val="004A1066"/>
    <w:rsid w:val="004A106E"/>
    <w:rsid w:val="004A10E6"/>
    <w:rsid w:val="004A1333"/>
    <w:rsid w:val="004A139A"/>
    <w:rsid w:val="004A13CC"/>
    <w:rsid w:val="004A14A8"/>
    <w:rsid w:val="004A161F"/>
    <w:rsid w:val="004A1A4B"/>
    <w:rsid w:val="004A1B1B"/>
    <w:rsid w:val="004A1B4E"/>
    <w:rsid w:val="004A1B60"/>
    <w:rsid w:val="004A2069"/>
    <w:rsid w:val="004A2163"/>
    <w:rsid w:val="004A2175"/>
    <w:rsid w:val="004A23A6"/>
    <w:rsid w:val="004A247D"/>
    <w:rsid w:val="004A2488"/>
    <w:rsid w:val="004A2819"/>
    <w:rsid w:val="004A2846"/>
    <w:rsid w:val="004A28E3"/>
    <w:rsid w:val="004A29DC"/>
    <w:rsid w:val="004A29F1"/>
    <w:rsid w:val="004A2B59"/>
    <w:rsid w:val="004A2C21"/>
    <w:rsid w:val="004A2DF6"/>
    <w:rsid w:val="004A2FDA"/>
    <w:rsid w:val="004A3028"/>
    <w:rsid w:val="004A3257"/>
    <w:rsid w:val="004A32B5"/>
    <w:rsid w:val="004A3325"/>
    <w:rsid w:val="004A338D"/>
    <w:rsid w:val="004A3432"/>
    <w:rsid w:val="004A3527"/>
    <w:rsid w:val="004A35FE"/>
    <w:rsid w:val="004A3895"/>
    <w:rsid w:val="004A3A26"/>
    <w:rsid w:val="004A3AB7"/>
    <w:rsid w:val="004A3AEB"/>
    <w:rsid w:val="004A3AF3"/>
    <w:rsid w:val="004A4046"/>
    <w:rsid w:val="004A4585"/>
    <w:rsid w:val="004A46C1"/>
    <w:rsid w:val="004A485D"/>
    <w:rsid w:val="004A48E8"/>
    <w:rsid w:val="004A4AB4"/>
    <w:rsid w:val="004A4D55"/>
    <w:rsid w:val="004A51B8"/>
    <w:rsid w:val="004A51E9"/>
    <w:rsid w:val="004A570B"/>
    <w:rsid w:val="004A57DF"/>
    <w:rsid w:val="004A589E"/>
    <w:rsid w:val="004A59C0"/>
    <w:rsid w:val="004A5A58"/>
    <w:rsid w:val="004A5AE5"/>
    <w:rsid w:val="004A5B5B"/>
    <w:rsid w:val="004A5BE9"/>
    <w:rsid w:val="004A5DDE"/>
    <w:rsid w:val="004A5F28"/>
    <w:rsid w:val="004A63A2"/>
    <w:rsid w:val="004A64E8"/>
    <w:rsid w:val="004A6A14"/>
    <w:rsid w:val="004A6FB6"/>
    <w:rsid w:val="004A72D7"/>
    <w:rsid w:val="004A7437"/>
    <w:rsid w:val="004A78D3"/>
    <w:rsid w:val="004A790F"/>
    <w:rsid w:val="004A7984"/>
    <w:rsid w:val="004A7989"/>
    <w:rsid w:val="004A7A0B"/>
    <w:rsid w:val="004A7F13"/>
    <w:rsid w:val="004B0141"/>
    <w:rsid w:val="004B02B5"/>
    <w:rsid w:val="004B0308"/>
    <w:rsid w:val="004B036F"/>
    <w:rsid w:val="004B0459"/>
    <w:rsid w:val="004B0538"/>
    <w:rsid w:val="004B09D0"/>
    <w:rsid w:val="004B09F5"/>
    <w:rsid w:val="004B0CEA"/>
    <w:rsid w:val="004B0E66"/>
    <w:rsid w:val="004B118E"/>
    <w:rsid w:val="004B12D4"/>
    <w:rsid w:val="004B1318"/>
    <w:rsid w:val="004B1356"/>
    <w:rsid w:val="004B15D7"/>
    <w:rsid w:val="004B1773"/>
    <w:rsid w:val="004B1792"/>
    <w:rsid w:val="004B1A3F"/>
    <w:rsid w:val="004B1B98"/>
    <w:rsid w:val="004B1D25"/>
    <w:rsid w:val="004B1F2E"/>
    <w:rsid w:val="004B20CA"/>
    <w:rsid w:val="004B22B7"/>
    <w:rsid w:val="004B2310"/>
    <w:rsid w:val="004B25C6"/>
    <w:rsid w:val="004B2657"/>
    <w:rsid w:val="004B28A0"/>
    <w:rsid w:val="004B2AC0"/>
    <w:rsid w:val="004B2B74"/>
    <w:rsid w:val="004B2C8C"/>
    <w:rsid w:val="004B2FBC"/>
    <w:rsid w:val="004B3197"/>
    <w:rsid w:val="004B3282"/>
    <w:rsid w:val="004B3403"/>
    <w:rsid w:val="004B3427"/>
    <w:rsid w:val="004B3662"/>
    <w:rsid w:val="004B3984"/>
    <w:rsid w:val="004B3A75"/>
    <w:rsid w:val="004B3AA4"/>
    <w:rsid w:val="004B3C0B"/>
    <w:rsid w:val="004B3DF9"/>
    <w:rsid w:val="004B3E82"/>
    <w:rsid w:val="004B4068"/>
    <w:rsid w:val="004B4428"/>
    <w:rsid w:val="004B4597"/>
    <w:rsid w:val="004B46C7"/>
    <w:rsid w:val="004B4869"/>
    <w:rsid w:val="004B4892"/>
    <w:rsid w:val="004B4A96"/>
    <w:rsid w:val="004B4D23"/>
    <w:rsid w:val="004B4F5E"/>
    <w:rsid w:val="004B508F"/>
    <w:rsid w:val="004B53A8"/>
    <w:rsid w:val="004B57D2"/>
    <w:rsid w:val="004B58AA"/>
    <w:rsid w:val="004B58AE"/>
    <w:rsid w:val="004B5A2F"/>
    <w:rsid w:val="004B5DF2"/>
    <w:rsid w:val="004B5F43"/>
    <w:rsid w:val="004B5F66"/>
    <w:rsid w:val="004B623B"/>
    <w:rsid w:val="004B6253"/>
    <w:rsid w:val="004B64F9"/>
    <w:rsid w:val="004B66CF"/>
    <w:rsid w:val="004B695E"/>
    <w:rsid w:val="004B6B1A"/>
    <w:rsid w:val="004B6CF9"/>
    <w:rsid w:val="004B6D2A"/>
    <w:rsid w:val="004B7064"/>
    <w:rsid w:val="004B7199"/>
    <w:rsid w:val="004B71C1"/>
    <w:rsid w:val="004B7356"/>
    <w:rsid w:val="004B753A"/>
    <w:rsid w:val="004B7752"/>
    <w:rsid w:val="004B7840"/>
    <w:rsid w:val="004B7A1C"/>
    <w:rsid w:val="004B7B18"/>
    <w:rsid w:val="004B7B65"/>
    <w:rsid w:val="004B7BD5"/>
    <w:rsid w:val="004B7BD6"/>
    <w:rsid w:val="004B7BDE"/>
    <w:rsid w:val="004B7CD0"/>
    <w:rsid w:val="004B7D6F"/>
    <w:rsid w:val="004B7DB2"/>
    <w:rsid w:val="004B7E9F"/>
    <w:rsid w:val="004C00F5"/>
    <w:rsid w:val="004C0175"/>
    <w:rsid w:val="004C0242"/>
    <w:rsid w:val="004C0251"/>
    <w:rsid w:val="004C02F3"/>
    <w:rsid w:val="004C0638"/>
    <w:rsid w:val="004C07F6"/>
    <w:rsid w:val="004C0990"/>
    <w:rsid w:val="004C09CE"/>
    <w:rsid w:val="004C0A65"/>
    <w:rsid w:val="004C0A6C"/>
    <w:rsid w:val="004C0CD8"/>
    <w:rsid w:val="004C12D2"/>
    <w:rsid w:val="004C13C1"/>
    <w:rsid w:val="004C1544"/>
    <w:rsid w:val="004C1973"/>
    <w:rsid w:val="004C1AC6"/>
    <w:rsid w:val="004C1AFF"/>
    <w:rsid w:val="004C1B21"/>
    <w:rsid w:val="004C206A"/>
    <w:rsid w:val="004C218E"/>
    <w:rsid w:val="004C21A8"/>
    <w:rsid w:val="004C21F9"/>
    <w:rsid w:val="004C241E"/>
    <w:rsid w:val="004C2544"/>
    <w:rsid w:val="004C2556"/>
    <w:rsid w:val="004C268C"/>
    <w:rsid w:val="004C2736"/>
    <w:rsid w:val="004C27E7"/>
    <w:rsid w:val="004C28AA"/>
    <w:rsid w:val="004C2C11"/>
    <w:rsid w:val="004C2D4A"/>
    <w:rsid w:val="004C2DEC"/>
    <w:rsid w:val="004C2E0D"/>
    <w:rsid w:val="004C2EDF"/>
    <w:rsid w:val="004C3068"/>
    <w:rsid w:val="004C31F0"/>
    <w:rsid w:val="004C3947"/>
    <w:rsid w:val="004C3A24"/>
    <w:rsid w:val="004C3B9D"/>
    <w:rsid w:val="004C4038"/>
    <w:rsid w:val="004C4234"/>
    <w:rsid w:val="004C4357"/>
    <w:rsid w:val="004C45CC"/>
    <w:rsid w:val="004C4642"/>
    <w:rsid w:val="004C4806"/>
    <w:rsid w:val="004C4B1E"/>
    <w:rsid w:val="004C4B45"/>
    <w:rsid w:val="004C4D30"/>
    <w:rsid w:val="004C4E09"/>
    <w:rsid w:val="004C4E59"/>
    <w:rsid w:val="004C519E"/>
    <w:rsid w:val="004C529B"/>
    <w:rsid w:val="004C532C"/>
    <w:rsid w:val="004C54C0"/>
    <w:rsid w:val="004C559B"/>
    <w:rsid w:val="004C55A6"/>
    <w:rsid w:val="004C55EE"/>
    <w:rsid w:val="004C5659"/>
    <w:rsid w:val="004C568A"/>
    <w:rsid w:val="004C56EA"/>
    <w:rsid w:val="004C575D"/>
    <w:rsid w:val="004C5B1B"/>
    <w:rsid w:val="004C65AD"/>
    <w:rsid w:val="004C65BA"/>
    <w:rsid w:val="004C65C4"/>
    <w:rsid w:val="004C670F"/>
    <w:rsid w:val="004C6742"/>
    <w:rsid w:val="004C6755"/>
    <w:rsid w:val="004C6795"/>
    <w:rsid w:val="004C67B0"/>
    <w:rsid w:val="004C68B2"/>
    <w:rsid w:val="004C68C1"/>
    <w:rsid w:val="004C6CD4"/>
    <w:rsid w:val="004C6E78"/>
    <w:rsid w:val="004C747A"/>
    <w:rsid w:val="004C77E9"/>
    <w:rsid w:val="004C78A4"/>
    <w:rsid w:val="004C7922"/>
    <w:rsid w:val="004C7BD4"/>
    <w:rsid w:val="004C7C2C"/>
    <w:rsid w:val="004C7C91"/>
    <w:rsid w:val="004C7E5F"/>
    <w:rsid w:val="004C7EF0"/>
    <w:rsid w:val="004D008D"/>
    <w:rsid w:val="004D00C3"/>
    <w:rsid w:val="004D04D1"/>
    <w:rsid w:val="004D04F7"/>
    <w:rsid w:val="004D0A84"/>
    <w:rsid w:val="004D0B55"/>
    <w:rsid w:val="004D0B56"/>
    <w:rsid w:val="004D0BA0"/>
    <w:rsid w:val="004D0E3A"/>
    <w:rsid w:val="004D0E81"/>
    <w:rsid w:val="004D0F18"/>
    <w:rsid w:val="004D1090"/>
    <w:rsid w:val="004D11E5"/>
    <w:rsid w:val="004D128F"/>
    <w:rsid w:val="004D12C8"/>
    <w:rsid w:val="004D14BA"/>
    <w:rsid w:val="004D1824"/>
    <w:rsid w:val="004D1851"/>
    <w:rsid w:val="004D194C"/>
    <w:rsid w:val="004D1A01"/>
    <w:rsid w:val="004D1A6D"/>
    <w:rsid w:val="004D1B83"/>
    <w:rsid w:val="004D1C53"/>
    <w:rsid w:val="004D1CCD"/>
    <w:rsid w:val="004D20AB"/>
    <w:rsid w:val="004D20C4"/>
    <w:rsid w:val="004D213F"/>
    <w:rsid w:val="004D2206"/>
    <w:rsid w:val="004D225C"/>
    <w:rsid w:val="004D22C8"/>
    <w:rsid w:val="004D24AF"/>
    <w:rsid w:val="004D2582"/>
    <w:rsid w:val="004D25E9"/>
    <w:rsid w:val="004D27E7"/>
    <w:rsid w:val="004D28C9"/>
    <w:rsid w:val="004D28FB"/>
    <w:rsid w:val="004D2A6C"/>
    <w:rsid w:val="004D2AA8"/>
    <w:rsid w:val="004D2E2D"/>
    <w:rsid w:val="004D32A7"/>
    <w:rsid w:val="004D336C"/>
    <w:rsid w:val="004D33BB"/>
    <w:rsid w:val="004D39E5"/>
    <w:rsid w:val="004D3C23"/>
    <w:rsid w:val="004D4308"/>
    <w:rsid w:val="004D4352"/>
    <w:rsid w:val="004D43F5"/>
    <w:rsid w:val="004D441F"/>
    <w:rsid w:val="004D44AC"/>
    <w:rsid w:val="004D44C0"/>
    <w:rsid w:val="004D4505"/>
    <w:rsid w:val="004D45B9"/>
    <w:rsid w:val="004D469A"/>
    <w:rsid w:val="004D47EC"/>
    <w:rsid w:val="004D4A54"/>
    <w:rsid w:val="004D4F1F"/>
    <w:rsid w:val="004D50EC"/>
    <w:rsid w:val="004D522E"/>
    <w:rsid w:val="004D567D"/>
    <w:rsid w:val="004D57BA"/>
    <w:rsid w:val="004D57F4"/>
    <w:rsid w:val="004D58D0"/>
    <w:rsid w:val="004D5D62"/>
    <w:rsid w:val="004D5DC2"/>
    <w:rsid w:val="004D5FED"/>
    <w:rsid w:val="004D6442"/>
    <w:rsid w:val="004D6528"/>
    <w:rsid w:val="004D66DB"/>
    <w:rsid w:val="004D684C"/>
    <w:rsid w:val="004D68C3"/>
    <w:rsid w:val="004D6905"/>
    <w:rsid w:val="004D6ABB"/>
    <w:rsid w:val="004D6BC3"/>
    <w:rsid w:val="004D6C57"/>
    <w:rsid w:val="004D6D4E"/>
    <w:rsid w:val="004D6E94"/>
    <w:rsid w:val="004D713B"/>
    <w:rsid w:val="004D721D"/>
    <w:rsid w:val="004D753D"/>
    <w:rsid w:val="004D7A53"/>
    <w:rsid w:val="004D7AAE"/>
    <w:rsid w:val="004D7CCA"/>
    <w:rsid w:val="004D7D7E"/>
    <w:rsid w:val="004D7EBF"/>
    <w:rsid w:val="004D7F98"/>
    <w:rsid w:val="004E0009"/>
    <w:rsid w:val="004E0082"/>
    <w:rsid w:val="004E01CD"/>
    <w:rsid w:val="004E026C"/>
    <w:rsid w:val="004E0495"/>
    <w:rsid w:val="004E05F5"/>
    <w:rsid w:val="004E086B"/>
    <w:rsid w:val="004E0A43"/>
    <w:rsid w:val="004E0FCC"/>
    <w:rsid w:val="004E0FF8"/>
    <w:rsid w:val="004E1188"/>
    <w:rsid w:val="004E14A3"/>
    <w:rsid w:val="004E154B"/>
    <w:rsid w:val="004E159F"/>
    <w:rsid w:val="004E163A"/>
    <w:rsid w:val="004E1A3B"/>
    <w:rsid w:val="004E1C01"/>
    <w:rsid w:val="004E1DFA"/>
    <w:rsid w:val="004E20D0"/>
    <w:rsid w:val="004E2100"/>
    <w:rsid w:val="004E23A0"/>
    <w:rsid w:val="004E2513"/>
    <w:rsid w:val="004E253C"/>
    <w:rsid w:val="004E2558"/>
    <w:rsid w:val="004E27DE"/>
    <w:rsid w:val="004E2941"/>
    <w:rsid w:val="004E29C6"/>
    <w:rsid w:val="004E2B27"/>
    <w:rsid w:val="004E2D63"/>
    <w:rsid w:val="004E2DCB"/>
    <w:rsid w:val="004E2DF7"/>
    <w:rsid w:val="004E2F90"/>
    <w:rsid w:val="004E319A"/>
    <w:rsid w:val="004E33D5"/>
    <w:rsid w:val="004E3580"/>
    <w:rsid w:val="004E362B"/>
    <w:rsid w:val="004E3983"/>
    <w:rsid w:val="004E3A20"/>
    <w:rsid w:val="004E3A91"/>
    <w:rsid w:val="004E3B3E"/>
    <w:rsid w:val="004E3C14"/>
    <w:rsid w:val="004E3F07"/>
    <w:rsid w:val="004E3FFB"/>
    <w:rsid w:val="004E4051"/>
    <w:rsid w:val="004E423A"/>
    <w:rsid w:val="004E4257"/>
    <w:rsid w:val="004E4555"/>
    <w:rsid w:val="004E468D"/>
    <w:rsid w:val="004E4726"/>
    <w:rsid w:val="004E47BC"/>
    <w:rsid w:val="004E499A"/>
    <w:rsid w:val="004E4A25"/>
    <w:rsid w:val="004E4A2A"/>
    <w:rsid w:val="004E4E26"/>
    <w:rsid w:val="004E4ECF"/>
    <w:rsid w:val="004E546E"/>
    <w:rsid w:val="004E556C"/>
    <w:rsid w:val="004E55EE"/>
    <w:rsid w:val="004E58D0"/>
    <w:rsid w:val="004E58EE"/>
    <w:rsid w:val="004E5959"/>
    <w:rsid w:val="004E59C0"/>
    <w:rsid w:val="004E5A7D"/>
    <w:rsid w:val="004E5D6A"/>
    <w:rsid w:val="004E5DDB"/>
    <w:rsid w:val="004E5E8F"/>
    <w:rsid w:val="004E5ECE"/>
    <w:rsid w:val="004E5F3D"/>
    <w:rsid w:val="004E6201"/>
    <w:rsid w:val="004E62BF"/>
    <w:rsid w:val="004E62C6"/>
    <w:rsid w:val="004E63A8"/>
    <w:rsid w:val="004E6419"/>
    <w:rsid w:val="004E6720"/>
    <w:rsid w:val="004E6854"/>
    <w:rsid w:val="004E6877"/>
    <w:rsid w:val="004E6B4A"/>
    <w:rsid w:val="004E6D5A"/>
    <w:rsid w:val="004E6EC1"/>
    <w:rsid w:val="004E70B9"/>
    <w:rsid w:val="004E722A"/>
    <w:rsid w:val="004E72D8"/>
    <w:rsid w:val="004E7466"/>
    <w:rsid w:val="004E7505"/>
    <w:rsid w:val="004E7810"/>
    <w:rsid w:val="004E798D"/>
    <w:rsid w:val="004E7BF4"/>
    <w:rsid w:val="004E7CFD"/>
    <w:rsid w:val="004E7D9E"/>
    <w:rsid w:val="004F001A"/>
    <w:rsid w:val="004F00CF"/>
    <w:rsid w:val="004F0141"/>
    <w:rsid w:val="004F0151"/>
    <w:rsid w:val="004F02A1"/>
    <w:rsid w:val="004F039F"/>
    <w:rsid w:val="004F04BB"/>
    <w:rsid w:val="004F04C2"/>
    <w:rsid w:val="004F0513"/>
    <w:rsid w:val="004F06D8"/>
    <w:rsid w:val="004F0976"/>
    <w:rsid w:val="004F0AA5"/>
    <w:rsid w:val="004F0AD2"/>
    <w:rsid w:val="004F0DEA"/>
    <w:rsid w:val="004F0E22"/>
    <w:rsid w:val="004F0E69"/>
    <w:rsid w:val="004F1090"/>
    <w:rsid w:val="004F12D6"/>
    <w:rsid w:val="004F1534"/>
    <w:rsid w:val="004F1551"/>
    <w:rsid w:val="004F162B"/>
    <w:rsid w:val="004F1846"/>
    <w:rsid w:val="004F1A2B"/>
    <w:rsid w:val="004F1AC0"/>
    <w:rsid w:val="004F1B55"/>
    <w:rsid w:val="004F1D64"/>
    <w:rsid w:val="004F1E27"/>
    <w:rsid w:val="004F2186"/>
    <w:rsid w:val="004F2233"/>
    <w:rsid w:val="004F23B0"/>
    <w:rsid w:val="004F2426"/>
    <w:rsid w:val="004F24B5"/>
    <w:rsid w:val="004F24D7"/>
    <w:rsid w:val="004F2500"/>
    <w:rsid w:val="004F256C"/>
    <w:rsid w:val="004F2897"/>
    <w:rsid w:val="004F2958"/>
    <w:rsid w:val="004F2BA6"/>
    <w:rsid w:val="004F2C83"/>
    <w:rsid w:val="004F2EDB"/>
    <w:rsid w:val="004F35AC"/>
    <w:rsid w:val="004F39A9"/>
    <w:rsid w:val="004F39F8"/>
    <w:rsid w:val="004F3A04"/>
    <w:rsid w:val="004F3A2A"/>
    <w:rsid w:val="004F3A54"/>
    <w:rsid w:val="004F3DA0"/>
    <w:rsid w:val="004F44DC"/>
    <w:rsid w:val="004F4569"/>
    <w:rsid w:val="004F45CA"/>
    <w:rsid w:val="004F46D1"/>
    <w:rsid w:val="004F473F"/>
    <w:rsid w:val="004F4913"/>
    <w:rsid w:val="004F4B59"/>
    <w:rsid w:val="004F4BC6"/>
    <w:rsid w:val="004F4C65"/>
    <w:rsid w:val="004F4F2D"/>
    <w:rsid w:val="004F503A"/>
    <w:rsid w:val="004F51DD"/>
    <w:rsid w:val="004F5215"/>
    <w:rsid w:val="004F5216"/>
    <w:rsid w:val="004F5433"/>
    <w:rsid w:val="004F5500"/>
    <w:rsid w:val="004F55E4"/>
    <w:rsid w:val="004F563B"/>
    <w:rsid w:val="004F5C4F"/>
    <w:rsid w:val="004F5CA4"/>
    <w:rsid w:val="004F5CEE"/>
    <w:rsid w:val="004F5D2F"/>
    <w:rsid w:val="004F5D96"/>
    <w:rsid w:val="004F5DDD"/>
    <w:rsid w:val="004F61EC"/>
    <w:rsid w:val="004F63E4"/>
    <w:rsid w:val="004F6562"/>
    <w:rsid w:val="004F6633"/>
    <w:rsid w:val="004F6646"/>
    <w:rsid w:val="004F66CD"/>
    <w:rsid w:val="004F67E9"/>
    <w:rsid w:val="004F6A62"/>
    <w:rsid w:val="004F6BC3"/>
    <w:rsid w:val="004F6BFC"/>
    <w:rsid w:val="004F6F5E"/>
    <w:rsid w:val="004F7170"/>
    <w:rsid w:val="004F736C"/>
    <w:rsid w:val="004F756C"/>
    <w:rsid w:val="004F7792"/>
    <w:rsid w:val="004F783C"/>
    <w:rsid w:val="004F7928"/>
    <w:rsid w:val="004F79BA"/>
    <w:rsid w:val="004F79F5"/>
    <w:rsid w:val="004F7B5C"/>
    <w:rsid w:val="004F7BFD"/>
    <w:rsid w:val="004F7C94"/>
    <w:rsid w:val="005000AB"/>
    <w:rsid w:val="00500175"/>
    <w:rsid w:val="00500247"/>
    <w:rsid w:val="005002B9"/>
    <w:rsid w:val="0050032E"/>
    <w:rsid w:val="0050045D"/>
    <w:rsid w:val="005004FE"/>
    <w:rsid w:val="00500A41"/>
    <w:rsid w:val="00500C42"/>
    <w:rsid w:val="005011D5"/>
    <w:rsid w:val="005011E3"/>
    <w:rsid w:val="005018F6"/>
    <w:rsid w:val="0050197A"/>
    <w:rsid w:val="00501D3A"/>
    <w:rsid w:val="00501E23"/>
    <w:rsid w:val="005024AE"/>
    <w:rsid w:val="005024F6"/>
    <w:rsid w:val="00502518"/>
    <w:rsid w:val="005025BA"/>
    <w:rsid w:val="005027F1"/>
    <w:rsid w:val="005028A9"/>
    <w:rsid w:val="00502970"/>
    <w:rsid w:val="00502B85"/>
    <w:rsid w:val="00502BAC"/>
    <w:rsid w:val="00502CA0"/>
    <w:rsid w:val="00502D2E"/>
    <w:rsid w:val="00502ED5"/>
    <w:rsid w:val="00502F64"/>
    <w:rsid w:val="00502FA8"/>
    <w:rsid w:val="00503090"/>
    <w:rsid w:val="005032A3"/>
    <w:rsid w:val="0050335F"/>
    <w:rsid w:val="00503369"/>
    <w:rsid w:val="0050346D"/>
    <w:rsid w:val="005035C5"/>
    <w:rsid w:val="0050367E"/>
    <w:rsid w:val="005038A5"/>
    <w:rsid w:val="00503A32"/>
    <w:rsid w:val="00503D30"/>
    <w:rsid w:val="00503D54"/>
    <w:rsid w:val="00503E35"/>
    <w:rsid w:val="00503F22"/>
    <w:rsid w:val="00504167"/>
    <w:rsid w:val="0050422F"/>
    <w:rsid w:val="00504517"/>
    <w:rsid w:val="0050475B"/>
    <w:rsid w:val="0050490A"/>
    <w:rsid w:val="00504AFA"/>
    <w:rsid w:val="00504E4C"/>
    <w:rsid w:val="005051AA"/>
    <w:rsid w:val="00505250"/>
    <w:rsid w:val="00505266"/>
    <w:rsid w:val="00505326"/>
    <w:rsid w:val="0050537B"/>
    <w:rsid w:val="00505383"/>
    <w:rsid w:val="005059D9"/>
    <w:rsid w:val="005059ED"/>
    <w:rsid w:val="00505A8F"/>
    <w:rsid w:val="00505B55"/>
    <w:rsid w:val="00506060"/>
    <w:rsid w:val="005060C2"/>
    <w:rsid w:val="0050619F"/>
    <w:rsid w:val="00506211"/>
    <w:rsid w:val="005062F4"/>
    <w:rsid w:val="005063D5"/>
    <w:rsid w:val="0050656E"/>
    <w:rsid w:val="0050668D"/>
    <w:rsid w:val="005066DA"/>
    <w:rsid w:val="00506707"/>
    <w:rsid w:val="005067BE"/>
    <w:rsid w:val="005067CB"/>
    <w:rsid w:val="0050684D"/>
    <w:rsid w:val="00506BB4"/>
    <w:rsid w:val="00506C92"/>
    <w:rsid w:val="00506D42"/>
    <w:rsid w:val="00506FFF"/>
    <w:rsid w:val="00507032"/>
    <w:rsid w:val="0050718E"/>
    <w:rsid w:val="005071E6"/>
    <w:rsid w:val="00507385"/>
    <w:rsid w:val="005073E7"/>
    <w:rsid w:val="0050799E"/>
    <w:rsid w:val="00507B39"/>
    <w:rsid w:val="00507BD9"/>
    <w:rsid w:val="00507D3E"/>
    <w:rsid w:val="00507DA5"/>
    <w:rsid w:val="00507FB6"/>
    <w:rsid w:val="0051004F"/>
    <w:rsid w:val="005100EB"/>
    <w:rsid w:val="005103E6"/>
    <w:rsid w:val="005104B3"/>
    <w:rsid w:val="00510513"/>
    <w:rsid w:val="00510722"/>
    <w:rsid w:val="0051072B"/>
    <w:rsid w:val="00510A2F"/>
    <w:rsid w:val="00510B23"/>
    <w:rsid w:val="00510CB1"/>
    <w:rsid w:val="005113F4"/>
    <w:rsid w:val="0051148C"/>
    <w:rsid w:val="005114B8"/>
    <w:rsid w:val="00511561"/>
    <w:rsid w:val="005115BC"/>
    <w:rsid w:val="005116FF"/>
    <w:rsid w:val="00511737"/>
    <w:rsid w:val="00511846"/>
    <w:rsid w:val="00511915"/>
    <w:rsid w:val="0051196C"/>
    <w:rsid w:val="005119F6"/>
    <w:rsid w:val="00511CDF"/>
    <w:rsid w:val="00511D25"/>
    <w:rsid w:val="00511D27"/>
    <w:rsid w:val="00511E5C"/>
    <w:rsid w:val="005120B3"/>
    <w:rsid w:val="005120BB"/>
    <w:rsid w:val="005129CF"/>
    <w:rsid w:val="00512CB1"/>
    <w:rsid w:val="00512D8D"/>
    <w:rsid w:val="00512DEE"/>
    <w:rsid w:val="00513228"/>
    <w:rsid w:val="00513557"/>
    <w:rsid w:val="00513A58"/>
    <w:rsid w:val="00513B05"/>
    <w:rsid w:val="00513D37"/>
    <w:rsid w:val="00513D9E"/>
    <w:rsid w:val="00513F31"/>
    <w:rsid w:val="00514131"/>
    <w:rsid w:val="00514253"/>
    <w:rsid w:val="00514372"/>
    <w:rsid w:val="005143F3"/>
    <w:rsid w:val="005144AE"/>
    <w:rsid w:val="0051454A"/>
    <w:rsid w:val="00514699"/>
    <w:rsid w:val="005149B3"/>
    <w:rsid w:val="00514AE5"/>
    <w:rsid w:val="00514B35"/>
    <w:rsid w:val="00514BC5"/>
    <w:rsid w:val="00514C31"/>
    <w:rsid w:val="00514D51"/>
    <w:rsid w:val="005150DD"/>
    <w:rsid w:val="005150E1"/>
    <w:rsid w:val="00515104"/>
    <w:rsid w:val="00515114"/>
    <w:rsid w:val="00515380"/>
    <w:rsid w:val="0051582C"/>
    <w:rsid w:val="00515AA7"/>
    <w:rsid w:val="00515AFE"/>
    <w:rsid w:val="00515E21"/>
    <w:rsid w:val="005161D4"/>
    <w:rsid w:val="00516279"/>
    <w:rsid w:val="005162D2"/>
    <w:rsid w:val="005168AA"/>
    <w:rsid w:val="00516AC3"/>
    <w:rsid w:val="00516AED"/>
    <w:rsid w:val="00516BE4"/>
    <w:rsid w:val="00516CA0"/>
    <w:rsid w:val="00516D4A"/>
    <w:rsid w:val="00516D85"/>
    <w:rsid w:val="00516F1D"/>
    <w:rsid w:val="00516F71"/>
    <w:rsid w:val="00516FBC"/>
    <w:rsid w:val="0051710D"/>
    <w:rsid w:val="005171FC"/>
    <w:rsid w:val="0051734E"/>
    <w:rsid w:val="005173B9"/>
    <w:rsid w:val="005174BB"/>
    <w:rsid w:val="00517521"/>
    <w:rsid w:val="005175C9"/>
    <w:rsid w:val="00517A67"/>
    <w:rsid w:val="00517B1A"/>
    <w:rsid w:val="00517C90"/>
    <w:rsid w:val="005203AA"/>
    <w:rsid w:val="005206E0"/>
    <w:rsid w:val="00520863"/>
    <w:rsid w:val="005208F2"/>
    <w:rsid w:val="00520A24"/>
    <w:rsid w:val="00520B00"/>
    <w:rsid w:val="00520BB6"/>
    <w:rsid w:val="00520BEF"/>
    <w:rsid w:val="00520D80"/>
    <w:rsid w:val="00520EA3"/>
    <w:rsid w:val="00520F48"/>
    <w:rsid w:val="00520F92"/>
    <w:rsid w:val="00521216"/>
    <w:rsid w:val="0052136F"/>
    <w:rsid w:val="005213E1"/>
    <w:rsid w:val="005213E6"/>
    <w:rsid w:val="00521517"/>
    <w:rsid w:val="00521575"/>
    <w:rsid w:val="00521E6A"/>
    <w:rsid w:val="00522051"/>
    <w:rsid w:val="005222E9"/>
    <w:rsid w:val="005226F7"/>
    <w:rsid w:val="005226FB"/>
    <w:rsid w:val="0052286B"/>
    <w:rsid w:val="0052287F"/>
    <w:rsid w:val="00522940"/>
    <w:rsid w:val="00522C6C"/>
    <w:rsid w:val="00522E9C"/>
    <w:rsid w:val="0052310C"/>
    <w:rsid w:val="0052311E"/>
    <w:rsid w:val="0052324C"/>
    <w:rsid w:val="00523423"/>
    <w:rsid w:val="0052350C"/>
    <w:rsid w:val="00523A24"/>
    <w:rsid w:val="00523B2A"/>
    <w:rsid w:val="00523BCA"/>
    <w:rsid w:val="00523E22"/>
    <w:rsid w:val="00523E48"/>
    <w:rsid w:val="00524043"/>
    <w:rsid w:val="00524200"/>
    <w:rsid w:val="0052440D"/>
    <w:rsid w:val="00524632"/>
    <w:rsid w:val="005246D6"/>
    <w:rsid w:val="00524742"/>
    <w:rsid w:val="0052486E"/>
    <w:rsid w:val="00524CBD"/>
    <w:rsid w:val="00524D24"/>
    <w:rsid w:val="00524F57"/>
    <w:rsid w:val="00524F94"/>
    <w:rsid w:val="00525025"/>
    <w:rsid w:val="00525038"/>
    <w:rsid w:val="00525062"/>
    <w:rsid w:val="0052525F"/>
    <w:rsid w:val="00525405"/>
    <w:rsid w:val="00525780"/>
    <w:rsid w:val="0052590A"/>
    <w:rsid w:val="005259BC"/>
    <w:rsid w:val="00525BD4"/>
    <w:rsid w:val="00525C86"/>
    <w:rsid w:val="00525C99"/>
    <w:rsid w:val="00525CDD"/>
    <w:rsid w:val="00525D4A"/>
    <w:rsid w:val="00525D93"/>
    <w:rsid w:val="00525DE3"/>
    <w:rsid w:val="0052614B"/>
    <w:rsid w:val="005261BE"/>
    <w:rsid w:val="005264FD"/>
    <w:rsid w:val="00526544"/>
    <w:rsid w:val="005267E9"/>
    <w:rsid w:val="005269BC"/>
    <w:rsid w:val="00526A51"/>
    <w:rsid w:val="00526AB1"/>
    <w:rsid w:val="0052740B"/>
    <w:rsid w:val="005275F2"/>
    <w:rsid w:val="0052775D"/>
    <w:rsid w:val="005277A2"/>
    <w:rsid w:val="00527A52"/>
    <w:rsid w:val="00527D55"/>
    <w:rsid w:val="00527D5B"/>
    <w:rsid w:val="00527D7C"/>
    <w:rsid w:val="005304CF"/>
    <w:rsid w:val="00530567"/>
    <w:rsid w:val="00530717"/>
    <w:rsid w:val="00530D9E"/>
    <w:rsid w:val="0053115C"/>
    <w:rsid w:val="00531478"/>
    <w:rsid w:val="00531576"/>
    <w:rsid w:val="00531671"/>
    <w:rsid w:val="005318C3"/>
    <w:rsid w:val="0053199D"/>
    <w:rsid w:val="00531E5B"/>
    <w:rsid w:val="005321FC"/>
    <w:rsid w:val="00532276"/>
    <w:rsid w:val="005324E1"/>
    <w:rsid w:val="0053271F"/>
    <w:rsid w:val="00532732"/>
    <w:rsid w:val="00532815"/>
    <w:rsid w:val="00532872"/>
    <w:rsid w:val="00532D6F"/>
    <w:rsid w:val="0053306A"/>
    <w:rsid w:val="005332C1"/>
    <w:rsid w:val="005332DD"/>
    <w:rsid w:val="00533349"/>
    <w:rsid w:val="0053349B"/>
    <w:rsid w:val="005335B1"/>
    <w:rsid w:val="00533AE5"/>
    <w:rsid w:val="00533BC7"/>
    <w:rsid w:val="00533CB8"/>
    <w:rsid w:val="0053412E"/>
    <w:rsid w:val="005341EF"/>
    <w:rsid w:val="00534299"/>
    <w:rsid w:val="00534554"/>
    <w:rsid w:val="00534558"/>
    <w:rsid w:val="0053469A"/>
    <w:rsid w:val="00534C56"/>
    <w:rsid w:val="00534D4D"/>
    <w:rsid w:val="00534DA8"/>
    <w:rsid w:val="00534E0B"/>
    <w:rsid w:val="00534EC4"/>
    <w:rsid w:val="0053505E"/>
    <w:rsid w:val="0053512A"/>
    <w:rsid w:val="005353D7"/>
    <w:rsid w:val="005354A0"/>
    <w:rsid w:val="00535722"/>
    <w:rsid w:val="00535998"/>
    <w:rsid w:val="00535A1B"/>
    <w:rsid w:val="00535A33"/>
    <w:rsid w:val="00535D79"/>
    <w:rsid w:val="00535D94"/>
    <w:rsid w:val="00535DE1"/>
    <w:rsid w:val="00535FB1"/>
    <w:rsid w:val="0053612E"/>
    <w:rsid w:val="00536392"/>
    <w:rsid w:val="0053661F"/>
    <w:rsid w:val="005367F4"/>
    <w:rsid w:val="0053680F"/>
    <w:rsid w:val="00536946"/>
    <w:rsid w:val="005369FF"/>
    <w:rsid w:val="00536A00"/>
    <w:rsid w:val="00536EB3"/>
    <w:rsid w:val="005370EA"/>
    <w:rsid w:val="00537199"/>
    <w:rsid w:val="00537344"/>
    <w:rsid w:val="005373EF"/>
    <w:rsid w:val="00537530"/>
    <w:rsid w:val="0053798F"/>
    <w:rsid w:val="00537A54"/>
    <w:rsid w:val="00537A63"/>
    <w:rsid w:val="00537A6B"/>
    <w:rsid w:val="00537C26"/>
    <w:rsid w:val="005403B8"/>
    <w:rsid w:val="00540491"/>
    <w:rsid w:val="00540620"/>
    <w:rsid w:val="0054082E"/>
    <w:rsid w:val="005408F0"/>
    <w:rsid w:val="00540B63"/>
    <w:rsid w:val="00540E74"/>
    <w:rsid w:val="00540E8D"/>
    <w:rsid w:val="00540F83"/>
    <w:rsid w:val="0054105E"/>
    <w:rsid w:val="005411D9"/>
    <w:rsid w:val="0054134C"/>
    <w:rsid w:val="00541419"/>
    <w:rsid w:val="00541520"/>
    <w:rsid w:val="005415A4"/>
    <w:rsid w:val="00541701"/>
    <w:rsid w:val="0054189F"/>
    <w:rsid w:val="00541AE6"/>
    <w:rsid w:val="00541F29"/>
    <w:rsid w:val="00541F96"/>
    <w:rsid w:val="00542221"/>
    <w:rsid w:val="005423F8"/>
    <w:rsid w:val="00542455"/>
    <w:rsid w:val="00542710"/>
    <w:rsid w:val="005428E0"/>
    <w:rsid w:val="00542942"/>
    <w:rsid w:val="00542B14"/>
    <w:rsid w:val="00542B96"/>
    <w:rsid w:val="00542EA0"/>
    <w:rsid w:val="00542FC7"/>
    <w:rsid w:val="00542FF0"/>
    <w:rsid w:val="00543044"/>
    <w:rsid w:val="005432C8"/>
    <w:rsid w:val="005434A5"/>
    <w:rsid w:val="00543B61"/>
    <w:rsid w:val="00543C6F"/>
    <w:rsid w:val="00543CD1"/>
    <w:rsid w:val="00543CFB"/>
    <w:rsid w:val="00543D82"/>
    <w:rsid w:val="00543DAB"/>
    <w:rsid w:val="00543E6A"/>
    <w:rsid w:val="00543F9B"/>
    <w:rsid w:val="00544120"/>
    <w:rsid w:val="00544228"/>
    <w:rsid w:val="00544362"/>
    <w:rsid w:val="00544405"/>
    <w:rsid w:val="005449AD"/>
    <w:rsid w:val="00544A8D"/>
    <w:rsid w:val="00544B09"/>
    <w:rsid w:val="00544B79"/>
    <w:rsid w:val="00544B8A"/>
    <w:rsid w:val="00544C4E"/>
    <w:rsid w:val="00544E72"/>
    <w:rsid w:val="00544FCA"/>
    <w:rsid w:val="0054517C"/>
    <w:rsid w:val="00545548"/>
    <w:rsid w:val="005455FB"/>
    <w:rsid w:val="005457FE"/>
    <w:rsid w:val="00545832"/>
    <w:rsid w:val="00545926"/>
    <w:rsid w:val="00545E4F"/>
    <w:rsid w:val="00545E8F"/>
    <w:rsid w:val="005460D7"/>
    <w:rsid w:val="005460D9"/>
    <w:rsid w:val="00546162"/>
    <w:rsid w:val="005461BE"/>
    <w:rsid w:val="005462AE"/>
    <w:rsid w:val="00546472"/>
    <w:rsid w:val="005469D2"/>
    <w:rsid w:val="00546A7A"/>
    <w:rsid w:val="00546B01"/>
    <w:rsid w:val="00546C82"/>
    <w:rsid w:val="00546E10"/>
    <w:rsid w:val="00546EF2"/>
    <w:rsid w:val="00546F04"/>
    <w:rsid w:val="00546FA6"/>
    <w:rsid w:val="005473C3"/>
    <w:rsid w:val="0054744A"/>
    <w:rsid w:val="005474BE"/>
    <w:rsid w:val="0054756A"/>
    <w:rsid w:val="00547796"/>
    <w:rsid w:val="00547A35"/>
    <w:rsid w:val="00547AC7"/>
    <w:rsid w:val="00547ACE"/>
    <w:rsid w:val="00547E37"/>
    <w:rsid w:val="0055008A"/>
    <w:rsid w:val="00550189"/>
    <w:rsid w:val="0055048B"/>
    <w:rsid w:val="0055049F"/>
    <w:rsid w:val="005504AB"/>
    <w:rsid w:val="00550534"/>
    <w:rsid w:val="00550569"/>
    <w:rsid w:val="00550637"/>
    <w:rsid w:val="0055068B"/>
    <w:rsid w:val="0055090F"/>
    <w:rsid w:val="0055097E"/>
    <w:rsid w:val="00550B1E"/>
    <w:rsid w:val="00550C84"/>
    <w:rsid w:val="00550CBB"/>
    <w:rsid w:val="00550D79"/>
    <w:rsid w:val="00550DBA"/>
    <w:rsid w:val="00550DCB"/>
    <w:rsid w:val="00550EE8"/>
    <w:rsid w:val="00550EFB"/>
    <w:rsid w:val="0055119D"/>
    <w:rsid w:val="00551275"/>
    <w:rsid w:val="00551305"/>
    <w:rsid w:val="00551380"/>
    <w:rsid w:val="005513FB"/>
    <w:rsid w:val="0055158D"/>
    <w:rsid w:val="005516C4"/>
    <w:rsid w:val="005516C8"/>
    <w:rsid w:val="00551725"/>
    <w:rsid w:val="00551DA8"/>
    <w:rsid w:val="00551E19"/>
    <w:rsid w:val="00551F1E"/>
    <w:rsid w:val="00551F35"/>
    <w:rsid w:val="00551FF1"/>
    <w:rsid w:val="005523D9"/>
    <w:rsid w:val="0055240A"/>
    <w:rsid w:val="0055286B"/>
    <w:rsid w:val="00552AA2"/>
    <w:rsid w:val="00552C5E"/>
    <w:rsid w:val="00552D38"/>
    <w:rsid w:val="00552FCE"/>
    <w:rsid w:val="0055300C"/>
    <w:rsid w:val="00553019"/>
    <w:rsid w:val="005530B8"/>
    <w:rsid w:val="005530BD"/>
    <w:rsid w:val="005530CE"/>
    <w:rsid w:val="005536D5"/>
    <w:rsid w:val="00553D84"/>
    <w:rsid w:val="00554222"/>
    <w:rsid w:val="005546A3"/>
    <w:rsid w:val="005547D3"/>
    <w:rsid w:val="005548E8"/>
    <w:rsid w:val="00554974"/>
    <w:rsid w:val="00554B23"/>
    <w:rsid w:val="00554CD7"/>
    <w:rsid w:val="00554D54"/>
    <w:rsid w:val="00554EA8"/>
    <w:rsid w:val="00555252"/>
    <w:rsid w:val="0055532C"/>
    <w:rsid w:val="00555368"/>
    <w:rsid w:val="0055536C"/>
    <w:rsid w:val="005556AB"/>
    <w:rsid w:val="00555882"/>
    <w:rsid w:val="00555AA5"/>
    <w:rsid w:val="00555ACA"/>
    <w:rsid w:val="00555B8B"/>
    <w:rsid w:val="00555B9A"/>
    <w:rsid w:val="00555D17"/>
    <w:rsid w:val="00555D6F"/>
    <w:rsid w:val="00555DCE"/>
    <w:rsid w:val="00555E13"/>
    <w:rsid w:val="00556296"/>
    <w:rsid w:val="005562D0"/>
    <w:rsid w:val="00556317"/>
    <w:rsid w:val="0055665D"/>
    <w:rsid w:val="0055690E"/>
    <w:rsid w:val="0055695A"/>
    <w:rsid w:val="005569D2"/>
    <w:rsid w:val="00556B6D"/>
    <w:rsid w:val="00556C2C"/>
    <w:rsid w:val="00556C9C"/>
    <w:rsid w:val="00556CBD"/>
    <w:rsid w:val="00556E75"/>
    <w:rsid w:val="00556FDB"/>
    <w:rsid w:val="005570F9"/>
    <w:rsid w:val="00557399"/>
    <w:rsid w:val="0055748F"/>
    <w:rsid w:val="00557530"/>
    <w:rsid w:val="00557587"/>
    <w:rsid w:val="005575D7"/>
    <w:rsid w:val="0055784C"/>
    <w:rsid w:val="00557872"/>
    <w:rsid w:val="00557B04"/>
    <w:rsid w:val="00557D82"/>
    <w:rsid w:val="00557F57"/>
    <w:rsid w:val="00560135"/>
    <w:rsid w:val="00560194"/>
    <w:rsid w:val="005601BA"/>
    <w:rsid w:val="00560288"/>
    <w:rsid w:val="00560735"/>
    <w:rsid w:val="0056077E"/>
    <w:rsid w:val="00560845"/>
    <w:rsid w:val="00560860"/>
    <w:rsid w:val="00560899"/>
    <w:rsid w:val="00560900"/>
    <w:rsid w:val="00560AF0"/>
    <w:rsid w:val="00560C8D"/>
    <w:rsid w:val="00560E43"/>
    <w:rsid w:val="00561021"/>
    <w:rsid w:val="00561064"/>
    <w:rsid w:val="005610D5"/>
    <w:rsid w:val="0056111B"/>
    <w:rsid w:val="00561259"/>
    <w:rsid w:val="005615F2"/>
    <w:rsid w:val="005616C5"/>
    <w:rsid w:val="005616E0"/>
    <w:rsid w:val="0056172F"/>
    <w:rsid w:val="005618D9"/>
    <w:rsid w:val="005618FE"/>
    <w:rsid w:val="00561928"/>
    <w:rsid w:val="0056196F"/>
    <w:rsid w:val="00561B26"/>
    <w:rsid w:val="00561B99"/>
    <w:rsid w:val="00561C3A"/>
    <w:rsid w:val="00561C87"/>
    <w:rsid w:val="00561E94"/>
    <w:rsid w:val="005620E3"/>
    <w:rsid w:val="00562570"/>
    <w:rsid w:val="005626E9"/>
    <w:rsid w:val="0056271E"/>
    <w:rsid w:val="005628F0"/>
    <w:rsid w:val="005629E8"/>
    <w:rsid w:val="00562A0A"/>
    <w:rsid w:val="00562AA2"/>
    <w:rsid w:val="0056306A"/>
    <w:rsid w:val="00563196"/>
    <w:rsid w:val="00563650"/>
    <w:rsid w:val="005637BC"/>
    <w:rsid w:val="00563928"/>
    <w:rsid w:val="00563995"/>
    <w:rsid w:val="00563A39"/>
    <w:rsid w:val="00563B6C"/>
    <w:rsid w:val="00563F10"/>
    <w:rsid w:val="0056427C"/>
    <w:rsid w:val="00564343"/>
    <w:rsid w:val="0056458D"/>
    <w:rsid w:val="00564964"/>
    <w:rsid w:val="00564C19"/>
    <w:rsid w:val="00564D20"/>
    <w:rsid w:val="00564D34"/>
    <w:rsid w:val="00564F21"/>
    <w:rsid w:val="005650EF"/>
    <w:rsid w:val="00565260"/>
    <w:rsid w:val="005652DD"/>
    <w:rsid w:val="005656D2"/>
    <w:rsid w:val="00565731"/>
    <w:rsid w:val="00565977"/>
    <w:rsid w:val="00565B5A"/>
    <w:rsid w:val="00565B99"/>
    <w:rsid w:val="00565CBE"/>
    <w:rsid w:val="005660A7"/>
    <w:rsid w:val="005663AE"/>
    <w:rsid w:val="005663C0"/>
    <w:rsid w:val="00566450"/>
    <w:rsid w:val="00566525"/>
    <w:rsid w:val="0056659C"/>
    <w:rsid w:val="0056660C"/>
    <w:rsid w:val="005666D2"/>
    <w:rsid w:val="00566A1F"/>
    <w:rsid w:val="00566BBE"/>
    <w:rsid w:val="00566DB7"/>
    <w:rsid w:val="00566DDE"/>
    <w:rsid w:val="00566FD2"/>
    <w:rsid w:val="00567021"/>
    <w:rsid w:val="005670C3"/>
    <w:rsid w:val="00567135"/>
    <w:rsid w:val="005671CD"/>
    <w:rsid w:val="0056722E"/>
    <w:rsid w:val="00567307"/>
    <w:rsid w:val="00567703"/>
    <w:rsid w:val="005677F6"/>
    <w:rsid w:val="005678E6"/>
    <w:rsid w:val="0056790F"/>
    <w:rsid w:val="00567CF5"/>
    <w:rsid w:val="00567E48"/>
    <w:rsid w:val="00567E5F"/>
    <w:rsid w:val="00567F3C"/>
    <w:rsid w:val="005700CD"/>
    <w:rsid w:val="0057022E"/>
    <w:rsid w:val="005703A0"/>
    <w:rsid w:val="005703D9"/>
    <w:rsid w:val="005705E7"/>
    <w:rsid w:val="00570797"/>
    <w:rsid w:val="00570818"/>
    <w:rsid w:val="0057085C"/>
    <w:rsid w:val="005708F5"/>
    <w:rsid w:val="00571076"/>
    <w:rsid w:val="005710A1"/>
    <w:rsid w:val="0057116E"/>
    <w:rsid w:val="00571192"/>
    <w:rsid w:val="00571304"/>
    <w:rsid w:val="005714B6"/>
    <w:rsid w:val="00571592"/>
    <w:rsid w:val="005716D0"/>
    <w:rsid w:val="00571882"/>
    <w:rsid w:val="00571AE4"/>
    <w:rsid w:val="00571C7E"/>
    <w:rsid w:val="00571C95"/>
    <w:rsid w:val="005721DA"/>
    <w:rsid w:val="00572496"/>
    <w:rsid w:val="00572549"/>
    <w:rsid w:val="00572624"/>
    <w:rsid w:val="005727AF"/>
    <w:rsid w:val="0057281E"/>
    <w:rsid w:val="00572921"/>
    <w:rsid w:val="00572998"/>
    <w:rsid w:val="00572A69"/>
    <w:rsid w:val="00572AD2"/>
    <w:rsid w:val="00572C14"/>
    <w:rsid w:val="00572CBB"/>
    <w:rsid w:val="00572D6F"/>
    <w:rsid w:val="005730A6"/>
    <w:rsid w:val="00573172"/>
    <w:rsid w:val="0057322B"/>
    <w:rsid w:val="005732E6"/>
    <w:rsid w:val="0057343A"/>
    <w:rsid w:val="00573709"/>
    <w:rsid w:val="00573827"/>
    <w:rsid w:val="005738D9"/>
    <w:rsid w:val="00573AAE"/>
    <w:rsid w:val="00573AF8"/>
    <w:rsid w:val="00573C97"/>
    <w:rsid w:val="00573CF3"/>
    <w:rsid w:val="00573D11"/>
    <w:rsid w:val="00573DD4"/>
    <w:rsid w:val="00573EB1"/>
    <w:rsid w:val="00574087"/>
    <w:rsid w:val="005740A6"/>
    <w:rsid w:val="005740BE"/>
    <w:rsid w:val="0057421A"/>
    <w:rsid w:val="00574282"/>
    <w:rsid w:val="005742F3"/>
    <w:rsid w:val="00574309"/>
    <w:rsid w:val="00574568"/>
    <w:rsid w:val="0057463F"/>
    <w:rsid w:val="00574A04"/>
    <w:rsid w:val="00574C28"/>
    <w:rsid w:val="0057514B"/>
    <w:rsid w:val="0057520F"/>
    <w:rsid w:val="005752D8"/>
    <w:rsid w:val="00575307"/>
    <w:rsid w:val="00575341"/>
    <w:rsid w:val="00575657"/>
    <w:rsid w:val="005756D0"/>
    <w:rsid w:val="005756DE"/>
    <w:rsid w:val="00575846"/>
    <w:rsid w:val="00575972"/>
    <w:rsid w:val="00575B50"/>
    <w:rsid w:val="00575D84"/>
    <w:rsid w:val="00576047"/>
    <w:rsid w:val="00576059"/>
    <w:rsid w:val="005761D8"/>
    <w:rsid w:val="00576233"/>
    <w:rsid w:val="005764D0"/>
    <w:rsid w:val="0057656A"/>
    <w:rsid w:val="005767C8"/>
    <w:rsid w:val="00576B9B"/>
    <w:rsid w:val="00576FF9"/>
    <w:rsid w:val="005775A0"/>
    <w:rsid w:val="00577770"/>
    <w:rsid w:val="005777F5"/>
    <w:rsid w:val="00577866"/>
    <w:rsid w:val="005778C8"/>
    <w:rsid w:val="0057795D"/>
    <w:rsid w:val="00577998"/>
    <w:rsid w:val="00577A05"/>
    <w:rsid w:val="00577ACA"/>
    <w:rsid w:val="00577FCD"/>
    <w:rsid w:val="00580814"/>
    <w:rsid w:val="00580E95"/>
    <w:rsid w:val="00580F32"/>
    <w:rsid w:val="005810D1"/>
    <w:rsid w:val="005810D3"/>
    <w:rsid w:val="0058110F"/>
    <w:rsid w:val="005812A6"/>
    <w:rsid w:val="005812AB"/>
    <w:rsid w:val="0058138A"/>
    <w:rsid w:val="005814F0"/>
    <w:rsid w:val="0058156E"/>
    <w:rsid w:val="00581705"/>
    <w:rsid w:val="005817C6"/>
    <w:rsid w:val="00581840"/>
    <w:rsid w:val="00581CC5"/>
    <w:rsid w:val="00581DBC"/>
    <w:rsid w:val="00581E71"/>
    <w:rsid w:val="00581F88"/>
    <w:rsid w:val="00582033"/>
    <w:rsid w:val="0058225F"/>
    <w:rsid w:val="005822A2"/>
    <w:rsid w:val="00582309"/>
    <w:rsid w:val="005824AA"/>
    <w:rsid w:val="00582CCB"/>
    <w:rsid w:val="00582D73"/>
    <w:rsid w:val="00582DAE"/>
    <w:rsid w:val="00582E29"/>
    <w:rsid w:val="0058301D"/>
    <w:rsid w:val="0058305C"/>
    <w:rsid w:val="00583099"/>
    <w:rsid w:val="005830DE"/>
    <w:rsid w:val="00583181"/>
    <w:rsid w:val="00583476"/>
    <w:rsid w:val="00583626"/>
    <w:rsid w:val="00583657"/>
    <w:rsid w:val="00583663"/>
    <w:rsid w:val="005836A7"/>
    <w:rsid w:val="00583722"/>
    <w:rsid w:val="005837AF"/>
    <w:rsid w:val="005837FE"/>
    <w:rsid w:val="0058382E"/>
    <w:rsid w:val="00583D11"/>
    <w:rsid w:val="00583D51"/>
    <w:rsid w:val="00583DAF"/>
    <w:rsid w:val="00583F19"/>
    <w:rsid w:val="00583FFE"/>
    <w:rsid w:val="005841B9"/>
    <w:rsid w:val="005842F0"/>
    <w:rsid w:val="00584793"/>
    <w:rsid w:val="00584908"/>
    <w:rsid w:val="00584953"/>
    <w:rsid w:val="00584BBC"/>
    <w:rsid w:val="00584BD1"/>
    <w:rsid w:val="00584D23"/>
    <w:rsid w:val="00584E75"/>
    <w:rsid w:val="00584EF6"/>
    <w:rsid w:val="00584FF8"/>
    <w:rsid w:val="00585105"/>
    <w:rsid w:val="0058518B"/>
    <w:rsid w:val="0058554A"/>
    <w:rsid w:val="00585585"/>
    <w:rsid w:val="00585649"/>
    <w:rsid w:val="005857E0"/>
    <w:rsid w:val="0058580D"/>
    <w:rsid w:val="005858EB"/>
    <w:rsid w:val="00585939"/>
    <w:rsid w:val="00585B52"/>
    <w:rsid w:val="00585C45"/>
    <w:rsid w:val="00585FED"/>
    <w:rsid w:val="005862BD"/>
    <w:rsid w:val="00586305"/>
    <w:rsid w:val="00586417"/>
    <w:rsid w:val="00586933"/>
    <w:rsid w:val="00586AEB"/>
    <w:rsid w:val="00586B4E"/>
    <w:rsid w:val="00586BBC"/>
    <w:rsid w:val="00586E02"/>
    <w:rsid w:val="00587177"/>
    <w:rsid w:val="00587317"/>
    <w:rsid w:val="0058753A"/>
    <w:rsid w:val="00587780"/>
    <w:rsid w:val="00587FE6"/>
    <w:rsid w:val="0059049C"/>
    <w:rsid w:val="005904C1"/>
    <w:rsid w:val="00590738"/>
    <w:rsid w:val="005907BF"/>
    <w:rsid w:val="0059087F"/>
    <w:rsid w:val="00590959"/>
    <w:rsid w:val="00590A2B"/>
    <w:rsid w:val="00590A76"/>
    <w:rsid w:val="00590B2D"/>
    <w:rsid w:val="00590CA1"/>
    <w:rsid w:val="00590E4E"/>
    <w:rsid w:val="00590F76"/>
    <w:rsid w:val="00591046"/>
    <w:rsid w:val="00591061"/>
    <w:rsid w:val="00591267"/>
    <w:rsid w:val="005912B1"/>
    <w:rsid w:val="00591533"/>
    <w:rsid w:val="005915CB"/>
    <w:rsid w:val="005917B1"/>
    <w:rsid w:val="005918DA"/>
    <w:rsid w:val="0059193F"/>
    <w:rsid w:val="00591D14"/>
    <w:rsid w:val="00591D85"/>
    <w:rsid w:val="00591F09"/>
    <w:rsid w:val="00592352"/>
    <w:rsid w:val="005924B4"/>
    <w:rsid w:val="0059250C"/>
    <w:rsid w:val="005925EE"/>
    <w:rsid w:val="00592659"/>
    <w:rsid w:val="00592A32"/>
    <w:rsid w:val="00592E0A"/>
    <w:rsid w:val="00592ED8"/>
    <w:rsid w:val="00592EEB"/>
    <w:rsid w:val="00592EEE"/>
    <w:rsid w:val="005931B5"/>
    <w:rsid w:val="00593225"/>
    <w:rsid w:val="0059388F"/>
    <w:rsid w:val="00593A29"/>
    <w:rsid w:val="00593A74"/>
    <w:rsid w:val="00593AFE"/>
    <w:rsid w:val="00593B61"/>
    <w:rsid w:val="00593CF2"/>
    <w:rsid w:val="00593EB5"/>
    <w:rsid w:val="00593F42"/>
    <w:rsid w:val="00593FC5"/>
    <w:rsid w:val="00594051"/>
    <w:rsid w:val="00594125"/>
    <w:rsid w:val="005943D5"/>
    <w:rsid w:val="00594917"/>
    <w:rsid w:val="0059496C"/>
    <w:rsid w:val="00594C3E"/>
    <w:rsid w:val="00594C6A"/>
    <w:rsid w:val="00594CC6"/>
    <w:rsid w:val="00594E17"/>
    <w:rsid w:val="0059514E"/>
    <w:rsid w:val="005952B7"/>
    <w:rsid w:val="00595313"/>
    <w:rsid w:val="00595444"/>
    <w:rsid w:val="0059550D"/>
    <w:rsid w:val="0059577A"/>
    <w:rsid w:val="00595795"/>
    <w:rsid w:val="00595851"/>
    <w:rsid w:val="00595915"/>
    <w:rsid w:val="00595B68"/>
    <w:rsid w:val="00595B82"/>
    <w:rsid w:val="00595CF7"/>
    <w:rsid w:val="00595D3E"/>
    <w:rsid w:val="00595FF0"/>
    <w:rsid w:val="005960E8"/>
    <w:rsid w:val="005960EE"/>
    <w:rsid w:val="005961AF"/>
    <w:rsid w:val="005961FA"/>
    <w:rsid w:val="005963A4"/>
    <w:rsid w:val="00596421"/>
    <w:rsid w:val="00596537"/>
    <w:rsid w:val="005966F4"/>
    <w:rsid w:val="00596830"/>
    <w:rsid w:val="00596A2B"/>
    <w:rsid w:val="00596B07"/>
    <w:rsid w:val="00596C82"/>
    <w:rsid w:val="00596CC5"/>
    <w:rsid w:val="00596D8B"/>
    <w:rsid w:val="00596DBF"/>
    <w:rsid w:val="00596E9A"/>
    <w:rsid w:val="00596F39"/>
    <w:rsid w:val="00597032"/>
    <w:rsid w:val="0059711A"/>
    <w:rsid w:val="00597156"/>
    <w:rsid w:val="00597461"/>
    <w:rsid w:val="0059754B"/>
    <w:rsid w:val="00597798"/>
    <w:rsid w:val="005977AE"/>
    <w:rsid w:val="005977CD"/>
    <w:rsid w:val="00597959"/>
    <w:rsid w:val="00597BAA"/>
    <w:rsid w:val="00597CBE"/>
    <w:rsid w:val="00597D2F"/>
    <w:rsid w:val="00597D5C"/>
    <w:rsid w:val="00597D91"/>
    <w:rsid w:val="00597DB5"/>
    <w:rsid w:val="00597E8D"/>
    <w:rsid w:val="00597EE6"/>
    <w:rsid w:val="00597FC5"/>
    <w:rsid w:val="005A0264"/>
    <w:rsid w:val="005A04E3"/>
    <w:rsid w:val="005A0505"/>
    <w:rsid w:val="005A0623"/>
    <w:rsid w:val="005A0885"/>
    <w:rsid w:val="005A0978"/>
    <w:rsid w:val="005A0AAA"/>
    <w:rsid w:val="005A0E20"/>
    <w:rsid w:val="005A0ECB"/>
    <w:rsid w:val="005A0EDE"/>
    <w:rsid w:val="005A10D5"/>
    <w:rsid w:val="005A1133"/>
    <w:rsid w:val="005A14B0"/>
    <w:rsid w:val="005A1677"/>
    <w:rsid w:val="005A1848"/>
    <w:rsid w:val="005A1AF1"/>
    <w:rsid w:val="005A1F1D"/>
    <w:rsid w:val="005A1FEE"/>
    <w:rsid w:val="005A222C"/>
    <w:rsid w:val="005A241E"/>
    <w:rsid w:val="005A24F7"/>
    <w:rsid w:val="005A26F1"/>
    <w:rsid w:val="005A27B2"/>
    <w:rsid w:val="005A2C26"/>
    <w:rsid w:val="005A2C8F"/>
    <w:rsid w:val="005A2D6E"/>
    <w:rsid w:val="005A2E5A"/>
    <w:rsid w:val="005A2F37"/>
    <w:rsid w:val="005A3140"/>
    <w:rsid w:val="005A31D4"/>
    <w:rsid w:val="005A3363"/>
    <w:rsid w:val="005A3444"/>
    <w:rsid w:val="005A3555"/>
    <w:rsid w:val="005A368C"/>
    <w:rsid w:val="005A380D"/>
    <w:rsid w:val="005A3972"/>
    <w:rsid w:val="005A3A81"/>
    <w:rsid w:val="005A3EDB"/>
    <w:rsid w:val="005A42E6"/>
    <w:rsid w:val="005A431B"/>
    <w:rsid w:val="005A4435"/>
    <w:rsid w:val="005A45BD"/>
    <w:rsid w:val="005A45CD"/>
    <w:rsid w:val="005A468B"/>
    <w:rsid w:val="005A481E"/>
    <w:rsid w:val="005A486D"/>
    <w:rsid w:val="005A4954"/>
    <w:rsid w:val="005A4966"/>
    <w:rsid w:val="005A4A68"/>
    <w:rsid w:val="005A4B16"/>
    <w:rsid w:val="005A4B28"/>
    <w:rsid w:val="005A4B75"/>
    <w:rsid w:val="005A4BE2"/>
    <w:rsid w:val="005A4BF4"/>
    <w:rsid w:val="005A4C36"/>
    <w:rsid w:val="005A4D01"/>
    <w:rsid w:val="005A4D0D"/>
    <w:rsid w:val="005A4D2C"/>
    <w:rsid w:val="005A50B9"/>
    <w:rsid w:val="005A50CB"/>
    <w:rsid w:val="005A50F8"/>
    <w:rsid w:val="005A52D6"/>
    <w:rsid w:val="005A54B2"/>
    <w:rsid w:val="005A54EA"/>
    <w:rsid w:val="005A54FB"/>
    <w:rsid w:val="005A55E4"/>
    <w:rsid w:val="005A57AA"/>
    <w:rsid w:val="005A5AAB"/>
    <w:rsid w:val="005A5C38"/>
    <w:rsid w:val="005A5DBC"/>
    <w:rsid w:val="005A6203"/>
    <w:rsid w:val="005A646C"/>
    <w:rsid w:val="005A6512"/>
    <w:rsid w:val="005A6897"/>
    <w:rsid w:val="005A6B53"/>
    <w:rsid w:val="005A6F16"/>
    <w:rsid w:val="005A7152"/>
    <w:rsid w:val="005A7158"/>
    <w:rsid w:val="005A7386"/>
    <w:rsid w:val="005A73C9"/>
    <w:rsid w:val="005A74AE"/>
    <w:rsid w:val="005A7593"/>
    <w:rsid w:val="005A7680"/>
    <w:rsid w:val="005A77F6"/>
    <w:rsid w:val="005A79A5"/>
    <w:rsid w:val="005A7B0F"/>
    <w:rsid w:val="005A7B8D"/>
    <w:rsid w:val="005A7C76"/>
    <w:rsid w:val="005B03BD"/>
    <w:rsid w:val="005B04BF"/>
    <w:rsid w:val="005B0599"/>
    <w:rsid w:val="005B060F"/>
    <w:rsid w:val="005B0664"/>
    <w:rsid w:val="005B07F4"/>
    <w:rsid w:val="005B0837"/>
    <w:rsid w:val="005B095F"/>
    <w:rsid w:val="005B0A78"/>
    <w:rsid w:val="005B0BB4"/>
    <w:rsid w:val="005B0CB7"/>
    <w:rsid w:val="005B111D"/>
    <w:rsid w:val="005B117A"/>
    <w:rsid w:val="005B11E9"/>
    <w:rsid w:val="005B146F"/>
    <w:rsid w:val="005B1520"/>
    <w:rsid w:val="005B16D3"/>
    <w:rsid w:val="005B181D"/>
    <w:rsid w:val="005B183B"/>
    <w:rsid w:val="005B1976"/>
    <w:rsid w:val="005B1AAC"/>
    <w:rsid w:val="005B1B34"/>
    <w:rsid w:val="005B1C48"/>
    <w:rsid w:val="005B1E21"/>
    <w:rsid w:val="005B1EB8"/>
    <w:rsid w:val="005B25EA"/>
    <w:rsid w:val="005B26FC"/>
    <w:rsid w:val="005B27E6"/>
    <w:rsid w:val="005B2807"/>
    <w:rsid w:val="005B2BEE"/>
    <w:rsid w:val="005B2CDE"/>
    <w:rsid w:val="005B2CE5"/>
    <w:rsid w:val="005B2E3C"/>
    <w:rsid w:val="005B2EC1"/>
    <w:rsid w:val="005B2FE2"/>
    <w:rsid w:val="005B32C1"/>
    <w:rsid w:val="005B33F1"/>
    <w:rsid w:val="005B35E3"/>
    <w:rsid w:val="005B36A4"/>
    <w:rsid w:val="005B373D"/>
    <w:rsid w:val="005B3BB0"/>
    <w:rsid w:val="005B3C92"/>
    <w:rsid w:val="005B4060"/>
    <w:rsid w:val="005B4225"/>
    <w:rsid w:val="005B4279"/>
    <w:rsid w:val="005B427C"/>
    <w:rsid w:val="005B43B5"/>
    <w:rsid w:val="005B44B7"/>
    <w:rsid w:val="005B4538"/>
    <w:rsid w:val="005B4762"/>
    <w:rsid w:val="005B4842"/>
    <w:rsid w:val="005B48AB"/>
    <w:rsid w:val="005B490B"/>
    <w:rsid w:val="005B4A48"/>
    <w:rsid w:val="005B4A73"/>
    <w:rsid w:val="005B4C9C"/>
    <w:rsid w:val="005B4D62"/>
    <w:rsid w:val="005B4FB5"/>
    <w:rsid w:val="005B51D2"/>
    <w:rsid w:val="005B54C3"/>
    <w:rsid w:val="005B554F"/>
    <w:rsid w:val="005B5709"/>
    <w:rsid w:val="005B5EC8"/>
    <w:rsid w:val="005B6007"/>
    <w:rsid w:val="005B6163"/>
    <w:rsid w:val="005B63DC"/>
    <w:rsid w:val="005B64CD"/>
    <w:rsid w:val="005B686C"/>
    <w:rsid w:val="005B6953"/>
    <w:rsid w:val="005B6AAB"/>
    <w:rsid w:val="005B6D60"/>
    <w:rsid w:val="005B6F62"/>
    <w:rsid w:val="005B6F64"/>
    <w:rsid w:val="005B70FB"/>
    <w:rsid w:val="005B722E"/>
    <w:rsid w:val="005B72D9"/>
    <w:rsid w:val="005B73F5"/>
    <w:rsid w:val="005B7526"/>
    <w:rsid w:val="005B7561"/>
    <w:rsid w:val="005B7941"/>
    <w:rsid w:val="005B7A83"/>
    <w:rsid w:val="005B7AA0"/>
    <w:rsid w:val="005B7CA6"/>
    <w:rsid w:val="005B7DE1"/>
    <w:rsid w:val="005B7F1F"/>
    <w:rsid w:val="005C012E"/>
    <w:rsid w:val="005C047C"/>
    <w:rsid w:val="005C04E6"/>
    <w:rsid w:val="005C065D"/>
    <w:rsid w:val="005C0943"/>
    <w:rsid w:val="005C0987"/>
    <w:rsid w:val="005C0A50"/>
    <w:rsid w:val="005C0A99"/>
    <w:rsid w:val="005C0B5D"/>
    <w:rsid w:val="005C0F2E"/>
    <w:rsid w:val="005C123C"/>
    <w:rsid w:val="005C143C"/>
    <w:rsid w:val="005C152B"/>
    <w:rsid w:val="005C17B4"/>
    <w:rsid w:val="005C17C8"/>
    <w:rsid w:val="005C18B3"/>
    <w:rsid w:val="005C1A6E"/>
    <w:rsid w:val="005C1FC8"/>
    <w:rsid w:val="005C1FF4"/>
    <w:rsid w:val="005C21F9"/>
    <w:rsid w:val="005C2309"/>
    <w:rsid w:val="005C24A1"/>
    <w:rsid w:val="005C24B4"/>
    <w:rsid w:val="005C24CE"/>
    <w:rsid w:val="005C25DA"/>
    <w:rsid w:val="005C27EA"/>
    <w:rsid w:val="005C2B8C"/>
    <w:rsid w:val="005C2C1E"/>
    <w:rsid w:val="005C2F05"/>
    <w:rsid w:val="005C2F25"/>
    <w:rsid w:val="005C3413"/>
    <w:rsid w:val="005C3430"/>
    <w:rsid w:val="005C3443"/>
    <w:rsid w:val="005C38A6"/>
    <w:rsid w:val="005C38BD"/>
    <w:rsid w:val="005C38F1"/>
    <w:rsid w:val="005C39CB"/>
    <w:rsid w:val="005C3CBD"/>
    <w:rsid w:val="005C3F4F"/>
    <w:rsid w:val="005C3F77"/>
    <w:rsid w:val="005C4209"/>
    <w:rsid w:val="005C43BE"/>
    <w:rsid w:val="005C44E2"/>
    <w:rsid w:val="005C45CF"/>
    <w:rsid w:val="005C45ED"/>
    <w:rsid w:val="005C4965"/>
    <w:rsid w:val="005C49EE"/>
    <w:rsid w:val="005C4B0B"/>
    <w:rsid w:val="005C4B45"/>
    <w:rsid w:val="005C4CCC"/>
    <w:rsid w:val="005C4DC5"/>
    <w:rsid w:val="005C4FB1"/>
    <w:rsid w:val="005C529C"/>
    <w:rsid w:val="005C5436"/>
    <w:rsid w:val="005C5671"/>
    <w:rsid w:val="005C56D4"/>
    <w:rsid w:val="005C5B94"/>
    <w:rsid w:val="005C5DF6"/>
    <w:rsid w:val="005C5F22"/>
    <w:rsid w:val="005C5F52"/>
    <w:rsid w:val="005C5FCF"/>
    <w:rsid w:val="005C6461"/>
    <w:rsid w:val="005C649C"/>
    <w:rsid w:val="005C65F5"/>
    <w:rsid w:val="005C66A3"/>
    <w:rsid w:val="005C673F"/>
    <w:rsid w:val="005C67EC"/>
    <w:rsid w:val="005C68D1"/>
    <w:rsid w:val="005C6DEF"/>
    <w:rsid w:val="005C6EE1"/>
    <w:rsid w:val="005C6EF7"/>
    <w:rsid w:val="005C73E0"/>
    <w:rsid w:val="005C7531"/>
    <w:rsid w:val="005C7877"/>
    <w:rsid w:val="005C7BBA"/>
    <w:rsid w:val="005C7CE0"/>
    <w:rsid w:val="005D0044"/>
    <w:rsid w:val="005D007D"/>
    <w:rsid w:val="005D00C4"/>
    <w:rsid w:val="005D0196"/>
    <w:rsid w:val="005D0449"/>
    <w:rsid w:val="005D059E"/>
    <w:rsid w:val="005D05F5"/>
    <w:rsid w:val="005D0635"/>
    <w:rsid w:val="005D07DF"/>
    <w:rsid w:val="005D08C1"/>
    <w:rsid w:val="005D0A9C"/>
    <w:rsid w:val="005D0CD9"/>
    <w:rsid w:val="005D0F9A"/>
    <w:rsid w:val="005D16DB"/>
    <w:rsid w:val="005D1AB0"/>
    <w:rsid w:val="005D1CD6"/>
    <w:rsid w:val="005D1CDA"/>
    <w:rsid w:val="005D1EA0"/>
    <w:rsid w:val="005D1FE7"/>
    <w:rsid w:val="005D2022"/>
    <w:rsid w:val="005D218D"/>
    <w:rsid w:val="005D2462"/>
    <w:rsid w:val="005D28C7"/>
    <w:rsid w:val="005D2969"/>
    <w:rsid w:val="005D2ABC"/>
    <w:rsid w:val="005D2D56"/>
    <w:rsid w:val="005D2D75"/>
    <w:rsid w:val="005D2F2A"/>
    <w:rsid w:val="005D37D8"/>
    <w:rsid w:val="005D38B0"/>
    <w:rsid w:val="005D3B48"/>
    <w:rsid w:val="005D3D8D"/>
    <w:rsid w:val="005D3E8A"/>
    <w:rsid w:val="005D4000"/>
    <w:rsid w:val="005D4013"/>
    <w:rsid w:val="005D403B"/>
    <w:rsid w:val="005D4406"/>
    <w:rsid w:val="005D4661"/>
    <w:rsid w:val="005D471F"/>
    <w:rsid w:val="005D4767"/>
    <w:rsid w:val="005D49AA"/>
    <w:rsid w:val="005D49C8"/>
    <w:rsid w:val="005D4B0A"/>
    <w:rsid w:val="005D4F90"/>
    <w:rsid w:val="005D5004"/>
    <w:rsid w:val="005D50B3"/>
    <w:rsid w:val="005D51FA"/>
    <w:rsid w:val="005D5238"/>
    <w:rsid w:val="005D52B7"/>
    <w:rsid w:val="005D57A4"/>
    <w:rsid w:val="005D58A9"/>
    <w:rsid w:val="005D58B7"/>
    <w:rsid w:val="005D5A05"/>
    <w:rsid w:val="005D5CA1"/>
    <w:rsid w:val="005D5F93"/>
    <w:rsid w:val="005D619F"/>
    <w:rsid w:val="005D6317"/>
    <w:rsid w:val="005D6390"/>
    <w:rsid w:val="005D63D6"/>
    <w:rsid w:val="005D641E"/>
    <w:rsid w:val="005D6615"/>
    <w:rsid w:val="005D6620"/>
    <w:rsid w:val="005D6A28"/>
    <w:rsid w:val="005D6AA9"/>
    <w:rsid w:val="005D6AC3"/>
    <w:rsid w:val="005D6CE6"/>
    <w:rsid w:val="005D73FE"/>
    <w:rsid w:val="005D7470"/>
    <w:rsid w:val="005D772E"/>
    <w:rsid w:val="005D7912"/>
    <w:rsid w:val="005D7C96"/>
    <w:rsid w:val="005D7CD3"/>
    <w:rsid w:val="005D7FFC"/>
    <w:rsid w:val="005E0019"/>
    <w:rsid w:val="005E0080"/>
    <w:rsid w:val="005E0130"/>
    <w:rsid w:val="005E019F"/>
    <w:rsid w:val="005E0223"/>
    <w:rsid w:val="005E029F"/>
    <w:rsid w:val="005E02AC"/>
    <w:rsid w:val="005E02C8"/>
    <w:rsid w:val="005E0313"/>
    <w:rsid w:val="005E0334"/>
    <w:rsid w:val="005E04C4"/>
    <w:rsid w:val="005E06E8"/>
    <w:rsid w:val="005E0722"/>
    <w:rsid w:val="005E0773"/>
    <w:rsid w:val="005E09A8"/>
    <w:rsid w:val="005E09C8"/>
    <w:rsid w:val="005E0A63"/>
    <w:rsid w:val="005E0DC6"/>
    <w:rsid w:val="005E0E00"/>
    <w:rsid w:val="005E1264"/>
    <w:rsid w:val="005E135F"/>
    <w:rsid w:val="005E1538"/>
    <w:rsid w:val="005E15DB"/>
    <w:rsid w:val="005E1770"/>
    <w:rsid w:val="005E18CA"/>
    <w:rsid w:val="005E1C2B"/>
    <w:rsid w:val="005E1C36"/>
    <w:rsid w:val="005E1E2E"/>
    <w:rsid w:val="005E1E39"/>
    <w:rsid w:val="005E1E4F"/>
    <w:rsid w:val="005E215B"/>
    <w:rsid w:val="005E21C7"/>
    <w:rsid w:val="005E233E"/>
    <w:rsid w:val="005E2782"/>
    <w:rsid w:val="005E27B6"/>
    <w:rsid w:val="005E27EF"/>
    <w:rsid w:val="005E28D8"/>
    <w:rsid w:val="005E29DF"/>
    <w:rsid w:val="005E2B5B"/>
    <w:rsid w:val="005E2C9B"/>
    <w:rsid w:val="005E3092"/>
    <w:rsid w:val="005E3309"/>
    <w:rsid w:val="005E351D"/>
    <w:rsid w:val="005E39B2"/>
    <w:rsid w:val="005E3ECA"/>
    <w:rsid w:val="005E3F91"/>
    <w:rsid w:val="005E4003"/>
    <w:rsid w:val="005E40DA"/>
    <w:rsid w:val="005E43C4"/>
    <w:rsid w:val="005E440B"/>
    <w:rsid w:val="005E4415"/>
    <w:rsid w:val="005E44E8"/>
    <w:rsid w:val="005E4943"/>
    <w:rsid w:val="005E4964"/>
    <w:rsid w:val="005E49C2"/>
    <w:rsid w:val="005E4A41"/>
    <w:rsid w:val="005E4A74"/>
    <w:rsid w:val="005E4A8E"/>
    <w:rsid w:val="005E4B27"/>
    <w:rsid w:val="005E4EB4"/>
    <w:rsid w:val="005E4EC6"/>
    <w:rsid w:val="005E4F7B"/>
    <w:rsid w:val="005E5282"/>
    <w:rsid w:val="005E5445"/>
    <w:rsid w:val="005E58B6"/>
    <w:rsid w:val="005E58E1"/>
    <w:rsid w:val="005E5981"/>
    <w:rsid w:val="005E5A53"/>
    <w:rsid w:val="005E5C1C"/>
    <w:rsid w:val="005E5EC9"/>
    <w:rsid w:val="005E6043"/>
    <w:rsid w:val="005E6079"/>
    <w:rsid w:val="005E61AC"/>
    <w:rsid w:val="005E630A"/>
    <w:rsid w:val="005E64D3"/>
    <w:rsid w:val="005E68C4"/>
    <w:rsid w:val="005E6A76"/>
    <w:rsid w:val="005E6B2A"/>
    <w:rsid w:val="005E6BC2"/>
    <w:rsid w:val="005E6EF6"/>
    <w:rsid w:val="005E7265"/>
    <w:rsid w:val="005E736A"/>
    <w:rsid w:val="005E7420"/>
    <w:rsid w:val="005E744D"/>
    <w:rsid w:val="005E747D"/>
    <w:rsid w:val="005E7856"/>
    <w:rsid w:val="005E78C2"/>
    <w:rsid w:val="005E79A3"/>
    <w:rsid w:val="005E7B14"/>
    <w:rsid w:val="005F05B7"/>
    <w:rsid w:val="005F0A60"/>
    <w:rsid w:val="005F0BCA"/>
    <w:rsid w:val="005F0C22"/>
    <w:rsid w:val="005F0CCA"/>
    <w:rsid w:val="005F0D29"/>
    <w:rsid w:val="005F0D48"/>
    <w:rsid w:val="005F0E51"/>
    <w:rsid w:val="005F0E92"/>
    <w:rsid w:val="005F0F36"/>
    <w:rsid w:val="005F128E"/>
    <w:rsid w:val="005F14FE"/>
    <w:rsid w:val="005F159A"/>
    <w:rsid w:val="005F1823"/>
    <w:rsid w:val="005F1855"/>
    <w:rsid w:val="005F18A9"/>
    <w:rsid w:val="005F1A3B"/>
    <w:rsid w:val="005F1A81"/>
    <w:rsid w:val="005F1ABC"/>
    <w:rsid w:val="005F1FB6"/>
    <w:rsid w:val="005F2426"/>
    <w:rsid w:val="005F25EB"/>
    <w:rsid w:val="005F2857"/>
    <w:rsid w:val="005F29D1"/>
    <w:rsid w:val="005F2A99"/>
    <w:rsid w:val="005F2C0D"/>
    <w:rsid w:val="005F2C2E"/>
    <w:rsid w:val="005F2EB4"/>
    <w:rsid w:val="005F2EEF"/>
    <w:rsid w:val="005F30F9"/>
    <w:rsid w:val="005F3918"/>
    <w:rsid w:val="005F3994"/>
    <w:rsid w:val="005F3BA7"/>
    <w:rsid w:val="005F3E40"/>
    <w:rsid w:val="005F3E90"/>
    <w:rsid w:val="005F4000"/>
    <w:rsid w:val="005F4398"/>
    <w:rsid w:val="005F4405"/>
    <w:rsid w:val="005F4461"/>
    <w:rsid w:val="005F44FD"/>
    <w:rsid w:val="005F460D"/>
    <w:rsid w:val="005F4736"/>
    <w:rsid w:val="005F47B6"/>
    <w:rsid w:val="005F48C1"/>
    <w:rsid w:val="005F4904"/>
    <w:rsid w:val="005F497A"/>
    <w:rsid w:val="005F4C45"/>
    <w:rsid w:val="005F4D03"/>
    <w:rsid w:val="005F4F51"/>
    <w:rsid w:val="005F5227"/>
    <w:rsid w:val="005F52B8"/>
    <w:rsid w:val="005F530B"/>
    <w:rsid w:val="005F5324"/>
    <w:rsid w:val="005F5419"/>
    <w:rsid w:val="005F5497"/>
    <w:rsid w:val="005F551A"/>
    <w:rsid w:val="005F555B"/>
    <w:rsid w:val="005F5571"/>
    <w:rsid w:val="005F5737"/>
    <w:rsid w:val="005F579E"/>
    <w:rsid w:val="005F58FE"/>
    <w:rsid w:val="005F5DFF"/>
    <w:rsid w:val="005F6177"/>
    <w:rsid w:val="005F628D"/>
    <w:rsid w:val="005F63FB"/>
    <w:rsid w:val="005F642C"/>
    <w:rsid w:val="005F6483"/>
    <w:rsid w:val="005F64EB"/>
    <w:rsid w:val="005F64F6"/>
    <w:rsid w:val="005F6911"/>
    <w:rsid w:val="005F6A47"/>
    <w:rsid w:val="005F6A9F"/>
    <w:rsid w:val="005F6B47"/>
    <w:rsid w:val="005F6C36"/>
    <w:rsid w:val="005F6C4B"/>
    <w:rsid w:val="005F6C50"/>
    <w:rsid w:val="005F6D3D"/>
    <w:rsid w:val="005F6E86"/>
    <w:rsid w:val="005F703C"/>
    <w:rsid w:val="005F7405"/>
    <w:rsid w:val="005F742D"/>
    <w:rsid w:val="005F74AD"/>
    <w:rsid w:val="005F7749"/>
    <w:rsid w:val="005F783D"/>
    <w:rsid w:val="005F79DA"/>
    <w:rsid w:val="005F7BB3"/>
    <w:rsid w:val="005F7EFF"/>
    <w:rsid w:val="005F7F4C"/>
    <w:rsid w:val="006000DC"/>
    <w:rsid w:val="00600279"/>
    <w:rsid w:val="00600395"/>
    <w:rsid w:val="0060040D"/>
    <w:rsid w:val="0060069A"/>
    <w:rsid w:val="00600A7B"/>
    <w:rsid w:val="00600CB8"/>
    <w:rsid w:val="00600CEB"/>
    <w:rsid w:val="00600E2C"/>
    <w:rsid w:val="00600F3F"/>
    <w:rsid w:val="00600FFA"/>
    <w:rsid w:val="00601041"/>
    <w:rsid w:val="00601086"/>
    <w:rsid w:val="006010B9"/>
    <w:rsid w:val="006013A4"/>
    <w:rsid w:val="006015A7"/>
    <w:rsid w:val="0060164B"/>
    <w:rsid w:val="0060171F"/>
    <w:rsid w:val="006017CC"/>
    <w:rsid w:val="00601982"/>
    <w:rsid w:val="006019D1"/>
    <w:rsid w:val="00601C94"/>
    <w:rsid w:val="00601E2A"/>
    <w:rsid w:val="00601ED1"/>
    <w:rsid w:val="006020E2"/>
    <w:rsid w:val="00602222"/>
    <w:rsid w:val="006023AF"/>
    <w:rsid w:val="00602464"/>
    <w:rsid w:val="00602602"/>
    <w:rsid w:val="00602A5A"/>
    <w:rsid w:val="00602AB9"/>
    <w:rsid w:val="00602C83"/>
    <w:rsid w:val="00602D97"/>
    <w:rsid w:val="00602FC6"/>
    <w:rsid w:val="00603039"/>
    <w:rsid w:val="00603190"/>
    <w:rsid w:val="006037C2"/>
    <w:rsid w:val="006039C1"/>
    <w:rsid w:val="00603A3B"/>
    <w:rsid w:val="00603B39"/>
    <w:rsid w:val="00603BEE"/>
    <w:rsid w:val="00603E38"/>
    <w:rsid w:val="00603F6E"/>
    <w:rsid w:val="006040B6"/>
    <w:rsid w:val="006041A7"/>
    <w:rsid w:val="0060420B"/>
    <w:rsid w:val="006042C3"/>
    <w:rsid w:val="006042F9"/>
    <w:rsid w:val="006043AA"/>
    <w:rsid w:val="0060451C"/>
    <w:rsid w:val="00604618"/>
    <w:rsid w:val="00604708"/>
    <w:rsid w:val="00604837"/>
    <w:rsid w:val="006048F7"/>
    <w:rsid w:val="006048FE"/>
    <w:rsid w:val="0060497F"/>
    <w:rsid w:val="006049FE"/>
    <w:rsid w:val="00604C5D"/>
    <w:rsid w:val="00605049"/>
    <w:rsid w:val="006050E5"/>
    <w:rsid w:val="0060520C"/>
    <w:rsid w:val="0060531D"/>
    <w:rsid w:val="006053A6"/>
    <w:rsid w:val="00605674"/>
    <w:rsid w:val="00605868"/>
    <w:rsid w:val="00605984"/>
    <w:rsid w:val="00605B10"/>
    <w:rsid w:val="00605BC9"/>
    <w:rsid w:val="00605CAB"/>
    <w:rsid w:val="00605DC8"/>
    <w:rsid w:val="00605DCE"/>
    <w:rsid w:val="00605EF6"/>
    <w:rsid w:val="00605F14"/>
    <w:rsid w:val="00606182"/>
    <w:rsid w:val="00606509"/>
    <w:rsid w:val="0060662F"/>
    <w:rsid w:val="00606852"/>
    <w:rsid w:val="00606B6E"/>
    <w:rsid w:val="00606E8E"/>
    <w:rsid w:val="00606F2C"/>
    <w:rsid w:val="00607107"/>
    <w:rsid w:val="0060723E"/>
    <w:rsid w:val="0060742F"/>
    <w:rsid w:val="00607699"/>
    <w:rsid w:val="006076BA"/>
    <w:rsid w:val="006077A8"/>
    <w:rsid w:val="006078F2"/>
    <w:rsid w:val="00607C37"/>
    <w:rsid w:val="00607D12"/>
    <w:rsid w:val="00607DFD"/>
    <w:rsid w:val="00607E7E"/>
    <w:rsid w:val="0061053A"/>
    <w:rsid w:val="00610609"/>
    <w:rsid w:val="0061077C"/>
    <w:rsid w:val="0061087E"/>
    <w:rsid w:val="006109A0"/>
    <w:rsid w:val="006109B9"/>
    <w:rsid w:val="006109BF"/>
    <w:rsid w:val="00610A03"/>
    <w:rsid w:val="00610E64"/>
    <w:rsid w:val="00610F7C"/>
    <w:rsid w:val="006110AD"/>
    <w:rsid w:val="006111C6"/>
    <w:rsid w:val="006116A5"/>
    <w:rsid w:val="0061173F"/>
    <w:rsid w:val="0061196D"/>
    <w:rsid w:val="00611E17"/>
    <w:rsid w:val="00611F79"/>
    <w:rsid w:val="00611FFC"/>
    <w:rsid w:val="00612027"/>
    <w:rsid w:val="00612045"/>
    <w:rsid w:val="00612089"/>
    <w:rsid w:val="006121A3"/>
    <w:rsid w:val="0061250D"/>
    <w:rsid w:val="0061264B"/>
    <w:rsid w:val="006126B3"/>
    <w:rsid w:val="0061270E"/>
    <w:rsid w:val="006127E9"/>
    <w:rsid w:val="00612891"/>
    <w:rsid w:val="0061297C"/>
    <w:rsid w:val="00612AFE"/>
    <w:rsid w:val="00612B23"/>
    <w:rsid w:val="00612BDE"/>
    <w:rsid w:val="00612BFA"/>
    <w:rsid w:val="00612C1F"/>
    <w:rsid w:val="00612C3A"/>
    <w:rsid w:val="00613279"/>
    <w:rsid w:val="00613442"/>
    <w:rsid w:val="006134B7"/>
    <w:rsid w:val="0061358E"/>
    <w:rsid w:val="006135C2"/>
    <w:rsid w:val="006135D1"/>
    <w:rsid w:val="00613670"/>
    <w:rsid w:val="00613826"/>
    <w:rsid w:val="006138F7"/>
    <w:rsid w:val="0061394D"/>
    <w:rsid w:val="00613AFD"/>
    <w:rsid w:val="00613B85"/>
    <w:rsid w:val="00613C63"/>
    <w:rsid w:val="00613FFA"/>
    <w:rsid w:val="00614080"/>
    <w:rsid w:val="006140FB"/>
    <w:rsid w:val="00614104"/>
    <w:rsid w:val="0061414F"/>
    <w:rsid w:val="00614638"/>
    <w:rsid w:val="006148A2"/>
    <w:rsid w:val="0061493B"/>
    <w:rsid w:val="00614973"/>
    <w:rsid w:val="00614982"/>
    <w:rsid w:val="00614BF5"/>
    <w:rsid w:val="00614C02"/>
    <w:rsid w:val="00614D10"/>
    <w:rsid w:val="00614DE2"/>
    <w:rsid w:val="00614E39"/>
    <w:rsid w:val="00614E44"/>
    <w:rsid w:val="0061500A"/>
    <w:rsid w:val="00615319"/>
    <w:rsid w:val="00615712"/>
    <w:rsid w:val="0061578F"/>
    <w:rsid w:val="00615B0D"/>
    <w:rsid w:val="00615E48"/>
    <w:rsid w:val="00615EBD"/>
    <w:rsid w:val="00615FC5"/>
    <w:rsid w:val="00616070"/>
    <w:rsid w:val="00616303"/>
    <w:rsid w:val="00616380"/>
    <w:rsid w:val="006164C6"/>
    <w:rsid w:val="006168C6"/>
    <w:rsid w:val="00616A61"/>
    <w:rsid w:val="00616F03"/>
    <w:rsid w:val="00616FC4"/>
    <w:rsid w:val="00617039"/>
    <w:rsid w:val="006179D4"/>
    <w:rsid w:val="006179F9"/>
    <w:rsid w:val="00617C72"/>
    <w:rsid w:val="00620198"/>
    <w:rsid w:val="00620463"/>
    <w:rsid w:val="00620650"/>
    <w:rsid w:val="00620894"/>
    <w:rsid w:val="006209FE"/>
    <w:rsid w:val="00620A8E"/>
    <w:rsid w:val="00620B96"/>
    <w:rsid w:val="00620BB6"/>
    <w:rsid w:val="00620DE1"/>
    <w:rsid w:val="00620EC1"/>
    <w:rsid w:val="00620F03"/>
    <w:rsid w:val="00621024"/>
    <w:rsid w:val="0062128A"/>
    <w:rsid w:val="00621446"/>
    <w:rsid w:val="0062158E"/>
    <w:rsid w:val="00621666"/>
    <w:rsid w:val="0062181F"/>
    <w:rsid w:val="00621A87"/>
    <w:rsid w:val="00621AC3"/>
    <w:rsid w:val="00621C70"/>
    <w:rsid w:val="00622104"/>
    <w:rsid w:val="00622339"/>
    <w:rsid w:val="0062236F"/>
    <w:rsid w:val="0062299A"/>
    <w:rsid w:val="00622A1F"/>
    <w:rsid w:val="00622B8B"/>
    <w:rsid w:val="00622B93"/>
    <w:rsid w:val="00622BC0"/>
    <w:rsid w:val="00622C21"/>
    <w:rsid w:val="00622EAF"/>
    <w:rsid w:val="0062301A"/>
    <w:rsid w:val="0062314E"/>
    <w:rsid w:val="006231D8"/>
    <w:rsid w:val="006233D5"/>
    <w:rsid w:val="0062346E"/>
    <w:rsid w:val="006235F0"/>
    <w:rsid w:val="0062360F"/>
    <w:rsid w:val="00623737"/>
    <w:rsid w:val="00623A8D"/>
    <w:rsid w:val="00623BED"/>
    <w:rsid w:val="00623D6E"/>
    <w:rsid w:val="00623E27"/>
    <w:rsid w:val="00623F4A"/>
    <w:rsid w:val="006240C0"/>
    <w:rsid w:val="00624275"/>
    <w:rsid w:val="006246B3"/>
    <w:rsid w:val="0062470A"/>
    <w:rsid w:val="00624932"/>
    <w:rsid w:val="00624CB1"/>
    <w:rsid w:val="00624E02"/>
    <w:rsid w:val="00624F8E"/>
    <w:rsid w:val="00625032"/>
    <w:rsid w:val="0062516A"/>
    <w:rsid w:val="00625205"/>
    <w:rsid w:val="0062529E"/>
    <w:rsid w:val="006252B0"/>
    <w:rsid w:val="00625B5F"/>
    <w:rsid w:val="00625C6F"/>
    <w:rsid w:val="00625E5E"/>
    <w:rsid w:val="00625EB1"/>
    <w:rsid w:val="00625F95"/>
    <w:rsid w:val="00626083"/>
    <w:rsid w:val="00626088"/>
    <w:rsid w:val="00626416"/>
    <w:rsid w:val="0062672E"/>
    <w:rsid w:val="006267AC"/>
    <w:rsid w:val="00626ABB"/>
    <w:rsid w:val="00626B35"/>
    <w:rsid w:val="00627019"/>
    <w:rsid w:val="00627184"/>
    <w:rsid w:val="0062727D"/>
    <w:rsid w:val="0062742D"/>
    <w:rsid w:val="0062746A"/>
    <w:rsid w:val="006276B0"/>
    <w:rsid w:val="006277D6"/>
    <w:rsid w:val="00627925"/>
    <w:rsid w:val="00627D64"/>
    <w:rsid w:val="00627E16"/>
    <w:rsid w:val="00627FF7"/>
    <w:rsid w:val="0063000F"/>
    <w:rsid w:val="00630010"/>
    <w:rsid w:val="0063012A"/>
    <w:rsid w:val="0063012B"/>
    <w:rsid w:val="00630639"/>
    <w:rsid w:val="006306B4"/>
    <w:rsid w:val="006308DD"/>
    <w:rsid w:val="00630A9E"/>
    <w:rsid w:val="00630AA9"/>
    <w:rsid w:val="00630B33"/>
    <w:rsid w:val="00630CA4"/>
    <w:rsid w:val="00630CB1"/>
    <w:rsid w:val="00630ECC"/>
    <w:rsid w:val="0063105A"/>
    <w:rsid w:val="006312FC"/>
    <w:rsid w:val="0063148B"/>
    <w:rsid w:val="0063179C"/>
    <w:rsid w:val="00631861"/>
    <w:rsid w:val="006318AF"/>
    <w:rsid w:val="00631E30"/>
    <w:rsid w:val="00631EAC"/>
    <w:rsid w:val="006320AB"/>
    <w:rsid w:val="00632146"/>
    <w:rsid w:val="006321CF"/>
    <w:rsid w:val="0063244F"/>
    <w:rsid w:val="00632645"/>
    <w:rsid w:val="00632818"/>
    <w:rsid w:val="0063299B"/>
    <w:rsid w:val="00632A69"/>
    <w:rsid w:val="00632D78"/>
    <w:rsid w:val="00632E84"/>
    <w:rsid w:val="0063333A"/>
    <w:rsid w:val="0063334F"/>
    <w:rsid w:val="006333F6"/>
    <w:rsid w:val="006334E1"/>
    <w:rsid w:val="0063373F"/>
    <w:rsid w:val="00633744"/>
    <w:rsid w:val="00633A5F"/>
    <w:rsid w:val="00633D84"/>
    <w:rsid w:val="00633D90"/>
    <w:rsid w:val="00633E67"/>
    <w:rsid w:val="00633E9F"/>
    <w:rsid w:val="00634195"/>
    <w:rsid w:val="006343B8"/>
    <w:rsid w:val="00634472"/>
    <w:rsid w:val="006344A7"/>
    <w:rsid w:val="0063452C"/>
    <w:rsid w:val="0063484F"/>
    <w:rsid w:val="00634943"/>
    <w:rsid w:val="00634A89"/>
    <w:rsid w:val="00634B04"/>
    <w:rsid w:val="00634DB7"/>
    <w:rsid w:val="00634E2A"/>
    <w:rsid w:val="00634E34"/>
    <w:rsid w:val="00634E48"/>
    <w:rsid w:val="00634F83"/>
    <w:rsid w:val="00634FFE"/>
    <w:rsid w:val="00635023"/>
    <w:rsid w:val="0063509C"/>
    <w:rsid w:val="006350D2"/>
    <w:rsid w:val="00635197"/>
    <w:rsid w:val="00635531"/>
    <w:rsid w:val="0063561C"/>
    <w:rsid w:val="006357E1"/>
    <w:rsid w:val="00635923"/>
    <w:rsid w:val="00635958"/>
    <w:rsid w:val="00635C43"/>
    <w:rsid w:val="00635CFC"/>
    <w:rsid w:val="00635E0D"/>
    <w:rsid w:val="0063642C"/>
    <w:rsid w:val="00636511"/>
    <w:rsid w:val="00636874"/>
    <w:rsid w:val="006368D3"/>
    <w:rsid w:val="0063698E"/>
    <w:rsid w:val="0063699D"/>
    <w:rsid w:val="00636BC1"/>
    <w:rsid w:val="00636F16"/>
    <w:rsid w:val="00637007"/>
    <w:rsid w:val="006374E8"/>
    <w:rsid w:val="00637780"/>
    <w:rsid w:val="0063789F"/>
    <w:rsid w:val="00637A60"/>
    <w:rsid w:val="00637B49"/>
    <w:rsid w:val="00637D19"/>
    <w:rsid w:val="00637DC2"/>
    <w:rsid w:val="00637E74"/>
    <w:rsid w:val="00637FB0"/>
    <w:rsid w:val="006402CC"/>
    <w:rsid w:val="00640358"/>
    <w:rsid w:val="0064051A"/>
    <w:rsid w:val="00640569"/>
    <w:rsid w:val="006407AC"/>
    <w:rsid w:val="00640926"/>
    <w:rsid w:val="00640C2C"/>
    <w:rsid w:val="00640E90"/>
    <w:rsid w:val="00640EBD"/>
    <w:rsid w:val="00640F9A"/>
    <w:rsid w:val="00641125"/>
    <w:rsid w:val="00641135"/>
    <w:rsid w:val="00641224"/>
    <w:rsid w:val="006412CA"/>
    <w:rsid w:val="0064142D"/>
    <w:rsid w:val="0064153F"/>
    <w:rsid w:val="00641637"/>
    <w:rsid w:val="006417DA"/>
    <w:rsid w:val="00641EBA"/>
    <w:rsid w:val="00641ED2"/>
    <w:rsid w:val="00641F13"/>
    <w:rsid w:val="0064210E"/>
    <w:rsid w:val="0064241F"/>
    <w:rsid w:val="00642429"/>
    <w:rsid w:val="00642436"/>
    <w:rsid w:val="006425CD"/>
    <w:rsid w:val="0064293E"/>
    <w:rsid w:val="006429DC"/>
    <w:rsid w:val="00642AA0"/>
    <w:rsid w:val="00642E40"/>
    <w:rsid w:val="00642E59"/>
    <w:rsid w:val="00642EF4"/>
    <w:rsid w:val="00642F8F"/>
    <w:rsid w:val="006430B4"/>
    <w:rsid w:val="006430B5"/>
    <w:rsid w:val="0064328E"/>
    <w:rsid w:val="0064333F"/>
    <w:rsid w:val="006433EB"/>
    <w:rsid w:val="0064374F"/>
    <w:rsid w:val="00643D9C"/>
    <w:rsid w:val="00643F60"/>
    <w:rsid w:val="006443A2"/>
    <w:rsid w:val="006445CC"/>
    <w:rsid w:val="006445FB"/>
    <w:rsid w:val="0064466E"/>
    <w:rsid w:val="0064475F"/>
    <w:rsid w:val="006447BB"/>
    <w:rsid w:val="006447E1"/>
    <w:rsid w:val="006448B7"/>
    <w:rsid w:val="00644A2D"/>
    <w:rsid w:val="00644BA2"/>
    <w:rsid w:val="00644C62"/>
    <w:rsid w:val="00644C6E"/>
    <w:rsid w:val="00644C8B"/>
    <w:rsid w:val="00644DD2"/>
    <w:rsid w:val="00644ECD"/>
    <w:rsid w:val="00645156"/>
    <w:rsid w:val="006453F6"/>
    <w:rsid w:val="0064540A"/>
    <w:rsid w:val="00645621"/>
    <w:rsid w:val="006456A1"/>
    <w:rsid w:val="006456FB"/>
    <w:rsid w:val="00645AA9"/>
    <w:rsid w:val="00645AF5"/>
    <w:rsid w:val="00645B28"/>
    <w:rsid w:val="00645C45"/>
    <w:rsid w:val="006460AA"/>
    <w:rsid w:val="0064611E"/>
    <w:rsid w:val="00646196"/>
    <w:rsid w:val="006467F6"/>
    <w:rsid w:val="00646A6B"/>
    <w:rsid w:val="00646BA0"/>
    <w:rsid w:val="00646CD0"/>
    <w:rsid w:val="00646CDE"/>
    <w:rsid w:val="00646D0C"/>
    <w:rsid w:val="00646D53"/>
    <w:rsid w:val="00646EBA"/>
    <w:rsid w:val="00646FE4"/>
    <w:rsid w:val="006475FD"/>
    <w:rsid w:val="0064762D"/>
    <w:rsid w:val="006476B0"/>
    <w:rsid w:val="00647774"/>
    <w:rsid w:val="00647B2A"/>
    <w:rsid w:val="00647B83"/>
    <w:rsid w:val="00647CD1"/>
    <w:rsid w:val="00647CEC"/>
    <w:rsid w:val="00647D84"/>
    <w:rsid w:val="00647F21"/>
    <w:rsid w:val="00647FA7"/>
    <w:rsid w:val="006500F4"/>
    <w:rsid w:val="006501B7"/>
    <w:rsid w:val="006501FD"/>
    <w:rsid w:val="00650209"/>
    <w:rsid w:val="00650446"/>
    <w:rsid w:val="0065044C"/>
    <w:rsid w:val="00650526"/>
    <w:rsid w:val="00650533"/>
    <w:rsid w:val="0065077C"/>
    <w:rsid w:val="00650783"/>
    <w:rsid w:val="00650954"/>
    <w:rsid w:val="00650A9B"/>
    <w:rsid w:val="00650E47"/>
    <w:rsid w:val="00650E68"/>
    <w:rsid w:val="00650F80"/>
    <w:rsid w:val="00650FE0"/>
    <w:rsid w:val="0065112F"/>
    <w:rsid w:val="006513CF"/>
    <w:rsid w:val="0065171D"/>
    <w:rsid w:val="0065175E"/>
    <w:rsid w:val="00651771"/>
    <w:rsid w:val="00651858"/>
    <w:rsid w:val="00651B5C"/>
    <w:rsid w:val="00651F12"/>
    <w:rsid w:val="00652084"/>
    <w:rsid w:val="00652173"/>
    <w:rsid w:val="0065249F"/>
    <w:rsid w:val="006524DA"/>
    <w:rsid w:val="006528C9"/>
    <w:rsid w:val="00652915"/>
    <w:rsid w:val="00652A8F"/>
    <w:rsid w:val="00652C29"/>
    <w:rsid w:val="00652C4F"/>
    <w:rsid w:val="00652D41"/>
    <w:rsid w:val="00652D89"/>
    <w:rsid w:val="00652D8B"/>
    <w:rsid w:val="00652F93"/>
    <w:rsid w:val="00652FB6"/>
    <w:rsid w:val="0065316D"/>
    <w:rsid w:val="0065394C"/>
    <w:rsid w:val="00653F5D"/>
    <w:rsid w:val="00653F5F"/>
    <w:rsid w:val="0065420B"/>
    <w:rsid w:val="00654405"/>
    <w:rsid w:val="006544FD"/>
    <w:rsid w:val="006547F5"/>
    <w:rsid w:val="006548E6"/>
    <w:rsid w:val="00654DA5"/>
    <w:rsid w:val="00654F75"/>
    <w:rsid w:val="00654FF6"/>
    <w:rsid w:val="006550FB"/>
    <w:rsid w:val="006552DD"/>
    <w:rsid w:val="00655A48"/>
    <w:rsid w:val="006560D9"/>
    <w:rsid w:val="00656154"/>
    <w:rsid w:val="0065645E"/>
    <w:rsid w:val="006564F1"/>
    <w:rsid w:val="0065654F"/>
    <w:rsid w:val="0065665B"/>
    <w:rsid w:val="0065667F"/>
    <w:rsid w:val="00656765"/>
    <w:rsid w:val="00656803"/>
    <w:rsid w:val="00656A0E"/>
    <w:rsid w:val="00656AE1"/>
    <w:rsid w:val="00656B17"/>
    <w:rsid w:val="00656B8B"/>
    <w:rsid w:val="00656C31"/>
    <w:rsid w:val="00656D82"/>
    <w:rsid w:val="00656D93"/>
    <w:rsid w:val="00656E57"/>
    <w:rsid w:val="00657336"/>
    <w:rsid w:val="00657380"/>
    <w:rsid w:val="006574AD"/>
    <w:rsid w:val="006574C7"/>
    <w:rsid w:val="006574D8"/>
    <w:rsid w:val="006575E8"/>
    <w:rsid w:val="00657771"/>
    <w:rsid w:val="00657922"/>
    <w:rsid w:val="006579F7"/>
    <w:rsid w:val="00657BDF"/>
    <w:rsid w:val="00657E7A"/>
    <w:rsid w:val="00657FC4"/>
    <w:rsid w:val="00657FDB"/>
    <w:rsid w:val="006601E3"/>
    <w:rsid w:val="00660472"/>
    <w:rsid w:val="006604BF"/>
    <w:rsid w:val="006605AB"/>
    <w:rsid w:val="0066063C"/>
    <w:rsid w:val="00660684"/>
    <w:rsid w:val="0066069C"/>
    <w:rsid w:val="00660A1E"/>
    <w:rsid w:val="0066108E"/>
    <w:rsid w:val="006610A4"/>
    <w:rsid w:val="006611F9"/>
    <w:rsid w:val="006612CC"/>
    <w:rsid w:val="006612F1"/>
    <w:rsid w:val="00661341"/>
    <w:rsid w:val="006613CB"/>
    <w:rsid w:val="0066180E"/>
    <w:rsid w:val="006618D6"/>
    <w:rsid w:val="00661ADF"/>
    <w:rsid w:val="00661C7F"/>
    <w:rsid w:val="00661E85"/>
    <w:rsid w:val="00661EF6"/>
    <w:rsid w:val="00662043"/>
    <w:rsid w:val="006620E8"/>
    <w:rsid w:val="00662291"/>
    <w:rsid w:val="006622AE"/>
    <w:rsid w:val="006622FE"/>
    <w:rsid w:val="006623CC"/>
    <w:rsid w:val="00662423"/>
    <w:rsid w:val="00662537"/>
    <w:rsid w:val="006626D2"/>
    <w:rsid w:val="00662774"/>
    <w:rsid w:val="0066277F"/>
    <w:rsid w:val="00662C7C"/>
    <w:rsid w:val="00662F7A"/>
    <w:rsid w:val="0066335A"/>
    <w:rsid w:val="006637CE"/>
    <w:rsid w:val="00663AF7"/>
    <w:rsid w:val="00663BA3"/>
    <w:rsid w:val="00663E8D"/>
    <w:rsid w:val="0066400C"/>
    <w:rsid w:val="006640F9"/>
    <w:rsid w:val="0066421D"/>
    <w:rsid w:val="0066440C"/>
    <w:rsid w:val="0066457E"/>
    <w:rsid w:val="006649E5"/>
    <w:rsid w:val="00664A92"/>
    <w:rsid w:val="00664C22"/>
    <w:rsid w:val="00664C2D"/>
    <w:rsid w:val="00664E99"/>
    <w:rsid w:val="0066512F"/>
    <w:rsid w:val="006652C6"/>
    <w:rsid w:val="006652D0"/>
    <w:rsid w:val="006653CA"/>
    <w:rsid w:val="00665504"/>
    <w:rsid w:val="006655C0"/>
    <w:rsid w:val="0066577B"/>
    <w:rsid w:val="006657B7"/>
    <w:rsid w:val="00665817"/>
    <w:rsid w:val="00665878"/>
    <w:rsid w:val="0066597E"/>
    <w:rsid w:val="006659C6"/>
    <w:rsid w:val="00665AC7"/>
    <w:rsid w:val="00665F22"/>
    <w:rsid w:val="0066606E"/>
    <w:rsid w:val="006660BA"/>
    <w:rsid w:val="00666116"/>
    <w:rsid w:val="006664C5"/>
    <w:rsid w:val="00666578"/>
    <w:rsid w:val="006667F8"/>
    <w:rsid w:val="006669B4"/>
    <w:rsid w:val="00666CA7"/>
    <w:rsid w:val="006676BA"/>
    <w:rsid w:val="00667757"/>
    <w:rsid w:val="00667903"/>
    <w:rsid w:val="0066795D"/>
    <w:rsid w:val="00667B0D"/>
    <w:rsid w:val="00667BA7"/>
    <w:rsid w:val="00667D2D"/>
    <w:rsid w:val="00667DDE"/>
    <w:rsid w:val="006701A6"/>
    <w:rsid w:val="00670239"/>
    <w:rsid w:val="006702AC"/>
    <w:rsid w:val="006703AE"/>
    <w:rsid w:val="0067055E"/>
    <w:rsid w:val="006706F0"/>
    <w:rsid w:val="0067084D"/>
    <w:rsid w:val="006709C7"/>
    <w:rsid w:val="006709CA"/>
    <w:rsid w:val="00670A9E"/>
    <w:rsid w:val="00670B4A"/>
    <w:rsid w:val="00670F4C"/>
    <w:rsid w:val="00670F8B"/>
    <w:rsid w:val="0067101D"/>
    <w:rsid w:val="006711EA"/>
    <w:rsid w:val="0067121D"/>
    <w:rsid w:val="0067121F"/>
    <w:rsid w:val="0067149F"/>
    <w:rsid w:val="006716D2"/>
    <w:rsid w:val="00671748"/>
    <w:rsid w:val="0067178C"/>
    <w:rsid w:val="006717E2"/>
    <w:rsid w:val="006718EE"/>
    <w:rsid w:val="006719AD"/>
    <w:rsid w:val="00671A79"/>
    <w:rsid w:val="00671B42"/>
    <w:rsid w:val="00671CD2"/>
    <w:rsid w:val="00671D69"/>
    <w:rsid w:val="00671D98"/>
    <w:rsid w:val="006722CE"/>
    <w:rsid w:val="00672358"/>
    <w:rsid w:val="00672420"/>
    <w:rsid w:val="0067251A"/>
    <w:rsid w:val="0067253F"/>
    <w:rsid w:val="00672623"/>
    <w:rsid w:val="006726E2"/>
    <w:rsid w:val="0067289C"/>
    <w:rsid w:val="006728F5"/>
    <w:rsid w:val="00672D3E"/>
    <w:rsid w:val="00673141"/>
    <w:rsid w:val="0067331A"/>
    <w:rsid w:val="00673784"/>
    <w:rsid w:val="00673995"/>
    <w:rsid w:val="00673A23"/>
    <w:rsid w:val="00673AAB"/>
    <w:rsid w:val="00673BA8"/>
    <w:rsid w:val="00673C50"/>
    <w:rsid w:val="00673F36"/>
    <w:rsid w:val="0067421F"/>
    <w:rsid w:val="0067435F"/>
    <w:rsid w:val="0067436E"/>
    <w:rsid w:val="00674392"/>
    <w:rsid w:val="00674396"/>
    <w:rsid w:val="00674432"/>
    <w:rsid w:val="0067450C"/>
    <w:rsid w:val="00674574"/>
    <w:rsid w:val="00674979"/>
    <w:rsid w:val="00674A8D"/>
    <w:rsid w:val="00674C34"/>
    <w:rsid w:val="00674D5B"/>
    <w:rsid w:val="00674D5C"/>
    <w:rsid w:val="00674E1B"/>
    <w:rsid w:val="00675081"/>
    <w:rsid w:val="0067532C"/>
    <w:rsid w:val="00675450"/>
    <w:rsid w:val="006754B2"/>
    <w:rsid w:val="00675694"/>
    <w:rsid w:val="006758B0"/>
    <w:rsid w:val="00675A7D"/>
    <w:rsid w:val="00675BD0"/>
    <w:rsid w:val="00675E85"/>
    <w:rsid w:val="00675F1E"/>
    <w:rsid w:val="006761F9"/>
    <w:rsid w:val="006762DC"/>
    <w:rsid w:val="00676375"/>
    <w:rsid w:val="0067645E"/>
    <w:rsid w:val="006769A7"/>
    <w:rsid w:val="00676A7F"/>
    <w:rsid w:val="00676AED"/>
    <w:rsid w:val="00676D60"/>
    <w:rsid w:val="00676E8F"/>
    <w:rsid w:val="00676EF6"/>
    <w:rsid w:val="00676FCF"/>
    <w:rsid w:val="0067701B"/>
    <w:rsid w:val="00677112"/>
    <w:rsid w:val="00677272"/>
    <w:rsid w:val="006773CE"/>
    <w:rsid w:val="0067744C"/>
    <w:rsid w:val="00677472"/>
    <w:rsid w:val="006776D3"/>
    <w:rsid w:val="006777E4"/>
    <w:rsid w:val="006777FA"/>
    <w:rsid w:val="00677842"/>
    <w:rsid w:val="00677856"/>
    <w:rsid w:val="00677860"/>
    <w:rsid w:val="00677B3C"/>
    <w:rsid w:val="00677B7C"/>
    <w:rsid w:val="00677C86"/>
    <w:rsid w:val="00677CB9"/>
    <w:rsid w:val="00677E00"/>
    <w:rsid w:val="006800C3"/>
    <w:rsid w:val="006800EC"/>
    <w:rsid w:val="0068012D"/>
    <w:rsid w:val="00680292"/>
    <w:rsid w:val="0068037D"/>
    <w:rsid w:val="006805AD"/>
    <w:rsid w:val="00680623"/>
    <w:rsid w:val="0068068C"/>
    <w:rsid w:val="006806D1"/>
    <w:rsid w:val="00680830"/>
    <w:rsid w:val="006808ED"/>
    <w:rsid w:val="0068093A"/>
    <w:rsid w:val="006809F5"/>
    <w:rsid w:val="00680A8A"/>
    <w:rsid w:val="00680AE4"/>
    <w:rsid w:val="00680B84"/>
    <w:rsid w:val="00680C1D"/>
    <w:rsid w:val="00680C5F"/>
    <w:rsid w:val="00680DD4"/>
    <w:rsid w:val="00680E41"/>
    <w:rsid w:val="00681269"/>
    <w:rsid w:val="006812C0"/>
    <w:rsid w:val="006814CD"/>
    <w:rsid w:val="0068179A"/>
    <w:rsid w:val="006817C0"/>
    <w:rsid w:val="00681956"/>
    <w:rsid w:val="00681B8F"/>
    <w:rsid w:val="00681D02"/>
    <w:rsid w:val="00681D98"/>
    <w:rsid w:val="006821C2"/>
    <w:rsid w:val="00682527"/>
    <w:rsid w:val="0068281A"/>
    <w:rsid w:val="00682A66"/>
    <w:rsid w:val="00682BDA"/>
    <w:rsid w:val="00682FF3"/>
    <w:rsid w:val="00683070"/>
    <w:rsid w:val="00683222"/>
    <w:rsid w:val="0068326B"/>
    <w:rsid w:val="006834ED"/>
    <w:rsid w:val="00683570"/>
    <w:rsid w:val="00683607"/>
    <w:rsid w:val="0068378E"/>
    <w:rsid w:val="0068385C"/>
    <w:rsid w:val="00683BE5"/>
    <w:rsid w:val="006840A4"/>
    <w:rsid w:val="00684119"/>
    <w:rsid w:val="00684384"/>
    <w:rsid w:val="00684A27"/>
    <w:rsid w:val="00684A96"/>
    <w:rsid w:val="00684D17"/>
    <w:rsid w:val="00684E60"/>
    <w:rsid w:val="00685194"/>
    <w:rsid w:val="006851D4"/>
    <w:rsid w:val="006851F8"/>
    <w:rsid w:val="0068524B"/>
    <w:rsid w:val="00685335"/>
    <w:rsid w:val="00685544"/>
    <w:rsid w:val="00685627"/>
    <w:rsid w:val="0068565A"/>
    <w:rsid w:val="006858A6"/>
    <w:rsid w:val="0068597E"/>
    <w:rsid w:val="00685AF0"/>
    <w:rsid w:val="00685B51"/>
    <w:rsid w:val="00686002"/>
    <w:rsid w:val="00686145"/>
    <w:rsid w:val="00686190"/>
    <w:rsid w:val="0068623D"/>
    <w:rsid w:val="00686396"/>
    <w:rsid w:val="006864E6"/>
    <w:rsid w:val="006869BD"/>
    <w:rsid w:val="00686A94"/>
    <w:rsid w:val="00686AAE"/>
    <w:rsid w:val="00686D1F"/>
    <w:rsid w:val="00686E91"/>
    <w:rsid w:val="00686EC5"/>
    <w:rsid w:val="006870E7"/>
    <w:rsid w:val="00687126"/>
    <w:rsid w:val="006873FE"/>
    <w:rsid w:val="00687420"/>
    <w:rsid w:val="0068744B"/>
    <w:rsid w:val="006874BC"/>
    <w:rsid w:val="00687652"/>
    <w:rsid w:val="00687705"/>
    <w:rsid w:val="0068770D"/>
    <w:rsid w:val="00687710"/>
    <w:rsid w:val="0068793B"/>
    <w:rsid w:val="0068799B"/>
    <w:rsid w:val="00687A20"/>
    <w:rsid w:val="00687AC0"/>
    <w:rsid w:val="00687C7D"/>
    <w:rsid w:val="00687D7D"/>
    <w:rsid w:val="00687F90"/>
    <w:rsid w:val="00687FE4"/>
    <w:rsid w:val="006901AD"/>
    <w:rsid w:val="006903C0"/>
    <w:rsid w:val="006903E6"/>
    <w:rsid w:val="006906F1"/>
    <w:rsid w:val="006907E6"/>
    <w:rsid w:val="00690C25"/>
    <w:rsid w:val="00690CA5"/>
    <w:rsid w:val="00690F13"/>
    <w:rsid w:val="00691041"/>
    <w:rsid w:val="0069131D"/>
    <w:rsid w:val="006915F1"/>
    <w:rsid w:val="006915F7"/>
    <w:rsid w:val="00691655"/>
    <w:rsid w:val="006916AC"/>
    <w:rsid w:val="006919BF"/>
    <w:rsid w:val="00691ACC"/>
    <w:rsid w:val="00691C40"/>
    <w:rsid w:val="00691D1B"/>
    <w:rsid w:val="00691DA9"/>
    <w:rsid w:val="00691E26"/>
    <w:rsid w:val="00691F52"/>
    <w:rsid w:val="006923FD"/>
    <w:rsid w:val="006925B0"/>
    <w:rsid w:val="006925E3"/>
    <w:rsid w:val="006926B3"/>
    <w:rsid w:val="00692749"/>
    <w:rsid w:val="006929AA"/>
    <w:rsid w:val="00692A62"/>
    <w:rsid w:val="00693066"/>
    <w:rsid w:val="006936B3"/>
    <w:rsid w:val="00693775"/>
    <w:rsid w:val="006938CC"/>
    <w:rsid w:val="006939A6"/>
    <w:rsid w:val="00693A19"/>
    <w:rsid w:val="00693EFD"/>
    <w:rsid w:val="00694076"/>
    <w:rsid w:val="006941CC"/>
    <w:rsid w:val="0069424D"/>
    <w:rsid w:val="006942C4"/>
    <w:rsid w:val="006946D9"/>
    <w:rsid w:val="00694796"/>
    <w:rsid w:val="00694A94"/>
    <w:rsid w:val="00694B25"/>
    <w:rsid w:val="00694B87"/>
    <w:rsid w:val="00694C6D"/>
    <w:rsid w:val="00694D40"/>
    <w:rsid w:val="0069531D"/>
    <w:rsid w:val="00695418"/>
    <w:rsid w:val="00695540"/>
    <w:rsid w:val="006956A8"/>
    <w:rsid w:val="0069627A"/>
    <w:rsid w:val="0069629C"/>
    <w:rsid w:val="006963E8"/>
    <w:rsid w:val="00696542"/>
    <w:rsid w:val="00696662"/>
    <w:rsid w:val="006966F3"/>
    <w:rsid w:val="006967E0"/>
    <w:rsid w:val="00696E99"/>
    <w:rsid w:val="00696F16"/>
    <w:rsid w:val="00697269"/>
    <w:rsid w:val="0069730C"/>
    <w:rsid w:val="00697573"/>
    <w:rsid w:val="006976D5"/>
    <w:rsid w:val="006976DB"/>
    <w:rsid w:val="006976E3"/>
    <w:rsid w:val="00697728"/>
    <w:rsid w:val="006977F4"/>
    <w:rsid w:val="006979EA"/>
    <w:rsid w:val="00697C55"/>
    <w:rsid w:val="00697DCF"/>
    <w:rsid w:val="00697DDC"/>
    <w:rsid w:val="006A00CC"/>
    <w:rsid w:val="006A0128"/>
    <w:rsid w:val="006A014F"/>
    <w:rsid w:val="006A01B3"/>
    <w:rsid w:val="006A02C8"/>
    <w:rsid w:val="006A02DF"/>
    <w:rsid w:val="006A0368"/>
    <w:rsid w:val="006A0506"/>
    <w:rsid w:val="006A0551"/>
    <w:rsid w:val="006A05F3"/>
    <w:rsid w:val="006A11D9"/>
    <w:rsid w:val="006A142E"/>
    <w:rsid w:val="006A147A"/>
    <w:rsid w:val="006A1489"/>
    <w:rsid w:val="006A15EA"/>
    <w:rsid w:val="006A1719"/>
    <w:rsid w:val="006A192A"/>
    <w:rsid w:val="006A19C1"/>
    <w:rsid w:val="006A19D1"/>
    <w:rsid w:val="006A1AA7"/>
    <w:rsid w:val="006A1AA8"/>
    <w:rsid w:val="006A1AE2"/>
    <w:rsid w:val="006A1AE5"/>
    <w:rsid w:val="006A1B09"/>
    <w:rsid w:val="006A1B23"/>
    <w:rsid w:val="006A1B52"/>
    <w:rsid w:val="006A1C1D"/>
    <w:rsid w:val="006A1DDD"/>
    <w:rsid w:val="006A1F2F"/>
    <w:rsid w:val="006A2141"/>
    <w:rsid w:val="006A22E9"/>
    <w:rsid w:val="006A2559"/>
    <w:rsid w:val="006A27B3"/>
    <w:rsid w:val="006A27D7"/>
    <w:rsid w:val="006A2854"/>
    <w:rsid w:val="006A2979"/>
    <w:rsid w:val="006A29CD"/>
    <w:rsid w:val="006A2BC6"/>
    <w:rsid w:val="006A2C8C"/>
    <w:rsid w:val="006A2CEE"/>
    <w:rsid w:val="006A2CFD"/>
    <w:rsid w:val="006A2DC4"/>
    <w:rsid w:val="006A2FA8"/>
    <w:rsid w:val="006A304E"/>
    <w:rsid w:val="006A30A4"/>
    <w:rsid w:val="006A35AF"/>
    <w:rsid w:val="006A43AD"/>
    <w:rsid w:val="006A444D"/>
    <w:rsid w:val="006A4462"/>
    <w:rsid w:val="006A45E2"/>
    <w:rsid w:val="006A4637"/>
    <w:rsid w:val="006A4763"/>
    <w:rsid w:val="006A48B7"/>
    <w:rsid w:val="006A4A5C"/>
    <w:rsid w:val="006A4ADE"/>
    <w:rsid w:val="006A4B48"/>
    <w:rsid w:val="006A4C69"/>
    <w:rsid w:val="006A4DFD"/>
    <w:rsid w:val="006A503F"/>
    <w:rsid w:val="006A50A2"/>
    <w:rsid w:val="006A514F"/>
    <w:rsid w:val="006A53DB"/>
    <w:rsid w:val="006A53EA"/>
    <w:rsid w:val="006A55C9"/>
    <w:rsid w:val="006A5667"/>
    <w:rsid w:val="006A5690"/>
    <w:rsid w:val="006A581E"/>
    <w:rsid w:val="006A58D5"/>
    <w:rsid w:val="006A5B76"/>
    <w:rsid w:val="006A5D1F"/>
    <w:rsid w:val="006A5DAC"/>
    <w:rsid w:val="006A6038"/>
    <w:rsid w:val="006A62CE"/>
    <w:rsid w:val="006A63F4"/>
    <w:rsid w:val="006A64F3"/>
    <w:rsid w:val="006A6809"/>
    <w:rsid w:val="006A680C"/>
    <w:rsid w:val="006A686C"/>
    <w:rsid w:val="006A687E"/>
    <w:rsid w:val="006A6C4D"/>
    <w:rsid w:val="006A6D00"/>
    <w:rsid w:val="006A6D71"/>
    <w:rsid w:val="006A6E2B"/>
    <w:rsid w:val="006A6EA2"/>
    <w:rsid w:val="006A6EBD"/>
    <w:rsid w:val="006A7299"/>
    <w:rsid w:val="006A77E8"/>
    <w:rsid w:val="006A7A8A"/>
    <w:rsid w:val="006A7CBF"/>
    <w:rsid w:val="006A7EB6"/>
    <w:rsid w:val="006B0150"/>
    <w:rsid w:val="006B0197"/>
    <w:rsid w:val="006B0295"/>
    <w:rsid w:val="006B03F8"/>
    <w:rsid w:val="006B0474"/>
    <w:rsid w:val="006B05F0"/>
    <w:rsid w:val="006B07BF"/>
    <w:rsid w:val="006B0E00"/>
    <w:rsid w:val="006B11BF"/>
    <w:rsid w:val="006B1323"/>
    <w:rsid w:val="006B1605"/>
    <w:rsid w:val="006B16ED"/>
    <w:rsid w:val="006B17DD"/>
    <w:rsid w:val="006B188D"/>
    <w:rsid w:val="006B1A90"/>
    <w:rsid w:val="006B1ACA"/>
    <w:rsid w:val="006B1B4A"/>
    <w:rsid w:val="006B1D80"/>
    <w:rsid w:val="006B1D9B"/>
    <w:rsid w:val="006B1F75"/>
    <w:rsid w:val="006B217C"/>
    <w:rsid w:val="006B2258"/>
    <w:rsid w:val="006B23B4"/>
    <w:rsid w:val="006B2778"/>
    <w:rsid w:val="006B2A72"/>
    <w:rsid w:val="006B2D23"/>
    <w:rsid w:val="006B3048"/>
    <w:rsid w:val="006B307F"/>
    <w:rsid w:val="006B3101"/>
    <w:rsid w:val="006B3183"/>
    <w:rsid w:val="006B34DD"/>
    <w:rsid w:val="006B3827"/>
    <w:rsid w:val="006B3978"/>
    <w:rsid w:val="006B3D30"/>
    <w:rsid w:val="006B3D46"/>
    <w:rsid w:val="006B3D9B"/>
    <w:rsid w:val="006B3E05"/>
    <w:rsid w:val="006B3FA5"/>
    <w:rsid w:val="006B40F4"/>
    <w:rsid w:val="006B42EF"/>
    <w:rsid w:val="006B4511"/>
    <w:rsid w:val="006B475A"/>
    <w:rsid w:val="006B4A1F"/>
    <w:rsid w:val="006B4A74"/>
    <w:rsid w:val="006B4F00"/>
    <w:rsid w:val="006B503E"/>
    <w:rsid w:val="006B5242"/>
    <w:rsid w:val="006B5260"/>
    <w:rsid w:val="006B53DC"/>
    <w:rsid w:val="006B555A"/>
    <w:rsid w:val="006B55A9"/>
    <w:rsid w:val="006B5720"/>
    <w:rsid w:val="006B5856"/>
    <w:rsid w:val="006B5862"/>
    <w:rsid w:val="006B5920"/>
    <w:rsid w:val="006B5E29"/>
    <w:rsid w:val="006B5EBC"/>
    <w:rsid w:val="006B5FD3"/>
    <w:rsid w:val="006B631F"/>
    <w:rsid w:val="006B635C"/>
    <w:rsid w:val="006B6605"/>
    <w:rsid w:val="006B678D"/>
    <w:rsid w:val="006B6932"/>
    <w:rsid w:val="006B69E1"/>
    <w:rsid w:val="006B69FE"/>
    <w:rsid w:val="006B6C42"/>
    <w:rsid w:val="006B6C60"/>
    <w:rsid w:val="006B6D3D"/>
    <w:rsid w:val="006B6E44"/>
    <w:rsid w:val="006B7002"/>
    <w:rsid w:val="006B72A2"/>
    <w:rsid w:val="006B72FC"/>
    <w:rsid w:val="006B767B"/>
    <w:rsid w:val="006B78D1"/>
    <w:rsid w:val="006B790B"/>
    <w:rsid w:val="006B7912"/>
    <w:rsid w:val="006B7A9B"/>
    <w:rsid w:val="006B7B1C"/>
    <w:rsid w:val="006B7F6C"/>
    <w:rsid w:val="006B7F9D"/>
    <w:rsid w:val="006C0170"/>
    <w:rsid w:val="006C01C4"/>
    <w:rsid w:val="006C025E"/>
    <w:rsid w:val="006C0294"/>
    <w:rsid w:val="006C0416"/>
    <w:rsid w:val="006C04BD"/>
    <w:rsid w:val="006C0512"/>
    <w:rsid w:val="006C07D8"/>
    <w:rsid w:val="006C0955"/>
    <w:rsid w:val="006C0A49"/>
    <w:rsid w:val="006C0A74"/>
    <w:rsid w:val="006C0C9B"/>
    <w:rsid w:val="006C0E6F"/>
    <w:rsid w:val="006C0F4F"/>
    <w:rsid w:val="006C1130"/>
    <w:rsid w:val="006C127F"/>
    <w:rsid w:val="006C1A2D"/>
    <w:rsid w:val="006C1E09"/>
    <w:rsid w:val="006C1E4E"/>
    <w:rsid w:val="006C1EBF"/>
    <w:rsid w:val="006C1F89"/>
    <w:rsid w:val="006C254E"/>
    <w:rsid w:val="006C2823"/>
    <w:rsid w:val="006C28D9"/>
    <w:rsid w:val="006C2923"/>
    <w:rsid w:val="006C2CE4"/>
    <w:rsid w:val="006C2F6F"/>
    <w:rsid w:val="006C32AA"/>
    <w:rsid w:val="006C358C"/>
    <w:rsid w:val="006C3746"/>
    <w:rsid w:val="006C37B2"/>
    <w:rsid w:val="006C37B3"/>
    <w:rsid w:val="006C3859"/>
    <w:rsid w:val="006C3960"/>
    <w:rsid w:val="006C3A0B"/>
    <w:rsid w:val="006C3ACD"/>
    <w:rsid w:val="006C3B6D"/>
    <w:rsid w:val="006C3FCB"/>
    <w:rsid w:val="006C40B2"/>
    <w:rsid w:val="006C41CB"/>
    <w:rsid w:val="006C4321"/>
    <w:rsid w:val="006C43F0"/>
    <w:rsid w:val="006C4712"/>
    <w:rsid w:val="006C47FC"/>
    <w:rsid w:val="006C4A2D"/>
    <w:rsid w:val="006C4CF0"/>
    <w:rsid w:val="006C4D85"/>
    <w:rsid w:val="006C4EFB"/>
    <w:rsid w:val="006C4F52"/>
    <w:rsid w:val="006C5254"/>
    <w:rsid w:val="006C55B4"/>
    <w:rsid w:val="006C563A"/>
    <w:rsid w:val="006C563C"/>
    <w:rsid w:val="006C59CA"/>
    <w:rsid w:val="006C5E7A"/>
    <w:rsid w:val="006C6129"/>
    <w:rsid w:val="006C62CC"/>
    <w:rsid w:val="006C6321"/>
    <w:rsid w:val="006C632D"/>
    <w:rsid w:val="006C6386"/>
    <w:rsid w:val="006C65ED"/>
    <w:rsid w:val="006C6A2D"/>
    <w:rsid w:val="006C6C44"/>
    <w:rsid w:val="006C6D4C"/>
    <w:rsid w:val="006C6D7D"/>
    <w:rsid w:val="006C6D8A"/>
    <w:rsid w:val="006C6E25"/>
    <w:rsid w:val="006C6E81"/>
    <w:rsid w:val="006C6FB9"/>
    <w:rsid w:val="006C7089"/>
    <w:rsid w:val="006C70F3"/>
    <w:rsid w:val="006C7337"/>
    <w:rsid w:val="006C7833"/>
    <w:rsid w:val="006C793E"/>
    <w:rsid w:val="006C7A87"/>
    <w:rsid w:val="006C7E7E"/>
    <w:rsid w:val="006D033D"/>
    <w:rsid w:val="006D03C3"/>
    <w:rsid w:val="006D07BD"/>
    <w:rsid w:val="006D0A1B"/>
    <w:rsid w:val="006D0AD3"/>
    <w:rsid w:val="006D0BB3"/>
    <w:rsid w:val="006D0F5B"/>
    <w:rsid w:val="006D114D"/>
    <w:rsid w:val="006D131E"/>
    <w:rsid w:val="006D13B7"/>
    <w:rsid w:val="006D1453"/>
    <w:rsid w:val="006D1843"/>
    <w:rsid w:val="006D1A08"/>
    <w:rsid w:val="006D1A7D"/>
    <w:rsid w:val="006D1D3A"/>
    <w:rsid w:val="006D1D6A"/>
    <w:rsid w:val="006D1DA2"/>
    <w:rsid w:val="006D2164"/>
    <w:rsid w:val="006D2419"/>
    <w:rsid w:val="006D243D"/>
    <w:rsid w:val="006D258B"/>
    <w:rsid w:val="006D2678"/>
    <w:rsid w:val="006D2735"/>
    <w:rsid w:val="006D2749"/>
    <w:rsid w:val="006D2875"/>
    <w:rsid w:val="006D2973"/>
    <w:rsid w:val="006D2BBE"/>
    <w:rsid w:val="006D2D9C"/>
    <w:rsid w:val="006D3242"/>
    <w:rsid w:val="006D326A"/>
    <w:rsid w:val="006D3281"/>
    <w:rsid w:val="006D3308"/>
    <w:rsid w:val="006D3399"/>
    <w:rsid w:val="006D33E6"/>
    <w:rsid w:val="006D3A9D"/>
    <w:rsid w:val="006D3D63"/>
    <w:rsid w:val="006D3F26"/>
    <w:rsid w:val="006D409D"/>
    <w:rsid w:val="006D42E4"/>
    <w:rsid w:val="006D4305"/>
    <w:rsid w:val="006D435A"/>
    <w:rsid w:val="006D448B"/>
    <w:rsid w:val="006D44F2"/>
    <w:rsid w:val="006D4643"/>
    <w:rsid w:val="006D475C"/>
    <w:rsid w:val="006D4B53"/>
    <w:rsid w:val="006D4D04"/>
    <w:rsid w:val="006D4E4F"/>
    <w:rsid w:val="006D534E"/>
    <w:rsid w:val="006D53B9"/>
    <w:rsid w:val="006D5623"/>
    <w:rsid w:val="006D5656"/>
    <w:rsid w:val="006D585D"/>
    <w:rsid w:val="006D5ABD"/>
    <w:rsid w:val="006D5C3E"/>
    <w:rsid w:val="006D63A6"/>
    <w:rsid w:val="006D64B8"/>
    <w:rsid w:val="006D64C6"/>
    <w:rsid w:val="006D6628"/>
    <w:rsid w:val="006D666E"/>
    <w:rsid w:val="006D669C"/>
    <w:rsid w:val="006D682A"/>
    <w:rsid w:val="006D688E"/>
    <w:rsid w:val="006D6895"/>
    <w:rsid w:val="006D68E2"/>
    <w:rsid w:val="006D6ADC"/>
    <w:rsid w:val="006D6BD1"/>
    <w:rsid w:val="006D6C4A"/>
    <w:rsid w:val="006D70EE"/>
    <w:rsid w:val="006D72C4"/>
    <w:rsid w:val="006D73B4"/>
    <w:rsid w:val="006D7590"/>
    <w:rsid w:val="006D7733"/>
    <w:rsid w:val="006D78F2"/>
    <w:rsid w:val="006D7CA0"/>
    <w:rsid w:val="006D7E37"/>
    <w:rsid w:val="006D7F91"/>
    <w:rsid w:val="006E008D"/>
    <w:rsid w:val="006E0188"/>
    <w:rsid w:val="006E032A"/>
    <w:rsid w:val="006E05AC"/>
    <w:rsid w:val="006E0868"/>
    <w:rsid w:val="006E0933"/>
    <w:rsid w:val="006E0B57"/>
    <w:rsid w:val="006E0DA8"/>
    <w:rsid w:val="006E0DAA"/>
    <w:rsid w:val="006E0E5E"/>
    <w:rsid w:val="006E0FB9"/>
    <w:rsid w:val="006E1055"/>
    <w:rsid w:val="006E146D"/>
    <w:rsid w:val="006E146E"/>
    <w:rsid w:val="006E149B"/>
    <w:rsid w:val="006E16CD"/>
    <w:rsid w:val="006E1791"/>
    <w:rsid w:val="006E1834"/>
    <w:rsid w:val="006E186B"/>
    <w:rsid w:val="006E1881"/>
    <w:rsid w:val="006E1B0C"/>
    <w:rsid w:val="006E1CB5"/>
    <w:rsid w:val="006E1CCC"/>
    <w:rsid w:val="006E1D91"/>
    <w:rsid w:val="006E2094"/>
    <w:rsid w:val="006E20F9"/>
    <w:rsid w:val="006E216D"/>
    <w:rsid w:val="006E272D"/>
    <w:rsid w:val="006E28D9"/>
    <w:rsid w:val="006E29C2"/>
    <w:rsid w:val="006E2AB2"/>
    <w:rsid w:val="006E2EF3"/>
    <w:rsid w:val="006E2F23"/>
    <w:rsid w:val="006E2FC9"/>
    <w:rsid w:val="006E313E"/>
    <w:rsid w:val="006E3178"/>
    <w:rsid w:val="006E335F"/>
    <w:rsid w:val="006E34BE"/>
    <w:rsid w:val="006E35EE"/>
    <w:rsid w:val="006E3670"/>
    <w:rsid w:val="006E3741"/>
    <w:rsid w:val="006E3772"/>
    <w:rsid w:val="006E3843"/>
    <w:rsid w:val="006E3899"/>
    <w:rsid w:val="006E3A1C"/>
    <w:rsid w:val="006E3BDF"/>
    <w:rsid w:val="006E3BED"/>
    <w:rsid w:val="006E3C91"/>
    <w:rsid w:val="006E3CC8"/>
    <w:rsid w:val="006E3CEB"/>
    <w:rsid w:val="006E3EB9"/>
    <w:rsid w:val="006E3F4A"/>
    <w:rsid w:val="006E4067"/>
    <w:rsid w:val="006E4302"/>
    <w:rsid w:val="006E43D4"/>
    <w:rsid w:val="006E4622"/>
    <w:rsid w:val="006E466A"/>
    <w:rsid w:val="006E4772"/>
    <w:rsid w:val="006E47D2"/>
    <w:rsid w:val="006E47D8"/>
    <w:rsid w:val="006E4923"/>
    <w:rsid w:val="006E4BCB"/>
    <w:rsid w:val="006E4FE6"/>
    <w:rsid w:val="006E50F6"/>
    <w:rsid w:val="006E50FE"/>
    <w:rsid w:val="006E5319"/>
    <w:rsid w:val="006E536C"/>
    <w:rsid w:val="006E54A7"/>
    <w:rsid w:val="006E567B"/>
    <w:rsid w:val="006E56C2"/>
    <w:rsid w:val="006E5914"/>
    <w:rsid w:val="006E5979"/>
    <w:rsid w:val="006E5E51"/>
    <w:rsid w:val="006E5F3A"/>
    <w:rsid w:val="006E6022"/>
    <w:rsid w:val="006E6469"/>
    <w:rsid w:val="006E6522"/>
    <w:rsid w:val="006E6732"/>
    <w:rsid w:val="006E67F9"/>
    <w:rsid w:val="006E697B"/>
    <w:rsid w:val="006E69EF"/>
    <w:rsid w:val="006E6AA7"/>
    <w:rsid w:val="006E6B53"/>
    <w:rsid w:val="006E6BAC"/>
    <w:rsid w:val="006E6D56"/>
    <w:rsid w:val="006E6E63"/>
    <w:rsid w:val="006E6EA3"/>
    <w:rsid w:val="006E6F8E"/>
    <w:rsid w:val="006E7239"/>
    <w:rsid w:val="006E726C"/>
    <w:rsid w:val="006E740C"/>
    <w:rsid w:val="006E75BB"/>
    <w:rsid w:val="006E7682"/>
    <w:rsid w:val="006E773E"/>
    <w:rsid w:val="006E7759"/>
    <w:rsid w:val="006E77F6"/>
    <w:rsid w:val="006E7865"/>
    <w:rsid w:val="006E793D"/>
    <w:rsid w:val="006E79EE"/>
    <w:rsid w:val="006E7ADB"/>
    <w:rsid w:val="006E7ADF"/>
    <w:rsid w:val="006E7B8D"/>
    <w:rsid w:val="006E7D42"/>
    <w:rsid w:val="006E7D68"/>
    <w:rsid w:val="006E7E53"/>
    <w:rsid w:val="006E7F29"/>
    <w:rsid w:val="006F0022"/>
    <w:rsid w:val="006F015B"/>
    <w:rsid w:val="006F0488"/>
    <w:rsid w:val="006F0669"/>
    <w:rsid w:val="006F076D"/>
    <w:rsid w:val="006F0828"/>
    <w:rsid w:val="006F08F7"/>
    <w:rsid w:val="006F0A88"/>
    <w:rsid w:val="006F0B89"/>
    <w:rsid w:val="006F0C4C"/>
    <w:rsid w:val="006F0C81"/>
    <w:rsid w:val="006F0FEF"/>
    <w:rsid w:val="006F117D"/>
    <w:rsid w:val="006F1294"/>
    <w:rsid w:val="006F1510"/>
    <w:rsid w:val="006F1597"/>
    <w:rsid w:val="006F15ED"/>
    <w:rsid w:val="006F1782"/>
    <w:rsid w:val="006F1A29"/>
    <w:rsid w:val="006F1A9E"/>
    <w:rsid w:val="006F1EBC"/>
    <w:rsid w:val="006F205A"/>
    <w:rsid w:val="006F2128"/>
    <w:rsid w:val="006F219D"/>
    <w:rsid w:val="006F221E"/>
    <w:rsid w:val="006F23C3"/>
    <w:rsid w:val="006F2958"/>
    <w:rsid w:val="006F2962"/>
    <w:rsid w:val="006F2975"/>
    <w:rsid w:val="006F2981"/>
    <w:rsid w:val="006F2CCB"/>
    <w:rsid w:val="006F2D7D"/>
    <w:rsid w:val="006F2E1A"/>
    <w:rsid w:val="006F2E89"/>
    <w:rsid w:val="006F3119"/>
    <w:rsid w:val="006F321B"/>
    <w:rsid w:val="006F34BB"/>
    <w:rsid w:val="006F35CE"/>
    <w:rsid w:val="006F3630"/>
    <w:rsid w:val="006F371F"/>
    <w:rsid w:val="006F376B"/>
    <w:rsid w:val="006F3B1C"/>
    <w:rsid w:val="006F3B38"/>
    <w:rsid w:val="006F3F23"/>
    <w:rsid w:val="006F440F"/>
    <w:rsid w:val="006F4857"/>
    <w:rsid w:val="006F4D22"/>
    <w:rsid w:val="006F4FEE"/>
    <w:rsid w:val="006F5040"/>
    <w:rsid w:val="006F5103"/>
    <w:rsid w:val="006F5135"/>
    <w:rsid w:val="006F5142"/>
    <w:rsid w:val="006F5418"/>
    <w:rsid w:val="006F54D3"/>
    <w:rsid w:val="006F55BD"/>
    <w:rsid w:val="006F5885"/>
    <w:rsid w:val="006F5A36"/>
    <w:rsid w:val="006F6100"/>
    <w:rsid w:val="006F613F"/>
    <w:rsid w:val="006F6157"/>
    <w:rsid w:val="006F62D8"/>
    <w:rsid w:val="006F63C2"/>
    <w:rsid w:val="006F63D1"/>
    <w:rsid w:val="006F63E9"/>
    <w:rsid w:val="006F6448"/>
    <w:rsid w:val="006F654E"/>
    <w:rsid w:val="006F66F5"/>
    <w:rsid w:val="006F6827"/>
    <w:rsid w:val="006F682D"/>
    <w:rsid w:val="006F69E9"/>
    <w:rsid w:val="006F6A4F"/>
    <w:rsid w:val="006F6AFE"/>
    <w:rsid w:val="006F6B3C"/>
    <w:rsid w:val="006F6C02"/>
    <w:rsid w:val="006F6C8F"/>
    <w:rsid w:val="006F6DD0"/>
    <w:rsid w:val="006F6F85"/>
    <w:rsid w:val="006F6F91"/>
    <w:rsid w:val="006F70AA"/>
    <w:rsid w:val="006F72F6"/>
    <w:rsid w:val="006F730C"/>
    <w:rsid w:val="006F74A0"/>
    <w:rsid w:val="006F786E"/>
    <w:rsid w:val="006F7996"/>
    <w:rsid w:val="006F7A0C"/>
    <w:rsid w:val="006F7A8C"/>
    <w:rsid w:val="006F7BC8"/>
    <w:rsid w:val="006F7DB5"/>
    <w:rsid w:val="006F7ED8"/>
    <w:rsid w:val="006F7ED9"/>
    <w:rsid w:val="007007B6"/>
    <w:rsid w:val="00700994"/>
    <w:rsid w:val="007009F4"/>
    <w:rsid w:val="00700D8C"/>
    <w:rsid w:val="00700EA7"/>
    <w:rsid w:val="00701087"/>
    <w:rsid w:val="007012B3"/>
    <w:rsid w:val="00701306"/>
    <w:rsid w:val="007013BF"/>
    <w:rsid w:val="00701683"/>
    <w:rsid w:val="0070202F"/>
    <w:rsid w:val="00702274"/>
    <w:rsid w:val="00702294"/>
    <w:rsid w:val="00702307"/>
    <w:rsid w:val="007024C3"/>
    <w:rsid w:val="00702858"/>
    <w:rsid w:val="00702865"/>
    <w:rsid w:val="00702C0C"/>
    <w:rsid w:val="00702EE1"/>
    <w:rsid w:val="00702F5E"/>
    <w:rsid w:val="0070308B"/>
    <w:rsid w:val="00703199"/>
    <w:rsid w:val="0070338E"/>
    <w:rsid w:val="00703822"/>
    <w:rsid w:val="00703998"/>
    <w:rsid w:val="00703A05"/>
    <w:rsid w:val="00703BF8"/>
    <w:rsid w:val="00703C58"/>
    <w:rsid w:val="0070405B"/>
    <w:rsid w:val="00704071"/>
    <w:rsid w:val="007040E1"/>
    <w:rsid w:val="007041A9"/>
    <w:rsid w:val="00704211"/>
    <w:rsid w:val="007044B1"/>
    <w:rsid w:val="0070468F"/>
    <w:rsid w:val="00704840"/>
    <w:rsid w:val="00704A71"/>
    <w:rsid w:val="00704AD5"/>
    <w:rsid w:val="00704B02"/>
    <w:rsid w:val="00704B0D"/>
    <w:rsid w:val="00704CA4"/>
    <w:rsid w:val="00704D01"/>
    <w:rsid w:val="00704D65"/>
    <w:rsid w:val="00704DB4"/>
    <w:rsid w:val="00704ECF"/>
    <w:rsid w:val="00705397"/>
    <w:rsid w:val="00705525"/>
    <w:rsid w:val="007058A7"/>
    <w:rsid w:val="00705CA8"/>
    <w:rsid w:val="00705D33"/>
    <w:rsid w:val="00705FA3"/>
    <w:rsid w:val="00705FC4"/>
    <w:rsid w:val="007060BF"/>
    <w:rsid w:val="007062C0"/>
    <w:rsid w:val="00706374"/>
    <w:rsid w:val="007063DE"/>
    <w:rsid w:val="00706462"/>
    <w:rsid w:val="0070680F"/>
    <w:rsid w:val="00706976"/>
    <w:rsid w:val="007069B5"/>
    <w:rsid w:val="007069F4"/>
    <w:rsid w:val="00706B77"/>
    <w:rsid w:val="00706EC5"/>
    <w:rsid w:val="0070701A"/>
    <w:rsid w:val="00707205"/>
    <w:rsid w:val="0070734E"/>
    <w:rsid w:val="007074E2"/>
    <w:rsid w:val="0070754B"/>
    <w:rsid w:val="00707618"/>
    <w:rsid w:val="00707623"/>
    <w:rsid w:val="007079C1"/>
    <w:rsid w:val="00707AAE"/>
    <w:rsid w:val="00707C19"/>
    <w:rsid w:val="007100EF"/>
    <w:rsid w:val="007106CC"/>
    <w:rsid w:val="007108AD"/>
    <w:rsid w:val="00710D18"/>
    <w:rsid w:val="00710DA3"/>
    <w:rsid w:val="00710DD0"/>
    <w:rsid w:val="00710E1F"/>
    <w:rsid w:val="00710E78"/>
    <w:rsid w:val="00710EFC"/>
    <w:rsid w:val="00710F10"/>
    <w:rsid w:val="007111BF"/>
    <w:rsid w:val="00711311"/>
    <w:rsid w:val="00711647"/>
    <w:rsid w:val="0071167F"/>
    <w:rsid w:val="00711755"/>
    <w:rsid w:val="007117C5"/>
    <w:rsid w:val="00711839"/>
    <w:rsid w:val="007118A0"/>
    <w:rsid w:val="00711901"/>
    <w:rsid w:val="00711A8A"/>
    <w:rsid w:val="00711BED"/>
    <w:rsid w:val="00711F8A"/>
    <w:rsid w:val="00711FEF"/>
    <w:rsid w:val="00712207"/>
    <w:rsid w:val="007122D7"/>
    <w:rsid w:val="007126A7"/>
    <w:rsid w:val="007126BB"/>
    <w:rsid w:val="00712769"/>
    <w:rsid w:val="00712898"/>
    <w:rsid w:val="00712A0D"/>
    <w:rsid w:val="00712D00"/>
    <w:rsid w:val="00712E01"/>
    <w:rsid w:val="00712E09"/>
    <w:rsid w:val="00712F76"/>
    <w:rsid w:val="0071316E"/>
    <w:rsid w:val="007131A3"/>
    <w:rsid w:val="007132E5"/>
    <w:rsid w:val="0071331A"/>
    <w:rsid w:val="0071335A"/>
    <w:rsid w:val="00713474"/>
    <w:rsid w:val="00713693"/>
    <w:rsid w:val="0071374B"/>
    <w:rsid w:val="0071376E"/>
    <w:rsid w:val="0071380B"/>
    <w:rsid w:val="00713931"/>
    <w:rsid w:val="00713D48"/>
    <w:rsid w:val="00713E28"/>
    <w:rsid w:val="00713EA4"/>
    <w:rsid w:val="00713EAD"/>
    <w:rsid w:val="00713EFB"/>
    <w:rsid w:val="00713F2D"/>
    <w:rsid w:val="00713FB8"/>
    <w:rsid w:val="0071408D"/>
    <w:rsid w:val="00714199"/>
    <w:rsid w:val="0071421D"/>
    <w:rsid w:val="007145DB"/>
    <w:rsid w:val="007146C1"/>
    <w:rsid w:val="0071495F"/>
    <w:rsid w:val="00714A0E"/>
    <w:rsid w:val="00714F22"/>
    <w:rsid w:val="0071528A"/>
    <w:rsid w:val="007153D8"/>
    <w:rsid w:val="00715443"/>
    <w:rsid w:val="007155C7"/>
    <w:rsid w:val="00715677"/>
    <w:rsid w:val="00715843"/>
    <w:rsid w:val="007158E2"/>
    <w:rsid w:val="00715A82"/>
    <w:rsid w:val="00715B63"/>
    <w:rsid w:val="00715D7F"/>
    <w:rsid w:val="00715D82"/>
    <w:rsid w:val="00715F5F"/>
    <w:rsid w:val="00716049"/>
    <w:rsid w:val="00716092"/>
    <w:rsid w:val="007161D6"/>
    <w:rsid w:val="007162CC"/>
    <w:rsid w:val="00716364"/>
    <w:rsid w:val="007164CE"/>
    <w:rsid w:val="007165EF"/>
    <w:rsid w:val="00716761"/>
    <w:rsid w:val="00716A57"/>
    <w:rsid w:val="00716A76"/>
    <w:rsid w:val="00716DB4"/>
    <w:rsid w:val="00717145"/>
    <w:rsid w:val="007171A2"/>
    <w:rsid w:val="007171DF"/>
    <w:rsid w:val="0071728D"/>
    <w:rsid w:val="007173B3"/>
    <w:rsid w:val="00717451"/>
    <w:rsid w:val="0071780B"/>
    <w:rsid w:val="0071788D"/>
    <w:rsid w:val="00717951"/>
    <w:rsid w:val="00717959"/>
    <w:rsid w:val="00717A10"/>
    <w:rsid w:val="00717C02"/>
    <w:rsid w:val="00717CC8"/>
    <w:rsid w:val="00717D51"/>
    <w:rsid w:val="00717E5D"/>
    <w:rsid w:val="007201A1"/>
    <w:rsid w:val="007201EF"/>
    <w:rsid w:val="00720217"/>
    <w:rsid w:val="00720301"/>
    <w:rsid w:val="007203B4"/>
    <w:rsid w:val="007203BC"/>
    <w:rsid w:val="00720816"/>
    <w:rsid w:val="00720A77"/>
    <w:rsid w:val="00720CA3"/>
    <w:rsid w:val="007210A5"/>
    <w:rsid w:val="007211CA"/>
    <w:rsid w:val="00721242"/>
    <w:rsid w:val="00721591"/>
    <w:rsid w:val="007217E4"/>
    <w:rsid w:val="00721994"/>
    <w:rsid w:val="00721DAA"/>
    <w:rsid w:val="00721ED0"/>
    <w:rsid w:val="00721F19"/>
    <w:rsid w:val="00722011"/>
    <w:rsid w:val="00722091"/>
    <w:rsid w:val="007221E7"/>
    <w:rsid w:val="0072228F"/>
    <w:rsid w:val="007225BE"/>
    <w:rsid w:val="007225C5"/>
    <w:rsid w:val="007227A0"/>
    <w:rsid w:val="00722814"/>
    <w:rsid w:val="007228B8"/>
    <w:rsid w:val="0072290F"/>
    <w:rsid w:val="00722F20"/>
    <w:rsid w:val="00723016"/>
    <w:rsid w:val="0072327E"/>
    <w:rsid w:val="007232AD"/>
    <w:rsid w:val="0072352C"/>
    <w:rsid w:val="007235F6"/>
    <w:rsid w:val="00723709"/>
    <w:rsid w:val="0072376D"/>
    <w:rsid w:val="007237A7"/>
    <w:rsid w:val="00723829"/>
    <w:rsid w:val="007239ED"/>
    <w:rsid w:val="00723CA1"/>
    <w:rsid w:val="00723CBF"/>
    <w:rsid w:val="00723D00"/>
    <w:rsid w:val="00723F6E"/>
    <w:rsid w:val="0072426B"/>
    <w:rsid w:val="007242FA"/>
    <w:rsid w:val="0072439A"/>
    <w:rsid w:val="0072448C"/>
    <w:rsid w:val="007245BD"/>
    <w:rsid w:val="00724672"/>
    <w:rsid w:val="00724678"/>
    <w:rsid w:val="007246C0"/>
    <w:rsid w:val="0072471E"/>
    <w:rsid w:val="00724721"/>
    <w:rsid w:val="007248B5"/>
    <w:rsid w:val="00724975"/>
    <w:rsid w:val="00724C33"/>
    <w:rsid w:val="00724C5B"/>
    <w:rsid w:val="00724CAA"/>
    <w:rsid w:val="00724D7D"/>
    <w:rsid w:val="00724DFD"/>
    <w:rsid w:val="00724EC6"/>
    <w:rsid w:val="00724FD3"/>
    <w:rsid w:val="00725016"/>
    <w:rsid w:val="00725210"/>
    <w:rsid w:val="00725733"/>
    <w:rsid w:val="00725770"/>
    <w:rsid w:val="00725857"/>
    <w:rsid w:val="00725D7A"/>
    <w:rsid w:val="00725E55"/>
    <w:rsid w:val="0072617E"/>
    <w:rsid w:val="007261AB"/>
    <w:rsid w:val="00726222"/>
    <w:rsid w:val="00726580"/>
    <w:rsid w:val="0072665C"/>
    <w:rsid w:val="00726857"/>
    <w:rsid w:val="00726919"/>
    <w:rsid w:val="00726C41"/>
    <w:rsid w:val="00726DD8"/>
    <w:rsid w:val="00726E03"/>
    <w:rsid w:val="00726E12"/>
    <w:rsid w:val="00726EE5"/>
    <w:rsid w:val="00727455"/>
    <w:rsid w:val="007276E2"/>
    <w:rsid w:val="00727797"/>
    <w:rsid w:val="007279CD"/>
    <w:rsid w:val="00727B85"/>
    <w:rsid w:val="00727D23"/>
    <w:rsid w:val="00727D97"/>
    <w:rsid w:val="00727FAE"/>
    <w:rsid w:val="00727FC7"/>
    <w:rsid w:val="007300AB"/>
    <w:rsid w:val="00730152"/>
    <w:rsid w:val="00730205"/>
    <w:rsid w:val="00730649"/>
    <w:rsid w:val="007306A2"/>
    <w:rsid w:val="0073082F"/>
    <w:rsid w:val="00730A18"/>
    <w:rsid w:val="00730F79"/>
    <w:rsid w:val="00730FEB"/>
    <w:rsid w:val="0073111E"/>
    <w:rsid w:val="00731241"/>
    <w:rsid w:val="0073124F"/>
    <w:rsid w:val="0073127E"/>
    <w:rsid w:val="0073158E"/>
    <w:rsid w:val="00731624"/>
    <w:rsid w:val="0073188A"/>
    <w:rsid w:val="007318FD"/>
    <w:rsid w:val="00731938"/>
    <w:rsid w:val="00731948"/>
    <w:rsid w:val="00731984"/>
    <w:rsid w:val="00731B69"/>
    <w:rsid w:val="00731BEB"/>
    <w:rsid w:val="00731D61"/>
    <w:rsid w:val="00731ECD"/>
    <w:rsid w:val="007320EF"/>
    <w:rsid w:val="007321BC"/>
    <w:rsid w:val="007321FC"/>
    <w:rsid w:val="007323B9"/>
    <w:rsid w:val="00732538"/>
    <w:rsid w:val="007325F8"/>
    <w:rsid w:val="00732815"/>
    <w:rsid w:val="00732B65"/>
    <w:rsid w:val="00732C1A"/>
    <w:rsid w:val="00732C75"/>
    <w:rsid w:val="00732FAA"/>
    <w:rsid w:val="00732FAD"/>
    <w:rsid w:val="00733170"/>
    <w:rsid w:val="007331FD"/>
    <w:rsid w:val="007332B6"/>
    <w:rsid w:val="00733459"/>
    <w:rsid w:val="00733535"/>
    <w:rsid w:val="0073369C"/>
    <w:rsid w:val="007337E9"/>
    <w:rsid w:val="00733BBF"/>
    <w:rsid w:val="00733C0B"/>
    <w:rsid w:val="0073400F"/>
    <w:rsid w:val="007341E3"/>
    <w:rsid w:val="007342E1"/>
    <w:rsid w:val="0073433D"/>
    <w:rsid w:val="0073444B"/>
    <w:rsid w:val="00734668"/>
    <w:rsid w:val="00734775"/>
    <w:rsid w:val="007347A9"/>
    <w:rsid w:val="007348AE"/>
    <w:rsid w:val="007348D1"/>
    <w:rsid w:val="00734921"/>
    <w:rsid w:val="00734A74"/>
    <w:rsid w:val="00734C86"/>
    <w:rsid w:val="00734DA8"/>
    <w:rsid w:val="00734E27"/>
    <w:rsid w:val="00734EA9"/>
    <w:rsid w:val="00735007"/>
    <w:rsid w:val="00735067"/>
    <w:rsid w:val="00735083"/>
    <w:rsid w:val="00735258"/>
    <w:rsid w:val="007355C5"/>
    <w:rsid w:val="00735888"/>
    <w:rsid w:val="00735C78"/>
    <w:rsid w:val="00735F51"/>
    <w:rsid w:val="00735F55"/>
    <w:rsid w:val="00735FAF"/>
    <w:rsid w:val="00736256"/>
    <w:rsid w:val="00736614"/>
    <w:rsid w:val="0073667C"/>
    <w:rsid w:val="00736908"/>
    <w:rsid w:val="00736B7A"/>
    <w:rsid w:val="00736C3C"/>
    <w:rsid w:val="00736CBA"/>
    <w:rsid w:val="00736DBD"/>
    <w:rsid w:val="00736EF4"/>
    <w:rsid w:val="00737403"/>
    <w:rsid w:val="0073749E"/>
    <w:rsid w:val="00737708"/>
    <w:rsid w:val="0073771E"/>
    <w:rsid w:val="00737978"/>
    <w:rsid w:val="00737EAF"/>
    <w:rsid w:val="00737FAE"/>
    <w:rsid w:val="00740169"/>
    <w:rsid w:val="00740443"/>
    <w:rsid w:val="00740541"/>
    <w:rsid w:val="007405B7"/>
    <w:rsid w:val="0074078E"/>
    <w:rsid w:val="007407F0"/>
    <w:rsid w:val="00740A27"/>
    <w:rsid w:val="00740A80"/>
    <w:rsid w:val="0074103D"/>
    <w:rsid w:val="00741526"/>
    <w:rsid w:val="007416C7"/>
    <w:rsid w:val="007416D3"/>
    <w:rsid w:val="00741763"/>
    <w:rsid w:val="0074177D"/>
    <w:rsid w:val="0074185B"/>
    <w:rsid w:val="007419B6"/>
    <w:rsid w:val="00741A65"/>
    <w:rsid w:val="00741D10"/>
    <w:rsid w:val="00741FFA"/>
    <w:rsid w:val="00742006"/>
    <w:rsid w:val="00742080"/>
    <w:rsid w:val="0074224D"/>
    <w:rsid w:val="00742288"/>
    <w:rsid w:val="00742344"/>
    <w:rsid w:val="00742755"/>
    <w:rsid w:val="00742A1D"/>
    <w:rsid w:val="00742A87"/>
    <w:rsid w:val="00742B75"/>
    <w:rsid w:val="00742E19"/>
    <w:rsid w:val="00742F0D"/>
    <w:rsid w:val="00742F46"/>
    <w:rsid w:val="00742FAD"/>
    <w:rsid w:val="00743424"/>
    <w:rsid w:val="0074349D"/>
    <w:rsid w:val="007434B3"/>
    <w:rsid w:val="007435C5"/>
    <w:rsid w:val="0074384A"/>
    <w:rsid w:val="00743860"/>
    <w:rsid w:val="0074389E"/>
    <w:rsid w:val="00743902"/>
    <w:rsid w:val="0074399A"/>
    <w:rsid w:val="00743ECD"/>
    <w:rsid w:val="00743F19"/>
    <w:rsid w:val="0074405E"/>
    <w:rsid w:val="007440A3"/>
    <w:rsid w:val="00744290"/>
    <w:rsid w:val="00744321"/>
    <w:rsid w:val="007443BF"/>
    <w:rsid w:val="007446F0"/>
    <w:rsid w:val="007449C7"/>
    <w:rsid w:val="00744CB3"/>
    <w:rsid w:val="00745293"/>
    <w:rsid w:val="00745534"/>
    <w:rsid w:val="007456A9"/>
    <w:rsid w:val="007457CF"/>
    <w:rsid w:val="0074584E"/>
    <w:rsid w:val="00745916"/>
    <w:rsid w:val="00745B75"/>
    <w:rsid w:val="00745C01"/>
    <w:rsid w:val="00745CED"/>
    <w:rsid w:val="00745D11"/>
    <w:rsid w:val="00746019"/>
    <w:rsid w:val="007460B0"/>
    <w:rsid w:val="007460BE"/>
    <w:rsid w:val="007460D9"/>
    <w:rsid w:val="0074616C"/>
    <w:rsid w:val="00746320"/>
    <w:rsid w:val="00746497"/>
    <w:rsid w:val="00746619"/>
    <w:rsid w:val="0074682D"/>
    <w:rsid w:val="00746EAA"/>
    <w:rsid w:val="00746F44"/>
    <w:rsid w:val="00746F86"/>
    <w:rsid w:val="00746FED"/>
    <w:rsid w:val="00746FF7"/>
    <w:rsid w:val="007470B7"/>
    <w:rsid w:val="00747180"/>
    <w:rsid w:val="00747231"/>
    <w:rsid w:val="00747246"/>
    <w:rsid w:val="0074742A"/>
    <w:rsid w:val="007475FF"/>
    <w:rsid w:val="0074761C"/>
    <w:rsid w:val="007477DD"/>
    <w:rsid w:val="0074789B"/>
    <w:rsid w:val="00747950"/>
    <w:rsid w:val="00747AFE"/>
    <w:rsid w:val="007503DE"/>
    <w:rsid w:val="00750693"/>
    <w:rsid w:val="00750818"/>
    <w:rsid w:val="00750897"/>
    <w:rsid w:val="00750D06"/>
    <w:rsid w:val="00750D41"/>
    <w:rsid w:val="00750DCD"/>
    <w:rsid w:val="00750E04"/>
    <w:rsid w:val="00750F2C"/>
    <w:rsid w:val="00751066"/>
    <w:rsid w:val="00751114"/>
    <w:rsid w:val="0075122D"/>
    <w:rsid w:val="007512A3"/>
    <w:rsid w:val="00751330"/>
    <w:rsid w:val="007513D9"/>
    <w:rsid w:val="007516D9"/>
    <w:rsid w:val="007516DF"/>
    <w:rsid w:val="00751912"/>
    <w:rsid w:val="00751C90"/>
    <w:rsid w:val="00751CD9"/>
    <w:rsid w:val="00751D85"/>
    <w:rsid w:val="00751DB5"/>
    <w:rsid w:val="00751E30"/>
    <w:rsid w:val="00752057"/>
    <w:rsid w:val="007523C3"/>
    <w:rsid w:val="00752591"/>
    <w:rsid w:val="007528DC"/>
    <w:rsid w:val="00752A0F"/>
    <w:rsid w:val="00752A5A"/>
    <w:rsid w:val="00752B03"/>
    <w:rsid w:val="00752C77"/>
    <w:rsid w:val="00752EC1"/>
    <w:rsid w:val="00752EEE"/>
    <w:rsid w:val="00752F4D"/>
    <w:rsid w:val="00752F60"/>
    <w:rsid w:val="00752FD2"/>
    <w:rsid w:val="007530C0"/>
    <w:rsid w:val="0075317B"/>
    <w:rsid w:val="0075342C"/>
    <w:rsid w:val="007534A1"/>
    <w:rsid w:val="00753626"/>
    <w:rsid w:val="0075381D"/>
    <w:rsid w:val="007538D7"/>
    <w:rsid w:val="00753972"/>
    <w:rsid w:val="00753AE1"/>
    <w:rsid w:val="00753AE6"/>
    <w:rsid w:val="00753E3F"/>
    <w:rsid w:val="00753EB4"/>
    <w:rsid w:val="00754484"/>
    <w:rsid w:val="007545F1"/>
    <w:rsid w:val="00754975"/>
    <w:rsid w:val="00754C02"/>
    <w:rsid w:val="00754C61"/>
    <w:rsid w:val="00754DA6"/>
    <w:rsid w:val="00754E04"/>
    <w:rsid w:val="00754EBA"/>
    <w:rsid w:val="00755091"/>
    <w:rsid w:val="007551FA"/>
    <w:rsid w:val="00755271"/>
    <w:rsid w:val="007552D3"/>
    <w:rsid w:val="00755577"/>
    <w:rsid w:val="0075569D"/>
    <w:rsid w:val="00755742"/>
    <w:rsid w:val="007558C6"/>
    <w:rsid w:val="00755C6A"/>
    <w:rsid w:val="00755E61"/>
    <w:rsid w:val="00756286"/>
    <w:rsid w:val="007562C5"/>
    <w:rsid w:val="007562DB"/>
    <w:rsid w:val="007562DC"/>
    <w:rsid w:val="00756561"/>
    <w:rsid w:val="007565E4"/>
    <w:rsid w:val="007566E9"/>
    <w:rsid w:val="0075687F"/>
    <w:rsid w:val="00756A23"/>
    <w:rsid w:val="00756A31"/>
    <w:rsid w:val="00756AD4"/>
    <w:rsid w:val="007570DE"/>
    <w:rsid w:val="00757172"/>
    <w:rsid w:val="007571C2"/>
    <w:rsid w:val="007575BD"/>
    <w:rsid w:val="00757841"/>
    <w:rsid w:val="00757913"/>
    <w:rsid w:val="00757917"/>
    <w:rsid w:val="007579E0"/>
    <w:rsid w:val="00757C92"/>
    <w:rsid w:val="00757F5E"/>
    <w:rsid w:val="00760077"/>
    <w:rsid w:val="007602E8"/>
    <w:rsid w:val="007602F4"/>
    <w:rsid w:val="007603D1"/>
    <w:rsid w:val="00760442"/>
    <w:rsid w:val="0076053F"/>
    <w:rsid w:val="007605FF"/>
    <w:rsid w:val="00760618"/>
    <w:rsid w:val="007608C6"/>
    <w:rsid w:val="00760936"/>
    <w:rsid w:val="00760945"/>
    <w:rsid w:val="00760BF8"/>
    <w:rsid w:val="00760CF8"/>
    <w:rsid w:val="00760E57"/>
    <w:rsid w:val="0076126B"/>
    <w:rsid w:val="0076136F"/>
    <w:rsid w:val="00761490"/>
    <w:rsid w:val="0076155C"/>
    <w:rsid w:val="00761886"/>
    <w:rsid w:val="00761944"/>
    <w:rsid w:val="00761D94"/>
    <w:rsid w:val="007620C3"/>
    <w:rsid w:val="00762204"/>
    <w:rsid w:val="00762238"/>
    <w:rsid w:val="007623EF"/>
    <w:rsid w:val="00762792"/>
    <w:rsid w:val="007627E9"/>
    <w:rsid w:val="00762935"/>
    <w:rsid w:val="00762B6B"/>
    <w:rsid w:val="00762CE4"/>
    <w:rsid w:val="00762F0E"/>
    <w:rsid w:val="0076313B"/>
    <w:rsid w:val="007631D1"/>
    <w:rsid w:val="007637DF"/>
    <w:rsid w:val="0076386E"/>
    <w:rsid w:val="00763983"/>
    <w:rsid w:val="007639D5"/>
    <w:rsid w:val="00763AAD"/>
    <w:rsid w:val="00763D54"/>
    <w:rsid w:val="00763D61"/>
    <w:rsid w:val="00763DE5"/>
    <w:rsid w:val="007641DE"/>
    <w:rsid w:val="007642FD"/>
    <w:rsid w:val="00764559"/>
    <w:rsid w:val="007647A9"/>
    <w:rsid w:val="0076485F"/>
    <w:rsid w:val="0076498B"/>
    <w:rsid w:val="00764A26"/>
    <w:rsid w:val="00764A3C"/>
    <w:rsid w:val="00764C5E"/>
    <w:rsid w:val="00764D07"/>
    <w:rsid w:val="00764F0D"/>
    <w:rsid w:val="007650F7"/>
    <w:rsid w:val="007651FB"/>
    <w:rsid w:val="0076588D"/>
    <w:rsid w:val="00765B52"/>
    <w:rsid w:val="00765B7D"/>
    <w:rsid w:val="00765E5D"/>
    <w:rsid w:val="00765F3F"/>
    <w:rsid w:val="0076614E"/>
    <w:rsid w:val="0076698D"/>
    <w:rsid w:val="00766A37"/>
    <w:rsid w:val="00766B21"/>
    <w:rsid w:val="00766E5B"/>
    <w:rsid w:val="00766EF4"/>
    <w:rsid w:val="00766F85"/>
    <w:rsid w:val="00766FCF"/>
    <w:rsid w:val="00766FF8"/>
    <w:rsid w:val="007670B8"/>
    <w:rsid w:val="0076718C"/>
    <w:rsid w:val="00767256"/>
    <w:rsid w:val="0076733A"/>
    <w:rsid w:val="0076753A"/>
    <w:rsid w:val="0076777E"/>
    <w:rsid w:val="00767896"/>
    <w:rsid w:val="00767976"/>
    <w:rsid w:val="00767A8F"/>
    <w:rsid w:val="00767B11"/>
    <w:rsid w:val="00767B7E"/>
    <w:rsid w:val="00767BDA"/>
    <w:rsid w:val="00767C3A"/>
    <w:rsid w:val="00767CF6"/>
    <w:rsid w:val="00767F19"/>
    <w:rsid w:val="00767F51"/>
    <w:rsid w:val="0077016B"/>
    <w:rsid w:val="00770371"/>
    <w:rsid w:val="007705E1"/>
    <w:rsid w:val="0077060D"/>
    <w:rsid w:val="007706E3"/>
    <w:rsid w:val="007706E6"/>
    <w:rsid w:val="00770708"/>
    <w:rsid w:val="007707D2"/>
    <w:rsid w:val="00770C48"/>
    <w:rsid w:val="00770E05"/>
    <w:rsid w:val="00770F66"/>
    <w:rsid w:val="007711E5"/>
    <w:rsid w:val="007716DE"/>
    <w:rsid w:val="00771732"/>
    <w:rsid w:val="00771833"/>
    <w:rsid w:val="007718E5"/>
    <w:rsid w:val="0077191E"/>
    <w:rsid w:val="00771C46"/>
    <w:rsid w:val="00771CF1"/>
    <w:rsid w:val="00771F65"/>
    <w:rsid w:val="00771F74"/>
    <w:rsid w:val="00772057"/>
    <w:rsid w:val="00772186"/>
    <w:rsid w:val="007721C8"/>
    <w:rsid w:val="007722E7"/>
    <w:rsid w:val="00772C20"/>
    <w:rsid w:val="00772CBF"/>
    <w:rsid w:val="00772D31"/>
    <w:rsid w:val="00772DFD"/>
    <w:rsid w:val="00772E73"/>
    <w:rsid w:val="00772E7F"/>
    <w:rsid w:val="00773211"/>
    <w:rsid w:val="00773269"/>
    <w:rsid w:val="007737C0"/>
    <w:rsid w:val="0077386D"/>
    <w:rsid w:val="007738EF"/>
    <w:rsid w:val="00773D31"/>
    <w:rsid w:val="00773D44"/>
    <w:rsid w:val="00773F74"/>
    <w:rsid w:val="00773F77"/>
    <w:rsid w:val="00773FAE"/>
    <w:rsid w:val="007741A5"/>
    <w:rsid w:val="007741EF"/>
    <w:rsid w:val="007744FC"/>
    <w:rsid w:val="00774E07"/>
    <w:rsid w:val="00774ED5"/>
    <w:rsid w:val="00774FE1"/>
    <w:rsid w:val="00775034"/>
    <w:rsid w:val="00775066"/>
    <w:rsid w:val="00775193"/>
    <w:rsid w:val="007751B7"/>
    <w:rsid w:val="007751EF"/>
    <w:rsid w:val="007753BE"/>
    <w:rsid w:val="007754C6"/>
    <w:rsid w:val="007754FE"/>
    <w:rsid w:val="0077560E"/>
    <w:rsid w:val="00775761"/>
    <w:rsid w:val="00775AB7"/>
    <w:rsid w:val="00775B2E"/>
    <w:rsid w:val="00775B5E"/>
    <w:rsid w:val="00775D79"/>
    <w:rsid w:val="00775E5D"/>
    <w:rsid w:val="00775EF1"/>
    <w:rsid w:val="007760A4"/>
    <w:rsid w:val="007760DA"/>
    <w:rsid w:val="00776118"/>
    <w:rsid w:val="007761FC"/>
    <w:rsid w:val="0077621C"/>
    <w:rsid w:val="00776304"/>
    <w:rsid w:val="00776333"/>
    <w:rsid w:val="00776341"/>
    <w:rsid w:val="0077645D"/>
    <w:rsid w:val="007765BD"/>
    <w:rsid w:val="00776715"/>
    <w:rsid w:val="00776779"/>
    <w:rsid w:val="0077685B"/>
    <w:rsid w:val="0077692E"/>
    <w:rsid w:val="00776B23"/>
    <w:rsid w:val="00776C21"/>
    <w:rsid w:val="00776D42"/>
    <w:rsid w:val="00776FD3"/>
    <w:rsid w:val="007770A8"/>
    <w:rsid w:val="007770FC"/>
    <w:rsid w:val="007779F6"/>
    <w:rsid w:val="00777B9C"/>
    <w:rsid w:val="00777C98"/>
    <w:rsid w:val="00777CE2"/>
    <w:rsid w:val="007803BF"/>
    <w:rsid w:val="00780606"/>
    <w:rsid w:val="00780664"/>
    <w:rsid w:val="00780773"/>
    <w:rsid w:val="00780870"/>
    <w:rsid w:val="00780A7E"/>
    <w:rsid w:val="00780B0B"/>
    <w:rsid w:val="00780BD4"/>
    <w:rsid w:val="00780C76"/>
    <w:rsid w:val="00780D63"/>
    <w:rsid w:val="00781152"/>
    <w:rsid w:val="007811C0"/>
    <w:rsid w:val="0078136D"/>
    <w:rsid w:val="007813B4"/>
    <w:rsid w:val="0078172B"/>
    <w:rsid w:val="00781745"/>
    <w:rsid w:val="00781A45"/>
    <w:rsid w:val="00781ACA"/>
    <w:rsid w:val="00781AD1"/>
    <w:rsid w:val="00781BA1"/>
    <w:rsid w:val="00781F55"/>
    <w:rsid w:val="00782043"/>
    <w:rsid w:val="007820D4"/>
    <w:rsid w:val="007823DF"/>
    <w:rsid w:val="00782560"/>
    <w:rsid w:val="007827C1"/>
    <w:rsid w:val="007829C1"/>
    <w:rsid w:val="00782ACF"/>
    <w:rsid w:val="00782E17"/>
    <w:rsid w:val="007831A9"/>
    <w:rsid w:val="0078325D"/>
    <w:rsid w:val="007832D7"/>
    <w:rsid w:val="007832DF"/>
    <w:rsid w:val="00783409"/>
    <w:rsid w:val="00783462"/>
    <w:rsid w:val="007834D0"/>
    <w:rsid w:val="0078364C"/>
    <w:rsid w:val="007837A9"/>
    <w:rsid w:val="00783848"/>
    <w:rsid w:val="00783CD8"/>
    <w:rsid w:val="00783D25"/>
    <w:rsid w:val="00783D73"/>
    <w:rsid w:val="00783DD8"/>
    <w:rsid w:val="00783E76"/>
    <w:rsid w:val="00783E7A"/>
    <w:rsid w:val="00783F72"/>
    <w:rsid w:val="00784019"/>
    <w:rsid w:val="00784073"/>
    <w:rsid w:val="00784454"/>
    <w:rsid w:val="00784479"/>
    <w:rsid w:val="007846CD"/>
    <w:rsid w:val="007847F5"/>
    <w:rsid w:val="0078487E"/>
    <w:rsid w:val="007848B1"/>
    <w:rsid w:val="00784981"/>
    <w:rsid w:val="00784AC3"/>
    <w:rsid w:val="00784E81"/>
    <w:rsid w:val="007853D6"/>
    <w:rsid w:val="007854A3"/>
    <w:rsid w:val="00785533"/>
    <w:rsid w:val="00785657"/>
    <w:rsid w:val="007856C0"/>
    <w:rsid w:val="007858A7"/>
    <w:rsid w:val="00785A36"/>
    <w:rsid w:val="00785A3F"/>
    <w:rsid w:val="00785B01"/>
    <w:rsid w:val="00785C29"/>
    <w:rsid w:val="00785CF2"/>
    <w:rsid w:val="00785F5A"/>
    <w:rsid w:val="007860BD"/>
    <w:rsid w:val="0078626A"/>
    <w:rsid w:val="007862C5"/>
    <w:rsid w:val="00786448"/>
    <w:rsid w:val="007866EA"/>
    <w:rsid w:val="0078696A"/>
    <w:rsid w:val="00786B93"/>
    <w:rsid w:val="00786BFE"/>
    <w:rsid w:val="00786C5D"/>
    <w:rsid w:val="00786E79"/>
    <w:rsid w:val="00787085"/>
    <w:rsid w:val="00787173"/>
    <w:rsid w:val="0078727B"/>
    <w:rsid w:val="0078729F"/>
    <w:rsid w:val="007873D9"/>
    <w:rsid w:val="00787580"/>
    <w:rsid w:val="007875A1"/>
    <w:rsid w:val="00787668"/>
    <w:rsid w:val="007876CC"/>
    <w:rsid w:val="0078775B"/>
    <w:rsid w:val="007877BC"/>
    <w:rsid w:val="007878BA"/>
    <w:rsid w:val="0078790A"/>
    <w:rsid w:val="00787F67"/>
    <w:rsid w:val="00790013"/>
    <w:rsid w:val="00790060"/>
    <w:rsid w:val="007901A6"/>
    <w:rsid w:val="00790227"/>
    <w:rsid w:val="0079040C"/>
    <w:rsid w:val="00790739"/>
    <w:rsid w:val="00790CBA"/>
    <w:rsid w:val="007914D7"/>
    <w:rsid w:val="00791634"/>
    <w:rsid w:val="00791A66"/>
    <w:rsid w:val="00791D74"/>
    <w:rsid w:val="00792133"/>
    <w:rsid w:val="007921C1"/>
    <w:rsid w:val="007921CE"/>
    <w:rsid w:val="00792285"/>
    <w:rsid w:val="00792344"/>
    <w:rsid w:val="007928EB"/>
    <w:rsid w:val="00792968"/>
    <w:rsid w:val="00792DCB"/>
    <w:rsid w:val="00792DDE"/>
    <w:rsid w:val="00792F41"/>
    <w:rsid w:val="00793246"/>
    <w:rsid w:val="0079325C"/>
    <w:rsid w:val="007932C2"/>
    <w:rsid w:val="0079365A"/>
    <w:rsid w:val="007937AF"/>
    <w:rsid w:val="007937CD"/>
    <w:rsid w:val="0079387C"/>
    <w:rsid w:val="007939DA"/>
    <w:rsid w:val="00793AA1"/>
    <w:rsid w:val="00793AF6"/>
    <w:rsid w:val="00793B39"/>
    <w:rsid w:val="00793BF8"/>
    <w:rsid w:val="00793FA5"/>
    <w:rsid w:val="0079417B"/>
    <w:rsid w:val="0079417F"/>
    <w:rsid w:val="007941D0"/>
    <w:rsid w:val="007942AB"/>
    <w:rsid w:val="00794372"/>
    <w:rsid w:val="007943AE"/>
    <w:rsid w:val="00794492"/>
    <w:rsid w:val="007944C9"/>
    <w:rsid w:val="007947C6"/>
    <w:rsid w:val="00794C5B"/>
    <w:rsid w:val="00794DC6"/>
    <w:rsid w:val="00794FBC"/>
    <w:rsid w:val="00795091"/>
    <w:rsid w:val="00795201"/>
    <w:rsid w:val="007953DF"/>
    <w:rsid w:val="0079597A"/>
    <w:rsid w:val="00795987"/>
    <w:rsid w:val="00795C04"/>
    <w:rsid w:val="00795D46"/>
    <w:rsid w:val="00795F06"/>
    <w:rsid w:val="00795F80"/>
    <w:rsid w:val="0079601B"/>
    <w:rsid w:val="00796167"/>
    <w:rsid w:val="007961A1"/>
    <w:rsid w:val="0079648F"/>
    <w:rsid w:val="00796536"/>
    <w:rsid w:val="007965AC"/>
    <w:rsid w:val="0079678E"/>
    <w:rsid w:val="00796849"/>
    <w:rsid w:val="00796997"/>
    <w:rsid w:val="007969AD"/>
    <w:rsid w:val="00796A98"/>
    <w:rsid w:val="00796AC2"/>
    <w:rsid w:val="00796B32"/>
    <w:rsid w:val="00796C6D"/>
    <w:rsid w:val="00796CB0"/>
    <w:rsid w:val="00796CEF"/>
    <w:rsid w:val="00797001"/>
    <w:rsid w:val="00797179"/>
    <w:rsid w:val="0079722F"/>
    <w:rsid w:val="007972C8"/>
    <w:rsid w:val="007973F1"/>
    <w:rsid w:val="007974C8"/>
    <w:rsid w:val="00797741"/>
    <w:rsid w:val="007977CD"/>
    <w:rsid w:val="007979B8"/>
    <w:rsid w:val="00797B11"/>
    <w:rsid w:val="00797BA6"/>
    <w:rsid w:val="00797EA5"/>
    <w:rsid w:val="00797F4B"/>
    <w:rsid w:val="007A00DB"/>
    <w:rsid w:val="007A0144"/>
    <w:rsid w:val="007A03F1"/>
    <w:rsid w:val="007A0791"/>
    <w:rsid w:val="007A0867"/>
    <w:rsid w:val="007A0884"/>
    <w:rsid w:val="007A0E67"/>
    <w:rsid w:val="007A0F0C"/>
    <w:rsid w:val="007A10D7"/>
    <w:rsid w:val="007A11C6"/>
    <w:rsid w:val="007A1313"/>
    <w:rsid w:val="007A14CE"/>
    <w:rsid w:val="007A169D"/>
    <w:rsid w:val="007A18C1"/>
    <w:rsid w:val="007A1908"/>
    <w:rsid w:val="007A1BF8"/>
    <w:rsid w:val="007A1C6E"/>
    <w:rsid w:val="007A2286"/>
    <w:rsid w:val="007A2305"/>
    <w:rsid w:val="007A2358"/>
    <w:rsid w:val="007A2371"/>
    <w:rsid w:val="007A2485"/>
    <w:rsid w:val="007A24AC"/>
    <w:rsid w:val="007A24EC"/>
    <w:rsid w:val="007A264E"/>
    <w:rsid w:val="007A2670"/>
    <w:rsid w:val="007A26B3"/>
    <w:rsid w:val="007A26E5"/>
    <w:rsid w:val="007A27ED"/>
    <w:rsid w:val="007A29DE"/>
    <w:rsid w:val="007A2BE9"/>
    <w:rsid w:val="007A2D46"/>
    <w:rsid w:val="007A2E7E"/>
    <w:rsid w:val="007A2F07"/>
    <w:rsid w:val="007A31C7"/>
    <w:rsid w:val="007A3380"/>
    <w:rsid w:val="007A385D"/>
    <w:rsid w:val="007A3950"/>
    <w:rsid w:val="007A3A03"/>
    <w:rsid w:val="007A3C76"/>
    <w:rsid w:val="007A3D24"/>
    <w:rsid w:val="007A41E5"/>
    <w:rsid w:val="007A4278"/>
    <w:rsid w:val="007A43FE"/>
    <w:rsid w:val="007A4537"/>
    <w:rsid w:val="007A45E7"/>
    <w:rsid w:val="007A46AD"/>
    <w:rsid w:val="007A471D"/>
    <w:rsid w:val="007A4764"/>
    <w:rsid w:val="007A48EE"/>
    <w:rsid w:val="007A4A5F"/>
    <w:rsid w:val="007A4AE3"/>
    <w:rsid w:val="007A4E6F"/>
    <w:rsid w:val="007A4EFF"/>
    <w:rsid w:val="007A51A7"/>
    <w:rsid w:val="007A5400"/>
    <w:rsid w:val="007A541B"/>
    <w:rsid w:val="007A562F"/>
    <w:rsid w:val="007A5825"/>
    <w:rsid w:val="007A5C27"/>
    <w:rsid w:val="007A5CC1"/>
    <w:rsid w:val="007A5FAB"/>
    <w:rsid w:val="007A6065"/>
    <w:rsid w:val="007A6229"/>
    <w:rsid w:val="007A628C"/>
    <w:rsid w:val="007A664B"/>
    <w:rsid w:val="007A687B"/>
    <w:rsid w:val="007A69F8"/>
    <w:rsid w:val="007A6A07"/>
    <w:rsid w:val="007A6C53"/>
    <w:rsid w:val="007A6C62"/>
    <w:rsid w:val="007A6DD9"/>
    <w:rsid w:val="007A7421"/>
    <w:rsid w:val="007A7632"/>
    <w:rsid w:val="007A771F"/>
    <w:rsid w:val="007A789C"/>
    <w:rsid w:val="007A78ED"/>
    <w:rsid w:val="007A7955"/>
    <w:rsid w:val="007A7DB2"/>
    <w:rsid w:val="007A7E66"/>
    <w:rsid w:val="007A7F0E"/>
    <w:rsid w:val="007A7F1E"/>
    <w:rsid w:val="007B0027"/>
    <w:rsid w:val="007B00D1"/>
    <w:rsid w:val="007B0319"/>
    <w:rsid w:val="007B03DE"/>
    <w:rsid w:val="007B0498"/>
    <w:rsid w:val="007B0502"/>
    <w:rsid w:val="007B05D1"/>
    <w:rsid w:val="007B0870"/>
    <w:rsid w:val="007B08E5"/>
    <w:rsid w:val="007B0D1C"/>
    <w:rsid w:val="007B0EFA"/>
    <w:rsid w:val="007B101A"/>
    <w:rsid w:val="007B112B"/>
    <w:rsid w:val="007B11DA"/>
    <w:rsid w:val="007B12E4"/>
    <w:rsid w:val="007B132B"/>
    <w:rsid w:val="007B13D8"/>
    <w:rsid w:val="007B1530"/>
    <w:rsid w:val="007B174B"/>
    <w:rsid w:val="007B18F0"/>
    <w:rsid w:val="007B1922"/>
    <w:rsid w:val="007B1E8A"/>
    <w:rsid w:val="007B1F17"/>
    <w:rsid w:val="007B205C"/>
    <w:rsid w:val="007B2118"/>
    <w:rsid w:val="007B223B"/>
    <w:rsid w:val="007B2521"/>
    <w:rsid w:val="007B2553"/>
    <w:rsid w:val="007B2B6F"/>
    <w:rsid w:val="007B2C5D"/>
    <w:rsid w:val="007B2D25"/>
    <w:rsid w:val="007B2D50"/>
    <w:rsid w:val="007B2F53"/>
    <w:rsid w:val="007B3010"/>
    <w:rsid w:val="007B305F"/>
    <w:rsid w:val="007B30BA"/>
    <w:rsid w:val="007B31CC"/>
    <w:rsid w:val="007B32E1"/>
    <w:rsid w:val="007B331F"/>
    <w:rsid w:val="007B350D"/>
    <w:rsid w:val="007B3526"/>
    <w:rsid w:val="007B361A"/>
    <w:rsid w:val="007B36C1"/>
    <w:rsid w:val="007B3761"/>
    <w:rsid w:val="007B378D"/>
    <w:rsid w:val="007B39EA"/>
    <w:rsid w:val="007B3A62"/>
    <w:rsid w:val="007B3A81"/>
    <w:rsid w:val="007B3B0A"/>
    <w:rsid w:val="007B3D98"/>
    <w:rsid w:val="007B3F8A"/>
    <w:rsid w:val="007B3F9A"/>
    <w:rsid w:val="007B41EC"/>
    <w:rsid w:val="007B4255"/>
    <w:rsid w:val="007B4358"/>
    <w:rsid w:val="007B43B7"/>
    <w:rsid w:val="007B45F2"/>
    <w:rsid w:val="007B4832"/>
    <w:rsid w:val="007B48BF"/>
    <w:rsid w:val="007B4A08"/>
    <w:rsid w:val="007B4A94"/>
    <w:rsid w:val="007B4AB3"/>
    <w:rsid w:val="007B4B90"/>
    <w:rsid w:val="007B4B9E"/>
    <w:rsid w:val="007B4C6A"/>
    <w:rsid w:val="007B4D89"/>
    <w:rsid w:val="007B50DF"/>
    <w:rsid w:val="007B521B"/>
    <w:rsid w:val="007B5426"/>
    <w:rsid w:val="007B599A"/>
    <w:rsid w:val="007B5BBD"/>
    <w:rsid w:val="007B5BDF"/>
    <w:rsid w:val="007B5D58"/>
    <w:rsid w:val="007B5D90"/>
    <w:rsid w:val="007B5DE8"/>
    <w:rsid w:val="007B5F44"/>
    <w:rsid w:val="007B5F50"/>
    <w:rsid w:val="007B6334"/>
    <w:rsid w:val="007B6735"/>
    <w:rsid w:val="007B6BE0"/>
    <w:rsid w:val="007B6C1C"/>
    <w:rsid w:val="007B6E5C"/>
    <w:rsid w:val="007B70D5"/>
    <w:rsid w:val="007B7560"/>
    <w:rsid w:val="007B772A"/>
    <w:rsid w:val="007B7761"/>
    <w:rsid w:val="007B7B13"/>
    <w:rsid w:val="007B7BCA"/>
    <w:rsid w:val="007B7C2F"/>
    <w:rsid w:val="007B7E3F"/>
    <w:rsid w:val="007B7EE7"/>
    <w:rsid w:val="007B7FE8"/>
    <w:rsid w:val="007C0007"/>
    <w:rsid w:val="007C0347"/>
    <w:rsid w:val="007C0952"/>
    <w:rsid w:val="007C0BB6"/>
    <w:rsid w:val="007C0BE9"/>
    <w:rsid w:val="007C0CFA"/>
    <w:rsid w:val="007C0DA2"/>
    <w:rsid w:val="007C0E68"/>
    <w:rsid w:val="007C0ED2"/>
    <w:rsid w:val="007C0F48"/>
    <w:rsid w:val="007C1107"/>
    <w:rsid w:val="007C115B"/>
    <w:rsid w:val="007C171B"/>
    <w:rsid w:val="007C1946"/>
    <w:rsid w:val="007C1A62"/>
    <w:rsid w:val="007C1A7E"/>
    <w:rsid w:val="007C1CA0"/>
    <w:rsid w:val="007C1D06"/>
    <w:rsid w:val="007C1DFE"/>
    <w:rsid w:val="007C20A5"/>
    <w:rsid w:val="007C21DD"/>
    <w:rsid w:val="007C227F"/>
    <w:rsid w:val="007C2710"/>
    <w:rsid w:val="007C2978"/>
    <w:rsid w:val="007C29EA"/>
    <w:rsid w:val="007C2CC7"/>
    <w:rsid w:val="007C2D59"/>
    <w:rsid w:val="007C2E71"/>
    <w:rsid w:val="007C2E89"/>
    <w:rsid w:val="007C2E92"/>
    <w:rsid w:val="007C3316"/>
    <w:rsid w:val="007C3617"/>
    <w:rsid w:val="007C3698"/>
    <w:rsid w:val="007C37F3"/>
    <w:rsid w:val="007C39DB"/>
    <w:rsid w:val="007C3BF2"/>
    <w:rsid w:val="007C3C71"/>
    <w:rsid w:val="007C3E56"/>
    <w:rsid w:val="007C3EA8"/>
    <w:rsid w:val="007C3EFB"/>
    <w:rsid w:val="007C3F60"/>
    <w:rsid w:val="007C40BE"/>
    <w:rsid w:val="007C41B7"/>
    <w:rsid w:val="007C42EE"/>
    <w:rsid w:val="007C43D9"/>
    <w:rsid w:val="007C445C"/>
    <w:rsid w:val="007C44ED"/>
    <w:rsid w:val="007C45A0"/>
    <w:rsid w:val="007C4664"/>
    <w:rsid w:val="007C4691"/>
    <w:rsid w:val="007C49B6"/>
    <w:rsid w:val="007C4DC1"/>
    <w:rsid w:val="007C4F06"/>
    <w:rsid w:val="007C5047"/>
    <w:rsid w:val="007C53F8"/>
    <w:rsid w:val="007C55AC"/>
    <w:rsid w:val="007C5650"/>
    <w:rsid w:val="007C586C"/>
    <w:rsid w:val="007C5B27"/>
    <w:rsid w:val="007C5B65"/>
    <w:rsid w:val="007C5E6D"/>
    <w:rsid w:val="007C5EF8"/>
    <w:rsid w:val="007C6164"/>
    <w:rsid w:val="007C647A"/>
    <w:rsid w:val="007C672B"/>
    <w:rsid w:val="007C6748"/>
    <w:rsid w:val="007C6B0D"/>
    <w:rsid w:val="007C6E20"/>
    <w:rsid w:val="007C6FA8"/>
    <w:rsid w:val="007C70DA"/>
    <w:rsid w:val="007C712F"/>
    <w:rsid w:val="007C7233"/>
    <w:rsid w:val="007C7304"/>
    <w:rsid w:val="007C78E3"/>
    <w:rsid w:val="007C79F3"/>
    <w:rsid w:val="007C7AD6"/>
    <w:rsid w:val="007C7D9C"/>
    <w:rsid w:val="007C7E24"/>
    <w:rsid w:val="007C7F74"/>
    <w:rsid w:val="007D00AC"/>
    <w:rsid w:val="007D0205"/>
    <w:rsid w:val="007D052C"/>
    <w:rsid w:val="007D057D"/>
    <w:rsid w:val="007D061C"/>
    <w:rsid w:val="007D07D5"/>
    <w:rsid w:val="007D082D"/>
    <w:rsid w:val="007D0897"/>
    <w:rsid w:val="007D091C"/>
    <w:rsid w:val="007D0944"/>
    <w:rsid w:val="007D0A13"/>
    <w:rsid w:val="007D0A25"/>
    <w:rsid w:val="007D0B38"/>
    <w:rsid w:val="007D0C67"/>
    <w:rsid w:val="007D0C9F"/>
    <w:rsid w:val="007D0CF8"/>
    <w:rsid w:val="007D0D34"/>
    <w:rsid w:val="007D0F6F"/>
    <w:rsid w:val="007D1236"/>
    <w:rsid w:val="007D141C"/>
    <w:rsid w:val="007D144C"/>
    <w:rsid w:val="007D16D4"/>
    <w:rsid w:val="007D1D4B"/>
    <w:rsid w:val="007D1DA3"/>
    <w:rsid w:val="007D1FDD"/>
    <w:rsid w:val="007D1FEB"/>
    <w:rsid w:val="007D1FF1"/>
    <w:rsid w:val="007D2003"/>
    <w:rsid w:val="007D205C"/>
    <w:rsid w:val="007D22E1"/>
    <w:rsid w:val="007D23DB"/>
    <w:rsid w:val="007D2467"/>
    <w:rsid w:val="007D247D"/>
    <w:rsid w:val="007D269F"/>
    <w:rsid w:val="007D2A25"/>
    <w:rsid w:val="007D2AB8"/>
    <w:rsid w:val="007D3313"/>
    <w:rsid w:val="007D347C"/>
    <w:rsid w:val="007D356D"/>
    <w:rsid w:val="007D35A6"/>
    <w:rsid w:val="007D35F4"/>
    <w:rsid w:val="007D378E"/>
    <w:rsid w:val="007D38E7"/>
    <w:rsid w:val="007D3ADB"/>
    <w:rsid w:val="007D3BA1"/>
    <w:rsid w:val="007D3D34"/>
    <w:rsid w:val="007D3D6F"/>
    <w:rsid w:val="007D3FED"/>
    <w:rsid w:val="007D424D"/>
    <w:rsid w:val="007D42AA"/>
    <w:rsid w:val="007D44B8"/>
    <w:rsid w:val="007D44B9"/>
    <w:rsid w:val="007D4E53"/>
    <w:rsid w:val="007D4E6C"/>
    <w:rsid w:val="007D506B"/>
    <w:rsid w:val="007D5165"/>
    <w:rsid w:val="007D51D1"/>
    <w:rsid w:val="007D57F6"/>
    <w:rsid w:val="007D5B09"/>
    <w:rsid w:val="007D5D8B"/>
    <w:rsid w:val="007D5DBF"/>
    <w:rsid w:val="007D5E80"/>
    <w:rsid w:val="007D5F4A"/>
    <w:rsid w:val="007D60F2"/>
    <w:rsid w:val="007D626C"/>
    <w:rsid w:val="007D62CC"/>
    <w:rsid w:val="007D647F"/>
    <w:rsid w:val="007D6593"/>
    <w:rsid w:val="007D676B"/>
    <w:rsid w:val="007D68A7"/>
    <w:rsid w:val="007D6926"/>
    <w:rsid w:val="007D6943"/>
    <w:rsid w:val="007D6A1A"/>
    <w:rsid w:val="007D6D04"/>
    <w:rsid w:val="007D7010"/>
    <w:rsid w:val="007D71E9"/>
    <w:rsid w:val="007D71F1"/>
    <w:rsid w:val="007D7610"/>
    <w:rsid w:val="007D77C6"/>
    <w:rsid w:val="007D792A"/>
    <w:rsid w:val="007D7988"/>
    <w:rsid w:val="007D7D9A"/>
    <w:rsid w:val="007D7E03"/>
    <w:rsid w:val="007E06DD"/>
    <w:rsid w:val="007E080D"/>
    <w:rsid w:val="007E08C0"/>
    <w:rsid w:val="007E0A3E"/>
    <w:rsid w:val="007E0C0E"/>
    <w:rsid w:val="007E0CA3"/>
    <w:rsid w:val="007E0F82"/>
    <w:rsid w:val="007E104C"/>
    <w:rsid w:val="007E1146"/>
    <w:rsid w:val="007E1660"/>
    <w:rsid w:val="007E1688"/>
    <w:rsid w:val="007E1928"/>
    <w:rsid w:val="007E196C"/>
    <w:rsid w:val="007E19E1"/>
    <w:rsid w:val="007E1D2B"/>
    <w:rsid w:val="007E220B"/>
    <w:rsid w:val="007E2257"/>
    <w:rsid w:val="007E2417"/>
    <w:rsid w:val="007E25CD"/>
    <w:rsid w:val="007E2B10"/>
    <w:rsid w:val="007E2B1F"/>
    <w:rsid w:val="007E2CB6"/>
    <w:rsid w:val="007E2CFD"/>
    <w:rsid w:val="007E342A"/>
    <w:rsid w:val="007E354E"/>
    <w:rsid w:val="007E3801"/>
    <w:rsid w:val="007E3847"/>
    <w:rsid w:val="007E38F4"/>
    <w:rsid w:val="007E3965"/>
    <w:rsid w:val="007E397D"/>
    <w:rsid w:val="007E3AC9"/>
    <w:rsid w:val="007E3C5C"/>
    <w:rsid w:val="007E426B"/>
    <w:rsid w:val="007E446C"/>
    <w:rsid w:val="007E463B"/>
    <w:rsid w:val="007E466E"/>
    <w:rsid w:val="007E4670"/>
    <w:rsid w:val="007E46AE"/>
    <w:rsid w:val="007E471E"/>
    <w:rsid w:val="007E4771"/>
    <w:rsid w:val="007E4B8A"/>
    <w:rsid w:val="007E4CA8"/>
    <w:rsid w:val="007E4CC3"/>
    <w:rsid w:val="007E4E9F"/>
    <w:rsid w:val="007E50B8"/>
    <w:rsid w:val="007E52C5"/>
    <w:rsid w:val="007E5A5D"/>
    <w:rsid w:val="007E5B9D"/>
    <w:rsid w:val="007E5C3C"/>
    <w:rsid w:val="007E5C78"/>
    <w:rsid w:val="007E5D21"/>
    <w:rsid w:val="007E5EDA"/>
    <w:rsid w:val="007E5F6A"/>
    <w:rsid w:val="007E609A"/>
    <w:rsid w:val="007E62B7"/>
    <w:rsid w:val="007E6450"/>
    <w:rsid w:val="007E65A3"/>
    <w:rsid w:val="007E6790"/>
    <w:rsid w:val="007E69D5"/>
    <w:rsid w:val="007E6B8B"/>
    <w:rsid w:val="007E6F0B"/>
    <w:rsid w:val="007E6F4E"/>
    <w:rsid w:val="007E7261"/>
    <w:rsid w:val="007E755E"/>
    <w:rsid w:val="007E76A7"/>
    <w:rsid w:val="007E76DD"/>
    <w:rsid w:val="007E7787"/>
    <w:rsid w:val="007E77C5"/>
    <w:rsid w:val="007E7895"/>
    <w:rsid w:val="007E78BF"/>
    <w:rsid w:val="007E7A1E"/>
    <w:rsid w:val="007E7B0B"/>
    <w:rsid w:val="007E7C43"/>
    <w:rsid w:val="007E7C69"/>
    <w:rsid w:val="007E7C84"/>
    <w:rsid w:val="007E7ED6"/>
    <w:rsid w:val="007E7F05"/>
    <w:rsid w:val="007E7FD9"/>
    <w:rsid w:val="007F010C"/>
    <w:rsid w:val="007F0239"/>
    <w:rsid w:val="007F0314"/>
    <w:rsid w:val="007F059B"/>
    <w:rsid w:val="007F05C0"/>
    <w:rsid w:val="007F05F4"/>
    <w:rsid w:val="007F0710"/>
    <w:rsid w:val="007F0799"/>
    <w:rsid w:val="007F084F"/>
    <w:rsid w:val="007F0873"/>
    <w:rsid w:val="007F0874"/>
    <w:rsid w:val="007F08D5"/>
    <w:rsid w:val="007F0B30"/>
    <w:rsid w:val="007F0C9C"/>
    <w:rsid w:val="007F0ED1"/>
    <w:rsid w:val="007F0FD7"/>
    <w:rsid w:val="007F1196"/>
    <w:rsid w:val="007F126F"/>
    <w:rsid w:val="007F129E"/>
    <w:rsid w:val="007F12E9"/>
    <w:rsid w:val="007F1307"/>
    <w:rsid w:val="007F1534"/>
    <w:rsid w:val="007F1587"/>
    <w:rsid w:val="007F179F"/>
    <w:rsid w:val="007F17F3"/>
    <w:rsid w:val="007F189A"/>
    <w:rsid w:val="007F198A"/>
    <w:rsid w:val="007F1992"/>
    <w:rsid w:val="007F1A04"/>
    <w:rsid w:val="007F1A41"/>
    <w:rsid w:val="007F1D4C"/>
    <w:rsid w:val="007F211A"/>
    <w:rsid w:val="007F2156"/>
    <w:rsid w:val="007F2293"/>
    <w:rsid w:val="007F2B90"/>
    <w:rsid w:val="007F2CA3"/>
    <w:rsid w:val="007F2CA4"/>
    <w:rsid w:val="007F2D7A"/>
    <w:rsid w:val="007F2E24"/>
    <w:rsid w:val="007F3CBB"/>
    <w:rsid w:val="007F3EA0"/>
    <w:rsid w:val="007F3EE0"/>
    <w:rsid w:val="007F4476"/>
    <w:rsid w:val="007F4485"/>
    <w:rsid w:val="007F44B4"/>
    <w:rsid w:val="007F4503"/>
    <w:rsid w:val="007F4611"/>
    <w:rsid w:val="007F46BB"/>
    <w:rsid w:val="007F46FF"/>
    <w:rsid w:val="007F4764"/>
    <w:rsid w:val="007F47CF"/>
    <w:rsid w:val="007F485F"/>
    <w:rsid w:val="007F4AB2"/>
    <w:rsid w:val="007F4C3A"/>
    <w:rsid w:val="007F4D65"/>
    <w:rsid w:val="007F4EA8"/>
    <w:rsid w:val="007F50E0"/>
    <w:rsid w:val="007F513E"/>
    <w:rsid w:val="007F524B"/>
    <w:rsid w:val="007F5271"/>
    <w:rsid w:val="007F5388"/>
    <w:rsid w:val="007F562B"/>
    <w:rsid w:val="007F58CF"/>
    <w:rsid w:val="007F5A97"/>
    <w:rsid w:val="007F5BE8"/>
    <w:rsid w:val="007F5D2B"/>
    <w:rsid w:val="007F650D"/>
    <w:rsid w:val="007F656F"/>
    <w:rsid w:val="007F67C8"/>
    <w:rsid w:val="007F68C1"/>
    <w:rsid w:val="007F6B3C"/>
    <w:rsid w:val="007F6DCB"/>
    <w:rsid w:val="007F70C2"/>
    <w:rsid w:val="007F71C4"/>
    <w:rsid w:val="007F7451"/>
    <w:rsid w:val="007F7770"/>
    <w:rsid w:val="007F79EE"/>
    <w:rsid w:val="007F7DBF"/>
    <w:rsid w:val="007F7DFC"/>
    <w:rsid w:val="007F7F11"/>
    <w:rsid w:val="007F7FDA"/>
    <w:rsid w:val="0080014C"/>
    <w:rsid w:val="0080040A"/>
    <w:rsid w:val="0080046F"/>
    <w:rsid w:val="00800482"/>
    <w:rsid w:val="00800A35"/>
    <w:rsid w:val="00800A7C"/>
    <w:rsid w:val="00800BF5"/>
    <w:rsid w:val="00800E11"/>
    <w:rsid w:val="00800E22"/>
    <w:rsid w:val="00800EB6"/>
    <w:rsid w:val="0080113B"/>
    <w:rsid w:val="0080114C"/>
    <w:rsid w:val="0080143C"/>
    <w:rsid w:val="008014F3"/>
    <w:rsid w:val="00801614"/>
    <w:rsid w:val="0080167A"/>
    <w:rsid w:val="00801808"/>
    <w:rsid w:val="00801F23"/>
    <w:rsid w:val="00801F50"/>
    <w:rsid w:val="00802061"/>
    <w:rsid w:val="0080234F"/>
    <w:rsid w:val="008024FC"/>
    <w:rsid w:val="00802538"/>
    <w:rsid w:val="008026A5"/>
    <w:rsid w:val="00802870"/>
    <w:rsid w:val="00802910"/>
    <w:rsid w:val="00802A1F"/>
    <w:rsid w:val="00802B56"/>
    <w:rsid w:val="00802D1A"/>
    <w:rsid w:val="00802DB5"/>
    <w:rsid w:val="0080322B"/>
    <w:rsid w:val="008032E0"/>
    <w:rsid w:val="00803378"/>
    <w:rsid w:val="0080344D"/>
    <w:rsid w:val="00803931"/>
    <w:rsid w:val="00803B2D"/>
    <w:rsid w:val="00803B4F"/>
    <w:rsid w:val="00803B76"/>
    <w:rsid w:val="00803B7F"/>
    <w:rsid w:val="00803CBB"/>
    <w:rsid w:val="00803D30"/>
    <w:rsid w:val="00803D3E"/>
    <w:rsid w:val="00803D82"/>
    <w:rsid w:val="00803DEE"/>
    <w:rsid w:val="00803E63"/>
    <w:rsid w:val="00804148"/>
    <w:rsid w:val="00804408"/>
    <w:rsid w:val="00804B82"/>
    <w:rsid w:val="00804C58"/>
    <w:rsid w:val="00804CE6"/>
    <w:rsid w:val="00804D0A"/>
    <w:rsid w:val="00804E2B"/>
    <w:rsid w:val="00804E35"/>
    <w:rsid w:val="0080540C"/>
    <w:rsid w:val="00805921"/>
    <w:rsid w:val="0080597D"/>
    <w:rsid w:val="008059B7"/>
    <w:rsid w:val="00805B16"/>
    <w:rsid w:val="00805BD5"/>
    <w:rsid w:val="00805CF1"/>
    <w:rsid w:val="00805DC5"/>
    <w:rsid w:val="00805E2D"/>
    <w:rsid w:val="00805F7A"/>
    <w:rsid w:val="008060CB"/>
    <w:rsid w:val="008060F9"/>
    <w:rsid w:val="008064DB"/>
    <w:rsid w:val="00806570"/>
    <w:rsid w:val="008065B0"/>
    <w:rsid w:val="008065BD"/>
    <w:rsid w:val="008066FE"/>
    <w:rsid w:val="0080684C"/>
    <w:rsid w:val="008068AF"/>
    <w:rsid w:val="008068D2"/>
    <w:rsid w:val="008068E7"/>
    <w:rsid w:val="008068F7"/>
    <w:rsid w:val="008069DF"/>
    <w:rsid w:val="00806C26"/>
    <w:rsid w:val="00806F9D"/>
    <w:rsid w:val="0080700B"/>
    <w:rsid w:val="0080703C"/>
    <w:rsid w:val="008074AA"/>
    <w:rsid w:val="00807654"/>
    <w:rsid w:val="0080798F"/>
    <w:rsid w:val="00807AE9"/>
    <w:rsid w:val="00807B21"/>
    <w:rsid w:val="00807BBE"/>
    <w:rsid w:val="00807C40"/>
    <w:rsid w:val="00807C48"/>
    <w:rsid w:val="00807DAB"/>
    <w:rsid w:val="00810223"/>
    <w:rsid w:val="00810274"/>
    <w:rsid w:val="00810337"/>
    <w:rsid w:val="008105E5"/>
    <w:rsid w:val="008105FD"/>
    <w:rsid w:val="00810840"/>
    <w:rsid w:val="00810B10"/>
    <w:rsid w:val="00810BC5"/>
    <w:rsid w:val="00810C14"/>
    <w:rsid w:val="00810D5B"/>
    <w:rsid w:val="00810FC3"/>
    <w:rsid w:val="00811088"/>
    <w:rsid w:val="0081140A"/>
    <w:rsid w:val="008115C0"/>
    <w:rsid w:val="008115FF"/>
    <w:rsid w:val="00811802"/>
    <w:rsid w:val="00811990"/>
    <w:rsid w:val="00811DE9"/>
    <w:rsid w:val="00811E56"/>
    <w:rsid w:val="008120C2"/>
    <w:rsid w:val="0081219C"/>
    <w:rsid w:val="008127A3"/>
    <w:rsid w:val="0081299E"/>
    <w:rsid w:val="00812A32"/>
    <w:rsid w:val="00812A45"/>
    <w:rsid w:val="00812EC5"/>
    <w:rsid w:val="00812F87"/>
    <w:rsid w:val="00813267"/>
    <w:rsid w:val="008133AF"/>
    <w:rsid w:val="008133B1"/>
    <w:rsid w:val="00813451"/>
    <w:rsid w:val="0081355C"/>
    <w:rsid w:val="008135BB"/>
    <w:rsid w:val="00813875"/>
    <w:rsid w:val="00813981"/>
    <w:rsid w:val="00813CDA"/>
    <w:rsid w:val="00813CF0"/>
    <w:rsid w:val="00813F8B"/>
    <w:rsid w:val="008140A5"/>
    <w:rsid w:val="008141DF"/>
    <w:rsid w:val="0081424D"/>
    <w:rsid w:val="00814276"/>
    <w:rsid w:val="0081432D"/>
    <w:rsid w:val="00814470"/>
    <w:rsid w:val="0081461B"/>
    <w:rsid w:val="008147D7"/>
    <w:rsid w:val="00814879"/>
    <w:rsid w:val="0081497C"/>
    <w:rsid w:val="00814A45"/>
    <w:rsid w:val="00814A7E"/>
    <w:rsid w:val="00814B1B"/>
    <w:rsid w:val="00814E3F"/>
    <w:rsid w:val="00814E4A"/>
    <w:rsid w:val="00814EA5"/>
    <w:rsid w:val="008150D7"/>
    <w:rsid w:val="008150E0"/>
    <w:rsid w:val="00815150"/>
    <w:rsid w:val="00815199"/>
    <w:rsid w:val="00815205"/>
    <w:rsid w:val="0081534E"/>
    <w:rsid w:val="0081540D"/>
    <w:rsid w:val="0081573B"/>
    <w:rsid w:val="00815938"/>
    <w:rsid w:val="0081599B"/>
    <w:rsid w:val="008159F2"/>
    <w:rsid w:val="00815A03"/>
    <w:rsid w:val="00815AEF"/>
    <w:rsid w:val="00815DF3"/>
    <w:rsid w:val="00815FEF"/>
    <w:rsid w:val="00816027"/>
    <w:rsid w:val="0081627A"/>
    <w:rsid w:val="008164EF"/>
    <w:rsid w:val="0081659C"/>
    <w:rsid w:val="00816645"/>
    <w:rsid w:val="008166C5"/>
    <w:rsid w:val="0081680F"/>
    <w:rsid w:val="0081691B"/>
    <w:rsid w:val="00816982"/>
    <w:rsid w:val="008169B1"/>
    <w:rsid w:val="00816C62"/>
    <w:rsid w:val="00816CB7"/>
    <w:rsid w:val="00816D33"/>
    <w:rsid w:val="00816FB2"/>
    <w:rsid w:val="00816FFD"/>
    <w:rsid w:val="0081701D"/>
    <w:rsid w:val="00817045"/>
    <w:rsid w:val="008170D3"/>
    <w:rsid w:val="00817156"/>
    <w:rsid w:val="0081721E"/>
    <w:rsid w:val="00817289"/>
    <w:rsid w:val="00817466"/>
    <w:rsid w:val="008176C1"/>
    <w:rsid w:val="0081785A"/>
    <w:rsid w:val="00817A95"/>
    <w:rsid w:val="00817AA6"/>
    <w:rsid w:val="00817B11"/>
    <w:rsid w:val="00817BAA"/>
    <w:rsid w:val="00817C30"/>
    <w:rsid w:val="00817CBB"/>
    <w:rsid w:val="00817D85"/>
    <w:rsid w:val="00817EA4"/>
    <w:rsid w:val="00820049"/>
    <w:rsid w:val="0082005F"/>
    <w:rsid w:val="008206E7"/>
    <w:rsid w:val="0082086F"/>
    <w:rsid w:val="00820882"/>
    <w:rsid w:val="00820896"/>
    <w:rsid w:val="00820904"/>
    <w:rsid w:val="00820A13"/>
    <w:rsid w:val="00820AEE"/>
    <w:rsid w:val="00820B8A"/>
    <w:rsid w:val="00820BBC"/>
    <w:rsid w:val="00820C6B"/>
    <w:rsid w:val="00820CD8"/>
    <w:rsid w:val="00820E0A"/>
    <w:rsid w:val="00820F68"/>
    <w:rsid w:val="00821061"/>
    <w:rsid w:val="00821072"/>
    <w:rsid w:val="008213DC"/>
    <w:rsid w:val="008213F0"/>
    <w:rsid w:val="00821567"/>
    <w:rsid w:val="00821722"/>
    <w:rsid w:val="00821840"/>
    <w:rsid w:val="008218B7"/>
    <w:rsid w:val="0082193F"/>
    <w:rsid w:val="00821A7B"/>
    <w:rsid w:val="00821ABB"/>
    <w:rsid w:val="00821AE5"/>
    <w:rsid w:val="00821C17"/>
    <w:rsid w:val="00821D02"/>
    <w:rsid w:val="00821E6D"/>
    <w:rsid w:val="00821F75"/>
    <w:rsid w:val="00821FCC"/>
    <w:rsid w:val="008220AB"/>
    <w:rsid w:val="008221AB"/>
    <w:rsid w:val="008221C6"/>
    <w:rsid w:val="008223AA"/>
    <w:rsid w:val="00822631"/>
    <w:rsid w:val="008226DD"/>
    <w:rsid w:val="0082281D"/>
    <w:rsid w:val="00822827"/>
    <w:rsid w:val="008228CD"/>
    <w:rsid w:val="00822A50"/>
    <w:rsid w:val="00822B6A"/>
    <w:rsid w:val="00822B8B"/>
    <w:rsid w:val="00822C74"/>
    <w:rsid w:val="00823080"/>
    <w:rsid w:val="008230F5"/>
    <w:rsid w:val="00823128"/>
    <w:rsid w:val="00823253"/>
    <w:rsid w:val="00823279"/>
    <w:rsid w:val="00823485"/>
    <w:rsid w:val="0082348D"/>
    <w:rsid w:val="008235C0"/>
    <w:rsid w:val="008236AA"/>
    <w:rsid w:val="008237C9"/>
    <w:rsid w:val="008238E8"/>
    <w:rsid w:val="008239B2"/>
    <w:rsid w:val="00823C84"/>
    <w:rsid w:val="00823CF2"/>
    <w:rsid w:val="00823CF6"/>
    <w:rsid w:val="00823E0C"/>
    <w:rsid w:val="00823ECA"/>
    <w:rsid w:val="00824180"/>
    <w:rsid w:val="00824184"/>
    <w:rsid w:val="008242B9"/>
    <w:rsid w:val="00824390"/>
    <w:rsid w:val="00824442"/>
    <w:rsid w:val="008244FF"/>
    <w:rsid w:val="00824970"/>
    <w:rsid w:val="00824A4F"/>
    <w:rsid w:val="00825026"/>
    <w:rsid w:val="00825279"/>
    <w:rsid w:val="0082545B"/>
    <w:rsid w:val="008254B5"/>
    <w:rsid w:val="00825588"/>
    <w:rsid w:val="008256F9"/>
    <w:rsid w:val="0082587E"/>
    <w:rsid w:val="008258ED"/>
    <w:rsid w:val="00825972"/>
    <w:rsid w:val="00825A31"/>
    <w:rsid w:val="00825B8B"/>
    <w:rsid w:val="00825D50"/>
    <w:rsid w:val="00825D63"/>
    <w:rsid w:val="00826038"/>
    <w:rsid w:val="008260E7"/>
    <w:rsid w:val="0082620B"/>
    <w:rsid w:val="008263B9"/>
    <w:rsid w:val="00826939"/>
    <w:rsid w:val="00826A99"/>
    <w:rsid w:val="00826ACB"/>
    <w:rsid w:val="00826BB5"/>
    <w:rsid w:val="00827326"/>
    <w:rsid w:val="008274C9"/>
    <w:rsid w:val="008275A7"/>
    <w:rsid w:val="008276A9"/>
    <w:rsid w:val="008276FA"/>
    <w:rsid w:val="00827AEA"/>
    <w:rsid w:val="00827C98"/>
    <w:rsid w:val="00827D7F"/>
    <w:rsid w:val="00827E1B"/>
    <w:rsid w:val="0083039F"/>
    <w:rsid w:val="008304D8"/>
    <w:rsid w:val="00830971"/>
    <w:rsid w:val="00830AD7"/>
    <w:rsid w:val="00830B15"/>
    <w:rsid w:val="00830BC6"/>
    <w:rsid w:val="00830D07"/>
    <w:rsid w:val="008314ED"/>
    <w:rsid w:val="00831F26"/>
    <w:rsid w:val="00831F47"/>
    <w:rsid w:val="00831FB5"/>
    <w:rsid w:val="0083202D"/>
    <w:rsid w:val="008321D5"/>
    <w:rsid w:val="008324B2"/>
    <w:rsid w:val="0083253F"/>
    <w:rsid w:val="008326B7"/>
    <w:rsid w:val="00832947"/>
    <w:rsid w:val="008329CD"/>
    <w:rsid w:val="008329D1"/>
    <w:rsid w:val="00832A30"/>
    <w:rsid w:val="00832D3D"/>
    <w:rsid w:val="00832F25"/>
    <w:rsid w:val="00832F72"/>
    <w:rsid w:val="008331BF"/>
    <w:rsid w:val="008331C6"/>
    <w:rsid w:val="00833241"/>
    <w:rsid w:val="00833431"/>
    <w:rsid w:val="008334A3"/>
    <w:rsid w:val="00833627"/>
    <w:rsid w:val="00833775"/>
    <w:rsid w:val="00833899"/>
    <w:rsid w:val="008338AA"/>
    <w:rsid w:val="00833A0F"/>
    <w:rsid w:val="00833C2E"/>
    <w:rsid w:val="00833C51"/>
    <w:rsid w:val="00834050"/>
    <w:rsid w:val="00834564"/>
    <w:rsid w:val="00834683"/>
    <w:rsid w:val="00834953"/>
    <w:rsid w:val="00834AA7"/>
    <w:rsid w:val="00834B9E"/>
    <w:rsid w:val="00834CD6"/>
    <w:rsid w:val="00834D08"/>
    <w:rsid w:val="00834E45"/>
    <w:rsid w:val="00834E50"/>
    <w:rsid w:val="00834E5E"/>
    <w:rsid w:val="00834F54"/>
    <w:rsid w:val="00835298"/>
    <w:rsid w:val="008352BD"/>
    <w:rsid w:val="008353F6"/>
    <w:rsid w:val="0083558E"/>
    <w:rsid w:val="008355F0"/>
    <w:rsid w:val="008355F1"/>
    <w:rsid w:val="008357A5"/>
    <w:rsid w:val="00835897"/>
    <w:rsid w:val="00835902"/>
    <w:rsid w:val="00835970"/>
    <w:rsid w:val="00835978"/>
    <w:rsid w:val="008359FF"/>
    <w:rsid w:val="00835AEC"/>
    <w:rsid w:val="00835CE7"/>
    <w:rsid w:val="00835EA1"/>
    <w:rsid w:val="00835EC1"/>
    <w:rsid w:val="00835FC6"/>
    <w:rsid w:val="008360A8"/>
    <w:rsid w:val="008365B3"/>
    <w:rsid w:val="0083694D"/>
    <w:rsid w:val="008369CF"/>
    <w:rsid w:val="008369DF"/>
    <w:rsid w:val="00836A66"/>
    <w:rsid w:val="00836A93"/>
    <w:rsid w:val="00836B59"/>
    <w:rsid w:val="00836CCA"/>
    <w:rsid w:val="00836CCE"/>
    <w:rsid w:val="00836F3E"/>
    <w:rsid w:val="00837088"/>
    <w:rsid w:val="008370BC"/>
    <w:rsid w:val="0083715E"/>
    <w:rsid w:val="00837371"/>
    <w:rsid w:val="0083764B"/>
    <w:rsid w:val="00837741"/>
    <w:rsid w:val="0083788B"/>
    <w:rsid w:val="008378A6"/>
    <w:rsid w:val="00837C2C"/>
    <w:rsid w:val="00837D10"/>
    <w:rsid w:val="00837E9B"/>
    <w:rsid w:val="00837EA0"/>
    <w:rsid w:val="00840043"/>
    <w:rsid w:val="008402F7"/>
    <w:rsid w:val="00840429"/>
    <w:rsid w:val="008404DE"/>
    <w:rsid w:val="0084056C"/>
    <w:rsid w:val="00840938"/>
    <w:rsid w:val="00840DBE"/>
    <w:rsid w:val="0084125B"/>
    <w:rsid w:val="0084126E"/>
    <w:rsid w:val="00841367"/>
    <w:rsid w:val="00841416"/>
    <w:rsid w:val="008417D1"/>
    <w:rsid w:val="00841A12"/>
    <w:rsid w:val="00841A40"/>
    <w:rsid w:val="00841BA7"/>
    <w:rsid w:val="00841D5D"/>
    <w:rsid w:val="00841EB9"/>
    <w:rsid w:val="00841EFC"/>
    <w:rsid w:val="00841FBF"/>
    <w:rsid w:val="008421D1"/>
    <w:rsid w:val="008423DA"/>
    <w:rsid w:val="008424F0"/>
    <w:rsid w:val="0084289A"/>
    <w:rsid w:val="00842AFD"/>
    <w:rsid w:val="00842DBA"/>
    <w:rsid w:val="00842FF6"/>
    <w:rsid w:val="008430AB"/>
    <w:rsid w:val="0084322A"/>
    <w:rsid w:val="008433E2"/>
    <w:rsid w:val="0084374C"/>
    <w:rsid w:val="0084381E"/>
    <w:rsid w:val="008439B8"/>
    <w:rsid w:val="008439C8"/>
    <w:rsid w:val="00843ADD"/>
    <w:rsid w:val="00843EAC"/>
    <w:rsid w:val="00843EB4"/>
    <w:rsid w:val="00843F3F"/>
    <w:rsid w:val="00844194"/>
    <w:rsid w:val="00844387"/>
    <w:rsid w:val="00844433"/>
    <w:rsid w:val="008444E9"/>
    <w:rsid w:val="0084453B"/>
    <w:rsid w:val="0084458E"/>
    <w:rsid w:val="008445DA"/>
    <w:rsid w:val="00844719"/>
    <w:rsid w:val="0084491A"/>
    <w:rsid w:val="00844ABB"/>
    <w:rsid w:val="00844ABE"/>
    <w:rsid w:val="00844BC1"/>
    <w:rsid w:val="00844E0E"/>
    <w:rsid w:val="00844E34"/>
    <w:rsid w:val="00844F3D"/>
    <w:rsid w:val="008450ED"/>
    <w:rsid w:val="0084511B"/>
    <w:rsid w:val="0084515E"/>
    <w:rsid w:val="00845264"/>
    <w:rsid w:val="00845298"/>
    <w:rsid w:val="008455AD"/>
    <w:rsid w:val="00845894"/>
    <w:rsid w:val="00845939"/>
    <w:rsid w:val="008459DD"/>
    <w:rsid w:val="00845B85"/>
    <w:rsid w:val="00845DED"/>
    <w:rsid w:val="00845E51"/>
    <w:rsid w:val="00846162"/>
    <w:rsid w:val="00846371"/>
    <w:rsid w:val="0084694A"/>
    <w:rsid w:val="00846A20"/>
    <w:rsid w:val="00846CAC"/>
    <w:rsid w:val="00847022"/>
    <w:rsid w:val="0084756A"/>
    <w:rsid w:val="00847695"/>
    <w:rsid w:val="00847AFF"/>
    <w:rsid w:val="00847B70"/>
    <w:rsid w:val="00847D39"/>
    <w:rsid w:val="00847E1F"/>
    <w:rsid w:val="00847F16"/>
    <w:rsid w:val="008500FE"/>
    <w:rsid w:val="00850270"/>
    <w:rsid w:val="008502B1"/>
    <w:rsid w:val="0085038C"/>
    <w:rsid w:val="008504AC"/>
    <w:rsid w:val="008506F3"/>
    <w:rsid w:val="008509FB"/>
    <w:rsid w:val="00850C0C"/>
    <w:rsid w:val="00850C41"/>
    <w:rsid w:val="00850DDB"/>
    <w:rsid w:val="00850E37"/>
    <w:rsid w:val="00850FB7"/>
    <w:rsid w:val="00850FE0"/>
    <w:rsid w:val="00851197"/>
    <w:rsid w:val="0085122F"/>
    <w:rsid w:val="008512C9"/>
    <w:rsid w:val="008513ED"/>
    <w:rsid w:val="008514E6"/>
    <w:rsid w:val="00851596"/>
    <w:rsid w:val="008515B6"/>
    <w:rsid w:val="00851716"/>
    <w:rsid w:val="00851813"/>
    <w:rsid w:val="00851916"/>
    <w:rsid w:val="00851B8A"/>
    <w:rsid w:val="00851CA9"/>
    <w:rsid w:val="00851CDC"/>
    <w:rsid w:val="00851D9B"/>
    <w:rsid w:val="00851E0A"/>
    <w:rsid w:val="00851E76"/>
    <w:rsid w:val="00851E9D"/>
    <w:rsid w:val="00851EC0"/>
    <w:rsid w:val="00851FF3"/>
    <w:rsid w:val="0085210E"/>
    <w:rsid w:val="008521FF"/>
    <w:rsid w:val="0085221C"/>
    <w:rsid w:val="00852291"/>
    <w:rsid w:val="008522B2"/>
    <w:rsid w:val="00852376"/>
    <w:rsid w:val="00852393"/>
    <w:rsid w:val="00852415"/>
    <w:rsid w:val="0085242C"/>
    <w:rsid w:val="008524E2"/>
    <w:rsid w:val="008526D0"/>
    <w:rsid w:val="008527E8"/>
    <w:rsid w:val="008529EF"/>
    <w:rsid w:val="00852A21"/>
    <w:rsid w:val="00852A43"/>
    <w:rsid w:val="00852AA5"/>
    <w:rsid w:val="00852AAA"/>
    <w:rsid w:val="00852B37"/>
    <w:rsid w:val="00852C05"/>
    <w:rsid w:val="00852E2A"/>
    <w:rsid w:val="0085300D"/>
    <w:rsid w:val="00853063"/>
    <w:rsid w:val="00853270"/>
    <w:rsid w:val="008533A8"/>
    <w:rsid w:val="008533C4"/>
    <w:rsid w:val="00853404"/>
    <w:rsid w:val="00853499"/>
    <w:rsid w:val="00853615"/>
    <w:rsid w:val="0085373B"/>
    <w:rsid w:val="0085380D"/>
    <w:rsid w:val="00853A4A"/>
    <w:rsid w:val="00853C1C"/>
    <w:rsid w:val="00853D24"/>
    <w:rsid w:val="00853E60"/>
    <w:rsid w:val="0085417D"/>
    <w:rsid w:val="008542F1"/>
    <w:rsid w:val="008544D8"/>
    <w:rsid w:val="00854550"/>
    <w:rsid w:val="008547D2"/>
    <w:rsid w:val="00854AD5"/>
    <w:rsid w:val="00854AF6"/>
    <w:rsid w:val="00854BD2"/>
    <w:rsid w:val="00854E85"/>
    <w:rsid w:val="00855094"/>
    <w:rsid w:val="0085531A"/>
    <w:rsid w:val="0085536A"/>
    <w:rsid w:val="008553E5"/>
    <w:rsid w:val="00855639"/>
    <w:rsid w:val="00855764"/>
    <w:rsid w:val="00855A20"/>
    <w:rsid w:val="00855B1C"/>
    <w:rsid w:val="00855C8E"/>
    <w:rsid w:val="00855D8D"/>
    <w:rsid w:val="00855F82"/>
    <w:rsid w:val="00855FE1"/>
    <w:rsid w:val="0085608B"/>
    <w:rsid w:val="008562AB"/>
    <w:rsid w:val="00856586"/>
    <w:rsid w:val="00856720"/>
    <w:rsid w:val="00856ADC"/>
    <w:rsid w:val="00856BAD"/>
    <w:rsid w:val="00856D6C"/>
    <w:rsid w:val="00856D6F"/>
    <w:rsid w:val="00856F02"/>
    <w:rsid w:val="00856F98"/>
    <w:rsid w:val="00856FB8"/>
    <w:rsid w:val="00856FFA"/>
    <w:rsid w:val="00857104"/>
    <w:rsid w:val="0085756A"/>
    <w:rsid w:val="008575E9"/>
    <w:rsid w:val="00857710"/>
    <w:rsid w:val="00857AB1"/>
    <w:rsid w:val="00857B7B"/>
    <w:rsid w:val="00857CED"/>
    <w:rsid w:val="00857D95"/>
    <w:rsid w:val="00857D99"/>
    <w:rsid w:val="0086006C"/>
    <w:rsid w:val="0086021F"/>
    <w:rsid w:val="00860366"/>
    <w:rsid w:val="00860515"/>
    <w:rsid w:val="00860601"/>
    <w:rsid w:val="00860700"/>
    <w:rsid w:val="00860813"/>
    <w:rsid w:val="00860D51"/>
    <w:rsid w:val="00860DD9"/>
    <w:rsid w:val="00860E82"/>
    <w:rsid w:val="00860F2D"/>
    <w:rsid w:val="00861152"/>
    <w:rsid w:val="0086118B"/>
    <w:rsid w:val="008611F9"/>
    <w:rsid w:val="00861277"/>
    <w:rsid w:val="00861345"/>
    <w:rsid w:val="00861482"/>
    <w:rsid w:val="00861645"/>
    <w:rsid w:val="00861674"/>
    <w:rsid w:val="00861958"/>
    <w:rsid w:val="00861A4B"/>
    <w:rsid w:val="00861B91"/>
    <w:rsid w:val="00861B94"/>
    <w:rsid w:val="00861BB8"/>
    <w:rsid w:val="00861BE8"/>
    <w:rsid w:val="0086217F"/>
    <w:rsid w:val="008621E2"/>
    <w:rsid w:val="0086248F"/>
    <w:rsid w:val="008626A1"/>
    <w:rsid w:val="00862707"/>
    <w:rsid w:val="0086285B"/>
    <w:rsid w:val="00862A49"/>
    <w:rsid w:val="00862B06"/>
    <w:rsid w:val="00862E6B"/>
    <w:rsid w:val="00863162"/>
    <w:rsid w:val="00863173"/>
    <w:rsid w:val="008631C0"/>
    <w:rsid w:val="008633DD"/>
    <w:rsid w:val="00863510"/>
    <w:rsid w:val="008635E8"/>
    <w:rsid w:val="0086390E"/>
    <w:rsid w:val="008639E6"/>
    <w:rsid w:val="00863A8A"/>
    <w:rsid w:val="00863B2E"/>
    <w:rsid w:val="00863C90"/>
    <w:rsid w:val="00863CAF"/>
    <w:rsid w:val="008640E0"/>
    <w:rsid w:val="00864202"/>
    <w:rsid w:val="008643AB"/>
    <w:rsid w:val="008644B7"/>
    <w:rsid w:val="008644F8"/>
    <w:rsid w:val="00864508"/>
    <w:rsid w:val="008646A7"/>
    <w:rsid w:val="0086477A"/>
    <w:rsid w:val="0086490C"/>
    <w:rsid w:val="00864C1A"/>
    <w:rsid w:val="00864C4C"/>
    <w:rsid w:val="0086508E"/>
    <w:rsid w:val="008650CC"/>
    <w:rsid w:val="00865164"/>
    <w:rsid w:val="0086535C"/>
    <w:rsid w:val="0086537B"/>
    <w:rsid w:val="008653C3"/>
    <w:rsid w:val="0086557D"/>
    <w:rsid w:val="00865679"/>
    <w:rsid w:val="0086568F"/>
    <w:rsid w:val="0086595C"/>
    <w:rsid w:val="00865C31"/>
    <w:rsid w:val="00865C59"/>
    <w:rsid w:val="00865D20"/>
    <w:rsid w:val="00865DA3"/>
    <w:rsid w:val="00865E3E"/>
    <w:rsid w:val="008660A9"/>
    <w:rsid w:val="008661A9"/>
    <w:rsid w:val="008662EC"/>
    <w:rsid w:val="008665BD"/>
    <w:rsid w:val="00866819"/>
    <w:rsid w:val="00866B40"/>
    <w:rsid w:val="00866CC7"/>
    <w:rsid w:val="00866D1E"/>
    <w:rsid w:val="00866D51"/>
    <w:rsid w:val="00866E06"/>
    <w:rsid w:val="00866E2C"/>
    <w:rsid w:val="00866FC5"/>
    <w:rsid w:val="00867070"/>
    <w:rsid w:val="008672E3"/>
    <w:rsid w:val="008674CB"/>
    <w:rsid w:val="0086755C"/>
    <w:rsid w:val="008676BC"/>
    <w:rsid w:val="008676E7"/>
    <w:rsid w:val="0086775D"/>
    <w:rsid w:val="00867CDF"/>
    <w:rsid w:val="00867CE1"/>
    <w:rsid w:val="00867EF6"/>
    <w:rsid w:val="00870130"/>
    <w:rsid w:val="00870151"/>
    <w:rsid w:val="00870192"/>
    <w:rsid w:val="00870605"/>
    <w:rsid w:val="008707FD"/>
    <w:rsid w:val="00870C90"/>
    <w:rsid w:val="00870CE2"/>
    <w:rsid w:val="00870EC4"/>
    <w:rsid w:val="00870FDF"/>
    <w:rsid w:val="00871426"/>
    <w:rsid w:val="00871622"/>
    <w:rsid w:val="00871A52"/>
    <w:rsid w:val="00871B37"/>
    <w:rsid w:val="00871C21"/>
    <w:rsid w:val="00871D3E"/>
    <w:rsid w:val="00871E88"/>
    <w:rsid w:val="0087207C"/>
    <w:rsid w:val="008720CE"/>
    <w:rsid w:val="0087213D"/>
    <w:rsid w:val="008727E0"/>
    <w:rsid w:val="008728DA"/>
    <w:rsid w:val="00872ABC"/>
    <w:rsid w:val="00872B0A"/>
    <w:rsid w:val="00872CC4"/>
    <w:rsid w:val="00872E06"/>
    <w:rsid w:val="00872E91"/>
    <w:rsid w:val="00872E9F"/>
    <w:rsid w:val="008730A9"/>
    <w:rsid w:val="008733CF"/>
    <w:rsid w:val="00873735"/>
    <w:rsid w:val="00873743"/>
    <w:rsid w:val="008737D0"/>
    <w:rsid w:val="00873B28"/>
    <w:rsid w:val="00873C57"/>
    <w:rsid w:val="00873FFA"/>
    <w:rsid w:val="00874057"/>
    <w:rsid w:val="008740A6"/>
    <w:rsid w:val="008740F8"/>
    <w:rsid w:val="0087458E"/>
    <w:rsid w:val="0087460D"/>
    <w:rsid w:val="00874721"/>
    <w:rsid w:val="0087479C"/>
    <w:rsid w:val="008747B0"/>
    <w:rsid w:val="008749B4"/>
    <w:rsid w:val="00874C1F"/>
    <w:rsid w:val="00874C66"/>
    <w:rsid w:val="00874D2C"/>
    <w:rsid w:val="00875204"/>
    <w:rsid w:val="00875290"/>
    <w:rsid w:val="00875496"/>
    <w:rsid w:val="00875634"/>
    <w:rsid w:val="0087565E"/>
    <w:rsid w:val="00875A0C"/>
    <w:rsid w:val="00875DDB"/>
    <w:rsid w:val="00875E4E"/>
    <w:rsid w:val="00875E9D"/>
    <w:rsid w:val="00876147"/>
    <w:rsid w:val="00876634"/>
    <w:rsid w:val="008766C5"/>
    <w:rsid w:val="00876714"/>
    <w:rsid w:val="008767A0"/>
    <w:rsid w:val="008768A4"/>
    <w:rsid w:val="008768B5"/>
    <w:rsid w:val="00876AB4"/>
    <w:rsid w:val="00876B12"/>
    <w:rsid w:val="00876C78"/>
    <w:rsid w:val="00876E18"/>
    <w:rsid w:val="00876E7D"/>
    <w:rsid w:val="00877086"/>
    <w:rsid w:val="00877092"/>
    <w:rsid w:val="008770B4"/>
    <w:rsid w:val="0087718D"/>
    <w:rsid w:val="008771AD"/>
    <w:rsid w:val="00877266"/>
    <w:rsid w:val="00877470"/>
    <w:rsid w:val="008774A0"/>
    <w:rsid w:val="00877551"/>
    <w:rsid w:val="00877575"/>
    <w:rsid w:val="0087772B"/>
    <w:rsid w:val="00877819"/>
    <w:rsid w:val="00877864"/>
    <w:rsid w:val="0087790F"/>
    <w:rsid w:val="00877A3A"/>
    <w:rsid w:val="00877BBA"/>
    <w:rsid w:val="00877C68"/>
    <w:rsid w:val="00877D59"/>
    <w:rsid w:val="00880024"/>
    <w:rsid w:val="00880095"/>
    <w:rsid w:val="00880202"/>
    <w:rsid w:val="00880601"/>
    <w:rsid w:val="008806A0"/>
    <w:rsid w:val="008806A3"/>
    <w:rsid w:val="0088070B"/>
    <w:rsid w:val="00880B08"/>
    <w:rsid w:val="00880B0B"/>
    <w:rsid w:val="00880D87"/>
    <w:rsid w:val="00880E1F"/>
    <w:rsid w:val="00880E86"/>
    <w:rsid w:val="00880ED5"/>
    <w:rsid w:val="008810C0"/>
    <w:rsid w:val="0088114B"/>
    <w:rsid w:val="008815F0"/>
    <w:rsid w:val="008816A1"/>
    <w:rsid w:val="008817E9"/>
    <w:rsid w:val="00881E2E"/>
    <w:rsid w:val="008821A2"/>
    <w:rsid w:val="008821D9"/>
    <w:rsid w:val="008828A3"/>
    <w:rsid w:val="00882B85"/>
    <w:rsid w:val="00882E2B"/>
    <w:rsid w:val="00882FAF"/>
    <w:rsid w:val="00883190"/>
    <w:rsid w:val="00883472"/>
    <w:rsid w:val="00883554"/>
    <w:rsid w:val="0088379D"/>
    <w:rsid w:val="008838F3"/>
    <w:rsid w:val="008839FF"/>
    <w:rsid w:val="00883B18"/>
    <w:rsid w:val="00883BA0"/>
    <w:rsid w:val="00883BEC"/>
    <w:rsid w:val="00883CC3"/>
    <w:rsid w:val="00883D1D"/>
    <w:rsid w:val="00883E45"/>
    <w:rsid w:val="00883ED9"/>
    <w:rsid w:val="00883FA3"/>
    <w:rsid w:val="00884102"/>
    <w:rsid w:val="00884601"/>
    <w:rsid w:val="00884763"/>
    <w:rsid w:val="0088482C"/>
    <w:rsid w:val="00884A0C"/>
    <w:rsid w:val="00884C16"/>
    <w:rsid w:val="00884D7A"/>
    <w:rsid w:val="00884E72"/>
    <w:rsid w:val="00885442"/>
    <w:rsid w:val="008854DC"/>
    <w:rsid w:val="008855AB"/>
    <w:rsid w:val="00885908"/>
    <w:rsid w:val="00885AF5"/>
    <w:rsid w:val="00885DBF"/>
    <w:rsid w:val="00885E54"/>
    <w:rsid w:val="00885EAD"/>
    <w:rsid w:val="00885F36"/>
    <w:rsid w:val="00886021"/>
    <w:rsid w:val="00886162"/>
    <w:rsid w:val="00886ADC"/>
    <w:rsid w:val="00886C8A"/>
    <w:rsid w:val="00886CE1"/>
    <w:rsid w:val="00886CFF"/>
    <w:rsid w:val="00886E19"/>
    <w:rsid w:val="008871B6"/>
    <w:rsid w:val="00887457"/>
    <w:rsid w:val="00887661"/>
    <w:rsid w:val="008876EC"/>
    <w:rsid w:val="00887867"/>
    <w:rsid w:val="00887C3F"/>
    <w:rsid w:val="0089004B"/>
    <w:rsid w:val="00890200"/>
    <w:rsid w:val="00890332"/>
    <w:rsid w:val="008905C8"/>
    <w:rsid w:val="008905CB"/>
    <w:rsid w:val="008905E2"/>
    <w:rsid w:val="00890723"/>
    <w:rsid w:val="00890755"/>
    <w:rsid w:val="0089078F"/>
    <w:rsid w:val="008908E2"/>
    <w:rsid w:val="00890A1D"/>
    <w:rsid w:val="00890A9C"/>
    <w:rsid w:val="00890B3B"/>
    <w:rsid w:val="00890C84"/>
    <w:rsid w:val="00890E11"/>
    <w:rsid w:val="008910AA"/>
    <w:rsid w:val="008911C4"/>
    <w:rsid w:val="00891782"/>
    <w:rsid w:val="0089180D"/>
    <w:rsid w:val="00891835"/>
    <w:rsid w:val="00891AF0"/>
    <w:rsid w:val="00891BB9"/>
    <w:rsid w:val="00891BC3"/>
    <w:rsid w:val="00891DFA"/>
    <w:rsid w:val="00891E4D"/>
    <w:rsid w:val="00891E80"/>
    <w:rsid w:val="0089213D"/>
    <w:rsid w:val="0089217E"/>
    <w:rsid w:val="00892241"/>
    <w:rsid w:val="0089249F"/>
    <w:rsid w:val="00892603"/>
    <w:rsid w:val="008926A7"/>
    <w:rsid w:val="0089274A"/>
    <w:rsid w:val="00892752"/>
    <w:rsid w:val="008929A4"/>
    <w:rsid w:val="00892A9D"/>
    <w:rsid w:val="00892B3B"/>
    <w:rsid w:val="00892C1C"/>
    <w:rsid w:val="00892D59"/>
    <w:rsid w:val="00892E9E"/>
    <w:rsid w:val="00892FBC"/>
    <w:rsid w:val="0089324E"/>
    <w:rsid w:val="00893271"/>
    <w:rsid w:val="00893297"/>
    <w:rsid w:val="008934FA"/>
    <w:rsid w:val="00893549"/>
    <w:rsid w:val="00893662"/>
    <w:rsid w:val="00893714"/>
    <w:rsid w:val="00893736"/>
    <w:rsid w:val="00893847"/>
    <w:rsid w:val="008939EA"/>
    <w:rsid w:val="00893BED"/>
    <w:rsid w:val="00893D09"/>
    <w:rsid w:val="00893E16"/>
    <w:rsid w:val="008940A0"/>
    <w:rsid w:val="008941C0"/>
    <w:rsid w:val="008942CB"/>
    <w:rsid w:val="00894439"/>
    <w:rsid w:val="00894453"/>
    <w:rsid w:val="00894696"/>
    <w:rsid w:val="00894740"/>
    <w:rsid w:val="00894BFE"/>
    <w:rsid w:val="00894D1E"/>
    <w:rsid w:val="0089525A"/>
    <w:rsid w:val="00895310"/>
    <w:rsid w:val="0089535E"/>
    <w:rsid w:val="008954D4"/>
    <w:rsid w:val="00895504"/>
    <w:rsid w:val="0089555F"/>
    <w:rsid w:val="008955FC"/>
    <w:rsid w:val="008957C2"/>
    <w:rsid w:val="00895B07"/>
    <w:rsid w:val="00895B49"/>
    <w:rsid w:val="00895F71"/>
    <w:rsid w:val="00896385"/>
    <w:rsid w:val="00896387"/>
    <w:rsid w:val="00896480"/>
    <w:rsid w:val="00896693"/>
    <w:rsid w:val="00896708"/>
    <w:rsid w:val="0089678A"/>
    <w:rsid w:val="0089697D"/>
    <w:rsid w:val="008969E6"/>
    <w:rsid w:val="00896C95"/>
    <w:rsid w:val="008970D9"/>
    <w:rsid w:val="00897699"/>
    <w:rsid w:val="0089771A"/>
    <w:rsid w:val="00897867"/>
    <w:rsid w:val="00897883"/>
    <w:rsid w:val="008978A4"/>
    <w:rsid w:val="00897963"/>
    <w:rsid w:val="00897BC2"/>
    <w:rsid w:val="00897C4C"/>
    <w:rsid w:val="00897C59"/>
    <w:rsid w:val="00897D06"/>
    <w:rsid w:val="00897DE5"/>
    <w:rsid w:val="00897ECF"/>
    <w:rsid w:val="00897F5C"/>
    <w:rsid w:val="008A003C"/>
    <w:rsid w:val="008A02EE"/>
    <w:rsid w:val="008A02F2"/>
    <w:rsid w:val="008A0316"/>
    <w:rsid w:val="008A0453"/>
    <w:rsid w:val="008A04BD"/>
    <w:rsid w:val="008A0C54"/>
    <w:rsid w:val="008A0D81"/>
    <w:rsid w:val="008A0E2F"/>
    <w:rsid w:val="008A104D"/>
    <w:rsid w:val="008A11B4"/>
    <w:rsid w:val="008A11C2"/>
    <w:rsid w:val="008A1452"/>
    <w:rsid w:val="008A14AC"/>
    <w:rsid w:val="008A14B0"/>
    <w:rsid w:val="008A156D"/>
    <w:rsid w:val="008A1634"/>
    <w:rsid w:val="008A17F6"/>
    <w:rsid w:val="008A1871"/>
    <w:rsid w:val="008A188F"/>
    <w:rsid w:val="008A1F62"/>
    <w:rsid w:val="008A1F66"/>
    <w:rsid w:val="008A1FA8"/>
    <w:rsid w:val="008A2218"/>
    <w:rsid w:val="008A2515"/>
    <w:rsid w:val="008A2674"/>
    <w:rsid w:val="008A2735"/>
    <w:rsid w:val="008A2878"/>
    <w:rsid w:val="008A28A6"/>
    <w:rsid w:val="008A2971"/>
    <w:rsid w:val="008A29E8"/>
    <w:rsid w:val="008A2C9F"/>
    <w:rsid w:val="008A2D45"/>
    <w:rsid w:val="008A2DE6"/>
    <w:rsid w:val="008A2EBD"/>
    <w:rsid w:val="008A2FBA"/>
    <w:rsid w:val="008A3040"/>
    <w:rsid w:val="008A304F"/>
    <w:rsid w:val="008A3239"/>
    <w:rsid w:val="008A327B"/>
    <w:rsid w:val="008A32B8"/>
    <w:rsid w:val="008A32E3"/>
    <w:rsid w:val="008A32FF"/>
    <w:rsid w:val="008A3ACD"/>
    <w:rsid w:val="008A3BA7"/>
    <w:rsid w:val="008A3CCB"/>
    <w:rsid w:val="008A3DC1"/>
    <w:rsid w:val="008A40BF"/>
    <w:rsid w:val="008A4119"/>
    <w:rsid w:val="008A41AB"/>
    <w:rsid w:val="008A422D"/>
    <w:rsid w:val="008A42A6"/>
    <w:rsid w:val="008A4390"/>
    <w:rsid w:val="008A45FB"/>
    <w:rsid w:val="008A466B"/>
    <w:rsid w:val="008A48A1"/>
    <w:rsid w:val="008A4927"/>
    <w:rsid w:val="008A4B28"/>
    <w:rsid w:val="008A4CD3"/>
    <w:rsid w:val="008A4D15"/>
    <w:rsid w:val="008A4D84"/>
    <w:rsid w:val="008A4E46"/>
    <w:rsid w:val="008A4E47"/>
    <w:rsid w:val="008A4F2C"/>
    <w:rsid w:val="008A522A"/>
    <w:rsid w:val="008A5258"/>
    <w:rsid w:val="008A5276"/>
    <w:rsid w:val="008A5437"/>
    <w:rsid w:val="008A54F0"/>
    <w:rsid w:val="008A58EF"/>
    <w:rsid w:val="008A59DF"/>
    <w:rsid w:val="008A5A37"/>
    <w:rsid w:val="008A5E0E"/>
    <w:rsid w:val="008A5E86"/>
    <w:rsid w:val="008A604E"/>
    <w:rsid w:val="008A605B"/>
    <w:rsid w:val="008A6360"/>
    <w:rsid w:val="008A6382"/>
    <w:rsid w:val="008A6518"/>
    <w:rsid w:val="008A67DE"/>
    <w:rsid w:val="008A680C"/>
    <w:rsid w:val="008A695F"/>
    <w:rsid w:val="008A6A93"/>
    <w:rsid w:val="008A6E70"/>
    <w:rsid w:val="008A6EEA"/>
    <w:rsid w:val="008A6F39"/>
    <w:rsid w:val="008A6F6C"/>
    <w:rsid w:val="008A6FA9"/>
    <w:rsid w:val="008A7009"/>
    <w:rsid w:val="008A700D"/>
    <w:rsid w:val="008A774A"/>
    <w:rsid w:val="008A7782"/>
    <w:rsid w:val="008A78DD"/>
    <w:rsid w:val="008A7947"/>
    <w:rsid w:val="008A7DD5"/>
    <w:rsid w:val="008A7E94"/>
    <w:rsid w:val="008B0037"/>
    <w:rsid w:val="008B0094"/>
    <w:rsid w:val="008B01E9"/>
    <w:rsid w:val="008B0237"/>
    <w:rsid w:val="008B02EA"/>
    <w:rsid w:val="008B032F"/>
    <w:rsid w:val="008B0342"/>
    <w:rsid w:val="008B048D"/>
    <w:rsid w:val="008B0764"/>
    <w:rsid w:val="008B0B96"/>
    <w:rsid w:val="008B0C50"/>
    <w:rsid w:val="008B0C9B"/>
    <w:rsid w:val="008B0CE7"/>
    <w:rsid w:val="008B0D5B"/>
    <w:rsid w:val="008B0EE3"/>
    <w:rsid w:val="008B14B5"/>
    <w:rsid w:val="008B1569"/>
    <w:rsid w:val="008B161B"/>
    <w:rsid w:val="008B1631"/>
    <w:rsid w:val="008B177F"/>
    <w:rsid w:val="008B1823"/>
    <w:rsid w:val="008B1903"/>
    <w:rsid w:val="008B19AB"/>
    <w:rsid w:val="008B1E4C"/>
    <w:rsid w:val="008B1ED5"/>
    <w:rsid w:val="008B225C"/>
    <w:rsid w:val="008B24B9"/>
    <w:rsid w:val="008B2610"/>
    <w:rsid w:val="008B26B1"/>
    <w:rsid w:val="008B282B"/>
    <w:rsid w:val="008B28D2"/>
    <w:rsid w:val="008B2968"/>
    <w:rsid w:val="008B31C0"/>
    <w:rsid w:val="008B3281"/>
    <w:rsid w:val="008B3454"/>
    <w:rsid w:val="008B352F"/>
    <w:rsid w:val="008B35BC"/>
    <w:rsid w:val="008B371F"/>
    <w:rsid w:val="008B37F4"/>
    <w:rsid w:val="008B390D"/>
    <w:rsid w:val="008B3960"/>
    <w:rsid w:val="008B3B5B"/>
    <w:rsid w:val="008B3F28"/>
    <w:rsid w:val="008B409C"/>
    <w:rsid w:val="008B4195"/>
    <w:rsid w:val="008B4209"/>
    <w:rsid w:val="008B421C"/>
    <w:rsid w:val="008B44E6"/>
    <w:rsid w:val="008B46EB"/>
    <w:rsid w:val="008B48F1"/>
    <w:rsid w:val="008B493D"/>
    <w:rsid w:val="008B4A00"/>
    <w:rsid w:val="008B4A25"/>
    <w:rsid w:val="008B4AB4"/>
    <w:rsid w:val="008B4B6C"/>
    <w:rsid w:val="008B4EC9"/>
    <w:rsid w:val="008B4F31"/>
    <w:rsid w:val="008B4F6E"/>
    <w:rsid w:val="008B50A4"/>
    <w:rsid w:val="008B51A5"/>
    <w:rsid w:val="008B5315"/>
    <w:rsid w:val="008B53AC"/>
    <w:rsid w:val="008B54C1"/>
    <w:rsid w:val="008B563A"/>
    <w:rsid w:val="008B5989"/>
    <w:rsid w:val="008B59A7"/>
    <w:rsid w:val="008B5ADD"/>
    <w:rsid w:val="008B5D4A"/>
    <w:rsid w:val="008B5EA1"/>
    <w:rsid w:val="008B5FC7"/>
    <w:rsid w:val="008B60B3"/>
    <w:rsid w:val="008B61EA"/>
    <w:rsid w:val="008B6278"/>
    <w:rsid w:val="008B627A"/>
    <w:rsid w:val="008B628A"/>
    <w:rsid w:val="008B62AE"/>
    <w:rsid w:val="008B639A"/>
    <w:rsid w:val="008B6586"/>
    <w:rsid w:val="008B66A5"/>
    <w:rsid w:val="008B67C2"/>
    <w:rsid w:val="008B6A5D"/>
    <w:rsid w:val="008B6A93"/>
    <w:rsid w:val="008B6BF3"/>
    <w:rsid w:val="008B6CE8"/>
    <w:rsid w:val="008B6D0D"/>
    <w:rsid w:val="008B6E05"/>
    <w:rsid w:val="008B6E9F"/>
    <w:rsid w:val="008B7106"/>
    <w:rsid w:val="008B71EF"/>
    <w:rsid w:val="008B7277"/>
    <w:rsid w:val="008B7441"/>
    <w:rsid w:val="008B7461"/>
    <w:rsid w:val="008B7586"/>
    <w:rsid w:val="008B7679"/>
    <w:rsid w:val="008B79A7"/>
    <w:rsid w:val="008B7B85"/>
    <w:rsid w:val="008B7BFC"/>
    <w:rsid w:val="008B7C06"/>
    <w:rsid w:val="008B7C1A"/>
    <w:rsid w:val="008B7D0D"/>
    <w:rsid w:val="008B7EE6"/>
    <w:rsid w:val="008B7F4B"/>
    <w:rsid w:val="008C0001"/>
    <w:rsid w:val="008C001B"/>
    <w:rsid w:val="008C00AC"/>
    <w:rsid w:val="008C0357"/>
    <w:rsid w:val="008C03CD"/>
    <w:rsid w:val="008C05D7"/>
    <w:rsid w:val="008C0724"/>
    <w:rsid w:val="008C07B6"/>
    <w:rsid w:val="008C0817"/>
    <w:rsid w:val="008C092D"/>
    <w:rsid w:val="008C0C43"/>
    <w:rsid w:val="008C0D69"/>
    <w:rsid w:val="008C1484"/>
    <w:rsid w:val="008C15FE"/>
    <w:rsid w:val="008C191D"/>
    <w:rsid w:val="008C1A1B"/>
    <w:rsid w:val="008C1B53"/>
    <w:rsid w:val="008C1C52"/>
    <w:rsid w:val="008C1E1B"/>
    <w:rsid w:val="008C1F90"/>
    <w:rsid w:val="008C1FD0"/>
    <w:rsid w:val="008C20FC"/>
    <w:rsid w:val="008C22A6"/>
    <w:rsid w:val="008C2454"/>
    <w:rsid w:val="008C24C1"/>
    <w:rsid w:val="008C24E6"/>
    <w:rsid w:val="008C2514"/>
    <w:rsid w:val="008C254B"/>
    <w:rsid w:val="008C29D2"/>
    <w:rsid w:val="008C2AC5"/>
    <w:rsid w:val="008C2DDC"/>
    <w:rsid w:val="008C2E91"/>
    <w:rsid w:val="008C30AB"/>
    <w:rsid w:val="008C3257"/>
    <w:rsid w:val="008C32BA"/>
    <w:rsid w:val="008C3694"/>
    <w:rsid w:val="008C36D4"/>
    <w:rsid w:val="008C3AC7"/>
    <w:rsid w:val="008C3C1A"/>
    <w:rsid w:val="008C43D6"/>
    <w:rsid w:val="008C4642"/>
    <w:rsid w:val="008C48E4"/>
    <w:rsid w:val="008C49D2"/>
    <w:rsid w:val="008C4B06"/>
    <w:rsid w:val="008C4B1C"/>
    <w:rsid w:val="008C4B53"/>
    <w:rsid w:val="008C4B5E"/>
    <w:rsid w:val="008C4F30"/>
    <w:rsid w:val="008C50F1"/>
    <w:rsid w:val="008C52EF"/>
    <w:rsid w:val="008C53C0"/>
    <w:rsid w:val="008C543E"/>
    <w:rsid w:val="008C5871"/>
    <w:rsid w:val="008C59E9"/>
    <w:rsid w:val="008C5A2B"/>
    <w:rsid w:val="008C5A67"/>
    <w:rsid w:val="008C5A89"/>
    <w:rsid w:val="008C5C45"/>
    <w:rsid w:val="008C5D42"/>
    <w:rsid w:val="008C5E48"/>
    <w:rsid w:val="008C5F10"/>
    <w:rsid w:val="008C5F1B"/>
    <w:rsid w:val="008C607D"/>
    <w:rsid w:val="008C60CE"/>
    <w:rsid w:val="008C677C"/>
    <w:rsid w:val="008C6B44"/>
    <w:rsid w:val="008C7022"/>
    <w:rsid w:val="008C7418"/>
    <w:rsid w:val="008C75C4"/>
    <w:rsid w:val="008C77C4"/>
    <w:rsid w:val="008C7AC1"/>
    <w:rsid w:val="008C7B09"/>
    <w:rsid w:val="008C7B3A"/>
    <w:rsid w:val="008C7CF1"/>
    <w:rsid w:val="008C7D76"/>
    <w:rsid w:val="008C7E12"/>
    <w:rsid w:val="008C7E7D"/>
    <w:rsid w:val="008C7F15"/>
    <w:rsid w:val="008C7F51"/>
    <w:rsid w:val="008D002E"/>
    <w:rsid w:val="008D04C4"/>
    <w:rsid w:val="008D05E3"/>
    <w:rsid w:val="008D068C"/>
    <w:rsid w:val="008D071D"/>
    <w:rsid w:val="008D0A55"/>
    <w:rsid w:val="008D0D28"/>
    <w:rsid w:val="008D1001"/>
    <w:rsid w:val="008D119A"/>
    <w:rsid w:val="008D1577"/>
    <w:rsid w:val="008D1608"/>
    <w:rsid w:val="008D187E"/>
    <w:rsid w:val="008D1AF2"/>
    <w:rsid w:val="008D1BF9"/>
    <w:rsid w:val="008D1D5E"/>
    <w:rsid w:val="008D1E61"/>
    <w:rsid w:val="008D1E84"/>
    <w:rsid w:val="008D1EEB"/>
    <w:rsid w:val="008D1F44"/>
    <w:rsid w:val="008D244F"/>
    <w:rsid w:val="008D24C6"/>
    <w:rsid w:val="008D2721"/>
    <w:rsid w:val="008D29F8"/>
    <w:rsid w:val="008D2C62"/>
    <w:rsid w:val="008D2E15"/>
    <w:rsid w:val="008D2F70"/>
    <w:rsid w:val="008D2FD8"/>
    <w:rsid w:val="008D3063"/>
    <w:rsid w:val="008D33A2"/>
    <w:rsid w:val="008D3561"/>
    <w:rsid w:val="008D3686"/>
    <w:rsid w:val="008D3712"/>
    <w:rsid w:val="008D3791"/>
    <w:rsid w:val="008D37FC"/>
    <w:rsid w:val="008D3CF0"/>
    <w:rsid w:val="008D41BA"/>
    <w:rsid w:val="008D43A7"/>
    <w:rsid w:val="008D43DA"/>
    <w:rsid w:val="008D4883"/>
    <w:rsid w:val="008D4917"/>
    <w:rsid w:val="008D4976"/>
    <w:rsid w:val="008D49FD"/>
    <w:rsid w:val="008D4AF7"/>
    <w:rsid w:val="008D4BA1"/>
    <w:rsid w:val="008D4BBA"/>
    <w:rsid w:val="008D4BEB"/>
    <w:rsid w:val="008D4C01"/>
    <w:rsid w:val="008D4D8A"/>
    <w:rsid w:val="008D503B"/>
    <w:rsid w:val="008D519B"/>
    <w:rsid w:val="008D529F"/>
    <w:rsid w:val="008D52A3"/>
    <w:rsid w:val="008D532A"/>
    <w:rsid w:val="008D5616"/>
    <w:rsid w:val="008D5684"/>
    <w:rsid w:val="008D57DD"/>
    <w:rsid w:val="008D5A88"/>
    <w:rsid w:val="008D5C3A"/>
    <w:rsid w:val="008D6176"/>
    <w:rsid w:val="008D624B"/>
    <w:rsid w:val="008D650B"/>
    <w:rsid w:val="008D6557"/>
    <w:rsid w:val="008D677B"/>
    <w:rsid w:val="008D67AC"/>
    <w:rsid w:val="008D6923"/>
    <w:rsid w:val="008D69DB"/>
    <w:rsid w:val="008D6B74"/>
    <w:rsid w:val="008D6B7E"/>
    <w:rsid w:val="008D6C22"/>
    <w:rsid w:val="008D6CFC"/>
    <w:rsid w:val="008D6D28"/>
    <w:rsid w:val="008D6D83"/>
    <w:rsid w:val="008D6E89"/>
    <w:rsid w:val="008D72FA"/>
    <w:rsid w:val="008D78FE"/>
    <w:rsid w:val="008D797E"/>
    <w:rsid w:val="008D7C36"/>
    <w:rsid w:val="008D7C51"/>
    <w:rsid w:val="008D7C5E"/>
    <w:rsid w:val="008E03A4"/>
    <w:rsid w:val="008E084C"/>
    <w:rsid w:val="008E0963"/>
    <w:rsid w:val="008E0980"/>
    <w:rsid w:val="008E0D1D"/>
    <w:rsid w:val="008E0FD5"/>
    <w:rsid w:val="008E1065"/>
    <w:rsid w:val="008E12CC"/>
    <w:rsid w:val="008E15D4"/>
    <w:rsid w:val="008E17EB"/>
    <w:rsid w:val="008E1883"/>
    <w:rsid w:val="008E1C93"/>
    <w:rsid w:val="008E1CF3"/>
    <w:rsid w:val="008E1E34"/>
    <w:rsid w:val="008E1F34"/>
    <w:rsid w:val="008E21E9"/>
    <w:rsid w:val="008E233A"/>
    <w:rsid w:val="008E243C"/>
    <w:rsid w:val="008E276A"/>
    <w:rsid w:val="008E2865"/>
    <w:rsid w:val="008E2889"/>
    <w:rsid w:val="008E28AC"/>
    <w:rsid w:val="008E2977"/>
    <w:rsid w:val="008E2AD6"/>
    <w:rsid w:val="008E2BCE"/>
    <w:rsid w:val="008E2C86"/>
    <w:rsid w:val="008E2E9A"/>
    <w:rsid w:val="008E2EE4"/>
    <w:rsid w:val="008E2F24"/>
    <w:rsid w:val="008E30F6"/>
    <w:rsid w:val="008E343A"/>
    <w:rsid w:val="008E3537"/>
    <w:rsid w:val="008E3609"/>
    <w:rsid w:val="008E3720"/>
    <w:rsid w:val="008E3B82"/>
    <w:rsid w:val="008E3DB0"/>
    <w:rsid w:val="008E40B7"/>
    <w:rsid w:val="008E4109"/>
    <w:rsid w:val="008E4131"/>
    <w:rsid w:val="008E4286"/>
    <w:rsid w:val="008E4487"/>
    <w:rsid w:val="008E4546"/>
    <w:rsid w:val="008E4571"/>
    <w:rsid w:val="008E4A66"/>
    <w:rsid w:val="008E4B73"/>
    <w:rsid w:val="008E4C1B"/>
    <w:rsid w:val="008E4C4A"/>
    <w:rsid w:val="008E4D9B"/>
    <w:rsid w:val="008E4DF6"/>
    <w:rsid w:val="008E4EE4"/>
    <w:rsid w:val="008E502A"/>
    <w:rsid w:val="008E5031"/>
    <w:rsid w:val="008E531E"/>
    <w:rsid w:val="008E542A"/>
    <w:rsid w:val="008E5884"/>
    <w:rsid w:val="008E58AD"/>
    <w:rsid w:val="008E58C1"/>
    <w:rsid w:val="008E5A44"/>
    <w:rsid w:val="008E5B0E"/>
    <w:rsid w:val="008E62F9"/>
    <w:rsid w:val="008E6396"/>
    <w:rsid w:val="008E64D7"/>
    <w:rsid w:val="008E65DF"/>
    <w:rsid w:val="008E66CF"/>
    <w:rsid w:val="008E6817"/>
    <w:rsid w:val="008E6A8B"/>
    <w:rsid w:val="008E6A99"/>
    <w:rsid w:val="008E6AAA"/>
    <w:rsid w:val="008E6C3D"/>
    <w:rsid w:val="008E704C"/>
    <w:rsid w:val="008E709B"/>
    <w:rsid w:val="008E712E"/>
    <w:rsid w:val="008E7245"/>
    <w:rsid w:val="008E7363"/>
    <w:rsid w:val="008E741A"/>
    <w:rsid w:val="008E749A"/>
    <w:rsid w:val="008E74C9"/>
    <w:rsid w:val="008E755D"/>
    <w:rsid w:val="008E7644"/>
    <w:rsid w:val="008E766D"/>
    <w:rsid w:val="008E7A40"/>
    <w:rsid w:val="008E7AF6"/>
    <w:rsid w:val="008E7C6F"/>
    <w:rsid w:val="008E7F56"/>
    <w:rsid w:val="008E7FED"/>
    <w:rsid w:val="008F00E5"/>
    <w:rsid w:val="008F028D"/>
    <w:rsid w:val="008F0328"/>
    <w:rsid w:val="008F0461"/>
    <w:rsid w:val="008F051D"/>
    <w:rsid w:val="008F05BA"/>
    <w:rsid w:val="008F0653"/>
    <w:rsid w:val="008F0831"/>
    <w:rsid w:val="008F0988"/>
    <w:rsid w:val="008F0A42"/>
    <w:rsid w:val="008F0B05"/>
    <w:rsid w:val="008F0CD3"/>
    <w:rsid w:val="008F0CE9"/>
    <w:rsid w:val="008F0D40"/>
    <w:rsid w:val="008F0D89"/>
    <w:rsid w:val="008F0E50"/>
    <w:rsid w:val="008F0E8E"/>
    <w:rsid w:val="008F0ECA"/>
    <w:rsid w:val="008F0F34"/>
    <w:rsid w:val="008F0FF8"/>
    <w:rsid w:val="008F10D0"/>
    <w:rsid w:val="008F11AB"/>
    <w:rsid w:val="008F1240"/>
    <w:rsid w:val="008F13EE"/>
    <w:rsid w:val="008F15FE"/>
    <w:rsid w:val="008F1694"/>
    <w:rsid w:val="008F1891"/>
    <w:rsid w:val="008F1A20"/>
    <w:rsid w:val="008F1B9F"/>
    <w:rsid w:val="008F1DE1"/>
    <w:rsid w:val="008F2022"/>
    <w:rsid w:val="008F22A5"/>
    <w:rsid w:val="008F231E"/>
    <w:rsid w:val="008F239A"/>
    <w:rsid w:val="008F23C7"/>
    <w:rsid w:val="008F282B"/>
    <w:rsid w:val="008F2A87"/>
    <w:rsid w:val="008F2B3E"/>
    <w:rsid w:val="008F2CCF"/>
    <w:rsid w:val="008F2DDA"/>
    <w:rsid w:val="008F2E5A"/>
    <w:rsid w:val="008F3308"/>
    <w:rsid w:val="008F33B2"/>
    <w:rsid w:val="008F34AB"/>
    <w:rsid w:val="008F376B"/>
    <w:rsid w:val="008F3862"/>
    <w:rsid w:val="008F3900"/>
    <w:rsid w:val="008F3D3B"/>
    <w:rsid w:val="008F3EA7"/>
    <w:rsid w:val="008F40A3"/>
    <w:rsid w:val="008F4164"/>
    <w:rsid w:val="008F41AB"/>
    <w:rsid w:val="008F4215"/>
    <w:rsid w:val="008F445A"/>
    <w:rsid w:val="008F4516"/>
    <w:rsid w:val="008F4D7D"/>
    <w:rsid w:val="008F4FF8"/>
    <w:rsid w:val="008F50CF"/>
    <w:rsid w:val="008F53E4"/>
    <w:rsid w:val="008F5457"/>
    <w:rsid w:val="008F5759"/>
    <w:rsid w:val="008F59AD"/>
    <w:rsid w:val="008F5B15"/>
    <w:rsid w:val="008F5BF3"/>
    <w:rsid w:val="008F5D4F"/>
    <w:rsid w:val="008F60DF"/>
    <w:rsid w:val="008F61EB"/>
    <w:rsid w:val="008F6342"/>
    <w:rsid w:val="008F661E"/>
    <w:rsid w:val="008F6758"/>
    <w:rsid w:val="008F6778"/>
    <w:rsid w:val="008F684C"/>
    <w:rsid w:val="008F6D3E"/>
    <w:rsid w:val="008F72C1"/>
    <w:rsid w:val="008F732C"/>
    <w:rsid w:val="008F743D"/>
    <w:rsid w:val="008F745C"/>
    <w:rsid w:val="008F796F"/>
    <w:rsid w:val="008F79CE"/>
    <w:rsid w:val="008F7A7A"/>
    <w:rsid w:val="008F7AC3"/>
    <w:rsid w:val="008F7D86"/>
    <w:rsid w:val="008F7DAD"/>
    <w:rsid w:val="008F7EAE"/>
    <w:rsid w:val="008F7FB8"/>
    <w:rsid w:val="009000A0"/>
    <w:rsid w:val="0090017C"/>
    <w:rsid w:val="009001CD"/>
    <w:rsid w:val="0090023F"/>
    <w:rsid w:val="009002AD"/>
    <w:rsid w:val="0090044E"/>
    <w:rsid w:val="0090047E"/>
    <w:rsid w:val="00900551"/>
    <w:rsid w:val="0090059D"/>
    <w:rsid w:val="009005AD"/>
    <w:rsid w:val="0090095B"/>
    <w:rsid w:val="00900AB1"/>
    <w:rsid w:val="00900B49"/>
    <w:rsid w:val="00900C9F"/>
    <w:rsid w:val="00900D70"/>
    <w:rsid w:val="00900E4D"/>
    <w:rsid w:val="00900ED0"/>
    <w:rsid w:val="00900EE2"/>
    <w:rsid w:val="00900FF7"/>
    <w:rsid w:val="009010BD"/>
    <w:rsid w:val="00901295"/>
    <w:rsid w:val="00901347"/>
    <w:rsid w:val="00901380"/>
    <w:rsid w:val="00901493"/>
    <w:rsid w:val="00901899"/>
    <w:rsid w:val="009019C4"/>
    <w:rsid w:val="00901B9F"/>
    <w:rsid w:val="00901BD9"/>
    <w:rsid w:val="00901C0E"/>
    <w:rsid w:val="00901D8E"/>
    <w:rsid w:val="00901F4C"/>
    <w:rsid w:val="00902347"/>
    <w:rsid w:val="00902393"/>
    <w:rsid w:val="00902568"/>
    <w:rsid w:val="009029DC"/>
    <w:rsid w:val="00902A6D"/>
    <w:rsid w:val="00902B88"/>
    <w:rsid w:val="00902BD8"/>
    <w:rsid w:val="00902D9C"/>
    <w:rsid w:val="00902EB5"/>
    <w:rsid w:val="0090341F"/>
    <w:rsid w:val="00903569"/>
    <w:rsid w:val="009039B3"/>
    <w:rsid w:val="00903A30"/>
    <w:rsid w:val="00903ABD"/>
    <w:rsid w:val="00903F3E"/>
    <w:rsid w:val="009040EA"/>
    <w:rsid w:val="0090420D"/>
    <w:rsid w:val="009042C4"/>
    <w:rsid w:val="00904374"/>
    <w:rsid w:val="00904489"/>
    <w:rsid w:val="009044F1"/>
    <w:rsid w:val="0090472E"/>
    <w:rsid w:val="0090490C"/>
    <w:rsid w:val="00904926"/>
    <w:rsid w:val="0090498A"/>
    <w:rsid w:val="00904D2B"/>
    <w:rsid w:val="00904D3C"/>
    <w:rsid w:val="00904D40"/>
    <w:rsid w:val="00904ED7"/>
    <w:rsid w:val="00905019"/>
    <w:rsid w:val="00905679"/>
    <w:rsid w:val="00905727"/>
    <w:rsid w:val="0090572C"/>
    <w:rsid w:val="0090577A"/>
    <w:rsid w:val="0090583E"/>
    <w:rsid w:val="00905853"/>
    <w:rsid w:val="009058EC"/>
    <w:rsid w:val="00905954"/>
    <w:rsid w:val="00905B94"/>
    <w:rsid w:val="00905D8E"/>
    <w:rsid w:val="00905E90"/>
    <w:rsid w:val="00905F54"/>
    <w:rsid w:val="009061EA"/>
    <w:rsid w:val="00906242"/>
    <w:rsid w:val="0090646B"/>
    <w:rsid w:val="009064BE"/>
    <w:rsid w:val="009064C0"/>
    <w:rsid w:val="00906584"/>
    <w:rsid w:val="00906586"/>
    <w:rsid w:val="00906690"/>
    <w:rsid w:val="009066CB"/>
    <w:rsid w:val="00906DD5"/>
    <w:rsid w:val="00906EB5"/>
    <w:rsid w:val="0090712A"/>
    <w:rsid w:val="009074CA"/>
    <w:rsid w:val="0090777C"/>
    <w:rsid w:val="009078C1"/>
    <w:rsid w:val="00907CEE"/>
    <w:rsid w:val="00907FCD"/>
    <w:rsid w:val="009103A4"/>
    <w:rsid w:val="00910433"/>
    <w:rsid w:val="0091056C"/>
    <w:rsid w:val="00910616"/>
    <w:rsid w:val="00910629"/>
    <w:rsid w:val="0091081E"/>
    <w:rsid w:val="00910980"/>
    <w:rsid w:val="009109EA"/>
    <w:rsid w:val="00910CD7"/>
    <w:rsid w:val="00910E04"/>
    <w:rsid w:val="00911102"/>
    <w:rsid w:val="009112CB"/>
    <w:rsid w:val="009113CF"/>
    <w:rsid w:val="0091147D"/>
    <w:rsid w:val="009114E2"/>
    <w:rsid w:val="00911640"/>
    <w:rsid w:val="00911730"/>
    <w:rsid w:val="00911831"/>
    <w:rsid w:val="00911868"/>
    <w:rsid w:val="00911885"/>
    <w:rsid w:val="00911A61"/>
    <w:rsid w:val="00911B21"/>
    <w:rsid w:val="00911C75"/>
    <w:rsid w:val="00911C9B"/>
    <w:rsid w:val="00912160"/>
    <w:rsid w:val="00912315"/>
    <w:rsid w:val="0091236C"/>
    <w:rsid w:val="009126EF"/>
    <w:rsid w:val="00912A27"/>
    <w:rsid w:val="00912A2B"/>
    <w:rsid w:val="00912A69"/>
    <w:rsid w:val="00912B98"/>
    <w:rsid w:val="00912B99"/>
    <w:rsid w:val="00912BB1"/>
    <w:rsid w:val="00912FD6"/>
    <w:rsid w:val="0091306F"/>
    <w:rsid w:val="00913090"/>
    <w:rsid w:val="009132A8"/>
    <w:rsid w:val="00913400"/>
    <w:rsid w:val="0091343B"/>
    <w:rsid w:val="0091346A"/>
    <w:rsid w:val="0091361C"/>
    <w:rsid w:val="00913697"/>
    <w:rsid w:val="00913C73"/>
    <w:rsid w:val="00913DB2"/>
    <w:rsid w:val="00914292"/>
    <w:rsid w:val="009142C5"/>
    <w:rsid w:val="009143E4"/>
    <w:rsid w:val="0091448E"/>
    <w:rsid w:val="009144E0"/>
    <w:rsid w:val="0091478A"/>
    <w:rsid w:val="00914FB1"/>
    <w:rsid w:val="0091509D"/>
    <w:rsid w:val="0091526B"/>
    <w:rsid w:val="0091537F"/>
    <w:rsid w:val="009153BF"/>
    <w:rsid w:val="00915707"/>
    <w:rsid w:val="009157DF"/>
    <w:rsid w:val="0091585E"/>
    <w:rsid w:val="00915C93"/>
    <w:rsid w:val="00915DF4"/>
    <w:rsid w:val="00915E28"/>
    <w:rsid w:val="00915E57"/>
    <w:rsid w:val="0091601C"/>
    <w:rsid w:val="009161BC"/>
    <w:rsid w:val="00916215"/>
    <w:rsid w:val="0091656B"/>
    <w:rsid w:val="009165B3"/>
    <w:rsid w:val="009165BB"/>
    <w:rsid w:val="00916613"/>
    <w:rsid w:val="009167F8"/>
    <w:rsid w:val="0091695C"/>
    <w:rsid w:val="00916B49"/>
    <w:rsid w:val="00916BF0"/>
    <w:rsid w:val="00916E6C"/>
    <w:rsid w:val="00917351"/>
    <w:rsid w:val="00917431"/>
    <w:rsid w:val="0091769A"/>
    <w:rsid w:val="0091776E"/>
    <w:rsid w:val="00917BCB"/>
    <w:rsid w:val="00917D61"/>
    <w:rsid w:val="00917DA9"/>
    <w:rsid w:val="00917DDB"/>
    <w:rsid w:val="0092058A"/>
    <w:rsid w:val="009205A0"/>
    <w:rsid w:val="00920624"/>
    <w:rsid w:val="009207FE"/>
    <w:rsid w:val="0092086E"/>
    <w:rsid w:val="009208F3"/>
    <w:rsid w:val="009209BB"/>
    <w:rsid w:val="00920C15"/>
    <w:rsid w:val="00920C30"/>
    <w:rsid w:val="00920C65"/>
    <w:rsid w:val="00920C72"/>
    <w:rsid w:val="00920C73"/>
    <w:rsid w:val="00920E26"/>
    <w:rsid w:val="00920E45"/>
    <w:rsid w:val="00920E83"/>
    <w:rsid w:val="00921068"/>
    <w:rsid w:val="00921132"/>
    <w:rsid w:val="0092117B"/>
    <w:rsid w:val="00921231"/>
    <w:rsid w:val="009212EE"/>
    <w:rsid w:val="00921434"/>
    <w:rsid w:val="0092155D"/>
    <w:rsid w:val="00921595"/>
    <w:rsid w:val="00921623"/>
    <w:rsid w:val="00921816"/>
    <w:rsid w:val="009219C2"/>
    <w:rsid w:val="00921A9F"/>
    <w:rsid w:val="00921D04"/>
    <w:rsid w:val="00921DCD"/>
    <w:rsid w:val="00921DE2"/>
    <w:rsid w:val="009221A1"/>
    <w:rsid w:val="009221E8"/>
    <w:rsid w:val="00922254"/>
    <w:rsid w:val="009223CB"/>
    <w:rsid w:val="009223EF"/>
    <w:rsid w:val="0092287D"/>
    <w:rsid w:val="0092291A"/>
    <w:rsid w:val="00922994"/>
    <w:rsid w:val="009229B4"/>
    <w:rsid w:val="00922A79"/>
    <w:rsid w:val="00922EE3"/>
    <w:rsid w:val="0092322C"/>
    <w:rsid w:val="0092340B"/>
    <w:rsid w:val="00923514"/>
    <w:rsid w:val="00923624"/>
    <w:rsid w:val="0092369A"/>
    <w:rsid w:val="00923AF5"/>
    <w:rsid w:val="009240ED"/>
    <w:rsid w:val="00924219"/>
    <w:rsid w:val="009242AC"/>
    <w:rsid w:val="00924383"/>
    <w:rsid w:val="009247F6"/>
    <w:rsid w:val="00924F1E"/>
    <w:rsid w:val="00925110"/>
    <w:rsid w:val="0092528A"/>
    <w:rsid w:val="009252B5"/>
    <w:rsid w:val="00925378"/>
    <w:rsid w:val="0092575F"/>
    <w:rsid w:val="00925E7B"/>
    <w:rsid w:val="00925EB0"/>
    <w:rsid w:val="009260AE"/>
    <w:rsid w:val="00926141"/>
    <w:rsid w:val="00926292"/>
    <w:rsid w:val="00926401"/>
    <w:rsid w:val="0092642F"/>
    <w:rsid w:val="00926607"/>
    <w:rsid w:val="00926643"/>
    <w:rsid w:val="00926667"/>
    <w:rsid w:val="0092667A"/>
    <w:rsid w:val="009266B6"/>
    <w:rsid w:val="00926807"/>
    <w:rsid w:val="0092682E"/>
    <w:rsid w:val="00926AC7"/>
    <w:rsid w:val="00926B1E"/>
    <w:rsid w:val="00926D67"/>
    <w:rsid w:val="00926D72"/>
    <w:rsid w:val="00926E15"/>
    <w:rsid w:val="00927595"/>
    <w:rsid w:val="00927664"/>
    <w:rsid w:val="009277CD"/>
    <w:rsid w:val="009278E1"/>
    <w:rsid w:val="0092796C"/>
    <w:rsid w:val="00927AB3"/>
    <w:rsid w:val="00927C39"/>
    <w:rsid w:val="00927D36"/>
    <w:rsid w:val="00927F36"/>
    <w:rsid w:val="00927F84"/>
    <w:rsid w:val="00927FF1"/>
    <w:rsid w:val="009304F3"/>
    <w:rsid w:val="00930675"/>
    <w:rsid w:val="0093089A"/>
    <w:rsid w:val="00930931"/>
    <w:rsid w:val="00930AB3"/>
    <w:rsid w:val="00930B22"/>
    <w:rsid w:val="00930CEB"/>
    <w:rsid w:val="00930E09"/>
    <w:rsid w:val="00930F23"/>
    <w:rsid w:val="00930FD4"/>
    <w:rsid w:val="0093108A"/>
    <w:rsid w:val="00931266"/>
    <w:rsid w:val="00931526"/>
    <w:rsid w:val="009315D3"/>
    <w:rsid w:val="009317F2"/>
    <w:rsid w:val="00931894"/>
    <w:rsid w:val="00931ABA"/>
    <w:rsid w:val="00931B24"/>
    <w:rsid w:val="00931B6D"/>
    <w:rsid w:val="00931C3E"/>
    <w:rsid w:val="00932051"/>
    <w:rsid w:val="009320EE"/>
    <w:rsid w:val="009323BB"/>
    <w:rsid w:val="0093249F"/>
    <w:rsid w:val="00932616"/>
    <w:rsid w:val="0093263D"/>
    <w:rsid w:val="009326A2"/>
    <w:rsid w:val="009329DF"/>
    <w:rsid w:val="00932AC4"/>
    <w:rsid w:val="00932B18"/>
    <w:rsid w:val="00932B31"/>
    <w:rsid w:val="00932BF8"/>
    <w:rsid w:val="00932D34"/>
    <w:rsid w:val="00933095"/>
    <w:rsid w:val="00933407"/>
    <w:rsid w:val="0093365A"/>
    <w:rsid w:val="009337A0"/>
    <w:rsid w:val="009337F1"/>
    <w:rsid w:val="0093386E"/>
    <w:rsid w:val="00933871"/>
    <w:rsid w:val="00933888"/>
    <w:rsid w:val="00933B8D"/>
    <w:rsid w:val="00933C14"/>
    <w:rsid w:val="00933E55"/>
    <w:rsid w:val="009343DB"/>
    <w:rsid w:val="009343F6"/>
    <w:rsid w:val="009347F2"/>
    <w:rsid w:val="00934A31"/>
    <w:rsid w:val="00934A7B"/>
    <w:rsid w:val="00934AD6"/>
    <w:rsid w:val="00934B74"/>
    <w:rsid w:val="00934C5A"/>
    <w:rsid w:val="00934E2E"/>
    <w:rsid w:val="00934EBF"/>
    <w:rsid w:val="00934F78"/>
    <w:rsid w:val="00934F8B"/>
    <w:rsid w:val="00934FD7"/>
    <w:rsid w:val="0093519B"/>
    <w:rsid w:val="0093520D"/>
    <w:rsid w:val="00935708"/>
    <w:rsid w:val="00935795"/>
    <w:rsid w:val="009358A6"/>
    <w:rsid w:val="009359FF"/>
    <w:rsid w:val="00935B9C"/>
    <w:rsid w:val="00935DCC"/>
    <w:rsid w:val="0093633D"/>
    <w:rsid w:val="009366B1"/>
    <w:rsid w:val="009367D2"/>
    <w:rsid w:val="00936843"/>
    <w:rsid w:val="009368D0"/>
    <w:rsid w:val="009369F6"/>
    <w:rsid w:val="00936EAF"/>
    <w:rsid w:val="00936EF4"/>
    <w:rsid w:val="00937095"/>
    <w:rsid w:val="00937118"/>
    <w:rsid w:val="00937124"/>
    <w:rsid w:val="0093712D"/>
    <w:rsid w:val="00937238"/>
    <w:rsid w:val="0093730F"/>
    <w:rsid w:val="00937339"/>
    <w:rsid w:val="009373DB"/>
    <w:rsid w:val="00937475"/>
    <w:rsid w:val="00937515"/>
    <w:rsid w:val="0093752D"/>
    <w:rsid w:val="009375A0"/>
    <w:rsid w:val="00937BF9"/>
    <w:rsid w:val="00937C5E"/>
    <w:rsid w:val="00937F20"/>
    <w:rsid w:val="00937FDD"/>
    <w:rsid w:val="0094007E"/>
    <w:rsid w:val="009401A4"/>
    <w:rsid w:val="0094029D"/>
    <w:rsid w:val="00940418"/>
    <w:rsid w:val="009407DD"/>
    <w:rsid w:val="009408D4"/>
    <w:rsid w:val="009408E4"/>
    <w:rsid w:val="009409A2"/>
    <w:rsid w:val="00940ABC"/>
    <w:rsid w:val="00940B62"/>
    <w:rsid w:val="00940DDE"/>
    <w:rsid w:val="00940EF6"/>
    <w:rsid w:val="00941092"/>
    <w:rsid w:val="009410B5"/>
    <w:rsid w:val="0094110A"/>
    <w:rsid w:val="00941137"/>
    <w:rsid w:val="0094120A"/>
    <w:rsid w:val="0094128D"/>
    <w:rsid w:val="00941293"/>
    <w:rsid w:val="009412B3"/>
    <w:rsid w:val="009415A7"/>
    <w:rsid w:val="009415C8"/>
    <w:rsid w:val="009416A5"/>
    <w:rsid w:val="009417C6"/>
    <w:rsid w:val="009417FE"/>
    <w:rsid w:val="00941A18"/>
    <w:rsid w:val="00941B78"/>
    <w:rsid w:val="00941BF6"/>
    <w:rsid w:val="00941BFD"/>
    <w:rsid w:val="00941F3A"/>
    <w:rsid w:val="00941FAE"/>
    <w:rsid w:val="0094220B"/>
    <w:rsid w:val="0094221E"/>
    <w:rsid w:val="00942569"/>
    <w:rsid w:val="009429F9"/>
    <w:rsid w:val="00942AF8"/>
    <w:rsid w:val="00942E81"/>
    <w:rsid w:val="00942F1B"/>
    <w:rsid w:val="00942F36"/>
    <w:rsid w:val="00942FF5"/>
    <w:rsid w:val="00943065"/>
    <w:rsid w:val="009430BE"/>
    <w:rsid w:val="00943396"/>
    <w:rsid w:val="00943BB4"/>
    <w:rsid w:val="00943DBE"/>
    <w:rsid w:val="00943FCE"/>
    <w:rsid w:val="0094410C"/>
    <w:rsid w:val="0094412D"/>
    <w:rsid w:val="0094437D"/>
    <w:rsid w:val="00944384"/>
    <w:rsid w:val="00944417"/>
    <w:rsid w:val="00944427"/>
    <w:rsid w:val="009446C7"/>
    <w:rsid w:val="009446F2"/>
    <w:rsid w:val="009447DC"/>
    <w:rsid w:val="009448F0"/>
    <w:rsid w:val="00944B9B"/>
    <w:rsid w:val="00944CDD"/>
    <w:rsid w:val="00944D00"/>
    <w:rsid w:val="00944D4E"/>
    <w:rsid w:val="00944FF8"/>
    <w:rsid w:val="0094522E"/>
    <w:rsid w:val="00945423"/>
    <w:rsid w:val="0094585F"/>
    <w:rsid w:val="00945AC5"/>
    <w:rsid w:val="00945C77"/>
    <w:rsid w:val="00945E90"/>
    <w:rsid w:val="00946049"/>
    <w:rsid w:val="00946372"/>
    <w:rsid w:val="009463A7"/>
    <w:rsid w:val="009467C1"/>
    <w:rsid w:val="00946DED"/>
    <w:rsid w:val="00947038"/>
    <w:rsid w:val="009472A8"/>
    <w:rsid w:val="009472F3"/>
    <w:rsid w:val="0094732C"/>
    <w:rsid w:val="009474FA"/>
    <w:rsid w:val="00947AC1"/>
    <w:rsid w:val="00947C67"/>
    <w:rsid w:val="00947DA4"/>
    <w:rsid w:val="00947F6B"/>
    <w:rsid w:val="0095028C"/>
    <w:rsid w:val="009504FE"/>
    <w:rsid w:val="009505CA"/>
    <w:rsid w:val="00950693"/>
    <w:rsid w:val="00950697"/>
    <w:rsid w:val="00950762"/>
    <w:rsid w:val="00950769"/>
    <w:rsid w:val="009507CA"/>
    <w:rsid w:val="00950881"/>
    <w:rsid w:val="0095093D"/>
    <w:rsid w:val="0095094A"/>
    <w:rsid w:val="00950992"/>
    <w:rsid w:val="00950C00"/>
    <w:rsid w:val="00950C92"/>
    <w:rsid w:val="00950E62"/>
    <w:rsid w:val="00950E7B"/>
    <w:rsid w:val="00950E92"/>
    <w:rsid w:val="00950EC3"/>
    <w:rsid w:val="00951054"/>
    <w:rsid w:val="0095114C"/>
    <w:rsid w:val="0095133E"/>
    <w:rsid w:val="009513BA"/>
    <w:rsid w:val="009513C3"/>
    <w:rsid w:val="00951512"/>
    <w:rsid w:val="0095151B"/>
    <w:rsid w:val="00951613"/>
    <w:rsid w:val="009516CC"/>
    <w:rsid w:val="009516E5"/>
    <w:rsid w:val="00951A8F"/>
    <w:rsid w:val="00951E13"/>
    <w:rsid w:val="00952180"/>
    <w:rsid w:val="00952194"/>
    <w:rsid w:val="009521C1"/>
    <w:rsid w:val="00952292"/>
    <w:rsid w:val="00952466"/>
    <w:rsid w:val="009524AE"/>
    <w:rsid w:val="00952523"/>
    <w:rsid w:val="009525F4"/>
    <w:rsid w:val="00952674"/>
    <w:rsid w:val="00952777"/>
    <w:rsid w:val="009527FB"/>
    <w:rsid w:val="0095292B"/>
    <w:rsid w:val="00952B14"/>
    <w:rsid w:val="00952BF5"/>
    <w:rsid w:val="00952C47"/>
    <w:rsid w:val="00952C98"/>
    <w:rsid w:val="00952CC9"/>
    <w:rsid w:val="0095307F"/>
    <w:rsid w:val="00953374"/>
    <w:rsid w:val="009533BC"/>
    <w:rsid w:val="009533D5"/>
    <w:rsid w:val="009533DD"/>
    <w:rsid w:val="009536CC"/>
    <w:rsid w:val="0095375A"/>
    <w:rsid w:val="00953887"/>
    <w:rsid w:val="009539BA"/>
    <w:rsid w:val="00953A0D"/>
    <w:rsid w:val="00953AD6"/>
    <w:rsid w:val="00953B0C"/>
    <w:rsid w:val="00953CC5"/>
    <w:rsid w:val="00953FC5"/>
    <w:rsid w:val="00954119"/>
    <w:rsid w:val="0095420F"/>
    <w:rsid w:val="00954508"/>
    <w:rsid w:val="009547FD"/>
    <w:rsid w:val="009548B6"/>
    <w:rsid w:val="009548BC"/>
    <w:rsid w:val="00954916"/>
    <w:rsid w:val="0095495F"/>
    <w:rsid w:val="00954DE9"/>
    <w:rsid w:val="00954E23"/>
    <w:rsid w:val="00954F09"/>
    <w:rsid w:val="00954F15"/>
    <w:rsid w:val="0095541C"/>
    <w:rsid w:val="00955446"/>
    <w:rsid w:val="009556E9"/>
    <w:rsid w:val="0095574B"/>
    <w:rsid w:val="0095591D"/>
    <w:rsid w:val="00955BFE"/>
    <w:rsid w:val="00955D02"/>
    <w:rsid w:val="00955DD3"/>
    <w:rsid w:val="00955F49"/>
    <w:rsid w:val="0095649F"/>
    <w:rsid w:val="009565B3"/>
    <w:rsid w:val="00956B94"/>
    <w:rsid w:val="00956D12"/>
    <w:rsid w:val="0095757D"/>
    <w:rsid w:val="009575EA"/>
    <w:rsid w:val="009575EF"/>
    <w:rsid w:val="00957698"/>
    <w:rsid w:val="00957775"/>
    <w:rsid w:val="009578DF"/>
    <w:rsid w:val="0095790C"/>
    <w:rsid w:val="0095798E"/>
    <w:rsid w:val="00957A6E"/>
    <w:rsid w:val="00957A76"/>
    <w:rsid w:val="00957CAB"/>
    <w:rsid w:val="00957CEA"/>
    <w:rsid w:val="00957D6C"/>
    <w:rsid w:val="00957E3F"/>
    <w:rsid w:val="00957E70"/>
    <w:rsid w:val="00960029"/>
    <w:rsid w:val="00960085"/>
    <w:rsid w:val="009600FD"/>
    <w:rsid w:val="0096024D"/>
    <w:rsid w:val="0096031C"/>
    <w:rsid w:val="00960640"/>
    <w:rsid w:val="00960806"/>
    <w:rsid w:val="00960810"/>
    <w:rsid w:val="00960826"/>
    <w:rsid w:val="00960A16"/>
    <w:rsid w:val="00960F33"/>
    <w:rsid w:val="0096129D"/>
    <w:rsid w:val="0096158E"/>
    <w:rsid w:val="009615D3"/>
    <w:rsid w:val="0096167C"/>
    <w:rsid w:val="009619A5"/>
    <w:rsid w:val="00961FF1"/>
    <w:rsid w:val="0096203F"/>
    <w:rsid w:val="0096227A"/>
    <w:rsid w:val="00962314"/>
    <w:rsid w:val="00962351"/>
    <w:rsid w:val="009624D5"/>
    <w:rsid w:val="00962DE0"/>
    <w:rsid w:val="00962EAE"/>
    <w:rsid w:val="00962EAF"/>
    <w:rsid w:val="00963111"/>
    <w:rsid w:val="00963258"/>
    <w:rsid w:val="009632D6"/>
    <w:rsid w:val="0096331A"/>
    <w:rsid w:val="00963435"/>
    <w:rsid w:val="009637D6"/>
    <w:rsid w:val="00963975"/>
    <w:rsid w:val="00963AEE"/>
    <w:rsid w:val="00963B5B"/>
    <w:rsid w:val="00963C1E"/>
    <w:rsid w:val="00963C7D"/>
    <w:rsid w:val="00963D4F"/>
    <w:rsid w:val="00963F31"/>
    <w:rsid w:val="00963F44"/>
    <w:rsid w:val="00964201"/>
    <w:rsid w:val="009642A0"/>
    <w:rsid w:val="009643D9"/>
    <w:rsid w:val="00964487"/>
    <w:rsid w:val="00964697"/>
    <w:rsid w:val="0096478A"/>
    <w:rsid w:val="009647CA"/>
    <w:rsid w:val="009648FB"/>
    <w:rsid w:val="00964A04"/>
    <w:rsid w:val="00964A70"/>
    <w:rsid w:val="00964D72"/>
    <w:rsid w:val="00964E95"/>
    <w:rsid w:val="00964F4A"/>
    <w:rsid w:val="009650F1"/>
    <w:rsid w:val="00965166"/>
    <w:rsid w:val="009652E9"/>
    <w:rsid w:val="009654DC"/>
    <w:rsid w:val="0096550E"/>
    <w:rsid w:val="00965BC3"/>
    <w:rsid w:val="00965D88"/>
    <w:rsid w:val="00965F1D"/>
    <w:rsid w:val="00965F88"/>
    <w:rsid w:val="00966040"/>
    <w:rsid w:val="00966368"/>
    <w:rsid w:val="009666A6"/>
    <w:rsid w:val="00966738"/>
    <w:rsid w:val="009667BF"/>
    <w:rsid w:val="00966938"/>
    <w:rsid w:val="00966E07"/>
    <w:rsid w:val="00966E45"/>
    <w:rsid w:val="00966F5B"/>
    <w:rsid w:val="0096701C"/>
    <w:rsid w:val="0096703D"/>
    <w:rsid w:val="00967165"/>
    <w:rsid w:val="009671DA"/>
    <w:rsid w:val="009671F1"/>
    <w:rsid w:val="00967233"/>
    <w:rsid w:val="0096723B"/>
    <w:rsid w:val="00967294"/>
    <w:rsid w:val="009675C2"/>
    <w:rsid w:val="0096789C"/>
    <w:rsid w:val="00967969"/>
    <w:rsid w:val="0096799B"/>
    <w:rsid w:val="00967C1D"/>
    <w:rsid w:val="00967E50"/>
    <w:rsid w:val="009700C3"/>
    <w:rsid w:val="0097029F"/>
    <w:rsid w:val="0097032F"/>
    <w:rsid w:val="00970330"/>
    <w:rsid w:val="009704C4"/>
    <w:rsid w:val="009704EB"/>
    <w:rsid w:val="00970620"/>
    <w:rsid w:val="00970645"/>
    <w:rsid w:val="009707A2"/>
    <w:rsid w:val="009709ED"/>
    <w:rsid w:val="00970A33"/>
    <w:rsid w:val="00970AC6"/>
    <w:rsid w:val="00970AD4"/>
    <w:rsid w:val="00970BF6"/>
    <w:rsid w:val="00970CE5"/>
    <w:rsid w:val="00970EB3"/>
    <w:rsid w:val="00970EB7"/>
    <w:rsid w:val="00970F69"/>
    <w:rsid w:val="00970FA2"/>
    <w:rsid w:val="00971049"/>
    <w:rsid w:val="009712BC"/>
    <w:rsid w:val="00971306"/>
    <w:rsid w:val="00971371"/>
    <w:rsid w:val="0097178D"/>
    <w:rsid w:val="009718C7"/>
    <w:rsid w:val="009718CA"/>
    <w:rsid w:val="00971A6A"/>
    <w:rsid w:val="00971A98"/>
    <w:rsid w:val="00971C87"/>
    <w:rsid w:val="009720C1"/>
    <w:rsid w:val="00972135"/>
    <w:rsid w:val="0097221F"/>
    <w:rsid w:val="009722CE"/>
    <w:rsid w:val="009723EC"/>
    <w:rsid w:val="00972411"/>
    <w:rsid w:val="00972876"/>
    <w:rsid w:val="0097289F"/>
    <w:rsid w:val="009728BB"/>
    <w:rsid w:val="00972910"/>
    <w:rsid w:val="00972929"/>
    <w:rsid w:val="00972B06"/>
    <w:rsid w:val="00972B44"/>
    <w:rsid w:val="00972F08"/>
    <w:rsid w:val="00972F6C"/>
    <w:rsid w:val="00972FD5"/>
    <w:rsid w:val="00973023"/>
    <w:rsid w:val="0097303A"/>
    <w:rsid w:val="00973319"/>
    <w:rsid w:val="00973445"/>
    <w:rsid w:val="00973486"/>
    <w:rsid w:val="00973531"/>
    <w:rsid w:val="00973678"/>
    <w:rsid w:val="009736A7"/>
    <w:rsid w:val="00973712"/>
    <w:rsid w:val="00973A40"/>
    <w:rsid w:val="00973C25"/>
    <w:rsid w:val="00973E43"/>
    <w:rsid w:val="00973E7A"/>
    <w:rsid w:val="00973F24"/>
    <w:rsid w:val="00973FEF"/>
    <w:rsid w:val="00974094"/>
    <w:rsid w:val="0097424F"/>
    <w:rsid w:val="00974270"/>
    <w:rsid w:val="0097436E"/>
    <w:rsid w:val="00974721"/>
    <w:rsid w:val="00974723"/>
    <w:rsid w:val="00974C39"/>
    <w:rsid w:val="00974D14"/>
    <w:rsid w:val="00974F0B"/>
    <w:rsid w:val="009750FD"/>
    <w:rsid w:val="009751AE"/>
    <w:rsid w:val="009751C2"/>
    <w:rsid w:val="00975503"/>
    <w:rsid w:val="009755CC"/>
    <w:rsid w:val="009755DE"/>
    <w:rsid w:val="00975660"/>
    <w:rsid w:val="009757D0"/>
    <w:rsid w:val="00975890"/>
    <w:rsid w:val="00975B15"/>
    <w:rsid w:val="00975F0E"/>
    <w:rsid w:val="00975F53"/>
    <w:rsid w:val="00975F5A"/>
    <w:rsid w:val="00976125"/>
    <w:rsid w:val="00976159"/>
    <w:rsid w:val="009762A2"/>
    <w:rsid w:val="009762DB"/>
    <w:rsid w:val="009763BE"/>
    <w:rsid w:val="009764B1"/>
    <w:rsid w:val="009764BF"/>
    <w:rsid w:val="009765F4"/>
    <w:rsid w:val="009769DC"/>
    <w:rsid w:val="00976B96"/>
    <w:rsid w:val="00976CBC"/>
    <w:rsid w:val="00976D78"/>
    <w:rsid w:val="00976D9F"/>
    <w:rsid w:val="00976F3D"/>
    <w:rsid w:val="00976FD5"/>
    <w:rsid w:val="00976FFE"/>
    <w:rsid w:val="00977020"/>
    <w:rsid w:val="0097737A"/>
    <w:rsid w:val="0097758D"/>
    <w:rsid w:val="0097773C"/>
    <w:rsid w:val="00977B69"/>
    <w:rsid w:val="00977BF7"/>
    <w:rsid w:val="00977CDE"/>
    <w:rsid w:val="00977D0B"/>
    <w:rsid w:val="00977D95"/>
    <w:rsid w:val="00977DFB"/>
    <w:rsid w:val="00977FE7"/>
    <w:rsid w:val="00980096"/>
    <w:rsid w:val="0098009E"/>
    <w:rsid w:val="009801A9"/>
    <w:rsid w:val="009802E7"/>
    <w:rsid w:val="0098042E"/>
    <w:rsid w:val="009804A4"/>
    <w:rsid w:val="009805CF"/>
    <w:rsid w:val="00980708"/>
    <w:rsid w:val="0098075C"/>
    <w:rsid w:val="00980A5A"/>
    <w:rsid w:val="00980AF6"/>
    <w:rsid w:val="00980C4A"/>
    <w:rsid w:val="00980D35"/>
    <w:rsid w:val="00980D9B"/>
    <w:rsid w:val="009811EF"/>
    <w:rsid w:val="0098130D"/>
    <w:rsid w:val="00981395"/>
    <w:rsid w:val="00981472"/>
    <w:rsid w:val="0098153B"/>
    <w:rsid w:val="0098162E"/>
    <w:rsid w:val="009819CC"/>
    <w:rsid w:val="00981B08"/>
    <w:rsid w:val="00981B14"/>
    <w:rsid w:val="00981CEF"/>
    <w:rsid w:val="00981E58"/>
    <w:rsid w:val="00982452"/>
    <w:rsid w:val="009824E2"/>
    <w:rsid w:val="0098274F"/>
    <w:rsid w:val="00982A8E"/>
    <w:rsid w:val="00982CEC"/>
    <w:rsid w:val="00982D44"/>
    <w:rsid w:val="00982FF8"/>
    <w:rsid w:val="009834D7"/>
    <w:rsid w:val="0098362C"/>
    <w:rsid w:val="00983643"/>
    <w:rsid w:val="0098367F"/>
    <w:rsid w:val="009836A0"/>
    <w:rsid w:val="009837B6"/>
    <w:rsid w:val="009837CA"/>
    <w:rsid w:val="00984025"/>
    <w:rsid w:val="009841B0"/>
    <w:rsid w:val="009846AB"/>
    <w:rsid w:val="00984841"/>
    <w:rsid w:val="00984B3C"/>
    <w:rsid w:val="00984B68"/>
    <w:rsid w:val="00984B6E"/>
    <w:rsid w:val="00984BAA"/>
    <w:rsid w:val="00984CB3"/>
    <w:rsid w:val="00984D93"/>
    <w:rsid w:val="00984E81"/>
    <w:rsid w:val="00984FEB"/>
    <w:rsid w:val="00985068"/>
    <w:rsid w:val="00985389"/>
    <w:rsid w:val="00985607"/>
    <w:rsid w:val="009858C7"/>
    <w:rsid w:val="00985999"/>
    <w:rsid w:val="00985AF3"/>
    <w:rsid w:val="009860FA"/>
    <w:rsid w:val="00986621"/>
    <w:rsid w:val="00986B30"/>
    <w:rsid w:val="00986C36"/>
    <w:rsid w:val="00986CC0"/>
    <w:rsid w:val="00986D83"/>
    <w:rsid w:val="00986D91"/>
    <w:rsid w:val="00986DBB"/>
    <w:rsid w:val="00986DF8"/>
    <w:rsid w:val="00986E8C"/>
    <w:rsid w:val="00987002"/>
    <w:rsid w:val="00987101"/>
    <w:rsid w:val="00987137"/>
    <w:rsid w:val="00987468"/>
    <w:rsid w:val="009878C5"/>
    <w:rsid w:val="00987A17"/>
    <w:rsid w:val="00987C47"/>
    <w:rsid w:val="00987CFD"/>
    <w:rsid w:val="00987E4E"/>
    <w:rsid w:val="009902DB"/>
    <w:rsid w:val="0099037F"/>
    <w:rsid w:val="00990517"/>
    <w:rsid w:val="0099072A"/>
    <w:rsid w:val="009909D8"/>
    <w:rsid w:val="009911E9"/>
    <w:rsid w:val="009912D3"/>
    <w:rsid w:val="009916B9"/>
    <w:rsid w:val="009918D7"/>
    <w:rsid w:val="00991932"/>
    <w:rsid w:val="009919F3"/>
    <w:rsid w:val="00991AC6"/>
    <w:rsid w:val="00991CE0"/>
    <w:rsid w:val="0099254F"/>
    <w:rsid w:val="0099264B"/>
    <w:rsid w:val="009927B8"/>
    <w:rsid w:val="009927F7"/>
    <w:rsid w:val="0099293E"/>
    <w:rsid w:val="00992A47"/>
    <w:rsid w:val="00992A7D"/>
    <w:rsid w:val="00992B0B"/>
    <w:rsid w:val="00992DBA"/>
    <w:rsid w:val="00992F97"/>
    <w:rsid w:val="00992FCE"/>
    <w:rsid w:val="0099300B"/>
    <w:rsid w:val="009931FA"/>
    <w:rsid w:val="00993245"/>
    <w:rsid w:val="009932B4"/>
    <w:rsid w:val="009932C3"/>
    <w:rsid w:val="009932CA"/>
    <w:rsid w:val="009935D4"/>
    <w:rsid w:val="009938E7"/>
    <w:rsid w:val="00993B2A"/>
    <w:rsid w:val="00993CFC"/>
    <w:rsid w:val="00993DD6"/>
    <w:rsid w:val="0099414C"/>
    <w:rsid w:val="00994796"/>
    <w:rsid w:val="0099497E"/>
    <w:rsid w:val="00994A51"/>
    <w:rsid w:val="00994BE8"/>
    <w:rsid w:val="00994C6A"/>
    <w:rsid w:val="0099502B"/>
    <w:rsid w:val="00995217"/>
    <w:rsid w:val="00995220"/>
    <w:rsid w:val="00995335"/>
    <w:rsid w:val="0099536D"/>
    <w:rsid w:val="00995640"/>
    <w:rsid w:val="009956A0"/>
    <w:rsid w:val="00995754"/>
    <w:rsid w:val="009957CE"/>
    <w:rsid w:val="00995968"/>
    <w:rsid w:val="009959E1"/>
    <w:rsid w:val="00995A46"/>
    <w:rsid w:val="00995AD4"/>
    <w:rsid w:val="00995BD7"/>
    <w:rsid w:val="00995CD7"/>
    <w:rsid w:val="00995EB3"/>
    <w:rsid w:val="00995EFB"/>
    <w:rsid w:val="0099623F"/>
    <w:rsid w:val="00996244"/>
    <w:rsid w:val="00996302"/>
    <w:rsid w:val="00996337"/>
    <w:rsid w:val="00996426"/>
    <w:rsid w:val="00996819"/>
    <w:rsid w:val="00996BE2"/>
    <w:rsid w:val="00996E3B"/>
    <w:rsid w:val="009970C0"/>
    <w:rsid w:val="009971CB"/>
    <w:rsid w:val="00997429"/>
    <w:rsid w:val="00997556"/>
    <w:rsid w:val="00997631"/>
    <w:rsid w:val="0099766A"/>
    <w:rsid w:val="00997926"/>
    <w:rsid w:val="00997939"/>
    <w:rsid w:val="009979E2"/>
    <w:rsid w:val="00997AF9"/>
    <w:rsid w:val="00997C69"/>
    <w:rsid w:val="00997D61"/>
    <w:rsid w:val="00997E15"/>
    <w:rsid w:val="009A02E0"/>
    <w:rsid w:val="009A0350"/>
    <w:rsid w:val="009A0361"/>
    <w:rsid w:val="009A0495"/>
    <w:rsid w:val="009A089E"/>
    <w:rsid w:val="009A08B9"/>
    <w:rsid w:val="009A093F"/>
    <w:rsid w:val="009A0BB4"/>
    <w:rsid w:val="009A0BF8"/>
    <w:rsid w:val="009A0D61"/>
    <w:rsid w:val="009A0DD8"/>
    <w:rsid w:val="009A0F95"/>
    <w:rsid w:val="009A103C"/>
    <w:rsid w:val="009A1293"/>
    <w:rsid w:val="009A12C0"/>
    <w:rsid w:val="009A1391"/>
    <w:rsid w:val="009A162E"/>
    <w:rsid w:val="009A16AC"/>
    <w:rsid w:val="009A171D"/>
    <w:rsid w:val="009A1740"/>
    <w:rsid w:val="009A1C25"/>
    <w:rsid w:val="009A1C3D"/>
    <w:rsid w:val="009A1D3F"/>
    <w:rsid w:val="009A1D70"/>
    <w:rsid w:val="009A1DF2"/>
    <w:rsid w:val="009A1E31"/>
    <w:rsid w:val="009A1EC9"/>
    <w:rsid w:val="009A2207"/>
    <w:rsid w:val="009A2247"/>
    <w:rsid w:val="009A2318"/>
    <w:rsid w:val="009A2685"/>
    <w:rsid w:val="009A287E"/>
    <w:rsid w:val="009A2A81"/>
    <w:rsid w:val="009A2B22"/>
    <w:rsid w:val="009A2B78"/>
    <w:rsid w:val="009A2BC5"/>
    <w:rsid w:val="009A2C34"/>
    <w:rsid w:val="009A2C76"/>
    <w:rsid w:val="009A2D8F"/>
    <w:rsid w:val="009A3027"/>
    <w:rsid w:val="009A3110"/>
    <w:rsid w:val="009A3392"/>
    <w:rsid w:val="009A33CD"/>
    <w:rsid w:val="009A350A"/>
    <w:rsid w:val="009A35FE"/>
    <w:rsid w:val="009A3855"/>
    <w:rsid w:val="009A3883"/>
    <w:rsid w:val="009A394C"/>
    <w:rsid w:val="009A394E"/>
    <w:rsid w:val="009A3A50"/>
    <w:rsid w:val="009A3C60"/>
    <w:rsid w:val="009A3CDB"/>
    <w:rsid w:val="009A3D6E"/>
    <w:rsid w:val="009A3E55"/>
    <w:rsid w:val="009A3E9A"/>
    <w:rsid w:val="009A401C"/>
    <w:rsid w:val="009A405A"/>
    <w:rsid w:val="009A424B"/>
    <w:rsid w:val="009A4285"/>
    <w:rsid w:val="009A42EF"/>
    <w:rsid w:val="009A45B0"/>
    <w:rsid w:val="009A46DA"/>
    <w:rsid w:val="009A5172"/>
    <w:rsid w:val="009A56CB"/>
    <w:rsid w:val="009A5947"/>
    <w:rsid w:val="009A5A0E"/>
    <w:rsid w:val="009A5C4D"/>
    <w:rsid w:val="009A5D00"/>
    <w:rsid w:val="009A5F91"/>
    <w:rsid w:val="009A62C1"/>
    <w:rsid w:val="009A63DA"/>
    <w:rsid w:val="009A64E5"/>
    <w:rsid w:val="009A6A10"/>
    <w:rsid w:val="009A6C01"/>
    <w:rsid w:val="009A6C95"/>
    <w:rsid w:val="009A7355"/>
    <w:rsid w:val="009A7471"/>
    <w:rsid w:val="009A764C"/>
    <w:rsid w:val="009A76EC"/>
    <w:rsid w:val="009A7A5A"/>
    <w:rsid w:val="009A7C7A"/>
    <w:rsid w:val="009A7D65"/>
    <w:rsid w:val="009A7EE9"/>
    <w:rsid w:val="009A7F9F"/>
    <w:rsid w:val="009B030F"/>
    <w:rsid w:val="009B0356"/>
    <w:rsid w:val="009B0540"/>
    <w:rsid w:val="009B08E2"/>
    <w:rsid w:val="009B0995"/>
    <w:rsid w:val="009B0C53"/>
    <w:rsid w:val="009B0C75"/>
    <w:rsid w:val="009B0C98"/>
    <w:rsid w:val="009B0DBC"/>
    <w:rsid w:val="009B10DE"/>
    <w:rsid w:val="009B111A"/>
    <w:rsid w:val="009B1177"/>
    <w:rsid w:val="009B15D4"/>
    <w:rsid w:val="009B163E"/>
    <w:rsid w:val="009B1899"/>
    <w:rsid w:val="009B1A03"/>
    <w:rsid w:val="009B1C5B"/>
    <w:rsid w:val="009B1E7B"/>
    <w:rsid w:val="009B209E"/>
    <w:rsid w:val="009B2238"/>
    <w:rsid w:val="009B234A"/>
    <w:rsid w:val="009B26C1"/>
    <w:rsid w:val="009B26DC"/>
    <w:rsid w:val="009B27DD"/>
    <w:rsid w:val="009B2839"/>
    <w:rsid w:val="009B2876"/>
    <w:rsid w:val="009B2A2F"/>
    <w:rsid w:val="009B2ACD"/>
    <w:rsid w:val="009B2C3E"/>
    <w:rsid w:val="009B2CAA"/>
    <w:rsid w:val="009B2F39"/>
    <w:rsid w:val="009B2FE7"/>
    <w:rsid w:val="009B30C1"/>
    <w:rsid w:val="009B3120"/>
    <w:rsid w:val="009B3182"/>
    <w:rsid w:val="009B31D9"/>
    <w:rsid w:val="009B3360"/>
    <w:rsid w:val="009B33C3"/>
    <w:rsid w:val="009B33E6"/>
    <w:rsid w:val="009B3474"/>
    <w:rsid w:val="009B3536"/>
    <w:rsid w:val="009B3611"/>
    <w:rsid w:val="009B36BF"/>
    <w:rsid w:val="009B3791"/>
    <w:rsid w:val="009B3C52"/>
    <w:rsid w:val="009B3E78"/>
    <w:rsid w:val="009B3EBA"/>
    <w:rsid w:val="009B401A"/>
    <w:rsid w:val="009B4059"/>
    <w:rsid w:val="009B4485"/>
    <w:rsid w:val="009B4593"/>
    <w:rsid w:val="009B46D7"/>
    <w:rsid w:val="009B46DE"/>
    <w:rsid w:val="009B46DF"/>
    <w:rsid w:val="009B46F0"/>
    <w:rsid w:val="009B493A"/>
    <w:rsid w:val="009B4B68"/>
    <w:rsid w:val="009B4D9C"/>
    <w:rsid w:val="009B4DC7"/>
    <w:rsid w:val="009B4EA6"/>
    <w:rsid w:val="009B5008"/>
    <w:rsid w:val="009B5166"/>
    <w:rsid w:val="009B518D"/>
    <w:rsid w:val="009B51DA"/>
    <w:rsid w:val="009B5526"/>
    <w:rsid w:val="009B5ACE"/>
    <w:rsid w:val="009B5AE6"/>
    <w:rsid w:val="009B5CFD"/>
    <w:rsid w:val="009B61A2"/>
    <w:rsid w:val="009B6210"/>
    <w:rsid w:val="009B6494"/>
    <w:rsid w:val="009B6676"/>
    <w:rsid w:val="009B6890"/>
    <w:rsid w:val="009B6B39"/>
    <w:rsid w:val="009B6CBD"/>
    <w:rsid w:val="009B6F36"/>
    <w:rsid w:val="009B6FCD"/>
    <w:rsid w:val="009B7013"/>
    <w:rsid w:val="009B7073"/>
    <w:rsid w:val="009B7194"/>
    <w:rsid w:val="009B71EE"/>
    <w:rsid w:val="009B7353"/>
    <w:rsid w:val="009B736C"/>
    <w:rsid w:val="009B7445"/>
    <w:rsid w:val="009B7624"/>
    <w:rsid w:val="009B7625"/>
    <w:rsid w:val="009B7759"/>
    <w:rsid w:val="009B78EB"/>
    <w:rsid w:val="009B7A96"/>
    <w:rsid w:val="009B7CDA"/>
    <w:rsid w:val="009B7E80"/>
    <w:rsid w:val="009B7E9C"/>
    <w:rsid w:val="009C00FD"/>
    <w:rsid w:val="009C021A"/>
    <w:rsid w:val="009C02B2"/>
    <w:rsid w:val="009C03A2"/>
    <w:rsid w:val="009C0508"/>
    <w:rsid w:val="009C05F6"/>
    <w:rsid w:val="009C064B"/>
    <w:rsid w:val="009C06A0"/>
    <w:rsid w:val="009C07AE"/>
    <w:rsid w:val="009C08F9"/>
    <w:rsid w:val="009C0A3B"/>
    <w:rsid w:val="009C0A63"/>
    <w:rsid w:val="009C0B2C"/>
    <w:rsid w:val="009C0F19"/>
    <w:rsid w:val="009C121D"/>
    <w:rsid w:val="009C1350"/>
    <w:rsid w:val="009C141B"/>
    <w:rsid w:val="009C154F"/>
    <w:rsid w:val="009C159E"/>
    <w:rsid w:val="009C1862"/>
    <w:rsid w:val="009C18F0"/>
    <w:rsid w:val="009C1A88"/>
    <w:rsid w:val="009C1ADA"/>
    <w:rsid w:val="009C1C24"/>
    <w:rsid w:val="009C1E02"/>
    <w:rsid w:val="009C1E06"/>
    <w:rsid w:val="009C1EC5"/>
    <w:rsid w:val="009C2141"/>
    <w:rsid w:val="009C2249"/>
    <w:rsid w:val="009C237B"/>
    <w:rsid w:val="009C2396"/>
    <w:rsid w:val="009C2490"/>
    <w:rsid w:val="009C27BE"/>
    <w:rsid w:val="009C285B"/>
    <w:rsid w:val="009C2906"/>
    <w:rsid w:val="009C29A0"/>
    <w:rsid w:val="009C2A14"/>
    <w:rsid w:val="009C2AB3"/>
    <w:rsid w:val="009C2BED"/>
    <w:rsid w:val="009C2CAE"/>
    <w:rsid w:val="009C2D18"/>
    <w:rsid w:val="009C2D3D"/>
    <w:rsid w:val="009C2F53"/>
    <w:rsid w:val="009C30B6"/>
    <w:rsid w:val="009C31EF"/>
    <w:rsid w:val="009C3499"/>
    <w:rsid w:val="009C34C7"/>
    <w:rsid w:val="009C3592"/>
    <w:rsid w:val="009C367C"/>
    <w:rsid w:val="009C39AB"/>
    <w:rsid w:val="009C3B11"/>
    <w:rsid w:val="009C3B1D"/>
    <w:rsid w:val="009C3BB6"/>
    <w:rsid w:val="009C3C1D"/>
    <w:rsid w:val="009C3C21"/>
    <w:rsid w:val="009C3E00"/>
    <w:rsid w:val="009C3FED"/>
    <w:rsid w:val="009C42C0"/>
    <w:rsid w:val="009C43B6"/>
    <w:rsid w:val="009C441C"/>
    <w:rsid w:val="009C4435"/>
    <w:rsid w:val="009C4655"/>
    <w:rsid w:val="009C4AE8"/>
    <w:rsid w:val="009C4B75"/>
    <w:rsid w:val="009C4BF9"/>
    <w:rsid w:val="009C4E51"/>
    <w:rsid w:val="009C50DE"/>
    <w:rsid w:val="009C5247"/>
    <w:rsid w:val="009C55C0"/>
    <w:rsid w:val="009C58EE"/>
    <w:rsid w:val="009C5975"/>
    <w:rsid w:val="009C5AFF"/>
    <w:rsid w:val="009C5E02"/>
    <w:rsid w:val="009C5E31"/>
    <w:rsid w:val="009C62EE"/>
    <w:rsid w:val="009C6473"/>
    <w:rsid w:val="009C671E"/>
    <w:rsid w:val="009C6845"/>
    <w:rsid w:val="009C68BE"/>
    <w:rsid w:val="009C6984"/>
    <w:rsid w:val="009C6A1C"/>
    <w:rsid w:val="009C6BA5"/>
    <w:rsid w:val="009C6BE7"/>
    <w:rsid w:val="009C6CA9"/>
    <w:rsid w:val="009C729E"/>
    <w:rsid w:val="009C72B6"/>
    <w:rsid w:val="009C7399"/>
    <w:rsid w:val="009C756C"/>
    <w:rsid w:val="009C7583"/>
    <w:rsid w:val="009C76FB"/>
    <w:rsid w:val="009C78B7"/>
    <w:rsid w:val="009C7A00"/>
    <w:rsid w:val="009C7C75"/>
    <w:rsid w:val="009C7E6A"/>
    <w:rsid w:val="009C7F3B"/>
    <w:rsid w:val="009D004A"/>
    <w:rsid w:val="009D00EE"/>
    <w:rsid w:val="009D016C"/>
    <w:rsid w:val="009D0223"/>
    <w:rsid w:val="009D0461"/>
    <w:rsid w:val="009D06BA"/>
    <w:rsid w:val="009D06C4"/>
    <w:rsid w:val="009D0733"/>
    <w:rsid w:val="009D0B3A"/>
    <w:rsid w:val="009D0B78"/>
    <w:rsid w:val="009D0BE3"/>
    <w:rsid w:val="009D0CF9"/>
    <w:rsid w:val="009D0D51"/>
    <w:rsid w:val="009D0F41"/>
    <w:rsid w:val="009D1048"/>
    <w:rsid w:val="009D10B7"/>
    <w:rsid w:val="009D128E"/>
    <w:rsid w:val="009D1459"/>
    <w:rsid w:val="009D15FD"/>
    <w:rsid w:val="009D16C6"/>
    <w:rsid w:val="009D1BC6"/>
    <w:rsid w:val="009D1C95"/>
    <w:rsid w:val="009D1D28"/>
    <w:rsid w:val="009D1EAD"/>
    <w:rsid w:val="009D20D7"/>
    <w:rsid w:val="009D2311"/>
    <w:rsid w:val="009D253C"/>
    <w:rsid w:val="009D25DE"/>
    <w:rsid w:val="009D26AB"/>
    <w:rsid w:val="009D26EF"/>
    <w:rsid w:val="009D2742"/>
    <w:rsid w:val="009D290F"/>
    <w:rsid w:val="009D2B40"/>
    <w:rsid w:val="009D2CEF"/>
    <w:rsid w:val="009D2E30"/>
    <w:rsid w:val="009D3067"/>
    <w:rsid w:val="009D3204"/>
    <w:rsid w:val="009D329E"/>
    <w:rsid w:val="009D3382"/>
    <w:rsid w:val="009D33A0"/>
    <w:rsid w:val="009D34B6"/>
    <w:rsid w:val="009D34EF"/>
    <w:rsid w:val="009D35C0"/>
    <w:rsid w:val="009D35F0"/>
    <w:rsid w:val="009D367A"/>
    <w:rsid w:val="009D3B3D"/>
    <w:rsid w:val="009D3B60"/>
    <w:rsid w:val="009D3C6D"/>
    <w:rsid w:val="009D3D86"/>
    <w:rsid w:val="009D3F1B"/>
    <w:rsid w:val="009D40EB"/>
    <w:rsid w:val="009D413C"/>
    <w:rsid w:val="009D41D5"/>
    <w:rsid w:val="009D48BA"/>
    <w:rsid w:val="009D4A63"/>
    <w:rsid w:val="009D4AEA"/>
    <w:rsid w:val="009D4B5C"/>
    <w:rsid w:val="009D4FC1"/>
    <w:rsid w:val="009D4FF6"/>
    <w:rsid w:val="009D5093"/>
    <w:rsid w:val="009D5121"/>
    <w:rsid w:val="009D5220"/>
    <w:rsid w:val="009D52BF"/>
    <w:rsid w:val="009D5303"/>
    <w:rsid w:val="009D55A3"/>
    <w:rsid w:val="009D571C"/>
    <w:rsid w:val="009D58BD"/>
    <w:rsid w:val="009D58EF"/>
    <w:rsid w:val="009D597D"/>
    <w:rsid w:val="009D5AC6"/>
    <w:rsid w:val="009D5B7F"/>
    <w:rsid w:val="009D62A6"/>
    <w:rsid w:val="009D64A7"/>
    <w:rsid w:val="009D662B"/>
    <w:rsid w:val="009D6810"/>
    <w:rsid w:val="009D6897"/>
    <w:rsid w:val="009D6923"/>
    <w:rsid w:val="009D6F13"/>
    <w:rsid w:val="009D708E"/>
    <w:rsid w:val="009D74A8"/>
    <w:rsid w:val="009D759E"/>
    <w:rsid w:val="009D75F8"/>
    <w:rsid w:val="009D7665"/>
    <w:rsid w:val="009D773A"/>
    <w:rsid w:val="009D7775"/>
    <w:rsid w:val="009D7853"/>
    <w:rsid w:val="009D7889"/>
    <w:rsid w:val="009D7949"/>
    <w:rsid w:val="009D7DCD"/>
    <w:rsid w:val="009D7F1E"/>
    <w:rsid w:val="009E01A0"/>
    <w:rsid w:val="009E01B7"/>
    <w:rsid w:val="009E03AE"/>
    <w:rsid w:val="009E03B6"/>
    <w:rsid w:val="009E0615"/>
    <w:rsid w:val="009E0731"/>
    <w:rsid w:val="009E081A"/>
    <w:rsid w:val="009E08CA"/>
    <w:rsid w:val="009E08E7"/>
    <w:rsid w:val="009E0FB1"/>
    <w:rsid w:val="009E10FB"/>
    <w:rsid w:val="009E115D"/>
    <w:rsid w:val="009E13DC"/>
    <w:rsid w:val="009E17E1"/>
    <w:rsid w:val="009E1850"/>
    <w:rsid w:val="009E19E7"/>
    <w:rsid w:val="009E19E8"/>
    <w:rsid w:val="009E1AB6"/>
    <w:rsid w:val="009E1AF0"/>
    <w:rsid w:val="009E1BCB"/>
    <w:rsid w:val="009E1C54"/>
    <w:rsid w:val="009E1F20"/>
    <w:rsid w:val="009E22E2"/>
    <w:rsid w:val="009E2561"/>
    <w:rsid w:val="009E2576"/>
    <w:rsid w:val="009E25D4"/>
    <w:rsid w:val="009E2C0A"/>
    <w:rsid w:val="009E2C9D"/>
    <w:rsid w:val="009E2E2E"/>
    <w:rsid w:val="009E2F33"/>
    <w:rsid w:val="009E321A"/>
    <w:rsid w:val="009E33AF"/>
    <w:rsid w:val="009E3499"/>
    <w:rsid w:val="009E34C2"/>
    <w:rsid w:val="009E377D"/>
    <w:rsid w:val="009E381B"/>
    <w:rsid w:val="009E3835"/>
    <w:rsid w:val="009E3859"/>
    <w:rsid w:val="009E394B"/>
    <w:rsid w:val="009E399C"/>
    <w:rsid w:val="009E3B83"/>
    <w:rsid w:val="009E3DA7"/>
    <w:rsid w:val="009E3FC6"/>
    <w:rsid w:val="009E4081"/>
    <w:rsid w:val="009E4098"/>
    <w:rsid w:val="009E4210"/>
    <w:rsid w:val="009E421F"/>
    <w:rsid w:val="009E4297"/>
    <w:rsid w:val="009E4361"/>
    <w:rsid w:val="009E4483"/>
    <w:rsid w:val="009E44A2"/>
    <w:rsid w:val="009E44E5"/>
    <w:rsid w:val="009E4528"/>
    <w:rsid w:val="009E457D"/>
    <w:rsid w:val="009E4795"/>
    <w:rsid w:val="009E47E2"/>
    <w:rsid w:val="009E49A5"/>
    <w:rsid w:val="009E4B27"/>
    <w:rsid w:val="009E4C2A"/>
    <w:rsid w:val="009E4C44"/>
    <w:rsid w:val="009E4C7F"/>
    <w:rsid w:val="009E4F43"/>
    <w:rsid w:val="009E4F6E"/>
    <w:rsid w:val="009E4F82"/>
    <w:rsid w:val="009E4FDC"/>
    <w:rsid w:val="009E5023"/>
    <w:rsid w:val="009E5490"/>
    <w:rsid w:val="009E559A"/>
    <w:rsid w:val="009E570D"/>
    <w:rsid w:val="009E584D"/>
    <w:rsid w:val="009E5AAF"/>
    <w:rsid w:val="009E5AD1"/>
    <w:rsid w:val="009E5BFB"/>
    <w:rsid w:val="009E5C30"/>
    <w:rsid w:val="009E5E07"/>
    <w:rsid w:val="009E5E2F"/>
    <w:rsid w:val="009E622A"/>
    <w:rsid w:val="009E6489"/>
    <w:rsid w:val="009E6674"/>
    <w:rsid w:val="009E67CC"/>
    <w:rsid w:val="009E6B41"/>
    <w:rsid w:val="009E6B61"/>
    <w:rsid w:val="009E6CFE"/>
    <w:rsid w:val="009E6D7C"/>
    <w:rsid w:val="009E6E37"/>
    <w:rsid w:val="009E6E62"/>
    <w:rsid w:val="009E713D"/>
    <w:rsid w:val="009E72B7"/>
    <w:rsid w:val="009E74BA"/>
    <w:rsid w:val="009E74E2"/>
    <w:rsid w:val="009E7552"/>
    <w:rsid w:val="009E7A3A"/>
    <w:rsid w:val="009E7AA1"/>
    <w:rsid w:val="009E7B81"/>
    <w:rsid w:val="009E7BF9"/>
    <w:rsid w:val="009E7CBE"/>
    <w:rsid w:val="009E7F55"/>
    <w:rsid w:val="009F0006"/>
    <w:rsid w:val="009F00FD"/>
    <w:rsid w:val="009F0325"/>
    <w:rsid w:val="009F0388"/>
    <w:rsid w:val="009F03D8"/>
    <w:rsid w:val="009F080A"/>
    <w:rsid w:val="009F0A48"/>
    <w:rsid w:val="009F1138"/>
    <w:rsid w:val="009F1147"/>
    <w:rsid w:val="009F1161"/>
    <w:rsid w:val="009F118E"/>
    <w:rsid w:val="009F1458"/>
    <w:rsid w:val="009F151F"/>
    <w:rsid w:val="009F15C6"/>
    <w:rsid w:val="009F1674"/>
    <w:rsid w:val="009F1845"/>
    <w:rsid w:val="009F1B75"/>
    <w:rsid w:val="009F1C4B"/>
    <w:rsid w:val="009F1CD0"/>
    <w:rsid w:val="009F1E77"/>
    <w:rsid w:val="009F1FB0"/>
    <w:rsid w:val="009F2026"/>
    <w:rsid w:val="009F207C"/>
    <w:rsid w:val="009F2129"/>
    <w:rsid w:val="009F2153"/>
    <w:rsid w:val="009F2406"/>
    <w:rsid w:val="009F241B"/>
    <w:rsid w:val="009F24C1"/>
    <w:rsid w:val="009F2672"/>
    <w:rsid w:val="009F2692"/>
    <w:rsid w:val="009F2770"/>
    <w:rsid w:val="009F293D"/>
    <w:rsid w:val="009F29B7"/>
    <w:rsid w:val="009F2A21"/>
    <w:rsid w:val="009F2D74"/>
    <w:rsid w:val="009F2DD0"/>
    <w:rsid w:val="009F2E18"/>
    <w:rsid w:val="009F2E24"/>
    <w:rsid w:val="009F2F87"/>
    <w:rsid w:val="009F3008"/>
    <w:rsid w:val="009F31FA"/>
    <w:rsid w:val="009F3752"/>
    <w:rsid w:val="009F3A68"/>
    <w:rsid w:val="009F3B1E"/>
    <w:rsid w:val="009F3F03"/>
    <w:rsid w:val="009F4250"/>
    <w:rsid w:val="009F43C4"/>
    <w:rsid w:val="009F43E4"/>
    <w:rsid w:val="009F449E"/>
    <w:rsid w:val="009F45A0"/>
    <w:rsid w:val="009F46CD"/>
    <w:rsid w:val="009F46E4"/>
    <w:rsid w:val="009F4746"/>
    <w:rsid w:val="009F4A0E"/>
    <w:rsid w:val="009F4AB1"/>
    <w:rsid w:val="009F4BD4"/>
    <w:rsid w:val="009F4BEF"/>
    <w:rsid w:val="009F5239"/>
    <w:rsid w:val="009F5620"/>
    <w:rsid w:val="009F56C4"/>
    <w:rsid w:val="009F5B7D"/>
    <w:rsid w:val="009F5D5B"/>
    <w:rsid w:val="009F5DEC"/>
    <w:rsid w:val="009F5EEA"/>
    <w:rsid w:val="009F5F21"/>
    <w:rsid w:val="009F6176"/>
    <w:rsid w:val="009F6334"/>
    <w:rsid w:val="009F6376"/>
    <w:rsid w:val="009F647C"/>
    <w:rsid w:val="009F6593"/>
    <w:rsid w:val="009F65B4"/>
    <w:rsid w:val="009F67FC"/>
    <w:rsid w:val="009F6A14"/>
    <w:rsid w:val="009F6CAA"/>
    <w:rsid w:val="009F6D36"/>
    <w:rsid w:val="009F70E1"/>
    <w:rsid w:val="009F71A5"/>
    <w:rsid w:val="009F76FD"/>
    <w:rsid w:val="009F7799"/>
    <w:rsid w:val="009F793F"/>
    <w:rsid w:val="009F7993"/>
    <w:rsid w:val="009F7B3A"/>
    <w:rsid w:val="009F7B56"/>
    <w:rsid w:val="009F7B8B"/>
    <w:rsid w:val="009F7BAE"/>
    <w:rsid w:val="009F7CC3"/>
    <w:rsid w:val="009F7D05"/>
    <w:rsid w:val="009F7D60"/>
    <w:rsid w:val="009F7DC4"/>
    <w:rsid w:val="00A000A3"/>
    <w:rsid w:val="00A00274"/>
    <w:rsid w:val="00A0028B"/>
    <w:rsid w:val="00A00590"/>
    <w:rsid w:val="00A00686"/>
    <w:rsid w:val="00A00B17"/>
    <w:rsid w:val="00A00BA8"/>
    <w:rsid w:val="00A00BF5"/>
    <w:rsid w:val="00A01047"/>
    <w:rsid w:val="00A01140"/>
    <w:rsid w:val="00A01201"/>
    <w:rsid w:val="00A01277"/>
    <w:rsid w:val="00A0129D"/>
    <w:rsid w:val="00A0138F"/>
    <w:rsid w:val="00A017EF"/>
    <w:rsid w:val="00A01D00"/>
    <w:rsid w:val="00A01E00"/>
    <w:rsid w:val="00A0201E"/>
    <w:rsid w:val="00A02046"/>
    <w:rsid w:val="00A02059"/>
    <w:rsid w:val="00A0219D"/>
    <w:rsid w:val="00A0224F"/>
    <w:rsid w:val="00A022D1"/>
    <w:rsid w:val="00A022EE"/>
    <w:rsid w:val="00A02793"/>
    <w:rsid w:val="00A028F1"/>
    <w:rsid w:val="00A02940"/>
    <w:rsid w:val="00A02A73"/>
    <w:rsid w:val="00A02C4B"/>
    <w:rsid w:val="00A02C92"/>
    <w:rsid w:val="00A02F4B"/>
    <w:rsid w:val="00A0318E"/>
    <w:rsid w:val="00A031FF"/>
    <w:rsid w:val="00A03377"/>
    <w:rsid w:val="00A03389"/>
    <w:rsid w:val="00A03481"/>
    <w:rsid w:val="00A03523"/>
    <w:rsid w:val="00A03534"/>
    <w:rsid w:val="00A038AB"/>
    <w:rsid w:val="00A03C53"/>
    <w:rsid w:val="00A03D9C"/>
    <w:rsid w:val="00A03EF7"/>
    <w:rsid w:val="00A041FE"/>
    <w:rsid w:val="00A045B5"/>
    <w:rsid w:val="00A04967"/>
    <w:rsid w:val="00A049BB"/>
    <w:rsid w:val="00A05029"/>
    <w:rsid w:val="00A053D3"/>
    <w:rsid w:val="00A054AD"/>
    <w:rsid w:val="00A0564C"/>
    <w:rsid w:val="00A05721"/>
    <w:rsid w:val="00A05871"/>
    <w:rsid w:val="00A058FC"/>
    <w:rsid w:val="00A059E0"/>
    <w:rsid w:val="00A05A96"/>
    <w:rsid w:val="00A05B30"/>
    <w:rsid w:val="00A05EB1"/>
    <w:rsid w:val="00A05F83"/>
    <w:rsid w:val="00A05FD1"/>
    <w:rsid w:val="00A0630F"/>
    <w:rsid w:val="00A064EA"/>
    <w:rsid w:val="00A06706"/>
    <w:rsid w:val="00A06B98"/>
    <w:rsid w:val="00A06BF8"/>
    <w:rsid w:val="00A06C5A"/>
    <w:rsid w:val="00A06C66"/>
    <w:rsid w:val="00A06CBF"/>
    <w:rsid w:val="00A06EA3"/>
    <w:rsid w:val="00A06EB3"/>
    <w:rsid w:val="00A06F60"/>
    <w:rsid w:val="00A070B5"/>
    <w:rsid w:val="00A07286"/>
    <w:rsid w:val="00A07350"/>
    <w:rsid w:val="00A073CD"/>
    <w:rsid w:val="00A073F9"/>
    <w:rsid w:val="00A076C0"/>
    <w:rsid w:val="00A07992"/>
    <w:rsid w:val="00A07BDB"/>
    <w:rsid w:val="00A07C30"/>
    <w:rsid w:val="00A07DB3"/>
    <w:rsid w:val="00A07FEE"/>
    <w:rsid w:val="00A1006A"/>
    <w:rsid w:val="00A10153"/>
    <w:rsid w:val="00A10208"/>
    <w:rsid w:val="00A1048C"/>
    <w:rsid w:val="00A10533"/>
    <w:rsid w:val="00A1055C"/>
    <w:rsid w:val="00A1058E"/>
    <w:rsid w:val="00A10607"/>
    <w:rsid w:val="00A1068E"/>
    <w:rsid w:val="00A1076F"/>
    <w:rsid w:val="00A1089D"/>
    <w:rsid w:val="00A108B1"/>
    <w:rsid w:val="00A1097C"/>
    <w:rsid w:val="00A10BA2"/>
    <w:rsid w:val="00A10EAE"/>
    <w:rsid w:val="00A10EEF"/>
    <w:rsid w:val="00A111C4"/>
    <w:rsid w:val="00A1121C"/>
    <w:rsid w:val="00A112A6"/>
    <w:rsid w:val="00A113BC"/>
    <w:rsid w:val="00A11551"/>
    <w:rsid w:val="00A1166C"/>
    <w:rsid w:val="00A1167F"/>
    <w:rsid w:val="00A116CA"/>
    <w:rsid w:val="00A1175C"/>
    <w:rsid w:val="00A119EB"/>
    <w:rsid w:val="00A11A56"/>
    <w:rsid w:val="00A11A7D"/>
    <w:rsid w:val="00A11C0D"/>
    <w:rsid w:val="00A11ED2"/>
    <w:rsid w:val="00A12374"/>
    <w:rsid w:val="00A1253F"/>
    <w:rsid w:val="00A1255F"/>
    <w:rsid w:val="00A126E5"/>
    <w:rsid w:val="00A12758"/>
    <w:rsid w:val="00A12CCA"/>
    <w:rsid w:val="00A12D56"/>
    <w:rsid w:val="00A1313B"/>
    <w:rsid w:val="00A13527"/>
    <w:rsid w:val="00A1375B"/>
    <w:rsid w:val="00A13990"/>
    <w:rsid w:val="00A13AE5"/>
    <w:rsid w:val="00A13B41"/>
    <w:rsid w:val="00A13BF0"/>
    <w:rsid w:val="00A13E30"/>
    <w:rsid w:val="00A13FA1"/>
    <w:rsid w:val="00A143F2"/>
    <w:rsid w:val="00A14776"/>
    <w:rsid w:val="00A14885"/>
    <w:rsid w:val="00A14893"/>
    <w:rsid w:val="00A148AF"/>
    <w:rsid w:val="00A14A35"/>
    <w:rsid w:val="00A14D23"/>
    <w:rsid w:val="00A14D57"/>
    <w:rsid w:val="00A14DAF"/>
    <w:rsid w:val="00A15030"/>
    <w:rsid w:val="00A15066"/>
    <w:rsid w:val="00A1516B"/>
    <w:rsid w:val="00A15321"/>
    <w:rsid w:val="00A154DD"/>
    <w:rsid w:val="00A154E7"/>
    <w:rsid w:val="00A155DE"/>
    <w:rsid w:val="00A156DA"/>
    <w:rsid w:val="00A15A7F"/>
    <w:rsid w:val="00A15C48"/>
    <w:rsid w:val="00A15E57"/>
    <w:rsid w:val="00A15F00"/>
    <w:rsid w:val="00A162FA"/>
    <w:rsid w:val="00A16356"/>
    <w:rsid w:val="00A1641C"/>
    <w:rsid w:val="00A165C2"/>
    <w:rsid w:val="00A16DD0"/>
    <w:rsid w:val="00A16EB2"/>
    <w:rsid w:val="00A1701D"/>
    <w:rsid w:val="00A1721B"/>
    <w:rsid w:val="00A1727D"/>
    <w:rsid w:val="00A172A6"/>
    <w:rsid w:val="00A173C0"/>
    <w:rsid w:val="00A174DD"/>
    <w:rsid w:val="00A17764"/>
    <w:rsid w:val="00A17A1C"/>
    <w:rsid w:val="00A17CA6"/>
    <w:rsid w:val="00A17D24"/>
    <w:rsid w:val="00A17D32"/>
    <w:rsid w:val="00A20020"/>
    <w:rsid w:val="00A20085"/>
    <w:rsid w:val="00A20208"/>
    <w:rsid w:val="00A20269"/>
    <w:rsid w:val="00A2029D"/>
    <w:rsid w:val="00A2037F"/>
    <w:rsid w:val="00A2047A"/>
    <w:rsid w:val="00A20564"/>
    <w:rsid w:val="00A205A6"/>
    <w:rsid w:val="00A20756"/>
    <w:rsid w:val="00A207EE"/>
    <w:rsid w:val="00A20841"/>
    <w:rsid w:val="00A20A14"/>
    <w:rsid w:val="00A20C34"/>
    <w:rsid w:val="00A20DCC"/>
    <w:rsid w:val="00A21339"/>
    <w:rsid w:val="00A21914"/>
    <w:rsid w:val="00A21AB8"/>
    <w:rsid w:val="00A220AB"/>
    <w:rsid w:val="00A220EC"/>
    <w:rsid w:val="00A222C9"/>
    <w:rsid w:val="00A223B3"/>
    <w:rsid w:val="00A22510"/>
    <w:rsid w:val="00A22546"/>
    <w:rsid w:val="00A2264D"/>
    <w:rsid w:val="00A22678"/>
    <w:rsid w:val="00A22943"/>
    <w:rsid w:val="00A22AF6"/>
    <w:rsid w:val="00A22C05"/>
    <w:rsid w:val="00A22C67"/>
    <w:rsid w:val="00A22DB2"/>
    <w:rsid w:val="00A23164"/>
    <w:rsid w:val="00A231C5"/>
    <w:rsid w:val="00A2333F"/>
    <w:rsid w:val="00A23491"/>
    <w:rsid w:val="00A234B6"/>
    <w:rsid w:val="00A23585"/>
    <w:rsid w:val="00A2358B"/>
    <w:rsid w:val="00A23AB9"/>
    <w:rsid w:val="00A23C66"/>
    <w:rsid w:val="00A23C7A"/>
    <w:rsid w:val="00A23CA5"/>
    <w:rsid w:val="00A23E9A"/>
    <w:rsid w:val="00A2412E"/>
    <w:rsid w:val="00A242BF"/>
    <w:rsid w:val="00A242E1"/>
    <w:rsid w:val="00A2483E"/>
    <w:rsid w:val="00A248D9"/>
    <w:rsid w:val="00A24B4C"/>
    <w:rsid w:val="00A24CA0"/>
    <w:rsid w:val="00A25804"/>
    <w:rsid w:val="00A25B8B"/>
    <w:rsid w:val="00A25C69"/>
    <w:rsid w:val="00A25D2B"/>
    <w:rsid w:val="00A2603F"/>
    <w:rsid w:val="00A26248"/>
    <w:rsid w:val="00A263A4"/>
    <w:rsid w:val="00A263FB"/>
    <w:rsid w:val="00A26714"/>
    <w:rsid w:val="00A269FD"/>
    <w:rsid w:val="00A26CE6"/>
    <w:rsid w:val="00A26E4E"/>
    <w:rsid w:val="00A27117"/>
    <w:rsid w:val="00A27160"/>
    <w:rsid w:val="00A271FD"/>
    <w:rsid w:val="00A2746F"/>
    <w:rsid w:val="00A275D0"/>
    <w:rsid w:val="00A27659"/>
    <w:rsid w:val="00A27817"/>
    <w:rsid w:val="00A27975"/>
    <w:rsid w:val="00A27A68"/>
    <w:rsid w:val="00A27A7B"/>
    <w:rsid w:val="00A27ADF"/>
    <w:rsid w:val="00A27B00"/>
    <w:rsid w:val="00A30411"/>
    <w:rsid w:val="00A30544"/>
    <w:rsid w:val="00A3095D"/>
    <w:rsid w:val="00A30A57"/>
    <w:rsid w:val="00A30A72"/>
    <w:rsid w:val="00A30A89"/>
    <w:rsid w:val="00A30BAA"/>
    <w:rsid w:val="00A30C20"/>
    <w:rsid w:val="00A30CE2"/>
    <w:rsid w:val="00A30F67"/>
    <w:rsid w:val="00A313CA"/>
    <w:rsid w:val="00A3148C"/>
    <w:rsid w:val="00A3149C"/>
    <w:rsid w:val="00A314D2"/>
    <w:rsid w:val="00A315B2"/>
    <w:rsid w:val="00A317AE"/>
    <w:rsid w:val="00A31BCE"/>
    <w:rsid w:val="00A31D3D"/>
    <w:rsid w:val="00A31EDE"/>
    <w:rsid w:val="00A31EF8"/>
    <w:rsid w:val="00A320C8"/>
    <w:rsid w:val="00A326FF"/>
    <w:rsid w:val="00A32916"/>
    <w:rsid w:val="00A329A1"/>
    <w:rsid w:val="00A32AB0"/>
    <w:rsid w:val="00A32CB9"/>
    <w:rsid w:val="00A32F32"/>
    <w:rsid w:val="00A32F4C"/>
    <w:rsid w:val="00A32F92"/>
    <w:rsid w:val="00A33171"/>
    <w:rsid w:val="00A33411"/>
    <w:rsid w:val="00A334FA"/>
    <w:rsid w:val="00A3371B"/>
    <w:rsid w:val="00A33A0B"/>
    <w:rsid w:val="00A33E81"/>
    <w:rsid w:val="00A33E9A"/>
    <w:rsid w:val="00A33F3C"/>
    <w:rsid w:val="00A341A2"/>
    <w:rsid w:val="00A341F3"/>
    <w:rsid w:val="00A34206"/>
    <w:rsid w:val="00A3441A"/>
    <w:rsid w:val="00A34441"/>
    <w:rsid w:val="00A34777"/>
    <w:rsid w:val="00A347B1"/>
    <w:rsid w:val="00A3482A"/>
    <w:rsid w:val="00A34864"/>
    <w:rsid w:val="00A34C8E"/>
    <w:rsid w:val="00A34D53"/>
    <w:rsid w:val="00A35001"/>
    <w:rsid w:val="00A352DB"/>
    <w:rsid w:val="00A3537D"/>
    <w:rsid w:val="00A3565C"/>
    <w:rsid w:val="00A35800"/>
    <w:rsid w:val="00A359D6"/>
    <w:rsid w:val="00A35A89"/>
    <w:rsid w:val="00A35B9A"/>
    <w:rsid w:val="00A35EA4"/>
    <w:rsid w:val="00A35F12"/>
    <w:rsid w:val="00A35F56"/>
    <w:rsid w:val="00A36538"/>
    <w:rsid w:val="00A367C0"/>
    <w:rsid w:val="00A368DF"/>
    <w:rsid w:val="00A3698A"/>
    <w:rsid w:val="00A36B58"/>
    <w:rsid w:val="00A36F96"/>
    <w:rsid w:val="00A375A5"/>
    <w:rsid w:val="00A3766F"/>
    <w:rsid w:val="00A37701"/>
    <w:rsid w:val="00A3774D"/>
    <w:rsid w:val="00A37836"/>
    <w:rsid w:val="00A3784B"/>
    <w:rsid w:val="00A37859"/>
    <w:rsid w:val="00A3786E"/>
    <w:rsid w:val="00A378C9"/>
    <w:rsid w:val="00A37C22"/>
    <w:rsid w:val="00A37D84"/>
    <w:rsid w:val="00A37DA0"/>
    <w:rsid w:val="00A37F27"/>
    <w:rsid w:val="00A40264"/>
    <w:rsid w:val="00A40326"/>
    <w:rsid w:val="00A406DD"/>
    <w:rsid w:val="00A40886"/>
    <w:rsid w:val="00A40D87"/>
    <w:rsid w:val="00A40EAD"/>
    <w:rsid w:val="00A4124D"/>
    <w:rsid w:val="00A412B4"/>
    <w:rsid w:val="00A412E9"/>
    <w:rsid w:val="00A41419"/>
    <w:rsid w:val="00A414FC"/>
    <w:rsid w:val="00A41753"/>
    <w:rsid w:val="00A41DB6"/>
    <w:rsid w:val="00A41FDC"/>
    <w:rsid w:val="00A421A1"/>
    <w:rsid w:val="00A421B3"/>
    <w:rsid w:val="00A42222"/>
    <w:rsid w:val="00A4231E"/>
    <w:rsid w:val="00A42429"/>
    <w:rsid w:val="00A424E0"/>
    <w:rsid w:val="00A42526"/>
    <w:rsid w:val="00A425D1"/>
    <w:rsid w:val="00A42609"/>
    <w:rsid w:val="00A42676"/>
    <w:rsid w:val="00A42679"/>
    <w:rsid w:val="00A42701"/>
    <w:rsid w:val="00A4282A"/>
    <w:rsid w:val="00A42A2D"/>
    <w:rsid w:val="00A42B38"/>
    <w:rsid w:val="00A42F7F"/>
    <w:rsid w:val="00A430A1"/>
    <w:rsid w:val="00A433C6"/>
    <w:rsid w:val="00A433DC"/>
    <w:rsid w:val="00A43486"/>
    <w:rsid w:val="00A4351E"/>
    <w:rsid w:val="00A437F0"/>
    <w:rsid w:val="00A43B70"/>
    <w:rsid w:val="00A44084"/>
    <w:rsid w:val="00A44105"/>
    <w:rsid w:val="00A444AD"/>
    <w:rsid w:val="00A44615"/>
    <w:rsid w:val="00A446AB"/>
    <w:rsid w:val="00A446C0"/>
    <w:rsid w:val="00A4472D"/>
    <w:rsid w:val="00A44D18"/>
    <w:rsid w:val="00A44E94"/>
    <w:rsid w:val="00A45015"/>
    <w:rsid w:val="00A450DC"/>
    <w:rsid w:val="00A451C6"/>
    <w:rsid w:val="00A4528B"/>
    <w:rsid w:val="00A455D7"/>
    <w:rsid w:val="00A4574E"/>
    <w:rsid w:val="00A4590A"/>
    <w:rsid w:val="00A45A6E"/>
    <w:rsid w:val="00A45AED"/>
    <w:rsid w:val="00A45B3A"/>
    <w:rsid w:val="00A45B63"/>
    <w:rsid w:val="00A45ECC"/>
    <w:rsid w:val="00A45EF6"/>
    <w:rsid w:val="00A4610A"/>
    <w:rsid w:val="00A4628A"/>
    <w:rsid w:val="00A464D0"/>
    <w:rsid w:val="00A46572"/>
    <w:rsid w:val="00A465CE"/>
    <w:rsid w:val="00A46811"/>
    <w:rsid w:val="00A46AEF"/>
    <w:rsid w:val="00A46B18"/>
    <w:rsid w:val="00A46E2E"/>
    <w:rsid w:val="00A46F43"/>
    <w:rsid w:val="00A47067"/>
    <w:rsid w:val="00A4708D"/>
    <w:rsid w:val="00A4750F"/>
    <w:rsid w:val="00A47641"/>
    <w:rsid w:val="00A47654"/>
    <w:rsid w:val="00A4766E"/>
    <w:rsid w:val="00A47704"/>
    <w:rsid w:val="00A4782E"/>
    <w:rsid w:val="00A4795F"/>
    <w:rsid w:val="00A47AE9"/>
    <w:rsid w:val="00A47D66"/>
    <w:rsid w:val="00A47EED"/>
    <w:rsid w:val="00A47EFD"/>
    <w:rsid w:val="00A47FA7"/>
    <w:rsid w:val="00A5005C"/>
    <w:rsid w:val="00A503A2"/>
    <w:rsid w:val="00A507BA"/>
    <w:rsid w:val="00A508AF"/>
    <w:rsid w:val="00A50968"/>
    <w:rsid w:val="00A50BC5"/>
    <w:rsid w:val="00A50C3E"/>
    <w:rsid w:val="00A50D9A"/>
    <w:rsid w:val="00A50E27"/>
    <w:rsid w:val="00A50EC5"/>
    <w:rsid w:val="00A510E9"/>
    <w:rsid w:val="00A511D4"/>
    <w:rsid w:val="00A5131B"/>
    <w:rsid w:val="00A516AB"/>
    <w:rsid w:val="00A519A0"/>
    <w:rsid w:val="00A51D0A"/>
    <w:rsid w:val="00A5206C"/>
    <w:rsid w:val="00A520E8"/>
    <w:rsid w:val="00A5218A"/>
    <w:rsid w:val="00A524FB"/>
    <w:rsid w:val="00A5284B"/>
    <w:rsid w:val="00A528E1"/>
    <w:rsid w:val="00A52900"/>
    <w:rsid w:val="00A52912"/>
    <w:rsid w:val="00A52C19"/>
    <w:rsid w:val="00A53158"/>
    <w:rsid w:val="00A53194"/>
    <w:rsid w:val="00A53451"/>
    <w:rsid w:val="00A534D4"/>
    <w:rsid w:val="00A53AB2"/>
    <w:rsid w:val="00A53D2F"/>
    <w:rsid w:val="00A53E25"/>
    <w:rsid w:val="00A540A9"/>
    <w:rsid w:val="00A542B1"/>
    <w:rsid w:val="00A5441C"/>
    <w:rsid w:val="00A54457"/>
    <w:rsid w:val="00A54529"/>
    <w:rsid w:val="00A54768"/>
    <w:rsid w:val="00A549A9"/>
    <w:rsid w:val="00A54B76"/>
    <w:rsid w:val="00A54D60"/>
    <w:rsid w:val="00A54E78"/>
    <w:rsid w:val="00A54F07"/>
    <w:rsid w:val="00A54F2A"/>
    <w:rsid w:val="00A5517A"/>
    <w:rsid w:val="00A554FE"/>
    <w:rsid w:val="00A55577"/>
    <w:rsid w:val="00A55935"/>
    <w:rsid w:val="00A5594B"/>
    <w:rsid w:val="00A55A3B"/>
    <w:rsid w:val="00A55B5E"/>
    <w:rsid w:val="00A55BD8"/>
    <w:rsid w:val="00A55C25"/>
    <w:rsid w:val="00A55E0E"/>
    <w:rsid w:val="00A56184"/>
    <w:rsid w:val="00A5634A"/>
    <w:rsid w:val="00A56472"/>
    <w:rsid w:val="00A5647D"/>
    <w:rsid w:val="00A5670D"/>
    <w:rsid w:val="00A56E41"/>
    <w:rsid w:val="00A57040"/>
    <w:rsid w:val="00A57635"/>
    <w:rsid w:val="00A579E9"/>
    <w:rsid w:val="00A57A7B"/>
    <w:rsid w:val="00A57AF1"/>
    <w:rsid w:val="00A57CF9"/>
    <w:rsid w:val="00A57EDD"/>
    <w:rsid w:val="00A57F80"/>
    <w:rsid w:val="00A57FFC"/>
    <w:rsid w:val="00A604C4"/>
    <w:rsid w:val="00A605EE"/>
    <w:rsid w:val="00A606D5"/>
    <w:rsid w:val="00A606E6"/>
    <w:rsid w:val="00A608B5"/>
    <w:rsid w:val="00A608DC"/>
    <w:rsid w:val="00A60903"/>
    <w:rsid w:val="00A60D62"/>
    <w:rsid w:val="00A60E25"/>
    <w:rsid w:val="00A60E3E"/>
    <w:rsid w:val="00A60E45"/>
    <w:rsid w:val="00A60E76"/>
    <w:rsid w:val="00A60E92"/>
    <w:rsid w:val="00A60F24"/>
    <w:rsid w:val="00A60FD5"/>
    <w:rsid w:val="00A61064"/>
    <w:rsid w:val="00A61222"/>
    <w:rsid w:val="00A6136D"/>
    <w:rsid w:val="00A614D2"/>
    <w:rsid w:val="00A6156C"/>
    <w:rsid w:val="00A615C9"/>
    <w:rsid w:val="00A61775"/>
    <w:rsid w:val="00A619A4"/>
    <w:rsid w:val="00A61A8C"/>
    <w:rsid w:val="00A61BF1"/>
    <w:rsid w:val="00A61EDD"/>
    <w:rsid w:val="00A61F8B"/>
    <w:rsid w:val="00A62307"/>
    <w:rsid w:val="00A623BC"/>
    <w:rsid w:val="00A62551"/>
    <w:rsid w:val="00A625D5"/>
    <w:rsid w:val="00A628DC"/>
    <w:rsid w:val="00A6294B"/>
    <w:rsid w:val="00A6298A"/>
    <w:rsid w:val="00A62A0F"/>
    <w:rsid w:val="00A62BC2"/>
    <w:rsid w:val="00A62DFA"/>
    <w:rsid w:val="00A62E28"/>
    <w:rsid w:val="00A62F81"/>
    <w:rsid w:val="00A6361E"/>
    <w:rsid w:val="00A636B4"/>
    <w:rsid w:val="00A6377F"/>
    <w:rsid w:val="00A6386A"/>
    <w:rsid w:val="00A63A15"/>
    <w:rsid w:val="00A63C01"/>
    <w:rsid w:val="00A63CF0"/>
    <w:rsid w:val="00A63D79"/>
    <w:rsid w:val="00A63E3F"/>
    <w:rsid w:val="00A64311"/>
    <w:rsid w:val="00A64558"/>
    <w:rsid w:val="00A647A1"/>
    <w:rsid w:val="00A64825"/>
    <w:rsid w:val="00A6488B"/>
    <w:rsid w:val="00A648AD"/>
    <w:rsid w:val="00A649F4"/>
    <w:rsid w:val="00A64A7F"/>
    <w:rsid w:val="00A64C0F"/>
    <w:rsid w:val="00A65116"/>
    <w:rsid w:val="00A65127"/>
    <w:rsid w:val="00A65167"/>
    <w:rsid w:val="00A651FD"/>
    <w:rsid w:val="00A65381"/>
    <w:rsid w:val="00A653FF"/>
    <w:rsid w:val="00A65502"/>
    <w:rsid w:val="00A6559E"/>
    <w:rsid w:val="00A6583A"/>
    <w:rsid w:val="00A65857"/>
    <w:rsid w:val="00A65B6D"/>
    <w:rsid w:val="00A65CCB"/>
    <w:rsid w:val="00A65D12"/>
    <w:rsid w:val="00A65E24"/>
    <w:rsid w:val="00A65EC8"/>
    <w:rsid w:val="00A65F0E"/>
    <w:rsid w:val="00A65F21"/>
    <w:rsid w:val="00A65F34"/>
    <w:rsid w:val="00A66081"/>
    <w:rsid w:val="00A660A2"/>
    <w:rsid w:val="00A661E0"/>
    <w:rsid w:val="00A6623E"/>
    <w:rsid w:val="00A6628A"/>
    <w:rsid w:val="00A663F2"/>
    <w:rsid w:val="00A666EB"/>
    <w:rsid w:val="00A66797"/>
    <w:rsid w:val="00A66865"/>
    <w:rsid w:val="00A6691F"/>
    <w:rsid w:val="00A66A25"/>
    <w:rsid w:val="00A66AF9"/>
    <w:rsid w:val="00A66C0A"/>
    <w:rsid w:val="00A66E5F"/>
    <w:rsid w:val="00A66EEE"/>
    <w:rsid w:val="00A670C4"/>
    <w:rsid w:val="00A670D9"/>
    <w:rsid w:val="00A6739C"/>
    <w:rsid w:val="00A674AA"/>
    <w:rsid w:val="00A6777F"/>
    <w:rsid w:val="00A6788E"/>
    <w:rsid w:val="00A6791F"/>
    <w:rsid w:val="00A67B1C"/>
    <w:rsid w:val="00A67D0D"/>
    <w:rsid w:val="00A7008D"/>
    <w:rsid w:val="00A7013C"/>
    <w:rsid w:val="00A7019E"/>
    <w:rsid w:val="00A70263"/>
    <w:rsid w:val="00A70387"/>
    <w:rsid w:val="00A704ED"/>
    <w:rsid w:val="00A70684"/>
    <w:rsid w:val="00A706AA"/>
    <w:rsid w:val="00A706EE"/>
    <w:rsid w:val="00A7076A"/>
    <w:rsid w:val="00A7076B"/>
    <w:rsid w:val="00A70801"/>
    <w:rsid w:val="00A7082A"/>
    <w:rsid w:val="00A7086C"/>
    <w:rsid w:val="00A70935"/>
    <w:rsid w:val="00A70AEC"/>
    <w:rsid w:val="00A70BAB"/>
    <w:rsid w:val="00A70BBC"/>
    <w:rsid w:val="00A70BF5"/>
    <w:rsid w:val="00A70CD4"/>
    <w:rsid w:val="00A70D5F"/>
    <w:rsid w:val="00A70DBF"/>
    <w:rsid w:val="00A70DD1"/>
    <w:rsid w:val="00A70EE9"/>
    <w:rsid w:val="00A70EF3"/>
    <w:rsid w:val="00A70FDE"/>
    <w:rsid w:val="00A70FEA"/>
    <w:rsid w:val="00A7109B"/>
    <w:rsid w:val="00A71170"/>
    <w:rsid w:val="00A716D9"/>
    <w:rsid w:val="00A71875"/>
    <w:rsid w:val="00A718BF"/>
    <w:rsid w:val="00A718D5"/>
    <w:rsid w:val="00A7191D"/>
    <w:rsid w:val="00A71D82"/>
    <w:rsid w:val="00A72319"/>
    <w:rsid w:val="00A72800"/>
    <w:rsid w:val="00A728E0"/>
    <w:rsid w:val="00A72ADF"/>
    <w:rsid w:val="00A72B10"/>
    <w:rsid w:val="00A72B17"/>
    <w:rsid w:val="00A73223"/>
    <w:rsid w:val="00A73308"/>
    <w:rsid w:val="00A73361"/>
    <w:rsid w:val="00A733B7"/>
    <w:rsid w:val="00A7376A"/>
    <w:rsid w:val="00A739D2"/>
    <w:rsid w:val="00A73D83"/>
    <w:rsid w:val="00A73E16"/>
    <w:rsid w:val="00A73F70"/>
    <w:rsid w:val="00A740DB"/>
    <w:rsid w:val="00A7417B"/>
    <w:rsid w:val="00A74340"/>
    <w:rsid w:val="00A74551"/>
    <w:rsid w:val="00A7457C"/>
    <w:rsid w:val="00A74A99"/>
    <w:rsid w:val="00A74AC6"/>
    <w:rsid w:val="00A74D08"/>
    <w:rsid w:val="00A74D11"/>
    <w:rsid w:val="00A74E62"/>
    <w:rsid w:val="00A75310"/>
    <w:rsid w:val="00A7531E"/>
    <w:rsid w:val="00A75669"/>
    <w:rsid w:val="00A75797"/>
    <w:rsid w:val="00A75825"/>
    <w:rsid w:val="00A758B0"/>
    <w:rsid w:val="00A75ACB"/>
    <w:rsid w:val="00A75C6D"/>
    <w:rsid w:val="00A75CDC"/>
    <w:rsid w:val="00A75FB7"/>
    <w:rsid w:val="00A76080"/>
    <w:rsid w:val="00A761A9"/>
    <w:rsid w:val="00A762B0"/>
    <w:rsid w:val="00A76456"/>
    <w:rsid w:val="00A765FC"/>
    <w:rsid w:val="00A76841"/>
    <w:rsid w:val="00A76876"/>
    <w:rsid w:val="00A76950"/>
    <w:rsid w:val="00A76CDB"/>
    <w:rsid w:val="00A76D12"/>
    <w:rsid w:val="00A76D5C"/>
    <w:rsid w:val="00A76DC6"/>
    <w:rsid w:val="00A76E0F"/>
    <w:rsid w:val="00A77080"/>
    <w:rsid w:val="00A7714E"/>
    <w:rsid w:val="00A774D9"/>
    <w:rsid w:val="00A77500"/>
    <w:rsid w:val="00A775B3"/>
    <w:rsid w:val="00A77634"/>
    <w:rsid w:val="00A779B9"/>
    <w:rsid w:val="00A77A28"/>
    <w:rsid w:val="00A77AF0"/>
    <w:rsid w:val="00A77BC9"/>
    <w:rsid w:val="00A77C78"/>
    <w:rsid w:val="00A77D8F"/>
    <w:rsid w:val="00A77FA3"/>
    <w:rsid w:val="00A80310"/>
    <w:rsid w:val="00A80415"/>
    <w:rsid w:val="00A805F3"/>
    <w:rsid w:val="00A8067F"/>
    <w:rsid w:val="00A806E2"/>
    <w:rsid w:val="00A807BC"/>
    <w:rsid w:val="00A807BE"/>
    <w:rsid w:val="00A80836"/>
    <w:rsid w:val="00A808EB"/>
    <w:rsid w:val="00A809F4"/>
    <w:rsid w:val="00A80A32"/>
    <w:rsid w:val="00A80B89"/>
    <w:rsid w:val="00A80BA2"/>
    <w:rsid w:val="00A80CD1"/>
    <w:rsid w:val="00A80DF4"/>
    <w:rsid w:val="00A80E8B"/>
    <w:rsid w:val="00A810B1"/>
    <w:rsid w:val="00A810D7"/>
    <w:rsid w:val="00A8121B"/>
    <w:rsid w:val="00A81510"/>
    <w:rsid w:val="00A8164F"/>
    <w:rsid w:val="00A8186B"/>
    <w:rsid w:val="00A818A4"/>
    <w:rsid w:val="00A818C2"/>
    <w:rsid w:val="00A8196A"/>
    <w:rsid w:val="00A819EF"/>
    <w:rsid w:val="00A81CB8"/>
    <w:rsid w:val="00A81DF4"/>
    <w:rsid w:val="00A822D2"/>
    <w:rsid w:val="00A82594"/>
    <w:rsid w:val="00A826E0"/>
    <w:rsid w:val="00A8289D"/>
    <w:rsid w:val="00A82B49"/>
    <w:rsid w:val="00A83291"/>
    <w:rsid w:val="00A83388"/>
    <w:rsid w:val="00A834B4"/>
    <w:rsid w:val="00A835A1"/>
    <w:rsid w:val="00A835F1"/>
    <w:rsid w:val="00A8361F"/>
    <w:rsid w:val="00A836C8"/>
    <w:rsid w:val="00A83829"/>
    <w:rsid w:val="00A83964"/>
    <w:rsid w:val="00A83A0B"/>
    <w:rsid w:val="00A83B53"/>
    <w:rsid w:val="00A83BDC"/>
    <w:rsid w:val="00A83CA4"/>
    <w:rsid w:val="00A83D39"/>
    <w:rsid w:val="00A83D5A"/>
    <w:rsid w:val="00A83DC7"/>
    <w:rsid w:val="00A83E80"/>
    <w:rsid w:val="00A83F66"/>
    <w:rsid w:val="00A83FCC"/>
    <w:rsid w:val="00A84340"/>
    <w:rsid w:val="00A8447F"/>
    <w:rsid w:val="00A84626"/>
    <w:rsid w:val="00A8473D"/>
    <w:rsid w:val="00A8475A"/>
    <w:rsid w:val="00A84872"/>
    <w:rsid w:val="00A84888"/>
    <w:rsid w:val="00A84A03"/>
    <w:rsid w:val="00A84BB3"/>
    <w:rsid w:val="00A84C20"/>
    <w:rsid w:val="00A84DFC"/>
    <w:rsid w:val="00A85229"/>
    <w:rsid w:val="00A852BC"/>
    <w:rsid w:val="00A8593F"/>
    <w:rsid w:val="00A859E8"/>
    <w:rsid w:val="00A85DF0"/>
    <w:rsid w:val="00A85E64"/>
    <w:rsid w:val="00A85EC6"/>
    <w:rsid w:val="00A85F7F"/>
    <w:rsid w:val="00A86221"/>
    <w:rsid w:val="00A8630E"/>
    <w:rsid w:val="00A8648A"/>
    <w:rsid w:val="00A8676F"/>
    <w:rsid w:val="00A86833"/>
    <w:rsid w:val="00A8683B"/>
    <w:rsid w:val="00A86C3B"/>
    <w:rsid w:val="00A86CD4"/>
    <w:rsid w:val="00A86CE1"/>
    <w:rsid w:val="00A86DBB"/>
    <w:rsid w:val="00A86DCB"/>
    <w:rsid w:val="00A87240"/>
    <w:rsid w:val="00A8739B"/>
    <w:rsid w:val="00A87515"/>
    <w:rsid w:val="00A87557"/>
    <w:rsid w:val="00A87635"/>
    <w:rsid w:val="00A878F9"/>
    <w:rsid w:val="00A87B03"/>
    <w:rsid w:val="00A87BC7"/>
    <w:rsid w:val="00A87BE8"/>
    <w:rsid w:val="00A87C4F"/>
    <w:rsid w:val="00A87CA1"/>
    <w:rsid w:val="00A87D30"/>
    <w:rsid w:val="00A87D36"/>
    <w:rsid w:val="00A87ED2"/>
    <w:rsid w:val="00A90449"/>
    <w:rsid w:val="00A90593"/>
    <w:rsid w:val="00A90672"/>
    <w:rsid w:val="00A90836"/>
    <w:rsid w:val="00A90AE7"/>
    <w:rsid w:val="00A90AFC"/>
    <w:rsid w:val="00A90CD8"/>
    <w:rsid w:val="00A90F68"/>
    <w:rsid w:val="00A91004"/>
    <w:rsid w:val="00A911D8"/>
    <w:rsid w:val="00A914CE"/>
    <w:rsid w:val="00A91563"/>
    <w:rsid w:val="00A915A9"/>
    <w:rsid w:val="00A916E3"/>
    <w:rsid w:val="00A91775"/>
    <w:rsid w:val="00A91794"/>
    <w:rsid w:val="00A919A6"/>
    <w:rsid w:val="00A91A27"/>
    <w:rsid w:val="00A91BC6"/>
    <w:rsid w:val="00A91C4A"/>
    <w:rsid w:val="00A91CEE"/>
    <w:rsid w:val="00A91DAF"/>
    <w:rsid w:val="00A91E0C"/>
    <w:rsid w:val="00A91F20"/>
    <w:rsid w:val="00A91F6D"/>
    <w:rsid w:val="00A920D2"/>
    <w:rsid w:val="00A9213E"/>
    <w:rsid w:val="00A921DE"/>
    <w:rsid w:val="00A9224C"/>
    <w:rsid w:val="00A922D4"/>
    <w:rsid w:val="00A92436"/>
    <w:rsid w:val="00A92456"/>
    <w:rsid w:val="00A92590"/>
    <w:rsid w:val="00A9283C"/>
    <w:rsid w:val="00A92AB3"/>
    <w:rsid w:val="00A92AC7"/>
    <w:rsid w:val="00A92AD4"/>
    <w:rsid w:val="00A92C8F"/>
    <w:rsid w:val="00A92D97"/>
    <w:rsid w:val="00A92F7D"/>
    <w:rsid w:val="00A9356C"/>
    <w:rsid w:val="00A9357E"/>
    <w:rsid w:val="00A9381A"/>
    <w:rsid w:val="00A93859"/>
    <w:rsid w:val="00A938C7"/>
    <w:rsid w:val="00A93BCB"/>
    <w:rsid w:val="00A93C0C"/>
    <w:rsid w:val="00A9401B"/>
    <w:rsid w:val="00A9427D"/>
    <w:rsid w:val="00A942D7"/>
    <w:rsid w:val="00A9434C"/>
    <w:rsid w:val="00A943D0"/>
    <w:rsid w:val="00A94598"/>
    <w:rsid w:val="00A9485C"/>
    <w:rsid w:val="00A948D3"/>
    <w:rsid w:val="00A94AA9"/>
    <w:rsid w:val="00A94BD2"/>
    <w:rsid w:val="00A94D83"/>
    <w:rsid w:val="00A951C5"/>
    <w:rsid w:val="00A951D1"/>
    <w:rsid w:val="00A95279"/>
    <w:rsid w:val="00A952B2"/>
    <w:rsid w:val="00A95557"/>
    <w:rsid w:val="00A95992"/>
    <w:rsid w:val="00A95A3D"/>
    <w:rsid w:val="00A95BB1"/>
    <w:rsid w:val="00A95D34"/>
    <w:rsid w:val="00A96084"/>
    <w:rsid w:val="00A961A7"/>
    <w:rsid w:val="00A96228"/>
    <w:rsid w:val="00A96541"/>
    <w:rsid w:val="00A9671D"/>
    <w:rsid w:val="00A9686C"/>
    <w:rsid w:val="00A9696A"/>
    <w:rsid w:val="00A969B6"/>
    <w:rsid w:val="00A96AD1"/>
    <w:rsid w:val="00A96C11"/>
    <w:rsid w:val="00A96CDA"/>
    <w:rsid w:val="00A96D8D"/>
    <w:rsid w:val="00A9738F"/>
    <w:rsid w:val="00A9778D"/>
    <w:rsid w:val="00A97803"/>
    <w:rsid w:val="00A97829"/>
    <w:rsid w:val="00A97902"/>
    <w:rsid w:val="00A9795C"/>
    <w:rsid w:val="00A97AB9"/>
    <w:rsid w:val="00A97B44"/>
    <w:rsid w:val="00A97B80"/>
    <w:rsid w:val="00A97D1B"/>
    <w:rsid w:val="00AA01A6"/>
    <w:rsid w:val="00AA01EB"/>
    <w:rsid w:val="00AA047B"/>
    <w:rsid w:val="00AA0718"/>
    <w:rsid w:val="00AA0799"/>
    <w:rsid w:val="00AA0918"/>
    <w:rsid w:val="00AA0A2D"/>
    <w:rsid w:val="00AA0AAC"/>
    <w:rsid w:val="00AA0BF4"/>
    <w:rsid w:val="00AA11B0"/>
    <w:rsid w:val="00AA1254"/>
    <w:rsid w:val="00AA12E1"/>
    <w:rsid w:val="00AA1576"/>
    <w:rsid w:val="00AA159C"/>
    <w:rsid w:val="00AA16B8"/>
    <w:rsid w:val="00AA176A"/>
    <w:rsid w:val="00AA178E"/>
    <w:rsid w:val="00AA1807"/>
    <w:rsid w:val="00AA1908"/>
    <w:rsid w:val="00AA19EC"/>
    <w:rsid w:val="00AA19F1"/>
    <w:rsid w:val="00AA19FA"/>
    <w:rsid w:val="00AA1DD0"/>
    <w:rsid w:val="00AA1ED1"/>
    <w:rsid w:val="00AA2197"/>
    <w:rsid w:val="00AA21CF"/>
    <w:rsid w:val="00AA21E4"/>
    <w:rsid w:val="00AA22DB"/>
    <w:rsid w:val="00AA281C"/>
    <w:rsid w:val="00AA285F"/>
    <w:rsid w:val="00AA291D"/>
    <w:rsid w:val="00AA29A1"/>
    <w:rsid w:val="00AA2B06"/>
    <w:rsid w:val="00AA2E9D"/>
    <w:rsid w:val="00AA31A5"/>
    <w:rsid w:val="00AA32EC"/>
    <w:rsid w:val="00AA3398"/>
    <w:rsid w:val="00AA359A"/>
    <w:rsid w:val="00AA35CE"/>
    <w:rsid w:val="00AA368D"/>
    <w:rsid w:val="00AA379A"/>
    <w:rsid w:val="00AA37B4"/>
    <w:rsid w:val="00AA383E"/>
    <w:rsid w:val="00AA3884"/>
    <w:rsid w:val="00AA3918"/>
    <w:rsid w:val="00AA3953"/>
    <w:rsid w:val="00AA3962"/>
    <w:rsid w:val="00AA3A7F"/>
    <w:rsid w:val="00AA3B97"/>
    <w:rsid w:val="00AA3BE5"/>
    <w:rsid w:val="00AA3C3E"/>
    <w:rsid w:val="00AA3E54"/>
    <w:rsid w:val="00AA42A3"/>
    <w:rsid w:val="00AA4327"/>
    <w:rsid w:val="00AA4532"/>
    <w:rsid w:val="00AA45DF"/>
    <w:rsid w:val="00AA486C"/>
    <w:rsid w:val="00AA4A3C"/>
    <w:rsid w:val="00AA4A4D"/>
    <w:rsid w:val="00AA4B6A"/>
    <w:rsid w:val="00AA4E31"/>
    <w:rsid w:val="00AA4F41"/>
    <w:rsid w:val="00AA4F93"/>
    <w:rsid w:val="00AA4FEB"/>
    <w:rsid w:val="00AA51E0"/>
    <w:rsid w:val="00AA5278"/>
    <w:rsid w:val="00AA527C"/>
    <w:rsid w:val="00AA52F8"/>
    <w:rsid w:val="00AA56D1"/>
    <w:rsid w:val="00AA58DE"/>
    <w:rsid w:val="00AA5B3F"/>
    <w:rsid w:val="00AA5D86"/>
    <w:rsid w:val="00AA5EB8"/>
    <w:rsid w:val="00AA5FC7"/>
    <w:rsid w:val="00AA608B"/>
    <w:rsid w:val="00AA6324"/>
    <w:rsid w:val="00AA6399"/>
    <w:rsid w:val="00AA657C"/>
    <w:rsid w:val="00AA669F"/>
    <w:rsid w:val="00AA6705"/>
    <w:rsid w:val="00AA67FC"/>
    <w:rsid w:val="00AA68DB"/>
    <w:rsid w:val="00AA6AF1"/>
    <w:rsid w:val="00AA6C06"/>
    <w:rsid w:val="00AA6EBD"/>
    <w:rsid w:val="00AA72A6"/>
    <w:rsid w:val="00AA72ED"/>
    <w:rsid w:val="00AA735A"/>
    <w:rsid w:val="00AA75CE"/>
    <w:rsid w:val="00AA75EB"/>
    <w:rsid w:val="00AA76F8"/>
    <w:rsid w:val="00AA7E09"/>
    <w:rsid w:val="00AB0037"/>
    <w:rsid w:val="00AB016B"/>
    <w:rsid w:val="00AB01BF"/>
    <w:rsid w:val="00AB0200"/>
    <w:rsid w:val="00AB0236"/>
    <w:rsid w:val="00AB0557"/>
    <w:rsid w:val="00AB064E"/>
    <w:rsid w:val="00AB0668"/>
    <w:rsid w:val="00AB06AE"/>
    <w:rsid w:val="00AB0772"/>
    <w:rsid w:val="00AB07F2"/>
    <w:rsid w:val="00AB08FE"/>
    <w:rsid w:val="00AB0A78"/>
    <w:rsid w:val="00AB0A9B"/>
    <w:rsid w:val="00AB0B77"/>
    <w:rsid w:val="00AB0B8F"/>
    <w:rsid w:val="00AB0C7C"/>
    <w:rsid w:val="00AB0D6A"/>
    <w:rsid w:val="00AB0ECF"/>
    <w:rsid w:val="00AB1013"/>
    <w:rsid w:val="00AB1056"/>
    <w:rsid w:val="00AB107A"/>
    <w:rsid w:val="00AB1088"/>
    <w:rsid w:val="00AB111E"/>
    <w:rsid w:val="00AB1127"/>
    <w:rsid w:val="00AB1175"/>
    <w:rsid w:val="00AB1209"/>
    <w:rsid w:val="00AB1377"/>
    <w:rsid w:val="00AB145D"/>
    <w:rsid w:val="00AB159C"/>
    <w:rsid w:val="00AB1642"/>
    <w:rsid w:val="00AB1813"/>
    <w:rsid w:val="00AB1A71"/>
    <w:rsid w:val="00AB1CD2"/>
    <w:rsid w:val="00AB1D3A"/>
    <w:rsid w:val="00AB1F1E"/>
    <w:rsid w:val="00AB201B"/>
    <w:rsid w:val="00AB21FC"/>
    <w:rsid w:val="00AB22A5"/>
    <w:rsid w:val="00AB2844"/>
    <w:rsid w:val="00AB2B3A"/>
    <w:rsid w:val="00AB2D74"/>
    <w:rsid w:val="00AB2FAD"/>
    <w:rsid w:val="00AB2FDB"/>
    <w:rsid w:val="00AB33FA"/>
    <w:rsid w:val="00AB3428"/>
    <w:rsid w:val="00AB356B"/>
    <w:rsid w:val="00AB358D"/>
    <w:rsid w:val="00AB35DC"/>
    <w:rsid w:val="00AB369D"/>
    <w:rsid w:val="00AB3798"/>
    <w:rsid w:val="00AB37CE"/>
    <w:rsid w:val="00AB3983"/>
    <w:rsid w:val="00AB39A3"/>
    <w:rsid w:val="00AB3ADA"/>
    <w:rsid w:val="00AB3B83"/>
    <w:rsid w:val="00AB3C72"/>
    <w:rsid w:val="00AB4304"/>
    <w:rsid w:val="00AB47BB"/>
    <w:rsid w:val="00AB482C"/>
    <w:rsid w:val="00AB49A9"/>
    <w:rsid w:val="00AB4A28"/>
    <w:rsid w:val="00AB4B33"/>
    <w:rsid w:val="00AB4EFB"/>
    <w:rsid w:val="00AB4F1A"/>
    <w:rsid w:val="00AB50A5"/>
    <w:rsid w:val="00AB5104"/>
    <w:rsid w:val="00AB51BA"/>
    <w:rsid w:val="00AB5537"/>
    <w:rsid w:val="00AB56A6"/>
    <w:rsid w:val="00AB58B7"/>
    <w:rsid w:val="00AB59FD"/>
    <w:rsid w:val="00AB5D15"/>
    <w:rsid w:val="00AB60FF"/>
    <w:rsid w:val="00AB612C"/>
    <w:rsid w:val="00AB62F6"/>
    <w:rsid w:val="00AB6386"/>
    <w:rsid w:val="00AB6457"/>
    <w:rsid w:val="00AB64F6"/>
    <w:rsid w:val="00AB6562"/>
    <w:rsid w:val="00AB6998"/>
    <w:rsid w:val="00AB6A9A"/>
    <w:rsid w:val="00AB6E25"/>
    <w:rsid w:val="00AB6F58"/>
    <w:rsid w:val="00AB70E1"/>
    <w:rsid w:val="00AB7275"/>
    <w:rsid w:val="00AB7401"/>
    <w:rsid w:val="00AB75A2"/>
    <w:rsid w:val="00AB7760"/>
    <w:rsid w:val="00AB778A"/>
    <w:rsid w:val="00AB7790"/>
    <w:rsid w:val="00AB7818"/>
    <w:rsid w:val="00AB782F"/>
    <w:rsid w:val="00AB7907"/>
    <w:rsid w:val="00AB7916"/>
    <w:rsid w:val="00AB7AC0"/>
    <w:rsid w:val="00AB7E58"/>
    <w:rsid w:val="00AB7FC2"/>
    <w:rsid w:val="00AC0391"/>
    <w:rsid w:val="00AC03CD"/>
    <w:rsid w:val="00AC04FE"/>
    <w:rsid w:val="00AC0535"/>
    <w:rsid w:val="00AC05F0"/>
    <w:rsid w:val="00AC066F"/>
    <w:rsid w:val="00AC06A0"/>
    <w:rsid w:val="00AC0AC7"/>
    <w:rsid w:val="00AC0F54"/>
    <w:rsid w:val="00AC12EC"/>
    <w:rsid w:val="00AC152B"/>
    <w:rsid w:val="00AC156C"/>
    <w:rsid w:val="00AC1597"/>
    <w:rsid w:val="00AC1896"/>
    <w:rsid w:val="00AC1955"/>
    <w:rsid w:val="00AC1A5C"/>
    <w:rsid w:val="00AC1D84"/>
    <w:rsid w:val="00AC1FE6"/>
    <w:rsid w:val="00AC1FFA"/>
    <w:rsid w:val="00AC202E"/>
    <w:rsid w:val="00AC2117"/>
    <w:rsid w:val="00AC2137"/>
    <w:rsid w:val="00AC215E"/>
    <w:rsid w:val="00AC2532"/>
    <w:rsid w:val="00AC2933"/>
    <w:rsid w:val="00AC2995"/>
    <w:rsid w:val="00AC29CD"/>
    <w:rsid w:val="00AC2B57"/>
    <w:rsid w:val="00AC2CF4"/>
    <w:rsid w:val="00AC2D28"/>
    <w:rsid w:val="00AC300D"/>
    <w:rsid w:val="00AC318A"/>
    <w:rsid w:val="00AC31C1"/>
    <w:rsid w:val="00AC3616"/>
    <w:rsid w:val="00AC391E"/>
    <w:rsid w:val="00AC3B03"/>
    <w:rsid w:val="00AC3B93"/>
    <w:rsid w:val="00AC3C38"/>
    <w:rsid w:val="00AC3C68"/>
    <w:rsid w:val="00AC3D67"/>
    <w:rsid w:val="00AC3EE2"/>
    <w:rsid w:val="00AC4057"/>
    <w:rsid w:val="00AC4059"/>
    <w:rsid w:val="00AC407D"/>
    <w:rsid w:val="00AC414A"/>
    <w:rsid w:val="00AC421B"/>
    <w:rsid w:val="00AC42E6"/>
    <w:rsid w:val="00AC440A"/>
    <w:rsid w:val="00AC4621"/>
    <w:rsid w:val="00AC46CE"/>
    <w:rsid w:val="00AC4A7B"/>
    <w:rsid w:val="00AC4B76"/>
    <w:rsid w:val="00AC4CA5"/>
    <w:rsid w:val="00AC4CBC"/>
    <w:rsid w:val="00AC4F8B"/>
    <w:rsid w:val="00AC5028"/>
    <w:rsid w:val="00AC561A"/>
    <w:rsid w:val="00AC5639"/>
    <w:rsid w:val="00AC5684"/>
    <w:rsid w:val="00AC575E"/>
    <w:rsid w:val="00AC5BD7"/>
    <w:rsid w:val="00AC5CB7"/>
    <w:rsid w:val="00AC5D2E"/>
    <w:rsid w:val="00AC5D82"/>
    <w:rsid w:val="00AC5EC0"/>
    <w:rsid w:val="00AC5F91"/>
    <w:rsid w:val="00AC5FCA"/>
    <w:rsid w:val="00AC5FEE"/>
    <w:rsid w:val="00AC6016"/>
    <w:rsid w:val="00AC6019"/>
    <w:rsid w:val="00AC606D"/>
    <w:rsid w:val="00AC60CC"/>
    <w:rsid w:val="00AC6186"/>
    <w:rsid w:val="00AC6384"/>
    <w:rsid w:val="00AC63FC"/>
    <w:rsid w:val="00AC64A6"/>
    <w:rsid w:val="00AC6564"/>
    <w:rsid w:val="00AC6630"/>
    <w:rsid w:val="00AC6B63"/>
    <w:rsid w:val="00AC6CAD"/>
    <w:rsid w:val="00AC6CE5"/>
    <w:rsid w:val="00AC6D6E"/>
    <w:rsid w:val="00AC6DCE"/>
    <w:rsid w:val="00AC6F43"/>
    <w:rsid w:val="00AC6F68"/>
    <w:rsid w:val="00AC6F99"/>
    <w:rsid w:val="00AC70A9"/>
    <w:rsid w:val="00AC742A"/>
    <w:rsid w:val="00AC747C"/>
    <w:rsid w:val="00AC750E"/>
    <w:rsid w:val="00AC762F"/>
    <w:rsid w:val="00AC78E4"/>
    <w:rsid w:val="00AC7919"/>
    <w:rsid w:val="00AC7A21"/>
    <w:rsid w:val="00AC7A2A"/>
    <w:rsid w:val="00AC7C2F"/>
    <w:rsid w:val="00AC7D74"/>
    <w:rsid w:val="00AC7DD9"/>
    <w:rsid w:val="00AC7E47"/>
    <w:rsid w:val="00AD009F"/>
    <w:rsid w:val="00AD00BF"/>
    <w:rsid w:val="00AD0109"/>
    <w:rsid w:val="00AD01F0"/>
    <w:rsid w:val="00AD053D"/>
    <w:rsid w:val="00AD05D9"/>
    <w:rsid w:val="00AD07C2"/>
    <w:rsid w:val="00AD0A30"/>
    <w:rsid w:val="00AD0C96"/>
    <w:rsid w:val="00AD10E0"/>
    <w:rsid w:val="00AD12D3"/>
    <w:rsid w:val="00AD1479"/>
    <w:rsid w:val="00AD1837"/>
    <w:rsid w:val="00AD1964"/>
    <w:rsid w:val="00AD19F4"/>
    <w:rsid w:val="00AD1A49"/>
    <w:rsid w:val="00AD1B30"/>
    <w:rsid w:val="00AD1FAC"/>
    <w:rsid w:val="00AD1FB4"/>
    <w:rsid w:val="00AD235D"/>
    <w:rsid w:val="00AD2664"/>
    <w:rsid w:val="00AD283E"/>
    <w:rsid w:val="00AD2DCF"/>
    <w:rsid w:val="00AD31D1"/>
    <w:rsid w:val="00AD3249"/>
    <w:rsid w:val="00AD33C8"/>
    <w:rsid w:val="00AD3590"/>
    <w:rsid w:val="00AD36A0"/>
    <w:rsid w:val="00AD37A9"/>
    <w:rsid w:val="00AD382A"/>
    <w:rsid w:val="00AD39F3"/>
    <w:rsid w:val="00AD3A8C"/>
    <w:rsid w:val="00AD3AA6"/>
    <w:rsid w:val="00AD3BF6"/>
    <w:rsid w:val="00AD3D01"/>
    <w:rsid w:val="00AD3FCF"/>
    <w:rsid w:val="00AD41FD"/>
    <w:rsid w:val="00AD4521"/>
    <w:rsid w:val="00AD47EA"/>
    <w:rsid w:val="00AD4AB4"/>
    <w:rsid w:val="00AD4DD3"/>
    <w:rsid w:val="00AD4E96"/>
    <w:rsid w:val="00AD4EE7"/>
    <w:rsid w:val="00AD5158"/>
    <w:rsid w:val="00AD5447"/>
    <w:rsid w:val="00AD54C9"/>
    <w:rsid w:val="00AD5693"/>
    <w:rsid w:val="00AD5925"/>
    <w:rsid w:val="00AD5965"/>
    <w:rsid w:val="00AD59C7"/>
    <w:rsid w:val="00AD5A23"/>
    <w:rsid w:val="00AD5B17"/>
    <w:rsid w:val="00AD5B30"/>
    <w:rsid w:val="00AD5C06"/>
    <w:rsid w:val="00AD5E92"/>
    <w:rsid w:val="00AD5EED"/>
    <w:rsid w:val="00AD5F5D"/>
    <w:rsid w:val="00AD600C"/>
    <w:rsid w:val="00AD60BB"/>
    <w:rsid w:val="00AD611A"/>
    <w:rsid w:val="00AD62A5"/>
    <w:rsid w:val="00AD6408"/>
    <w:rsid w:val="00AD643B"/>
    <w:rsid w:val="00AD64D4"/>
    <w:rsid w:val="00AD687D"/>
    <w:rsid w:val="00AD6884"/>
    <w:rsid w:val="00AD6903"/>
    <w:rsid w:val="00AD699F"/>
    <w:rsid w:val="00AD6A0A"/>
    <w:rsid w:val="00AD6D2E"/>
    <w:rsid w:val="00AD6D8F"/>
    <w:rsid w:val="00AD6E0B"/>
    <w:rsid w:val="00AD6EE8"/>
    <w:rsid w:val="00AD71B8"/>
    <w:rsid w:val="00AD71DB"/>
    <w:rsid w:val="00AD72A3"/>
    <w:rsid w:val="00AD72F6"/>
    <w:rsid w:val="00AD736D"/>
    <w:rsid w:val="00AD751B"/>
    <w:rsid w:val="00AD77E0"/>
    <w:rsid w:val="00AD7A39"/>
    <w:rsid w:val="00AD7AB6"/>
    <w:rsid w:val="00AD7D57"/>
    <w:rsid w:val="00AD7DED"/>
    <w:rsid w:val="00AE0331"/>
    <w:rsid w:val="00AE0403"/>
    <w:rsid w:val="00AE0537"/>
    <w:rsid w:val="00AE065E"/>
    <w:rsid w:val="00AE08C8"/>
    <w:rsid w:val="00AE099C"/>
    <w:rsid w:val="00AE0B0E"/>
    <w:rsid w:val="00AE0B5D"/>
    <w:rsid w:val="00AE0D60"/>
    <w:rsid w:val="00AE0F32"/>
    <w:rsid w:val="00AE10EC"/>
    <w:rsid w:val="00AE11FE"/>
    <w:rsid w:val="00AE1310"/>
    <w:rsid w:val="00AE139C"/>
    <w:rsid w:val="00AE1425"/>
    <w:rsid w:val="00AE14CF"/>
    <w:rsid w:val="00AE163A"/>
    <w:rsid w:val="00AE1641"/>
    <w:rsid w:val="00AE1713"/>
    <w:rsid w:val="00AE1729"/>
    <w:rsid w:val="00AE1783"/>
    <w:rsid w:val="00AE18D9"/>
    <w:rsid w:val="00AE1B7F"/>
    <w:rsid w:val="00AE1C68"/>
    <w:rsid w:val="00AE1D1B"/>
    <w:rsid w:val="00AE1F0F"/>
    <w:rsid w:val="00AE2390"/>
    <w:rsid w:val="00AE245E"/>
    <w:rsid w:val="00AE246A"/>
    <w:rsid w:val="00AE2533"/>
    <w:rsid w:val="00AE2547"/>
    <w:rsid w:val="00AE2672"/>
    <w:rsid w:val="00AE269E"/>
    <w:rsid w:val="00AE2757"/>
    <w:rsid w:val="00AE27CD"/>
    <w:rsid w:val="00AE2C31"/>
    <w:rsid w:val="00AE2C8D"/>
    <w:rsid w:val="00AE2CA9"/>
    <w:rsid w:val="00AE2D4E"/>
    <w:rsid w:val="00AE2DF3"/>
    <w:rsid w:val="00AE2F2D"/>
    <w:rsid w:val="00AE2FCD"/>
    <w:rsid w:val="00AE3216"/>
    <w:rsid w:val="00AE32FC"/>
    <w:rsid w:val="00AE33EA"/>
    <w:rsid w:val="00AE3709"/>
    <w:rsid w:val="00AE370A"/>
    <w:rsid w:val="00AE371B"/>
    <w:rsid w:val="00AE3934"/>
    <w:rsid w:val="00AE3B2F"/>
    <w:rsid w:val="00AE3E6F"/>
    <w:rsid w:val="00AE3EF9"/>
    <w:rsid w:val="00AE4103"/>
    <w:rsid w:val="00AE42DF"/>
    <w:rsid w:val="00AE4559"/>
    <w:rsid w:val="00AE4674"/>
    <w:rsid w:val="00AE4788"/>
    <w:rsid w:val="00AE47E1"/>
    <w:rsid w:val="00AE4910"/>
    <w:rsid w:val="00AE496B"/>
    <w:rsid w:val="00AE4B2B"/>
    <w:rsid w:val="00AE4B88"/>
    <w:rsid w:val="00AE4BFF"/>
    <w:rsid w:val="00AE4C2D"/>
    <w:rsid w:val="00AE4C5E"/>
    <w:rsid w:val="00AE4CC1"/>
    <w:rsid w:val="00AE4F69"/>
    <w:rsid w:val="00AE5071"/>
    <w:rsid w:val="00AE50AE"/>
    <w:rsid w:val="00AE59C4"/>
    <w:rsid w:val="00AE59E6"/>
    <w:rsid w:val="00AE5B16"/>
    <w:rsid w:val="00AE5B5A"/>
    <w:rsid w:val="00AE5B62"/>
    <w:rsid w:val="00AE5EF8"/>
    <w:rsid w:val="00AE5F84"/>
    <w:rsid w:val="00AE5FA4"/>
    <w:rsid w:val="00AE60D4"/>
    <w:rsid w:val="00AE60F4"/>
    <w:rsid w:val="00AE6157"/>
    <w:rsid w:val="00AE615B"/>
    <w:rsid w:val="00AE62C0"/>
    <w:rsid w:val="00AE6537"/>
    <w:rsid w:val="00AE65A1"/>
    <w:rsid w:val="00AE66A2"/>
    <w:rsid w:val="00AE66C3"/>
    <w:rsid w:val="00AE67F3"/>
    <w:rsid w:val="00AE6CEC"/>
    <w:rsid w:val="00AE710A"/>
    <w:rsid w:val="00AE7137"/>
    <w:rsid w:val="00AE71DB"/>
    <w:rsid w:val="00AE72D3"/>
    <w:rsid w:val="00AE737F"/>
    <w:rsid w:val="00AE7611"/>
    <w:rsid w:val="00AE7760"/>
    <w:rsid w:val="00AE7783"/>
    <w:rsid w:val="00AE781B"/>
    <w:rsid w:val="00AE7827"/>
    <w:rsid w:val="00AE7A1A"/>
    <w:rsid w:val="00AE7F23"/>
    <w:rsid w:val="00AE7F63"/>
    <w:rsid w:val="00AF0439"/>
    <w:rsid w:val="00AF04DF"/>
    <w:rsid w:val="00AF06A6"/>
    <w:rsid w:val="00AF06B7"/>
    <w:rsid w:val="00AF06EB"/>
    <w:rsid w:val="00AF09BB"/>
    <w:rsid w:val="00AF0A0E"/>
    <w:rsid w:val="00AF0F61"/>
    <w:rsid w:val="00AF0F99"/>
    <w:rsid w:val="00AF1073"/>
    <w:rsid w:val="00AF10D5"/>
    <w:rsid w:val="00AF11F7"/>
    <w:rsid w:val="00AF13D9"/>
    <w:rsid w:val="00AF153C"/>
    <w:rsid w:val="00AF1709"/>
    <w:rsid w:val="00AF1A6E"/>
    <w:rsid w:val="00AF2553"/>
    <w:rsid w:val="00AF2698"/>
    <w:rsid w:val="00AF2B47"/>
    <w:rsid w:val="00AF306A"/>
    <w:rsid w:val="00AF313C"/>
    <w:rsid w:val="00AF318C"/>
    <w:rsid w:val="00AF3481"/>
    <w:rsid w:val="00AF349E"/>
    <w:rsid w:val="00AF34CF"/>
    <w:rsid w:val="00AF34D2"/>
    <w:rsid w:val="00AF3581"/>
    <w:rsid w:val="00AF3867"/>
    <w:rsid w:val="00AF3970"/>
    <w:rsid w:val="00AF3AB0"/>
    <w:rsid w:val="00AF3AD4"/>
    <w:rsid w:val="00AF3B64"/>
    <w:rsid w:val="00AF3C24"/>
    <w:rsid w:val="00AF3D71"/>
    <w:rsid w:val="00AF3E9C"/>
    <w:rsid w:val="00AF4134"/>
    <w:rsid w:val="00AF4503"/>
    <w:rsid w:val="00AF45DE"/>
    <w:rsid w:val="00AF49CF"/>
    <w:rsid w:val="00AF4A0F"/>
    <w:rsid w:val="00AF4E4D"/>
    <w:rsid w:val="00AF4FAB"/>
    <w:rsid w:val="00AF5395"/>
    <w:rsid w:val="00AF53B0"/>
    <w:rsid w:val="00AF54F4"/>
    <w:rsid w:val="00AF5506"/>
    <w:rsid w:val="00AF55E7"/>
    <w:rsid w:val="00AF5659"/>
    <w:rsid w:val="00AF5877"/>
    <w:rsid w:val="00AF5C6D"/>
    <w:rsid w:val="00AF6105"/>
    <w:rsid w:val="00AF61B0"/>
    <w:rsid w:val="00AF61F3"/>
    <w:rsid w:val="00AF622A"/>
    <w:rsid w:val="00AF6384"/>
    <w:rsid w:val="00AF6463"/>
    <w:rsid w:val="00AF6541"/>
    <w:rsid w:val="00AF6547"/>
    <w:rsid w:val="00AF6690"/>
    <w:rsid w:val="00AF690B"/>
    <w:rsid w:val="00AF69A1"/>
    <w:rsid w:val="00AF69AA"/>
    <w:rsid w:val="00AF6CBF"/>
    <w:rsid w:val="00AF6D56"/>
    <w:rsid w:val="00AF6EED"/>
    <w:rsid w:val="00AF6F0F"/>
    <w:rsid w:val="00AF6F4E"/>
    <w:rsid w:val="00AF7149"/>
    <w:rsid w:val="00AF7405"/>
    <w:rsid w:val="00AF7455"/>
    <w:rsid w:val="00AF7473"/>
    <w:rsid w:val="00AF7569"/>
    <w:rsid w:val="00AF778B"/>
    <w:rsid w:val="00AF79FC"/>
    <w:rsid w:val="00AF7A55"/>
    <w:rsid w:val="00AF7C55"/>
    <w:rsid w:val="00AF7DAC"/>
    <w:rsid w:val="00AF7ED0"/>
    <w:rsid w:val="00B001A6"/>
    <w:rsid w:val="00B0023B"/>
    <w:rsid w:val="00B00265"/>
    <w:rsid w:val="00B00F22"/>
    <w:rsid w:val="00B00F8F"/>
    <w:rsid w:val="00B00F91"/>
    <w:rsid w:val="00B01013"/>
    <w:rsid w:val="00B0107C"/>
    <w:rsid w:val="00B01142"/>
    <w:rsid w:val="00B01274"/>
    <w:rsid w:val="00B01389"/>
    <w:rsid w:val="00B013A1"/>
    <w:rsid w:val="00B01590"/>
    <w:rsid w:val="00B01620"/>
    <w:rsid w:val="00B0174D"/>
    <w:rsid w:val="00B01A1A"/>
    <w:rsid w:val="00B01BCF"/>
    <w:rsid w:val="00B01D8A"/>
    <w:rsid w:val="00B01EC1"/>
    <w:rsid w:val="00B021D2"/>
    <w:rsid w:val="00B0227B"/>
    <w:rsid w:val="00B0233E"/>
    <w:rsid w:val="00B0246D"/>
    <w:rsid w:val="00B0259C"/>
    <w:rsid w:val="00B027A9"/>
    <w:rsid w:val="00B02871"/>
    <w:rsid w:val="00B0291F"/>
    <w:rsid w:val="00B02B8F"/>
    <w:rsid w:val="00B02D2B"/>
    <w:rsid w:val="00B02F72"/>
    <w:rsid w:val="00B02F90"/>
    <w:rsid w:val="00B03052"/>
    <w:rsid w:val="00B03053"/>
    <w:rsid w:val="00B03071"/>
    <w:rsid w:val="00B03090"/>
    <w:rsid w:val="00B031C0"/>
    <w:rsid w:val="00B03614"/>
    <w:rsid w:val="00B03695"/>
    <w:rsid w:val="00B0386A"/>
    <w:rsid w:val="00B03997"/>
    <w:rsid w:val="00B039D2"/>
    <w:rsid w:val="00B039FD"/>
    <w:rsid w:val="00B03C81"/>
    <w:rsid w:val="00B040A7"/>
    <w:rsid w:val="00B0410A"/>
    <w:rsid w:val="00B046FC"/>
    <w:rsid w:val="00B04A22"/>
    <w:rsid w:val="00B04ABC"/>
    <w:rsid w:val="00B04B7B"/>
    <w:rsid w:val="00B04C64"/>
    <w:rsid w:val="00B04C6B"/>
    <w:rsid w:val="00B04DF3"/>
    <w:rsid w:val="00B0517A"/>
    <w:rsid w:val="00B0520C"/>
    <w:rsid w:val="00B0534D"/>
    <w:rsid w:val="00B05553"/>
    <w:rsid w:val="00B05594"/>
    <w:rsid w:val="00B05811"/>
    <w:rsid w:val="00B05C10"/>
    <w:rsid w:val="00B063C7"/>
    <w:rsid w:val="00B065B3"/>
    <w:rsid w:val="00B066C6"/>
    <w:rsid w:val="00B06761"/>
    <w:rsid w:val="00B06789"/>
    <w:rsid w:val="00B0696E"/>
    <w:rsid w:val="00B0698B"/>
    <w:rsid w:val="00B07056"/>
    <w:rsid w:val="00B07191"/>
    <w:rsid w:val="00B072B3"/>
    <w:rsid w:val="00B072D6"/>
    <w:rsid w:val="00B075C6"/>
    <w:rsid w:val="00B076AA"/>
    <w:rsid w:val="00B07863"/>
    <w:rsid w:val="00B07925"/>
    <w:rsid w:val="00B0797B"/>
    <w:rsid w:val="00B07B82"/>
    <w:rsid w:val="00B07C5C"/>
    <w:rsid w:val="00B07E18"/>
    <w:rsid w:val="00B07E4F"/>
    <w:rsid w:val="00B07EA0"/>
    <w:rsid w:val="00B07EE9"/>
    <w:rsid w:val="00B10096"/>
    <w:rsid w:val="00B10129"/>
    <w:rsid w:val="00B10174"/>
    <w:rsid w:val="00B10397"/>
    <w:rsid w:val="00B104F0"/>
    <w:rsid w:val="00B10622"/>
    <w:rsid w:val="00B1074C"/>
    <w:rsid w:val="00B10A7D"/>
    <w:rsid w:val="00B10BBF"/>
    <w:rsid w:val="00B10C7C"/>
    <w:rsid w:val="00B10C8C"/>
    <w:rsid w:val="00B10CB6"/>
    <w:rsid w:val="00B10D1A"/>
    <w:rsid w:val="00B10D4B"/>
    <w:rsid w:val="00B10DCE"/>
    <w:rsid w:val="00B10E71"/>
    <w:rsid w:val="00B10EA8"/>
    <w:rsid w:val="00B11385"/>
    <w:rsid w:val="00B11457"/>
    <w:rsid w:val="00B114A3"/>
    <w:rsid w:val="00B114B0"/>
    <w:rsid w:val="00B115F8"/>
    <w:rsid w:val="00B11663"/>
    <w:rsid w:val="00B11706"/>
    <w:rsid w:val="00B11736"/>
    <w:rsid w:val="00B11770"/>
    <w:rsid w:val="00B11881"/>
    <w:rsid w:val="00B11E17"/>
    <w:rsid w:val="00B120EB"/>
    <w:rsid w:val="00B1214A"/>
    <w:rsid w:val="00B121EB"/>
    <w:rsid w:val="00B1220B"/>
    <w:rsid w:val="00B1224D"/>
    <w:rsid w:val="00B12278"/>
    <w:rsid w:val="00B12511"/>
    <w:rsid w:val="00B125C2"/>
    <w:rsid w:val="00B125FE"/>
    <w:rsid w:val="00B1283A"/>
    <w:rsid w:val="00B12DC8"/>
    <w:rsid w:val="00B130CD"/>
    <w:rsid w:val="00B131C0"/>
    <w:rsid w:val="00B131FD"/>
    <w:rsid w:val="00B133AD"/>
    <w:rsid w:val="00B133D4"/>
    <w:rsid w:val="00B1347B"/>
    <w:rsid w:val="00B1347D"/>
    <w:rsid w:val="00B1348C"/>
    <w:rsid w:val="00B13617"/>
    <w:rsid w:val="00B13644"/>
    <w:rsid w:val="00B13665"/>
    <w:rsid w:val="00B137F6"/>
    <w:rsid w:val="00B13C28"/>
    <w:rsid w:val="00B14062"/>
    <w:rsid w:val="00B14161"/>
    <w:rsid w:val="00B14575"/>
    <w:rsid w:val="00B14631"/>
    <w:rsid w:val="00B146D8"/>
    <w:rsid w:val="00B14743"/>
    <w:rsid w:val="00B14952"/>
    <w:rsid w:val="00B149DE"/>
    <w:rsid w:val="00B14A47"/>
    <w:rsid w:val="00B14A99"/>
    <w:rsid w:val="00B14C9B"/>
    <w:rsid w:val="00B15348"/>
    <w:rsid w:val="00B15520"/>
    <w:rsid w:val="00B158B5"/>
    <w:rsid w:val="00B158E3"/>
    <w:rsid w:val="00B1590B"/>
    <w:rsid w:val="00B15B99"/>
    <w:rsid w:val="00B15C7F"/>
    <w:rsid w:val="00B15D47"/>
    <w:rsid w:val="00B1609F"/>
    <w:rsid w:val="00B16136"/>
    <w:rsid w:val="00B1618E"/>
    <w:rsid w:val="00B162A4"/>
    <w:rsid w:val="00B163E2"/>
    <w:rsid w:val="00B16453"/>
    <w:rsid w:val="00B164E2"/>
    <w:rsid w:val="00B16751"/>
    <w:rsid w:val="00B168C8"/>
    <w:rsid w:val="00B16A35"/>
    <w:rsid w:val="00B16B72"/>
    <w:rsid w:val="00B16DFE"/>
    <w:rsid w:val="00B16E51"/>
    <w:rsid w:val="00B16E97"/>
    <w:rsid w:val="00B16EA8"/>
    <w:rsid w:val="00B16EB0"/>
    <w:rsid w:val="00B16FA7"/>
    <w:rsid w:val="00B17033"/>
    <w:rsid w:val="00B171C7"/>
    <w:rsid w:val="00B17297"/>
    <w:rsid w:val="00B17399"/>
    <w:rsid w:val="00B17463"/>
    <w:rsid w:val="00B1764E"/>
    <w:rsid w:val="00B17767"/>
    <w:rsid w:val="00B178C9"/>
    <w:rsid w:val="00B17971"/>
    <w:rsid w:val="00B179DC"/>
    <w:rsid w:val="00B17B50"/>
    <w:rsid w:val="00B17C12"/>
    <w:rsid w:val="00B17C45"/>
    <w:rsid w:val="00B17F09"/>
    <w:rsid w:val="00B200C5"/>
    <w:rsid w:val="00B2010D"/>
    <w:rsid w:val="00B20247"/>
    <w:rsid w:val="00B20493"/>
    <w:rsid w:val="00B20514"/>
    <w:rsid w:val="00B2054E"/>
    <w:rsid w:val="00B20569"/>
    <w:rsid w:val="00B20823"/>
    <w:rsid w:val="00B20829"/>
    <w:rsid w:val="00B2098B"/>
    <w:rsid w:val="00B2099B"/>
    <w:rsid w:val="00B209A8"/>
    <w:rsid w:val="00B20A67"/>
    <w:rsid w:val="00B20D3F"/>
    <w:rsid w:val="00B20E96"/>
    <w:rsid w:val="00B20ED5"/>
    <w:rsid w:val="00B20FF7"/>
    <w:rsid w:val="00B2101B"/>
    <w:rsid w:val="00B211D9"/>
    <w:rsid w:val="00B21226"/>
    <w:rsid w:val="00B2123E"/>
    <w:rsid w:val="00B21362"/>
    <w:rsid w:val="00B214D1"/>
    <w:rsid w:val="00B214D6"/>
    <w:rsid w:val="00B2177B"/>
    <w:rsid w:val="00B217AD"/>
    <w:rsid w:val="00B218D8"/>
    <w:rsid w:val="00B21988"/>
    <w:rsid w:val="00B21A46"/>
    <w:rsid w:val="00B21C7B"/>
    <w:rsid w:val="00B21EC9"/>
    <w:rsid w:val="00B21FFA"/>
    <w:rsid w:val="00B223AB"/>
    <w:rsid w:val="00B2248E"/>
    <w:rsid w:val="00B2280A"/>
    <w:rsid w:val="00B229D7"/>
    <w:rsid w:val="00B22A4E"/>
    <w:rsid w:val="00B22BCF"/>
    <w:rsid w:val="00B22BD7"/>
    <w:rsid w:val="00B22E81"/>
    <w:rsid w:val="00B22EC1"/>
    <w:rsid w:val="00B22F66"/>
    <w:rsid w:val="00B2303C"/>
    <w:rsid w:val="00B23045"/>
    <w:rsid w:val="00B23543"/>
    <w:rsid w:val="00B237B9"/>
    <w:rsid w:val="00B23802"/>
    <w:rsid w:val="00B239FF"/>
    <w:rsid w:val="00B23B38"/>
    <w:rsid w:val="00B23D45"/>
    <w:rsid w:val="00B23D9D"/>
    <w:rsid w:val="00B23E4C"/>
    <w:rsid w:val="00B240A6"/>
    <w:rsid w:val="00B24128"/>
    <w:rsid w:val="00B2445C"/>
    <w:rsid w:val="00B24997"/>
    <w:rsid w:val="00B24BCE"/>
    <w:rsid w:val="00B25342"/>
    <w:rsid w:val="00B2539A"/>
    <w:rsid w:val="00B254CF"/>
    <w:rsid w:val="00B257E4"/>
    <w:rsid w:val="00B25B06"/>
    <w:rsid w:val="00B25C35"/>
    <w:rsid w:val="00B25FD3"/>
    <w:rsid w:val="00B25FF5"/>
    <w:rsid w:val="00B265EE"/>
    <w:rsid w:val="00B2672E"/>
    <w:rsid w:val="00B2680C"/>
    <w:rsid w:val="00B26833"/>
    <w:rsid w:val="00B26835"/>
    <w:rsid w:val="00B26909"/>
    <w:rsid w:val="00B269B2"/>
    <w:rsid w:val="00B26A10"/>
    <w:rsid w:val="00B26A48"/>
    <w:rsid w:val="00B26AD1"/>
    <w:rsid w:val="00B26E99"/>
    <w:rsid w:val="00B26F08"/>
    <w:rsid w:val="00B27252"/>
    <w:rsid w:val="00B277C0"/>
    <w:rsid w:val="00B278A1"/>
    <w:rsid w:val="00B279AB"/>
    <w:rsid w:val="00B27A5A"/>
    <w:rsid w:val="00B27B4C"/>
    <w:rsid w:val="00B27BB3"/>
    <w:rsid w:val="00B27C62"/>
    <w:rsid w:val="00B27DF1"/>
    <w:rsid w:val="00B27F63"/>
    <w:rsid w:val="00B27FE5"/>
    <w:rsid w:val="00B3005D"/>
    <w:rsid w:val="00B303F2"/>
    <w:rsid w:val="00B305D7"/>
    <w:rsid w:val="00B306CC"/>
    <w:rsid w:val="00B3073C"/>
    <w:rsid w:val="00B3094D"/>
    <w:rsid w:val="00B30BFB"/>
    <w:rsid w:val="00B30E8E"/>
    <w:rsid w:val="00B30F10"/>
    <w:rsid w:val="00B31076"/>
    <w:rsid w:val="00B31092"/>
    <w:rsid w:val="00B310B1"/>
    <w:rsid w:val="00B31232"/>
    <w:rsid w:val="00B31398"/>
    <w:rsid w:val="00B313B6"/>
    <w:rsid w:val="00B3149C"/>
    <w:rsid w:val="00B316C6"/>
    <w:rsid w:val="00B3170F"/>
    <w:rsid w:val="00B317D9"/>
    <w:rsid w:val="00B3195D"/>
    <w:rsid w:val="00B319A0"/>
    <w:rsid w:val="00B31A1C"/>
    <w:rsid w:val="00B31A1E"/>
    <w:rsid w:val="00B31C6C"/>
    <w:rsid w:val="00B31C73"/>
    <w:rsid w:val="00B31D9B"/>
    <w:rsid w:val="00B31E9E"/>
    <w:rsid w:val="00B31EDB"/>
    <w:rsid w:val="00B3203D"/>
    <w:rsid w:val="00B32044"/>
    <w:rsid w:val="00B320C8"/>
    <w:rsid w:val="00B3259E"/>
    <w:rsid w:val="00B325EA"/>
    <w:rsid w:val="00B327CF"/>
    <w:rsid w:val="00B32EDE"/>
    <w:rsid w:val="00B32F3E"/>
    <w:rsid w:val="00B3304B"/>
    <w:rsid w:val="00B33193"/>
    <w:rsid w:val="00B33373"/>
    <w:rsid w:val="00B334E8"/>
    <w:rsid w:val="00B33ACF"/>
    <w:rsid w:val="00B33BFF"/>
    <w:rsid w:val="00B33C2B"/>
    <w:rsid w:val="00B33C6E"/>
    <w:rsid w:val="00B33F0B"/>
    <w:rsid w:val="00B33F45"/>
    <w:rsid w:val="00B340CF"/>
    <w:rsid w:val="00B3417E"/>
    <w:rsid w:val="00B3423B"/>
    <w:rsid w:val="00B34325"/>
    <w:rsid w:val="00B3441D"/>
    <w:rsid w:val="00B344E4"/>
    <w:rsid w:val="00B345EF"/>
    <w:rsid w:val="00B3478A"/>
    <w:rsid w:val="00B3489B"/>
    <w:rsid w:val="00B348AC"/>
    <w:rsid w:val="00B34C9A"/>
    <w:rsid w:val="00B34E04"/>
    <w:rsid w:val="00B34E53"/>
    <w:rsid w:val="00B34EBA"/>
    <w:rsid w:val="00B354CE"/>
    <w:rsid w:val="00B35557"/>
    <w:rsid w:val="00B35756"/>
    <w:rsid w:val="00B357C2"/>
    <w:rsid w:val="00B35B1B"/>
    <w:rsid w:val="00B35B41"/>
    <w:rsid w:val="00B35BE8"/>
    <w:rsid w:val="00B35C09"/>
    <w:rsid w:val="00B35D50"/>
    <w:rsid w:val="00B35E71"/>
    <w:rsid w:val="00B36163"/>
    <w:rsid w:val="00B36786"/>
    <w:rsid w:val="00B36BC4"/>
    <w:rsid w:val="00B36DBC"/>
    <w:rsid w:val="00B36E9A"/>
    <w:rsid w:val="00B36EF5"/>
    <w:rsid w:val="00B36F9B"/>
    <w:rsid w:val="00B37183"/>
    <w:rsid w:val="00B371A9"/>
    <w:rsid w:val="00B371FC"/>
    <w:rsid w:val="00B37554"/>
    <w:rsid w:val="00B375F7"/>
    <w:rsid w:val="00B3783E"/>
    <w:rsid w:val="00B378C2"/>
    <w:rsid w:val="00B378F3"/>
    <w:rsid w:val="00B37A08"/>
    <w:rsid w:val="00B37AB2"/>
    <w:rsid w:val="00B37B6B"/>
    <w:rsid w:val="00B37B7C"/>
    <w:rsid w:val="00B37C2E"/>
    <w:rsid w:val="00B37EEE"/>
    <w:rsid w:val="00B4013A"/>
    <w:rsid w:val="00B40283"/>
    <w:rsid w:val="00B40378"/>
    <w:rsid w:val="00B4062D"/>
    <w:rsid w:val="00B406BB"/>
    <w:rsid w:val="00B40796"/>
    <w:rsid w:val="00B4079E"/>
    <w:rsid w:val="00B40991"/>
    <w:rsid w:val="00B409D9"/>
    <w:rsid w:val="00B40AD4"/>
    <w:rsid w:val="00B40DED"/>
    <w:rsid w:val="00B40F2E"/>
    <w:rsid w:val="00B40F62"/>
    <w:rsid w:val="00B4149F"/>
    <w:rsid w:val="00B414E1"/>
    <w:rsid w:val="00B41645"/>
    <w:rsid w:val="00B4164E"/>
    <w:rsid w:val="00B41B83"/>
    <w:rsid w:val="00B41B9E"/>
    <w:rsid w:val="00B41F0F"/>
    <w:rsid w:val="00B41F72"/>
    <w:rsid w:val="00B41F92"/>
    <w:rsid w:val="00B41F96"/>
    <w:rsid w:val="00B42265"/>
    <w:rsid w:val="00B4232D"/>
    <w:rsid w:val="00B426D7"/>
    <w:rsid w:val="00B4287A"/>
    <w:rsid w:val="00B42A85"/>
    <w:rsid w:val="00B42C74"/>
    <w:rsid w:val="00B42DED"/>
    <w:rsid w:val="00B430D1"/>
    <w:rsid w:val="00B430F6"/>
    <w:rsid w:val="00B4337A"/>
    <w:rsid w:val="00B4354E"/>
    <w:rsid w:val="00B43BFF"/>
    <w:rsid w:val="00B43C1E"/>
    <w:rsid w:val="00B43CB5"/>
    <w:rsid w:val="00B43CDF"/>
    <w:rsid w:val="00B43EDF"/>
    <w:rsid w:val="00B43F27"/>
    <w:rsid w:val="00B441C7"/>
    <w:rsid w:val="00B445F3"/>
    <w:rsid w:val="00B44602"/>
    <w:rsid w:val="00B447DF"/>
    <w:rsid w:val="00B44A62"/>
    <w:rsid w:val="00B44ADE"/>
    <w:rsid w:val="00B44CD2"/>
    <w:rsid w:val="00B44E40"/>
    <w:rsid w:val="00B44E86"/>
    <w:rsid w:val="00B45012"/>
    <w:rsid w:val="00B451D5"/>
    <w:rsid w:val="00B4537C"/>
    <w:rsid w:val="00B454C6"/>
    <w:rsid w:val="00B454EC"/>
    <w:rsid w:val="00B456C6"/>
    <w:rsid w:val="00B45893"/>
    <w:rsid w:val="00B45B3D"/>
    <w:rsid w:val="00B45C05"/>
    <w:rsid w:val="00B45DDB"/>
    <w:rsid w:val="00B45E3E"/>
    <w:rsid w:val="00B46494"/>
    <w:rsid w:val="00B46834"/>
    <w:rsid w:val="00B4689A"/>
    <w:rsid w:val="00B46991"/>
    <w:rsid w:val="00B46B65"/>
    <w:rsid w:val="00B46CD7"/>
    <w:rsid w:val="00B46F6A"/>
    <w:rsid w:val="00B470B8"/>
    <w:rsid w:val="00B4716F"/>
    <w:rsid w:val="00B471A3"/>
    <w:rsid w:val="00B4726A"/>
    <w:rsid w:val="00B474D1"/>
    <w:rsid w:val="00B476FA"/>
    <w:rsid w:val="00B478E8"/>
    <w:rsid w:val="00B47916"/>
    <w:rsid w:val="00B47A50"/>
    <w:rsid w:val="00B47BCA"/>
    <w:rsid w:val="00B47E2E"/>
    <w:rsid w:val="00B501D0"/>
    <w:rsid w:val="00B502E1"/>
    <w:rsid w:val="00B503FF"/>
    <w:rsid w:val="00B50413"/>
    <w:rsid w:val="00B504F2"/>
    <w:rsid w:val="00B5054D"/>
    <w:rsid w:val="00B505E5"/>
    <w:rsid w:val="00B50998"/>
    <w:rsid w:val="00B50BBF"/>
    <w:rsid w:val="00B50F73"/>
    <w:rsid w:val="00B51084"/>
    <w:rsid w:val="00B511C4"/>
    <w:rsid w:val="00B5137A"/>
    <w:rsid w:val="00B513EB"/>
    <w:rsid w:val="00B514FD"/>
    <w:rsid w:val="00B5168E"/>
    <w:rsid w:val="00B51804"/>
    <w:rsid w:val="00B519DC"/>
    <w:rsid w:val="00B51A37"/>
    <w:rsid w:val="00B51ABB"/>
    <w:rsid w:val="00B51CE6"/>
    <w:rsid w:val="00B51DF7"/>
    <w:rsid w:val="00B51EEE"/>
    <w:rsid w:val="00B52026"/>
    <w:rsid w:val="00B5249C"/>
    <w:rsid w:val="00B52517"/>
    <w:rsid w:val="00B525AA"/>
    <w:rsid w:val="00B52602"/>
    <w:rsid w:val="00B5261B"/>
    <w:rsid w:val="00B52663"/>
    <w:rsid w:val="00B526D7"/>
    <w:rsid w:val="00B52750"/>
    <w:rsid w:val="00B52838"/>
    <w:rsid w:val="00B5290B"/>
    <w:rsid w:val="00B52935"/>
    <w:rsid w:val="00B529A1"/>
    <w:rsid w:val="00B52B98"/>
    <w:rsid w:val="00B52C6B"/>
    <w:rsid w:val="00B52E9B"/>
    <w:rsid w:val="00B52F64"/>
    <w:rsid w:val="00B52FB1"/>
    <w:rsid w:val="00B52FF0"/>
    <w:rsid w:val="00B533A6"/>
    <w:rsid w:val="00B53405"/>
    <w:rsid w:val="00B53644"/>
    <w:rsid w:val="00B536A3"/>
    <w:rsid w:val="00B536B4"/>
    <w:rsid w:val="00B5375E"/>
    <w:rsid w:val="00B53854"/>
    <w:rsid w:val="00B538EA"/>
    <w:rsid w:val="00B53D60"/>
    <w:rsid w:val="00B53EE8"/>
    <w:rsid w:val="00B540ED"/>
    <w:rsid w:val="00B54127"/>
    <w:rsid w:val="00B54214"/>
    <w:rsid w:val="00B5422C"/>
    <w:rsid w:val="00B54630"/>
    <w:rsid w:val="00B54AB1"/>
    <w:rsid w:val="00B54BB7"/>
    <w:rsid w:val="00B54C25"/>
    <w:rsid w:val="00B54C31"/>
    <w:rsid w:val="00B54CFE"/>
    <w:rsid w:val="00B54F95"/>
    <w:rsid w:val="00B550A1"/>
    <w:rsid w:val="00B5513C"/>
    <w:rsid w:val="00B5523C"/>
    <w:rsid w:val="00B552E9"/>
    <w:rsid w:val="00B55523"/>
    <w:rsid w:val="00B5566C"/>
    <w:rsid w:val="00B5573E"/>
    <w:rsid w:val="00B55763"/>
    <w:rsid w:val="00B559BA"/>
    <w:rsid w:val="00B55B4F"/>
    <w:rsid w:val="00B55B67"/>
    <w:rsid w:val="00B55EEF"/>
    <w:rsid w:val="00B55F01"/>
    <w:rsid w:val="00B55F80"/>
    <w:rsid w:val="00B55F82"/>
    <w:rsid w:val="00B55FB1"/>
    <w:rsid w:val="00B55FB3"/>
    <w:rsid w:val="00B5615A"/>
    <w:rsid w:val="00B561ED"/>
    <w:rsid w:val="00B564D3"/>
    <w:rsid w:val="00B56627"/>
    <w:rsid w:val="00B5664A"/>
    <w:rsid w:val="00B566FC"/>
    <w:rsid w:val="00B56FCD"/>
    <w:rsid w:val="00B5719F"/>
    <w:rsid w:val="00B574EC"/>
    <w:rsid w:val="00B576D2"/>
    <w:rsid w:val="00B5791F"/>
    <w:rsid w:val="00B57968"/>
    <w:rsid w:val="00B57B4C"/>
    <w:rsid w:val="00B600E1"/>
    <w:rsid w:val="00B601E1"/>
    <w:rsid w:val="00B6028E"/>
    <w:rsid w:val="00B6058E"/>
    <w:rsid w:val="00B605EA"/>
    <w:rsid w:val="00B606E5"/>
    <w:rsid w:val="00B60948"/>
    <w:rsid w:val="00B60A98"/>
    <w:rsid w:val="00B60BBD"/>
    <w:rsid w:val="00B60DD2"/>
    <w:rsid w:val="00B6126C"/>
    <w:rsid w:val="00B612BC"/>
    <w:rsid w:val="00B61340"/>
    <w:rsid w:val="00B61B80"/>
    <w:rsid w:val="00B61C2E"/>
    <w:rsid w:val="00B61DF7"/>
    <w:rsid w:val="00B61EAE"/>
    <w:rsid w:val="00B61ED9"/>
    <w:rsid w:val="00B61EFA"/>
    <w:rsid w:val="00B62255"/>
    <w:rsid w:val="00B62318"/>
    <w:rsid w:val="00B624DC"/>
    <w:rsid w:val="00B624F8"/>
    <w:rsid w:val="00B62843"/>
    <w:rsid w:val="00B63151"/>
    <w:rsid w:val="00B6325D"/>
    <w:rsid w:val="00B63304"/>
    <w:rsid w:val="00B6353E"/>
    <w:rsid w:val="00B63837"/>
    <w:rsid w:val="00B639F7"/>
    <w:rsid w:val="00B63AD2"/>
    <w:rsid w:val="00B63B25"/>
    <w:rsid w:val="00B63C5C"/>
    <w:rsid w:val="00B63EA7"/>
    <w:rsid w:val="00B63EC0"/>
    <w:rsid w:val="00B64209"/>
    <w:rsid w:val="00B64238"/>
    <w:rsid w:val="00B643A3"/>
    <w:rsid w:val="00B6470A"/>
    <w:rsid w:val="00B64769"/>
    <w:rsid w:val="00B6481C"/>
    <w:rsid w:val="00B64A76"/>
    <w:rsid w:val="00B64AD3"/>
    <w:rsid w:val="00B64AF1"/>
    <w:rsid w:val="00B64B13"/>
    <w:rsid w:val="00B64C26"/>
    <w:rsid w:val="00B64C91"/>
    <w:rsid w:val="00B64F55"/>
    <w:rsid w:val="00B650BE"/>
    <w:rsid w:val="00B65130"/>
    <w:rsid w:val="00B651D0"/>
    <w:rsid w:val="00B655F1"/>
    <w:rsid w:val="00B65997"/>
    <w:rsid w:val="00B65A1D"/>
    <w:rsid w:val="00B65A27"/>
    <w:rsid w:val="00B65CCF"/>
    <w:rsid w:val="00B65EF6"/>
    <w:rsid w:val="00B65F78"/>
    <w:rsid w:val="00B660A6"/>
    <w:rsid w:val="00B660DE"/>
    <w:rsid w:val="00B661B0"/>
    <w:rsid w:val="00B664D4"/>
    <w:rsid w:val="00B66659"/>
    <w:rsid w:val="00B668BA"/>
    <w:rsid w:val="00B66948"/>
    <w:rsid w:val="00B66BBE"/>
    <w:rsid w:val="00B66D30"/>
    <w:rsid w:val="00B66F85"/>
    <w:rsid w:val="00B66FE5"/>
    <w:rsid w:val="00B66FEA"/>
    <w:rsid w:val="00B6718D"/>
    <w:rsid w:val="00B67386"/>
    <w:rsid w:val="00B674F4"/>
    <w:rsid w:val="00B6767E"/>
    <w:rsid w:val="00B678AD"/>
    <w:rsid w:val="00B67988"/>
    <w:rsid w:val="00B679D9"/>
    <w:rsid w:val="00B67A05"/>
    <w:rsid w:val="00B67B78"/>
    <w:rsid w:val="00B67C82"/>
    <w:rsid w:val="00B67D86"/>
    <w:rsid w:val="00B701BF"/>
    <w:rsid w:val="00B70346"/>
    <w:rsid w:val="00B7034D"/>
    <w:rsid w:val="00B70914"/>
    <w:rsid w:val="00B70C9C"/>
    <w:rsid w:val="00B70DEE"/>
    <w:rsid w:val="00B70E3F"/>
    <w:rsid w:val="00B7112C"/>
    <w:rsid w:val="00B711D2"/>
    <w:rsid w:val="00B7154D"/>
    <w:rsid w:val="00B7159A"/>
    <w:rsid w:val="00B715A6"/>
    <w:rsid w:val="00B71680"/>
    <w:rsid w:val="00B71754"/>
    <w:rsid w:val="00B71883"/>
    <w:rsid w:val="00B718E5"/>
    <w:rsid w:val="00B71B5A"/>
    <w:rsid w:val="00B71D14"/>
    <w:rsid w:val="00B71E1B"/>
    <w:rsid w:val="00B71EFE"/>
    <w:rsid w:val="00B720B3"/>
    <w:rsid w:val="00B723AB"/>
    <w:rsid w:val="00B72615"/>
    <w:rsid w:val="00B7274E"/>
    <w:rsid w:val="00B7277D"/>
    <w:rsid w:val="00B727F5"/>
    <w:rsid w:val="00B728B5"/>
    <w:rsid w:val="00B72AD9"/>
    <w:rsid w:val="00B72C68"/>
    <w:rsid w:val="00B72EAD"/>
    <w:rsid w:val="00B73215"/>
    <w:rsid w:val="00B73611"/>
    <w:rsid w:val="00B736C3"/>
    <w:rsid w:val="00B738EE"/>
    <w:rsid w:val="00B73D85"/>
    <w:rsid w:val="00B73F30"/>
    <w:rsid w:val="00B73F4C"/>
    <w:rsid w:val="00B73F79"/>
    <w:rsid w:val="00B7409A"/>
    <w:rsid w:val="00B74143"/>
    <w:rsid w:val="00B7417D"/>
    <w:rsid w:val="00B742B2"/>
    <w:rsid w:val="00B7474C"/>
    <w:rsid w:val="00B7494E"/>
    <w:rsid w:val="00B74A3A"/>
    <w:rsid w:val="00B74AEB"/>
    <w:rsid w:val="00B74B7A"/>
    <w:rsid w:val="00B74EB4"/>
    <w:rsid w:val="00B74F20"/>
    <w:rsid w:val="00B750DD"/>
    <w:rsid w:val="00B752F7"/>
    <w:rsid w:val="00B75408"/>
    <w:rsid w:val="00B75444"/>
    <w:rsid w:val="00B754B5"/>
    <w:rsid w:val="00B755ED"/>
    <w:rsid w:val="00B760BA"/>
    <w:rsid w:val="00B7646A"/>
    <w:rsid w:val="00B764F7"/>
    <w:rsid w:val="00B765DB"/>
    <w:rsid w:val="00B767ED"/>
    <w:rsid w:val="00B7682A"/>
    <w:rsid w:val="00B7688D"/>
    <w:rsid w:val="00B76941"/>
    <w:rsid w:val="00B769E7"/>
    <w:rsid w:val="00B76EC5"/>
    <w:rsid w:val="00B770A7"/>
    <w:rsid w:val="00B7716F"/>
    <w:rsid w:val="00B77209"/>
    <w:rsid w:val="00B7725B"/>
    <w:rsid w:val="00B77320"/>
    <w:rsid w:val="00B7732E"/>
    <w:rsid w:val="00B77393"/>
    <w:rsid w:val="00B774CF"/>
    <w:rsid w:val="00B77825"/>
    <w:rsid w:val="00B77ABF"/>
    <w:rsid w:val="00B77CA0"/>
    <w:rsid w:val="00B77EB5"/>
    <w:rsid w:val="00B802DB"/>
    <w:rsid w:val="00B80416"/>
    <w:rsid w:val="00B805BD"/>
    <w:rsid w:val="00B805C2"/>
    <w:rsid w:val="00B806EA"/>
    <w:rsid w:val="00B80A48"/>
    <w:rsid w:val="00B80B5A"/>
    <w:rsid w:val="00B80C0B"/>
    <w:rsid w:val="00B80C20"/>
    <w:rsid w:val="00B80D0F"/>
    <w:rsid w:val="00B810C0"/>
    <w:rsid w:val="00B81147"/>
    <w:rsid w:val="00B81261"/>
    <w:rsid w:val="00B81287"/>
    <w:rsid w:val="00B812F3"/>
    <w:rsid w:val="00B814CF"/>
    <w:rsid w:val="00B81618"/>
    <w:rsid w:val="00B8188D"/>
    <w:rsid w:val="00B81915"/>
    <w:rsid w:val="00B81A6A"/>
    <w:rsid w:val="00B81BC9"/>
    <w:rsid w:val="00B81BF1"/>
    <w:rsid w:val="00B81E3D"/>
    <w:rsid w:val="00B81F09"/>
    <w:rsid w:val="00B81F8A"/>
    <w:rsid w:val="00B82131"/>
    <w:rsid w:val="00B821CE"/>
    <w:rsid w:val="00B8229F"/>
    <w:rsid w:val="00B82426"/>
    <w:rsid w:val="00B825FE"/>
    <w:rsid w:val="00B8261A"/>
    <w:rsid w:val="00B82702"/>
    <w:rsid w:val="00B8279D"/>
    <w:rsid w:val="00B8294F"/>
    <w:rsid w:val="00B829AA"/>
    <w:rsid w:val="00B82DAD"/>
    <w:rsid w:val="00B82F9C"/>
    <w:rsid w:val="00B83062"/>
    <w:rsid w:val="00B831A3"/>
    <w:rsid w:val="00B834CC"/>
    <w:rsid w:val="00B837AE"/>
    <w:rsid w:val="00B837B0"/>
    <w:rsid w:val="00B837D5"/>
    <w:rsid w:val="00B838BF"/>
    <w:rsid w:val="00B8394D"/>
    <w:rsid w:val="00B83AD6"/>
    <w:rsid w:val="00B83B81"/>
    <w:rsid w:val="00B83C54"/>
    <w:rsid w:val="00B83DBF"/>
    <w:rsid w:val="00B83FA6"/>
    <w:rsid w:val="00B84059"/>
    <w:rsid w:val="00B84094"/>
    <w:rsid w:val="00B84381"/>
    <w:rsid w:val="00B844E4"/>
    <w:rsid w:val="00B845F1"/>
    <w:rsid w:val="00B8471D"/>
    <w:rsid w:val="00B84754"/>
    <w:rsid w:val="00B84883"/>
    <w:rsid w:val="00B84C7F"/>
    <w:rsid w:val="00B84CBC"/>
    <w:rsid w:val="00B84E62"/>
    <w:rsid w:val="00B84E9F"/>
    <w:rsid w:val="00B84ECD"/>
    <w:rsid w:val="00B85108"/>
    <w:rsid w:val="00B851C4"/>
    <w:rsid w:val="00B852C6"/>
    <w:rsid w:val="00B8543A"/>
    <w:rsid w:val="00B854E3"/>
    <w:rsid w:val="00B8570C"/>
    <w:rsid w:val="00B85A0D"/>
    <w:rsid w:val="00B85AAD"/>
    <w:rsid w:val="00B85CCC"/>
    <w:rsid w:val="00B86062"/>
    <w:rsid w:val="00B860FB"/>
    <w:rsid w:val="00B86202"/>
    <w:rsid w:val="00B86304"/>
    <w:rsid w:val="00B86422"/>
    <w:rsid w:val="00B86499"/>
    <w:rsid w:val="00B8670C"/>
    <w:rsid w:val="00B8672E"/>
    <w:rsid w:val="00B8691C"/>
    <w:rsid w:val="00B86980"/>
    <w:rsid w:val="00B86B8E"/>
    <w:rsid w:val="00B86C4E"/>
    <w:rsid w:val="00B86DCC"/>
    <w:rsid w:val="00B86E78"/>
    <w:rsid w:val="00B86F01"/>
    <w:rsid w:val="00B8709A"/>
    <w:rsid w:val="00B87148"/>
    <w:rsid w:val="00B872F3"/>
    <w:rsid w:val="00B8732B"/>
    <w:rsid w:val="00B875F7"/>
    <w:rsid w:val="00B878FB"/>
    <w:rsid w:val="00B87A51"/>
    <w:rsid w:val="00B87A63"/>
    <w:rsid w:val="00B87C3E"/>
    <w:rsid w:val="00B87E4C"/>
    <w:rsid w:val="00B90382"/>
    <w:rsid w:val="00B906A4"/>
    <w:rsid w:val="00B90756"/>
    <w:rsid w:val="00B90799"/>
    <w:rsid w:val="00B90802"/>
    <w:rsid w:val="00B9080A"/>
    <w:rsid w:val="00B90C09"/>
    <w:rsid w:val="00B90C88"/>
    <w:rsid w:val="00B90D05"/>
    <w:rsid w:val="00B90D4D"/>
    <w:rsid w:val="00B90EF3"/>
    <w:rsid w:val="00B91101"/>
    <w:rsid w:val="00B9119F"/>
    <w:rsid w:val="00B9146A"/>
    <w:rsid w:val="00B9156D"/>
    <w:rsid w:val="00B916BB"/>
    <w:rsid w:val="00B916C5"/>
    <w:rsid w:val="00B917C7"/>
    <w:rsid w:val="00B9196A"/>
    <w:rsid w:val="00B91CAD"/>
    <w:rsid w:val="00B91CF2"/>
    <w:rsid w:val="00B91D67"/>
    <w:rsid w:val="00B91DAA"/>
    <w:rsid w:val="00B91DF2"/>
    <w:rsid w:val="00B91F4C"/>
    <w:rsid w:val="00B921B3"/>
    <w:rsid w:val="00B923FA"/>
    <w:rsid w:val="00B9244D"/>
    <w:rsid w:val="00B9246C"/>
    <w:rsid w:val="00B92586"/>
    <w:rsid w:val="00B92625"/>
    <w:rsid w:val="00B927E7"/>
    <w:rsid w:val="00B9289E"/>
    <w:rsid w:val="00B92A7A"/>
    <w:rsid w:val="00B92B8F"/>
    <w:rsid w:val="00B92D6B"/>
    <w:rsid w:val="00B92EB8"/>
    <w:rsid w:val="00B931BD"/>
    <w:rsid w:val="00B93200"/>
    <w:rsid w:val="00B9324D"/>
    <w:rsid w:val="00B934BC"/>
    <w:rsid w:val="00B93530"/>
    <w:rsid w:val="00B935CF"/>
    <w:rsid w:val="00B93804"/>
    <w:rsid w:val="00B9381C"/>
    <w:rsid w:val="00B93A6F"/>
    <w:rsid w:val="00B93BD7"/>
    <w:rsid w:val="00B93D07"/>
    <w:rsid w:val="00B93EBD"/>
    <w:rsid w:val="00B93F86"/>
    <w:rsid w:val="00B9403F"/>
    <w:rsid w:val="00B9405E"/>
    <w:rsid w:val="00B94280"/>
    <w:rsid w:val="00B94289"/>
    <w:rsid w:val="00B945C3"/>
    <w:rsid w:val="00B948E7"/>
    <w:rsid w:val="00B949F1"/>
    <w:rsid w:val="00B94B2A"/>
    <w:rsid w:val="00B94B32"/>
    <w:rsid w:val="00B94B48"/>
    <w:rsid w:val="00B94CCF"/>
    <w:rsid w:val="00B94CF9"/>
    <w:rsid w:val="00B95183"/>
    <w:rsid w:val="00B952AE"/>
    <w:rsid w:val="00B9557D"/>
    <w:rsid w:val="00B95775"/>
    <w:rsid w:val="00B95912"/>
    <w:rsid w:val="00B9593D"/>
    <w:rsid w:val="00B95AAE"/>
    <w:rsid w:val="00B95AD4"/>
    <w:rsid w:val="00B95E03"/>
    <w:rsid w:val="00B9626B"/>
    <w:rsid w:val="00B9631D"/>
    <w:rsid w:val="00B9639E"/>
    <w:rsid w:val="00B96ADF"/>
    <w:rsid w:val="00B96B58"/>
    <w:rsid w:val="00B96BC0"/>
    <w:rsid w:val="00B96CBA"/>
    <w:rsid w:val="00B9707C"/>
    <w:rsid w:val="00B972EA"/>
    <w:rsid w:val="00B973ED"/>
    <w:rsid w:val="00B975F0"/>
    <w:rsid w:val="00B97628"/>
    <w:rsid w:val="00B976ED"/>
    <w:rsid w:val="00B9797E"/>
    <w:rsid w:val="00B97B26"/>
    <w:rsid w:val="00B97C34"/>
    <w:rsid w:val="00B97D30"/>
    <w:rsid w:val="00B97E54"/>
    <w:rsid w:val="00B97F60"/>
    <w:rsid w:val="00BA024D"/>
    <w:rsid w:val="00BA0398"/>
    <w:rsid w:val="00BA0405"/>
    <w:rsid w:val="00BA0588"/>
    <w:rsid w:val="00BA07CC"/>
    <w:rsid w:val="00BA080E"/>
    <w:rsid w:val="00BA08FF"/>
    <w:rsid w:val="00BA0A17"/>
    <w:rsid w:val="00BA0A2D"/>
    <w:rsid w:val="00BA0A7D"/>
    <w:rsid w:val="00BA0A82"/>
    <w:rsid w:val="00BA0A99"/>
    <w:rsid w:val="00BA0D15"/>
    <w:rsid w:val="00BA0D77"/>
    <w:rsid w:val="00BA0EFA"/>
    <w:rsid w:val="00BA10EC"/>
    <w:rsid w:val="00BA1367"/>
    <w:rsid w:val="00BA13E8"/>
    <w:rsid w:val="00BA1417"/>
    <w:rsid w:val="00BA14A0"/>
    <w:rsid w:val="00BA1516"/>
    <w:rsid w:val="00BA1571"/>
    <w:rsid w:val="00BA1854"/>
    <w:rsid w:val="00BA189C"/>
    <w:rsid w:val="00BA1907"/>
    <w:rsid w:val="00BA199F"/>
    <w:rsid w:val="00BA1A4C"/>
    <w:rsid w:val="00BA1BA8"/>
    <w:rsid w:val="00BA1C81"/>
    <w:rsid w:val="00BA1C98"/>
    <w:rsid w:val="00BA1D0B"/>
    <w:rsid w:val="00BA1DF4"/>
    <w:rsid w:val="00BA1E67"/>
    <w:rsid w:val="00BA22AC"/>
    <w:rsid w:val="00BA250F"/>
    <w:rsid w:val="00BA28F1"/>
    <w:rsid w:val="00BA32DE"/>
    <w:rsid w:val="00BA3304"/>
    <w:rsid w:val="00BA339D"/>
    <w:rsid w:val="00BA347A"/>
    <w:rsid w:val="00BA3761"/>
    <w:rsid w:val="00BA37AD"/>
    <w:rsid w:val="00BA37C0"/>
    <w:rsid w:val="00BA37EA"/>
    <w:rsid w:val="00BA37FD"/>
    <w:rsid w:val="00BA42FE"/>
    <w:rsid w:val="00BA4347"/>
    <w:rsid w:val="00BA45CF"/>
    <w:rsid w:val="00BA4785"/>
    <w:rsid w:val="00BA48DF"/>
    <w:rsid w:val="00BA4913"/>
    <w:rsid w:val="00BA4DF8"/>
    <w:rsid w:val="00BA4E30"/>
    <w:rsid w:val="00BA4E3F"/>
    <w:rsid w:val="00BA4E44"/>
    <w:rsid w:val="00BA4E89"/>
    <w:rsid w:val="00BA521E"/>
    <w:rsid w:val="00BA5242"/>
    <w:rsid w:val="00BA52AD"/>
    <w:rsid w:val="00BA53D1"/>
    <w:rsid w:val="00BA53D9"/>
    <w:rsid w:val="00BA5450"/>
    <w:rsid w:val="00BA5464"/>
    <w:rsid w:val="00BA5498"/>
    <w:rsid w:val="00BA5504"/>
    <w:rsid w:val="00BA55A1"/>
    <w:rsid w:val="00BA57ED"/>
    <w:rsid w:val="00BA586C"/>
    <w:rsid w:val="00BA58BE"/>
    <w:rsid w:val="00BA591C"/>
    <w:rsid w:val="00BA5998"/>
    <w:rsid w:val="00BA59F1"/>
    <w:rsid w:val="00BA5ABF"/>
    <w:rsid w:val="00BA5B05"/>
    <w:rsid w:val="00BA5D0A"/>
    <w:rsid w:val="00BA5DA9"/>
    <w:rsid w:val="00BA5E33"/>
    <w:rsid w:val="00BA6048"/>
    <w:rsid w:val="00BA6318"/>
    <w:rsid w:val="00BA63FA"/>
    <w:rsid w:val="00BA6474"/>
    <w:rsid w:val="00BA6538"/>
    <w:rsid w:val="00BA670D"/>
    <w:rsid w:val="00BA67B2"/>
    <w:rsid w:val="00BA69B7"/>
    <w:rsid w:val="00BA6C47"/>
    <w:rsid w:val="00BA6D38"/>
    <w:rsid w:val="00BA6DC2"/>
    <w:rsid w:val="00BA6EA1"/>
    <w:rsid w:val="00BA6F69"/>
    <w:rsid w:val="00BA788B"/>
    <w:rsid w:val="00BA795E"/>
    <w:rsid w:val="00BA79C0"/>
    <w:rsid w:val="00BA7C80"/>
    <w:rsid w:val="00BA7E08"/>
    <w:rsid w:val="00BB0082"/>
    <w:rsid w:val="00BB0196"/>
    <w:rsid w:val="00BB04B6"/>
    <w:rsid w:val="00BB0699"/>
    <w:rsid w:val="00BB098B"/>
    <w:rsid w:val="00BB0990"/>
    <w:rsid w:val="00BB09E1"/>
    <w:rsid w:val="00BB0AF4"/>
    <w:rsid w:val="00BB0C28"/>
    <w:rsid w:val="00BB0CF8"/>
    <w:rsid w:val="00BB0E69"/>
    <w:rsid w:val="00BB1043"/>
    <w:rsid w:val="00BB1128"/>
    <w:rsid w:val="00BB11BB"/>
    <w:rsid w:val="00BB13A2"/>
    <w:rsid w:val="00BB13EA"/>
    <w:rsid w:val="00BB148C"/>
    <w:rsid w:val="00BB1599"/>
    <w:rsid w:val="00BB165E"/>
    <w:rsid w:val="00BB179B"/>
    <w:rsid w:val="00BB17C5"/>
    <w:rsid w:val="00BB1978"/>
    <w:rsid w:val="00BB1ABB"/>
    <w:rsid w:val="00BB1ADA"/>
    <w:rsid w:val="00BB1B41"/>
    <w:rsid w:val="00BB1B78"/>
    <w:rsid w:val="00BB1D20"/>
    <w:rsid w:val="00BB1EAF"/>
    <w:rsid w:val="00BB259E"/>
    <w:rsid w:val="00BB2692"/>
    <w:rsid w:val="00BB269E"/>
    <w:rsid w:val="00BB2A41"/>
    <w:rsid w:val="00BB2BE6"/>
    <w:rsid w:val="00BB2C84"/>
    <w:rsid w:val="00BB2D7D"/>
    <w:rsid w:val="00BB2EA9"/>
    <w:rsid w:val="00BB30C0"/>
    <w:rsid w:val="00BB3133"/>
    <w:rsid w:val="00BB315C"/>
    <w:rsid w:val="00BB3272"/>
    <w:rsid w:val="00BB33DA"/>
    <w:rsid w:val="00BB3516"/>
    <w:rsid w:val="00BB354D"/>
    <w:rsid w:val="00BB357C"/>
    <w:rsid w:val="00BB3A7F"/>
    <w:rsid w:val="00BB3C17"/>
    <w:rsid w:val="00BB3CA9"/>
    <w:rsid w:val="00BB3CE0"/>
    <w:rsid w:val="00BB4080"/>
    <w:rsid w:val="00BB4168"/>
    <w:rsid w:val="00BB431D"/>
    <w:rsid w:val="00BB461D"/>
    <w:rsid w:val="00BB462D"/>
    <w:rsid w:val="00BB468D"/>
    <w:rsid w:val="00BB49BF"/>
    <w:rsid w:val="00BB4B07"/>
    <w:rsid w:val="00BB4B31"/>
    <w:rsid w:val="00BB4EB6"/>
    <w:rsid w:val="00BB501A"/>
    <w:rsid w:val="00BB51E1"/>
    <w:rsid w:val="00BB522E"/>
    <w:rsid w:val="00BB53D5"/>
    <w:rsid w:val="00BB588C"/>
    <w:rsid w:val="00BB58AC"/>
    <w:rsid w:val="00BB58CC"/>
    <w:rsid w:val="00BB5A42"/>
    <w:rsid w:val="00BB5C4F"/>
    <w:rsid w:val="00BB5C5D"/>
    <w:rsid w:val="00BB5C69"/>
    <w:rsid w:val="00BB5D41"/>
    <w:rsid w:val="00BB5D45"/>
    <w:rsid w:val="00BB5E42"/>
    <w:rsid w:val="00BB5F1A"/>
    <w:rsid w:val="00BB5FD6"/>
    <w:rsid w:val="00BB6147"/>
    <w:rsid w:val="00BB62A3"/>
    <w:rsid w:val="00BB63AE"/>
    <w:rsid w:val="00BB6B43"/>
    <w:rsid w:val="00BB7210"/>
    <w:rsid w:val="00BB72CE"/>
    <w:rsid w:val="00BB737A"/>
    <w:rsid w:val="00BB75C8"/>
    <w:rsid w:val="00BB763C"/>
    <w:rsid w:val="00BB79C3"/>
    <w:rsid w:val="00BB7C62"/>
    <w:rsid w:val="00BC002A"/>
    <w:rsid w:val="00BC0058"/>
    <w:rsid w:val="00BC0167"/>
    <w:rsid w:val="00BC04C3"/>
    <w:rsid w:val="00BC0596"/>
    <w:rsid w:val="00BC05AE"/>
    <w:rsid w:val="00BC05FD"/>
    <w:rsid w:val="00BC09FC"/>
    <w:rsid w:val="00BC0CD3"/>
    <w:rsid w:val="00BC0CD4"/>
    <w:rsid w:val="00BC0CE0"/>
    <w:rsid w:val="00BC0D00"/>
    <w:rsid w:val="00BC101F"/>
    <w:rsid w:val="00BC121E"/>
    <w:rsid w:val="00BC1377"/>
    <w:rsid w:val="00BC13EC"/>
    <w:rsid w:val="00BC16FD"/>
    <w:rsid w:val="00BC181D"/>
    <w:rsid w:val="00BC18FA"/>
    <w:rsid w:val="00BC195E"/>
    <w:rsid w:val="00BC1E00"/>
    <w:rsid w:val="00BC2078"/>
    <w:rsid w:val="00BC2081"/>
    <w:rsid w:val="00BC239C"/>
    <w:rsid w:val="00BC27BA"/>
    <w:rsid w:val="00BC2AFF"/>
    <w:rsid w:val="00BC2C3A"/>
    <w:rsid w:val="00BC2CD4"/>
    <w:rsid w:val="00BC2F66"/>
    <w:rsid w:val="00BC2F6D"/>
    <w:rsid w:val="00BC2F8C"/>
    <w:rsid w:val="00BC331C"/>
    <w:rsid w:val="00BC338A"/>
    <w:rsid w:val="00BC355B"/>
    <w:rsid w:val="00BC3710"/>
    <w:rsid w:val="00BC3AD5"/>
    <w:rsid w:val="00BC3D86"/>
    <w:rsid w:val="00BC3EAE"/>
    <w:rsid w:val="00BC3EFE"/>
    <w:rsid w:val="00BC3FB7"/>
    <w:rsid w:val="00BC408E"/>
    <w:rsid w:val="00BC40DF"/>
    <w:rsid w:val="00BC41FD"/>
    <w:rsid w:val="00BC43A1"/>
    <w:rsid w:val="00BC4462"/>
    <w:rsid w:val="00BC450C"/>
    <w:rsid w:val="00BC4A07"/>
    <w:rsid w:val="00BC4A86"/>
    <w:rsid w:val="00BC4B9C"/>
    <w:rsid w:val="00BC4CB2"/>
    <w:rsid w:val="00BC4F39"/>
    <w:rsid w:val="00BC4F8E"/>
    <w:rsid w:val="00BC51DB"/>
    <w:rsid w:val="00BC53AA"/>
    <w:rsid w:val="00BC54C1"/>
    <w:rsid w:val="00BC55FC"/>
    <w:rsid w:val="00BC564D"/>
    <w:rsid w:val="00BC564F"/>
    <w:rsid w:val="00BC576E"/>
    <w:rsid w:val="00BC5844"/>
    <w:rsid w:val="00BC588A"/>
    <w:rsid w:val="00BC5BEA"/>
    <w:rsid w:val="00BC5C7D"/>
    <w:rsid w:val="00BC5CA7"/>
    <w:rsid w:val="00BC5DCB"/>
    <w:rsid w:val="00BC5DDB"/>
    <w:rsid w:val="00BC616D"/>
    <w:rsid w:val="00BC61B7"/>
    <w:rsid w:val="00BC61F8"/>
    <w:rsid w:val="00BC65A2"/>
    <w:rsid w:val="00BC699A"/>
    <w:rsid w:val="00BC69A2"/>
    <w:rsid w:val="00BC6D56"/>
    <w:rsid w:val="00BC709B"/>
    <w:rsid w:val="00BC7220"/>
    <w:rsid w:val="00BC72E1"/>
    <w:rsid w:val="00BC7490"/>
    <w:rsid w:val="00BC75DA"/>
    <w:rsid w:val="00BC765B"/>
    <w:rsid w:val="00BC79CB"/>
    <w:rsid w:val="00BC7A20"/>
    <w:rsid w:val="00BC7B74"/>
    <w:rsid w:val="00BC7BCC"/>
    <w:rsid w:val="00BC7C48"/>
    <w:rsid w:val="00BC7CF8"/>
    <w:rsid w:val="00BC7F40"/>
    <w:rsid w:val="00BD042D"/>
    <w:rsid w:val="00BD0439"/>
    <w:rsid w:val="00BD0683"/>
    <w:rsid w:val="00BD074E"/>
    <w:rsid w:val="00BD0CFF"/>
    <w:rsid w:val="00BD0D2E"/>
    <w:rsid w:val="00BD0D6A"/>
    <w:rsid w:val="00BD0F5D"/>
    <w:rsid w:val="00BD0F8E"/>
    <w:rsid w:val="00BD10E7"/>
    <w:rsid w:val="00BD1296"/>
    <w:rsid w:val="00BD12D5"/>
    <w:rsid w:val="00BD1338"/>
    <w:rsid w:val="00BD137F"/>
    <w:rsid w:val="00BD1528"/>
    <w:rsid w:val="00BD1926"/>
    <w:rsid w:val="00BD1AD6"/>
    <w:rsid w:val="00BD1C22"/>
    <w:rsid w:val="00BD1C99"/>
    <w:rsid w:val="00BD1E2E"/>
    <w:rsid w:val="00BD1F3E"/>
    <w:rsid w:val="00BD1F5A"/>
    <w:rsid w:val="00BD1F8D"/>
    <w:rsid w:val="00BD1FDD"/>
    <w:rsid w:val="00BD200E"/>
    <w:rsid w:val="00BD202E"/>
    <w:rsid w:val="00BD20DB"/>
    <w:rsid w:val="00BD24E0"/>
    <w:rsid w:val="00BD27B9"/>
    <w:rsid w:val="00BD2A73"/>
    <w:rsid w:val="00BD2B43"/>
    <w:rsid w:val="00BD2C42"/>
    <w:rsid w:val="00BD2C57"/>
    <w:rsid w:val="00BD305A"/>
    <w:rsid w:val="00BD31D4"/>
    <w:rsid w:val="00BD336D"/>
    <w:rsid w:val="00BD3610"/>
    <w:rsid w:val="00BD3745"/>
    <w:rsid w:val="00BD3771"/>
    <w:rsid w:val="00BD38D1"/>
    <w:rsid w:val="00BD38D2"/>
    <w:rsid w:val="00BD3C60"/>
    <w:rsid w:val="00BD3C67"/>
    <w:rsid w:val="00BD3E84"/>
    <w:rsid w:val="00BD40CF"/>
    <w:rsid w:val="00BD424C"/>
    <w:rsid w:val="00BD4796"/>
    <w:rsid w:val="00BD4883"/>
    <w:rsid w:val="00BD4B2D"/>
    <w:rsid w:val="00BD4DAC"/>
    <w:rsid w:val="00BD4E82"/>
    <w:rsid w:val="00BD50FB"/>
    <w:rsid w:val="00BD5130"/>
    <w:rsid w:val="00BD5349"/>
    <w:rsid w:val="00BD53CB"/>
    <w:rsid w:val="00BD54E2"/>
    <w:rsid w:val="00BD54F8"/>
    <w:rsid w:val="00BD5501"/>
    <w:rsid w:val="00BD5547"/>
    <w:rsid w:val="00BD55AF"/>
    <w:rsid w:val="00BD599D"/>
    <w:rsid w:val="00BD59D0"/>
    <w:rsid w:val="00BD5B4A"/>
    <w:rsid w:val="00BD5C05"/>
    <w:rsid w:val="00BD5C18"/>
    <w:rsid w:val="00BD5CB6"/>
    <w:rsid w:val="00BD5FDC"/>
    <w:rsid w:val="00BD6078"/>
    <w:rsid w:val="00BD61C1"/>
    <w:rsid w:val="00BD65BA"/>
    <w:rsid w:val="00BD697F"/>
    <w:rsid w:val="00BD69F9"/>
    <w:rsid w:val="00BD6B9D"/>
    <w:rsid w:val="00BD6BA0"/>
    <w:rsid w:val="00BD6E68"/>
    <w:rsid w:val="00BD6F6B"/>
    <w:rsid w:val="00BD7111"/>
    <w:rsid w:val="00BD71DB"/>
    <w:rsid w:val="00BD7304"/>
    <w:rsid w:val="00BD7346"/>
    <w:rsid w:val="00BD7D87"/>
    <w:rsid w:val="00BE000A"/>
    <w:rsid w:val="00BE000D"/>
    <w:rsid w:val="00BE0070"/>
    <w:rsid w:val="00BE0496"/>
    <w:rsid w:val="00BE05AC"/>
    <w:rsid w:val="00BE05F4"/>
    <w:rsid w:val="00BE07C3"/>
    <w:rsid w:val="00BE0807"/>
    <w:rsid w:val="00BE08D0"/>
    <w:rsid w:val="00BE093D"/>
    <w:rsid w:val="00BE0BE1"/>
    <w:rsid w:val="00BE0CA7"/>
    <w:rsid w:val="00BE0DB9"/>
    <w:rsid w:val="00BE1099"/>
    <w:rsid w:val="00BE10AC"/>
    <w:rsid w:val="00BE10D4"/>
    <w:rsid w:val="00BE12E3"/>
    <w:rsid w:val="00BE1427"/>
    <w:rsid w:val="00BE1581"/>
    <w:rsid w:val="00BE1738"/>
    <w:rsid w:val="00BE1864"/>
    <w:rsid w:val="00BE1D25"/>
    <w:rsid w:val="00BE1E36"/>
    <w:rsid w:val="00BE2075"/>
    <w:rsid w:val="00BE2321"/>
    <w:rsid w:val="00BE235C"/>
    <w:rsid w:val="00BE23A3"/>
    <w:rsid w:val="00BE2553"/>
    <w:rsid w:val="00BE2579"/>
    <w:rsid w:val="00BE26B6"/>
    <w:rsid w:val="00BE27E5"/>
    <w:rsid w:val="00BE27FA"/>
    <w:rsid w:val="00BE27FC"/>
    <w:rsid w:val="00BE2A07"/>
    <w:rsid w:val="00BE2A5F"/>
    <w:rsid w:val="00BE2AFE"/>
    <w:rsid w:val="00BE2C94"/>
    <w:rsid w:val="00BE2DDF"/>
    <w:rsid w:val="00BE2E8F"/>
    <w:rsid w:val="00BE2FAF"/>
    <w:rsid w:val="00BE313F"/>
    <w:rsid w:val="00BE32AA"/>
    <w:rsid w:val="00BE33E8"/>
    <w:rsid w:val="00BE35DE"/>
    <w:rsid w:val="00BE3621"/>
    <w:rsid w:val="00BE36DC"/>
    <w:rsid w:val="00BE3CA3"/>
    <w:rsid w:val="00BE3DC8"/>
    <w:rsid w:val="00BE416D"/>
    <w:rsid w:val="00BE4304"/>
    <w:rsid w:val="00BE4446"/>
    <w:rsid w:val="00BE4588"/>
    <w:rsid w:val="00BE4589"/>
    <w:rsid w:val="00BE461B"/>
    <w:rsid w:val="00BE46A3"/>
    <w:rsid w:val="00BE497E"/>
    <w:rsid w:val="00BE4A09"/>
    <w:rsid w:val="00BE4A7B"/>
    <w:rsid w:val="00BE4B4E"/>
    <w:rsid w:val="00BE4C49"/>
    <w:rsid w:val="00BE4CA2"/>
    <w:rsid w:val="00BE4D30"/>
    <w:rsid w:val="00BE4DB1"/>
    <w:rsid w:val="00BE4F83"/>
    <w:rsid w:val="00BE4FC3"/>
    <w:rsid w:val="00BE504B"/>
    <w:rsid w:val="00BE51FF"/>
    <w:rsid w:val="00BE54D9"/>
    <w:rsid w:val="00BE5689"/>
    <w:rsid w:val="00BE58C4"/>
    <w:rsid w:val="00BE5B26"/>
    <w:rsid w:val="00BE5C9B"/>
    <w:rsid w:val="00BE5F3E"/>
    <w:rsid w:val="00BE61B4"/>
    <w:rsid w:val="00BE62DC"/>
    <w:rsid w:val="00BE62F2"/>
    <w:rsid w:val="00BE6405"/>
    <w:rsid w:val="00BE6579"/>
    <w:rsid w:val="00BE6590"/>
    <w:rsid w:val="00BE65E4"/>
    <w:rsid w:val="00BE66FA"/>
    <w:rsid w:val="00BE6A2B"/>
    <w:rsid w:val="00BE6AB3"/>
    <w:rsid w:val="00BE6DE9"/>
    <w:rsid w:val="00BE6FE3"/>
    <w:rsid w:val="00BE7033"/>
    <w:rsid w:val="00BE73C5"/>
    <w:rsid w:val="00BE7568"/>
    <w:rsid w:val="00BE76B2"/>
    <w:rsid w:val="00BE7763"/>
    <w:rsid w:val="00BE780E"/>
    <w:rsid w:val="00BE78DB"/>
    <w:rsid w:val="00BE7982"/>
    <w:rsid w:val="00BE7A27"/>
    <w:rsid w:val="00BE7A42"/>
    <w:rsid w:val="00BE7AC1"/>
    <w:rsid w:val="00BE7DA6"/>
    <w:rsid w:val="00BE7E59"/>
    <w:rsid w:val="00BE7F78"/>
    <w:rsid w:val="00BF0044"/>
    <w:rsid w:val="00BF024A"/>
    <w:rsid w:val="00BF057B"/>
    <w:rsid w:val="00BF05C8"/>
    <w:rsid w:val="00BF062A"/>
    <w:rsid w:val="00BF09C2"/>
    <w:rsid w:val="00BF0ACA"/>
    <w:rsid w:val="00BF0B90"/>
    <w:rsid w:val="00BF0FDD"/>
    <w:rsid w:val="00BF1019"/>
    <w:rsid w:val="00BF1247"/>
    <w:rsid w:val="00BF14C1"/>
    <w:rsid w:val="00BF14CE"/>
    <w:rsid w:val="00BF14FB"/>
    <w:rsid w:val="00BF14FE"/>
    <w:rsid w:val="00BF1562"/>
    <w:rsid w:val="00BF15C6"/>
    <w:rsid w:val="00BF1880"/>
    <w:rsid w:val="00BF18D2"/>
    <w:rsid w:val="00BF1A99"/>
    <w:rsid w:val="00BF1B2D"/>
    <w:rsid w:val="00BF1BFF"/>
    <w:rsid w:val="00BF1D34"/>
    <w:rsid w:val="00BF1DFF"/>
    <w:rsid w:val="00BF1E7A"/>
    <w:rsid w:val="00BF1F8D"/>
    <w:rsid w:val="00BF1FA5"/>
    <w:rsid w:val="00BF208E"/>
    <w:rsid w:val="00BF2366"/>
    <w:rsid w:val="00BF2418"/>
    <w:rsid w:val="00BF2BED"/>
    <w:rsid w:val="00BF2CB6"/>
    <w:rsid w:val="00BF300E"/>
    <w:rsid w:val="00BF344A"/>
    <w:rsid w:val="00BF34DB"/>
    <w:rsid w:val="00BF350C"/>
    <w:rsid w:val="00BF355A"/>
    <w:rsid w:val="00BF371F"/>
    <w:rsid w:val="00BF37F5"/>
    <w:rsid w:val="00BF3997"/>
    <w:rsid w:val="00BF3AD1"/>
    <w:rsid w:val="00BF3B2C"/>
    <w:rsid w:val="00BF3F25"/>
    <w:rsid w:val="00BF4038"/>
    <w:rsid w:val="00BF408E"/>
    <w:rsid w:val="00BF4178"/>
    <w:rsid w:val="00BF41B4"/>
    <w:rsid w:val="00BF429E"/>
    <w:rsid w:val="00BF4438"/>
    <w:rsid w:val="00BF45D3"/>
    <w:rsid w:val="00BF46BC"/>
    <w:rsid w:val="00BF4C26"/>
    <w:rsid w:val="00BF4F8B"/>
    <w:rsid w:val="00BF507D"/>
    <w:rsid w:val="00BF543E"/>
    <w:rsid w:val="00BF560F"/>
    <w:rsid w:val="00BF579C"/>
    <w:rsid w:val="00BF5840"/>
    <w:rsid w:val="00BF5850"/>
    <w:rsid w:val="00BF599C"/>
    <w:rsid w:val="00BF59C5"/>
    <w:rsid w:val="00BF59ED"/>
    <w:rsid w:val="00BF5AF1"/>
    <w:rsid w:val="00BF5D07"/>
    <w:rsid w:val="00BF5ECB"/>
    <w:rsid w:val="00BF5F3E"/>
    <w:rsid w:val="00BF6287"/>
    <w:rsid w:val="00BF62FD"/>
    <w:rsid w:val="00BF647B"/>
    <w:rsid w:val="00BF66FB"/>
    <w:rsid w:val="00BF6702"/>
    <w:rsid w:val="00BF674F"/>
    <w:rsid w:val="00BF6779"/>
    <w:rsid w:val="00BF6843"/>
    <w:rsid w:val="00BF6880"/>
    <w:rsid w:val="00BF6C8D"/>
    <w:rsid w:val="00BF7022"/>
    <w:rsid w:val="00BF72AA"/>
    <w:rsid w:val="00BF7497"/>
    <w:rsid w:val="00BF7886"/>
    <w:rsid w:val="00BF7945"/>
    <w:rsid w:val="00BF794E"/>
    <w:rsid w:val="00BF79A7"/>
    <w:rsid w:val="00BF79CB"/>
    <w:rsid w:val="00BF7C4C"/>
    <w:rsid w:val="00BF7C5C"/>
    <w:rsid w:val="00BF7D96"/>
    <w:rsid w:val="00BF7E47"/>
    <w:rsid w:val="00BF7F6D"/>
    <w:rsid w:val="00BF7FB3"/>
    <w:rsid w:val="00BF7FFD"/>
    <w:rsid w:val="00C0003D"/>
    <w:rsid w:val="00C00197"/>
    <w:rsid w:val="00C001A3"/>
    <w:rsid w:val="00C00390"/>
    <w:rsid w:val="00C00425"/>
    <w:rsid w:val="00C004CF"/>
    <w:rsid w:val="00C005F8"/>
    <w:rsid w:val="00C00A37"/>
    <w:rsid w:val="00C00B59"/>
    <w:rsid w:val="00C00D6A"/>
    <w:rsid w:val="00C00DD3"/>
    <w:rsid w:val="00C00E88"/>
    <w:rsid w:val="00C00F5A"/>
    <w:rsid w:val="00C0143C"/>
    <w:rsid w:val="00C0146C"/>
    <w:rsid w:val="00C0175A"/>
    <w:rsid w:val="00C017DA"/>
    <w:rsid w:val="00C01810"/>
    <w:rsid w:val="00C01945"/>
    <w:rsid w:val="00C019AA"/>
    <w:rsid w:val="00C01A01"/>
    <w:rsid w:val="00C01C9D"/>
    <w:rsid w:val="00C01CB4"/>
    <w:rsid w:val="00C01D7A"/>
    <w:rsid w:val="00C0201D"/>
    <w:rsid w:val="00C020F2"/>
    <w:rsid w:val="00C022D0"/>
    <w:rsid w:val="00C02317"/>
    <w:rsid w:val="00C02401"/>
    <w:rsid w:val="00C02481"/>
    <w:rsid w:val="00C02534"/>
    <w:rsid w:val="00C0271E"/>
    <w:rsid w:val="00C02D82"/>
    <w:rsid w:val="00C02E2B"/>
    <w:rsid w:val="00C02E30"/>
    <w:rsid w:val="00C03143"/>
    <w:rsid w:val="00C031C6"/>
    <w:rsid w:val="00C03241"/>
    <w:rsid w:val="00C03318"/>
    <w:rsid w:val="00C033CF"/>
    <w:rsid w:val="00C03487"/>
    <w:rsid w:val="00C034BB"/>
    <w:rsid w:val="00C03A86"/>
    <w:rsid w:val="00C03A8B"/>
    <w:rsid w:val="00C03ABB"/>
    <w:rsid w:val="00C03B3A"/>
    <w:rsid w:val="00C03C65"/>
    <w:rsid w:val="00C03DC9"/>
    <w:rsid w:val="00C03E34"/>
    <w:rsid w:val="00C03E3B"/>
    <w:rsid w:val="00C03E8B"/>
    <w:rsid w:val="00C04137"/>
    <w:rsid w:val="00C04444"/>
    <w:rsid w:val="00C04567"/>
    <w:rsid w:val="00C045A4"/>
    <w:rsid w:val="00C04866"/>
    <w:rsid w:val="00C04A18"/>
    <w:rsid w:val="00C04BEF"/>
    <w:rsid w:val="00C04CF7"/>
    <w:rsid w:val="00C04D53"/>
    <w:rsid w:val="00C04F0D"/>
    <w:rsid w:val="00C04F22"/>
    <w:rsid w:val="00C04F5D"/>
    <w:rsid w:val="00C04FAE"/>
    <w:rsid w:val="00C05320"/>
    <w:rsid w:val="00C05721"/>
    <w:rsid w:val="00C0574C"/>
    <w:rsid w:val="00C057CE"/>
    <w:rsid w:val="00C05874"/>
    <w:rsid w:val="00C05AC9"/>
    <w:rsid w:val="00C05AF5"/>
    <w:rsid w:val="00C05D50"/>
    <w:rsid w:val="00C0616C"/>
    <w:rsid w:val="00C06288"/>
    <w:rsid w:val="00C0632D"/>
    <w:rsid w:val="00C06580"/>
    <w:rsid w:val="00C06630"/>
    <w:rsid w:val="00C06708"/>
    <w:rsid w:val="00C06781"/>
    <w:rsid w:val="00C06C48"/>
    <w:rsid w:val="00C06F60"/>
    <w:rsid w:val="00C0706E"/>
    <w:rsid w:val="00C0721C"/>
    <w:rsid w:val="00C07805"/>
    <w:rsid w:val="00C07A1E"/>
    <w:rsid w:val="00C07DAE"/>
    <w:rsid w:val="00C07FBD"/>
    <w:rsid w:val="00C102FB"/>
    <w:rsid w:val="00C10427"/>
    <w:rsid w:val="00C107F8"/>
    <w:rsid w:val="00C10AA7"/>
    <w:rsid w:val="00C10AB8"/>
    <w:rsid w:val="00C10B6D"/>
    <w:rsid w:val="00C10C7A"/>
    <w:rsid w:val="00C10DE0"/>
    <w:rsid w:val="00C10E25"/>
    <w:rsid w:val="00C10E6E"/>
    <w:rsid w:val="00C10EE4"/>
    <w:rsid w:val="00C10EFD"/>
    <w:rsid w:val="00C10FB5"/>
    <w:rsid w:val="00C110C3"/>
    <w:rsid w:val="00C111C2"/>
    <w:rsid w:val="00C11392"/>
    <w:rsid w:val="00C114BF"/>
    <w:rsid w:val="00C114FF"/>
    <w:rsid w:val="00C11627"/>
    <w:rsid w:val="00C1170A"/>
    <w:rsid w:val="00C1173C"/>
    <w:rsid w:val="00C11808"/>
    <w:rsid w:val="00C1185F"/>
    <w:rsid w:val="00C11E0B"/>
    <w:rsid w:val="00C11EE3"/>
    <w:rsid w:val="00C1208C"/>
    <w:rsid w:val="00C120B2"/>
    <w:rsid w:val="00C121D7"/>
    <w:rsid w:val="00C12326"/>
    <w:rsid w:val="00C1232B"/>
    <w:rsid w:val="00C1234E"/>
    <w:rsid w:val="00C12409"/>
    <w:rsid w:val="00C124B6"/>
    <w:rsid w:val="00C1255D"/>
    <w:rsid w:val="00C12689"/>
    <w:rsid w:val="00C12871"/>
    <w:rsid w:val="00C12889"/>
    <w:rsid w:val="00C12956"/>
    <w:rsid w:val="00C12A42"/>
    <w:rsid w:val="00C12A67"/>
    <w:rsid w:val="00C12A71"/>
    <w:rsid w:val="00C12AB4"/>
    <w:rsid w:val="00C12D79"/>
    <w:rsid w:val="00C12D9C"/>
    <w:rsid w:val="00C1308D"/>
    <w:rsid w:val="00C131F5"/>
    <w:rsid w:val="00C133D9"/>
    <w:rsid w:val="00C138D6"/>
    <w:rsid w:val="00C13AD8"/>
    <w:rsid w:val="00C13D41"/>
    <w:rsid w:val="00C14255"/>
    <w:rsid w:val="00C1434E"/>
    <w:rsid w:val="00C14783"/>
    <w:rsid w:val="00C1488F"/>
    <w:rsid w:val="00C149B7"/>
    <w:rsid w:val="00C14A08"/>
    <w:rsid w:val="00C14DF5"/>
    <w:rsid w:val="00C14E79"/>
    <w:rsid w:val="00C14FB7"/>
    <w:rsid w:val="00C15198"/>
    <w:rsid w:val="00C152C8"/>
    <w:rsid w:val="00C1559D"/>
    <w:rsid w:val="00C155CA"/>
    <w:rsid w:val="00C15732"/>
    <w:rsid w:val="00C15CFD"/>
    <w:rsid w:val="00C15D6E"/>
    <w:rsid w:val="00C15D7A"/>
    <w:rsid w:val="00C16066"/>
    <w:rsid w:val="00C160E0"/>
    <w:rsid w:val="00C16195"/>
    <w:rsid w:val="00C16427"/>
    <w:rsid w:val="00C164E6"/>
    <w:rsid w:val="00C165C9"/>
    <w:rsid w:val="00C1662C"/>
    <w:rsid w:val="00C16748"/>
    <w:rsid w:val="00C167A7"/>
    <w:rsid w:val="00C16827"/>
    <w:rsid w:val="00C1686A"/>
    <w:rsid w:val="00C16B0F"/>
    <w:rsid w:val="00C16B8F"/>
    <w:rsid w:val="00C16C47"/>
    <w:rsid w:val="00C16F3D"/>
    <w:rsid w:val="00C17034"/>
    <w:rsid w:val="00C171F7"/>
    <w:rsid w:val="00C173AE"/>
    <w:rsid w:val="00C173FD"/>
    <w:rsid w:val="00C17542"/>
    <w:rsid w:val="00C17A0F"/>
    <w:rsid w:val="00C17DBC"/>
    <w:rsid w:val="00C17F19"/>
    <w:rsid w:val="00C17F8E"/>
    <w:rsid w:val="00C200A4"/>
    <w:rsid w:val="00C200A8"/>
    <w:rsid w:val="00C20279"/>
    <w:rsid w:val="00C203D4"/>
    <w:rsid w:val="00C204B0"/>
    <w:rsid w:val="00C2066C"/>
    <w:rsid w:val="00C20956"/>
    <w:rsid w:val="00C209E0"/>
    <w:rsid w:val="00C20A19"/>
    <w:rsid w:val="00C20A8D"/>
    <w:rsid w:val="00C20AF1"/>
    <w:rsid w:val="00C20CCA"/>
    <w:rsid w:val="00C20D1A"/>
    <w:rsid w:val="00C20DC8"/>
    <w:rsid w:val="00C20F87"/>
    <w:rsid w:val="00C21086"/>
    <w:rsid w:val="00C210A1"/>
    <w:rsid w:val="00C21271"/>
    <w:rsid w:val="00C21299"/>
    <w:rsid w:val="00C21321"/>
    <w:rsid w:val="00C21344"/>
    <w:rsid w:val="00C2139C"/>
    <w:rsid w:val="00C2144E"/>
    <w:rsid w:val="00C21777"/>
    <w:rsid w:val="00C21823"/>
    <w:rsid w:val="00C21D32"/>
    <w:rsid w:val="00C21DDE"/>
    <w:rsid w:val="00C22004"/>
    <w:rsid w:val="00C22066"/>
    <w:rsid w:val="00C2207D"/>
    <w:rsid w:val="00C22525"/>
    <w:rsid w:val="00C229E1"/>
    <w:rsid w:val="00C22C1D"/>
    <w:rsid w:val="00C22CC1"/>
    <w:rsid w:val="00C23080"/>
    <w:rsid w:val="00C23097"/>
    <w:rsid w:val="00C2325B"/>
    <w:rsid w:val="00C23430"/>
    <w:rsid w:val="00C235B1"/>
    <w:rsid w:val="00C236D7"/>
    <w:rsid w:val="00C237FC"/>
    <w:rsid w:val="00C239A3"/>
    <w:rsid w:val="00C239DE"/>
    <w:rsid w:val="00C23BEE"/>
    <w:rsid w:val="00C23DF6"/>
    <w:rsid w:val="00C23E51"/>
    <w:rsid w:val="00C24467"/>
    <w:rsid w:val="00C246F2"/>
    <w:rsid w:val="00C24847"/>
    <w:rsid w:val="00C2484E"/>
    <w:rsid w:val="00C249FC"/>
    <w:rsid w:val="00C24A5F"/>
    <w:rsid w:val="00C24B02"/>
    <w:rsid w:val="00C24BDE"/>
    <w:rsid w:val="00C24C50"/>
    <w:rsid w:val="00C24C64"/>
    <w:rsid w:val="00C24D3F"/>
    <w:rsid w:val="00C24E19"/>
    <w:rsid w:val="00C24EF6"/>
    <w:rsid w:val="00C24F40"/>
    <w:rsid w:val="00C25117"/>
    <w:rsid w:val="00C2520C"/>
    <w:rsid w:val="00C2526B"/>
    <w:rsid w:val="00C25299"/>
    <w:rsid w:val="00C25305"/>
    <w:rsid w:val="00C25526"/>
    <w:rsid w:val="00C255EB"/>
    <w:rsid w:val="00C25632"/>
    <w:rsid w:val="00C25699"/>
    <w:rsid w:val="00C2573D"/>
    <w:rsid w:val="00C257EB"/>
    <w:rsid w:val="00C25A33"/>
    <w:rsid w:val="00C25AE7"/>
    <w:rsid w:val="00C25FC9"/>
    <w:rsid w:val="00C261FD"/>
    <w:rsid w:val="00C2660B"/>
    <w:rsid w:val="00C2671D"/>
    <w:rsid w:val="00C26B53"/>
    <w:rsid w:val="00C26BF6"/>
    <w:rsid w:val="00C26BFC"/>
    <w:rsid w:val="00C26C78"/>
    <w:rsid w:val="00C271B2"/>
    <w:rsid w:val="00C272B6"/>
    <w:rsid w:val="00C2730E"/>
    <w:rsid w:val="00C276BB"/>
    <w:rsid w:val="00C276D6"/>
    <w:rsid w:val="00C27B85"/>
    <w:rsid w:val="00C3001F"/>
    <w:rsid w:val="00C303BB"/>
    <w:rsid w:val="00C3059D"/>
    <w:rsid w:val="00C30764"/>
    <w:rsid w:val="00C307D2"/>
    <w:rsid w:val="00C3080D"/>
    <w:rsid w:val="00C308CC"/>
    <w:rsid w:val="00C313AF"/>
    <w:rsid w:val="00C317B0"/>
    <w:rsid w:val="00C31977"/>
    <w:rsid w:val="00C31A0D"/>
    <w:rsid w:val="00C31B20"/>
    <w:rsid w:val="00C31F00"/>
    <w:rsid w:val="00C322B8"/>
    <w:rsid w:val="00C32681"/>
    <w:rsid w:val="00C32AA8"/>
    <w:rsid w:val="00C32AB1"/>
    <w:rsid w:val="00C32B87"/>
    <w:rsid w:val="00C32D8B"/>
    <w:rsid w:val="00C32E1C"/>
    <w:rsid w:val="00C32F54"/>
    <w:rsid w:val="00C33168"/>
    <w:rsid w:val="00C3338B"/>
    <w:rsid w:val="00C335B2"/>
    <w:rsid w:val="00C33A83"/>
    <w:rsid w:val="00C33B41"/>
    <w:rsid w:val="00C33CC1"/>
    <w:rsid w:val="00C340A2"/>
    <w:rsid w:val="00C341AA"/>
    <w:rsid w:val="00C34409"/>
    <w:rsid w:val="00C3460B"/>
    <w:rsid w:val="00C34654"/>
    <w:rsid w:val="00C34742"/>
    <w:rsid w:val="00C349AF"/>
    <w:rsid w:val="00C34C85"/>
    <w:rsid w:val="00C34E6E"/>
    <w:rsid w:val="00C34F02"/>
    <w:rsid w:val="00C34F84"/>
    <w:rsid w:val="00C351B0"/>
    <w:rsid w:val="00C351C1"/>
    <w:rsid w:val="00C35202"/>
    <w:rsid w:val="00C3531C"/>
    <w:rsid w:val="00C35379"/>
    <w:rsid w:val="00C355D4"/>
    <w:rsid w:val="00C3561A"/>
    <w:rsid w:val="00C35666"/>
    <w:rsid w:val="00C357A9"/>
    <w:rsid w:val="00C358A9"/>
    <w:rsid w:val="00C35B75"/>
    <w:rsid w:val="00C35C5E"/>
    <w:rsid w:val="00C35F43"/>
    <w:rsid w:val="00C35F8B"/>
    <w:rsid w:val="00C36022"/>
    <w:rsid w:val="00C360CD"/>
    <w:rsid w:val="00C3622D"/>
    <w:rsid w:val="00C36272"/>
    <w:rsid w:val="00C363DD"/>
    <w:rsid w:val="00C36692"/>
    <w:rsid w:val="00C367CD"/>
    <w:rsid w:val="00C367D5"/>
    <w:rsid w:val="00C368F0"/>
    <w:rsid w:val="00C36995"/>
    <w:rsid w:val="00C369B1"/>
    <w:rsid w:val="00C36C72"/>
    <w:rsid w:val="00C36CED"/>
    <w:rsid w:val="00C370A4"/>
    <w:rsid w:val="00C373B0"/>
    <w:rsid w:val="00C3758A"/>
    <w:rsid w:val="00C3791C"/>
    <w:rsid w:val="00C37CB2"/>
    <w:rsid w:val="00C37DCA"/>
    <w:rsid w:val="00C37E65"/>
    <w:rsid w:val="00C37FE6"/>
    <w:rsid w:val="00C40047"/>
    <w:rsid w:val="00C40061"/>
    <w:rsid w:val="00C40112"/>
    <w:rsid w:val="00C40797"/>
    <w:rsid w:val="00C408EE"/>
    <w:rsid w:val="00C40921"/>
    <w:rsid w:val="00C409DA"/>
    <w:rsid w:val="00C40A81"/>
    <w:rsid w:val="00C40BE4"/>
    <w:rsid w:val="00C40CF3"/>
    <w:rsid w:val="00C411B4"/>
    <w:rsid w:val="00C411DC"/>
    <w:rsid w:val="00C412D0"/>
    <w:rsid w:val="00C413F5"/>
    <w:rsid w:val="00C413F7"/>
    <w:rsid w:val="00C417B0"/>
    <w:rsid w:val="00C41808"/>
    <w:rsid w:val="00C419F7"/>
    <w:rsid w:val="00C41B95"/>
    <w:rsid w:val="00C41D7F"/>
    <w:rsid w:val="00C41DDA"/>
    <w:rsid w:val="00C41E9B"/>
    <w:rsid w:val="00C41EFD"/>
    <w:rsid w:val="00C41F76"/>
    <w:rsid w:val="00C420C0"/>
    <w:rsid w:val="00C420D2"/>
    <w:rsid w:val="00C421B4"/>
    <w:rsid w:val="00C4259B"/>
    <w:rsid w:val="00C426B7"/>
    <w:rsid w:val="00C426C3"/>
    <w:rsid w:val="00C42728"/>
    <w:rsid w:val="00C42B5F"/>
    <w:rsid w:val="00C42B78"/>
    <w:rsid w:val="00C42C44"/>
    <w:rsid w:val="00C42D7A"/>
    <w:rsid w:val="00C42D97"/>
    <w:rsid w:val="00C43339"/>
    <w:rsid w:val="00C4333D"/>
    <w:rsid w:val="00C433ED"/>
    <w:rsid w:val="00C434AE"/>
    <w:rsid w:val="00C43D00"/>
    <w:rsid w:val="00C44692"/>
    <w:rsid w:val="00C446CF"/>
    <w:rsid w:val="00C4470D"/>
    <w:rsid w:val="00C44753"/>
    <w:rsid w:val="00C44772"/>
    <w:rsid w:val="00C44774"/>
    <w:rsid w:val="00C4478B"/>
    <w:rsid w:val="00C44B31"/>
    <w:rsid w:val="00C44D37"/>
    <w:rsid w:val="00C44E0F"/>
    <w:rsid w:val="00C451E2"/>
    <w:rsid w:val="00C45304"/>
    <w:rsid w:val="00C454B0"/>
    <w:rsid w:val="00C4559B"/>
    <w:rsid w:val="00C456B4"/>
    <w:rsid w:val="00C45915"/>
    <w:rsid w:val="00C45B2F"/>
    <w:rsid w:val="00C45C4C"/>
    <w:rsid w:val="00C4601B"/>
    <w:rsid w:val="00C4606C"/>
    <w:rsid w:val="00C4610C"/>
    <w:rsid w:val="00C461AD"/>
    <w:rsid w:val="00C46453"/>
    <w:rsid w:val="00C46653"/>
    <w:rsid w:val="00C46894"/>
    <w:rsid w:val="00C468D2"/>
    <w:rsid w:val="00C46952"/>
    <w:rsid w:val="00C469DB"/>
    <w:rsid w:val="00C46D3F"/>
    <w:rsid w:val="00C46D91"/>
    <w:rsid w:val="00C46EE6"/>
    <w:rsid w:val="00C47108"/>
    <w:rsid w:val="00C471F0"/>
    <w:rsid w:val="00C4747C"/>
    <w:rsid w:val="00C47524"/>
    <w:rsid w:val="00C4790A"/>
    <w:rsid w:val="00C47EC3"/>
    <w:rsid w:val="00C47EF2"/>
    <w:rsid w:val="00C50104"/>
    <w:rsid w:val="00C5012E"/>
    <w:rsid w:val="00C50187"/>
    <w:rsid w:val="00C501A9"/>
    <w:rsid w:val="00C5048F"/>
    <w:rsid w:val="00C50875"/>
    <w:rsid w:val="00C5098E"/>
    <w:rsid w:val="00C50AEA"/>
    <w:rsid w:val="00C50B5A"/>
    <w:rsid w:val="00C50BE6"/>
    <w:rsid w:val="00C510BD"/>
    <w:rsid w:val="00C511AA"/>
    <w:rsid w:val="00C51287"/>
    <w:rsid w:val="00C512FE"/>
    <w:rsid w:val="00C51379"/>
    <w:rsid w:val="00C514F3"/>
    <w:rsid w:val="00C5159A"/>
    <w:rsid w:val="00C5174E"/>
    <w:rsid w:val="00C5175C"/>
    <w:rsid w:val="00C517A1"/>
    <w:rsid w:val="00C51895"/>
    <w:rsid w:val="00C519E7"/>
    <w:rsid w:val="00C51A17"/>
    <w:rsid w:val="00C51EE5"/>
    <w:rsid w:val="00C5244C"/>
    <w:rsid w:val="00C52A06"/>
    <w:rsid w:val="00C52C87"/>
    <w:rsid w:val="00C52DD8"/>
    <w:rsid w:val="00C52FC2"/>
    <w:rsid w:val="00C530D1"/>
    <w:rsid w:val="00C53276"/>
    <w:rsid w:val="00C5354D"/>
    <w:rsid w:val="00C536AA"/>
    <w:rsid w:val="00C5378A"/>
    <w:rsid w:val="00C537A2"/>
    <w:rsid w:val="00C539E7"/>
    <w:rsid w:val="00C53A73"/>
    <w:rsid w:val="00C53AA8"/>
    <w:rsid w:val="00C53BA7"/>
    <w:rsid w:val="00C53CA5"/>
    <w:rsid w:val="00C540F0"/>
    <w:rsid w:val="00C5426D"/>
    <w:rsid w:val="00C5450A"/>
    <w:rsid w:val="00C54CCB"/>
    <w:rsid w:val="00C54F42"/>
    <w:rsid w:val="00C55233"/>
    <w:rsid w:val="00C5537D"/>
    <w:rsid w:val="00C5541D"/>
    <w:rsid w:val="00C555D2"/>
    <w:rsid w:val="00C55D63"/>
    <w:rsid w:val="00C55E65"/>
    <w:rsid w:val="00C5612D"/>
    <w:rsid w:val="00C562FA"/>
    <w:rsid w:val="00C5632B"/>
    <w:rsid w:val="00C563C1"/>
    <w:rsid w:val="00C56737"/>
    <w:rsid w:val="00C56A80"/>
    <w:rsid w:val="00C56B15"/>
    <w:rsid w:val="00C56F59"/>
    <w:rsid w:val="00C56FA9"/>
    <w:rsid w:val="00C5703F"/>
    <w:rsid w:val="00C57270"/>
    <w:rsid w:val="00C572AE"/>
    <w:rsid w:val="00C5734E"/>
    <w:rsid w:val="00C5774F"/>
    <w:rsid w:val="00C57A03"/>
    <w:rsid w:val="00C57A37"/>
    <w:rsid w:val="00C57AC9"/>
    <w:rsid w:val="00C57BD0"/>
    <w:rsid w:val="00C57C01"/>
    <w:rsid w:val="00C57C9B"/>
    <w:rsid w:val="00C57C9F"/>
    <w:rsid w:val="00C57D89"/>
    <w:rsid w:val="00C57E00"/>
    <w:rsid w:val="00C57EA8"/>
    <w:rsid w:val="00C57F1A"/>
    <w:rsid w:val="00C6005E"/>
    <w:rsid w:val="00C600AB"/>
    <w:rsid w:val="00C60183"/>
    <w:rsid w:val="00C602C3"/>
    <w:rsid w:val="00C6036A"/>
    <w:rsid w:val="00C6036F"/>
    <w:rsid w:val="00C60490"/>
    <w:rsid w:val="00C607A3"/>
    <w:rsid w:val="00C60A91"/>
    <w:rsid w:val="00C60C4B"/>
    <w:rsid w:val="00C60DFC"/>
    <w:rsid w:val="00C60FBF"/>
    <w:rsid w:val="00C612ED"/>
    <w:rsid w:val="00C6178C"/>
    <w:rsid w:val="00C618AD"/>
    <w:rsid w:val="00C618DB"/>
    <w:rsid w:val="00C618DD"/>
    <w:rsid w:val="00C61A4D"/>
    <w:rsid w:val="00C61F77"/>
    <w:rsid w:val="00C61F93"/>
    <w:rsid w:val="00C62048"/>
    <w:rsid w:val="00C62229"/>
    <w:rsid w:val="00C6242C"/>
    <w:rsid w:val="00C62477"/>
    <w:rsid w:val="00C625AD"/>
    <w:rsid w:val="00C625B2"/>
    <w:rsid w:val="00C626CA"/>
    <w:rsid w:val="00C6276B"/>
    <w:rsid w:val="00C628C8"/>
    <w:rsid w:val="00C629B3"/>
    <w:rsid w:val="00C62A3F"/>
    <w:rsid w:val="00C62AB7"/>
    <w:rsid w:val="00C62B47"/>
    <w:rsid w:val="00C62B88"/>
    <w:rsid w:val="00C62D62"/>
    <w:rsid w:val="00C62E6E"/>
    <w:rsid w:val="00C631E2"/>
    <w:rsid w:val="00C63498"/>
    <w:rsid w:val="00C63513"/>
    <w:rsid w:val="00C63605"/>
    <w:rsid w:val="00C637E7"/>
    <w:rsid w:val="00C637F0"/>
    <w:rsid w:val="00C638F1"/>
    <w:rsid w:val="00C63A03"/>
    <w:rsid w:val="00C63A24"/>
    <w:rsid w:val="00C63B06"/>
    <w:rsid w:val="00C63B8F"/>
    <w:rsid w:val="00C63BBC"/>
    <w:rsid w:val="00C63C9B"/>
    <w:rsid w:val="00C63DD4"/>
    <w:rsid w:val="00C63E79"/>
    <w:rsid w:val="00C63F11"/>
    <w:rsid w:val="00C640B8"/>
    <w:rsid w:val="00C64102"/>
    <w:rsid w:val="00C64160"/>
    <w:rsid w:val="00C641D3"/>
    <w:rsid w:val="00C641EA"/>
    <w:rsid w:val="00C646BE"/>
    <w:rsid w:val="00C6477E"/>
    <w:rsid w:val="00C6495F"/>
    <w:rsid w:val="00C64A0A"/>
    <w:rsid w:val="00C64A6F"/>
    <w:rsid w:val="00C64A9F"/>
    <w:rsid w:val="00C65017"/>
    <w:rsid w:val="00C65492"/>
    <w:rsid w:val="00C6576B"/>
    <w:rsid w:val="00C65949"/>
    <w:rsid w:val="00C659DD"/>
    <w:rsid w:val="00C65A48"/>
    <w:rsid w:val="00C65A74"/>
    <w:rsid w:val="00C65DD7"/>
    <w:rsid w:val="00C65EC3"/>
    <w:rsid w:val="00C6603A"/>
    <w:rsid w:val="00C66050"/>
    <w:rsid w:val="00C6612D"/>
    <w:rsid w:val="00C663E8"/>
    <w:rsid w:val="00C6659E"/>
    <w:rsid w:val="00C66989"/>
    <w:rsid w:val="00C669B9"/>
    <w:rsid w:val="00C66AC3"/>
    <w:rsid w:val="00C66B59"/>
    <w:rsid w:val="00C66BE1"/>
    <w:rsid w:val="00C66F66"/>
    <w:rsid w:val="00C67142"/>
    <w:rsid w:val="00C672FE"/>
    <w:rsid w:val="00C67419"/>
    <w:rsid w:val="00C6742A"/>
    <w:rsid w:val="00C677FC"/>
    <w:rsid w:val="00C67885"/>
    <w:rsid w:val="00C678C9"/>
    <w:rsid w:val="00C678F3"/>
    <w:rsid w:val="00C67963"/>
    <w:rsid w:val="00C6798F"/>
    <w:rsid w:val="00C67A88"/>
    <w:rsid w:val="00C67B8C"/>
    <w:rsid w:val="00C67C07"/>
    <w:rsid w:val="00C67C8F"/>
    <w:rsid w:val="00C67D0A"/>
    <w:rsid w:val="00C67E06"/>
    <w:rsid w:val="00C703A4"/>
    <w:rsid w:val="00C703CE"/>
    <w:rsid w:val="00C7067A"/>
    <w:rsid w:val="00C707F3"/>
    <w:rsid w:val="00C70AC5"/>
    <w:rsid w:val="00C70AE1"/>
    <w:rsid w:val="00C70AE9"/>
    <w:rsid w:val="00C70C6B"/>
    <w:rsid w:val="00C71188"/>
    <w:rsid w:val="00C7121E"/>
    <w:rsid w:val="00C714EB"/>
    <w:rsid w:val="00C71599"/>
    <w:rsid w:val="00C71650"/>
    <w:rsid w:val="00C71699"/>
    <w:rsid w:val="00C718BB"/>
    <w:rsid w:val="00C71AA8"/>
    <w:rsid w:val="00C71AAB"/>
    <w:rsid w:val="00C71B27"/>
    <w:rsid w:val="00C71C5A"/>
    <w:rsid w:val="00C71C86"/>
    <w:rsid w:val="00C71CDE"/>
    <w:rsid w:val="00C71F09"/>
    <w:rsid w:val="00C72100"/>
    <w:rsid w:val="00C72274"/>
    <w:rsid w:val="00C7249F"/>
    <w:rsid w:val="00C727F8"/>
    <w:rsid w:val="00C72976"/>
    <w:rsid w:val="00C72A0E"/>
    <w:rsid w:val="00C72A70"/>
    <w:rsid w:val="00C72B48"/>
    <w:rsid w:val="00C72D42"/>
    <w:rsid w:val="00C72E99"/>
    <w:rsid w:val="00C72F75"/>
    <w:rsid w:val="00C72F7F"/>
    <w:rsid w:val="00C730B8"/>
    <w:rsid w:val="00C73122"/>
    <w:rsid w:val="00C731A6"/>
    <w:rsid w:val="00C7350F"/>
    <w:rsid w:val="00C7362A"/>
    <w:rsid w:val="00C73640"/>
    <w:rsid w:val="00C73756"/>
    <w:rsid w:val="00C7378C"/>
    <w:rsid w:val="00C737D5"/>
    <w:rsid w:val="00C7383F"/>
    <w:rsid w:val="00C739B8"/>
    <w:rsid w:val="00C73A11"/>
    <w:rsid w:val="00C73AB6"/>
    <w:rsid w:val="00C73BF1"/>
    <w:rsid w:val="00C73E1E"/>
    <w:rsid w:val="00C73E6D"/>
    <w:rsid w:val="00C73E7F"/>
    <w:rsid w:val="00C73F65"/>
    <w:rsid w:val="00C741BC"/>
    <w:rsid w:val="00C74202"/>
    <w:rsid w:val="00C742F6"/>
    <w:rsid w:val="00C74338"/>
    <w:rsid w:val="00C74347"/>
    <w:rsid w:val="00C74514"/>
    <w:rsid w:val="00C746A1"/>
    <w:rsid w:val="00C747E7"/>
    <w:rsid w:val="00C74A02"/>
    <w:rsid w:val="00C74A0D"/>
    <w:rsid w:val="00C74B87"/>
    <w:rsid w:val="00C74BD3"/>
    <w:rsid w:val="00C74D6B"/>
    <w:rsid w:val="00C7506C"/>
    <w:rsid w:val="00C75070"/>
    <w:rsid w:val="00C7510B"/>
    <w:rsid w:val="00C7520A"/>
    <w:rsid w:val="00C755CE"/>
    <w:rsid w:val="00C7569B"/>
    <w:rsid w:val="00C7572F"/>
    <w:rsid w:val="00C75805"/>
    <w:rsid w:val="00C75921"/>
    <w:rsid w:val="00C75A4D"/>
    <w:rsid w:val="00C75A6B"/>
    <w:rsid w:val="00C75AB8"/>
    <w:rsid w:val="00C75B54"/>
    <w:rsid w:val="00C75C60"/>
    <w:rsid w:val="00C75DC8"/>
    <w:rsid w:val="00C761C9"/>
    <w:rsid w:val="00C7634A"/>
    <w:rsid w:val="00C76408"/>
    <w:rsid w:val="00C767F3"/>
    <w:rsid w:val="00C7695D"/>
    <w:rsid w:val="00C76C8B"/>
    <w:rsid w:val="00C76FE3"/>
    <w:rsid w:val="00C77072"/>
    <w:rsid w:val="00C7731B"/>
    <w:rsid w:val="00C7737C"/>
    <w:rsid w:val="00C775A4"/>
    <w:rsid w:val="00C775D7"/>
    <w:rsid w:val="00C77BDA"/>
    <w:rsid w:val="00C77C7F"/>
    <w:rsid w:val="00C77D76"/>
    <w:rsid w:val="00C77D7B"/>
    <w:rsid w:val="00C77DEF"/>
    <w:rsid w:val="00C803BF"/>
    <w:rsid w:val="00C8042B"/>
    <w:rsid w:val="00C80574"/>
    <w:rsid w:val="00C8067A"/>
    <w:rsid w:val="00C806AE"/>
    <w:rsid w:val="00C807A0"/>
    <w:rsid w:val="00C80911"/>
    <w:rsid w:val="00C80934"/>
    <w:rsid w:val="00C80B93"/>
    <w:rsid w:val="00C80BD4"/>
    <w:rsid w:val="00C80F53"/>
    <w:rsid w:val="00C8113A"/>
    <w:rsid w:val="00C812CE"/>
    <w:rsid w:val="00C81315"/>
    <w:rsid w:val="00C814AE"/>
    <w:rsid w:val="00C815D0"/>
    <w:rsid w:val="00C81663"/>
    <w:rsid w:val="00C817B6"/>
    <w:rsid w:val="00C817FF"/>
    <w:rsid w:val="00C81A7D"/>
    <w:rsid w:val="00C81B53"/>
    <w:rsid w:val="00C81C11"/>
    <w:rsid w:val="00C81D78"/>
    <w:rsid w:val="00C82201"/>
    <w:rsid w:val="00C822B8"/>
    <w:rsid w:val="00C82427"/>
    <w:rsid w:val="00C829A3"/>
    <w:rsid w:val="00C82B70"/>
    <w:rsid w:val="00C82C2F"/>
    <w:rsid w:val="00C82C93"/>
    <w:rsid w:val="00C82D4A"/>
    <w:rsid w:val="00C82D76"/>
    <w:rsid w:val="00C82FCB"/>
    <w:rsid w:val="00C83092"/>
    <w:rsid w:val="00C831F4"/>
    <w:rsid w:val="00C832E1"/>
    <w:rsid w:val="00C834BD"/>
    <w:rsid w:val="00C836D3"/>
    <w:rsid w:val="00C8395A"/>
    <w:rsid w:val="00C839A8"/>
    <w:rsid w:val="00C83A1B"/>
    <w:rsid w:val="00C83A36"/>
    <w:rsid w:val="00C83A90"/>
    <w:rsid w:val="00C83FB7"/>
    <w:rsid w:val="00C84114"/>
    <w:rsid w:val="00C84135"/>
    <w:rsid w:val="00C84150"/>
    <w:rsid w:val="00C845A4"/>
    <w:rsid w:val="00C84B27"/>
    <w:rsid w:val="00C84DE0"/>
    <w:rsid w:val="00C84EBB"/>
    <w:rsid w:val="00C8500E"/>
    <w:rsid w:val="00C85260"/>
    <w:rsid w:val="00C85796"/>
    <w:rsid w:val="00C858FE"/>
    <w:rsid w:val="00C85C8E"/>
    <w:rsid w:val="00C85F40"/>
    <w:rsid w:val="00C85F4F"/>
    <w:rsid w:val="00C85F55"/>
    <w:rsid w:val="00C85FF8"/>
    <w:rsid w:val="00C86123"/>
    <w:rsid w:val="00C86336"/>
    <w:rsid w:val="00C86391"/>
    <w:rsid w:val="00C863ED"/>
    <w:rsid w:val="00C864EF"/>
    <w:rsid w:val="00C8657C"/>
    <w:rsid w:val="00C866D4"/>
    <w:rsid w:val="00C86899"/>
    <w:rsid w:val="00C86D1D"/>
    <w:rsid w:val="00C87308"/>
    <w:rsid w:val="00C87449"/>
    <w:rsid w:val="00C87481"/>
    <w:rsid w:val="00C874D8"/>
    <w:rsid w:val="00C87569"/>
    <w:rsid w:val="00C87633"/>
    <w:rsid w:val="00C87635"/>
    <w:rsid w:val="00C876D8"/>
    <w:rsid w:val="00C876DD"/>
    <w:rsid w:val="00C87867"/>
    <w:rsid w:val="00C8790C"/>
    <w:rsid w:val="00C87AA7"/>
    <w:rsid w:val="00C87DEB"/>
    <w:rsid w:val="00C87E06"/>
    <w:rsid w:val="00C900C7"/>
    <w:rsid w:val="00C9024A"/>
    <w:rsid w:val="00C9032C"/>
    <w:rsid w:val="00C90333"/>
    <w:rsid w:val="00C90442"/>
    <w:rsid w:val="00C90590"/>
    <w:rsid w:val="00C90A0B"/>
    <w:rsid w:val="00C90C1E"/>
    <w:rsid w:val="00C90EC2"/>
    <w:rsid w:val="00C90FAA"/>
    <w:rsid w:val="00C91189"/>
    <w:rsid w:val="00C914D1"/>
    <w:rsid w:val="00C9154A"/>
    <w:rsid w:val="00C917DB"/>
    <w:rsid w:val="00C918BB"/>
    <w:rsid w:val="00C919A5"/>
    <w:rsid w:val="00C91B02"/>
    <w:rsid w:val="00C91B19"/>
    <w:rsid w:val="00C91C0E"/>
    <w:rsid w:val="00C91C1D"/>
    <w:rsid w:val="00C91CDC"/>
    <w:rsid w:val="00C91D96"/>
    <w:rsid w:val="00C920E8"/>
    <w:rsid w:val="00C9221E"/>
    <w:rsid w:val="00C929C7"/>
    <w:rsid w:val="00C92E9D"/>
    <w:rsid w:val="00C92EE8"/>
    <w:rsid w:val="00C93120"/>
    <w:rsid w:val="00C93129"/>
    <w:rsid w:val="00C9316A"/>
    <w:rsid w:val="00C9333E"/>
    <w:rsid w:val="00C936EB"/>
    <w:rsid w:val="00C93A18"/>
    <w:rsid w:val="00C93D92"/>
    <w:rsid w:val="00C93F8B"/>
    <w:rsid w:val="00C9401B"/>
    <w:rsid w:val="00C944AB"/>
    <w:rsid w:val="00C94579"/>
    <w:rsid w:val="00C94592"/>
    <w:rsid w:val="00C946B3"/>
    <w:rsid w:val="00C946FF"/>
    <w:rsid w:val="00C94793"/>
    <w:rsid w:val="00C948A1"/>
    <w:rsid w:val="00C94A8A"/>
    <w:rsid w:val="00C94B74"/>
    <w:rsid w:val="00C94BBE"/>
    <w:rsid w:val="00C94CC4"/>
    <w:rsid w:val="00C94DA8"/>
    <w:rsid w:val="00C94E09"/>
    <w:rsid w:val="00C94E0C"/>
    <w:rsid w:val="00C94EBC"/>
    <w:rsid w:val="00C951BA"/>
    <w:rsid w:val="00C951FB"/>
    <w:rsid w:val="00C9526F"/>
    <w:rsid w:val="00C953BB"/>
    <w:rsid w:val="00C9575D"/>
    <w:rsid w:val="00C957FA"/>
    <w:rsid w:val="00C95925"/>
    <w:rsid w:val="00C95EF1"/>
    <w:rsid w:val="00C960CC"/>
    <w:rsid w:val="00C9626B"/>
    <w:rsid w:val="00C96532"/>
    <w:rsid w:val="00C96716"/>
    <w:rsid w:val="00C96844"/>
    <w:rsid w:val="00C96B61"/>
    <w:rsid w:val="00C96DE8"/>
    <w:rsid w:val="00C96E9C"/>
    <w:rsid w:val="00C96FCA"/>
    <w:rsid w:val="00C971A5"/>
    <w:rsid w:val="00C97494"/>
    <w:rsid w:val="00C9770A"/>
    <w:rsid w:val="00C97A45"/>
    <w:rsid w:val="00C97BF8"/>
    <w:rsid w:val="00C97CA8"/>
    <w:rsid w:val="00C97CB6"/>
    <w:rsid w:val="00CA00D6"/>
    <w:rsid w:val="00CA024D"/>
    <w:rsid w:val="00CA0332"/>
    <w:rsid w:val="00CA0388"/>
    <w:rsid w:val="00CA03A6"/>
    <w:rsid w:val="00CA05DA"/>
    <w:rsid w:val="00CA0758"/>
    <w:rsid w:val="00CA087A"/>
    <w:rsid w:val="00CA08DE"/>
    <w:rsid w:val="00CA0A54"/>
    <w:rsid w:val="00CA0AAB"/>
    <w:rsid w:val="00CA0BDD"/>
    <w:rsid w:val="00CA0C2E"/>
    <w:rsid w:val="00CA0DCB"/>
    <w:rsid w:val="00CA107E"/>
    <w:rsid w:val="00CA12A4"/>
    <w:rsid w:val="00CA13C9"/>
    <w:rsid w:val="00CA1428"/>
    <w:rsid w:val="00CA149A"/>
    <w:rsid w:val="00CA151F"/>
    <w:rsid w:val="00CA185B"/>
    <w:rsid w:val="00CA18AC"/>
    <w:rsid w:val="00CA1AB5"/>
    <w:rsid w:val="00CA1B36"/>
    <w:rsid w:val="00CA1B8F"/>
    <w:rsid w:val="00CA1BDE"/>
    <w:rsid w:val="00CA1BEF"/>
    <w:rsid w:val="00CA1D0B"/>
    <w:rsid w:val="00CA1F84"/>
    <w:rsid w:val="00CA207C"/>
    <w:rsid w:val="00CA209C"/>
    <w:rsid w:val="00CA2214"/>
    <w:rsid w:val="00CA2267"/>
    <w:rsid w:val="00CA2352"/>
    <w:rsid w:val="00CA24AF"/>
    <w:rsid w:val="00CA2885"/>
    <w:rsid w:val="00CA2997"/>
    <w:rsid w:val="00CA2C72"/>
    <w:rsid w:val="00CA2CCE"/>
    <w:rsid w:val="00CA2D85"/>
    <w:rsid w:val="00CA2D97"/>
    <w:rsid w:val="00CA3123"/>
    <w:rsid w:val="00CA322D"/>
    <w:rsid w:val="00CA3281"/>
    <w:rsid w:val="00CA348B"/>
    <w:rsid w:val="00CA3512"/>
    <w:rsid w:val="00CA3532"/>
    <w:rsid w:val="00CA3546"/>
    <w:rsid w:val="00CA3649"/>
    <w:rsid w:val="00CA36C1"/>
    <w:rsid w:val="00CA3768"/>
    <w:rsid w:val="00CA38BF"/>
    <w:rsid w:val="00CA39B3"/>
    <w:rsid w:val="00CA39E9"/>
    <w:rsid w:val="00CA3BFD"/>
    <w:rsid w:val="00CA3C9C"/>
    <w:rsid w:val="00CA3D86"/>
    <w:rsid w:val="00CA3F9E"/>
    <w:rsid w:val="00CA42CF"/>
    <w:rsid w:val="00CA4321"/>
    <w:rsid w:val="00CA4853"/>
    <w:rsid w:val="00CA4B12"/>
    <w:rsid w:val="00CA4BB8"/>
    <w:rsid w:val="00CA501D"/>
    <w:rsid w:val="00CA50EC"/>
    <w:rsid w:val="00CA522D"/>
    <w:rsid w:val="00CA53B2"/>
    <w:rsid w:val="00CA53D4"/>
    <w:rsid w:val="00CA542B"/>
    <w:rsid w:val="00CA5532"/>
    <w:rsid w:val="00CA559E"/>
    <w:rsid w:val="00CA55C4"/>
    <w:rsid w:val="00CA55F6"/>
    <w:rsid w:val="00CA574C"/>
    <w:rsid w:val="00CA5842"/>
    <w:rsid w:val="00CA5874"/>
    <w:rsid w:val="00CA59F7"/>
    <w:rsid w:val="00CA5A98"/>
    <w:rsid w:val="00CA5B39"/>
    <w:rsid w:val="00CA5CC0"/>
    <w:rsid w:val="00CA5EA6"/>
    <w:rsid w:val="00CA5F77"/>
    <w:rsid w:val="00CA62A1"/>
    <w:rsid w:val="00CA63AB"/>
    <w:rsid w:val="00CA63F0"/>
    <w:rsid w:val="00CA6642"/>
    <w:rsid w:val="00CA66CA"/>
    <w:rsid w:val="00CA671E"/>
    <w:rsid w:val="00CA6761"/>
    <w:rsid w:val="00CA68A0"/>
    <w:rsid w:val="00CA68AA"/>
    <w:rsid w:val="00CA6902"/>
    <w:rsid w:val="00CA6BC8"/>
    <w:rsid w:val="00CA6C43"/>
    <w:rsid w:val="00CA6D92"/>
    <w:rsid w:val="00CA706F"/>
    <w:rsid w:val="00CA70C5"/>
    <w:rsid w:val="00CA714A"/>
    <w:rsid w:val="00CA741C"/>
    <w:rsid w:val="00CA748A"/>
    <w:rsid w:val="00CA7648"/>
    <w:rsid w:val="00CA76BC"/>
    <w:rsid w:val="00CA76C3"/>
    <w:rsid w:val="00CA7B57"/>
    <w:rsid w:val="00CA7D2F"/>
    <w:rsid w:val="00CA7FDE"/>
    <w:rsid w:val="00CB0180"/>
    <w:rsid w:val="00CB07C9"/>
    <w:rsid w:val="00CB09BD"/>
    <w:rsid w:val="00CB09DD"/>
    <w:rsid w:val="00CB0B02"/>
    <w:rsid w:val="00CB1095"/>
    <w:rsid w:val="00CB11BF"/>
    <w:rsid w:val="00CB11E9"/>
    <w:rsid w:val="00CB130F"/>
    <w:rsid w:val="00CB14FB"/>
    <w:rsid w:val="00CB150F"/>
    <w:rsid w:val="00CB15B0"/>
    <w:rsid w:val="00CB175F"/>
    <w:rsid w:val="00CB18FF"/>
    <w:rsid w:val="00CB23F0"/>
    <w:rsid w:val="00CB27E1"/>
    <w:rsid w:val="00CB28F5"/>
    <w:rsid w:val="00CB2934"/>
    <w:rsid w:val="00CB2A79"/>
    <w:rsid w:val="00CB2AF6"/>
    <w:rsid w:val="00CB2B11"/>
    <w:rsid w:val="00CB2B3F"/>
    <w:rsid w:val="00CB2B88"/>
    <w:rsid w:val="00CB2F15"/>
    <w:rsid w:val="00CB2F3B"/>
    <w:rsid w:val="00CB306D"/>
    <w:rsid w:val="00CB31C1"/>
    <w:rsid w:val="00CB3288"/>
    <w:rsid w:val="00CB32BB"/>
    <w:rsid w:val="00CB3337"/>
    <w:rsid w:val="00CB334D"/>
    <w:rsid w:val="00CB3367"/>
    <w:rsid w:val="00CB33AF"/>
    <w:rsid w:val="00CB36F9"/>
    <w:rsid w:val="00CB3848"/>
    <w:rsid w:val="00CB396E"/>
    <w:rsid w:val="00CB3B0B"/>
    <w:rsid w:val="00CB3B4E"/>
    <w:rsid w:val="00CB3D3D"/>
    <w:rsid w:val="00CB3EDD"/>
    <w:rsid w:val="00CB3EFD"/>
    <w:rsid w:val="00CB40BE"/>
    <w:rsid w:val="00CB4282"/>
    <w:rsid w:val="00CB4427"/>
    <w:rsid w:val="00CB453E"/>
    <w:rsid w:val="00CB4568"/>
    <w:rsid w:val="00CB460E"/>
    <w:rsid w:val="00CB4EE4"/>
    <w:rsid w:val="00CB4F15"/>
    <w:rsid w:val="00CB4F79"/>
    <w:rsid w:val="00CB5243"/>
    <w:rsid w:val="00CB5265"/>
    <w:rsid w:val="00CB553D"/>
    <w:rsid w:val="00CB5544"/>
    <w:rsid w:val="00CB57D8"/>
    <w:rsid w:val="00CB5977"/>
    <w:rsid w:val="00CB5DAD"/>
    <w:rsid w:val="00CB608C"/>
    <w:rsid w:val="00CB60DF"/>
    <w:rsid w:val="00CB6334"/>
    <w:rsid w:val="00CB64A1"/>
    <w:rsid w:val="00CB6532"/>
    <w:rsid w:val="00CB6619"/>
    <w:rsid w:val="00CB66A5"/>
    <w:rsid w:val="00CB6ABA"/>
    <w:rsid w:val="00CB6BF5"/>
    <w:rsid w:val="00CB6C3C"/>
    <w:rsid w:val="00CB6CF4"/>
    <w:rsid w:val="00CB6F61"/>
    <w:rsid w:val="00CB6F78"/>
    <w:rsid w:val="00CB70BC"/>
    <w:rsid w:val="00CB72C2"/>
    <w:rsid w:val="00CB74E2"/>
    <w:rsid w:val="00CB75E4"/>
    <w:rsid w:val="00CB7620"/>
    <w:rsid w:val="00CB7754"/>
    <w:rsid w:val="00CB78A4"/>
    <w:rsid w:val="00CB7910"/>
    <w:rsid w:val="00CB7A52"/>
    <w:rsid w:val="00CB7A65"/>
    <w:rsid w:val="00CB7ABA"/>
    <w:rsid w:val="00CB7B02"/>
    <w:rsid w:val="00CB7F2E"/>
    <w:rsid w:val="00CC0103"/>
    <w:rsid w:val="00CC0283"/>
    <w:rsid w:val="00CC0372"/>
    <w:rsid w:val="00CC05FE"/>
    <w:rsid w:val="00CC0722"/>
    <w:rsid w:val="00CC0749"/>
    <w:rsid w:val="00CC0848"/>
    <w:rsid w:val="00CC0872"/>
    <w:rsid w:val="00CC0984"/>
    <w:rsid w:val="00CC09F5"/>
    <w:rsid w:val="00CC0AF2"/>
    <w:rsid w:val="00CC0BE5"/>
    <w:rsid w:val="00CC0C6A"/>
    <w:rsid w:val="00CC0C8B"/>
    <w:rsid w:val="00CC0D2E"/>
    <w:rsid w:val="00CC0DEA"/>
    <w:rsid w:val="00CC0EA7"/>
    <w:rsid w:val="00CC0EAC"/>
    <w:rsid w:val="00CC0EF2"/>
    <w:rsid w:val="00CC10D9"/>
    <w:rsid w:val="00CC135F"/>
    <w:rsid w:val="00CC1385"/>
    <w:rsid w:val="00CC162C"/>
    <w:rsid w:val="00CC167F"/>
    <w:rsid w:val="00CC1794"/>
    <w:rsid w:val="00CC1BE8"/>
    <w:rsid w:val="00CC1C75"/>
    <w:rsid w:val="00CC2177"/>
    <w:rsid w:val="00CC2256"/>
    <w:rsid w:val="00CC2332"/>
    <w:rsid w:val="00CC24B5"/>
    <w:rsid w:val="00CC26D2"/>
    <w:rsid w:val="00CC271A"/>
    <w:rsid w:val="00CC2757"/>
    <w:rsid w:val="00CC28AD"/>
    <w:rsid w:val="00CC2A28"/>
    <w:rsid w:val="00CC2C34"/>
    <w:rsid w:val="00CC2D57"/>
    <w:rsid w:val="00CC2FE1"/>
    <w:rsid w:val="00CC2FF8"/>
    <w:rsid w:val="00CC30FD"/>
    <w:rsid w:val="00CC3100"/>
    <w:rsid w:val="00CC32DF"/>
    <w:rsid w:val="00CC33CD"/>
    <w:rsid w:val="00CC37EC"/>
    <w:rsid w:val="00CC392C"/>
    <w:rsid w:val="00CC3A54"/>
    <w:rsid w:val="00CC3AC7"/>
    <w:rsid w:val="00CC3AF3"/>
    <w:rsid w:val="00CC3D78"/>
    <w:rsid w:val="00CC3E4E"/>
    <w:rsid w:val="00CC4583"/>
    <w:rsid w:val="00CC480B"/>
    <w:rsid w:val="00CC4845"/>
    <w:rsid w:val="00CC4EE6"/>
    <w:rsid w:val="00CC501F"/>
    <w:rsid w:val="00CC5040"/>
    <w:rsid w:val="00CC5258"/>
    <w:rsid w:val="00CC52F1"/>
    <w:rsid w:val="00CC5587"/>
    <w:rsid w:val="00CC55AD"/>
    <w:rsid w:val="00CC5970"/>
    <w:rsid w:val="00CC59DE"/>
    <w:rsid w:val="00CC5A79"/>
    <w:rsid w:val="00CC5A9C"/>
    <w:rsid w:val="00CC5C49"/>
    <w:rsid w:val="00CC5D17"/>
    <w:rsid w:val="00CC5E35"/>
    <w:rsid w:val="00CC5FE5"/>
    <w:rsid w:val="00CC60F3"/>
    <w:rsid w:val="00CC618E"/>
    <w:rsid w:val="00CC61DC"/>
    <w:rsid w:val="00CC6238"/>
    <w:rsid w:val="00CC643D"/>
    <w:rsid w:val="00CC6458"/>
    <w:rsid w:val="00CC64E3"/>
    <w:rsid w:val="00CC6984"/>
    <w:rsid w:val="00CC6A18"/>
    <w:rsid w:val="00CC6A27"/>
    <w:rsid w:val="00CC6A47"/>
    <w:rsid w:val="00CC6AAC"/>
    <w:rsid w:val="00CC6C2C"/>
    <w:rsid w:val="00CC6CFF"/>
    <w:rsid w:val="00CC6DA7"/>
    <w:rsid w:val="00CC6E72"/>
    <w:rsid w:val="00CC6E75"/>
    <w:rsid w:val="00CC6FD8"/>
    <w:rsid w:val="00CC7124"/>
    <w:rsid w:val="00CC71B4"/>
    <w:rsid w:val="00CC72DA"/>
    <w:rsid w:val="00CC7573"/>
    <w:rsid w:val="00CC7604"/>
    <w:rsid w:val="00CC7636"/>
    <w:rsid w:val="00CC78D7"/>
    <w:rsid w:val="00CC7A92"/>
    <w:rsid w:val="00CC7ABE"/>
    <w:rsid w:val="00CC7CB7"/>
    <w:rsid w:val="00CD0228"/>
    <w:rsid w:val="00CD02AA"/>
    <w:rsid w:val="00CD02D7"/>
    <w:rsid w:val="00CD0580"/>
    <w:rsid w:val="00CD0667"/>
    <w:rsid w:val="00CD0933"/>
    <w:rsid w:val="00CD094F"/>
    <w:rsid w:val="00CD0A06"/>
    <w:rsid w:val="00CD0B67"/>
    <w:rsid w:val="00CD0CE9"/>
    <w:rsid w:val="00CD0E00"/>
    <w:rsid w:val="00CD0E29"/>
    <w:rsid w:val="00CD109A"/>
    <w:rsid w:val="00CD116A"/>
    <w:rsid w:val="00CD129F"/>
    <w:rsid w:val="00CD14C1"/>
    <w:rsid w:val="00CD17C6"/>
    <w:rsid w:val="00CD1883"/>
    <w:rsid w:val="00CD18B5"/>
    <w:rsid w:val="00CD191B"/>
    <w:rsid w:val="00CD1926"/>
    <w:rsid w:val="00CD1956"/>
    <w:rsid w:val="00CD19EB"/>
    <w:rsid w:val="00CD1ADD"/>
    <w:rsid w:val="00CD1B1D"/>
    <w:rsid w:val="00CD1DBB"/>
    <w:rsid w:val="00CD1E99"/>
    <w:rsid w:val="00CD1F94"/>
    <w:rsid w:val="00CD200C"/>
    <w:rsid w:val="00CD2096"/>
    <w:rsid w:val="00CD20E1"/>
    <w:rsid w:val="00CD2236"/>
    <w:rsid w:val="00CD2382"/>
    <w:rsid w:val="00CD2472"/>
    <w:rsid w:val="00CD25C2"/>
    <w:rsid w:val="00CD27B4"/>
    <w:rsid w:val="00CD27C1"/>
    <w:rsid w:val="00CD27F2"/>
    <w:rsid w:val="00CD29F8"/>
    <w:rsid w:val="00CD2A89"/>
    <w:rsid w:val="00CD2B51"/>
    <w:rsid w:val="00CD2C47"/>
    <w:rsid w:val="00CD323A"/>
    <w:rsid w:val="00CD327C"/>
    <w:rsid w:val="00CD342D"/>
    <w:rsid w:val="00CD3776"/>
    <w:rsid w:val="00CD377A"/>
    <w:rsid w:val="00CD37D4"/>
    <w:rsid w:val="00CD39A7"/>
    <w:rsid w:val="00CD3D1C"/>
    <w:rsid w:val="00CD41A7"/>
    <w:rsid w:val="00CD4214"/>
    <w:rsid w:val="00CD42E7"/>
    <w:rsid w:val="00CD4305"/>
    <w:rsid w:val="00CD454F"/>
    <w:rsid w:val="00CD470C"/>
    <w:rsid w:val="00CD4755"/>
    <w:rsid w:val="00CD4ADF"/>
    <w:rsid w:val="00CD4D96"/>
    <w:rsid w:val="00CD4F0F"/>
    <w:rsid w:val="00CD4FE1"/>
    <w:rsid w:val="00CD5177"/>
    <w:rsid w:val="00CD5212"/>
    <w:rsid w:val="00CD53BD"/>
    <w:rsid w:val="00CD5421"/>
    <w:rsid w:val="00CD551C"/>
    <w:rsid w:val="00CD5A63"/>
    <w:rsid w:val="00CD60D8"/>
    <w:rsid w:val="00CD62C5"/>
    <w:rsid w:val="00CD6460"/>
    <w:rsid w:val="00CD65C1"/>
    <w:rsid w:val="00CD6783"/>
    <w:rsid w:val="00CD69FE"/>
    <w:rsid w:val="00CD6D3E"/>
    <w:rsid w:val="00CD6EB2"/>
    <w:rsid w:val="00CD710A"/>
    <w:rsid w:val="00CD74AA"/>
    <w:rsid w:val="00CD7918"/>
    <w:rsid w:val="00CD7AE7"/>
    <w:rsid w:val="00CD7E1D"/>
    <w:rsid w:val="00CD7FB4"/>
    <w:rsid w:val="00CE0213"/>
    <w:rsid w:val="00CE05D9"/>
    <w:rsid w:val="00CE068C"/>
    <w:rsid w:val="00CE0718"/>
    <w:rsid w:val="00CE0842"/>
    <w:rsid w:val="00CE0955"/>
    <w:rsid w:val="00CE0DCC"/>
    <w:rsid w:val="00CE12BE"/>
    <w:rsid w:val="00CE14CC"/>
    <w:rsid w:val="00CE1626"/>
    <w:rsid w:val="00CE16E3"/>
    <w:rsid w:val="00CE172C"/>
    <w:rsid w:val="00CE1774"/>
    <w:rsid w:val="00CE1845"/>
    <w:rsid w:val="00CE1BFA"/>
    <w:rsid w:val="00CE1F68"/>
    <w:rsid w:val="00CE2706"/>
    <w:rsid w:val="00CE2835"/>
    <w:rsid w:val="00CE283E"/>
    <w:rsid w:val="00CE2A6B"/>
    <w:rsid w:val="00CE2C34"/>
    <w:rsid w:val="00CE2D00"/>
    <w:rsid w:val="00CE2E93"/>
    <w:rsid w:val="00CE2F4A"/>
    <w:rsid w:val="00CE3007"/>
    <w:rsid w:val="00CE3227"/>
    <w:rsid w:val="00CE3366"/>
    <w:rsid w:val="00CE365D"/>
    <w:rsid w:val="00CE36C8"/>
    <w:rsid w:val="00CE3735"/>
    <w:rsid w:val="00CE3BAE"/>
    <w:rsid w:val="00CE3C66"/>
    <w:rsid w:val="00CE3E44"/>
    <w:rsid w:val="00CE413F"/>
    <w:rsid w:val="00CE455A"/>
    <w:rsid w:val="00CE45B0"/>
    <w:rsid w:val="00CE4B3E"/>
    <w:rsid w:val="00CE4B72"/>
    <w:rsid w:val="00CE4C91"/>
    <w:rsid w:val="00CE4F45"/>
    <w:rsid w:val="00CE4FD3"/>
    <w:rsid w:val="00CE52C3"/>
    <w:rsid w:val="00CE5533"/>
    <w:rsid w:val="00CE58AD"/>
    <w:rsid w:val="00CE598C"/>
    <w:rsid w:val="00CE5A1F"/>
    <w:rsid w:val="00CE5A80"/>
    <w:rsid w:val="00CE5B31"/>
    <w:rsid w:val="00CE5B51"/>
    <w:rsid w:val="00CE6059"/>
    <w:rsid w:val="00CE621A"/>
    <w:rsid w:val="00CE6590"/>
    <w:rsid w:val="00CE668E"/>
    <w:rsid w:val="00CE6AB4"/>
    <w:rsid w:val="00CE6AC8"/>
    <w:rsid w:val="00CE6B9E"/>
    <w:rsid w:val="00CE6C56"/>
    <w:rsid w:val="00CE6C77"/>
    <w:rsid w:val="00CE6E0F"/>
    <w:rsid w:val="00CE711E"/>
    <w:rsid w:val="00CE78B5"/>
    <w:rsid w:val="00CE7967"/>
    <w:rsid w:val="00CE79F2"/>
    <w:rsid w:val="00CE7B6E"/>
    <w:rsid w:val="00CE7BC6"/>
    <w:rsid w:val="00CE7E01"/>
    <w:rsid w:val="00CE7F3B"/>
    <w:rsid w:val="00CE7F43"/>
    <w:rsid w:val="00CF0381"/>
    <w:rsid w:val="00CF08DC"/>
    <w:rsid w:val="00CF0B4A"/>
    <w:rsid w:val="00CF0B7F"/>
    <w:rsid w:val="00CF0C6E"/>
    <w:rsid w:val="00CF0CBC"/>
    <w:rsid w:val="00CF0D69"/>
    <w:rsid w:val="00CF0D6C"/>
    <w:rsid w:val="00CF0ED7"/>
    <w:rsid w:val="00CF151D"/>
    <w:rsid w:val="00CF1701"/>
    <w:rsid w:val="00CF1927"/>
    <w:rsid w:val="00CF19DC"/>
    <w:rsid w:val="00CF1AAF"/>
    <w:rsid w:val="00CF1B75"/>
    <w:rsid w:val="00CF1BCB"/>
    <w:rsid w:val="00CF1DE5"/>
    <w:rsid w:val="00CF1EAB"/>
    <w:rsid w:val="00CF1F00"/>
    <w:rsid w:val="00CF1FAA"/>
    <w:rsid w:val="00CF20F7"/>
    <w:rsid w:val="00CF210D"/>
    <w:rsid w:val="00CF21E5"/>
    <w:rsid w:val="00CF21F9"/>
    <w:rsid w:val="00CF2261"/>
    <w:rsid w:val="00CF25DC"/>
    <w:rsid w:val="00CF2992"/>
    <w:rsid w:val="00CF31F6"/>
    <w:rsid w:val="00CF32A6"/>
    <w:rsid w:val="00CF3359"/>
    <w:rsid w:val="00CF3377"/>
    <w:rsid w:val="00CF3412"/>
    <w:rsid w:val="00CF35C8"/>
    <w:rsid w:val="00CF367D"/>
    <w:rsid w:val="00CF3734"/>
    <w:rsid w:val="00CF385B"/>
    <w:rsid w:val="00CF3BE9"/>
    <w:rsid w:val="00CF3FE8"/>
    <w:rsid w:val="00CF40BE"/>
    <w:rsid w:val="00CF421C"/>
    <w:rsid w:val="00CF42FE"/>
    <w:rsid w:val="00CF44B3"/>
    <w:rsid w:val="00CF464D"/>
    <w:rsid w:val="00CF4659"/>
    <w:rsid w:val="00CF497C"/>
    <w:rsid w:val="00CF4B04"/>
    <w:rsid w:val="00CF4B32"/>
    <w:rsid w:val="00CF4C11"/>
    <w:rsid w:val="00CF4D3A"/>
    <w:rsid w:val="00CF4D86"/>
    <w:rsid w:val="00CF508C"/>
    <w:rsid w:val="00CF50C6"/>
    <w:rsid w:val="00CF535B"/>
    <w:rsid w:val="00CF56EF"/>
    <w:rsid w:val="00CF59FF"/>
    <w:rsid w:val="00CF644F"/>
    <w:rsid w:val="00CF64BA"/>
    <w:rsid w:val="00CF681E"/>
    <w:rsid w:val="00CF68F6"/>
    <w:rsid w:val="00CF6953"/>
    <w:rsid w:val="00CF6E44"/>
    <w:rsid w:val="00CF701C"/>
    <w:rsid w:val="00CF7203"/>
    <w:rsid w:val="00CF7475"/>
    <w:rsid w:val="00CF74A3"/>
    <w:rsid w:val="00CF75B9"/>
    <w:rsid w:val="00CF768C"/>
    <w:rsid w:val="00CF789A"/>
    <w:rsid w:val="00CF78B3"/>
    <w:rsid w:val="00CF78DF"/>
    <w:rsid w:val="00CF7B87"/>
    <w:rsid w:val="00D0024C"/>
    <w:rsid w:val="00D005AB"/>
    <w:rsid w:val="00D005FD"/>
    <w:rsid w:val="00D00684"/>
    <w:rsid w:val="00D00766"/>
    <w:rsid w:val="00D009BB"/>
    <w:rsid w:val="00D00A8A"/>
    <w:rsid w:val="00D00AFB"/>
    <w:rsid w:val="00D00C94"/>
    <w:rsid w:val="00D00E26"/>
    <w:rsid w:val="00D00F1B"/>
    <w:rsid w:val="00D0100F"/>
    <w:rsid w:val="00D01021"/>
    <w:rsid w:val="00D01137"/>
    <w:rsid w:val="00D01187"/>
    <w:rsid w:val="00D011E1"/>
    <w:rsid w:val="00D014EC"/>
    <w:rsid w:val="00D01703"/>
    <w:rsid w:val="00D01736"/>
    <w:rsid w:val="00D017A0"/>
    <w:rsid w:val="00D0198A"/>
    <w:rsid w:val="00D019A3"/>
    <w:rsid w:val="00D01A4A"/>
    <w:rsid w:val="00D01B6B"/>
    <w:rsid w:val="00D01BDC"/>
    <w:rsid w:val="00D020E4"/>
    <w:rsid w:val="00D0216B"/>
    <w:rsid w:val="00D0218B"/>
    <w:rsid w:val="00D02242"/>
    <w:rsid w:val="00D02380"/>
    <w:rsid w:val="00D025CB"/>
    <w:rsid w:val="00D0276F"/>
    <w:rsid w:val="00D027AA"/>
    <w:rsid w:val="00D02AA3"/>
    <w:rsid w:val="00D02AE8"/>
    <w:rsid w:val="00D02B2C"/>
    <w:rsid w:val="00D02B31"/>
    <w:rsid w:val="00D02B59"/>
    <w:rsid w:val="00D02BBC"/>
    <w:rsid w:val="00D02D90"/>
    <w:rsid w:val="00D02EC1"/>
    <w:rsid w:val="00D02F18"/>
    <w:rsid w:val="00D02F54"/>
    <w:rsid w:val="00D03044"/>
    <w:rsid w:val="00D0317C"/>
    <w:rsid w:val="00D03270"/>
    <w:rsid w:val="00D033F0"/>
    <w:rsid w:val="00D0343E"/>
    <w:rsid w:val="00D03625"/>
    <w:rsid w:val="00D0373F"/>
    <w:rsid w:val="00D0379B"/>
    <w:rsid w:val="00D03998"/>
    <w:rsid w:val="00D03A16"/>
    <w:rsid w:val="00D03A27"/>
    <w:rsid w:val="00D03AA6"/>
    <w:rsid w:val="00D03BE2"/>
    <w:rsid w:val="00D03C83"/>
    <w:rsid w:val="00D040E0"/>
    <w:rsid w:val="00D040E1"/>
    <w:rsid w:val="00D04600"/>
    <w:rsid w:val="00D04854"/>
    <w:rsid w:val="00D048D2"/>
    <w:rsid w:val="00D048EF"/>
    <w:rsid w:val="00D04A3B"/>
    <w:rsid w:val="00D04B9B"/>
    <w:rsid w:val="00D04C77"/>
    <w:rsid w:val="00D04D3B"/>
    <w:rsid w:val="00D04D6D"/>
    <w:rsid w:val="00D050FC"/>
    <w:rsid w:val="00D05117"/>
    <w:rsid w:val="00D05353"/>
    <w:rsid w:val="00D054E2"/>
    <w:rsid w:val="00D05908"/>
    <w:rsid w:val="00D059E6"/>
    <w:rsid w:val="00D05B22"/>
    <w:rsid w:val="00D05E7C"/>
    <w:rsid w:val="00D05F3F"/>
    <w:rsid w:val="00D05F64"/>
    <w:rsid w:val="00D0608B"/>
    <w:rsid w:val="00D06489"/>
    <w:rsid w:val="00D0668E"/>
    <w:rsid w:val="00D06749"/>
    <w:rsid w:val="00D0674E"/>
    <w:rsid w:val="00D0681C"/>
    <w:rsid w:val="00D06827"/>
    <w:rsid w:val="00D06A35"/>
    <w:rsid w:val="00D06ABB"/>
    <w:rsid w:val="00D06AF7"/>
    <w:rsid w:val="00D06BA8"/>
    <w:rsid w:val="00D06FA2"/>
    <w:rsid w:val="00D07284"/>
    <w:rsid w:val="00D07369"/>
    <w:rsid w:val="00D07629"/>
    <w:rsid w:val="00D07823"/>
    <w:rsid w:val="00D078C0"/>
    <w:rsid w:val="00D078CC"/>
    <w:rsid w:val="00D079D7"/>
    <w:rsid w:val="00D07BC2"/>
    <w:rsid w:val="00D07CE0"/>
    <w:rsid w:val="00D07EB0"/>
    <w:rsid w:val="00D10029"/>
    <w:rsid w:val="00D1005E"/>
    <w:rsid w:val="00D102F9"/>
    <w:rsid w:val="00D104C2"/>
    <w:rsid w:val="00D10508"/>
    <w:rsid w:val="00D10731"/>
    <w:rsid w:val="00D1090C"/>
    <w:rsid w:val="00D10973"/>
    <w:rsid w:val="00D10A55"/>
    <w:rsid w:val="00D10AED"/>
    <w:rsid w:val="00D10B23"/>
    <w:rsid w:val="00D11067"/>
    <w:rsid w:val="00D11071"/>
    <w:rsid w:val="00D1110C"/>
    <w:rsid w:val="00D1118B"/>
    <w:rsid w:val="00D11266"/>
    <w:rsid w:val="00D1137A"/>
    <w:rsid w:val="00D1148D"/>
    <w:rsid w:val="00D11647"/>
    <w:rsid w:val="00D11A56"/>
    <w:rsid w:val="00D11B3F"/>
    <w:rsid w:val="00D11D9C"/>
    <w:rsid w:val="00D11EC2"/>
    <w:rsid w:val="00D1226F"/>
    <w:rsid w:val="00D1254B"/>
    <w:rsid w:val="00D129C9"/>
    <w:rsid w:val="00D12AC1"/>
    <w:rsid w:val="00D12DF5"/>
    <w:rsid w:val="00D13041"/>
    <w:rsid w:val="00D1372E"/>
    <w:rsid w:val="00D13800"/>
    <w:rsid w:val="00D13A64"/>
    <w:rsid w:val="00D13ADE"/>
    <w:rsid w:val="00D13C6A"/>
    <w:rsid w:val="00D13C6E"/>
    <w:rsid w:val="00D13E29"/>
    <w:rsid w:val="00D13F22"/>
    <w:rsid w:val="00D14361"/>
    <w:rsid w:val="00D144AA"/>
    <w:rsid w:val="00D144B6"/>
    <w:rsid w:val="00D1452D"/>
    <w:rsid w:val="00D14530"/>
    <w:rsid w:val="00D146D5"/>
    <w:rsid w:val="00D14739"/>
    <w:rsid w:val="00D147C7"/>
    <w:rsid w:val="00D14B32"/>
    <w:rsid w:val="00D14CCD"/>
    <w:rsid w:val="00D14F55"/>
    <w:rsid w:val="00D15003"/>
    <w:rsid w:val="00D15177"/>
    <w:rsid w:val="00D1524D"/>
    <w:rsid w:val="00D1527E"/>
    <w:rsid w:val="00D152AF"/>
    <w:rsid w:val="00D1531D"/>
    <w:rsid w:val="00D15370"/>
    <w:rsid w:val="00D15422"/>
    <w:rsid w:val="00D15564"/>
    <w:rsid w:val="00D1581C"/>
    <w:rsid w:val="00D159CC"/>
    <w:rsid w:val="00D15B45"/>
    <w:rsid w:val="00D15D4D"/>
    <w:rsid w:val="00D15FCC"/>
    <w:rsid w:val="00D1603B"/>
    <w:rsid w:val="00D1617B"/>
    <w:rsid w:val="00D164E0"/>
    <w:rsid w:val="00D16545"/>
    <w:rsid w:val="00D16702"/>
    <w:rsid w:val="00D16779"/>
    <w:rsid w:val="00D16B2C"/>
    <w:rsid w:val="00D16B5C"/>
    <w:rsid w:val="00D16B70"/>
    <w:rsid w:val="00D16C4A"/>
    <w:rsid w:val="00D16C9A"/>
    <w:rsid w:val="00D16F67"/>
    <w:rsid w:val="00D16FD4"/>
    <w:rsid w:val="00D17463"/>
    <w:rsid w:val="00D17646"/>
    <w:rsid w:val="00D17B46"/>
    <w:rsid w:val="00D17BCB"/>
    <w:rsid w:val="00D17C49"/>
    <w:rsid w:val="00D17E48"/>
    <w:rsid w:val="00D17F45"/>
    <w:rsid w:val="00D17FC4"/>
    <w:rsid w:val="00D20214"/>
    <w:rsid w:val="00D202EC"/>
    <w:rsid w:val="00D202FF"/>
    <w:rsid w:val="00D20AA1"/>
    <w:rsid w:val="00D20E3A"/>
    <w:rsid w:val="00D20FCA"/>
    <w:rsid w:val="00D21123"/>
    <w:rsid w:val="00D2138B"/>
    <w:rsid w:val="00D213EE"/>
    <w:rsid w:val="00D215DD"/>
    <w:rsid w:val="00D21801"/>
    <w:rsid w:val="00D21B4C"/>
    <w:rsid w:val="00D21CAF"/>
    <w:rsid w:val="00D21D65"/>
    <w:rsid w:val="00D21DD1"/>
    <w:rsid w:val="00D21F1F"/>
    <w:rsid w:val="00D21FE4"/>
    <w:rsid w:val="00D22039"/>
    <w:rsid w:val="00D2209D"/>
    <w:rsid w:val="00D2212F"/>
    <w:rsid w:val="00D224F7"/>
    <w:rsid w:val="00D22520"/>
    <w:rsid w:val="00D225F9"/>
    <w:rsid w:val="00D2265C"/>
    <w:rsid w:val="00D228BD"/>
    <w:rsid w:val="00D229A4"/>
    <w:rsid w:val="00D22A3D"/>
    <w:rsid w:val="00D22B3D"/>
    <w:rsid w:val="00D22B87"/>
    <w:rsid w:val="00D22BD2"/>
    <w:rsid w:val="00D22D7B"/>
    <w:rsid w:val="00D22E3B"/>
    <w:rsid w:val="00D22F30"/>
    <w:rsid w:val="00D230EF"/>
    <w:rsid w:val="00D2323F"/>
    <w:rsid w:val="00D23240"/>
    <w:rsid w:val="00D2325D"/>
    <w:rsid w:val="00D234CB"/>
    <w:rsid w:val="00D2359B"/>
    <w:rsid w:val="00D23610"/>
    <w:rsid w:val="00D2362C"/>
    <w:rsid w:val="00D236EB"/>
    <w:rsid w:val="00D23842"/>
    <w:rsid w:val="00D23AC8"/>
    <w:rsid w:val="00D23D10"/>
    <w:rsid w:val="00D23FBE"/>
    <w:rsid w:val="00D242BB"/>
    <w:rsid w:val="00D2438F"/>
    <w:rsid w:val="00D2450A"/>
    <w:rsid w:val="00D24810"/>
    <w:rsid w:val="00D2487B"/>
    <w:rsid w:val="00D24AE7"/>
    <w:rsid w:val="00D24B82"/>
    <w:rsid w:val="00D24B92"/>
    <w:rsid w:val="00D24B99"/>
    <w:rsid w:val="00D24D18"/>
    <w:rsid w:val="00D2500E"/>
    <w:rsid w:val="00D251C9"/>
    <w:rsid w:val="00D25231"/>
    <w:rsid w:val="00D25317"/>
    <w:rsid w:val="00D254B5"/>
    <w:rsid w:val="00D2555A"/>
    <w:rsid w:val="00D25936"/>
    <w:rsid w:val="00D25970"/>
    <w:rsid w:val="00D25A51"/>
    <w:rsid w:val="00D25BD0"/>
    <w:rsid w:val="00D25DC3"/>
    <w:rsid w:val="00D25EFD"/>
    <w:rsid w:val="00D25FF6"/>
    <w:rsid w:val="00D26048"/>
    <w:rsid w:val="00D26316"/>
    <w:rsid w:val="00D265EA"/>
    <w:rsid w:val="00D26677"/>
    <w:rsid w:val="00D2671D"/>
    <w:rsid w:val="00D267EE"/>
    <w:rsid w:val="00D26815"/>
    <w:rsid w:val="00D26AA5"/>
    <w:rsid w:val="00D26D39"/>
    <w:rsid w:val="00D26DD9"/>
    <w:rsid w:val="00D271BB"/>
    <w:rsid w:val="00D271FC"/>
    <w:rsid w:val="00D27243"/>
    <w:rsid w:val="00D272FA"/>
    <w:rsid w:val="00D274EC"/>
    <w:rsid w:val="00D277B3"/>
    <w:rsid w:val="00D278C6"/>
    <w:rsid w:val="00D27B16"/>
    <w:rsid w:val="00D27DC3"/>
    <w:rsid w:val="00D27EE6"/>
    <w:rsid w:val="00D303DC"/>
    <w:rsid w:val="00D304A3"/>
    <w:rsid w:val="00D305BA"/>
    <w:rsid w:val="00D3064A"/>
    <w:rsid w:val="00D306FF"/>
    <w:rsid w:val="00D307D2"/>
    <w:rsid w:val="00D30C22"/>
    <w:rsid w:val="00D31016"/>
    <w:rsid w:val="00D31080"/>
    <w:rsid w:val="00D31426"/>
    <w:rsid w:val="00D316B5"/>
    <w:rsid w:val="00D31767"/>
    <w:rsid w:val="00D317F1"/>
    <w:rsid w:val="00D3187E"/>
    <w:rsid w:val="00D31C75"/>
    <w:rsid w:val="00D31C77"/>
    <w:rsid w:val="00D31CE2"/>
    <w:rsid w:val="00D31F15"/>
    <w:rsid w:val="00D31F1F"/>
    <w:rsid w:val="00D320F8"/>
    <w:rsid w:val="00D32779"/>
    <w:rsid w:val="00D329F8"/>
    <w:rsid w:val="00D32DF6"/>
    <w:rsid w:val="00D334EF"/>
    <w:rsid w:val="00D3360C"/>
    <w:rsid w:val="00D3386D"/>
    <w:rsid w:val="00D33893"/>
    <w:rsid w:val="00D3396F"/>
    <w:rsid w:val="00D3398F"/>
    <w:rsid w:val="00D33A63"/>
    <w:rsid w:val="00D33AE2"/>
    <w:rsid w:val="00D33F94"/>
    <w:rsid w:val="00D34030"/>
    <w:rsid w:val="00D34065"/>
    <w:rsid w:val="00D34105"/>
    <w:rsid w:val="00D341EE"/>
    <w:rsid w:val="00D343D9"/>
    <w:rsid w:val="00D344D3"/>
    <w:rsid w:val="00D34C22"/>
    <w:rsid w:val="00D34D50"/>
    <w:rsid w:val="00D34ECB"/>
    <w:rsid w:val="00D350C4"/>
    <w:rsid w:val="00D35178"/>
    <w:rsid w:val="00D354B8"/>
    <w:rsid w:val="00D35598"/>
    <w:rsid w:val="00D358B2"/>
    <w:rsid w:val="00D35B40"/>
    <w:rsid w:val="00D35BBD"/>
    <w:rsid w:val="00D35C25"/>
    <w:rsid w:val="00D35D40"/>
    <w:rsid w:val="00D35F13"/>
    <w:rsid w:val="00D360A6"/>
    <w:rsid w:val="00D360F3"/>
    <w:rsid w:val="00D36170"/>
    <w:rsid w:val="00D3632D"/>
    <w:rsid w:val="00D36744"/>
    <w:rsid w:val="00D369A4"/>
    <w:rsid w:val="00D36CD9"/>
    <w:rsid w:val="00D37001"/>
    <w:rsid w:val="00D37208"/>
    <w:rsid w:val="00D37253"/>
    <w:rsid w:val="00D3755F"/>
    <w:rsid w:val="00D37591"/>
    <w:rsid w:val="00D37616"/>
    <w:rsid w:val="00D376DE"/>
    <w:rsid w:val="00D3779C"/>
    <w:rsid w:val="00D37A92"/>
    <w:rsid w:val="00D37AA1"/>
    <w:rsid w:val="00D37B78"/>
    <w:rsid w:val="00D37CE3"/>
    <w:rsid w:val="00D37DB1"/>
    <w:rsid w:val="00D4001E"/>
    <w:rsid w:val="00D401DB"/>
    <w:rsid w:val="00D40539"/>
    <w:rsid w:val="00D406E2"/>
    <w:rsid w:val="00D407E6"/>
    <w:rsid w:val="00D40B27"/>
    <w:rsid w:val="00D40C40"/>
    <w:rsid w:val="00D40C45"/>
    <w:rsid w:val="00D40D9E"/>
    <w:rsid w:val="00D413A1"/>
    <w:rsid w:val="00D413ED"/>
    <w:rsid w:val="00D414AB"/>
    <w:rsid w:val="00D4170D"/>
    <w:rsid w:val="00D41767"/>
    <w:rsid w:val="00D417A5"/>
    <w:rsid w:val="00D418FF"/>
    <w:rsid w:val="00D419C9"/>
    <w:rsid w:val="00D41CF1"/>
    <w:rsid w:val="00D41E87"/>
    <w:rsid w:val="00D41EB6"/>
    <w:rsid w:val="00D41F86"/>
    <w:rsid w:val="00D421C4"/>
    <w:rsid w:val="00D421E4"/>
    <w:rsid w:val="00D422E0"/>
    <w:rsid w:val="00D4253F"/>
    <w:rsid w:val="00D4258B"/>
    <w:rsid w:val="00D425FB"/>
    <w:rsid w:val="00D42CC1"/>
    <w:rsid w:val="00D42F28"/>
    <w:rsid w:val="00D43134"/>
    <w:rsid w:val="00D432A6"/>
    <w:rsid w:val="00D432B4"/>
    <w:rsid w:val="00D43498"/>
    <w:rsid w:val="00D4362E"/>
    <w:rsid w:val="00D43667"/>
    <w:rsid w:val="00D4396D"/>
    <w:rsid w:val="00D43986"/>
    <w:rsid w:val="00D43C5A"/>
    <w:rsid w:val="00D43DDB"/>
    <w:rsid w:val="00D43F3D"/>
    <w:rsid w:val="00D441CB"/>
    <w:rsid w:val="00D444F0"/>
    <w:rsid w:val="00D446EB"/>
    <w:rsid w:val="00D44805"/>
    <w:rsid w:val="00D44829"/>
    <w:rsid w:val="00D44BCF"/>
    <w:rsid w:val="00D44DE0"/>
    <w:rsid w:val="00D44DE1"/>
    <w:rsid w:val="00D456F0"/>
    <w:rsid w:val="00D4579C"/>
    <w:rsid w:val="00D4585C"/>
    <w:rsid w:val="00D45D7A"/>
    <w:rsid w:val="00D45FDC"/>
    <w:rsid w:val="00D46057"/>
    <w:rsid w:val="00D46335"/>
    <w:rsid w:val="00D4644B"/>
    <w:rsid w:val="00D46527"/>
    <w:rsid w:val="00D467A7"/>
    <w:rsid w:val="00D46B14"/>
    <w:rsid w:val="00D46EB6"/>
    <w:rsid w:val="00D47038"/>
    <w:rsid w:val="00D47283"/>
    <w:rsid w:val="00D474AF"/>
    <w:rsid w:val="00D4764F"/>
    <w:rsid w:val="00D47712"/>
    <w:rsid w:val="00D47813"/>
    <w:rsid w:val="00D47CE3"/>
    <w:rsid w:val="00D47DDB"/>
    <w:rsid w:val="00D500FD"/>
    <w:rsid w:val="00D50123"/>
    <w:rsid w:val="00D501A6"/>
    <w:rsid w:val="00D501C0"/>
    <w:rsid w:val="00D506DA"/>
    <w:rsid w:val="00D50855"/>
    <w:rsid w:val="00D50978"/>
    <w:rsid w:val="00D50990"/>
    <w:rsid w:val="00D50B97"/>
    <w:rsid w:val="00D50C6E"/>
    <w:rsid w:val="00D50DC8"/>
    <w:rsid w:val="00D50E30"/>
    <w:rsid w:val="00D5123F"/>
    <w:rsid w:val="00D513D2"/>
    <w:rsid w:val="00D51408"/>
    <w:rsid w:val="00D51584"/>
    <w:rsid w:val="00D515F1"/>
    <w:rsid w:val="00D516F8"/>
    <w:rsid w:val="00D51760"/>
    <w:rsid w:val="00D5189C"/>
    <w:rsid w:val="00D51A78"/>
    <w:rsid w:val="00D51B79"/>
    <w:rsid w:val="00D51CD6"/>
    <w:rsid w:val="00D51E06"/>
    <w:rsid w:val="00D51E4D"/>
    <w:rsid w:val="00D51ECF"/>
    <w:rsid w:val="00D51FA4"/>
    <w:rsid w:val="00D521DF"/>
    <w:rsid w:val="00D52257"/>
    <w:rsid w:val="00D52329"/>
    <w:rsid w:val="00D52580"/>
    <w:rsid w:val="00D52754"/>
    <w:rsid w:val="00D52C01"/>
    <w:rsid w:val="00D52D81"/>
    <w:rsid w:val="00D53096"/>
    <w:rsid w:val="00D530FC"/>
    <w:rsid w:val="00D5324A"/>
    <w:rsid w:val="00D532D5"/>
    <w:rsid w:val="00D53410"/>
    <w:rsid w:val="00D53429"/>
    <w:rsid w:val="00D5345C"/>
    <w:rsid w:val="00D53487"/>
    <w:rsid w:val="00D5384E"/>
    <w:rsid w:val="00D5388E"/>
    <w:rsid w:val="00D538A1"/>
    <w:rsid w:val="00D538F2"/>
    <w:rsid w:val="00D53B5B"/>
    <w:rsid w:val="00D53BF7"/>
    <w:rsid w:val="00D53C55"/>
    <w:rsid w:val="00D53E64"/>
    <w:rsid w:val="00D53EBA"/>
    <w:rsid w:val="00D54231"/>
    <w:rsid w:val="00D544DD"/>
    <w:rsid w:val="00D54614"/>
    <w:rsid w:val="00D54728"/>
    <w:rsid w:val="00D54A03"/>
    <w:rsid w:val="00D54BC6"/>
    <w:rsid w:val="00D54E7A"/>
    <w:rsid w:val="00D54F5A"/>
    <w:rsid w:val="00D54F92"/>
    <w:rsid w:val="00D551B6"/>
    <w:rsid w:val="00D55271"/>
    <w:rsid w:val="00D55287"/>
    <w:rsid w:val="00D5554D"/>
    <w:rsid w:val="00D55554"/>
    <w:rsid w:val="00D556F7"/>
    <w:rsid w:val="00D5581B"/>
    <w:rsid w:val="00D55ADF"/>
    <w:rsid w:val="00D55B07"/>
    <w:rsid w:val="00D55CB4"/>
    <w:rsid w:val="00D55E1E"/>
    <w:rsid w:val="00D560B1"/>
    <w:rsid w:val="00D56160"/>
    <w:rsid w:val="00D5618B"/>
    <w:rsid w:val="00D56258"/>
    <w:rsid w:val="00D56288"/>
    <w:rsid w:val="00D56296"/>
    <w:rsid w:val="00D56389"/>
    <w:rsid w:val="00D56584"/>
    <w:rsid w:val="00D568E9"/>
    <w:rsid w:val="00D56BFB"/>
    <w:rsid w:val="00D56C21"/>
    <w:rsid w:val="00D56CA5"/>
    <w:rsid w:val="00D56D47"/>
    <w:rsid w:val="00D56D7E"/>
    <w:rsid w:val="00D57088"/>
    <w:rsid w:val="00D571FD"/>
    <w:rsid w:val="00D574B3"/>
    <w:rsid w:val="00D575E4"/>
    <w:rsid w:val="00D577B4"/>
    <w:rsid w:val="00D57823"/>
    <w:rsid w:val="00D57892"/>
    <w:rsid w:val="00D578B1"/>
    <w:rsid w:val="00D57AB7"/>
    <w:rsid w:val="00D57CCF"/>
    <w:rsid w:val="00D57E49"/>
    <w:rsid w:val="00D57FF9"/>
    <w:rsid w:val="00D60132"/>
    <w:rsid w:val="00D60209"/>
    <w:rsid w:val="00D60258"/>
    <w:rsid w:val="00D602C8"/>
    <w:rsid w:val="00D602EB"/>
    <w:rsid w:val="00D606C2"/>
    <w:rsid w:val="00D608F9"/>
    <w:rsid w:val="00D60A14"/>
    <w:rsid w:val="00D60AF8"/>
    <w:rsid w:val="00D60C35"/>
    <w:rsid w:val="00D60CBE"/>
    <w:rsid w:val="00D60CC6"/>
    <w:rsid w:val="00D60FAD"/>
    <w:rsid w:val="00D612B8"/>
    <w:rsid w:val="00D615DD"/>
    <w:rsid w:val="00D61653"/>
    <w:rsid w:val="00D616CC"/>
    <w:rsid w:val="00D61790"/>
    <w:rsid w:val="00D61913"/>
    <w:rsid w:val="00D61A30"/>
    <w:rsid w:val="00D61CA8"/>
    <w:rsid w:val="00D61CB0"/>
    <w:rsid w:val="00D62005"/>
    <w:rsid w:val="00D6210A"/>
    <w:rsid w:val="00D621DE"/>
    <w:rsid w:val="00D62396"/>
    <w:rsid w:val="00D624B3"/>
    <w:rsid w:val="00D6262C"/>
    <w:rsid w:val="00D6272B"/>
    <w:rsid w:val="00D6299D"/>
    <w:rsid w:val="00D62B16"/>
    <w:rsid w:val="00D62B6E"/>
    <w:rsid w:val="00D62BD1"/>
    <w:rsid w:val="00D62C45"/>
    <w:rsid w:val="00D62C81"/>
    <w:rsid w:val="00D62D5D"/>
    <w:rsid w:val="00D62E15"/>
    <w:rsid w:val="00D62EF4"/>
    <w:rsid w:val="00D62F18"/>
    <w:rsid w:val="00D6314F"/>
    <w:rsid w:val="00D6315C"/>
    <w:rsid w:val="00D631D2"/>
    <w:rsid w:val="00D632BE"/>
    <w:rsid w:val="00D633A0"/>
    <w:rsid w:val="00D633DA"/>
    <w:rsid w:val="00D63438"/>
    <w:rsid w:val="00D63531"/>
    <w:rsid w:val="00D6364B"/>
    <w:rsid w:val="00D63824"/>
    <w:rsid w:val="00D63934"/>
    <w:rsid w:val="00D63A0A"/>
    <w:rsid w:val="00D63A1A"/>
    <w:rsid w:val="00D63B8B"/>
    <w:rsid w:val="00D63B9D"/>
    <w:rsid w:val="00D63CE4"/>
    <w:rsid w:val="00D63CF9"/>
    <w:rsid w:val="00D63D30"/>
    <w:rsid w:val="00D63E62"/>
    <w:rsid w:val="00D642A5"/>
    <w:rsid w:val="00D6462E"/>
    <w:rsid w:val="00D6493C"/>
    <w:rsid w:val="00D64A1E"/>
    <w:rsid w:val="00D64B2D"/>
    <w:rsid w:val="00D64F29"/>
    <w:rsid w:val="00D6517C"/>
    <w:rsid w:val="00D6530E"/>
    <w:rsid w:val="00D6548F"/>
    <w:rsid w:val="00D65585"/>
    <w:rsid w:val="00D65656"/>
    <w:rsid w:val="00D656E6"/>
    <w:rsid w:val="00D6571B"/>
    <w:rsid w:val="00D6574C"/>
    <w:rsid w:val="00D657C9"/>
    <w:rsid w:val="00D6583B"/>
    <w:rsid w:val="00D65DBE"/>
    <w:rsid w:val="00D65DF6"/>
    <w:rsid w:val="00D65E22"/>
    <w:rsid w:val="00D65FA4"/>
    <w:rsid w:val="00D660FF"/>
    <w:rsid w:val="00D662A8"/>
    <w:rsid w:val="00D662C1"/>
    <w:rsid w:val="00D66590"/>
    <w:rsid w:val="00D666E5"/>
    <w:rsid w:val="00D66818"/>
    <w:rsid w:val="00D66AD5"/>
    <w:rsid w:val="00D66C46"/>
    <w:rsid w:val="00D67184"/>
    <w:rsid w:val="00D672C9"/>
    <w:rsid w:val="00D672E4"/>
    <w:rsid w:val="00D67573"/>
    <w:rsid w:val="00D67A2D"/>
    <w:rsid w:val="00D67C4D"/>
    <w:rsid w:val="00D67C6A"/>
    <w:rsid w:val="00D67CEA"/>
    <w:rsid w:val="00D67DC0"/>
    <w:rsid w:val="00D67EAE"/>
    <w:rsid w:val="00D67F06"/>
    <w:rsid w:val="00D70122"/>
    <w:rsid w:val="00D706EB"/>
    <w:rsid w:val="00D70844"/>
    <w:rsid w:val="00D708B9"/>
    <w:rsid w:val="00D70999"/>
    <w:rsid w:val="00D70A09"/>
    <w:rsid w:val="00D70A58"/>
    <w:rsid w:val="00D70FDA"/>
    <w:rsid w:val="00D7153C"/>
    <w:rsid w:val="00D7167A"/>
    <w:rsid w:val="00D718A3"/>
    <w:rsid w:val="00D71A8A"/>
    <w:rsid w:val="00D71A9A"/>
    <w:rsid w:val="00D71C8F"/>
    <w:rsid w:val="00D71F13"/>
    <w:rsid w:val="00D720E4"/>
    <w:rsid w:val="00D723D6"/>
    <w:rsid w:val="00D723FB"/>
    <w:rsid w:val="00D7243D"/>
    <w:rsid w:val="00D727BB"/>
    <w:rsid w:val="00D72B3D"/>
    <w:rsid w:val="00D72DAF"/>
    <w:rsid w:val="00D72FE9"/>
    <w:rsid w:val="00D72FED"/>
    <w:rsid w:val="00D730E6"/>
    <w:rsid w:val="00D731CB"/>
    <w:rsid w:val="00D73497"/>
    <w:rsid w:val="00D73623"/>
    <w:rsid w:val="00D738C1"/>
    <w:rsid w:val="00D739E9"/>
    <w:rsid w:val="00D739F4"/>
    <w:rsid w:val="00D73AD4"/>
    <w:rsid w:val="00D73CC6"/>
    <w:rsid w:val="00D73E8D"/>
    <w:rsid w:val="00D740AF"/>
    <w:rsid w:val="00D74101"/>
    <w:rsid w:val="00D7448F"/>
    <w:rsid w:val="00D745D0"/>
    <w:rsid w:val="00D745F8"/>
    <w:rsid w:val="00D748F2"/>
    <w:rsid w:val="00D749AA"/>
    <w:rsid w:val="00D74A98"/>
    <w:rsid w:val="00D74AF6"/>
    <w:rsid w:val="00D74DB7"/>
    <w:rsid w:val="00D74DBF"/>
    <w:rsid w:val="00D74E05"/>
    <w:rsid w:val="00D74E51"/>
    <w:rsid w:val="00D74F7D"/>
    <w:rsid w:val="00D75057"/>
    <w:rsid w:val="00D751AE"/>
    <w:rsid w:val="00D7532A"/>
    <w:rsid w:val="00D7538C"/>
    <w:rsid w:val="00D754B9"/>
    <w:rsid w:val="00D75511"/>
    <w:rsid w:val="00D757B1"/>
    <w:rsid w:val="00D75C99"/>
    <w:rsid w:val="00D75D5C"/>
    <w:rsid w:val="00D76223"/>
    <w:rsid w:val="00D76374"/>
    <w:rsid w:val="00D764DC"/>
    <w:rsid w:val="00D768FE"/>
    <w:rsid w:val="00D76B59"/>
    <w:rsid w:val="00D772BE"/>
    <w:rsid w:val="00D772FF"/>
    <w:rsid w:val="00D7746B"/>
    <w:rsid w:val="00D774A4"/>
    <w:rsid w:val="00D7750F"/>
    <w:rsid w:val="00D7754D"/>
    <w:rsid w:val="00D7787E"/>
    <w:rsid w:val="00D778CB"/>
    <w:rsid w:val="00D7797C"/>
    <w:rsid w:val="00D77A57"/>
    <w:rsid w:val="00D77E7B"/>
    <w:rsid w:val="00D77ECC"/>
    <w:rsid w:val="00D77F58"/>
    <w:rsid w:val="00D77FDA"/>
    <w:rsid w:val="00D77FEB"/>
    <w:rsid w:val="00D800F5"/>
    <w:rsid w:val="00D80190"/>
    <w:rsid w:val="00D802D3"/>
    <w:rsid w:val="00D80399"/>
    <w:rsid w:val="00D803B3"/>
    <w:rsid w:val="00D804DD"/>
    <w:rsid w:val="00D80833"/>
    <w:rsid w:val="00D80AD3"/>
    <w:rsid w:val="00D80C2A"/>
    <w:rsid w:val="00D80C50"/>
    <w:rsid w:val="00D80FF8"/>
    <w:rsid w:val="00D810E2"/>
    <w:rsid w:val="00D81567"/>
    <w:rsid w:val="00D81750"/>
    <w:rsid w:val="00D817D5"/>
    <w:rsid w:val="00D81AF9"/>
    <w:rsid w:val="00D81BBF"/>
    <w:rsid w:val="00D81BFC"/>
    <w:rsid w:val="00D81DB5"/>
    <w:rsid w:val="00D81EBA"/>
    <w:rsid w:val="00D82026"/>
    <w:rsid w:val="00D8206E"/>
    <w:rsid w:val="00D823E4"/>
    <w:rsid w:val="00D8247D"/>
    <w:rsid w:val="00D82568"/>
    <w:rsid w:val="00D8296A"/>
    <w:rsid w:val="00D82C66"/>
    <w:rsid w:val="00D82D48"/>
    <w:rsid w:val="00D82E99"/>
    <w:rsid w:val="00D830D3"/>
    <w:rsid w:val="00D835F5"/>
    <w:rsid w:val="00D837F8"/>
    <w:rsid w:val="00D8385A"/>
    <w:rsid w:val="00D83880"/>
    <w:rsid w:val="00D839A8"/>
    <w:rsid w:val="00D839B6"/>
    <w:rsid w:val="00D83A05"/>
    <w:rsid w:val="00D83A9C"/>
    <w:rsid w:val="00D83B34"/>
    <w:rsid w:val="00D83B7C"/>
    <w:rsid w:val="00D83BE0"/>
    <w:rsid w:val="00D83C03"/>
    <w:rsid w:val="00D83E8B"/>
    <w:rsid w:val="00D84097"/>
    <w:rsid w:val="00D842BB"/>
    <w:rsid w:val="00D842DE"/>
    <w:rsid w:val="00D842F0"/>
    <w:rsid w:val="00D843E2"/>
    <w:rsid w:val="00D845B4"/>
    <w:rsid w:val="00D84625"/>
    <w:rsid w:val="00D847F4"/>
    <w:rsid w:val="00D848F0"/>
    <w:rsid w:val="00D84AC2"/>
    <w:rsid w:val="00D84B51"/>
    <w:rsid w:val="00D84BC7"/>
    <w:rsid w:val="00D84E7D"/>
    <w:rsid w:val="00D84ED9"/>
    <w:rsid w:val="00D850C4"/>
    <w:rsid w:val="00D85150"/>
    <w:rsid w:val="00D851DB"/>
    <w:rsid w:val="00D852AD"/>
    <w:rsid w:val="00D852F2"/>
    <w:rsid w:val="00D857B3"/>
    <w:rsid w:val="00D85884"/>
    <w:rsid w:val="00D85C00"/>
    <w:rsid w:val="00D85CD1"/>
    <w:rsid w:val="00D85E17"/>
    <w:rsid w:val="00D85F15"/>
    <w:rsid w:val="00D86005"/>
    <w:rsid w:val="00D8617F"/>
    <w:rsid w:val="00D861DB"/>
    <w:rsid w:val="00D865E3"/>
    <w:rsid w:val="00D86730"/>
    <w:rsid w:val="00D867FA"/>
    <w:rsid w:val="00D86A07"/>
    <w:rsid w:val="00D86C06"/>
    <w:rsid w:val="00D86C2B"/>
    <w:rsid w:val="00D86D67"/>
    <w:rsid w:val="00D86E6B"/>
    <w:rsid w:val="00D86FEC"/>
    <w:rsid w:val="00D870A0"/>
    <w:rsid w:val="00D87115"/>
    <w:rsid w:val="00D8714F"/>
    <w:rsid w:val="00D87BC3"/>
    <w:rsid w:val="00D87BE1"/>
    <w:rsid w:val="00D87C8E"/>
    <w:rsid w:val="00D87D21"/>
    <w:rsid w:val="00D9051B"/>
    <w:rsid w:val="00D907F5"/>
    <w:rsid w:val="00D908B7"/>
    <w:rsid w:val="00D9097C"/>
    <w:rsid w:val="00D90B2A"/>
    <w:rsid w:val="00D90D5D"/>
    <w:rsid w:val="00D90E1A"/>
    <w:rsid w:val="00D90E25"/>
    <w:rsid w:val="00D90F7F"/>
    <w:rsid w:val="00D910DD"/>
    <w:rsid w:val="00D91140"/>
    <w:rsid w:val="00D91179"/>
    <w:rsid w:val="00D911F0"/>
    <w:rsid w:val="00D91333"/>
    <w:rsid w:val="00D91370"/>
    <w:rsid w:val="00D9160D"/>
    <w:rsid w:val="00D91676"/>
    <w:rsid w:val="00D91A2F"/>
    <w:rsid w:val="00D91C51"/>
    <w:rsid w:val="00D91CCF"/>
    <w:rsid w:val="00D91D52"/>
    <w:rsid w:val="00D91D93"/>
    <w:rsid w:val="00D91DD0"/>
    <w:rsid w:val="00D91EF9"/>
    <w:rsid w:val="00D9201B"/>
    <w:rsid w:val="00D9207D"/>
    <w:rsid w:val="00D921CA"/>
    <w:rsid w:val="00D921CF"/>
    <w:rsid w:val="00D92545"/>
    <w:rsid w:val="00D92566"/>
    <w:rsid w:val="00D9286B"/>
    <w:rsid w:val="00D92AAE"/>
    <w:rsid w:val="00D92C6F"/>
    <w:rsid w:val="00D92C92"/>
    <w:rsid w:val="00D92F3A"/>
    <w:rsid w:val="00D93044"/>
    <w:rsid w:val="00D9317E"/>
    <w:rsid w:val="00D931F2"/>
    <w:rsid w:val="00D93276"/>
    <w:rsid w:val="00D933A3"/>
    <w:rsid w:val="00D935AB"/>
    <w:rsid w:val="00D937B5"/>
    <w:rsid w:val="00D937E0"/>
    <w:rsid w:val="00D938B8"/>
    <w:rsid w:val="00D93A2B"/>
    <w:rsid w:val="00D93A63"/>
    <w:rsid w:val="00D93A76"/>
    <w:rsid w:val="00D93B9B"/>
    <w:rsid w:val="00D93BB6"/>
    <w:rsid w:val="00D93BD6"/>
    <w:rsid w:val="00D93CA8"/>
    <w:rsid w:val="00D93D2D"/>
    <w:rsid w:val="00D93F27"/>
    <w:rsid w:val="00D940C0"/>
    <w:rsid w:val="00D9412B"/>
    <w:rsid w:val="00D941F5"/>
    <w:rsid w:val="00D947B0"/>
    <w:rsid w:val="00D947FB"/>
    <w:rsid w:val="00D9491B"/>
    <w:rsid w:val="00D94B8F"/>
    <w:rsid w:val="00D94CC9"/>
    <w:rsid w:val="00D94E3C"/>
    <w:rsid w:val="00D95172"/>
    <w:rsid w:val="00D9543E"/>
    <w:rsid w:val="00D95473"/>
    <w:rsid w:val="00D957C4"/>
    <w:rsid w:val="00D95A38"/>
    <w:rsid w:val="00D95C79"/>
    <w:rsid w:val="00D95E1C"/>
    <w:rsid w:val="00D95F00"/>
    <w:rsid w:val="00D95F82"/>
    <w:rsid w:val="00D96182"/>
    <w:rsid w:val="00D962A0"/>
    <w:rsid w:val="00D963DF"/>
    <w:rsid w:val="00D96709"/>
    <w:rsid w:val="00D967AF"/>
    <w:rsid w:val="00D967C6"/>
    <w:rsid w:val="00D9687D"/>
    <w:rsid w:val="00D9689E"/>
    <w:rsid w:val="00D96BED"/>
    <w:rsid w:val="00D96D64"/>
    <w:rsid w:val="00D96F0B"/>
    <w:rsid w:val="00D972B5"/>
    <w:rsid w:val="00D97358"/>
    <w:rsid w:val="00D97700"/>
    <w:rsid w:val="00D979B6"/>
    <w:rsid w:val="00D979F8"/>
    <w:rsid w:val="00D97A1C"/>
    <w:rsid w:val="00D97AE5"/>
    <w:rsid w:val="00D97B96"/>
    <w:rsid w:val="00D97CA7"/>
    <w:rsid w:val="00DA00E8"/>
    <w:rsid w:val="00DA0166"/>
    <w:rsid w:val="00DA01A9"/>
    <w:rsid w:val="00DA0233"/>
    <w:rsid w:val="00DA03D5"/>
    <w:rsid w:val="00DA04E8"/>
    <w:rsid w:val="00DA081F"/>
    <w:rsid w:val="00DA0A66"/>
    <w:rsid w:val="00DA0B38"/>
    <w:rsid w:val="00DA0BE2"/>
    <w:rsid w:val="00DA0CBD"/>
    <w:rsid w:val="00DA0EB2"/>
    <w:rsid w:val="00DA1379"/>
    <w:rsid w:val="00DA14A4"/>
    <w:rsid w:val="00DA17F8"/>
    <w:rsid w:val="00DA18E9"/>
    <w:rsid w:val="00DA193F"/>
    <w:rsid w:val="00DA19B5"/>
    <w:rsid w:val="00DA1B72"/>
    <w:rsid w:val="00DA1BDC"/>
    <w:rsid w:val="00DA1C56"/>
    <w:rsid w:val="00DA1D92"/>
    <w:rsid w:val="00DA2081"/>
    <w:rsid w:val="00DA209D"/>
    <w:rsid w:val="00DA2385"/>
    <w:rsid w:val="00DA24FB"/>
    <w:rsid w:val="00DA2502"/>
    <w:rsid w:val="00DA2642"/>
    <w:rsid w:val="00DA2696"/>
    <w:rsid w:val="00DA2ADC"/>
    <w:rsid w:val="00DA2BC1"/>
    <w:rsid w:val="00DA2C5A"/>
    <w:rsid w:val="00DA2CB0"/>
    <w:rsid w:val="00DA2DC1"/>
    <w:rsid w:val="00DA2E71"/>
    <w:rsid w:val="00DA2F16"/>
    <w:rsid w:val="00DA2F2D"/>
    <w:rsid w:val="00DA311C"/>
    <w:rsid w:val="00DA33AE"/>
    <w:rsid w:val="00DA363E"/>
    <w:rsid w:val="00DA3672"/>
    <w:rsid w:val="00DA375F"/>
    <w:rsid w:val="00DA38F8"/>
    <w:rsid w:val="00DA394E"/>
    <w:rsid w:val="00DA3953"/>
    <w:rsid w:val="00DA3B66"/>
    <w:rsid w:val="00DA3CE4"/>
    <w:rsid w:val="00DA3E12"/>
    <w:rsid w:val="00DA3F89"/>
    <w:rsid w:val="00DA3FD7"/>
    <w:rsid w:val="00DA4037"/>
    <w:rsid w:val="00DA4134"/>
    <w:rsid w:val="00DA42B5"/>
    <w:rsid w:val="00DA42EF"/>
    <w:rsid w:val="00DA43F8"/>
    <w:rsid w:val="00DA44BA"/>
    <w:rsid w:val="00DA4610"/>
    <w:rsid w:val="00DA4706"/>
    <w:rsid w:val="00DA47A5"/>
    <w:rsid w:val="00DA4836"/>
    <w:rsid w:val="00DA49B8"/>
    <w:rsid w:val="00DA4CB2"/>
    <w:rsid w:val="00DA4FFB"/>
    <w:rsid w:val="00DA5357"/>
    <w:rsid w:val="00DA53B1"/>
    <w:rsid w:val="00DA5558"/>
    <w:rsid w:val="00DA5624"/>
    <w:rsid w:val="00DA5629"/>
    <w:rsid w:val="00DA5A68"/>
    <w:rsid w:val="00DA5A82"/>
    <w:rsid w:val="00DA5DDA"/>
    <w:rsid w:val="00DA5E6D"/>
    <w:rsid w:val="00DA5E74"/>
    <w:rsid w:val="00DA6263"/>
    <w:rsid w:val="00DA6353"/>
    <w:rsid w:val="00DA642D"/>
    <w:rsid w:val="00DA66BA"/>
    <w:rsid w:val="00DA6785"/>
    <w:rsid w:val="00DA6805"/>
    <w:rsid w:val="00DA6897"/>
    <w:rsid w:val="00DA68E3"/>
    <w:rsid w:val="00DA69B1"/>
    <w:rsid w:val="00DA6BE0"/>
    <w:rsid w:val="00DA6C54"/>
    <w:rsid w:val="00DA6CD1"/>
    <w:rsid w:val="00DA71FA"/>
    <w:rsid w:val="00DA720C"/>
    <w:rsid w:val="00DA757A"/>
    <w:rsid w:val="00DA765E"/>
    <w:rsid w:val="00DA7766"/>
    <w:rsid w:val="00DA77C9"/>
    <w:rsid w:val="00DA78CA"/>
    <w:rsid w:val="00DA7C8F"/>
    <w:rsid w:val="00DA7EE8"/>
    <w:rsid w:val="00DA7F38"/>
    <w:rsid w:val="00DA7F94"/>
    <w:rsid w:val="00DB03E5"/>
    <w:rsid w:val="00DB04F3"/>
    <w:rsid w:val="00DB050B"/>
    <w:rsid w:val="00DB06D1"/>
    <w:rsid w:val="00DB071A"/>
    <w:rsid w:val="00DB0754"/>
    <w:rsid w:val="00DB07AB"/>
    <w:rsid w:val="00DB086D"/>
    <w:rsid w:val="00DB0981"/>
    <w:rsid w:val="00DB0B4D"/>
    <w:rsid w:val="00DB0B8F"/>
    <w:rsid w:val="00DB0C03"/>
    <w:rsid w:val="00DB0CAA"/>
    <w:rsid w:val="00DB0D8D"/>
    <w:rsid w:val="00DB1062"/>
    <w:rsid w:val="00DB106A"/>
    <w:rsid w:val="00DB117A"/>
    <w:rsid w:val="00DB119D"/>
    <w:rsid w:val="00DB1270"/>
    <w:rsid w:val="00DB1282"/>
    <w:rsid w:val="00DB1288"/>
    <w:rsid w:val="00DB12D1"/>
    <w:rsid w:val="00DB163E"/>
    <w:rsid w:val="00DB1718"/>
    <w:rsid w:val="00DB1880"/>
    <w:rsid w:val="00DB189F"/>
    <w:rsid w:val="00DB19B1"/>
    <w:rsid w:val="00DB1BC4"/>
    <w:rsid w:val="00DB1C83"/>
    <w:rsid w:val="00DB1CA7"/>
    <w:rsid w:val="00DB1CBC"/>
    <w:rsid w:val="00DB1DC7"/>
    <w:rsid w:val="00DB1F1B"/>
    <w:rsid w:val="00DB2207"/>
    <w:rsid w:val="00DB225F"/>
    <w:rsid w:val="00DB276C"/>
    <w:rsid w:val="00DB2AD7"/>
    <w:rsid w:val="00DB2EC8"/>
    <w:rsid w:val="00DB3057"/>
    <w:rsid w:val="00DB3297"/>
    <w:rsid w:val="00DB3353"/>
    <w:rsid w:val="00DB3389"/>
    <w:rsid w:val="00DB3509"/>
    <w:rsid w:val="00DB3C1C"/>
    <w:rsid w:val="00DB3D08"/>
    <w:rsid w:val="00DB3DB3"/>
    <w:rsid w:val="00DB3E72"/>
    <w:rsid w:val="00DB42A1"/>
    <w:rsid w:val="00DB43E6"/>
    <w:rsid w:val="00DB43EA"/>
    <w:rsid w:val="00DB4457"/>
    <w:rsid w:val="00DB44EB"/>
    <w:rsid w:val="00DB450A"/>
    <w:rsid w:val="00DB4543"/>
    <w:rsid w:val="00DB4719"/>
    <w:rsid w:val="00DB4757"/>
    <w:rsid w:val="00DB47AC"/>
    <w:rsid w:val="00DB481D"/>
    <w:rsid w:val="00DB4B23"/>
    <w:rsid w:val="00DB4FD5"/>
    <w:rsid w:val="00DB4FF7"/>
    <w:rsid w:val="00DB5018"/>
    <w:rsid w:val="00DB5078"/>
    <w:rsid w:val="00DB50B9"/>
    <w:rsid w:val="00DB532F"/>
    <w:rsid w:val="00DB5333"/>
    <w:rsid w:val="00DB534F"/>
    <w:rsid w:val="00DB5389"/>
    <w:rsid w:val="00DB540C"/>
    <w:rsid w:val="00DB540E"/>
    <w:rsid w:val="00DB54D6"/>
    <w:rsid w:val="00DB554B"/>
    <w:rsid w:val="00DB56D9"/>
    <w:rsid w:val="00DB58C4"/>
    <w:rsid w:val="00DB5ABB"/>
    <w:rsid w:val="00DB5AD2"/>
    <w:rsid w:val="00DB5C81"/>
    <w:rsid w:val="00DB628C"/>
    <w:rsid w:val="00DB63C9"/>
    <w:rsid w:val="00DB6405"/>
    <w:rsid w:val="00DB6478"/>
    <w:rsid w:val="00DB6532"/>
    <w:rsid w:val="00DB6594"/>
    <w:rsid w:val="00DB6705"/>
    <w:rsid w:val="00DB6A15"/>
    <w:rsid w:val="00DB6A81"/>
    <w:rsid w:val="00DB6BCA"/>
    <w:rsid w:val="00DB6C5C"/>
    <w:rsid w:val="00DB6D49"/>
    <w:rsid w:val="00DB6D63"/>
    <w:rsid w:val="00DB7103"/>
    <w:rsid w:val="00DB7185"/>
    <w:rsid w:val="00DB74B2"/>
    <w:rsid w:val="00DB75FA"/>
    <w:rsid w:val="00DB75FB"/>
    <w:rsid w:val="00DB7727"/>
    <w:rsid w:val="00DB781C"/>
    <w:rsid w:val="00DB788F"/>
    <w:rsid w:val="00DB7E1E"/>
    <w:rsid w:val="00DB7E74"/>
    <w:rsid w:val="00DC064F"/>
    <w:rsid w:val="00DC073C"/>
    <w:rsid w:val="00DC09B9"/>
    <w:rsid w:val="00DC0A05"/>
    <w:rsid w:val="00DC0B08"/>
    <w:rsid w:val="00DC0D8C"/>
    <w:rsid w:val="00DC0DCD"/>
    <w:rsid w:val="00DC0E0A"/>
    <w:rsid w:val="00DC0FC5"/>
    <w:rsid w:val="00DC0FD2"/>
    <w:rsid w:val="00DC12AF"/>
    <w:rsid w:val="00DC12D5"/>
    <w:rsid w:val="00DC1331"/>
    <w:rsid w:val="00DC136F"/>
    <w:rsid w:val="00DC142F"/>
    <w:rsid w:val="00DC14CF"/>
    <w:rsid w:val="00DC15CA"/>
    <w:rsid w:val="00DC16C4"/>
    <w:rsid w:val="00DC1870"/>
    <w:rsid w:val="00DC1CE9"/>
    <w:rsid w:val="00DC1D23"/>
    <w:rsid w:val="00DC1D7A"/>
    <w:rsid w:val="00DC1EE0"/>
    <w:rsid w:val="00DC1F3D"/>
    <w:rsid w:val="00DC20CB"/>
    <w:rsid w:val="00DC20E4"/>
    <w:rsid w:val="00DC2538"/>
    <w:rsid w:val="00DC259E"/>
    <w:rsid w:val="00DC26FF"/>
    <w:rsid w:val="00DC27BF"/>
    <w:rsid w:val="00DC2C39"/>
    <w:rsid w:val="00DC2CD2"/>
    <w:rsid w:val="00DC2E26"/>
    <w:rsid w:val="00DC2F2F"/>
    <w:rsid w:val="00DC301E"/>
    <w:rsid w:val="00DC3049"/>
    <w:rsid w:val="00DC3289"/>
    <w:rsid w:val="00DC340A"/>
    <w:rsid w:val="00DC355F"/>
    <w:rsid w:val="00DC3B8A"/>
    <w:rsid w:val="00DC3E09"/>
    <w:rsid w:val="00DC3F9E"/>
    <w:rsid w:val="00DC4149"/>
    <w:rsid w:val="00DC43D5"/>
    <w:rsid w:val="00DC440A"/>
    <w:rsid w:val="00DC45BD"/>
    <w:rsid w:val="00DC46DC"/>
    <w:rsid w:val="00DC470A"/>
    <w:rsid w:val="00DC4C89"/>
    <w:rsid w:val="00DC4FD3"/>
    <w:rsid w:val="00DC53F2"/>
    <w:rsid w:val="00DC5479"/>
    <w:rsid w:val="00DC5492"/>
    <w:rsid w:val="00DC560F"/>
    <w:rsid w:val="00DC571A"/>
    <w:rsid w:val="00DC5980"/>
    <w:rsid w:val="00DC5A37"/>
    <w:rsid w:val="00DC5A59"/>
    <w:rsid w:val="00DC5F2B"/>
    <w:rsid w:val="00DC6316"/>
    <w:rsid w:val="00DC6375"/>
    <w:rsid w:val="00DC641B"/>
    <w:rsid w:val="00DC65E2"/>
    <w:rsid w:val="00DC668D"/>
    <w:rsid w:val="00DC6954"/>
    <w:rsid w:val="00DC6A4E"/>
    <w:rsid w:val="00DC6C22"/>
    <w:rsid w:val="00DC6C3D"/>
    <w:rsid w:val="00DC6DB6"/>
    <w:rsid w:val="00DC6DDC"/>
    <w:rsid w:val="00DC6E4F"/>
    <w:rsid w:val="00DC6F5A"/>
    <w:rsid w:val="00DC6F87"/>
    <w:rsid w:val="00DC70F0"/>
    <w:rsid w:val="00DC7378"/>
    <w:rsid w:val="00DC79C1"/>
    <w:rsid w:val="00DC7A90"/>
    <w:rsid w:val="00DC7B2E"/>
    <w:rsid w:val="00DC7EBD"/>
    <w:rsid w:val="00DD0053"/>
    <w:rsid w:val="00DD028C"/>
    <w:rsid w:val="00DD02CF"/>
    <w:rsid w:val="00DD061E"/>
    <w:rsid w:val="00DD06F9"/>
    <w:rsid w:val="00DD072E"/>
    <w:rsid w:val="00DD07E1"/>
    <w:rsid w:val="00DD09E2"/>
    <w:rsid w:val="00DD0D61"/>
    <w:rsid w:val="00DD0D70"/>
    <w:rsid w:val="00DD0DC3"/>
    <w:rsid w:val="00DD0EAB"/>
    <w:rsid w:val="00DD0F40"/>
    <w:rsid w:val="00DD0F99"/>
    <w:rsid w:val="00DD0FBA"/>
    <w:rsid w:val="00DD10AA"/>
    <w:rsid w:val="00DD10E4"/>
    <w:rsid w:val="00DD1371"/>
    <w:rsid w:val="00DD162D"/>
    <w:rsid w:val="00DD182D"/>
    <w:rsid w:val="00DD1870"/>
    <w:rsid w:val="00DD1A95"/>
    <w:rsid w:val="00DD1C7D"/>
    <w:rsid w:val="00DD1CDF"/>
    <w:rsid w:val="00DD1FF1"/>
    <w:rsid w:val="00DD2070"/>
    <w:rsid w:val="00DD2184"/>
    <w:rsid w:val="00DD2188"/>
    <w:rsid w:val="00DD220A"/>
    <w:rsid w:val="00DD2251"/>
    <w:rsid w:val="00DD2298"/>
    <w:rsid w:val="00DD26AE"/>
    <w:rsid w:val="00DD275C"/>
    <w:rsid w:val="00DD27AD"/>
    <w:rsid w:val="00DD2829"/>
    <w:rsid w:val="00DD294E"/>
    <w:rsid w:val="00DD2C65"/>
    <w:rsid w:val="00DD2CC2"/>
    <w:rsid w:val="00DD2CDD"/>
    <w:rsid w:val="00DD2D07"/>
    <w:rsid w:val="00DD2DA0"/>
    <w:rsid w:val="00DD2E3A"/>
    <w:rsid w:val="00DD2F6A"/>
    <w:rsid w:val="00DD3056"/>
    <w:rsid w:val="00DD306C"/>
    <w:rsid w:val="00DD307A"/>
    <w:rsid w:val="00DD3299"/>
    <w:rsid w:val="00DD32ED"/>
    <w:rsid w:val="00DD35DE"/>
    <w:rsid w:val="00DD3CDB"/>
    <w:rsid w:val="00DD3CE2"/>
    <w:rsid w:val="00DD3F37"/>
    <w:rsid w:val="00DD482A"/>
    <w:rsid w:val="00DD4867"/>
    <w:rsid w:val="00DD4B0B"/>
    <w:rsid w:val="00DD4F1E"/>
    <w:rsid w:val="00DD5027"/>
    <w:rsid w:val="00DD5085"/>
    <w:rsid w:val="00DD50F2"/>
    <w:rsid w:val="00DD5131"/>
    <w:rsid w:val="00DD5434"/>
    <w:rsid w:val="00DD5486"/>
    <w:rsid w:val="00DD5576"/>
    <w:rsid w:val="00DD557B"/>
    <w:rsid w:val="00DD55BE"/>
    <w:rsid w:val="00DD588F"/>
    <w:rsid w:val="00DD5A18"/>
    <w:rsid w:val="00DD6160"/>
    <w:rsid w:val="00DD6265"/>
    <w:rsid w:val="00DD63AD"/>
    <w:rsid w:val="00DD648B"/>
    <w:rsid w:val="00DD650F"/>
    <w:rsid w:val="00DD6835"/>
    <w:rsid w:val="00DD696F"/>
    <w:rsid w:val="00DD6C25"/>
    <w:rsid w:val="00DD6E4D"/>
    <w:rsid w:val="00DD7157"/>
    <w:rsid w:val="00DD72BC"/>
    <w:rsid w:val="00DD7509"/>
    <w:rsid w:val="00DD77B1"/>
    <w:rsid w:val="00DD7BE2"/>
    <w:rsid w:val="00DD7D2E"/>
    <w:rsid w:val="00DE045D"/>
    <w:rsid w:val="00DE047C"/>
    <w:rsid w:val="00DE04C3"/>
    <w:rsid w:val="00DE04CB"/>
    <w:rsid w:val="00DE0612"/>
    <w:rsid w:val="00DE067D"/>
    <w:rsid w:val="00DE0694"/>
    <w:rsid w:val="00DE06DC"/>
    <w:rsid w:val="00DE08B6"/>
    <w:rsid w:val="00DE099C"/>
    <w:rsid w:val="00DE0CA7"/>
    <w:rsid w:val="00DE0D85"/>
    <w:rsid w:val="00DE0E61"/>
    <w:rsid w:val="00DE0EAC"/>
    <w:rsid w:val="00DE0F82"/>
    <w:rsid w:val="00DE1498"/>
    <w:rsid w:val="00DE17D8"/>
    <w:rsid w:val="00DE1B90"/>
    <w:rsid w:val="00DE1B94"/>
    <w:rsid w:val="00DE1BA6"/>
    <w:rsid w:val="00DE1BD4"/>
    <w:rsid w:val="00DE1DB1"/>
    <w:rsid w:val="00DE211A"/>
    <w:rsid w:val="00DE24AD"/>
    <w:rsid w:val="00DE2686"/>
    <w:rsid w:val="00DE28AA"/>
    <w:rsid w:val="00DE2901"/>
    <w:rsid w:val="00DE2C8E"/>
    <w:rsid w:val="00DE2D2A"/>
    <w:rsid w:val="00DE2DB5"/>
    <w:rsid w:val="00DE2DC1"/>
    <w:rsid w:val="00DE2E23"/>
    <w:rsid w:val="00DE304E"/>
    <w:rsid w:val="00DE312C"/>
    <w:rsid w:val="00DE3233"/>
    <w:rsid w:val="00DE3241"/>
    <w:rsid w:val="00DE32E2"/>
    <w:rsid w:val="00DE3378"/>
    <w:rsid w:val="00DE3380"/>
    <w:rsid w:val="00DE3638"/>
    <w:rsid w:val="00DE3645"/>
    <w:rsid w:val="00DE366F"/>
    <w:rsid w:val="00DE377B"/>
    <w:rsid w:val="00DE39F1"/>
    <w:rsid w:val="00DE3CE7"/>
    <w:rsid w:val="00DE4062"/>
    <w:rsid w:val="00DE40A9"/>
    <w:rsid w:val="00DE411A"/>
    <w:rsid w:val="00DE4166"/>
    <w:rsid w:val="00DE4372"/>
    <w:rsid w:val="00DE4660"/>
    <w:rsid w:val="00DE4913"/>
    <w:rsid w:val="00DE49B5"/>
    <w:rsid w:val="00DE4A29"/>
    <w:rsid w:val="00DE4CC5"/>
    <w:rsid w:val="00DE4DA3"/>
    <w:rsid w:val="00DE4EB3"/>
    <w:rsid w:val="00DE4F2D"/>
    <w:rsid w:val="00DE5182"/>
    <w:rsid w:val="00DE5215"/>
    <w:rsid w:val="00DE534F"/>
    <w:rsid w:val="00DE553D"/>
    <w:rsid w:val="00DE55A7"/>
    <w:rsid w:val="00DE58F7"/>
    <w:rsid w:val="00DE5B8A"/>
    <w:rsid w:val="00DE5C92"/>
    <w:rsid w:val="00DE5CAF"/>
    <w:rsid w:val="00DE602F"/>
    <w:rsid w:val="00DE6167"/>
    <w:rsid w:val="00DE6310"/>
    <w:rsid w:val="00DE6833"/>
    <w:rsid w:val="00DE6894"/>
    <w:rsid w:val="00DE68D9"/>
    <w:rsid w:val="00DE69C1"/>
    <w:rsid w:val="00DE6A6B"/>
    <w:rsid w:val="00DE6CF8"/>
    <w:rsid w:val="00DE6E04"/>
    <w:rsid w:val="00DE6E32"/>
    <w:rsid w:val="00DE6EDE"/>
    <w:rsid w:val="00DE6F47"/>
    <w:rsid w:val="00DE6FD1"/>
    <w:rsid w:val="00DE73F0"/>
    <w:rsid w:val="00DE7674"/>
    <w:rsid w:val="00DE7937"/>
    <w:rsid w:val="00DE7A3A"/>
    <w:rsid w:val="00DF03F5"/>
    <w:rsid w:val="00DF0466"/>
    <w:rsid w:val="00DF0635"/>
    <w:rsid w:val="00DF0640"/>
    <w:rsid w:val="00DF07CF"/>
    <w:rsid w:val="00DF0A93"/>
    <w:rsid w:val="00DF0A97"/>
    <w:rsid w:val="00DF0B47"/>
    <w:rsid w:val="00DF120F"/>
    <w:rsid w:val="00DF1298"/>
    <w:rsid w:val="00DF1477"/>
    <w:rsid w:val="00DF19FE"/>
    <w:rsid w:val="00DF20B1"/>
    <w:rsid w:val="00DF2139"/>
    <w:rsid w:val="00DF24CD"/>
    <w:rsid w:val="00DF2624"/>
    <w:rsid w:val="00DF26A1"/>
    <w:rsid w:val="00DF2BCA"/>
    <w:rsid w:val="00DF2C0D"/>
    <w:rsid w:val="00DF2EFA"/>
    <w:rsid w:val="00DF309C"/>
    <w:rsid w:val="00DF30F6"/>
    <w:rsid w:val="00DF32B9"/>
    <w:rsid w:val="00DF341E"/>
    <w:rsid w:val="00DF3484"/>
    <w:rsid w:val="00DF35E8"/>
    <w:rsid w:val="00DF37B4"/>
    <w:rsid w:val="00DF37FE"/>
    <w:rsid w:val="00DF381F"/>
    <w:rsid w:val="00DF386C"/>
    <w:rsid w:val="00DF38A8"/>
    <w:rsid w:val="00DF38EC"/>
    <w:rsid w:val="00DF3955"/>
    <w:rsid w:val="00DF3C28"/>
    <w:rsid w:val="00DF3CD8"/>
    <w:rsid w:val="00DF3DD0"/>
    <w:rsid w:val="00DF4248"/>
    <w:rsid w:val="00DF42A7"/>
    <w:rsid w:val="00DF45DD"/>
    <w:rsid w:val="00DF46F0"/>
    <w:rsid w:val="00DF4702"/>
    <w:rsid w:val="00DF4A1C"/>
    <w:rsid w:val="00DF4AE4"/>
    <w:rsid w:val="00DF4B08"/>
    <w:rsid w:val="00DF4B84"/>
    <w:rsid w:val="00DF4DEB"/>
    <w:rsid w:val="00DF4F4F"/>
    <w:rsid w:val="00DF527D"/>
    <w:rsid w:val="00DF5917"/>
    <w:rsid w:val="00DF5A6D"/>
    <w:rsid w:val="00DF5B6B"/>
    <w:rsid w:val="00DF601D"/>
    <w:rsid w:val="00DF64A3"/>
    <w:rsid w:val="00DF6DD6"/>
    <w:rsid w:val="00DF702F"/>
    <w:rsid w:val="00DF7037"/>
    <w:rsid w:val="00DF70BF"/>
    <w:rsid w:val="00DF70D4"/>
    <w:rsid w:val="00DF72C9"/>
    <w:rsid w:val="00DF73C8"/>
    <w:rsid w:val="00DF7456"/>
    <w:rsid w:val="00DF759F"/>
    <w:rsid w:val="00DF7654"/>
    <w:rsid w:val="00DF76F2"/>
    <w:rsid w:val="00DF77B0"/>
    <w:rsid w:val="00DF7871"/>
    <w:rsid w:val="00DF7B34"/>
    <w:rsid w:val="00DF7BBD"/>
    <w:rsid w:val="00DF7DF2"/>
    <w:rsid w:val="00DF7DF3"/>
    <w:rsid w:val="00DF7EE8"/>
    <w:rsid w:val="00DF7F26"/>
    <w:rsid w:val="00E001C2"/>
    <w:rsid w:val="00E005CC"/>
    <w:rsid w:val="00E00606"/>
    <w:rsid w:val="00E0060E"/>
    <w:rsid w:val="00E006DA"/>
    <w:rsid w:val="00E0091B"/>
    <w:rsid w:val="00E00A64"/>
    <w:rsid w:val="00E00B76"/>
    <w:rsid w:val="00E00C1F"/>
    <w:rsid w:val="00E00C9D"/>
    <w:rsid w:val="00E00E16"/>
    <w:rsid w:val="00E00FD3"/>
    <w:rsid w:val="00E01211"/>
    <w:rsid w:val="00E01400"/>
    <w:rsid w:val="00E0190A"/>
    <w:rsid w:val="00E01CA2"/>
    <w:rsid w:val="00E01D73"/>
    <w:rsid w:val="00E020FD"/>
    <w:rsid w:val="00E0213F"/>
    <w:rsid w:val="00E021E7"/>
    <w:rsid w:val="00E0237B"/>
    <w:rsid w:val="00E02387"/>
    <w:rsid w:val="00E0239E"/>
    <w:rsid w:val="00E02611"/>
    <w:rsid w:val="00E0278C"/>
    <w:rsid w:val="00E02AA4"/>
    <w:rsid w:val="00E02B22"/>
    <w:rsid w:val="00E02BEC"/>
    <w:rsid w:val="00E02F58"/>
    <w:rsid w:val="00E031C1"/>
    <w:rsid w:val="00E0328E"/>
    <w:rsid w:val="00E03353"/>
    <w:rsid w:val="00E033C2"/>
    <w:rsid w:val="00E0348B"/>
    <w:rsid w:val="00E036C4"/>
    <w:rsid w:val="00E03A14"/>
    <w:rsid w:val="00E03BF8"/>
    <w:rsid w:val="00E03E10"/>
    <w:rsid w:val="00E03E1C"/>
    <w:rsid w:val="00E0418E"/>
    <w:rsid w:val="00E042A6"/>
    <w:rsid w:val="00E042F3"/>
    <w:rsid w:val="00E04432"/>
    <w:rsid w:val="00E04658"/>
    <w:rsid w:val="00E046A3"/>
    <w:rsid w:val="00E04735"/>
    <w:rsid w:val="00E0479D"/>
    <w:rsid w:val="00E048F2"/>
    <w:rsid w:val="00E04995"/>
    <w:rsid w:val="00E04A31"/>
    <w:rsid w:val="00E04DD3"/>
    <w:rsid w:val="00E04FA7"/>
    <w:rsid w:val="00E050BC"/>
    <w:rsid w:val="00E05217"/>
    <w:rsid w:val="00E0523D"/>
    <w:rsid w:val="00E052B6"/>
    <w:rsid w:val="00E05552"/>
    <w:rsid w:val="00E055D2"/>
    <w:rsid w:val="00E058AF"/>
    <w:rsid w:val="00E058E4"/>
    <w:rsid w:val="00E059B3"/>
    <w:rsid w:val="00E059D6"/>
    <w:rsid w:val="00E05BB4"/>
    <w:rsid w:val="00E05C08"/>
    <w:rsid w:val="00E05CD3"/>
    <w:rsid w:val="00E05DB7"/>
    <w:rsid w:val="00E05F9F"/>
    <w:rsid w:val="00E05FB1"/>
    <w:rsid w:val="00E06123"/>
    <w:rsid w:val="00E0659F"/>
    <w:rsid w:val="00E06648"/>
    <w:rsid w:val="00E06C18"/>
    <w:rsid w:val="00E06DBF"/>
    <w:rsid w:val="00E06F3C"/>
    <w:rsid w:val="00E073A2"/>
    <w:rsid w:val="00E07679"/>
    <w:rsid w:val="00E077F0"/>
    <w:rsid w:val="00E07837"/>
    <w:rsid w:val="00E078F5"/>
    <w:rsid w:val="00E079CE"/>
    <w:rsid w:val="00E079D9"/>
    <w:rsid w:val="00E07EA6"/>
    <w:rsid w:val="00E07F2E"/>
    <w:rsid w:val="00E07F9D"/>
    <w:rsid w:val="00E10108"/>
    <w:rsid w:val="00E1015A"/>
    <w:rsid w:val="00E10230"/>
    <w:rsid w:val="00E1052E"/>
    <w:rsid w:val="00E105C4"/>
    <w:rsid w:val="00E107C7"/>
    <w:rsid w:val="00E10A2B"/>
    <w:rsid w:val="00E10BB6"/>
    <w:rsid w:val="00E10E4A"/>
    <w:rsid w:val="00E11172"/>
    <w:rsid w:val="00E11285"/>
    <w:rsid w:val="00E11348"/>
    <w:rsid w:val="00E11353"/>
    <w:rsid w:val="00E1145E"/>
    <w:rsid w:val="00E114DA"/>
    <w:rsid w:val="00E11539"/>
    <w:rsid w:val="00E115BE"/>
    <w:rsid w:val="00E11832"/>
    <w:rsid w:val="00E119E8"/>
    <w:rsid w:val="00E11B45"/>
    <w:rsid w:val="00E11DE2"/>
    <w:rsid w:val="00E11E98"/>
    <w:rsid w:val="00E11ED2"/>
    <w:rsid w:val="00E122AC"/>
    <w:rsid w:val="00E12305"/>
    <w:rsid w:val="00E123C4"/>
    <w:rsid w:val="00E123CB"/>
    <w:rsid w:val="00E123FF"/>
    <w:rsid w:val="00E124AD"/>
    <w:rsid w:val="00E1250D"/>
    <w:rsid w:val="00E12572"/>
    <w:rsid w:val="00E12624"/>
    <w:rsid w:val="00E1263B"/>
    <w:rsid w:val="00E12BDD"/>
    <w:rsid w:val="00E12D35"/>
    <w:rsid w:val="00E12F5A"/>
    <w:rsid w:val="00E1315C"/>
    <w:rsid w:val="00E13196"/>
    <w:rsid w:val="00E1319E"/>
    <w:rsid w:val="00E133E0"/>
    <w:rsid w:val="00E135EF"/>
    <w:rsid w:val="00E13728"/>
    <w:rsid w:val="00E13798"/>
    <w:rsid w:val="00E138E5"/>
    <w:rsid w:val="00E13911"/>
    <w:rsid w:val="00E13915"/>
    <w:rsid w:val="00E13D95"/>
    <w:rsid w:val="00E13EF3"/>
    <w:rsid w:val="00E13F3A"/>
    <w:rsid w:val="00E1406E"/>
    <w:rsid w:val="00E141D6"/>
    <w:rsid w:val="00E142E8"/>
    <w:rsid w:val="00E14440"/>
    <w:rsid w:val="00E144EB"/>
    <w:rsid w:val="00E146F4"/>
    <w:rsid w:val="00E1497B"/>
    <w:rsid w:val="00E14AA6"/>
    <w:rsid w:val="00E14B4B"/>
    <w:rsid w:val="00E14C3F"/>
    <w:rsid w:val="00E14C54"/>
    <w:rsid w:val="00E14CB9"/>
    <w:rsid w:val="00E14F8A"/>
    <w:rsid w:val="00E15285"/>
    <w:rsid w:val="00E154A5"/>
    <w:rsid w:val="00E15588"/>
    <w:rsid w:val="00E15598"/>
    <w:rsid w:val="00E1568D"/>
    <w:rsid w:val="00E1599A"/>
    <w:rsid w:val="00E159B7"/>
    <w:rsid w:val="00E15C84"/>
    <w:rsid w:val="00E15F38"/>
    <w:rsid w:val="00E16143"/>
    <w:rsid w:val="00E161A6"/>
    <w:rsid w:val="00E1621B"/>
    <w:rsid w:val="00E163BB"/>
    <w:rsid w:val="00E167BA"/>
    <w:rsid w:val="00E167EA"/>
    <w:rsid w:val="00E169CF"/>
    <w:rsid w:val="00E16B61"/>
    <w:rsid w:val="00E16C20"/>
    <w:rsid w:val="00E16C6A"/>
    <w:rsid w:val="00E16C88"/>
    <w:rsid w:val="00E170AF"/>
    <w:rsid w:val="00E1715D"/>
    <w:rsid w:val="00E172F9"/>
    <w:rsid w:val="00E1739C"/>
    <w:rsid w:val="00E1739F"/>
    <w:rsid w:val="00E174A3"/>
    <w:rsid w:val="00E17514"/>
    <w:rsid w:val="00E17613"/>
    <w:rsid w:val="00E17761"/>
    <w:rsid w:val="00E17815"/>
    <w:rsid w:val="00E1789C"/>
    <w:rsid w:val="00E17CA8"/>
    <w:rsid w:val="00E203B9"/>
    <w:rsid w:val="00E204D5"/>
    <w:rsid w:val="00E20822"/>
    <w:rsid w:val="00E2085C"/>
    <w:rsid w:val="00E208EB"/>
    <w:rsid w:val="00E20C03"/>
    <w:rsid w:val="00E20CA4"/>
    <w:rsid w:val="00E2124D"/>
    <w:rsid w:val="00E2125F"/>
    <w:rsid w:val="00E21452"/>
    <w:rsid w:val="00E2152A"/>
    <w:rsid w:val="00E218FA"/>
    <w:rsid w:val="00E21AE6"/>
    <w:rsid w:val="00E21AE9"/>
    <w:rsid w:val="00E21BCD"/>
    <w:rsid w:val="00E21C30"/>
    <w:rsid w:val="00E21C45"/>
    <w:rsid w:val="00E21F02"/>
    <w:rsid w:val="00E221B5"/>
    <w:rsid w:val="00E221F7"/>
    <w:rsid w:val="00E2264C"/>
    <w:rsid w:val="00E227BD"/>
    <w:rsid w:val="00E22843"/>
    <w:rsid w:val="00E22A87"/>
    <w:rsid w:val="00E22AB7"/>
    <w:rsid w:val="00E22B10"/>
    <w:rsid w:val="00E22BCE"/>
    <w:rsid w:val="00E22D00"/>
    <w:rsid w:val="00E22D78"/>
    <w:rsid w:val="00E22ED0"/>
    <w:rsid w:val="00E22F89"/>
    <w:rsid w:val="00E22F9D"/>
    <w:rsid w:val="00E22FE1"/>
    <w:rsid w:val="00E2301D"/>
    <w:rsid w:val="00E23049"/>
    <w:rsid w:val="00E234C1"/>
    <w:rsid w:val="00E23C1C"/>
    <w:rsid w:val="00E23C8D"/>
    <w:rsid w:val="00E23E8D"/>
    <w:rsid w:val="00E2400B"/>
    <w:rsid w:val="00E2418F"/>
    <w:rsid w:val="00E243D3"/>
    <w:rsid w:val="00E24501"/>
    <w:rsid w:val="00E246EF"/>
    <w:rsid w:val="00E249C2"/>
    <w:rsid w:val="00E249E4"/>
    <w:rsid w:val="00E24B56"/>
    <w:rsid w:val="00E24C5B"/>
    <w:rsid w:val="00E24E1E"/>
    <w:rsid w:val="00E25194"/>
    <w:rsid w:val="00E25210"/>
    <w:rsid w:val="00E25434"/>
    <w:rsid w:val="00E25462"/>
    <w:rsid w:val="00E255A8"/>
    <w:rsid w:val="00E2567D"/>
    <w:rsid w:val="00E2597F"/>
    <w:rsid w:val="00E259BC"/>
    <w:rsid w:val="00E25A57"/>
    <w:rsid w:val="00E25C81"/>
    <w:rsid w:val="00E25D01"/>
    <w:rsid w:val="00E25EE4"/>
    <w:rsid w:val="00E25F48"/>
    <w:rsid w:val="00E26280"/>
    <w:rsid w:val="00E265D7"/>
    <w:rsid w:val="00E26638"/>
    <w:rsid w:val="00E266E9"/>
    <w:rsid w:val="00E2678B"/>
    <w:rsid w:val="00E26EE8"/>
    <w:rsid w:val="00E26F7C"/>
    <w:rsid w:val="00E272E9"/>
    <w:rsid w:val="00E275B3"/>
    <w:rsid w:val="00E277DF"/>
    <w:rsid w:val="00E27901"/>
    <w:rsid w:val="00E27EFF"/>
    <w:rsid w:val="00E27F25"/>
    <w:rsid w:val="00E30369"/>
    <w:rsid w:val="00E304C0"/>
    <w:rsid w:val="00E306AA"/>
    <w:rsid w:val="00E30726"/>
    <w:rsid w:val="00E307DE"/>
    <w:rsid w:val="00E30808"/>
    <w:rsid w:val="00E30ABC"/>
    <w:rsid w:val="00E30ACA"/>
    <w:rsid w:val="00E30C1A"/>
    <w:rsid w:val="00E30CE9"/>
    <w:rsid w:val="00E30E79"/>
    <w:rsid w:val="00E30EB6"/>
    <w:rsid w:val="00E30F66"/>
    <w:rsid w:val="00E30F8E"/>
    <w:rsid w:val="00E30FA4"/>
    <w:rsid w:val="00E311EA"/>
    <w:rsid w:val="00E31549"/>
    <w:rsid w:val="00E31616"/>
    <w:rsid w:val="00E317E8"/>
    <w:rsid w:val="00E31974"/>
    <w:rsid w:val="00E31BB9"/>
    <w:rsid w:val="00E31EAE"/>
    <w:rsid w:val="00E31EFE"/>
    <w:rsid w:val="00E31F24"/>
    <w:rsid w:val="00E320B0"/>
    <w:rsid w:val="00E320E3"/>
    <w:rsid w:val="00E3220B"/>
    <w:rsid w:val="00E3222A"/>
    <w:rsid w:val="00E3225D"/>
    <w:rsid w:val="00E323AF"/>
    <w:rsid w:val="00E323F4"/>
    <w:rsid w:val="00E324B8"/>
    <w:rsid w:val="00E32796"/>
    <w:rsid w:val="00E328F5"/>
    <w:rsid w:val="00E329B1"/>
    <w:rsid w:val="00E32CA5"/>
    <w:rsid w:val="00E32EAB"/>
    <w:rsid w:val="00E33066"/>
    <w:rsid w:val="00E330CA"/>
    <w:rsid w:val="00E33123"/>
    <w:rsid w:val="00E33147"/>
    <w:rsid w:val="00E33151"/>
    <w:rsid w:val="00E331E8"/>
    <w:rsid w:val="00E33336"/>
    <w:rsid w:val="00E3337F"/>
    <w:rsid w:val="00E336C6"/>
    <w:rsid w:val="00E337F8"/>
    <w:rsid w:val="00E33A5B"/>
    <w:rsid w:val="00E33B26"/>
    <w:rsid w:val="00E33BDF"/>
    <w:rsid w:val="00E33C62"/>
    <w:rsid w:val="00E33FD1"/>
    <w:rsid w:val="00E3414D"/>
    <w:rsid w:val="00E342A7"/>
    <w:rsid w:val="00E342FC"/>
    <w:rsid w:val="00E34411"/>
    <w:rsid w:val="00E3446E"/>
    <w:rsid w:val="00E34561"/>
    <w:rsid w:val="00E34574"/>
    <w:rsid w:val="00E34742"/>
    <w:rsid w:val="00E34887"/>
    <w:rsid w:val="00E34901"/>
    <w:rsid w:val="00E349D5"/>
    <w:rsid w:val="00E35005"/>
    <w:rsid w:val="00E35167"/>
    <w:rsid w:val="00E352A5"/>
    <w:rsid w:val="00E355B8"/>
    <w:rsid w:val="00E3597A"/>
    <w:rsid w:val="00E35990"/>
    <w:rsid w:val="00E35B45"/>
    <w:rsid w:val="00E35C4F"/>
    <w:rsid w:val="00E36034"/>
    <w:rsid w:val="00E3661D"/>
    <w:rsid w:val="00E3667D"/>
    <w:rsid w:val="00E3681B"/>
    <w:rsid w:val="00E36B27"/>
    <w:rsid w:val="00E36C71"/>
    <w:rsid w:val="00E36CC9"/>
    <w:rsid w:val="00E36FAE"/>
    <w:rsid w:val="00E36FEC"/>
    <w:rsid w:val="00E370D3"/>
    <w:rsid w:val="00E373BC"/>
    <w:rsid w:val="00E374D7"/>
    <w:rsid w:val="00E37708"/>
    <w:rsid w:val="00E3777F"/>
    <w:rsid w:val="00E3778E"/>
    <w:rsid w:val="00E377B3"/>
    <w:rsid w:val="00E379FC"/>
    <w:rsid w:val="00E37A2A"/>
    <w:rsid w:val="00E37AA5"/>
    <w:rsid w:val="00E37B43"/>
    <w:rsid w:val="00E37D83"/>
    <w:rsid w:val="00E37ECE"/>
    <w:rsid w:val="00E37FAA"/>
    <w:rsid w:val="00E4001C"/>
    <w:rsid w:val="00E40293"/>
    <w:rsid w:val="00E402D7"/>
    <w:rsid w:val="00E403F9"/>
    <w:rsid w:val="00E4076B"/>
    <w:rsid w:val="00E4078D"/>
    <w:rsid w:val="00E40A49"/>
    <w:rsid w:val="00E40A96"/>
    <w:rsid w:val="00E40D3B"/>
    <w:rsid w:val="00E40E55"/>
    <w:rsid w:val="00E41135"/>
    <w:rsid w:val="00E411A9"/>
    <w:rsid w:val="00E411D9"/>
    <w:rsid w:val="00E4123F"/>
    <w:rsid w:val="00E41251"/>
    <w:rsid w:val="00E412CB"/>
    <w:rsid w:val="00E4170B"/>
    <w:rsid w:val="00E41875"/>
    <w:rsid w:val="00E418FA"/>
    <w:rsid w:val="00E419D8"/>
    <w:rsid w:val="00E41A8D"/>
    <w:rsid w:val="00E41B0C"/>
    <w:rsid w:val="00E41C38"/>
    <w:rsid w:val="00E41E77"/>
    <w:rsid w:val="00E42055"/>
    <w:rsid w:val="00E423B9"/>
    <w:rsid w:val="00E427A7"/>
    <w:rsid w:val="00E427AF"/>
    <w:rsid w:val="00E42972"/>
    <w:rsid w:val="00E42D48"/>
    <w:rsid w:val="00E42E34"/>
    <w:rsid w:val="00E42EC3"/>
    <w:rsid w:val="00E43006"/>
    <w:rsid w:val="00E43136"/>
    <w:rsid w:val="00E43150"/>
    <w:rsid w:val="00E4357D"/>
    <w:rsid w:val="00E438AB"/>
    <w:rsid w:val="00E43D98"/>
    <w:rsid w:val="00E43DEA"/>
    <w:rsid w:val="00E43ED6"/>
    <w:rsid w:val="00E441FC"/>
    <w:rsid w:val="00E44214"/>
    <w:rsid w:val="00E44215"/>
    <w:rsid w:val="00E444D3"/>
    <w:rsid w:val="00E44502"/>
    <w:rsid w:val="00E44522"/>
    <w:rsid w:val="00E445FB"/>
    <w:rsid w:val="00E45124"/>
    <w:rsid w:val="00E45155"/>
    <w:rsid w:val="00E4517D"/>
    <w:rsid w:val="00E453DE"/>
    <w:rsid w:val="00E4541D"/>
    <w:rsid w:val="00E4548E"/>
    <w:rsid w:val="00E45492"/>
    <w:rsid w:val="00E454B2"/>
    <w:rsid w:val="00E454D5"/>
    <w:rsid w:val="00E45529"/>
    <w:rsid w:val="00E45714"/>
    <w:rsid w:val="00E457B4"/>
    <w:rsid w:val="00E457ED"/>
    <w:rsid w:val="00E45965"/>
    <w:rsid w:val="00E45A90"/>
    <w:rsid w:val="00E45B4C"/>
    <w:rsid w:val="00E45BD2"/>
    <w:rsid w:val="00E45C20"/>
    <w:rsid w:val="00E45C8E"/>
    <w:rsid w:val="00E45D07"/>
    <w:rsid w:val="00E45DC9"/>
    <w:rsid w:val="00E45DF1"/>
    <w:rsid w:val="00E46022"/>
    <w:rsid w:val="00E46159"/>
    <w:rsid w:val="00E46617"/>
    <w:rsid w:val="00E467BF"/>
    <w:rsid w:val="00E46996"/>
    <w:rsid w:val="00E46A4C"/>
    <w:rsid w:val="00E46E8E"/>
    <w:rsid w:val="00E470DE"/>
    <w:rsid w:val="00E47542"/>
    <w:rsid w:val="00E477F8"/>
    <w:rsid w:val="00E47977"/>
    <w:rsid w:val="00E479A8"/>
    <w:rsid w:val="00E47A36"/>
    <w:rsid w:val="00E47FC7"/>
    <w:rsid w:val="00E5070B"/>
    <w:rsid w:val="00E50768"/>
    <w:rsid w:val="00E50B90"/>
    <w:rsid w:val="00E50BBC"/>
    <w:rsid w:val="00E50C65"/>
    <w:rsid w:val="00E50C91"/>
    <w:rsid w:val="00E51138"/>
    <w:rsid w:val="00E5118C"/>
    <w:rsid w:val="00E512D3"/>
    <w:rsid w:val="00E5135D"/>
    <w:rsid w:val="00E51A63"/>
    <w:rsid w:val="00E51B96"/>
    <w:rsid w:val="00E51BBC"/>
    <w:rsid w:val="00E51C16"/>
    <w:rsid w:val="00E521DE"/>
    <w:rsid w:val="00E522A6"/>
    <w:rsid w:val="00E524CD"/>
    <w:rsid w:val="00E52875"/>
    <w:rsid w:val="00E5288B"/>
    <w:rsid w:val="00E52A05"/>
    <w:rsid w:val="00E52AEA"/>
    <w:rsid w:val="00E52B78"/>
    <w:rsid w:val="00E52B88"/>
    <w:rsid w:val="00E52C72"/>
    <w:rsid w:val="00E52D77"/>
    <w:rsid w:val="00E52DEE"/>
    <w:rsid w:val="00E52F19"/>
    <w:rsid w:val="00E52F40"/>
    <w:rsid w:val="00E5301D"/>
    <w:rsid w:val="00E5347D"/>
    <w:rsid w:val="00E5359F"/>
    <w:rsid w:val="00E53801"/>
    <w:rsid w:val="00E538BB"/>
    <w:rsid w:val="00E53976"/>
    <w:rsid w:val="00E53D35"/>
    <w:rsid w:val="00E53D48"/>
    <w:rsid w:val="00E53E22"/>
    <w:rsid w:val="00E541AA"/>
    <w:rsid w:val="00E54471"/>
    <w:rsid w:val="00E5447B"/>
    <w:rsid w:val="00E5456C"/>
    <w:rsid w:val="00E545DE"/>
    <w:rsid w:val="00E549AF"/>
    <w:rsid w:val="00E54A9E"/>
    <w:rsid w:val="00E54AEF"/>
    <w:rsid w:val="00E54AFE"/>
    <w:rsid w:val="00E54F6D"/>
    <w:rsid w:val="00E5503D"/>
    <w:rsid w:val="00E55097"/>
    <w:rsid w:val="00E55541"/>
    <w:rsid w:val="00E55591"/>
    <w:rsid w:val="00E55A04"/>
    <w:rsid w:val="00E55AA0"/>
    <w:rsid w:val="00E55B8E"/>
    <w:rsid w:val="00E55DBF"/>
    <w:rsid w:val="00E56094"/>
    <w:rsid w:val="00E5625D"/>
    <w:rsid w:val="00E569CA"/>
    <w:rsid w:val="00E56BB0"/>
    <w:rsid w:val="00E56C1D"/>
    <w:rsid w:val="00E56D3B"/>
    <w:rsid w:val="00E56D62"/>
    <w:rsid w:val="00E56E48"/>
    <w:rsid w:val="00E57026"/>
    <w:rsid w:val="00E57872"/>
    <w:rsid w:val="00E60275"/>
    <w:rsid w:val="00E602A6"/>
    <w:rsid w:val="00E60389"/>
    <w:rsid w:val="00E603B9"/>
    <w:rsid w:val="00E60757"/>
    <w:rsid w:val="00E60A88"/>
    <w:rsid w:val="00E60B33"/>
    <w:rsid w:val="00E60C6D"/>
    <w:rsid w:val="00E60CDC"/>
    <w:rsid w:val="00E60CF4"/>
    <w:rsid w:val="00E61084"/>
    <w:rsid w:val="00E610C0"/>
    <w:rsid w:val="00E61175"/>
    <w:rsid w:val="00E61454"/>
    <w:rsid w:val="00E6149E"/>
    <w:rsid w:val="00E614E4"/>
    <w:rsid w:val="00E61C39"/>
    <w:rsid w:val="00E61D57"/>
    <w:rsid w:val="00E61E94"/>
    <w:rsid w:val="00E61ED4"/>
    <w:rsid w:val="00E61F77"/>
    <w:rsid w:val="00E61FFB"/>
    <w:rsid w:val="00E62123"/>
    <w:rsid w:val="00E62129"/>
    <w:rsid w:val="00E62170"/>
    <w:rsid w:val="00E6242C"/>
    <w:rsid w:val="00E6265C"/>
    <w:rsid w:val="00E626BD"/>
    <w:rsid w:val="00E6287D"/>
    <w:rsid w:val="00E629CB"/>
    <w:rsid w:val="00E62AEE"/>
    <w:rsid w:val="00E62B54"/>
    <w:rsid w:val="00E62B6E"/>
    <w:rsid w:val="00E62B7A"/>
    <w:rsid w:val="00E62BB7"/>
    <w:rsid w:val="00E62C9D"/>
    <w:rsid w:val="00E62CDC"/>
    <w:rsid w:val="00E62F4D"/>
    <w:rsid w:val="00E632AA"/>
    <w:rsid w:val="00E633D7"/>
    <w:rsid w:val="00E634D3"/>
    <w:rsid w:val="00E634DD"/>
    <w:rsid w:val="00E63543"/>
    <w:rsid w:val="00E638B7"/>
    <w:rsid w:val="00E6390F"/>
    <w:rsid w:val="00E63948"/>
    <w:rsid w:val="00E63A68"/>
    <w:rsid w:val="00E63E14"/>
    <w:rsid w:val="00E63EE0"/>
    <w:rsid w:val="00E64067"/>
    <w:rsid w:val="00E640BC"/>
    <w:rsid w:val="00E641D2"/>
    <w:rsid w:val="00E6431C"/>
    <w:rsid w:val="00E643C1"/>
    <w:rsid w:val="00E643C6"/>
    <w:rsid w:val="00E64434"/>
    <w:rsid w:val="00E644FD"/>
    <w:rsid w:val="00E645D3"/>
    <w:rsid w:val="00E64618"/>
    <w:rsid w:val="00E64E29"/>
    <w:rsid w:val="00E65196"/>
    <w:rsid w:val="00E6535A"/>
    <w:rsid w:val="00E6563F"/>
    <w:rsid w:val="00E659B6"/>
    <w:rsid w:val="00E65D6D"/>
    <w:rsid w:val="00E66033"/>
    <w:rsid w:val="00E66330"/>
    <w:rsid w:val="00E66391"/>
    <w:rsid w:val="00E66615"/>
    <w:rsid w:val="00E66740"/>
    <w:rsid w:val="00E66778"/>
    <w:rsid w:val="00E669A5"/>
    <w:rsid w:val="00E66A86"/>
    <w:rsid w:val="00E66BDA"/>
    <w:rsid w:val="00E66BFD"/>
    <w:rsid w:val="00E66D1D"/>
    <w:rsid w:val="00E66EC4"/>
    <w:rsid w:val="00E66F6D"/>
    <w:rsid w:val="00E670EC"/>
    <w:rsid w:val="00E673AE"/>
    <w:rsid w:val="00E673F1"/>
    <w:rsid w:val="00E6757D"/>
    <w:rsid w:val="00E67710"/>
    <w:rsid w:val="00E679FE"/>
    <w:rsid w:val="00E67A51"/>
    <w:rsid w:val="00E67BB3"/>
    <w:rsid w:val="00E67D50"/>
    <w:rsid w:val="00E70107"/>
    <w:rsid w:val="00E7024D"/>
    <w:rsid w:val="00E7039A"/>
    <w:rsid w:val="00E70631"/>
    <w:rsid w:val="00E70667"/>
    <w:rsid w:val="00E707C1"/>
    <w:rsid w:val="00E70AD8"/>
    <w:rsid w:val="00E70CB5"/>
    <w:rsid w:val="00E70F02"/>
    <w:rsid w:val="00E70F58"/>
    <w:rsid w:val="00E70F85"/>
    <w:rsid w:val="00E7107D"/>
    <w:rsid w:val="00E71293"/>
    <w:rsid w:val="00E713A0"/>
    <w:rsid w:val="00E71441"/>
    <w:rsid w:val="00E7149B"/>
    <w:rsid w:val="00E715D0"/>
    <w:rsid w:val="00E7166E"/>
    <w:rsid w:val="00E7167A"/>
    <w:rsid w:val="00E7188C"/>
    <w:rsid w:val="00E71977"/>
    <w:rsid w:val="00E71A20"/>
    <w:rsid w:val="00E71B81"/>
    <w:rsid w:val="00E71CE9"/>
    <w:rsid w:val="00E71DC8"/>
    <w:rsid w:val="00E71E22"/>
    <w:rsid w:val="00E722B9"/>
    <w:rsid w:val="00E722CB"/>
    <w:rsid w:val="00E72375"/>
    <w:rsid w:val="00E724AD"/>
    <w:rsid w:val="00E727F5"/>
    <w:rsid w:val="00E728EB"/>
    <w:rsid w:val="00E72A86"/>
    <w:rsid w:val="00E72BEE"/>
    <w:rsid w:val="00E72E6D"/>
    <w:rsid w:val="00E72E7D"/>
    <w:rsid w:val="00E72FC7"/>
    <w:rsid w:val="00E730F3"/>
    <w:rsid w:val="00E7345D"/>
    <w:rsid w:val="00E7359C"/>
    <w:rsid w:val="00E735F7"/>
    <w:rsid w:val="00E73802"/>
    <w:rsid w:val="00E73833"/>
    <w:rsid w:val="00E738BE"/>
    <w:rsid w:val="00E7390B"/>
    <w:rsid w:val="00E73A62"/>
    <w:rsid w:val="00E73C57"/>
    <w:rsid w:val="00E73EEF"/>
    <w:rsid w:val="00E73FDD"/>
    <w:rsid w:val="00E74009"/>
    <w:rsid w:val="00E7410F"/>
    <w:rsid w:val="00E7411B"/>
    <w:rsid w:val="00E74326"/>
    <w:rsid w:val="00E746FA"/>
    <w:rsid w:val="00E74937"/>
    <w:rsid w:val="00E749DD"/>
    <w:rsid w:val="00E74A76"/>
    <w:rsid w:val="00E74AB0"/>
    <w:rsid w:val="00E74BDC"/>
    <w:rsid w:val="00E74C17"/>
    <w:rsid w:val="00E74D69"/>
    <w:rsid w:val="00E74DC6"/>
    <w:rsid w:val="00E74E12"/>
    <w:rsid w:val="00E74E54"/>
    <w:rsid w:val="00E74EFE"/>
    <w:rsid w:val="00E74F5C"/>
    <w:rsid w:val="00E7557D"/>
    <w:rsid w:val="00E755CF"/>
    <w:rsid w:val="00E756A6"/>
    <w:rsid w:val="00E75825"/>
    <w:rsid w:val="00E75A0F"/>
    <w:rsid w:val="00E75C94"/>
    <w:rsid w:val="00E75D4B"/>
    <w:rsid w:val="00E75E10"/>
    <w:rsid w:val="00E75F8B"/>
    <w:rsid w:val="00E76243"/>
    <w:rsid w:val="00E763CE"/>
    <w:rsid w:val="00E76518"/>
    <w:rsid w:val="00E76671"/>
    <w:rsid w:val="00E76968"/>
    <w:rsid w:val="00E769CD"/>
    <w:rsid w:val="00E769D7"/>
    <w:rsid w:val="00E76C7B"/>
    <w:rsid w:val="00E76C99"/>
    <w:rsid w:val="00E76DA1"/>
    <w:rsid w:val="00E76E16"/>
    <w:rsid w:val="00E76E3A"/>
    <w:rsid w:val="00E76F82"/>
    <w:rsid w:val="00E7708F"/>
    <w:rsid w:val="00E770C1"/>
    <w:rsid w:val="00E771FF"/>
    <w:rsid w:val="00E7726C"/>
    <w:rsid w:val="00E77359"/>
    <w:rsid w:val="00E77817"/>
    <w:rsid w:val="00E77905"/>
    <w:rsid w:val="00E7794C"/>
    <w:rsid w:val="00E77D4A"/>
    <w:rsid w:val="00E77ED7"/>
    <w:rsid w:val="00E77F77"/>
    <w:rsid w:val="00E8011C"/>
    <w:rsid w:val="00E802C6"/>
    <w:rsid w:val="00E8032C"/>
    <w:rsid w:val="00E80732"/>
    <w:rsid w:val="00E80939"/>
    <w:rsid w:val="00E80CC7"/>
    <w:rsid w:val="00E80FAD"/>
    <w:rsid w:val="00E81277"/>
    <w:rsid w:val="00E812C0"/>
    <w:rsid w:val="00E8178F"/>
    <w:rsid w:val="00E81942"/>
    <w:rsid w:val="00E819DE"/>
    <w:rsid w:val="00E81AB3"/>
    <w:rsid w:val="00E81B90"/>
    <w:rsid w:val="00E81DC7"/>
    <w:rsid w:val="00E81E02"/>
    <w:rsid w:val="00E82054"/>
    <w:rsid w:val="00E82085"/>
    <w:rsid w:val="00E82281"/>
    <w:rsid w:val="00E8289A"/>
    <w:rsid w:val="00E82C19"/>
    <w:rsid w:val="00E82E74"/>
    <w:rsid w:val="00E82F79"/>
    <w:rsid w:val="00E82FD8"/>
    <w:rsid w:val="00E83308"/>
    <w:rsid w:val="00E83482"/>
    <w:rsid w:val="00E83700"/>
    <w:rsid w:val="00E8386D"/>
    <w:rsid w:val="00E838C6"/>
    <w:rsid w:val="00E83D54"/>
    <w:rsid w:val="00E83DCF"/>
    <w:rsid w:val="00E83F68"/>
    <w:rsid w:val="00E8407E"/>
    <w:rsid w:val="00E841ED"/>
    <w:rsid w:val="00E84226"/>
    <w:rsid w:val="00E843F4"/>
    <w:rsid w:val="00E84675"/>
    <w:rsid w:val="00E848E6"/>
    <w:rsid w:val="00E84BD6"/>
    <w:rsid w:val="00E84C86"/>
    <w:rsid w:val="00E84D6E"/>
    <w:rsid w:val="00E84DA9"/>
    <w:rsid w:val="00E84E1E"/>
    <w:rsid w:val="00E84E36"/>
    <w:rsid w:val="00E84F5A"/>
    <w:rsid w:val="00E85095"/>
    <w:rsid w:val="00E8546A"/>
    <w:rsid w:val="00E859F2"/>
    <w:rsid w:val="00E85AA8"/>
    <w:rsid w:val="00E85B2D"/>
    <w:rsid w:val="00E85B73"/>
    <w:rsid w:val="00E85B77"/>
    <w:rsid w:val="00E85CD1"/>
    <w:rsid w:val="00E85D3A"/>
    <w:rsid w:val="00E85EE6"/>
    <w:rsid w:val="00E85FD9"/>
    <w:rsid w:val="00E86055"/>
    <w:rsid w:val="00E860A4"/>
    <w:rsid w:val="00E86100"/>
    <w:rsid w:val="00E8612B"/>
    <w:rsid w:val="00E8628D"/>
    <w:rsid w:val="00E86530"/>
    <w:rsid w:val="00E86936"/>
    <w:rsid w:val="00E869A9"/>
    <w:rsid w:val="00E869F3"/>
    <w:rsid w:val="00E86A88"/>
    <w:rsid w:val="00E86F67"/>
    <w:rsid w:val="00E8707E"/>
    <w:rsid w:val="00E877E0"/>
    <w:rsid w:val="00E87AE9"/>
    <w:rsid w:val="00E87F94"/>
    <w:rsid w:val="00E87FC0"/>
    <w:rsid w:val="00E9004C"/>
    <w:rsid w:val="00E900BD"/>
    <w:rsid w:val="00E900E4"/>
    <w:rsid w:val="00E900EF"/>
    <w:rsid w:val="00E90650"/>
    <w:rsid w:val="00E90998"/>
    <w:rsid w:val="00E90A02"/>
    <w:rsid w:val="00E90D0A"/>
    <w:rsid w:val="00E9103E"/>
    <w:rsid w:val="00E9108F"/>
    <w:rsid w:val="00E9116D"/>
    <w:rsid w:val="00E912B7"/>
    <w:rsid w:val="00E91677"/>
    <w:rsid w:val="00E9173A"/>
    <w:rsid w:val="00E91864"/>
    <w:rsid w:val="00E918A0"/>
    <w:rsid w:val="00E91C5F"/>
    <w:rsid w:val="00E91D47"/>
    <w:rsid w:val="00E91D94"/>
    <w:rsid w:val="00E91FFD"/>
    <w:rsid w:val="00E9208C"/>
    <w:rsid w:val="00E92503"/>
    <w:rsid w:val="00E926CB"/>
    <w:rsid w:val="00E926F2"/>
    <w:rsid w:val="00E92A5B"/>
    <w:rsid w:val="00E92A98"/>
    <w:rsid w:val="00E92ADB"/>
    <w:rsid w:val="00E92B8E"/>
    <w:rsid w:val="00E92DD8"/>
    <w:rsid w:val="00E92DE9"/>
    <w:rsid w:val="00E92EBB"/>
    <w:rsid w:val="00E932DA"/>
    <w:rsid w:val="00E933A8"/>
    <w:rsid w:val="00E93488"/>
    <w:rsid w:val="00E936B7"/>
    <w:rsid w:val="00E936BF"/>
    <w:rsid w:val="00E93B3C"/>
    <w:rsid w:val="00E93B8D"/>
    <w:rsid w:val="00E93C48"/>
    <w:rsid w:val="00E9413E"/>
    <w:rsid w:val="00E9466B"/>
    <w:rsid w:val="00E947E3"/>
    <w:rsid w:val="00E94D55"/>
    <w:rsid w:val="00E94F67"/>
    <w:rsid w:val="00E95053"/>
    <w:rsid w:val="00E950BA"/>
    <w:rsid w:val="00E950DF"/>
    <w:rsid w:val="00E95161"/>
    <w:rsid w:val="00E9518C"/>
    <w:rsid w:val="00E95199"/>
    <w:rsid w:val="00E9519D"/>
    <w:rsid w:val="00E9521F"/>
    <w:rsid w:val="00E95222"/>
    <w:rsid w:val="00E953DA"/>
    <w:rsid w:val="00E9557F"/>
    <w:rsid w:val="00E95653"/>
    <w:rsid w:val="00E95835"/>
    <w:rsid w:val="00E95928"/>
    <w:rsid w:val="00E9594E"/>
    <w:rsid w:val="00E9598E"/>
    <w:rsid w:val="00E959EA"/>
    <w:rsid w:val="00E95C45"/>
    <w:rsid w:val="00E967B0"/>
    <w:rsid w:val="00E967C4"/>
    <w:rsid w:val="00E96831"/>
    <w:rsid w:val="00E96A0E"/>
    <w:rsid w:val="00E96AEB"/>
    <w:rsid w:val="00E96EA9"/>
    <w:rsid w:val="00E97362"/>
    <w:rsid w:val="00E9767C"/>
    <w:rsid w:val="00E97A29"/>
    <w:rsid w:val="00E97AA4"/>
    <w:rsid w:val="00E97AC6"/>
    <w:rsid w:val="00E97B01"/>
    <w:rsid w:val="00E97B59"/>
    <w:rsid w:val="00E97C1E"/>
    <w:rsid w:val="00E97C87"/>
    <w:rsid w:val="00E97DE8"/>
    <w:rsid w:val="00E97E5C"/>
    <w:rsid w:val="00EA01A4"/>
    <w:rsid w:val="00EA032B"/>
    <w:rsid w:val="00EA05E6"/>
    <w:rsid w:val="00EA0784"/>
    <w:rsid w:val="00EA07D2"/>
    <w:rsid w:val="00EA0A78"/>
    <w:rsid w:val="00EA0CC2"/>
    <w:rsid w:val="00EA0D9E"/>
    <w:rsid w:val="00EA0F7B"/>
    <w:rsid w:val="00EA1055"/>
    <w:rsid w:val="00EA10C8"/>
    <w:rsid w:val="00EA1317"/>
    <w:rsid w:val="00EA13C4"/>
    <w:rsid w:val="00EA13EF"/>
    <w:rsid w:val="00EA1438"/>
    <w:rsid w:val="00EA1507"/>
    <w:rsid w:val="00EA1577"/>
    <w:rsid w:val="00EA1B45"/>
    <w:rsid w:val="00EA1C01"/>
    <w:rsid w:val="00EA20B3"/>
    <w:rsid w:val="00EA24FD"/>
    <w:rsid w:val="00EA2541"/>
    <w:rsid w:val="00EA2574"/>
    <w:rsid w:val="00EA27CF"/>
    <w:rsid w:val="00EA2A8A"/>
    <w:rsid w:val="00EA2CB8"/>
    <w:rsid w:val="00EA2DD7"/>
    <w:rsid w:val="00EA2E61"/>
    <w:rsid w:val="00EA2E68"/>
    <w:rsid w:val="00EA3441"/>
    <w:rsid w:val="00EA347D"/>
    <w:rsid w:val="00EA34C8"/>
    <w:rsid w:val="00EA37C0"/>
    <w:rsid w:val="00EA3828"/>
    <w:rsid w:val="00EA38A3"/>
    <w:rsid w:val="00EA38FD"/>
    <w:rsid w:val="00EA3BB1"/>
    <w:rsid w:val="00EA3BB4"/>
    <w:rsid w:val="00EA3C15"/>
    <w:rsid w:val="00EA3D17"/>
    <w:rsid w:val="00EA3D45"/>
    <w:rsid w:val="00EA4024"/>
    <w:rsid w:val="00EA4095"/>
    <w:rsid w:val="00EA40D2"/>
    <w:rsid w:val="00EA42BA"/>
    <w:rsid w:val="00EA433D"/>
    <w:rsid w:val="00EA4541"/>
    <w:rsid w:val="00EA4612"/>
    <w:rsid w:val="00EA47EE"/>
    <w:rsid w:val="00EA4A23"/>
    <w:rsid w:val="00EA4AA9"/>
    <w:rsid w:val="00EA4D24"/>
    <w:rsid w:val="00EA4F64"/>
    <w:rsid w:val="00EA5032"/>
    <w:rsid w:val="00EA50E2"/>
    <w:rsid w:val="00EA5141"/>
    <w:rsid w:val="00EA517B"/>
    <w:rsid w:val="00EA5352"/>
    <w:rsid w:val="00EA53AE"/>
    <w:rsid w:val="00EA53B9"/>
    <w:rsid w:val="00EA53D7"/>
    <w:rsid w:val="00EA54B6"/>
    <w:rsid w:val="00EA56D3"/>
    <w:rsid w:val="00EA57F4"/>
    <w:rsid w:val="00EA5820"/>
    <w:rsid w:val="00EA5954"/>
    <w:rsid w:val="00EA5E83"/>
    <w:rsid w:val="00EA5F79"/>
    <w:rsid w:val="00EA5FE1"/>
    <w:rsid w:val="00EA6304"/>
    <w:rsid w:val="00EA6517"/>
    <w:rsid w:val="00EA6540"/>
    <w:rsid w:val="00EA65A7"/>
    <w:rsid w:val="00EA66EC"/>
    <w:rsid w:val="00EA6774"/>
    <w:rsid w:val="00EA6B7C"/>
    <w:rsid w:val="00EA6C88"/>
    <w:rsid w:val="00EA6CEA"/>
    <w:rsid w:val="00EA6D27"/>
    <w:rsid w:val="00EA7022"/>
    <w:rsid w:val="00EA75AF"/>
    <w:rsid w:val="00EA780D"/>
    <w:rsid w:val="00EA782B"/>
    <w:rsid w:val="00EA78D3"/>
    <w:rsid w:val="00EA7900"/>
    <w:rsid w:val="00EA7A35"/>
    <w:rsid w:val="00EA7B8D"/>
    <w:rsid w:val="00EA7E9E"/>
    <w:rsid w:val="00EB0055"/>
    <w:rsid w:val="00EB0110"/>
    <w:rsid w:val="00EB0416"/>
    <w:rsid w:val="00EB0489"/>
    <w:rsid w:val="00EB0496"/>
    <w:rsid w:val="00EB058D"/>
    <w:rsid w:val="00EB09BA"/>
    <w:rsid w:val="00EB0A73"/>
    <w:rsid w:val="00EB0DBC"/>
    <w:rsid w:val="00EB0FEF"/>
    <w:rsid w:val="00EB1037"/>
    <w:rsid w:val="00EB12D7"/>
    <w:rsid w:val="00EB133C"/>
    <w:rsid w:val="00EB13C7"/>
    <w:rsid w:val="00EB1596"/>
    <w:rsid w:val="00EB16B5"/>
    <w:rsid w:val="00EB16FC"/>
    <w:rsid w:val="00EB1AED"/>
    <w:rsid w:val="00EB1CBE"/>
    <w:rsid w:val="00EB1D23"/>
    <w:rsid w:val="00EB1E3E"/>
    <w:rsid w:val="00EB1EE2"/>
    <w:rsid w:val="00EB1F80"/>
    <w:rsid w:val="00EB1FBC"/>
    <w:rsid w:val="00EB21CD"/>
    <w:rsid w:val="00EB241A"/>
    <w:rsid w:val="00EB2575"/>
    <w:rsid w:val="00EB269E"/>
    <w:rsid w:val="00EB285D"/>
    <w:rsid w:val="00EB2A15"/>
    <w:rsid w:val="00EB2BD1"/>
    <w:rsid w:val="00EB2DD5"/>
    <w:rsid w:val="00EB2FBF"/>
    <w:rsid w:val="00EB30E0"/>
    <w:rsid w:val="00EB30EF"/>
    <w:rsid w:val="00EB30F6"/>
    <w:rsid w:val="00EB31E9"/>
    <w:rsid w:val="00EB3207"/>
    <w:rsid w:val="00EB3402"/>
    <w:rsid w:val="00EB3422"/>
    <w:rsid w:val="00EB36A7"/>
    <w:rsid w:val="00EB3845"/>
    <w:rsid w:val="00EB387D"/>
    <w:rsid w:val="00EB398C"/>
    <w:rsid w:val="00EB3BA6"/>
    <w:rsid w:val="00EB3D06"/>
    <w:rsid w:val="00EB3E32"/>
    <w:rsid w:val="00EB3F29"/>
    <w:rsid w:val="00EB44F2"/>
    <w:rsid w:val="00EB45C9"/>
    <w:rsid w:val="00EB46F3"/>
    <w:rsid w:val="00EB492C"/>
    <w:rsid w:val="00EB4B3B"/>
    <w:rsid w:val="00EB4DED"/>
    <w:rsid w:val="00EB4E3D"/>
    <w:rsid w:val="00EB513E"/>
    <w:rsid w:val="00EB52B3"/>
    <w:rsid w:val="00EB52B9"/>
    <w:rsid w:val="00EB5424"/>
    <w:rsid w:val="00EB55BD"/>
    <w:rsid w:val="00EB5851"/>
    <w:rsid w:val="00EB5AB5"/>
    <w:rsid w:val="00EB5DCF"/>
    <w:rsid w:val="00EB611D"/>
    <w:rsid w:val="00EB62C7"/>
    <w:rsid w:val="00EB633E"/>
    <w:rsid w:val="00EB637B"/>
    <w:rsid w:val="00EB6627"/>
    <w:rsid w:val="00EB662F"/>
    <w:rsid w:val="00EB66A6"/>
    <w:rsid w:val="00EB6825"/>
    <w:rsid w:val="00EB689E"/>
    <w:rsid w:val="00EB697A"/>
    <w:rsid w:val="00EB6A6B"/>
    <w:rsid w:val="00EB6B36"/>
    <w:rsid w:val="00EB6C4C"/>
    <w:rsid w:val="00EB6C85"/>
    <w:rsid w:val="00EB6C9A"/>
    <w:rsid w:val="00EB6DF9"/>
    <w:rsid w:val="00EB6F3B"/>
    <w:rsid w:val="00EB6FF2"/>
    <w:rsid w:val="00EB704D"/>
    <w:rsid w:val="00EB71D0"/>
    <w:rsid w:val="00EB72DF"/>
    <w:rsid w:val="00EB7493"/>
    <w:rsid w:val="00EB7735"/>
    <w:rsid w:val="00EB78CF"/>
    <w:rsid w:val="00EB7C23"/>
    <w:rsid w:val="00EB7C34"/>
    <w:rsid w:val="00EB7ED0"/>
    <w:rsid w:val="00EC027C"/>
    <w:rsid w:val="00EC03EB"/>
    <w:rsid w:val="00EC04D1"/>
    <w:rsid w:val="00EC0627"/>
    <w:rsid w:val="00EC068C"/>
    <w:rsid w:val="00EC0696"/>
    <w:rsid w:val="00EC07E9"/>
    <w:rsid w:val="00EC096F"/>
    <w:rsid w:val="00EC0B1D"/>
    <w:rsid w:val="00EC0DA7"/>
    <w:rsid w:val="00EC0E22"/>
    <w:rsid w:val="00EC10B7"/>
    <w:rsid w:val="00EC1154"/>
    <w:rsid w:val="00EC1184"/>
    <w:rsid w:val="00EC16AF"/>
    <w:rsid w:val="00EC1838"/>
    <w:rsid w:val="00EC1F07"/>
    <w:rsid w:val="00EC1F8A"/>
    <w:rsid w:val="00EC2041"/>
    <w:rsid w:val="00EC2058"/>
    <w:rsid w:val="00EC222F"/>
    <w:rsid w:val="00EC2400"/>
    <w:rsid w:val="00EC247B"/>
    <w:rsid w:val="00EC2C03"/>
    <w:rsid w:val="00EC31B5"/>
    <w:rsid w:val="00EC32BC"/>
    <w:rsid w:val="00EC3538"/>
    <w:rsid w:val="00EC355F"/>
    <w:rsid w:val="00EC35A7"/>
    <w:rsid w:val="00EC3820"/>
    <w:rsid w:val="00EC396F"/>
    <w:rsid w:val="00EC3991"/>
    <w:rsid w:val="00EC39DA"/>
    <w:rsid w:val="00EC40CF"/>
    <w:rsid w:val="00EC43EE"/>
    <w:rsid w:val="00EC445F"/>
    <w:rsid w:val="00EC4511"/>
    <w:rsid w:val="00EC4532"/>
    <w:rsid w:val="00EC4594"/>
    <w:rsid w:val="00EC466D"/>
    <w:rsid w:val="00EC48DC"/>
    <w:rsid w:val="00EC4AF0"/>
    <w:rsid w:val="00EC4C04"/>
    <w:rsid w:val="00EC4CF4"/>
    <w:rsid w:val="00EC4E23"/>
    <w:rsid w:val="00EC4E47"/>
    <w:rsid w:val="00EC4F93"/>
    <w:rsid w:val="00EC50BC"/>
    <w:rsid w:val="00EC50D8"/>
    <w:rsid w:val="00EC50DA"/>
    <w:rsid w:val="00EC50DB"/>
    <w:rsid w:val="00EC5440"/>
    <w:rsid w:val="00EC548E"/>
    <w:rsid w:val="00EC55DD"/>
    <w:rsid w:val="00EC572A"/>
    <w:rsid w:val="00EC5970"/>
    <w:rsid w:val="00EC5CFF"/>
    <w:rsid w:val="00EC5E80"/>
    <w:rsid w:val="00EC64CB"/>
    <w:rsid w:val="00EC668E"/>
    <w:rsid w:val="00EC6792"/>
    <w:rsid w:val="00EC67B5"/>
    <w:rsid w:val="00EC6807"/>
    <w:rsid w:val="00EC685B"/>
    <w:rsid w:val="00EC69A5"/>
    <w:rsid w:val="00EC69F6"/>
    <w:rsid w:val="00EC6BB2"/>
    <w:rsid w:val="00EC7188"/>
    <w:rsid w:val="00EC7201"/>
    <w:rsid w:val="00EC7217"/>
    <w:rsid w:val="00EC736A"/>
    <w:rsid w:val="00EC7521"/>
    <w:rsid w:val="00EC7752"/>
    <w:rsid w:val="00EC7787"/>
    <w:rsid w:val="00EC7852"/>
    <w:rsid w:val="00EC7CCE"/>
    <w:rsid w:val="00EC7EEC"/>
    <w:rsid w:val="00EC7FB1"/>
    <w:rsid w:val="00ED010C"/>
    <w:rsid w:val="00ED03AE"/>
    <w:rsid w:val="00ED0425"/>
    <w:rsid w:val="00ED08AF"/>
    <w:rsid w:val="00ED09D0"/>
    <w:rsid w:val="00ED0B8E"/>
    <w:rsid w:val="00ED0C07"/>
    <w:rsid w:val="00ED0E7F"/>
    <w:rsid w:val="00ED1112"/>
    <w:rsid w:val="00ED1A44"/>
    <w:rsid w:val="00ED1BAA"/>
    <w:rsid w:val="00ED1DB6"/>
    <w:rsid w:val="00ED1DD8"/>
    <w:rsid w:val="00ED2271"/>
    <w:rsid w:val="00ED249F"/>
    <w:rsid w:val="00ED2BC8"/>
    <w:rsid w:val="00ED2DA7"/>
    <w:rsid w:val="00ED309E"/>
    <w:rsid w:val="00ED3117"/>
    <w:rsid w:val="00ED318F"/>
    <w:rsid w:val="00ED32E3"/>
    <w:rsid w:val="00ED3427"/>
    <w:rsid w:val="00ED3AD9"/>
    <w:rsid w:val="00ED3B42"/>
    <w:rsid w:val="00ED3B60"/>
    <w:rsid w:val="00ED3CFD"/>
    <w:rsid w:val="00ED4146"/>
    <w:rsid w:val="00ED41C1"/>
    <w:rsid w:val="00ED45CE"/>
    <w:rsid w:val="00ED47D0"/>
    <w:rsid w:val="00ED48FE"/>
    <w:rsid w:val="00ED4BA7"/>
    <w:rsid w:val="00ED4C9A"/>
    <w:rsid w:val="00ED4D11"/>
    <w:rsid w:val="00ED4DE9"/>
    <w:rsid w:val="00ED562C"/>
    <w:rsid w:val="00ED56B2"/>
    <w:rsid w:val="00ED56CA"/>
    <w:rsid w:val="00ED57A2"/>
    <w:rsid w:val="00ED5A41"/>
    <w:rsid w:val="00ED5D2F"/>
    <w:rsid w:val="00ED5EA2"/>
    <w:rsid w:val="00ED5F6E"/>
    <w:rsid w:val="00ED635D"/>
    <w:rsid w:val="00ED67CA"/>
    <w:rsid w:val="00ED69E7"/>
    <w:rsid w:val="00ED6A72"/>
    <w:rsid w:val="00ED6D22"/>
    <w:rsid w:val="00ED74BD"/>
    <w:rsid w:val="00ED7667"/>
    <w:rsid w:val="00ED7D3B"/>
    <w:rsid w:val="00ED7D86"/>
    <w:rsid w:val="00EE0408"/>
    <w:rsid w:val="00EE044E"/>
    <w:rsid w:val="00EE0464"/>
    <w:rsid w:val="00EE0466"/>
    <w:rsid w:val="00EE04F0"/>
    <w:rsid w:val="00EE052E"/>
    <w:rsid w:val="00EE056E"/>
    <w:rsid w:val="00EE0693"/>
    <w:rsid w:val="00EE0A56"/>
    <w:rsid w:val="00EE0A98"/>
    <w:rsid w:val="00EE0AE4"/>
    <w:rsid w:val="00EE0B3D"/>
    <w:rsid w:val="00EE0B84"/>
    <w:rsid w:val="00EE0D84"/>
    <w:rsid w:val="00EE0DC5"/>
    <w:rsid w:val="00EE10CC"/>
    <w:rsid w:val="00EE10DF"/>
    <w:rsid w:val="00EE1372"/>
    <w:rsid w:val="00EE15B2"/>
    <w:rsid w:val="00EE170D"/>
    <w:rsid w:val="00EE1837"/>
    <w:rsid w:val="00EE19B0"/>
    <w:rsid w:val="00EE19FC"/>
    <w:rsid w:val="00EE1A24"/>
    <w:rsid w:val="00EE1E45"/>
    <w:rsid w:val="00EE1E48"/>
    <w:rsid w:val="00EE1F5A"/>
    <w:rsid w:val="00EE1FAF"/>
    <w:rsid w:val="00EE22F0"/>
    <w:rsid w:val="00EE2563"/>
    <w:rsid w:val="00EE2836"/>
    <w:rsid w:val="00EE293D"/>
    <w:rsid w:val="00EE2B4F"/>
    <w:rsid w:val="00EE2CD3"/>
    <w:rsid w:val="00EE2DC5"/>
    <w:rsid w:val="00EE2E3C"/>
    <w:rsid w:val="00EE2E6D"/>
    <w:rsid w:val="00EE30D5"/>
    <w:rsid w:val="00EE3150"/>
    <w:rsid w:val="00EE32A2"/>
    <w:rsid w:val="00EE32DC"/>
    <w:rsid w:val="00EE3398"/>
    <w:rsid w:val="00EE33CC"/>
    <w:rsid w:val="00EE352D"/>
    <w:rsid w:val="00EE3753"/>
    <w:rsid w:val="00EE382A"/>
    <w:rsid w:val="00EE38FF"/>
    <w:rsid w:val="00EE39B1"/>
    <w:rsid w:val="00EE39E9"/>
    <w:rsid w:val="00EE3C1A"/>
    <w:rsid w:val="00EE3D3B"/>
    <w:rsid w:val="00EE3F2B"/>
    <w:rsid w:val="00EE4650"/>
    <w:rsid w:val="00EE468B"/>
    <w:rsid w:val="00EE4756"/>
    <w:rsid w:val="00EE49CC"/>
    <w:rsid w:val="00EE4A85"/>
    <w:rsid w:val="00EE4AA2"/>
    <w:rsid w:val="00EE4BCE"/>
    <w:rsid w:val="00EE4C6F"/>
    <w:rsid w:val="00EE4ED7"/>
    <w:rsid w:val="00EE4F23"/>
    <w:rsid w:val="00EE521C"/>
    <w:rsid w:val="00EE544D"/>
    <w:rsid w:val="00EE57C6"/>
    <w:rsid w:val="00EE5939"/>
    <w:rsid w:val="00EE5B49"/>
    <w:rsid w:val="00EE5C01"/>
    <w:rsid w:val="00EE5C83"/>
    <w:rsid w:val="00EE5CD5"/>
    <w:rsid w:val="00EE5EF8"/>
    <w:rsid w:val="00EE621B"/>
    <w:rsid w:val="00EE6289"/>
    <w:rsid w:val="00EE649C"/>
    <w:rsid w:val="00EE6500"/>
    <w:rsid w:val="00EE65C0"/>
    <w:rsid w:val="00EE6622"/>
    <w:rsid w:val="00EE6661"/>
    <w:rsid w:val="00EE68AA"/>
    <w:rsid w:val="00EE6F9D"/>
    <w:rsid w:val="00EE7140"/>
    <w:rsid w:val="00EE7231"/>
    <w:rsid w:val="00EE734C"/>
    <w:rsid w:val="00EE73F9"/>
    <w:rsid w:val="00EE76D3"/>
    <w:rsid w:val="00EE7C38"/>
    <w:rsid w:val="00EE7D23"/>
    <w:rsid w:val="00EE7DD5"/>
    <w:rsid w:val="00EF002A"/>
    <w:rsid w:val="00EF0050"/>
    <w:rsid w:val="00EF026C"/>
    <w:rsid w:val="00EF0576"/>
    <w:rsid w:val="00EF0595"/>
    <w:rsid w:val="00EF0724"/>
    <w:rsid w:val="00EF0780"/>
    <w:rsid w:val="00EF08B1"/>
    <w:rsid w:val="00EF094E"/>
    <w:rsid w:val="00EF0B8F"/>
    <w:rsid w:val="00EF0D0B"/>
    <w:rsid w:val="00EF0D34"/>
    <w:rsid w:val="00EF0F6D"/>
    <w:rsid w:val="00EF11B2"/>
    <w:rsid w:val="00EF138E"/>
    <w:rsid w:val="00EF1751"/>
    <w:rsid w:val="00EF193A"/>
    <w:rsid w:val="00EF1979"/>
    <w:rsid w:val="00EF1A68"/>
    <w:rsid w:val="00EF1BBF"/>
    <w:rsid w:val="00EF1BC7"/>
    <w:rsid w:val="00EF1D5D"/>
    <w:rsid w:val="00EF1E9C"/>
    <w:rsid w:val="00EF2156"/>
    <w:rsid w:val="00EF225B"/>
    <w:rsid w:val="00EF234F"/>
    <w:rsid w:val="00EF2495"/>
    <w:rsid w:val="00EF26B5"/>
    <w:rsid w:val="00EF270D"/>
    <w:rsid w:val="00EF2A2F"/>
    <w:rsid w:val="00EF2AA0"/>
    <w:rsid w:val="00EF2B43"/>
    <w:rsid w:val="00EF2EED"/>
    <w:rsid w:val="00EF3024"/>
    <w:rsid w:val="00EF323D"/>
    <w:rsid w:val="00EF32BA"/>
    <w:rsid w:val="00EF3423"/>
    <w:rsid w:val="00EF3866"/>
    <w:rsid w:val="00EF3A6C"/>
    <w:rsid w:val="00EF3D52"/>
    <w:rsid w:val="00EF3D9E"/>
    <w:rsid w:val="00EF4466"/>
    <w:rsid w:val="00EF44D2"/>
    <w:rsid w:val="00EF44D7"/>
    <w:rsid w:val="00EF4749"/>
    <w:rsid w:val="00EF47E8"/>
    <w:rsid w:val="00EF490F"/>
    <w:rsid w:val="00EF4B9A"/>
    <w:rsid w:val="00EF4BB5"/>
    <w:rsid w:val="00EF4BC9"/>
    <w:rsid w:val="00EF4CD0"/>
    <w:rsid w:val="00EF4F0F"/>
    <w:rsid w:val="00EF5036"/>
    <w:rsid w:val="00EF5073"/>
    <w:rsid w:val="00EF50D1"/>
    <w:rsid w:val="00EF51F1"/>
    <w:rsid w:val="00EF52E1"/>
    <w:rsid w:val="00EF54B0"/>
    <w:rsid w:val="00EF5B46"/>
    <w:rsid w:val="00EF5CA3"/>
    <w:rsid w:val="00EF5E92"/>
    <w:rsid w:val="00EF5F78"/>
    <w:rsid w:val="00EF6098"/>
    <w:rsid w:val="00EF6200"/>
    <w:rsid w:val="00EF626C"/>
    <w:rsid w:val="00EF6665"/>
    <w:rsid w:val="00EF673E"/>
    <w:rsid w:val="00EF70C8"/>
    <w:rsid w:val="00EF716D"/>
    <w:rsid w:val="00EF71AC"/>
    <w:rsid w:val="00EF728C"/>
    <w:rsid w:val="00EF750A"/>
    <w:rsid w:val="00EF75CA"/>
    <w:rsid w:val="00EF75DE"/>
    <w:rsid w:val="00EF7857"/>
    <w:rsid w:val="00EF7885"/>
    <w:rsid w:val="00EF7B73"/>
    <w:rsid w:val="00EF7CE5"/>
    <w:rsid w:val="00EF7D98"/>
    <w:rsid w:val="00EF7FDB"/>
    <w:rsid w:val="00F00072"/>
    <w:rsid w:val="00F000AB"/>
    <w:rsid w:val="00F003C4"/>
    <w:rsid w:val="00F00559"/>
    <w:rsid w:val="00F008BB"/>
    <w:rsid w:val="00F00B45"/>
    <w:rsid w:val="00F00E2A"/>
    <w:rsid w:val="00F01032"/>
    <w:rsid w:val="00F011FD"/>
    <w:rsid w:val="00F01581"/>
    <w:rsid w:val="00F016C6"/>
    <w:rsid w:val="00F01A79"/>
    <w:rsid w:val="00F01C29"/>
    <w:rsid w:val="00F01E13"/>
    <w:rsid w:val="00F021EC"/>
    <w:rsid w:val="00F02273"/>
    <w:rsid w:val="00F0232F"/>
    <w:rsid w:val="00F024EF"/>
    <w:rsid w:val="00F02591"/>
    <w:rsid w:val="00F025F9"/>
    <w:rsid w:val="00F02688"/>
    <w:rsid w:val="00F02B0B"/>
    <w:rsid w:val="00F02BCC"/>
    <w:rsid w:val="00F02E6C"/>
    <w:rsid w:val="00F02FF7"/>
    <w:rsid w:val="00F03053"/>
    <w:rsid w:val="00F03207"/>
    <w:rsid w:val="00F03233"/>
    <w:rsid w:val="00F034FF"/>
    <w:rsid w:val="00F035AF"/>
    <w:rsid w:val="00F03684"/>
    <w:rsid w:val="00F0370B"/>
    <w:rsid w:val="00F0386F"/>
    <w:rsid w:val="00F03A94"/>
    <w:rsid w:val="00F03B96"/>
    <w:rsid w:val="00F03D1F"/>
    <w:rsid w:val="00F03FF7"/>
    <w:rsid w:val="00F0406F"/>
    <w:rsid w:val="00F041C1"/>
    <w:rsid w:val="00F042EC"/>
    <w:rsid w:val="00F044C7"/>
    <w:rsid w:val="00F045B8"/>
    <w:rsid w:val="00F0461B"/>
    <w:rsid w:val="00F04894"/>
    <w:rsid w:val="00F04BF3"/>
    <w:rsid w:val="00F04CA4"/>
    <w:rsid w:val="00F04E05"/>
    <w:rsid w:val="00F04EE6"/>
    <w:rsid w:val="00F04EFF"/>
    <w:rsid w:val="00F0539F"/>
    <w:rsid w:val="00F053F4"/>
    <w:rsid w:val="00F05437"/>
    <w:rsid w:val="00F05462"/>
    <w:rsid w:val="00F05550"/>
    <w:rsid w:val="00F05581"/>
    <w:rsid w:val="00F057C9"/>
    <w:rsid w:val="00F05B4A"/>
    <w:rsid w:val="00F05C49"/>
    <w:rsid w:val="00F05C63"/>
    <w:rsid w:val="00F05C78"/>
    <w:rsid w:val="00F05DD3"/>
    <w:rsid w:val="00F05EE9"/>
    <w:rsid w:val="00F0611F"/>
    <w:rsid w:val="00F06389"/>
    <w:rsid w:val="00F063B3"/>
    <w:rsid w:val="00F06657"/>
    <w:rsid w:val="00F066D6"/>
    <w:rsid w:val="00F0674B"/>
    <w:rsid w:val="00F06B63"/>
    <w:rsid w:val="00F06BB4"/>
    <w:rsid w:val="00F06E52"/>
    <w:rsid w:val="00F07086"/>
    <w:rsid w:val="00F07219"/>
    <w:rsid w:val="00F07574"/>
    <w:rsid w:val="00F076D0"/>
    <w:rsid w:val="00F07782"/>
    <w:rsid w:val="00F07A98"/>
    <w:rsid w:val="00F07C54"/>
    <w:rsid w:val="00F07CD7"/>
    <w:rsid w:val="00F07D49"/>
    <w:rsid w:val="00F07D9E"/>
    <w:rsid w:val="00F07E99"/>
    <w:rsid w:val="00F07F1D"/>
    <w:rsid w:val="00F10632"/>
    <w:rsid w:val="00F108C5"/>
    <w:rsid w:val="00F10C07"/>
    <w:rsid w:val="00F10CD1"/>
    <w:rsid w:val="00F10ECF"/>
    <w:rsid w:val="00F10F29"/>
    <w:rsid w:val="00F10F2A"/>
    <w:rsid w:val="00F10F9C"/>
    <w:rsid w:val="00F11527"/>
    <w:rsid w:val="00F117B8"/>
    <w:rsid w:val="00F11852"/>
    <w:rsid w:val="00F11899"/>
    <w:rsid w:val="00F119F2"/>
    <w:rsid w:val="00F12089"/>
    <w:rsid w:val="00F12273"/>
    <w:rsid w:val="00F1229C"/>
    <w:rsid w:val="00F122BF"/>
    <w:rsid w:val="00F1257E"/>
    <w:rsid w:val="00F125E9"/>
    <w:rsid w:val="00F12702"/>
    <w:rsid w:val="00F127BC"/>
    <w:rsid w:val="00F129D6"/>
    <w:rsid w:val="00F12C6E"/>
    <w:rsid w:val="00F12DA0"/>
    <w:rsid w:val="00F1303A"/>
    <w:rsid w:val="00F13068"/>
    <w:rsid w:val="00F131A7"/>
    <w:rsid w:val="00F1325F"/>
    <w:rsid w:val="00F13506"/>
    <w:rsid w:val="00F1355B"/>
    <w:rsid w:val="00F1372B"/>
    <w:rsid w:val="00F1373B"/>
    <w:rsid w:val="00F13741"/>
    <w:rsid w:val="00F13776"/>
    <w:rsid w:val="00F13B15"/>
    <w:rsid w:val="00F13BD3"/>
    <w:rsid w:val="00F13C72"/>
    <w:rsid w:val="00F13D2E"/>
    <w:rsid w:val="00F13E68"/>
    <w:rsid w:val="00F13FBE"/>
    <w:rsid w:val="00F13FE6"/>
    <w:rsid w:val="00F14128"/>
    <w:rsid w:val="00F1436A"/>
    <w:rsid w:val="00F1452A"/>
    <w:rsid w:val="00F1464E"/>
    <w:rsid w:val="00F146DB"/>
    <w:rsid w:val="00F14A4D"/>
    <w:rsid w:val="00F14ABD"/>
    <w:rsid w:val="00F14CC6"/>
    <w:rsid w:val="00F14FB2"/>
    <w:rsid w:val="00F15151"/>
    <w:rsid w:val="00F151D2"/>
    <w:rsid w:val="00F152F9"/>
    <w:rsid w:val="00F15628"/>
    <w:rsid w:val="00F1567B"/>
    <w:rsid w:val="00F156A7"/>
    <w:rsid w:val="00F1572E"/>
    <w:rsid w:val="00F158F0"/>
    <w:rsid w:val="00F15A57"/>
    <w:rsid w:val="00F15AB5"/>
    <w:rsid w:val="00F15C64"/>
    <w:rsid w:val="00F15DAD"/>
    <w:rsid w:val="00F1641D"/>
    <w:rsid w:val="00F168A7"/>
    <w:rsid w:val="00F169A9"/>
    <w:rsid w:val="00F169B3"/>
    <w:rsid w:val="00F16C21"/>
    <w:rsid w:val="00F1702B"/>
    <w:rsid w:val="00F17176"/>
    <w:rsid w:val="00F1721F"/>
    <w:rsid w:val="00F17689"/>
    <w:rsid w:val="00F17BCA"/>
    <w:rsid w:val="00F17D37"/>
    <w:rsid w:val="00F17FF5"/>
    <w:rsid w:val="00F20041"/>
    <w:rsid w:val="00F2011A"/>
    <w:rsid w:val="00F201F0"/>
    <w:rsid w:val="00F206F4"/>
    <w:rsid w:val="00F20A76"/>
    <w:rsid w:val="00F20C95"/>
    <w:rsid w:val="00F20E43"/>
    <w:rsid w:val="00F2120B"/>
    <w:rsid w:val="00F212CE"/>
    <w:rsid w:val="00F21590"/>
    <w:rsid w:val="00F2159E"/>
    <w:rsid w:val="00F216DD"/>
    <w:rsid w:val="00F2190D"/>
    <w:rsid w:val="00F21B97"/>
    <w:rsid w:val="00F21C3E"/>
    <w:rsid w:val="00F21C99"/>
    <w:rsid w:val="00F21E38"/>
    <w:rsid w:val="00F21EF4"/>
    <w:rsid w:val="00F21F19"/>
    <w:rsid w:val="00F222DF"/>
    <w:rsid w:val="00F22328"/>
    <w:rsid w:val="00F225FC"/>
    <w:rsid w:val="00F22903"/>
    <w:rsid w:val="00F22934"/>
    <w:rsid w:val="00F22975"/>
    <w:rsid w:val="00F22A68"/>
    <w:rsid w:val="00F23138"/>
    <w:rsid w:val="00F2316D"/>
    <w:rsid w:val="00F23248"/>
    <w:rsid w:val="00F232D0"/>
    <w:rsid w:val="00F235D2"/>
    <w:rsid w:val="00F23606"/>
    <w:rsid w:val="00F236A4"/>
    <w:rsid w:val="00F23731"/>
    <w:rsid w:val="00F238E1"/>
    <w:rsid w:val="00F23A9D"/>
    <w:rsid w:val="00F23C2B"/>
    <w:rsid w:val="00F23CF7"/>
    <w:rsid w:val="00F24387"/>
    <w:rsid w:val="00F244D2"/>
    <w:rsid w:val="00F2465F"/>
    <w:rsid w:val="00F24694"/>
    <w:rsid w:val="00F246FA"/>
    <w:rsid w:val="00F247AF"/>
    <w:rsid w:val="00F2499A"/>
    <w:rsid w:val="00F24D29"/>
    <w:rsid w:val="00F24FBE"/>
    <w:rsid w:val="00F2521D"/>
    <w:rsid w:val="00F25757"/>
    <w:rsid w:val="00F259B4"/>
    <w:rsid w:val="00F259B8"/>
    <w:rsid w:val="00F25BBE"/>
    <w:rsid w:val="00F25BFB"/>
    <w:rsid w:val="00F25C7B"/>
    <w:rsid w:val="00F26138"/>
    <w:rsid w:val="00F26195"/>
    <w:rsid w:val="00F262DD"/>
    <w:rsid w:val="00F268B8"/>
    <w:rsid w:val="00F269E1"/>
    <w:rsid w:val="00F26A8D"/>
    <w:rsid w:val="00F26AA8"/>
    <w:rsid w:val="00F26CE1"/>
    <w:rsid w:val="00F27092"/>
    <w:rsid w:val="00F27107"/>
    <w:rsid w:val="00F2742B"/>
    <w:rsid w:val="00F274FB"/>
    <w:rsid w:val="00F275AE"/>
    <w:rsid w:val="00F2763F"/>
    <w:rsid w:val="00F2774F"/>
    <w:rsid w:val="00F277AD"/>
    <w:rsid w:val="00F277D4"/>
    <w:rsid w:val="00F27AAD"/>
    <w:rsid w:val="00F27B69"/>
    <w:rsid w:val="00F27BAB"/>
    <w:rsid w:val="00F27CD6"/>
    <w:rsid w:val="00F27E59"/>
    <w:rsid w:val="00F27FAE"/>
    <w:rsid w:val="00F27FD6"/>
    <w:rsid w:val="00F30095"/>
    <w:rsid w:val="00F305D1"/>
    <w:rsid w:val="00F30697"/>
    <w:rsid w:val="00F30962"/>
    <w:rsid w:val="00F30E8D"/>
    <w:rsid w:val="00F3198E"/>
    <w:rsid w:val="00F31D82"/>
    <w:rsid w:val="00F31EE4"/>
    <w:rsid w:val="00F3200A"/>
    <w:rsid w:val="00F3204B"/>
    <w:rsid w:val="00F3205A"/>
    <w:rsid w:val="00F323FA"/>
    <w:rsid w:val="00F32484"/>
    <w:rsid w:val="00F32529"/>
    <w:rsid w:val="00F32913"/>
    <w:rsid w:val="00F32CDD"/>
    <w:rsid w:val="00F32E17"/>
    <w:rsid w:val="00F32EC6"/>
    <w:rsid w:val="00F32F72"/>
    <w:rsid w:val="00F33087"/>
    <w:rsid w:val="00F3308F"/>
    <w:rsid w:val="00F33299"/>
    <w:rsid w:val="00F332A5"/>
    <w:rsid w:val="00F335B5"/>
    <w:rsid w:val="00F33621"/>
    <w:rsid w:val="00F3369E"/>
    <w:rsid w:val="00F33744"/>
    <w:rsid w:val="00F3380A"/>
    <w:rsid w:val="00F33DDD"/>
    <w:rsid w:val="00F34209"/>
    <w:rsid w:val="00F342AB"/>
    <w:rsid w:val="00F3450E"/>
    <w:rsid w:val="00F3470A"/>
    <w:rsid w:val="00F347BA"/>
    <w:rsid w:val="00F34835"/>
    <w:rsid w:val="00F3485C"/>
    <w:rsid w:val="00F348A3"/>
    <w:rsid w:val="00F348C7"/>
    <w:rsid w:val="00F34B84"/>
    <w:rsid w:val="00F34C18"/>
    <w:rsid w:val="00F34FE2"/>
    <w:rsid w:val="00F3509F"/>
    <w:rsid w:val="00F3530C"/>
    <w:rsid w:val="00F3531D"/>
    <w:rsid w:val="00F3533D"/>
    <w:rsid w:val="00F354D2"/>
    <w:rsid w:val="00F3557C"/>
    <w:rsid w:val="00F3561A"/>
    <w:rsid w:val="00F356A6"/>
    <w:rsid w:val="00F3586D"/>
    <w:rsid w:val="00F35B03"/>
    <w:rsid w:val="00F35DE1"/>
    <w:rsid w:val="00F35DF2"/>
    <w:rsid w:val="00F35E0F"/>
    <w:rsid w:val="00F35E81"/>
    <w:rsid w:val="00F35FC3"/>
    <w:rsid w:val="00F36043"/>
    <w:rsid w:val="00F3615B"/>
    <w:rsid w:val="00F361B2"/>
    <w:rsid w:val="00F36212"/>
    <w:rsid w:val="00F36403"/>
    <w:rsid w:val="00F364B3"/>
    <w:rsid w:val="00F36882"/>
    <w:rsid w:val="00F36AAB"/>
    <w:rsid w:val="00F36B06"/>
    <w:rsid w:val="00F36B8B"/>
    <w:rsid w:val="00F36C33"/>
    <w:rsid w:val="00F36DEE"/>
    <w:rsid w:val="00F370B8"/>
    <w:rsid w:val="00F3730E"/>
    <w:rsid w:val="00F37589"/>
    <w:rsid w:val="00F3794F"/>
    <w:rsid w:val="00F37B68"/>
    <w:rsid w:val="00F37BE2"/>
    <w:rsid w:val="00F37CEE"/>
    <w:rsid w:val="00F37D73"/>
    <w:rsid w:val="00F37F40"/>
    <w:rsid w:val="00F400F9"/>
    <w:rsid w:val="00F40B01"/>
    <w:rsid w:val="00F40B43"/>
    <w:rsid w:val="00F40B51"/>
    <w:rsid w:val="00F40D4F"/>
    <w:rsid w:val="00F40EF4"/>
    <w:rsid w:val="00F41401"/>
    <w:rsid w:val="00F41532"/>
    <w:rsid w:val="00F415E4"/>
    <w:rsid w:val="00F4176F"/>
    <w:rsid w:val="00F418AC"/>
    <w:rsid w:val="00F41922"/>
    <w:rsid w:val="00F41988"/>
    <w:rsid w:val="00F41B96"/>
    <w:rsid w:val="00F41C35"/>
    <w:rsid w:val="00F41DCB"/>
    <w:rsid w:val="00F41EAD"/>
    <w:rsid w:val="00F42626"/>
    <w:rsid w:val="00F4263D"/>
    <w:rsid w:val="00F42776"/>
    <w:rsid w:val="00F428FA"/>
    <w:rsid w:val="00F42AE1"/>
    <w:rsid w:val="00F42B01"/>
    <w:rsid w:val="00F42F23"/>
    <w:rsid w:val="00F42F3D"/>
    <w:rsid w:val="00F42FDD"/>
    <w:rsid w:val="00F43089"/>
    <w:rsid w:val="00F43130"/>
    <w:rsid w:val="00F431F7"/>
    <w:rsid w:val="00F43617"/>
    <w:rsid w:val="00F436ED"/>
    <w:rsid w:val="00F43734"/>
    <w:rsid w:val="00F43935"/>
    <w:rsid w:val="00F43A3A"/>
    <w:rsid w:val="00F43B58"/>
    <w:rsid w:val="00F43BE5"/>
    <w:rsid w:val="00F43CCB"/>
    <w:rsid w:val="00F43DD0"/>
    <w:rsid w:val="00F43F7A"/>
    <w:rsid w:val="00F440D4"/>
    <w:rsid w:val="00F44100"/>
    <w:rsid w:val="00F44146"/>
    <w:rsid w:val="00F44287"/>
    <w:rsid w:val="00F444AA"/>
    <w:rsid w:val="00F44624"/>
    <w:rsid w:val="00F44768"/>
    <w:rsid w:val="00F448A1"/>
    <w:rsid w:val="00F449A5"/>
    <w:rsid w:val="00F44B82"/>
    <w:rsid w:val="00F44F6D"/>
    <w:rsid w:val="00F4510F"/>
    <w:rsid w:val="00F45161"/>
    <w:rsid w:val="00F452C5"/>
    <w:rsid w:val="00F453DC"/>
    <w:rsid w:val="00F454F3"/>
    <w:rsid w:val="00F45523"/>
    <w:rsid w:val="00F45570"/>
    <w:rsid w:val="00F4558F"/>
    <w:rsid w:val="00F459A1"/>
    <w:rsid w:val="00F45A60"/>
    <w:rsid w:val="00F45B07"/>
    <w:rsid w:val="00F45BB9"/>
    <w:rsid w:val="00F45C71"/>
    <w:rsid w:val="00F46058"/>
    <w:rsid w:val="00F4622B"/>
    <w:rsid w:val="00F46260"/>
    <w:rsid w:val="00F4659A"/>
    <w:rsid w:val="00F46709"/>
    <w:rsid w:val="00F467D5"/>
    <w:rsid w:val="00F46C54"/>
    <w:rsid w:val="00F46F01"/>
    <w:rsid w:val="00F46F4D"/>
    <w:rsid w:val="00F46F94"/>
    <w:rsid w:val="00F471B3"/>
    <w:rsid w:val="00F477C4"/>
    <w:rsid w:val="00F478EA"/>
    <w:rsid w:val="00F479B3"/>
    <w:rsid w:val="00F47A07"/>
    <w:rsid w:val="00F47CF0"/>
    <w:rsid w:val="00F47E24"/>
    <w:rsid w:val="00F5009A"/>
    <w:rsid w:val="00F5053C"/>
    <w:rsid w:val="00F506E8"/>
    <w:rsid w:val="00F5072D"/>
    <w:rsid w:val="00F50A59"/>
    <w:rsid w:val="00F50EC6"/>
    <w:rsid w:val="00F50EEB"/>
    <w:rsid w:val="00F50F8B"/>
    <w:rsid w:val="00F50F8D"/>
    <w:rsid w:val="00F51521"/>
    <w:rsid w:val="00F5154A"/>
    <w:rsid w:val="00F5178A"/>
    <w:rsid w:val="00F51842"/>
    <w:rsid w:val="00F51885"/>
    <w:rsid w:val="00F5190C"/>
    <w:rsid w:val="00F51EF5"/>
    <w:rsid w:val="00F52022"/>
    <w:rsid w:val="00F520DA"/>
    <w:rsid w:val="00F521C8"/>
    <w:rsid w:val="00F52483"/>
    <w:rsid w:val="00F524D2"/>
    <w:rsid w:val="00F524DA"/>
    <w:rsid w:val="00F52534"/>
    <w:rsid w:val="00F526C4"/>
    <w:rsid w:val="00F52911"/>
    <w:rsid w:val="00F52AED"/>
    <w:rsid w:val="00F52B59"/>
    <w:rsid w:val="00F52B95"/>
    <w:rsid w:val="00F52BEF"/>
    <w:rsid w:val="00F52D1C"/>
    <w:rsid w:val="00F52D2B"/>
    <w:rsid w:val="00F52EA3"/>
    <w:rsid w:val="00F53475"/>
    <w:rsid w:val="00F535EE"/>
    <w:rsid w:val="00F5360B"/>
    <w:rsid w:val="00F53634"/>
    <w:rsid w:val="00F53687"/>
    <w:rsid w:val="00F536D4"/>
    <w:rsid w:val="00F537B8"/>
    <w:rsid w:val="00F5387E"/>
    <w:rsid w:val="00F53892"/>
    <w:rsid w:val="00F5392F"/>
    <w:rsid w:val="00F53B0F"/>
    <w:rsid w:val="00F53B7A"/>
    <w:rsid w:val="00F54091"/>
    <w:rsid w:val="00F54237"/>
    <w:rsid w:val="00F54523"/>
    <w:rsid w:val="00F545F4"/>
    <w:rsid w:val="00F54605"/>
    <w:rsid w:val="00F54668"/>
    <w:rsid w:val="00F54982"/>
    <w:rsid w:val="00F54A2B"/>
    <w:rsid w:val="00F54CCE"/>
    <w:rsid w:val="00F54D9E"/>
    <w:rsid w:val="00F54EC9"/>
    <w:rsid w:val="00F54ED6"/>
    <w:rsid w:val="00F54F56"/>
    <w:rsid w:val="00F5508D"/>
    <w:rsid w:val="00F550DC"/>
    <w:rsid w:val="00F55352"/>
    <w:rsid w:val="00F554DF"/>
    <w:rsid w:val="00F55830"/>
    <w:rsid w:val="00F55834"/>
    <w:rsid w:val="00F5587A"/>
    <w:rsid w:val="00F558C4"/>
    <w:rsid w:val="00F559B9"/>
    <w:rsid w:val="00F55B4A"/>
    <w:rsid w:val="00F55B51"/>
    <w:rsid w:val="00F55FC4"/>
    <w:rsid w:val="00F56078"/>
    <w:rsid w:val="00F56229"/>
    <w:rsid w:val="00F563AD"/>
    <w:rsid w:val="00F56436"/>
    <w:rsid w:val="00F566FB"/>
    <w:rsid w:val="00F56959"/>
    <w:rsid w:val="00F56BFF"/>
    <w:rsid w:val="00F56C78"/>
    <w:rsid w:val="00F56D57"/>
    <w:rsid w:val="00F56D81"/>
    <w:rsid w:val="00F56FC6"/>
    <w:rsid w:val="00F5707C"/>
    <w:rsid w:val="00F5708F"/>
    <w:rsid w:val="00F574B0"/>
    <w:rsid w:val="00F574DF"/>
    <w:rsid w:val="00F5760D"/>
    <w:rsid w:val="00F57B0E"/>
    <w:rsid w:val="00F57B63"/>
    <w:rsid w:val="00F57D1A"/>
    <w:rsid w:val="00F57E85"/>
    <w:rsid w:val="00F57F2C"/>
    <w:rsid w:val="00F57F6D"/>
    <w:rsid w:val="00F600CF"/>
    <w:rsid w:val="00F603D2"/>
    <w:rsid w:val="00F60510"/>
    <w:rsid w:val="00F6058D"/>
    <w:rsid w:val="00F60608"/>
    <w:rsid w:val="00F607AF"/>
    <w:rsid w:val="00F60828"/>
    <w:rsid w:val="00F6087D"/>
    <w:rsid w:val="00F60998"/>
    <w:rsid w:val="00F60DCA"/>
    <w:rsid w:val="00F60DDD"/>
    <w:rsid w:val="00F611A2"/>
    <w:rsid w:val="00F6136A"/>
    <w:rsid w:val="00F6155A"/>
    <w:rsid w:val="00F618AD"/>
    <w:rsid w:val="00F61ABF"/>
    <w:rsid w:val="00F61BDB"/>
    <w:rsid w:val="00F61D1C"/>
    <w:rsid w:val="00F61DEB"/>
    <w:rsid w:val="00F61ED8"/>
    <w:rsid w:val="00F620B9"/>
    <w:rsid w:val="00F62325"/>
    <w:rsid w:val="00F62475"/>
    <w:rsid w:val="00F62622"/>
    <w:rsid w:val="00F62631"/>
    <w:rsid w:val="00F627B2"/>
    <w:rsid w:val="00F629B9"/>
    <w:rsid w:val="00F62B86"/>
    <w:rsid w:val="00F62C26"/>
    <w:rsid w:val="00F62C52"/>
    <w:rsid w:val="00F62D79"/>
    <w:rsid w:val="00F62F21"/>
    <w:rsid w:val="00F63144"/>
    <w:rsid w:val="00F631C7"/>
    <w:rsid w:val="00F6356E"/>
    <w:rsid w:val="00F63780"/>
    <w:rsid w:val="00F63A67"/>
    <w:rsid w:val="00F63A7A"/>
    <w:rsid w:val="00F63AE4"/>
    <w:rsid w:val="00F63DF7"/>
    <w:rsid w:val="00F63FEA"/>
    <w:rsid w:val="00F640CE"/>
    <w:rsid w:val="00F640FC"/>
    <w:rsid w:val="00F6411A"/>
    <w:rsid w:val="00F64129"/>
    <w:rsid w:val="00F641A0"/>
    <w:rsid w:val="00F64518"/>
    <w:rsid w:val="00F646BC"/>
    <w:rsid w:val="00F646DD"/>
    <w:rsid w:val="00F64C04"/>
    <w:rsid w:val="00F64CA8"/>
    <w:rsid w:val="00F64CCF"/>
    <w:rsid w:val="00F64CD0"/>
    <w:rsid w:val="00F64E0A"/>
    <w:rsid w:val="00F64E9C"/>
    <w:rsid w:val="00F64FD2"/>
    <w:rsid w:val="00F65040"/>
    <w:rsid w:val="00F650B0"/>
    <w:rsid w:val="00F650BF"/>
    <w:rsid w:val="00F6530C"/>
    <w:rsid w:val="00F653DA"/>
    <w:rsid w:val="00F6541D"/>
    <w:rsid w:val="00F6551E"/>
    <w:rsid w:val="00F65783"/>
    <w:rsid w:val="00F658B3"/>
    <w:rsid w:val="00F659A3"/>
    <w:rsid w:val="00F65A18"/>
    <w:rsid w:val="00F65B21"/>
    <w:rsid w:val="00F65CF0"/>
    <w:rsid w:val="00F65E38"/>
    <w:rsid w:val="00F65ED1"/>
    <w:rsid w:val="00F662A0"/>
    <w:rsid w:val="00F663AF"/>
    <w:rsid w:val="00F663F8"/>
    <w:rsid w:val="00F66417"/>
    <w:rsid w:val="00F66420"/>
    <w:rsid w:val="00F66465"/>
    <w:rsid w:val="00F666B0"/>
    <w:rsid w:val="00F6672A"/>
    <w:rsid w:val="00F66C79"/>
    <w:rsid w:val="00F66F70"/>
    <w:rsid w:val="00F67072"/>
    <w:rsid w:val="00F67353"/>
    <w:rsid w:val="00F673AA"/>
    <w:rsid w:val="00F673EC"/>
    <w:rsid w:val="00F6785B"/>
    <w:rsid w:val="00F67BA2"/>
    <w:rsid w:val="00F70069"/>
    <w:rsid w:val="00F70291"/>
    <w:rsid w:val="00F7031F"/>
    <w:rsid w:val="00F704FC"/>
    <w:rsid w:val="00F70593"/>
    <w:rsid w:val="00F70722"/>
    <w:rsid w:val="00F70861"/>
    <w:rsid w:val="00F70A68"/>
    <w:rsid w:val="00F70BB3"/>
    <w:rsid w:val="00F70D00"/>
    <w:rsid w:val="00F710E6"/>
    <w:rsid w:val="00F711E6"/>
    <w:rsid w:val="00F716AE"/>
    <w:rsid w:val="00F71830"/>
    <w:rsid w:val="00F71870"/>
    <w:rsid w:val="00F71A67"/>
    <w:rsid w:val="00F71B36"/>
    <w:rsid w:val="00F71E35"/>
    <w:rsid w:val="00F720D9"/>
    <w:rsid w:val="00F7214D"/>
    <w:rsid w:val="00F723A8"/>
    <w:rsid w:val="00F723C6"/>
    <w:rsid w:val="00F72521"/>
    <w:rsid w:val="00F725A6"/>
    <w:rsid w:val="00F72665"/>
    <w:rsid w:val="00F72743"/>
    <w:rsid w:val="00F72922"/>
    <w:rsid w:val="00F72F83"/>
    <w:rsid w:val="00F72F8B"/>
    <w:rsid w:val="00F72FA0"/>
    <w:rsid w:val="00F7306E"/>
    <w:rsid w:val="00F7333C"/>
    <w:rsid w:val="00F73356"/>
    <w:rsid w:val="00F73988"/>
    <w:rsid w:val="00F739E8"/>
    <w:rsid w:val="00F73C5F"/>
    <w:rsid w:val="00F73CAD"/>
    <w:rsid w:val="00F73F2D"/>
    <w:rsid w:val="00F74002"/>
    <w:rsid w:val="00F74130"/>
    <w:rsid w:val="00F74367"/>
    <w:rsid w:val="00F743D8"/>
    <w:rsid w:val="00F743FA"/>
    <w:rsid w:val="00F74477"/>
    <w:rsid w:val="00F747F0"/>
    <w:rsid w:val="00F74C76"/>
    <w:rsid w:val="00F74DD5"/>
    <w:rsid w:val="00F74DDA"/>
    <w:rsid w:val="00F74DF4"/>
    <w:rsid w:val="00F74E79"/>
    <w:rsid w:val="00F74FDB"/>
    <w:rsid w:val="00F753B9"/>
    <w:rsid w:val="00F753CA"/>
    <w:rsid w:val="00F75444"/>
    <w:rsid w:val="00F75A09"/>
    <w:rsid w:val="00F75A7A"/>
    <w:rsid w:val="00F75B5C"/>
    <w:rsid w:val="00F75D7A"/>
    <w:rsid w:val="00F75EE9"/>
    <w:rsid w:val="00F7607D"/>
    <w:rsid w:val="00F760DB"/>
    <w:rsid w:val="00F762FC"/>
    <w:rsid w:val="00F76356"/>
    <w:rsid w:val="00F76482"/>
    <w:rsid w:val="00F76488"/>
    <w:rsid w:val="00F765A1"/>
    <w:rsid w:val="00F765E9"/>
    <w:rsid w:val="00F76652"/>
    <w:rsid w:val="00F76A06"/>
    <w:rsid w:val="00F76BBF"/>
    <w:rsid w:val="00F76C54"/>
    <w:rsid w:val="00F76CDB"/>
    <w:rsid w:val="00F76D53"/>
    <w:rsid w:val="00F76DE6"/>
    <w:rsid w:val="00F76E8E"/>
    <w:rsid w:val="00F770A0"/>
    <w:rsid w:val="00F772E7"/>
    <w:rsid w:val="00F774EC"/>
    <w:rsid w:val="00F77604"/>
    <w:rsid w:val="00F77687"/>
    <w:rsid w:val="00F7777F"/>
    <w:rsid w:val="00F777A7"/>
    <w:rsid w:val="00F77A95"/>
    <w:rsid w:val="00F77D96"/>
    <w:rsid w:val="00F77EE3"/>
    <w:rsid w:val="00F80043"/>
    <w:rsid w:val="00F8009B"/>
    <w:rsid w:val="00F80210"/>
    <w:rsid w:val="00F803F1"/>
    <w:rsid w:val="00F80428"/>
    <w:rsid w:val="00F807AE"/>
    <w:rsid w:val="00F807D6"/>
    <w:rsid w:val="00F8095E"/>
    <w:rsid w:val="00F80DDF"/>
    <w:rsid w:val="00F80E18"/>
    <w:rsid w:val="00F80F23"/>
    <w:rsid w:val="00F80F2E"/>
    <w:rsid w:val="00F80F50"/>
    <w:rsid w:val="00F8100E"/>
    <w:rsid w:val="00F81176"/>
    <w:rsid w:val="00F8141B"/>
    <w:rsid w:val="00F815BD"/>
    <w:rsid w:val="00F815CF"/>
    <w:rsid w:val="00F81DCD"/>
    <w:rsid w:val="00F81ECF"/>
    <w:rsid w:val="00F81EDB"/>
    <w:rsid w:val="00F820F3"/>
    <w:rsid w:val="00F822BF"/>
    <w:rsid w:val="00F8241B"/>
    <w:rsid w:val="00F827ED"/>
    <w:rsid w:val="00F82849"/>
    <w:rsid w:val="00F8291C"/>
    <w:rsid w:val="00F82A5D"/>
    <w:rsid w:val="00F82C9F"/>
    <w:rsid w:val="00F82D94"/>
    <w:rsid w:val="00F82E9B"/>
    <w:rsid w:val="00F83005"/>
    <w:rsid w:val="00F83017"/>
    <w:rsid w:val="00F8306D"/>
    <w:rsid w:val="00F830A2"/>
    <w:rsid w:val="00F83137"/>
    <w:rsid w:val="00F832C4"/>
    <w:rsid w:val="00F832EF"/>
    <w:rsid w:val="00F83678"/>
    <w:rsid w:val="00F836B2"/>
    <w:rsid w:val="00F836FD"/>
    <w:rsid w:val="00F83984"/>
    <w:rsid w:val="00F83C6D"/>
    <w:rsid w:val="00F83C84"/>
    <w:rsid w:val="00F841F3"/>
    <w:rsid w:val="00F84605"/>
    <w:rsid w:val="00F84728"/>
    <w:rsid w:val="00F84DC0"/>
    <w:rsid w:val="00F84EAD"/>
    <w:rsid w:val="00F850DE"/>
    <w:rsid w:val="00F85225"/>
    <w:rsid w:val="00F85457"/>
    <w:rsid w:val="00F85458"/>
    <w:rsid w:val="00F85475"/>
    <w:rsid w:val="00F8561F"/>
    <w:rsid w:val="00F857B2"/>
    <w:rsid w:val="00F857FF"/>
    <w:rsid w:val="00F85AEF"/>
    <w:rsid w:val="00F85BC5"/>
    <w:rsid w:val="00F85C89"/>
    <w:rsid w:val="00F85D96"/>
    <w:rsid w:val="00F85D9B"/>
    <w:rsid w:val="00F85E0B"/>
    <w:rsid w:val="00F8618F"/>
    <w:rsid w:val="00F8642C"/>
    <w:rsid w:val="00F86486"/>
    <w:rsid w:val="00F865AD"/>
    <w:rsid w:val="00F86638"/>
    <w:rsid w:val="00F8673A"/>
    <w:rsid w:val="00F8679F"/>
    <w:rsid w:val="00F867C2"/>
    <w:rsid w:val="00F86805"/>
    <w:rsid w:val="00F8688A"/>
    <w:rsid w:val="00F86907"/>
    <w:rsid w:val="00F86986"/>
    <w:rsid w:val="00F86BA1"/>
    <w:rsid w:val="00F86BE0"/>
    <w:rsid w:val="00F86D6C"/>
    <w:rsid w:val="00F86E23"/>
    <w:rsid w:val="00F86FAC"/>
    <w:rsid w:val="00F86FD7"/>
    <w:rsid w:val="00F8722C"/>
    <w:rsid w:val="00F87352"/>
    <w:rsid w:val="00F8760D"/>
    <w:rsid w:val="00F879BC"/>
    <w:rsid w:val="00F87A71"/>
    <w:rsid w:val="00F87B08"/>
    <w:rsid w:val="00F87F38"/>
    <w:rsid w:val="00F87F3B"/>
    <w:rsid w:val="00F9027E"/>
    <w:rsid w:val="00F90545"/>
    <w:rsid w:val="00F90696"/>
    <w:rsid w:val="00F9082E"/>
    <w:rsid w:val="00F9087F"/>
    <w:rsid w:val="00F909C2"/>
    <w:rsid w:val="00F9108D"/>
    <w:rsid w:val="00F91269"/>
    <w:rsid w:val="00F915EA"/>
    <w:rsid w:val="00F917DC"/>
    <w:rsid w:val="00F918A4"/>
    <w:rsid w:val="00F918D7"/>
    <w:rsid w:val="00F91CE4"/>
    <w:rsid w:val="00F91F7B"/>
    <w:rsid w:val="00F92164"/>
    <w:rsid w:val="00F92182"/>
    <w:rsid w:val="00F9218B"/>
    <w:rsid w:val="00F92266"/>
    <w:rsid w:val="00F92314"/>
    <w:rsid w:val="00F9237E"/>
    <w:rsid w:val="00F925AC"/>
    <w:rsid w:val="00F925E3"/>
    <w:rsid w:val="00F9296A"/>
    <w:rsid w:val="00F92A49"/>
    <w:rsid w:val="00F92B97"/>
    <w:rsid w:val="00F92D18"/>
    <w:rsid w:val="00F92D19"/>
    <w:rsid w:val="00F9304C"/>
    <w:rsid w:val="00F93076"/>
    <w:rsid w:val="00F93122"/>
    <w:rsid w:val="00F932AD"/>
    <w:rsid w:val="00F93328"/>
    <w:rsid w:val="00F933CC"/>
    <w:rsid w:val="00F93612"/>
    <w:rsid w:val="00F9383B"/>
    <w:rsid w:val="00F93AD5"/>
    <w:rsid w:val="00F94142"/>
    <w:rsid w:val="00F94162"/>
    <w:rsid w:val="00F9418A"/>
    <w:rsid w:val="00F941F9"/>
    <w:rsid w:val="00F94284"/>
    <w:rsid w:val="00F943B5"/>
    <w:rsid w:val="00F945E0"/>
    <w:rsid w:val="00F94A0F"/>
    <w:rsid w:val="00F94BBA"/>
    <w:rsid w:val="00F94DC3"/>
    <w:rsid w:val="00F95147"/>
    <w:rsid w:val="00F9518A"/>
    <w:rsid w:val="00F953F9"/>
    <w:rsid w:val="00F95461"/>
    <w:rsid w:val="00F954BC"/>
    <w:rsid w:val="00F95694"/>
    <w:rsid w:val="00F959C0"/>
    <w:rsid w:val="00F95B55"/>
    <w:rsid w:val="00F95B57"/>
    <w:rsid w:val="00F95BE6"/>
    <w:rsid w:val="00F95C1A"/>
    <w:rsid w:val="00F95D08"/>
    <w:rsid w:val="00F95E1F"/>
    <w:rsid w:val="00F95EB1"/>
    <w:rsid w:val="00F95F85"/>
    <w:rsid w:val="00F96062"/>
    <w:rsid w:val="00F96128"/>
    <w:rsid w:val="00F96156"/>
    <w:rsid w:val="00F9621F"/>
    <w:rsid w:val="00F9641A"/>
    <w:rsid w:val="00F964A5"/>
    <w:rsid w:val="00F96688"/>
    <w:rsid w:val="00F966AD"/>
    <w:rsid w:val="00F967C3"/>
    <w:rsid w:val="00F967ED"/>
    <w:rsid w:val="00F968E6"/>
    <w:rsid w:val="00F969B9"/>
    <w:rsid w:val="00F97151"/>
    <w:rsid w:val="00F973EE"/>
    <w:rsid w:val="00F9751D"/>
    <w:rsid w:val="00F975A0"/>
    <w:rsid w:val="00F975CF"/>
    <w:rsid w:val="00F97879"/>
    <w:rsid w:val="00F979A7"/>
    <w:rsid w:val="00F97BDD"/>
    <w:rsid w:val="00F97BEE"/>
    <w:rsid w:val="00F97E57"/>
    <w:rsid w:val="00FA0033"/>
    <w:rsid w:val="00FA0132"/>
    <w:rsid w:val="00FA01F0"/>
    <w:rsid w:val="00FA0220"/>
    <w:rsid w:val="00FA0363"/>
    <w:rsid w:val="00FA0463"/>
    <w:rsid w:val="00FA05E2"/>
    <w:rsid w:val="00FA082A"/>
    <w:rsid w:val="00FA0832"/>
    <w:rsid w:val="00FA092F"/>
    <w:rsid w:val="00FA0999"/>
    <w:rsid w:val="00FA0D1F"/>
    <w:rsid w:val="00FA0F17"/>
    <w:rsid w:val="00FA0F8C"/>
    <w:rsid w:val="00FA1087"/>
    <w:rsid w:val="00FA14DC"/>
    <w:rsid w:val="00FA1598"/>
    <w:rsid w:val="00FA1623"/>
    <w:rsid w:val="00FA19DD"/>
    <w:rsid w:val="00FA1C24"/>
    <w:rsid w:val="00FA1C83"/>
    <w:rsid w:val="00FA1D90"/>
    <w:rsid w:val="00FA2034"/>
    <w:rsid w:val="00FA205A"/>
    <w:rsid w:val="00FA2226"/>
    <w:rsid w:val="00FA2272"/>
    <w:rsid w:val="00FA2584"/>
    <w:rsid w:val="00FA2611"/>
    <w:rsid w:val="00FA283A"/>
    <w:rsid w:val="00FA284C"/>
    <w:rsid w:val="00FA28DD"/>
    <w:rsid w:val="00FA2939"/>
    <w:rsid w:val="00FA2A7B"/>
    <w:rsid w:val="00FA2ACD"/>
    <w:rsid w:val="00FA2C2B"/>
    <w:rsid w:val="00FA2E01"/>
    <w:rsid w:val="00FA3061"/>
    <w:rsid w:val="00FA3077"/>
    <w:rsid w:val="00FA32A1"/>
    <w:rsid w:val="00FA32EC"/>
    <w:rsid w:val="00FA3677"/>
    <w:rsid w:val="00FA36CA"/>
    <w:rsid w:val="00FA382A"/>
    <w:rsid w:val="00FA3846"/>
    <w:rsid w:val="00FA3BA7"/>
    <w:rsid w:val="00FA3D4F"/>
    <w:rsid w:val="00FA3E32"/>
    <w:rsid w:val="00FA3F31"/>
    <w:rsid w:val="00FA3FA8"/>
    <w:rsid w:val="00FA404A"/>
    <w:rsid w:val="00FA4156"/>
    <w:rsid w:val="00FA41B9"/>
    <w:rsid w:val="00FA42C4"/>
    <w:rsid w:val="00FA42F1"/>
    <w:rsid w:val="00FA4300"/>
    <w:rsid w:val="00FA4452"/>
    <w:rsid w:val="00FA449F"/>
    <w:rsid w:val="00FA44D6"/>
    <w:rsid w:val="00FA465A"/>
    <w:rsid w:val="00FA4B52"/>
    <w:rsid w:val="00FA4C5F"/>
    <w:rsid w:val="00FA4C6A"/>
    <w:rsid w:val="00FA4EBF"/>
    <w:rsid w:val="00FA50B6"/>
    <w:rsid w:val="00FA532E"/>
    <w:rsid w:val="00FA5349"/>
    <w:rsid w:val="00FA536E"/>
    <w:rsid w:val="00FA5381"/>
    <w:rsid w:val="00FA558B"/>
    <w:rsid w:val="00FA59E7"/>
    <w:rsid w:val="00FA5A82"/>
    <w:rsid w:val="00FA5ACB"/>
    <w:rsid w:val="00FA5DF4"/>
    <w:rsid w:val="00FA5F71"/>
    <w:rsid w:val="00FA611A"/>
    <w:rsid w:val="00FA61DD"/>
    <w:rsid w:val="00FA62F3"/>
    <w:rsid w:val="00FA6539"/>
    <w:rsid w:val="00FA65F3"/>
    <w:rsid w:val="00FA669E"/>
    <w:rsid w:val="00FA68DC"/>
    <w:rsid w:val="00FA6956"/>
    <w:rsid w:val="00FA6BDE"/>
    <w:rsid w:val="00FA6CA9"/>
    <w:rsid w:val="00FA6E67"/>
    <w:rsid w:val="00FA736E"/>
    <w:rsid w:val="00FA771C"/>
    <w:rsid w:val="00FA775E"/>
    <w:rsid w:val="00FA77BF"/>
    <w:rsid w:val="00FA79F1"/>
    <w:rsid w:val="00FA7AB2"/>
    <w:rsid w:val="00FA7F57"/>
    <w:rsid w:val="00FB0009"/>
    <w:rsid w:val="00FB028F"/>
    <w:rsid w:val="00FB0365"/>
    <w:rsid w:val="00FB05F8"/>
    <w:rsid w:val="00FB06B6"/>
    <w:rsid w:val="00FB073B"/>
    <w:rsid w:val="00FB0756"/>
    <w:rsid w:val="00FB07C6"/>
    <w:rsid w:val="00FB0D21"/>
    <w:rsid w:val="00FB0FB2"/>
    <w:rsid w:val="00FB10F3"/>
    <w:rsid w:val="00FB1173"/>
    <w:rsid w:val="00FB123A"/>
    <w:rsid w:val="00FB123E"/>
    <w:rsid w:val="00FB12AE"/>
    <w:rsid w:val="00FB14CD"/>
    <w:rsid w:val="00FB162F"/>
    <w:rsid w:val="00FB1665"/>
    <w:rsid w:val="00FB18B5"/>
    <w:rsid w:val="00FB18E1"/>
    <w:rsid w:val="00FB1917"/>
    <w:rsid w:val="00FB1AA3"/>
    <w:rsid w:val="00FB1CD7"/>
    <w:rsid w:val="00FB1DBF"/>
    <w:rsid w:val="00FB1E07"/>
    <w:rsid w:val="00FB1E62"/>
    <w:rsid w:val="00FB2060"/>
    <w:rsid w:val="00FB21F4"/>
    <w:rsid w:val="00FB232E"/>
    <w:rsid w:val="00FB251E"/>
    <w:rsid w:val="00FB2A4E"/>
    <w:rsid w:val="00FB2B3C"/>
    <w:rsid w:val="00FB2B5E"/>
    <w:rsid w:val="00FB2D75"/>
    <w:rsid w:val="00FB335F"/>
    <w:rsid w:val="00FB3420"/>
    <w:rsid w:val="00FB36FD"/>
    <w:rsid w:val="00FB3742"/>
    <w:rsid w:val="00FB3910"/>
    <w:rsid w:val="00FB3AD1"/>
    <w:rsid w:val="00FB3BE8"/>
    <w:rsid w:val="00FB3D00"/>
    <w:rsid w:val="00FB4048"/>
    <w:rsid w:val="00FB4478"/>
    <w:rsid w:val="00FB4546"/>
    <w:rsid w:val="00FB46BF"/>
    <w:rsid w:val="00FB4973"/>
    <w:rsid w:val="00FB49B1"/>
    <w:rsid w:val="00FB4C05"/>
    <w:rsid w:val="00FB4CA9"/>
    <w:rsid w:val="00FB4DBC"/>
    <w:rsid w:val="00FB4E9C"/>
    <w:rsid w:val="00FB4FB8"/>
    <w:rsid w:val="00FB5002"/>
    <w:rsid w:val="00FB50B3"/>
    <w:rsid w:val="00FB51CF"/>
    <w:rsid w:val="00FB51DF"/>
    <w:rsid w:val="00FB5201"/>
    <w:rsid w:val="00FB54C2"/>
    <w:rsid w:val="00FB573E"/>
    <w:rsid w:val="00FB5C74"/>
    <w:rsid w:val="00FB5DF7"/>
    <w:rsid w:val="00FB5DFB"/>
    <w:rsid w:val="00FB5EEA"/>
    <w:rsid w:val="00FB6071"/>
    <w:rsid w:val="00FB61E7"/>
    <w:rsid w:val="00FB66BC"/>
    <w:rsid w:val="00FB6AFB"/>
    <w:rsid w:val="00FB6BFC"/>
    <w:rsid w:val="00FB6C4C"/>
    <w:rsid w:val="00FB6F65"/>
    <w:rsid w:val="00FB71A4"/>
    <w:rsid w:val="00FB7329"/>
    <w:rsid w:val="00FB7525"/>
    <w:rsid w:val="00FB7537"/>
    <w:rsid w:val="00FB7776"/>
    <w:rsid w:val="00FB78FF"/>
    <w:rsid w:val="00FB7964"/>
    <w:rsid w:val="00FB79BF"/>
    <w:rsid w:val="00FB7A1A"/>
    <w:rsid w:val="00FB7C13"/>
    <w:rsid w:val="00FB7F32"/>
    <w:rsid w:val="00FB7F63"/>
    <w:rsid w:val="00FC0199"/>
    <w:rsid w:val="00FC058F"/>
    <w:rsid w:val="00FC06C4"/>
    <w:rsid w:val="00FC078D"/>
    <w:rsid w:val="00FC0A1D"/>
    <w:rsid w:val="00FC0A46"/>
    <w:rsid w:val="00FC0C5B"/>
    <w:rsid w:val="00FC0C87"/>
    <w:rsid w:val="00FC1127"/>
    <w:rsid w:val="00FC112E"/>
    <w:rsid w:val="00FC113F"/>
    <w:rsid w:val="00FC12F6"/>
    <w:rsid w:val="00FC1664"/>
    <w:rsid w:val="00FC1A89"/>
    <w:rsid w:val="00FC1D83"/>
    <w:rsid w:val="00FC1E79"/>
    <w:rsid w:val="00FC23B1"/>
    <w:rsid w:val="00FC2585"/>
    <w:rsid w:val="00FC275B"/>
    <w:rsid w:val="00FC27CC"/>
    <w:rsid w:val="00FC28B1"/>
    <w:rsid w:val="00FC29D4"/>
    <w:rsid w:val="00FC2FE5"/>
    <w:rsid w:val="00FC309A"/>
    <w:rsid w:val="00FC3127"/>
    <w:rsid w:val="00FC32D8"/>
    <w:rsid w:val="00FC3498"/>
    <w:rsid w:val="00FC35BE"/>
    <w:rsid w:val="00FC366A"/>
    <w:rsid w:val="00FC36AB"/>
    <w:rsid w:val="00FC384D"/>
    <w:rsid w:val="00FC388F"/>
    <w:rsid w:val="00FC3A22"/>
    <w:rsid w:val="00FC3AA6"/>
    <w:rsid w:val="00FC3B38"/>
    <w:rsid w:val="00FC3BA0"/>
    <w:rsid w:val="00FC3D5A"/>
    <w:rsid w:val="00FC3E2D"/>
    <w:rsid w:val="00FC3EA1"/>
    <w:rsid w:val="00FC40AB"/>
    <w:rsid w:val="00FC40C3"/>
    <w:rsid w:val="00FC411E"/>
    <w:rsid w:val="00FC4219"/>
    <w:rsid w:val="00FC4347"/>
    <w:rsid w:val="00FC4395"/>
    <w:rsid w:val="00FC456B"/>
    <w:rsid w:val="00FC4641"/>
    <w:rsid w:val="00FC4940"/>
    <w:rsid w:val="00FC4AB0"/>
    <w:rsid w:val="00FC4AFF"/>
    <w:rsid w:val="00FC4CCE"/>
    <w:rsid w:val="00FC4CE6"/>
    <w:rsid w:val="00FC4E07"/>
    <w:rsid w:val="00FC4E49"/>
    <w:rsid w:val="00FC4E72"/>
    <w:rsid w:val="00FC504E"/>
    <w:rsid w:val="00FC50B8"/>
    <w:rsid w:val="00FC52B4"/>
    <w:rsid w:val="00FC59FA"/>
    <w:rsid w:val="00FC5CEE"/>
    <w:rsid w:val="00FC5DCC"/>
    <w:rsid w:val="00FC5E3A"/>
    <w:rsid w:val="00FC5EF5"/>
    <w:rsid w:val="00FC5FB2"/>
    <w:rsid w:val="00FC60DF"/>
    <w:rsid w:val="00FC64B0"/>
    <w:rsid w:val="00FC68B2"/>
    <w:rsid w:val="00FC6B73"/>
    <w:rsid w:val="00FC6BC0"/>
    <w:rsid w:val="00FC6C58"/>
    <w:rsid w:val="00FC6C6B"/>
    <w:rsid w:val="00FC6D36"/>
    <w:rsid w:val="00FC6DD4"/>
    <w:rsid w:val="00FC6FD6"/>
    <w:rsid w:val="00FC70C3"/>
    <w:rsid w:val="00FC71A0"/>
    <w:rsid w:val="00FC7238"/>
    <w:rsid w:val="00FC7357"/>
    <w:rsid w:val="00FC74D4"/>
    <w:rsid w:val="00FC787F"/>
    <w:rsid w:val="00FC794A"/>
    <w:rsid w:val="00FC7A51"/>
    <w:rsid w:val="00FC7DB5"/>
    <w:rsid w:val="00FC7DF9"/>
    <w:rsid w:val="00FC7EE4"/>
    <w:rsid w:val="00FD0001"/>
    <w:rsid w:val="00FD02B5"/>
    <w:rsid w:val="00FD0314"/>
    <w:rsid w:val="00FD04E9"/>
    <w:rsid w:val="00FD0517"/>
    <w:rsid w:val="00FD0C33"/>
    <w:rsid w:val="00FD0C77"/>
    <w:rsid w:val="00FD0CBE"/>
    <w:rsid w:val="00FD0CE2"/>
    <w:rsid w:val="00FD0F1B"/>
    <w:rsid w:val="00FD127B"/>
    <w:rsid w:val="00FD12CB"/>
    <w:rsid w:val="00FD173F"/>
    <w:rsid w:val="00FD1781"/>
    <w:rsid w:val="00FD1A53"/>
    <w:rsid w:val="00FD1BD7"/>
    <w:rsid w:val="00FD1BF5"/>
    <w:rsid w:val="00FD1C66"/>
    <w:rsid w:val="00FD1E8D"/>
    <w:rsid w:val="00FD1FB2"/>
    <w:rsid w:val="00FD1FF6"/>
    <w:rsid w:val="00FD206A"/>
    <w:rsid w:val="00FD211A"/>
    <w:rsid w:val="00FD2181"/>
    <w:rsid w:val="00FD2245"/>
    <w:rsid w:val="00FD22F0"/>
    <w:rsid w:val="00FD2449"/>
    <w:rsid w:val="00FD25CF"/>
    <w:rsid w:val="00FD26D2"/>
    <w:rsid w:val="00FD27DD"/>
    <w:rsid w:val="00FD2854"/>
    <w:rsid w:val="00FD2B5B"/>
    <w:rsid w:val="00FD2EE4"/>
    <w:rsid w:val="00FD337B"/>
    <w:rsid w:val="00FD3444"/>
    <w:rsid w:val="00FD36C7"/>
    <w:rsid w:val="00FD38B2"/>
    <w:rsid w:val="00FD3AAF"/>
    <w:rsid w:val="00FD4087"/>
    <w:rsid w:val="00FD421F"/>
    <w:rsid w:val="00FD429C"/>
    <w:rsid w:val="00FD44DF"/>
    <w:rsid w:val="00FD45B4"/>
    <w:rsid w:val="00FD4910"/>
    <w:rsid w:val="00FD4B51"/>
    <w:rsid w:val="00FD4F29"/>
    <w:rsid w:val="00FD5099"/>
    <w:rsid w:val="00FD50C0"/>
    <w:rsid w:val="00FD528E"/>
    <w:rsid w:val="00FD52C5"/>
    <w:rsid w:val="00FD535F"/>
    <w:rsid w:val="00FD5414"/>
    <w:rsid w:val="00FD54C8"/>
    <w:rsid w:val="00FD5786"/>
    <w:rsid w:val="00FD5787"/>
    <w:rsid w:val="00FD584A"/>
    <w:rsid w:val="00FD5999"/>
    <w:rsid w:val="00FD5A6A"/>
    <w:rsid w:val="00FD5B94"/>
    <w:rsid w:val="00FD5E06"/>
    <w:rsid w:val="00FD60FA"/>
    <w:rsid w:val="00FD638E"/>
    <w:rsid w:val="00FD6501"/>
    <w:rsid w:val="00FD6617"/>
    <w:rsid w:val="00FD6808"/>
    <w:rsid w:val="00FD6896"/>
    <w:rsid w:val="00FD69FF"/>
    <w:rsid w:val="00FD6A2C"/>
    <w:rsid w:val="00FD6C8F"/>
    <w:rsid w:val="00FD6CBF"/>
    <w:rsid w:val="00FD6DEB"/>
    <w:rsid w:val="00FD6EBC"/>
    <w:rsid w:val="00FD6EF9"/>
    <w:rsid w:val="00FD7427"/>
    <w:rsid w:val="00FD7652"/>
    <w:rsid w:val="00FD77B6"/>
    <w:rsid w:val="00FD788F"/>
    <w:rsid w:val="00FD7CAD"/>
    <w:rsid w:val="00FD7D6D"/>
    <w:rsid w:val="00FD7FB2"/>
    <w:rsid w:val="00FD7FD6"/>
    <w:rsid w:val="00FE0037"/>
    <w:rsid w:val="00FE03AE"/>
    <w:rsid w:val="00FE0526"/>
    <w:rsid w:val="00FE070F"/>
    <w:rsid w:val="00FE09BC"/>
    <w:rsid w:val="00FE0A66"/>
    <w:rsid w:val="00FE0ABE"/>
    <w:rsid w:val="00FE0B47"/>
    <w:rsid w:val="00FE0FEB"/>
    <w:rsid w:val="00FE1122"/>
    <w:rsid w:val="00FE1154"/>
    <w:rsid w:val="00FE13E6"/>
    <w:rsid w:val="00FE156E"/>
    <w:rsid w:val="00FE176E"/>
    <w:rsid w:val="00FE1B8F"/>
    <w:rsid w:val="00FE1B9E"/>
    <w:rsid w:val="00FE1D42"/>
    <w:rsid w:val="00FE1EC4"/>
    <w:rsid w:val="00FE1F27"/>
    <w:rsid w:val="00FE23B6"/>
    <w:rsid w:val="00FE25DA"/>
    <w:rsid w:val="00FE2956"/>
    <w:rsid w:val="00FE2A07"/>
    <w:rsid w:val="00FE2BA7"/>
    <w:rsid w:val="00FE2E62"/>
    <w:rsid w:val="00FE30F2"/>
    <w:rsid w:val="00FE33C6"/>
    <w:rsid w:val="00FE33E6"/>
    <w:rsid w:val="00FE344D"/>
    <w:rsid w:val="00FE34D9"/>
    <w:rsid w:val="00FE3716"/>
    <w:rsid w:val="00FE3768"/>
    <w:rsid w:val="00FE3D6C"/>
    <w:rsid w:val="00FE4482"/>
    <w:rsid w:val="00FE44C0"/>
    <w:rsid w:val="00FE4612"/>
    <w:rsid w:val="00FE4670"/>
    <w:rsid w:val="00FE4906"/>
    <w:rsid w:val="00FE4A75"/>
    <w:rsid w:val="00FE4B2F"/>
    <w:rsid w:val="00FE4BF2"/>
    <w:rsid w:val="00FE4CC8"/>
    <w:rsid w:val="00FE4E60"/>
    <w:rsid w:val="00FE5034"/>
    <w:rsid w:val="00FE50F9"/>
    <w:rsid w:val="00FE5366"/>
    <w:rsid w:val="00FE542F"/>
    <w:rsid w:val="00FE563D"/>
    <w:rsid w:val="00FE57C3"/>
    <w:rsid w:val="00FE5AC0"/>
    <w:rsid w:val="00FE5DCD"/>
    <w:rsid w:val="00FE5EB6"/>
    <w:rsid w:val="00FE5F2B"/>
    <w:rsid w:val="00FE620D"/>
    <w:rsid w:val="00FE6222"/>
    <w:rsid w:val="00FE6345"/>
    <w:rsid w:val="00FE63BA"/>
    <w:rsid w:val="00FE6B07"/>
    <w:rsid w:val="00FE6B94"/>
    <w:rsid w:val="00FE6C15"/>
    <w:rsid w:val="00FE6D5C"/>
    <w:rsid w:val="00FE6DD6"/>
    <w:rsid w:val="00FE6E29"/>
    <w:rsid w:val="00FE6E86"/>
    <w:rsid w:val="00FE6F49"/>
    <w:rsid w:val="00FE70B8"/>
    <w:rsid w:val="00FE70F5"/>
    <w:rsid w:val="00FE71B1"/>
    <w:rsid w:val="00FE729A"/>
    <w:rsid w:val="00FE73EB"/>
    <w:rsid w:val="00FE7503"/>
    <w:rsid w:val="00FE760E"/>
    <w:rsid w:val="00FE767F"/>
    <w:rsid w:val="00FE7777"/>
    <w:rsid w:val="00FE77A3"/>
    <w:rsid w:val="00FE79AC"/>
    <w:rsid w:val="00FE7B7D"/>
    <w:rsid w:val="00FE7C5C"/>
    <w:rsid w:val="00FE7D03"/>
    <w:rsid w:val="00FE7E6C"/>
    <w:rsid w:val="00FE7F14"/>
    <w:rsid w:val="00FF0166"/>
    <w:rsid w:val="00FF0215"/>
    <w:rsid w:val="00FF044D"/>
    <w:rsid w:val="00FF074A"/>
    <w:rsid w:val="00FF074C"/>
    <w:rsid w:val="00FF0823"/>
    <w:rsid w:val="00FF089C"/>
    <w:rsid w:val="00FF0AA6"/>
    <w:rsid w:val="00FF0B20"/>
    <w:rsid w:val="00FF0FE2"/>
    <w:rsid w:val="00FF0FFE"/>
    <w:rsid w:val="00FF1179"/>
    <w:rsid w:val="00FF1180"/>
    <w:rsid w:val="00FF13CE"/>
    <w:rsid w:val="00FF163B"/>
    <w:rsid w:val="00FF1828"/>
    <w:rsid w:val="00FF1888"/>
    <w:rsid w:val="00FF18F0"/>
    <w:rsid w:val="00FF1956"/>
    <w:rsid w:val="00FF1B2E"/>
    <w:rsid w:val="00FF1BAB"/>
    <w:rsid w:val="00FF1E38"/>
    <w:rsid w:val="00FF1F68"/>
    <w:rsid w:val="00FF2007"/>
    <w:rsid w:val="00FF2023"/>
    <w:rsid w:val="00FF21E9"/>
    <w:rsid w:val="00FF2305"/>
    <w:rsid w:val="00FF2326"/>
    <w:rsid w:val="00FF23CE"/>
    <w:rsid w:val="00FF243B"/>
    <w:rsid w:val="00FF2483"/>
    <w:rsid w:val="00FF2499"/>
    <w:rsid w:val="00FF24F2"/>
    <w:rsid w:val="00FF251F"/>
    <w:rsid w:val="00FF26B6"/>
    <w:rsid w:val="00FF294D"/>
    <w:rsid w:val="00FF2963"/>
    <w:rsid w:val="00FF2991"/>
    <w:rsid w:val="00FF29A6"/>
    <w:rsid w:val="00FF2C27"/>
    <w:rsid w:val="00FF2C3A"/>
    <w:rsid w:val="00FF2EEB"/>
    <w:rsid w:val="00FF2EEF"/>
    <w:rsid w:val="00FF2F28"/>
    <w:rsid w:val="00FF3317"/>
    <w:rsid w:val="00FF3378"/>
    <w:rsid w:val="00FF3427"/>
    <w:rsid w:val="00FF34E3"/>
    <w:rsid w:val="00FF377B"/>
    <w:rsid w:val="00FF3862"/>
    <w:rsid w:val="00FF39F1"/>
    <w:rsid w:val="00FF3CF4"/>
    <w:rsid w:val="00FF3F1B"/>
    <w:rsid w:val="00FF4105"/>
    <w:rsid w:val="00FF4333"/>
    <w:rsid w:val="00FF4380"/>
    <w:rsid w:val="00FF43E5"/>
    <w:rsid w:val="00FF4507"/>
    <w:rsid w:val="00FF46BF"/>
    <w:rsid w:val="00FF487C"/>
    <w:rsid w:val="00FF48C9"/>
    <w:rsid w:val="00FF48CA"/>
    <w:rsid w:val="00FF4AF8"/>
    <w:rsid w:val="00FF4B5A"/>
    <w:rsid w:val="00FF4C61"/>
    <w:rsid w:val="00FF4DB5"/>
    <w:rsid w:val="00FF4E1E"/>
    <w:rsid w:val="00FF4EAC"/>
    <w:rsid w:val="00FF53BC"/>
    <w:rsid w:val="00FF5530"/>
    <w:rsid w:val="00FF5546"/>
    <w:rsid w:val="00FF5630"/>
    <w:rsid w:val="00FF566D"/>
    <w:rsid w:val="00FF5789"/>
    <w:rsid w:val="00FF57C2"/>
    <w:rsid w:val="00FF5898"/>
    <w:rsid w:val="00FF5B4E"/>
    <w:rsid w:val="00FF5DFE"/>
    <w:rsid w:val="00FF5E25"/>
    <w:rsid w:val="00FF5E85"/>
    <w:rsid w:val="00FF5EDB"/>
    <w:rsid w:val="00FF5F05"/>
    <w:rsid w:val="00FF5FAE"/>
    <w:rsid w:val="00FF63AC"/>
    <w:rsid w:val="00FF66BD"/>
    <w:rsid w:val="00FF6868"/>
    <w:rsid w:val="00FF6976"/>
    <w:rsid w:val="00FF6AB6"/>
    <w:rsid w:val="00FF6B8A"/>
    <w:rsid w:val="00FF6D42"/>
    <w:rsid w:val="00FF6DD4"/>
    <w:rsid w:val="00FF7067"/>
    <w:rsid w:val="00FF7404"/>
    <w:rsid w:val="00FF760B"/>
    <w:rsid w:val="00FF7A15"/>
    <w:rsid w:val="00FF7A72"/>
    <w:rsid w:val="00FF7B60"/>
    <w:rsid w:val="00FF7C03"/>
    <w:rsid w:val="00FF7F26"/>
    <w:rsid w:val="0303CED9"/>
    <w:rsid w:val="070BA052"/>
    <w:rsid w:val="0A60CB9C"/>
    <w:rsid w:val="0E8E3154"/>
    <w:rsid w:val="1025ED07"/>
    <w:rsid w:val="103B53D4"/>
    <w:rsid w:val="10725E29"/>
    <w:rsid w:val="108EC005"/>
    <w:rsid w:val="11196B09"/>
    <w:rsid w:val="11E0E6B7"/>
    <w:rsid w:val="1288F138"/>
    <w:rsid w:val="15877A8D"/>
    <w:rsid w:val="1928E9CC"/>
    <w:rsid w:val="1A70381E"/>
    <w:rsid w:val="1AA667CC"/>
    <w:rsid w:val="1B491C6E"/>
    <w:rsid w:val="2229E76D"/>
    <w:rsid w:val="22FB623A"/>
    <w:rsid w:val="23313081"/>
    <w:rsid w:val="238C8C4B"/>
    <w:rsid w:val="24EEC795"/>
    <w:rsid w:val="2D3ADD7F"/>
    <w:rsid w:val="30EE2F47"/>
    <w:rsid w:val="32AF100B"/>
    <w:rsid w:val="33CE9CB5"/>
    <w:rsid w:val="344BF8D0"/>
    <w:rsid w:val="3793C22C"/>
    <w:rsid w:val="3852B824"/>
    <w:rsid w:val="39CE49AF"/>
    <w:rsid w:val="39E4F5D5"/>
    <w:rsid w:val="3A5869BD"/>
    <w:rsid w:val="3B10D0B5"/>
    <w:rsid w:val="3B366974"/>
    <w:rsid w:val="3B9742EB"/>
    <w:rsid w:val="3C56578C"/>
    <w:rsid w:val="3FF2DABB"/>
    <w:rsid w:val="42659B1E"/>
    <w:rsid w:val="45DAE31B"/>
    <w:rsid w:val="463C0695"/>
    <w:rsid w:val="474FF12F"/>
    <w:rsid w:val="4950E759"/>
    <w:rsid w:val="4987DC6E"/>
    <w:rsid w:val="4A71C7F2"/>
    <w:rsid w:val="4E73F08F"/>
    <w:rsid w:val="521570E9"/>
    <w:rsid w:val="55C87A5F"/>
    <w:rsid w:val="57C2409F"/>
    <w:rsid w:val="5854143D"/>
    <w:rsid w:val="585F42DD"/>
    <w:rsid w:val="5C3BAFF3"/>
    <w:rsid w:val="5F460ACD"/>
    <w:rsid w:val="601113B8"/>
    <w:rsid w:val="6014395F"/>
    <w:rsid w:val="6250DA4D"/>
    <w:rsid w:val="63BECD33"/>
    <w:rsid w:val="669324A5"/>
    <w:rsid w:val="670C66C5"/>
    <w:rsid w:val="67F5F821"/>
    <w:rsid w:val="6883163C"/>
    <w:rsid w:val="6945C615"/>
    <w:rsid w:val="6B0A9E7D"/>
    <w:rsid w:val="6E36E706"/>
    <w:rsid w:val="73770482"/>
    <w:rsid w:val="74A1F748"/>
    <w:rsid w:val="76CD8F1D"/>
    <w:rsid w:val="77539DAB"/>
    <w:rsid w:val="7ED02A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 fill="f" fillcolor="#f49100" strokecolor="#f49100">
      <v:fill color="#f49100" on="f"/>
      <v:stroke color="#f49100"/>
      <o:colormru v:ext="edit" colors="#f49100,#8f9286"/>
    </o:shapedefaults>
    <o:shapelayout v:ext="edit">
      <o:idmap v:ext="edit" data="1"/>
    </o:shapelayout>
  </w:shapeDefaults>
  <w:decimalSymbol w:val="."/>
  <w:listSeparator w:val=","/>
  <w14:docId w14:val="21103019"/>
  <w15:chartTrackingRefBased/>
  <w15:docId w15:val="{C1AF3825-1B73-4DD8-97DF-EB02C6074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iPriority="99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9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41F9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277E3C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277E3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qFormat/>
    <w:rsid w:val="00277E3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/>
      <w:b/>
      <w:bCs/>
      <w:sz w:val="32"/>
      <w:szCs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6"/>
    </w:pPr>
    <w:rPr>
      <w:rFonts w:ascii="Times New Roman" w:hAnsi="Times New Roman"/>
      <w:b/>
      <w:bCs/>
      <w:sz w:val="24"/>
      <w:szCs w:val="24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0"/>
      <w:outlineLvl w:val="7"/>
    </w:pPr>
    <w:rPr>
      <w:rFonts w:ascii="Times New Roman" w:hAnsi="Times New Roman"/>
      <w:sz w:val="28"/>
      <w:szCs w:val="28"/>
      <w:lang w:val="th-TH" w:eastAsia="x-none"/>
    </w:rPr>
  </w:style>
  <w:style w:type="paragraph" w:styleId="Heading9">
    <w:name w:val="heading 9"/>
    <w:basedOn w:val="Normal"/>
    <w:next w:val="Normal"/>
    <w:link w:val="Heading9Char"/>
    <w:qFormat/>
    <w:rsid w:val="00277E3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8"/>
    </w:pPr>
    <w:rPr>
      <w:rFonts w:ascii="Times New Roman" w:hAnsi="Times New Roman"/>
      <w:sz w:val="28"/>
      <w:szCs w:val="28"/>
      <w:lang w:val="th-TH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D73AD4"/>
    <w:rPr>
      <w:rFonts w:ascii="Arial" w:hAnsi="Arial"/>
      <w:b/>
      <w:bCs/>
      <w:sz w:val="18"/>
      <w:szCs w:val="18"/>
      <w:u w:val="single"/>
      <w:shd w:val="solid" w:color="FFFFFF" w:fill="FFFFFF"/>
      <w:lang w:val="x-none" w:eastAsia="x-none"/>
    </w:rPr>
  </w:style>
  <w:style w:type="character" w:customStyle="1" w:styleId="Heading2Char">
    <w:name w:val="Heading 2 Char"/>
    <w:link w:val="Heading2"/>
    <w:rsid w:val="007C41B7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link w:val="Heading3"/>
    <w:locked/>
    <w:rsid w:val="00D73AD4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Heading4Char">
    <w:name w:val="Heading 4 Char"/>
    <w:link w:val="Heading4"/>
    <w:locked/>
    <w:rsid w:val="00D73AD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ink w:val="Heading5"/>
    <w:locked/>
    <w:rsid w:val="00D73AD4"/>
    <w:rPr>
      <w:rFonts w:cs="EucrosiaUPC"/>
      <w:b/>
      <w:bCs/>
      <w:sz w:val="32"/>
      <w:szCs w:val="32"/>
    </w:rPr>
  </w:style>
  <w:style w:type="character" w:customStyle="1" w:styleId="Heading6Char">
    <w:name w:val="Heading 6 Char"/>
    <w:link w:val="Heading6"/>
    <w:locked/>
    <w:rsid w:val="00D73AD4"/>
    <w:rPr>
      <w:rFonts w:cs="EucrosiaUPC"/>
      <w:b/>
      <w:bCs/>
      <w:sz w:val="24"/>
      <w:szCs w:val="24"/>
    </w:rPr>
  </w:style>
  <w:style w:type="character" w:customStyle="1" w:styleId="Heading7Char">
    <w:name w:val="Heading 7 Char"/>
    <w:link w:val="Heading7"/>
    <w:rsid w:val="00166F45"/>
    <w:rPr>
      <w:rFonts w:cs="EucrosiaUPC"/>
      <w:b/>
      <w:bCs/>
      <w:sz w:val="24"/>
      <w:szCs w:val="24"/>
    </w:rPr>
  </w:style>
  <w:style w:type="character" w:customStyle="1" w:styleId="Heading8Char">
    <w:name w:val="Heading 8 Char"/>
    <w:link w:val="Heading8"/>
    <w:locked/>
    <w:rsid w:val="00D73AD4"/>
    <w:rPr>
      <w:rFonts w:cs="EucrosiaUPC"/>
      <w:sz w:val="28"/>
      <w:szCs w:val="28"/>
      <w:lang w:val="th-TH"/>
    </w:rPr>
  </w:style>
  <w:style w:type="character" w:customStyle="1" w:styleId="Heading9Char">
    <w:name w:val="Heading 9 Char"/>
    <w:link w:val="Heading9"/>
    <w:locked/>
    <w:rsid w:val="00D73AD4"/>
    <w:rPr>
      <w:rFonts w:cs="EucrosiaUPC"/>
      <w:sz w:val="28"/>
      <w:szCs w:val="28"/>
      <w:lang w:val="th-TH"/>
    </w:rPr>
  </w:style>
  <w:style w:type="paragraph" w:styleId="Header">
    <w:name w:val="header"/>
    <w:basedOn w:val="Normal"/>
    <w:link w:val="Head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HeaderChar">
    <w:name w:val="Header Char"/>
    <w:link w:val="Header"/>
    <w:uiPriority w:val="99"/>
    <w:locked/>
    <w:rsid w:val="00D73AD4"/>
    <w:rPr>
      <w:rFonts w:ascii="Arial" w:hAnsi="Arial"/>
      <w:sz w:val="18"/>
      <w:szCs w:val="18"/>
    </w:rPr>
  </w:style>
  <w:style w:type="character" w:customStyle="1" w:styleId="AAAddress">
    <w:name w:val="AA Address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277E3C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277E3C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locked/>
    <w:rsid w:val="00D73AD4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277E3C"/>
    <w:rPr>
      <w:rFonts w:cs="Times New Roman"/>
      <w:b/>
      <w:bCs/>
    </w:rPr>
  </w:style>
  <w:style w:type="paragraph" w:styleId="ListBullet">
    <w:name w:val="List Bullet"/>
    <w:basedOn w:val="Normal"/>
    <w:rsid w:val="00277E3C"/>
    <w:pPr>
      <w:numPr>
        <w:numId w:val="3"/>
      </w:numPr>
      <w:tabs>
        <w:tab w:val="left" w:pos="284"/>
      </w:tabs>
    </w:pPr>
  </w:style>
  <w:style w:type="paragraph" w:styleId="ListBullet2">
    <w:name w:val="List Bullet 2"/>
    <w:basedOn w:val="Normal"/>
    <w:rsid w:val="00277E3C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277E3C"/>
    <w:pPr>
      <w:numPr>
        <w:numId w:val="1"/>
      </w:numPr>
      <w:tabs>
        <w:tab w:val="clear" w:pos="926"/>
        <w:tab w:val="left" w:pos="851"/>
      </w:tabs>
    </w:pPr>
  </w:style>
  <w:style w:type="paragraph" w:styleId="ListBullet4">
    <w:name w:val="List Bullet 4"/>
    <w:basedOn w:val="Normal"/>
    <w:rsid w:val="00277E3C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277E3C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277E3C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277E3C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277E3C"/>
    <w:pPr>
      <w:ind w:left="284"/>
    </w:pPr>
  </w:style>
  <w:style w:type="paragraph" w:customStyle="1" w:styleId="AAFrameAddress">
    <w:name w:val="AA Frame Address"/>
    <w:basedOn w:val="Heading1"/>
    <w:rsid w:val="00277E3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277E3C"/>
    <w:pPr>
      <w:numPr>
        <w:numId w:val="8"/>
      </w:numPr>
      <w:tabs>
        <w:tab w:val="left" w:pos="1418"/>
      </w:tabs>
      <w:ind w:left="1418" w:hanging="284"/>
    </w:pPr>
  </w:style>
  <w:style w:type="paragraph" w:styleId="ListNumber4">
    <w:name w:val="List Number 4"/>
    <w:basedOn w:val="Normal"/>
    <w:rsid w:val="00277E3C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rsid w:val="00277E3C"/>
    <w:pPr>
      <w:ind w:left="284" w:hanging="284"/>
    </w:pPr>
  </w:style>
  <w:style w:type="paragraph" w:styleId="Index1">
    <w:name w:val="index 1"/>
    <w:basedOn w:val="Normal"/>
    <w:next w:val="Normal"/>
    <w:autoRedefine/>
    <w:rsid w:val="00277E3C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277E3C"/>
    <w:pPr>
      <w:ind w:left="568" w:hanging="284"/>
    </w:pPr>
  </w:style>
  <w:style w:type="paragraph" w:styleId="Index3">
    <w:name w:val="index 3"/>
    <w:basedOn w:val="Normal"/>
    <w:next w:val="Normal"/>
    <w:autoRedefine/>
    <w:rsid w:val="00277E3C"/>
    <w:pPr>
      <w:ind w:left="851" w:hanging="284"/>
    </w:pPr>
  </w:style>
  <w:style w:type="paragraph" w:styleId="Index4">
    <w:name w:val="index 4"/>
    <w:basedOn w:val="Normal"/>
    <w:next w:val="Normal"/>
    <w:rsid w:val="00277E3C"/>
    <w:pPr>
      <w:ind w:left="1135" w:hanging="284"/>
    </w:pPr>
  </w:style>
  <w:style w:type="paragraph" w:styleId="Index6">
    <w:name w:val="index 6"/>
    <w:basedOn w:val="Normal"/>
    <w:next w:val="Normal"/>
    <w:rsid w:val="00277E3C"/>
    <w:pPr>
      <w:ind w:left="1702" w:hanging="284"/>
    </w:pPr>
  </w:style>
  <w:style w:type="paragraph" w:styleId="Index5">
    <w:name w:val="index 5"/>
    <w:basedOn w:val="Normal"/>
    <w:next w:val="Normal"/>
    <w:rsid w:val="00277E3C"/>
    <w:pPr>
      <w:ind w:left="1418" w:hanging="284"/>
    </w:pPr>
  </w:style>
  <w:style w:type="paragraph" w:styleId="Index7">
    <w:name w:val="index 7"/>
    <w:basedOn w:val="Normal"/>
    <w:next w:val="Normal"/>
    <w:semiHidden/>
    <w:rsid w:val="00277E3C"/>
    <w:pPr>
      <w:ind w:left="1985" w:hanging="284"/>
    </w:pPr>
  </w:style>
  <w:style w:type="paragraph" w:styleId="Index8">
    <w:name w:val="index 8"/>
    <w:basedOn w:val="Normal"/>
    <w:next w:val="Normal"/>
    <w:semiHidden/>
    <w:rsid w:val="00277E3C"/>
    <w:pPr>
      <w:ind w:left="2269" w:hanging="284"/>
    </w:pPr>
  </w:style>
  <w:style w:type="paragraph" w:styleId="Index9">
    <w:name w:val="index 9"/>
    <w:basedOn w:val="Normal"/>
    <w:next w:val="Normal"/>
    <w:rsid w:val="00277E3C"/>
    <w:pPr>
      <w:ind w:left="2552" w:hanging="284"/>
    </w:pPr>
  </w:style>
  <w:style w:type="paragraph" w:styleId="TOC2">
    <w:name w:val="toc 2"/>
    <w:basedOn w:val="Normal"/>
    <w:next w:val="Normal"/>
    <w:semiHidden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rsid w:val="00277E3C"/>
    <w:pPr>
      <w:ind w:left="851"/>
    </w:pPr>
  </w:style>
  <w:style w:type="paragraph" w:styleId="TOC5">
    <w:name w:val="toc 5"/>
    <w:basedOn w:val="Normal"/>
    <w:next w:val="Normal"/>
    <w:rsid w:val="00277E3C"/>
    <w:pPr>
      <w:ind w:left="1134"/>
    </w:pPr>
  </w:style>
  <w:style w:type="paragraph" w:styleId="TOC6">
    <w:name w:val="toc 6"/>
    <w:basedOn w:val="Normal"/>
    <w:next w:val="Normal"/>
    <w:rsid w:val="00277E3C"/>
    <w:pPr>
      <w:ind w:left="1418"/>
    </w:pPr>
  </w:style>
  <w:style w:type="paragraph" w:styleId="TOC7">
    <w:name w:val="toc 7"/>
    <w:basedOn w:val="Normal"/>
    <w:next w:val="Normal"/>
    <w:rsid w:val="00277E3C"/>
    <w:pPr>
      <w:ind w:left="1701"/>
    </w:pPr>
  </w:style>
  <w:style w:type="paragraph" w:styleId="TOC8">
    <w:name w:val="toc 8"/>
    <w:basedOn w:val="Normal"/>
    <w:next w:val="Normal"/>
    <w:rsid w:val="00277E3C"/>
    <w:pPr>
      <w:ind w:left="1985"/>
    </w:pPr>
  </w:style>
  <w:style w:type="paragraph" w:styleId="TOC9">
    <w:name w:val="toc 9"/>
    <w:basedOn w:val="Normal"/>
    <w:next w:val="Normal"/>
    <w:rsid w:val="00277E3C"/>
    <w:pPr>
      <w:ind w:left="2268"/>
    </w:pPr>
  </w:style>
  <w:style w:type="paragraph" w:styleId="TableofFigures">
    <w:name w:val="table of figures"/>
    <w:basedOn w:val="Normal"/>
    <w:next w:val="Normal"/>
    <w:rsid w:val="00277E3C"/>
    <w:pPr>
      <w:ind w:left="567" w:hanging="567"/>
    </w:pPr>
  </w:style>
  <w:style w:type="paragraph" w:styleId="ListBullet5">
    <w:name w:val="List Bullet 5"/>
    <w:basedOn w:val="Normal"/>
    <w:rsid w:val="00277E3C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"/>
    <w:basedOn w:val="Normal"/>
    <w:link w:val="BodyTextChar"/>
    <w:qFormat/>
    <w:rsid w:val="00277E3C"/>
    <w:pPr>
      <w:spacing w:after="120"/>
    </w:pPr>
  </w:style>
  <w:style w:type="character" w:customStyle="1" w:styleId="BodyTextChar">
    <w:name w:val="Body Text Char"/>
    <w:aliases w:val="bt Char,body text Char,Body Char"/>
    <w:link w:val="BodyText"/>
    <w:rsid w:val="000A47A5"/>
    <w:rPr>
      <w:rFonts w:ascii="Arial" w:hAnsi="Arial"/>
      <w:sz w:val="18"/>
      <w:szCs w:val="18"/>
      <w:lang w:val="en-US" w:eastAsia="en-US" w:bidi="th-TH"/>
    </w:rPr>
  </w:style>
  <w:style w:type="paragraph" w:styleId="BodyTextFirstIndent">
    <w:name w:val="Body Text First Indent"/>
    <w:basedOn w:val="BodyText"/>
    <w:link w:val="BodyTextFirstIndentChar"/>
    <w:rsid w:val="00277E3C"/>
    <w:pPr>
      <w:ind w:firstLine="284"/>
    </w:pPr>
    <w:rPr>
      <w:lang w:val="x-none" w:eastAsia="x-none"/>
    </w:rPr>
  </w:style>
  <w:style w:type="character" w:customStyle="1" w:styleId="BodyTextFirstIndentChar">
    <w:name w:val="Body Text First Indent Char"/>
    <w:link w:val="BodyTextFirstIndent"/>
    <w:locked/>
    <w:rsid w:val="00D73AD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277E3C"/>
    <w:pPr>
      <w:spacing w:after="120"/>
      <w:ind w:left="283"/>
    </w:pPr>
    <w:rPr>
      <w:lang w:val="x-none" w:eastAsia="x-none"/>
    </w:rPr>
  </w:style>
  <w:style w:type="character" w:customStyle="1" w:styleId="BodyTextIndentChar">
    <w:name w:val="Body Text Indent Char"/>
    <w:aliases w:val="i Char"/>
    <w:link w:val="BodyTextIndent"/>
    <w:locked/>
    <w:rsid w:val="00D73AD4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rsid w:val="00277E3C"/>
    <w:pPr>
      <w:ind w:left="284" w:firstLine="284"/>
    </w:pPr>
  </w:style>
  <w:style w:type="character" w:customStyle="1" w:styleId="BodyTextFirstIndent2Char">
    <w:name w:val="Body Text First Indent 2 Char"/>
    <w:link w:val="BodyTextFirstIndent2"/>
    <w:locked/>
    <w:rsid w:val="00D73AD4"/>
    <w:rPr>
      <w:rFonts w:ascii="Arial" w:hAnsi="Arial"/>
      <w:sz w:val="18"/>
      <w:szCs w:val="18"/>
    </w:rPr>
  </w:style>
  <w:style w:type="character" w:styleId="Strong">
    <w:name w:val="Strong"/>
    <w:qFormat/>
    <w:rsid w:val="00277E3C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277E3C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277E3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277E3C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277E3C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277E3C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277E3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rsid w:val="00277E3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277E3C"/>
    <w:pPr>
      <w:framePr w:h="1054" w:wrap="around" w:y="5920"/>
    </w:pPr>
  </w:style>
  <w:style w:type="paragraph" w:customStyle="1" w:styleId="ReportHeading3">
    <w:name w:val="ReportHeading3"/>
    <w:basedOn w:val="ReportHeading2"/>
    <w:rsid w:val="00277E3C"/>
    <w:pPr>
      <w:framePr w:h="443" w:wrap="around" w:y="8223"/>
    </w:pPr>
  </w:style>
  <w:style w:type="paragraph" w:customStyle="1" w:styleId="a">
    <w:name w:val="¢éÍ¤ÇÒÁ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rsid w:val="00277E3C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277E3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277E3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277E3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277E3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277E3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customStyle="1" w:styleId="30">
    <w:name w:val="?????3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character" w:styleId="PageNumber">
    <w:name w:val="page number"/>
    <w:basedOn w:val="DefaultParagraphFont"/>
    <w:uiPriority w:val="99"/>
    <w:rsid w:val="00277E3C"/>
  </w:style>
  <w:style w:type="paragraph" w:styleId="DocumentMap">
    <w:name w:val="Document Map"/>
    <w:basedOn w:val="Normal"/>
    <w:link w:val="DocumentMapChar"/>
    <w:semiHidden/>
    <w:rsid w:val="00277E3C"/>
    <w:pPr>
      <w:shd w:val="clear" w:color="auto" w:fill="000080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DocumentMapChar">
    <w:name w:val="Document Map Char"/>
    <w:link w:val="DocumentMap"/>
    <w:semiHidden/>
    <w:locked/>
    <w:rsid w:val="00D73AD4"/>
    <w:rPr>
      <w:rFonts w:cs="Cordia New"/>
      <w:sz w:val="28"/>
      <w:szCs w:val="28"/>
      <w:shd w:val="clear" w:color="auto" w:fill="000080"/>
    </w:rPr>
  </w:style>
  <w:style w:type="paragraph" w:styleId="BodyText2">
    <w:name w:val="Body Text 2"/>
    <w:basedOn w:val="Normal"/>
    <w:link w:val="BodyText2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Angsana New" w:hAnsi="Angsana New"/>
      <w:sz w:val="30"/>
      <w:szCs w:val="30"/>
      <w:lang w:val="th-TH" w:eastAsia="x-none"/>
    </w:rPr>
  </w:style>
  <w:style w:type="character" w:customStyle="1" w:styleId="BodyText2Char">
    <w:name w:val="Body Text 2 Char"/>
    <w:link w:val="BodyText2"/>
    <w:locked/>
    <w:rsid w:val="00D73AD4"/>
    <w:rPr>
      <w:rFonts w:ascii="Angsana New" w:hAnsi="Angsana New"/>
      <w:sz w:val="30"/>
      <w:szCs w:val="30"/>
      <w:lang w:val="th-TH"/>
    </w:rPr>
  </w:style>
  <w:style w:type="paragraph" w:customStyle="1" w:styleId="a0">
    <w:name w:val="Åº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10">
    <w:name w:val="10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1">
    <w:name w:val="ºÇ¡"/>
    <w:basedOn w:val="Normal"/>
    <w:uiPriority w:val="99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a2">
    <w:name w:val="????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Book Antiqua" w:eastAsia="Cordia New" w:hAnsi="Book Antiqua"/>
      <w:b/>
      <w:bCs/>
      <w:sz w:val="30"/>
      <w:szCs w:val="30"/>
      <w:lang w:val="th-TH" w:eastAsia="th-TH"/>
    </w:rPr>
  </w:style>
  <w:style w:type="paragraph" w:customStyle="1" w:styleId="a3">
    <w:name w:val="ข้อความ"/>
    <w:basedOn w:val="Normal"/>
    <w:rsid w:val="00277E3C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hAnsi="Book Antiqua" w:cs="BrowalliaUPC"/>
      <w:snapToGrid w:val="0"/>
      <w:sz w:val="30"/>
      <w:szCs w:val="30"/>
      <w:lang w:val="th-TH" w:eastAsia="th-TH"/>
    </w:rPr>
  </w:style>
  <w:style w:type="paragraph" w:customStyle="1" w:styleId="a4">
    <w:name w:val="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E">
    <w:name w:val="»¡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4"/>
      <w:szCs w:val="24"/>
      <w:lang w:val="th-TH"/>
    </w:rPr>
  </w:style>
  <w:style w:type="paragraph" w:customStyle="1" w:styleId="E0">
    <w:name w:val="ª×èÍºÃÔÉÑ·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SSETS">
    <w:name w:val="ASSETS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customStyle="1" w:styleId="5">
    <w:name w:val="5"/>
    <w:basedOn w:val="E"/>
    <w:rsid w:val="00277E3C"/>
    <w:pPr>
      <w:jc w:val="left"/>
    </w:pPr>
    <w:rPr>
      <w:sz w:val="10"/>
      <w:szCs w:val="10"/>
    </w:rPr>
  </w:style>
  <w:style w:type="paragraph" w:customStyle="1" w:styleId="E1">
    <w:name w:val="Å§ª×èÍ E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Book Antiqua" w:hAnsi="Book Antiqua"/>
      <w:sz w:val="22"/>
      <w:szCs w:val="22"/>
      <w:lang w:val="th-TH"/>
    </w:rPr>
  </w:style>
  <w:style w:type="paragraph" w:customStyle="1" w:styleId="a5">
    <w:name w:val="???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T0">
    <w:name w:val="????? T"/>
    <w:basedOn w:val="Normal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styleId="BodyText3">
    <w:name w:val="Body Text 3"/>
    <w:basedOn w:val="Normal"/>
    <w:link w:val="BodyText3Char"/>
    <w:rsid w:val="00277E3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thaiDistribute"/>
    </w:pPr>
    <w:rPr>
      <w:rFonts w:ascii="Book Antiqua" w:hAnsi="Book Antiqua"/>
      <w:sz w:val="30"/>
      <w:szCs w:val="30"/>
      <w:lang w:val="x-none" w:eastAsia="x-none"/>
    </w:rPr>
  </w:style>
  <w:style w:type="character" w:customStyle="1" w:styleId="BodyText3Char">
    <w:name w:val="Body Text 3 Char"/>
    <w:link w:val="BodyText3"/>
    <w:locked/>
    <w:rsid w:val="00D73AD4"/>
    <w:rPr>
      <w:rFonts w:ascii="Book Antiqua" w:hAnsi="Book Antiqua"/>
      <w:sz w:val="30"/>
      <w:szCs w:val="30"/>
    </w:rPr>
  </w:style>
  <w:style w:type="table" w:styleId="TableGrid">
    <w:name w:val="Table Grid"/>
    <w:basedOn w:val="TableNormal"/>
    <w:uiPriority w:val="39"/>
    <w:rsid w:val="006F5A36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cPolicyHeading">
    <w:name w:val="Acc Policy Heading"/>
    <w:basedOn w:val="BodyText"/>
    <w:link w:val="AccPolicyHeadingChar"/>
    <w:autoRedefine/>
    <w:rsid w:val="0024411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900" w:right="387"/>
      <w:jc w:val="both"/>
    </w:pPr>
    <w:rPr>
      <w:rFonts w:ascii="Times New Roman" w:hAnsi="Times New Roman"/>
      <w:sz w:val="28"/>
      <w:szCs w:val="28"/>
      <w:lang w:val="x-none" w:eastAsia="x-none"/>
    </w:rPr>
  </w:style>
  <w:style w:type="character" w:customStyle="1" w:styleId="AccPolicyHeadingChar">
    <w:name w:val="Acc Policy Heading Char"/>
    <w:link w:val="AccPolicyHeading"/>
    <w:rsid w:val="00244117"/>
    <w:rPr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632D78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semiHidden/>
    <w:locked/>
    <w:rsid w:val="00D73AD4"/>
    <w:rPr>
      <w:rFonts w:ascii="Tahoma" w:hAnsi="Tahoma" w:cs="Tahoma"/>
      <w:sz w:val="16"/>
      <w:szCs w:val="16"/>
    </w:rPr>
  </w:style>
  <w:style w:type="character" w:styleId="CommentReference">
    <w:name w:val="annotation reference"/>
    <w:rsid w:val="00A315B2"/>
    <w:rPr>
      <w:sz w:val="16"/>
      <w:szCs w:val="16"/>
    </w:rPr>
  </w:style>
  <w:style w:type="paragraph" w:styleId="CommentText">
    <w:name w:val="annotation text"/>
    <w:basedOn w:val="Normal"/>
    <w:link w:val="CommentTextChar"/>
    <w:rsid w:val="00A315B2"/>
    <w:rPr>
      <w:sz w:val="20"/>
      <w:szCs w:val="20"/>
      <w:lang w:val="x-none" w:eastAsia="x-none"/>
    </w:rPr>
  </w:style>
  <w:style w:type="character" w:customStyle="1" w:styleId="CommentTextChar">
    <w:name w:val="Comment Text Char"/>
    <w:link w:val="CommentText"/>
    <w:locked/>
    <w:rsid w:val="00D73AD4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rsid w:val="00A315B2"/>
    <w:rPr>
      <w:b/>
      <w:bCs/>
    </w:rPr>
  </w:style>
  <w:style w:type="character" w:customStyle="1" w:styleId="CommentSubjectChar">
    <w:name w:val="Comment Subject Char"/>
    <w:link w:val="CommentSubject"/>
    <w:locked/>
    <w:rsid w:val="00D73AD4"/>
    <w:rPr>
      <w:rFonts w:ascii="Arial" w:hAnsi="Arial"/>
      <w:b/>
      <w:bCs/>
    </w:rPr>
  </w:style>
  <w:style w:type="paragraph" w:customStyle="1" w:styleId="HTMLBody">
    <w:name w:val="HTML Body"/>
    <w:rsid w:val="00097E01"/>
    <w:pPr>
      <w:autoSpaceDE w:val="0"/>
      <w:autoSpaceDN w:val="0"/>
      <w:adjustRightInd w:val="0"/>
    </w:pPr>
    <w:rPr>
      <w:rFonts w:ascii="Cordia New" w:hAnsi="Cordia New"/>
      <w:sz w:val="28"/>
      <w:szCs w:val="28"/>
      <w:lang w:eastAsia="zh-CN"/>
    </w:rPr>
  </w:style>
  <w:style w:type="paragraph" w:customStyle="1" w:styleId="acctmainheading">
    <w:name w:val="acct main heading"/>
    <w:aliases w:val="am"/>
    <w:basedOn w:val="Normal"/>
    <w:rsid w:val="00156D0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customStyle="1" w:styleId="block">
    <w:name w:val="block"/>
    <w:aliases w:val="b,b + Angsana New,Bold,Left:  0....,Left:  1 cm,Rig..."/>
    <w:basedOn w:val="BodyText"/>
    <w:link w:val="blockChar"/>
    <w:rsid w:val="00C12A6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eastAsia="x-none" w:bidi="ar-SA"/>
    </w:rPr>
  </w:style>
  <w:style w:type="character" w:customStyle="1" w:styleId="blockChar">
    <w:name w:val="block Char"/>
    <w:aliases w:val="b Char"/>
    <w:link w:val="block"/>
    <w:locked/>
    <w:rsid w:val="00D15003"/>
    <w:rPr>
      <w:sz w:val="22"/>
      <w:lang w:val="en-GB" w:bidi="ar-SA"/>
    </w:rPr>
  </w:style>
  <w:style w:type="paragraph" w:styleId="FootnoteText">
    <w:name w:val="footnote text"/>
    <w:aliases w:val="ft"/>
    <w:basedOn w:val="Normal"/>
    <w:link w:val="FootnoteTextChar"/>
    <w:uiPriority w:val="99"/>
    <w:semiHidden/>
    <w:rsid w:val="00155E23"/>
    <w:rPr>
      <w:sz w:val="20"/>
      <w:szCs w:val="20"/>
      <w:lang w:val="x-none" w:eastAsia="x-none"/>
    </w:rPr>
  </w:style>
  <w:style w:type="character" w:customStyle="1" w:styleId="FootnoteTextChar">
    <w:name w:val="Footnote Text Char"/>
    <w:aliases w:val="ft Char"/>
    <w:link w:val="FootnoteText"/>
    <w:uiPriority w:val="99"/>
    <w:semiHidden/>
    <w:locked/>
    <w:rsid w:val="00D73AD4"/>
    <w:rPr>
      <w:rFonts w:ascii="Arial" w:hAnsi="Arial"/>
    </w:rPr>
  </w:style>
  <w:style w:type="character" w:styleId="FootnoteReference">
    <w:name w:val="footnote reference"/>
    <w:aliases w:val="fr"/>
    <w:uiPriority w:val="99"/>
    <w:semiHidden/>
    <w:rsid w:val="00155E23"/>
    <w:rPr>
      <w:vertAlign w:val="superscript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,Left:  -0.05&quot;,Right:  -0.05&quot;,Lin...,..."/>
    <w:basedOn w:val="Normal"/>
    <w:rsid w:val="00D019A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F4428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6037C2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RNormal">
    <w:name w:val="RNormal"/>
    <w:basedOn w:val="Normal"/>
    <w:rsid w:val="0072209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/>
      <w:sz w:val="22"/>
      <w:szCs w:val="24"/>
      <w:lang w:bidi="ar-SA"/>
    </w:rPr>
  </w:style>
  <w:style w:type="paragraph" w:customStyle="1" w:styleId="acctmergecolhdg">
    <w:name w:val="acct merge col hdg"/>
    <w:aliases w:val="mh"/>
    <w:basedOn w:val="Normal"/>
    <w:rsid w:val="00115D8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dividends">
    <w:name w:val="acct dividends"/>
    <w:aliases w:val="ad"/>
    <w:basedOn w:val="Normal"/>
    <w:rsid w:val="00D93D2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Graphic">
    <w:name w:val="Graphic"/>
    <w:basedOn w:val="Signature"/>
    <w:rsid w:val="002B24D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0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Signature">
    <w:name w:val="Signature"/>
    <w:basedOn w:val="Normal"/>
    <w:link w:val="SignatureChar"/>
    <w:rsid w:val="002B24DB"/>
    <w:pPr>
      <w:ind w:left="4320"/>
    </w:pPr>
    <w:rPr>
      <w:lang w:val="x-none" w:eastAsia="x-none"/>
    </w:rPr>
  </w:style>
  <w:style w:type="character" w:customStyle="1" w:styleId="SignatureChar">
    <w:name w:val="Signature Char"/>
    <w:link w:val="Signature"/>
    <w:locked/>
    <w:rsid w:val="00D73AD4"/>
    <w:rPr>
      <w:rFonts w:ascii="Arial" w:hAnsi="Arial"/>
      <w:sz w:val="18"/>
      <w:szCs w:val="18"/>
    </w:rPr>
  </w:style>
  <w:style w:type="paragraph" w:customStyle="1" w:styleId="Char">
    <w:name w:val="Char"/>
    <w:basedOn w:val="Normal"/>
    <w:rsid w:val="0006158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paragraph" w:customStyle="1" w:styleId="NormalAngsanaNew">
    <w:name w:val="Normal + Angsana New"/>
    <w:aliases w:val="15 pt,Thai Distributed Justification,Left:  0.31&quot;,Heading 8 + Angsana New,Right:  -0.28..."/>
    <w:basedOn w:val="Normal"/>
    <w:uiPriority w:val="99"/>
    <w:rsid w:val="00F5387E"/>
    <w:pPr>
      <w:tabs>
        <w:tab w:val="clear" w:pos="227"/>
      </w:tabs>
      <w:ind w:left="450"/>
      <w:jc w:val="thaiDistribute"/>
    </w:pPr>
    <w:rPr>
      <w:rFonts w:ascii="Angsana New" w:hAnsi="Angsana New"/>
      <w:sz w:val="30"/>
      <w:szCs w:val="30"/>
    </w:rPr>
  </w:style>
  <w:style w:type="paragraph" w:styleId="ListParagraph">
    <w:name w:val="List Paragraph"/>
    <w:aliases w:val="FS ENG01"/>
    <w:basedOn w:val="Normal"/>
    <w:link w:val="ListParagraphChar"/>
    <w:uiPriority w:val="34"/>
    <w:qFormat/>
    <w:rsid w:val="00453020"/>
    <w:pPr>
      <w:ind w:left="720"/>
      <w:contextualSpacing/>
    </w:pPr>
    <w:rPr>
      <w:szCs w:val="22"/>
    </w:rPr>
  </w:style>
  <w:style w:type="character" w:customStyle="1" w:styleId="BodyTextChar1">
    <w:name w:val="Body Text Char1"/>
    <w:aliases w:val="bt Char1,body text Char1,Body Char1"/>
    <w:uiPriority w:val="99"/>
    <w:locked/>
    <w:rsid w:val="00D73AD4"/>
    <w:rPr>
      <w:rFonts w:ascii="Arial" w:hAnsi="Arial" w:cs="Angsana New"/>
      <w:sz w:val="22"/>
      <w:szCs w:val="22"/>
    </w:rPr>
  </w:style>
  <w:style w:type="paragraph" w:customStyle="1" w:styleId="a6">
    <w:name w:val="ลบ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Indent2">
    <w:name w:val="Body Text Indent 2"/>
    <w:basedOn w:val="Normal"/>
    <w:link w:val="BodyTextIndent2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/>
      <w:sz w:val="30"/>
      <w:szCs w:val="30"/>
      <w:lang w:val="x-none" w:eastAsia="x-none"/>
    </w:rPr>
  </w:style>
  <w:style w:type="character" w:customStyle="1" w:styleId="BodyTextIndent2Char">
    <w:name w:val="Body Text Indent 2 Char"/>
    <w:link w:val="BodyTextIndent2"/>
    <w:rsid w:val="00D73AD4"/>
    <w:rPr>
      <w:rFonts w:cs="EucrosiaUPC"/>
      <w:sz w:val="30"/>
      <w:szCs w:val="30"/>
    </w:rPr>
  </w:style>
  <w:style w:type="paragraph" w:customStyle="1" w:styleId="acctcolumnheading">
    <w:name w:val="acct column heading"/>
    <w:aliases w:val="ac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D73AD4"/>
    <w:pPr>
      <w:spacing w:after="0"/>
    </w:pPr>
  </w:style>
  <w:style w:type="paragraph" w:customStyle="1" w:styleId="acctindentnospaceafter">
    <w:name w:val="acct indent no space after"/>
    <w:aliases w:val="ain"/>
    <w:basedOn w:val="acctindent"/>
    <w:rsid w:val="00D73AD4"/>
    <w:pPr>
      <w:spacing w:after="0"/>
    </w:pPr>
  </w:style>
  <w:style w:type="paragraph" w:customStyle="1" w:styleId="acctindent">
    <w:name w:val="acct indent"/>
    <w:aliases w:val="ai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D73AD4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D73AD4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D73AD4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D73AD4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D73AD4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D73AD4"/>
    <w:pPr>
      <w:ind w:left="1134"/>
    </w:pPr>
    <w:rPr>
      <w:rFonts w:cs="Times New Roman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D73AD4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D73AD4"/>
    <w:pPr>
      <w:spacing w:after="0"/>
    </w:pPr>
    <w:rPr>
      <w:rFonts w:cs="Times New Roman"/>
    </w:rPr>
  </w:style>
  <w:style w:type="paragraph" w:customStyle="1" w:styleId="block2nospaceafter">
    <w:name w:val="block2 no space after"/>
    <w:aliases w:val="b2n,block2 no sp"/>
    <w:basedOn w:val="block2"/>
    <w:rsid w:val="00D73AD4"/>
    <w:pPr>
      <w:spacing w:after="0"/>
    </w:pPr>
  </w:style>
  <w:style w:type="paragraph" w:customStyle="1" w:styleId="List1a">
    <w:name w:val="List 1a"/>
    <w:aliases w:val="1a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rsid w:val="00D73AD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rsid w:val="00D73AD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D73AD4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D73AD4"/>
    <w:rPr>
      <w:rFonts w:cs="Times New Roman"/>
    </w:rPr>
  </w:style>
  <w:style w:type="paragraph" w:customStyle="1" w:styleId="zreportaddinfo">
    <w:name w:val="zreport addinfo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D73AD4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D73AD4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D73AD4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D73AD4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D73AD4"/>
    <w:rPr>
      <w:b/>
      <w:bCs/>
    </w:rPr>
  </w:style>
  <w:style w:type="paragraph" w:customStyle="1" w:styleId="nineptbodytext">
    <w:name w:val="nine pt body text"/>
    <w:aliases w:val="9bt"/>
    <w:basedOn w:val="nineptnormal"/>
    <w:rsid w:val="00D73AD4"/>
    <w:pPr>
      <w:spacing w:after="220"/>
    </w:pPr>
  </w:style>
  <w:style w:type="paragraph" w:customStyle="1" w:styleId="nineptnormal">
    <w:name w:val="nine pt normal"/>
    <w:aliases w:val="9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D73AD4"/>
    <w:pPr>
      <w:jc w:val="center"/>
    </w:pPr>
  </w:style>
  <w:style w:type="paragraph" w:customStyle="1" w:styleId="heading">
    <w:name w:val="heading"/>
    <w:aliases w:val="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D73AD4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D73AD4"/>
  </w:style>
  <w:style w:type="paragraph" w:customStyle="1" w:styleId="nineptheadingcentredbold">
    <w:name w:val="nine pt heading centred bold"/>
    <w:aliases w:val="9hc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D73AD4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D73AD4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D73AD4"/>
    <w:rPr>
      <w:b/>
    </w:rPr>
  </w:style>
  <w:style w:type="paragraph" w:customStyle="1" w:styleId="nineptcolumntab1">
    <w:name w:val="nine pt column tab1"/>
    <w:aliases w:val="a91"/>
    <w:basedOn w:val="nineptnormal"/>
    <w:rsid w:val="00D73AD4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D73AD4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D73AD4"/>
    <w:pPr>
      <w:jc w:val="center"/>
    </w:pPr>
  </w:style>
  <w:style w:type="paragraph" w:customStyle="1" w:styleId="Normalheading">
    <w:name w:val="Normal heading"/>
    <w:aliases w:val="nh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D73AD4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D73AD4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D73AD4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D73AD4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D73AD4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D73AD4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D73AD4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D73AD4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D73AD4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D73AD4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D73AD4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D73AD4"/>
    <w:pPr>
      <w:ind w:left="1134" w:hanging="567"/>
    </w:pPr>
    <w:rPr>
      <w:rFonts w:cs="Times New Roman"/>
    </w:rPr>
  </w:style>
  <w:style w:type="paragraph" w:customStyle="1" w:styleId="blocklist2">
    <w:name w:val="block list2"/>
    <w:aliases w:val="blist2"/>
    <w:basedOn w:val="blocklist"/>
    <w:rsid w:val="00D73AD4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D73AD4"/>
    <w:pPr>
      <w:keepNext/>
      <w:keepLines/>
      <w:spacing w:before="70"/>
    </w:pPr>
    <w:rPr>
      <w:rFonts w:cs="Times New Roman"/>
      <w:b/>
    </w:rPr>
  </w:style>
  <w:style w:type="paragraph" w:customStyle="1" w:styleId="blockheadingitalicnosp">
    <w:name w:val="block heading italic no sp"/>
    <w:aliases w:val="bhin"/>
    <w:basedOn w:val="blockheadingitalic"/>
    <w:rsid w:val="00D73AD4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D73AD4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D73AD4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D73AD4"/>
    <w:pPr>
      <w:spacing w:after="0"/>
    </w:pPr>
  </w:style>
  <w:style w:type="paragraph" w:customStyle="1" w:styleId="smallreturn">
    <w:name w:val="small return"/>
    <w:aliases w:val="sr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D73AD4"/>
    <w:pPr>
      <w:spacing w:after="0"/>
    </w:pPr>
  </w:style>
  <w:style w:type="paragraph" w:customStyle="1" w:styleId="headingbolditalic">
    <w:name w:val="heading bold italic"/>
    <w:aliases w:val="hbi"/>
    <w:basedOn w:val="heading"/>
    <w:rsid w:val="00D73AD4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D73A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D73AD4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D73AD4"/>
    <w:pPr>
      <w:spacing w:after="0"/>
    </w:pPr>
  </w:style>
  <w:style w:type="paragraph" w:customStyle="1" w:styleId="blockbullet">
    <w:name w:val="block bullet"/>
    <w:aliases w:val="bb"/>
    <w:basedOn w:val="block"/>
    <w:rsid w:val="00D73AD4"/>
    <w:pPr>
      <w:tabs>
        <w:tab w:val="num" w:pos="907"/>
      </w:tabs>
      <w:ind w:left="907" w:hanging="340"/>
    </w:pPr>
    <w:rPr>
      <w:rFonts w:cs="Times New Roman"/>
    </w:rPr>
  </w:style>
  <w:style w:type="paragraph" w:customStyle="1" w:styleId="acctfourfigureslongernumber3">
    <w:name w:val="acct four figures longer number3"/>
    <w:aliases w:val="a4+3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D73AD4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D73AD4"/>
    <w:pPr>
      <w:spacing w:after="0"/>
    </w:pPr>
  </w:style>
  <w:style w:type="paragraph" w:customStyle="1" w:styleId="eightptnormal">
    <w:name w:val="eight pt normal"/>
    <w:aliases w:val="8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D73AD4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D73AD4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D73AD4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D73AD4"/>
    <w:rPr>
      <w:b/>
      <w:bCs/>
    </w:rPr>
  </w:style>
  <w:style w:type="paragraph" w:customStyle="1" w:styleId="eightptbodytext">
    <w:name w:val="eight pt body text"/>
    <w:aliases w:val="8bt"/>
    <w:basedOn w:val="eightptnormal"/>
    <w:rsid w:val="00D73AD4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D73AD4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D73AD4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D73AD4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D73AD4"/>
    <w:pPr>
      <w:spacing w:after="0"/>
    </w:pPr>
  </w:style>
  <w:style w:type="paragraph" w:customStyle="1" w:styleId="eightptblock">
    <w:name w:val="eight pt block"/>
    <w:aliases w:val="8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D73AD4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D73AD4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D73AD4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D73AD4"/>
    <w:pPr>
      <w:spacing w:after="0"/>
    </w:pPr>
  </w:style>
  <w:style w:type="paragraph" w:customStyle="1" w:styleId="blockindent">
    <w:name w:val="block indent"/>
    <w:aliases w:val="bi"/>
    <w:basedOn w:val="block"/>
    <w:rsid w:val="00D73AD4"/>
    <w:pPr>
      <w:ind w:left="737" w:hanging="170"/>
    </w:pPr>
    <w:rPr>
      <w:rFonts w:cs="Times New Roman"/>
    </w:rPr>
  </w:style>
  <w:style w:type="paragraph" w:customStyle="1" w:styleId="nineptnormalcentred">
    <w:name w:val="nine pt normal centred"/>
    <w:aliases w:val="9nc"/>
    <w:basedOn w:val="nineptnormal"/>
    <w:rsid w:val="00D73AD4"/>
    <w:pPr>
      <w:jc w:val="center"/>
    </w:pPr>
  </w:style>
  <w:style w:type="paragraph" w:customStyle="1" w:styleId="nineptcol">
    <w:name w:val="nine pt %col"/>
    <w:aliases w:val="9%"/>
    <w:basedOn w:val="nineptnormal"/>
    <w:rsid w:val="00D73AD4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D73AD4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D73AD4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D73AD4"/>
    <w:pPr>
      <w:spacing w:after="0"/>
    </w:pPr>
  </w:style>
  <w:style w:type="paragraph" w:customStyle="1" w:styleId="nineptblocklist">
    <w:name w:val="nine pt block list"/>
    <w:aliases w:val="9bl"/>
    <w:basedOn w:val="nineptblock"/>
    <w:rsid w:val="00D73AD4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D73AD4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D73AD4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D73AD4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D73AD4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D73AD4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D73AD4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D73AD4"/>
    <w:pPr>
      <w:spacing w:after="20"/>
    </w:pPr>
  </w:style>
  <w:style w:type="paragraph" w:customStyle="1" w:styleId="blockbulletnospaceafter">
    <w:name w:val="block bullet no space after"/>
    <w:aliases w:val="bbn,block bullet no sp"/>
    <w:rsid w:val="00D73AD4"/>
    <w:pPr>
      <w:tabs>
        <w:tab w:val="num" w:pos="907"/>
      </w:tabs>
      <w:spacing w:line="260" w:lineRule="atLeast"/>
      <w:ind w:left="907" w:hanging="340"/>
    </w:pPr>
    <w:rPr>
      <w:rFonts w:cs="Times New Roman"/>
      <w:sz w:val="22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D73AD4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D73AD4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D73AD4"/>
    <w:pPr>
      <w:spacing w:after="80"/>
    </w:pPr>
  </w:style>
  <w:style w:type="paragraph" w:customStyle="1" w:styleId="nineptratecol">
    <w:name w:val="nine pt rate col"/>
    <w:aliases w:val="a9r"/>
    <w:basedOn w:val="nineptnormal"/>
    <w:rsid w:val="00D73AD4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D73AD4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D73AD4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D73AD4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D73AD4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D73AD4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D73AD4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D73AD4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D73AD4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D73AD4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D73AD4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D73AD4"/>
    <w:pPr>
      <w:ind w:left="907" w:hanging="340"/>
    </w:pPr>
    <w:rPr>
      <w:rFonts w:cs="Times New Roman"/>
    </w:rPr>
  </w:style>
  <w:style w:type="paragraph" w:customStyle="1" w:styleId="List3i">
    <w:name w:val="List 3i"/>
    <w:aliases w:val="3i"/>
    <w:basedOn w:val="List2i"/>
    <w:rsid w:val="00D73AD4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D73AD4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D73AD4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D73AD4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D73AD4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D73AD4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D73AD4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D73AD4"/>
    <w:pPr>
      <w:spacing w:after="80"/>
    </w:pPr>
  </w:style>
  <w:style w:type="paragraph" w:customStyle="1" w:styleId="blockbullet2">
    <w:name w:val="block bullet 2"/>
    <w:aliases w:val="bb2"/>
    <w:basedOn w:val="BodyText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D73AD4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D73AD4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val="x-none" w:eastAsia="en-GB"/>
    </w:rPr>
  </w:style>
  <w:style w:type="character" w:customStyle="1" w:styleId="AccPolicysubheadChar">
    <w:name w:val="Acc Policy sub head Char"/>
    <w:link w:val="AccPolicysubhead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 w:cs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 w:cs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D73AD4"/>
    <w:pPr>
      <w:ind w:left="1134"/>
    </w:pPr>
  </w:style>
  <w:style w:type="character" w:customStyle="1" w:styleId="AccPolicyalternativeChar">
    <w:name w:val="Acc Policy alternative Char"/>
    <w:link w:val="AccPolicyalternative"/>
    <w:locked/>
    <w:rsid w:val="00D73AD4"/>
    <w:rPr>
      <w:rFonts w:cs="Times New Roman"/>
      <w:bCs/>
      <w:i/>
      <w:iCs/>
      <w:sz w:val="22"/>
      <w:szCs w:val="22"/>
      <w:lang w:eastAsia="en-GB"/>
    </w:rPr>
  </w:style>
  <w:style w:type="paragraph" w:customStyle="1" w:styleId="CoverTitle">
    <w:name w:val="Cover Tit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D73AD4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character" w:customStyle="1" w:styleId="AccPolicyHeadingCharChar">
    <w:name w:val="Acc Policy Heading Char Char"/>
    <w:rsid w:val="00D73AD4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D73AD4"/>
    <w:rPr>
      <w:rFonts w:cs="Times New Roman"/>
      <w:sz w:val="29"/>
      <w:szCs w:val="29"/>
    </w:rPr>
  </w:style>
  <w:style w:type="character" w:customStyle="1" w:styleId="hps">
    <w:name w:val="hps"/>
    <w:rsid w:val="00D73AD4"/>
    <w:rPr>
      <w:rFonts w:cs="Times New Roman"/>
    </w:rPr>
  </w:style>
  <w:style w:type="character" w:customStyle="1" w:styleId="gt-icon-text1">
    <w:name w:val="gt-icon-text1"/>
    <w:rsid w:val="00D73AD4"/>
    <w:rPr>
      <w:rFonts w:cs="Times New Roman"/>
    </w:rPr>
  </w:style>
  <w:style w:type="character" w:customStyle="1" w:styleId="shorttext">
    <w:name w:val="short_text"/>
    <w:rsid w:val="00D73AD4"/>
    <w:rPr>
      <w:rFonts w:cs="Times New Roman"/>
    </w:rPr>
  </w:style>
  <w:style w:type="paragraph" w:customStyle="1" w:styleId="Default">
    <w:name w:val="Default"/>
    <w:rsid w:val="00D73AD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uiPriority w:val="99"/>
    <w:rsid w:val="00D73AD4"/>
    <w:rPr>
      <w:rFonts w:cs="Times New Roman"/>
    </w:rPr>
  </w:style>
  <w:style w:type="paragraph" w:styleId="PlainText">
    <w:name w:val="Plain Text"/>
    <w:basedOn w:val="Normal"/>
    <w:link w:val="PlainTextChar"/>
    <w:rsid w:val="00D73A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  <w:lang w:val="x-none" w:eastAsia="x-none"/>
    </w:rPr>
  </w:style>
  <w:style w:type="character" w:customStyle="1" w:styleId="PlainTextChar">
    <w:name w:val="Plain Text Char"/>
    <w:link w:val="PlainText"/>
    <w:rsid w:val="00D73AD4"/>
    <w:rPr>
      <w:rFonts w:ascii="Consolas" w:hAnsi="Consolas"/>
      <w:sz w:val="21"/>
      <w:szCs w:val="26"/>
    </w:rPr>
  </w:style>
  <w:style w:type="paragraph" w:styleId="Revision">
    <w:name w:val="Revision"/>
    <w:hidden/>
    <w:uiPriority w:val="99"/>
    <w:semiHidden/>
    <w:rsid w:val="00D73AD4"/>
    <w:rPr>
      <w:rFonts w:ascii="Arial" w:hAnsi="Arial"/>
      <w:sz w:val="18"/>
      <w:szCs w:val="22"/>
    </w:rPr>
  </w:style>
  <w:style w:type="character" w:customStyle="1" w:styleId="apple-converted-space">
    <w:name w:val="apple-converted-space"/>
    <w:basedOn w:val="DefaultParagraphFont"/>
    <w:rsid w:val="00C03143"/>
  </w:style>
  <w:style w:type="paragraph" w:customStyle="1" w:styleId="Style2">
    <w:name w:val="Style2"/>
    <w:basedOn w:val="Heading3"/>
    <w:link w:val="Style2Char"/>
    <w:qFormat/>
    <w:rsid w:val="004052A8"/>
    <w:pPr>
      <w:numPr>
        <w:numId w:val="17"/>
      </w:numPr>
      <w:tabs>
        <w:tab w:val="clear" w:pos="227"/>
        <w:tab w:val="clear" w:pos="454"/>
        <w:tab w:val="clear" w:pos="680"/>
        <w:tab w:val="clear" w:pos="907"/>
      </w:tabs>
      <w:spacing w:line="260" w:lineRule="atLeast"/>
      <w:ind w:right="-45"/>
      <w:jc w:val="both"/>
    </w:pPr>
    <w:rPr>
      <w:rFonts w:ascii="Angsana New" w:eastAsia="MS Mincho" w:hAnsi="Angsana New" w:cs="Angsana New"/>
      <w:b/>
      <w:bCs/>
      <w:i w:val="0"/>
      <w:iCs w:val="0"/>
      <w:sz w:val="30"/>
      <w:szCs w:val="30"/>
      <w:lang w:val="en-GB" w:eastAsia="th-TH"/>
    </w:rPr>
  </w:style>
  <w:style w:type="character" w:customStyle="1" w:styleId="Style2Char">
    <w:name w:val="Style2 Char"/>
    <w:link w:val="Style2"/>
    <w:rsid w:val="004052A8"/>
    <w:rPr>
      <w:rFonts w:ascii="Angsana New" w:eastAsia="MS Mincho" w:hAnsi="Angsana New"/>
      <w:b/>
      <w:bCs/>
      <w:sz w:val="30"/>
      <w:szCs w:val="30"/>
      <w:lang w:val="en-GB" w:eastAsia="th-TH"/>
    </w:rPr>
  </w:style>
  <w:style w:type="character" w:customStyle="1" w:styleId="TitleChar">
    <w:name w:val="Title Char"/>
    <w:link w:val="Title"/>
    <w:uiPriority w:val="99"/>
    <w:rsid w:val="00D15003"/>
    <w:rPr>
      <w:rFonts w:eastAsia="Times New Roman" w:hAnsi="Tms Rmn" w:cs="Tms Rmn"/>
      <w:b/>
      <w:bCs/>
      <w:kern w:val="28"/>
      <w:sz w:val="32"/>
      <w:szCs w:val="32"/>
    </w:rPr>
  </w:style>
  <w:style w:type="paragraph" w:styleId="Title">
    <w:name w:val="Title"/>
    <w:basedOn w:val="Normal"/>
    <w:link w:val="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before="240" w:after="60" w:line="240" w:lineRule="auto"/>
      <w:jc w:val="center"/>
      <w:textAlignment w:val="baseline"/>
    </w:pPr>
    <w:rPr>
      <w:rFonts w:ascii="Times New Roman" w:eastAsia="Times New Roman" w:hAnsi="Tms Rmn"/>
      <w:b/>
      <w:bCs/>
      <w:kern w:val="28"/>
      <w:sz w:val="32"/>
      <w:szCs w:val="32"/>
      <w:lang w:val="x-none" w:eastAsia="x-none"/>
    </w:rPr>
  </w:style>
  <w:style w:type="character" w:customStyle="1" w:styleId="SubtitleChar">
    <w:name w:val="Subtitle Char"/>
    <w:link w:val="Subtitle"/>
    <w:uiPriority w:val="99"/>
    <w:rsid w:val="00D15003"/>
    <w:rPr>
      <w:rFonts w:eastAsia="Times New Roman" w:hAnsi="Tms Rmn" w:cs="Tms Rmn"/>
      <w:i/>
      <w:iCs/>
      <w:sz w:val="24"/>
      <w:szCs w:val="28"/>
    </w:rPr>
  </w:style>
  <w:style w:type="paragraph" w:styleId="Subtitle">
    <w:name w:val="Subtitle"/>
    <w:basedOn w:val="Normal"/>
    <w:link w:val="SubtitleChar"/>
    <w:uiPriority w:val="99"/>
    <w:qFormat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60" w:line="240" w:lineRule="auto"/>
      <w:jc w:val="center"/>
      <w:textAlignment w:val="baseline"/>
    </w:pPr>
    <w:rPr>
      <w:rFonts w:ascii="Times New Roman" w:eastAsia="Times New Roman" w:hAnsi="Tms Rmn"/>
      <w:i/>
      <w:iCs/>
      <w:sz w:val="24"/>
      <w:szCs w:val="28"/>
      <w:lang w:val="x-none" w:eastAsia="x-none"/>
    </w:rPr>
  </w:style>
  <w:style w:type="character" w:customStyle="1" w:styleId="BodyTextIndent3Char">
    <w:name w:val="Body Text Indent 3 Char"/>
    <w:link w:val="BodyTextIndent3"/>
    <w:uiPriority w:val="99"/>
    <w:rsid w:val="00D15003"/>
    <w:rPr>
      <w:rFonts w:ascii="Arial" w:eastAsia="Times New Roman" w:hAnsi="Arial"/>
      <w:sz w:val="16"/>
      <w:szCs w:val="18"/>
      <w:lang w:val="en-GB" w:bidi="ar-SA"/>
    </w:rPr>
  </w:style>
  <w:style w:type="paragraph" w:styleId="BodyTextIndent3">
    <w:name w:val="Body Text Indent 3"/>
    <w:basedOn w:val="Normal"/>
    <w:link w:val="BodyTextIndent3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360"/>
    </w:pPr>
    <w:rPr>
      <w:rFonts w:eastAsia="Times New Roman"/>
      <w:sz w:val="16"/>
      <w:lang w:val="en-GB" w:eastAsia="x-none" w:bidi="ar-SA"/>
    </w:rPr>
  </w:style>
  <w:style w:type="character" w:customStyle="1" w:styleId="HTMLPreformattedChar">
    <w:name w:val="HTML Preformatted Char"/>
    <w:link w:val="HTMLPreformatted"/>
    <w:uiPriority w:val="99"/>
    <w:rsid w:val="00D15003"/>
    <w:rPr>
      <w:rFonts w:ascii="Tahoma" w:eastAsia="Times New Roman" w:hAnsi="Tahoma" w:cs="Tahoma"/>
    </w:rPr>
  </w:style>
  <w:style w:type="paragraph" w:styleId="HTMLPreformatted">
    <w:name w:val="HTML Preformatted"/>
    <w:basedOn w:val="Normal"/>
    <w:link w:val="HTMLPreformattedChar"/>
    <w:uiPriority w:val="99"/>
    <w:rsid w:val="00D1500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Tahoma" w:eastAsia="Times New Roman" w:hAnsi="Tahoma"/>
      <w:sz w:val="20"/>
      <w:szCs w:val="20"/>
      <w:lang w:val="x-none" w:eastAsia="x-none"/>
    </w:rPr>
  </w:style>
  <w:style w:type="paragraph" w:customStyle="1" w:styleId="AccountingPolicy">
    <w:name w:val="Accounting Policy"/>
    <w:basedOn w:val="Normal"/>
    <w:link w:val="AccountingPolicyChar1"/>
    <w:rsid w:val="00D15003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eastAsia="x-none" w:bidi="ar-SA"/>
    </w:rPr>
  </w:style>
  <w:style w:type="character" w:customStyle="1" w:styleId="AccountingPolicyChar1">
    <w:name w:val="Accounting Policy Char1"/>
    <w:link w:val="AccountingPolicy"/>
    <w:locked/>
    <w:rsid w:val="00D15003"/>
    <w:rPr>
      <w:rFonts w:ascii="Univers 45 Light" w:eastAsia="MS Mincho" w:hAnsi="Univers 45 Light" w:cs="Univers 45 Light"/>
      <w:color w:val="000000"/>
      <w:lang w:val="en-GB" w:bidi="ar-SA"/>
    </w:rPr>
  </w:style>
  <w:style w:type="character" w:customStyle="1" w:styleId="FooterChar1">
    <w:name w:val="Footer Char1"/>
    <w:uiPriority w:val="99"/>
    <w:rsid w:val="00D15003"/>
    <w:rPr>
      <w:rFonts w:ascii="Arial" w:eastAsia="Times New Roman" w:hAnsi="Arial" w:cs="Times New Roman"/>
      <w:sz w:val="18"/>
      <w:szCs w:val="18"/>
    </w:rPr>
  </w:style>
  <w:style w:type="table" w:customStyle="1" w:styleId="TableGridLight1">
    <w:name w:val="Table Grid Light1"/>
    <w:basedOn w:val="TableNormal"/>
    <w:uiPriority w:val="40"/>
    <w:rsid w:val="00D15003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Heading1Char1">
    <w:name w:val="Heading 1 Char1"/>
    <w:uiPriority w:val="99"/>
    <w:locked/>
    <w:rsid w:val="00EB2DD5"/>
    <w:rPr>
      <w:rFonts w:ascii="Arial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1">
    <w:name w:val="Heading 3 Char1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styleId="List">
    <w:name w:val="List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2">
    <w:name w:val="List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720" w:hanging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styleId="ListContinue2">
    <w:name w:val="List Continue 2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20" w:line="240" w:lineRule="auto"/>
      <w:ind w:left="72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InsideAddress">
    <w:name w:val="Inside Address"/>
    <w:basedOn w:val="Normal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4">
    <w:name w:val="Body Text 4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paragraph" w:customStyle="1" w:styleId="BodyText5">
    <w:name w:val="Body Text 5"/>
    <w:basedOn w:val="BodyTextIndent"/>
    <w:uiPriority w:val="99"/>
    <w:rsid w:val="00EB2DD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240" w:lineRule="auto"/>
      <w:ind w:left="360"/>
      <w:textAlignment w:val="baseline"/>
    </w:pPr>
    <w:rPr>
      <w:rFonts w:ascii="New York" w:eastAsia="Times New Roman" w:hAnsi="Tms Rmn" w:cs="New York"/>
      <w:sz w:val="24"/>
      <w:szCs w:val="24"/>
    </w:rPr>
  </w:style>
  <w:style w:type="character" w:customStyle="1" w:styleId="CharChar22">
    <w:name w:val="Char Char22"/>
    <w:locked/>
    <w:rsid w:val="00EB2DD5"/>
    <w:rPr>
      <w:rFonts w:ascii="Arial" w:hAnsi="Arial" w:cs="Times New Roman"/>
      <w:b/>
      <w:bCs/>
      <w:sz w:val="18"/>
      <w:szCs w:val="18"/>
      <w:u w:val="single"/>
      <w:lang w:val="en-US" w:eastAsia="en-US" w:bidi="th-TH"/>
    </w:rPr>
  </w:style>
  <w:style w:type="character" w:customStyle="1" w:styleId="CharChar21">
    <w:name w:val="Char Char21"/>
    <w:locked/>
    <w:rsid w:val="00EB2DD5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CharChar20">
    <w:name w:val="Char Char20"/>
    <w:locked/>
    <w:rsid w:val="00EB2DD5"/>
    <w:rPr>
      <w:rFonts w:ascii="Arial" w:hAnsi="Arial" w:cs="Times New Roman"/>
      <w:i/>
      <w:iCs/>
      <w:sz w:val="18"/>
      <w:szCs w:val="18"/>
      <w:lang w:val="en-US" w:eastAsia="en-US" w:bidi="th-TH"/>
    </w:rPr>
  </w:style>
  <w:style w:type="paragraph" w:customStyle="1" w:styleId="KNormal">
    <w:name w:val="KNormal"/>
    <w:uiPriority w:val="99"/>
    <w:rsid w:val="00EB2DD5"/>
    <w:pPr>
      <w:spacing w:before="120" w:after="120"/>
    </w:pPr>
    <w:rPr>
      <w:rFonts w:ascii="Arial" w:eastAsia="Times New Roman" w:hAnsi="Arial" w:cs="Times New Roman"/>
      <w:lang w:bidi="ar-SA"/>
    </w:rPr>
  </w:style>
  <w:style w:type="character" w:styleId="Emphasis">
    <w:name w:val="Emphasis"/>
    <w:uiPriority w:val="20"/>
    <w:qFormat/>
    <w:rsid w:val="00EB2DD5"/>
    <w:rPr>
      <w:rFonts w:cs="Times New Roman"/>
      <w:color w:val="auto"/>
    </w:rPr>
  </w:style>
  <w:style w:type="character" w:customStyle="1" w:styleId="st1">
    <w:name w:val="st1"/>
    <w:rsid w:val="00EB2DD5"/>
    <w:rPr>
      <w:rFonts w:cs="Times New Roman"/>
    </w:rPr>
  </w:style>
  <w:style w:type="character" w:customStyle="1" w:styleId="Heading8Char1">
    <w:name w:val="Heading 8 Char1"/>
    <w:rsid w:val="00EB2DD5"/>
    <w:rPr>
      <w:rFonts w:ascii="Times New Roman" w:hAnsi="Times New Roman" w:cs="EucrosiaUPC"/>
      <w:b/>
      <w:bCs/>
      <w:sz w:val="32"/>
      <w:szCs w:val="32"/>
      <w:lang w:bidi="th-TH"/>
    </w:rPr>
  </w:style>
  <w:style w:type="character" w:customStyle="1" w:styleId="Heading4Char1">
    <w:name w:val="Heading 4 Char1"/>
    <w:rsid w:val="00EB2DD5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rsid w:val="00EB2DD5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rsid w:val="00EB2DD5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9Char1">
    <w:name w:val="Heading 9 Char1"/>
    <w:rsid w:val="00EB2DD5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rsid w:val="00EB2DD5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rsid w:val="00EB2DD5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rsid w:val="00EB2DD5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rsid w:val="00EB2DD5"/>
    <w:rPr>
      <w:rFonts w:ascii="Arial" w:eastAsia="Times New Roman" w:hAnsi="Arial" w:cs="Times New Roman"/>
      <w:sz w:val="18"/>
      <w:szCs w:val="18"/>
    </w:rPr>
  </w:style>
  <w:style w:type="character" w:customStyle="1" w:styleId="atn">
    <w:name w:val="atn"/>
    <w:basedOn w:val="DefaultParagraphFont"/>
    <w:rsid w:val="00EB2DD5"/>
  </w:style>
  <w:style w:type="character" w:customStyle="1" w:styleId="alt-edited1">
    <w:name w:val="alt-edited1"/>
    <w:rsid w:val="00EB2DD5"/>
    <w:rPr>
      <w:color w:val="4D90F0"/>
    </w:rPr>
  </w:style>
  <w:style w:type="paragraph" w:styleId="NoSpacing">
    <w:name w:val="No Spacing"/>
    <w:uiPriority w:val="1"/>
    <w:qFormat/>
    <w:rsid w:val="00EB2DD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eastAsia="Times New Roman" w:hAnsi="Arial"/>
      <w:sz w:val="18"/>
      <w:szCs w:val="22"/>
    </w:rPr>
  </w:style>
  <w:style w:type="paragraph" w:customStyle="1" w:styleId="Pa01">
    <w:name w:val="Pa0+1"/>
    <w:basedOn w:val="Default"/>
    <w:next w:val="Default"/>
    <w:uiPriority w:val="99"/>
    <w:rsid w:val="00EB2DD5"/>
    <w:pPr>
      <w:spacing w:line="151" w:lineRule="atLeast"/>
    </w:pPr>
    <w:rPr>
      <w:rFonts w:ascii="Tesco" w:eastAsia="Times New Roman" w:hAnsi="Tesco" w:cs="Angsana New"/>
      <w:color w:val="auto"/>
    </w:rPr>
  </w:style>
  <w:style w:type="table" w:customStyle="1" w:styleId="TableGridLight2">
    <w:name w:val="Table Grid Light2"/>
    <w:basedOn w:val="TableNormal"/>
    <w:uiPriority w:val="40"/>
    <w:rsid w:val="003E584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eGridLight">
    <w:name w:val="Grid Table Light"/>
    <w:basedOn w:val="TableNormal"/>
    <w:uiPriority w:val="40"/>
    <w:rsid w:val="005666D2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NormalWeb">
    <w:name w:val="Normal (Web)"/>
    <w:basedOn w:val="Normal"/>
    <w:uiPriority w:val="99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eastAsia="Batang" w:hAnsi="Times New Roman" w:cs="Times New Roman"/>
      <w:sz w:val="24"/>
      <w:szCs w:val="24"/>
      <w:lang w:eastAsia="ko-KR" w:bidi="ar-SA"/>
    </w:rPr>
  </w:style>
  <w:style w:type="paragraph" w:customStyle="1" w:styleId="CharCharCharChar">
    <w:name w:val="Char Char อักขระ อักขระ Char Char อักขระ อักขระ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eastAsia="Times New Roman" w:hAnsi="Verdana"/>
      <w:sz w:val="20"/>
      <w:szCs w:val="20"/>
      <w:lang w:bidi="ar-SA"/>
    </w:rPr>
  </w:style>
  <w:style w:type="character" w:customStyle="1" w:styleId="CharChar221">
    <w:name w:val="Char Char221"/>
    <w:rsid w:val="0063373F"/>
    <w:rPr>
      <w:b/>
      <w:bCs/>
      <w:i/>
      <w:iCs/>
      <w:sz w:val="24"/>
      <w:szCs w:val="24"/>
      <w:lang w:val="en-GB" w:eastAsia="en-US" w:bidi="th-TH"/>
    </w:rPr>
  </w:style>
  <w:style w:type="paragraph" w:customStyle="1" w:styleId="a7">
    <w:name w:val="รายงาน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eastAsia="Cordia New" w:hAnsi="Times New Roman" w:cs="Cordia New"/>
      <w:b/>
      <w:bCs/>
      <w:sz w:val="22"/>
      <w:szCs w:val="30"/>
    </w:rPr>
  </w:style>
  <w:style w:type="paragraph" w:customStyle="1" w:styleId="NormalIndent2">
    <w:name w:val="Normal Indent2"/>
    <w:basedOn w:val="Normal"/>
    <w:rsid w:val="006337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eastAsia="Times New Roman" w:hAnsi="Times New Roman" w:cs="Times New Roman"/>
      <w:sz w:val="22"/>
      <w:szCs w:val="20"/>
      <w:lang w:val="en-GB" w:bidi="ar-SA"/>
    </w:rPr>
  </w:style>
  <w:style w:type="character" w:customStyle="1" w:styleId="CharChar25">
    <w:name w:val="Char Char25"/>
    <w:rsid w:val="0063373F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paragraph" w:customStyle="1" w:styleId="zDistnHeader">
    <w:name w:val="zDistnHeader"/>
    <w:basedOn w:val="Normal"/>
    <w:next w:val="Normal"/>
    <w:rsid w:val="0063373F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520" w:line="260" w:lineRule="atLeast"/>
    </w:pPr>
    <w:rPr>
      <w:rFonts w:ascii="Times New Roman" w:eastAsia="Times New Roman" w:hAnsi="Times New Roman"/>
      <w:sz w:val="22"/>
      <w:szCs w:val="22"/>
      <w:lang w:val="en-GB"/>
    </w:rPr>
  </w:style>
  <w:style w:type="paragraph" w:customStyle="1" w:styleId="numbernegative">
    <w:name w:val="number negative"/>
    <w:basedOn w:val="Normal"/>
    <w:rsid w:val="006B69F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spacing w:line="260" w:lineRule="atLeast"/>
      <w:jc w:val="right"/>
    </w:pPr>
    <w:rPr>
      <w:rFonts w:ascii="Angsana New" w:eastAsia="Times New Roman" w:hAnsi="Angsana New"/>
      <w:sz w:val="20"/>
      <w:szCs w:val="20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5D38B0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DC79C1"/>
    <w:pPr>
      <w:spacing w:line="260" w:lineRule="atLeast"/>
    </w:pPr>
    <w:rPr>
      <w:rFonts w:eastAsia="MS Mincho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8">
    <w:name w:val="เนื้อเรื่อง"/>
    <w:basedOn w:val="Normal"/>
    <w:uiPriority w:val="99"/>
    <w:rsid w:val="001C7D7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86"/>
    </w:pPr>
    <w:rPr>
      <w:rFonts w:ascii="Times New Roman" w:eastAsia="Cordia New" w:hAnsi="Times New Roman" w:cs="Cordia New"/>
      <w:sz w:val="28"/>
      <w:szCs w:val="28"/>
      <w:lang w:val="th-TH" w:eastAsia="th-TH"/>
    </w:rPr>
  </w:style>
  <w:style w:type="character" w:styleId="Hyperlink">
    <w:name w:val="Hyperlink"/>
    <w:basedOn w:val="DefaultParagraphFont"/>
    <w:uiPriority w:val="99"/>
    <w:semiHidden/>
    <w:unhideWhenUsed/>
    <w:rsid w:val="0095307F"/>
    <w:rPr>
      <w:color w:val="0000FF"/>
      <w:u w:val="single"/>
    </w:rPr>
  </w:style>
  <w:style w:type="character" w:customStyle="1" w:styleId="ListParagraphChar">
    <w:name w:val="List Paragraph Char"/>
    <w:aliases w:val="FS ENG01 Char"/>
    <w:link w:val="ListParagraph"/>
    <w:uiPriority w:val="34"/>
    <w:locked/>
    <w:rsid w:val="00466AF6"/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D4703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eastAsia="Times New Roman" w:hAnsi="Univers LT Std 45 Light"/>
      <w:sz w:val="24"/>
      <w:szCs w:val="24"/>
    </w:rPr>
  </w:style>
  <w:style w:type="paragraph" w:customStyle="1" w:styleId="FSBlank">
    <w:name w:val="FS_Blank"/>
    <w:basedOn w:val="Normal"/>
    <w:link w:val="FSBlankChar"/>
    <w:qFormat/>
    <w:rsid w:val="00A8593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20"/>
      <w:szCs w:val="20"/>
    </w:rPr>
  </w:style>
  <w:style w:type="character" w:customStyle="1" w:styleId="FSBlankChar">
    <w:name w:val="FS_Blank Char"/>
    <w:link w:val="FSBlank"/>
    <w:rsid w:val="00A8593F"/>
    <w:rPr>
      <w:rFonts w:ascii="Angsana New" w:eastAsia="MS Mincho" w:hAnsi="Angsana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96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3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0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9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13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2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6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17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56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43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4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4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81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1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1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3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8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50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51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5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0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9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6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7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0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92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5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99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2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2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98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67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90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0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7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7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7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44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230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53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757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717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9890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775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7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7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6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7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23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8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45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4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0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7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54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3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javascript:showCompanyProfile('0105514000965','1')" TargetMode="External"/><Relationship Id="rId13" Type="http://schemas.openxmlformats.org/officeDocument/2006/relationships/header" Target="header3.xml"/><Relationship Id="rId18" Type="http://schemas.openxmlformats.org/officeDocument/2006/relationships/image" Target="media/image2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footer" Target="footer1.xml"/><Relationship Id="rId19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525" row="6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0F711F86-9141-493C-AFE3-DD05E9A19853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005A9E-CAF8-4017-94AF-EABC4C4E40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127</TotalTime>
  <Pages>147</Pages>
  <Words>38303</Words>
  <Characters>153258</Characters>
  <Application>Microsoft Office Word</Application>
  <DocSecurity>0</DocSecurity>
  <Lines>1277</Lines>
  <Paragraphs>382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วินท์คอม เทคโนโลยี จำกัด (มหาชน) และบริษัทย่อย</vt:lpstr>
    </vt:vector>
  </TitlesOfParts>
  <Company>KPMG</Company>
  <LinksUpToDate>false</LinksUpToDate>
  <CharactersWithSpaces>191179</CharactersWithSpaces>
  <SharedDoc>false</SharedDoc>
  <HLinks>
    <vt:vector size="6" baseType="variant">
      <vt:variant>
        <vt:i4>2949161</vt:i4>
      </vt:variant>
      <vt:variant>
        <vt:i4>0</vt:i4>
      </vt:variant>
      <vt:variant>
        <vt:i4>0</vt:i4>
      </vt:variant>
      <vt:variant>
        <vt:i4>5</vt:i4>
      </vt:variant>
      <vt:variant>
        <vt:lpwstr>javascript:showCompanyProfile('0105514000965','1')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วินท์คอม เทคโนโลยี จำกัด (มหาชน) และบริษัทย่อย</dc:title>
  <dc:subject/>
  <dc:creator>Waraporn, Sukjaroen</dc:creator>
  <cp:keywords/>
  <dc:description/>
  <cp:lastModifiedBy>Nitisak Krittikakul</cp:lastModifiedBy>
  <cp:revision>14</cp:revision>
  <cp:lastPrinted>2021-11-08T12:31:00Z</cp:lastPrinted>
  <dcterms:created xsi:type="dcterms:W3CDTF">2021-11-09T00:20:00Z</dcterms:created>
  <dcterms:modified xsi:type="dcterms:W3CDTF">2021-11-09T14:43:00Z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1291498937</vt:i4>
  </property>
</Properties>
</file>