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654B9" w14:textId="77777777" w:rsidR="00857405" w:rsidRPr="00E345D2" w:rsidRDefault="00857405" w:rsidP="009B3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  <w:bookmarkStart w:id="1" w:name="_GoBack"/>
      <w:bookmarkEnd w:id="1"/>
    </w:p>
    <w:p w14:paraId="648CEE48" w14:textId="77777777" w:rsidR="00857405" w:rsidRPr="00E345D2" w:rsidRDefault="00857405" w:rsidP="009B3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D9E3F63" w14:textId="77777777" w:rsidR="00857405" w:rsidRPr="00E345D2" w:rsidRDefault="00857405" w:rsidP="009B3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AF27CC7" w14:textId="77777777" w:rsidR="00857405" w:rsidRPr="00E345D2" w:rsidRDefault="00857405" w:rsidP="009B3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3A9A088" w14:textId="77777777" w:rsidR="00857405" w:rsidRPr="00E345D2" w:rsidRDefault="00857405" w:rsidP="009B3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D804AC2" w14:textId="77777777" w:rsidR="00857405" w:rsidRPr="00E345D2" w:rsidRDefault="00857405" w:rsidP="009B3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DC0EE02" w14:textId="77777777" w:rsidR="00857405" w:rsidRPr="00E345D2" w:rsidRDefault="00857405" w:rsidP="009B3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D77B48C" w14:textId="77777777" w:rsidR="00857405" w:rsidRPr="00E345D2" w:rsidRDefault="00857405" w:rsidP="009B3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4560F0B" w14:textId="77777777" w:rsidR="00857405" w:rsidRPr="00D3736A" w:rsidRDefault="00857405" w:rsidP="00BC5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D3736A">
        <w:rPr>
          <w:rFonts w:ascii="Angsana New" w:hAnsi="Angsana New"/>
          <w:b/>
          <w:bCs/>
          <w:sz w:val="52"/>
          <w:szCs w:val="52"/>
          <w:cs/>
        </w:rPr>
        <w:t xml:space="preserve">บริษัท ทางยกระดับดอนเมือง จำกัด (มหาชน) </w:t>
      </w:r>
    </w:p>
    <w:p w14:paraId="448BC49B" w14:textId="77777777" w:rsidR="00857405" w:rsidRPr="00D3736A" w:rsidRDefault="00857405" w:rsidP="00BC5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1023D35" w14:textId="77777777" w:rsidR="00C252A3" w:rsidRPr="00D3736A" w:rsidRDefault="00C252A3" w:rsidP="00C25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3736A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F475F3" w:rsidRPr="00D3736A">
        <w:rPr>
          <w:rFonts w:ascii="Angsana New" w:hAnsi="Angsana New"/>
          <w:sz w:val="32"/>
          <w:szCs w:val="32"/>
          <w:cs/>
        </w:rPr>
        <w:t>แบบย่อ</w:t>
      </w:r>
    </w:p>
    <w:p w14:paraId="0DF2FE5D" w14:textId="14A3A4F1" w:rsidR="0000159B" w:rsidRPr="00D3736A" w:rsidRDefault="00C252A3" w:rsidP="00C25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3736A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8249AA">
        <w:rPr>
          <w:rFonts w:ascii="Angsana New" w:hAnsi="Angsana New" w:hint="cs"/>
          <w:sz w:val="32"/>
          <w:szCs w:val="32"/>
          <w:cs/>
        </w:rPr>
        <w:t>และ</w:t>
      </w:r>
      <w:r w:rsidR="0079056C">
        <w:rPr>
          <w:rFonts w:ascii="Angsana New" w:hAnsi="Angsana New" w:hint="cs"/>
          <w:sz w:val="32"/>
          <w:szCs w:val="32"/>
          <w:cs/>
        </w:rPr>
        <w:t>เก้า</w:t>
      </w:r>
      <w:r w:rsidR="008249AA">
        <w:rPr>
          <w:rFonts w:ascii="Angsana New" w:hAnsi="Angsana New" w:hint="cs"/>
          <w:sz w:val="32"/>
          <w:szCs w:val="32"/>
          <w:cs/>
        </w:rPr>
        <w:t>เดือน</w:t>
      </w:r>
      <w:r w:rsidRPr="00D3736A">
        <w:rPr>
          <w:rFonts w:ascii="Angsana New" w:hAnsi="Angsana New"/>
          <w:sz w:val="32"/>
          <w:szCs w:val="32"/>
          <w:cs/>
        </w:rPr>
        <w:t>สิ้นสุดวันที่</w:t>
      </w:r>
      <w:r w:rsidRPr="00D3736A">
        <w:rPr>
          <w:rFonts w:ascii="Angsana New" w:hAnsi="Angsana New" w:hint="cs"/>
          <w:sz w:val="32"/>
          <w:szCs w:val="32"/>
          <w:cs/>
        </w:rPr>
        <w:t xml:space="preserve"> </w:t>
      </w:r>
      <w:r w:rsidR="000C5CDF">
        <w:rPr>
          <w:rFonts w:ascii="Angsana New" w:hAnsi="Angsana New"/>
          <w:sz w:val="32"/>
          <w:szCs w:val="32"/>
        </w:rPr>
        <w:t>3</w:t>
      </w:r>
      <w:r w:rsidR="008249AA">
        <w:rPr>
          <w:rFonts w:ascii="Angsana New" w:hAnsi="Angsana New"/>
          <w:sz w:val="32"/>
          <w:szCs w:val="32"/>
        </w:rPr>
        <w:t>0</w:t>
      </w:r>
      <w:r w:rsidR="00B32F75" w:rsidRPr="00D3736A">
        <w:rPr>
          <w:rFonts w:ascii="Angsana New" w:hAnsi="Angsana New"/>
          <w:sz w:val="32"/>
          <w:szCs w:val="32"/>
          <w:cs/>
        </w:rPr>
        <w:t xml:space="preserve"> </w:t>
      </w:r>
      <w:r w:rsidR="0079056C">
        <w:rPr>
          <w:rFonts w:ascii="Angsana New" w:hAnsi="Angsana New" w:hint="cs"/>
          <w:sz w:val="32"/>
          <w:szCs w:val="32"/>
          <w:cs/>
        </w:rPr>
        <w:t>กันยายน</w:t>
      </w:r>
      <w:r w:rsidR="00B32F75" w:rsidRPr="00D3736A">
        <w:rPr>
          <w:rFonts w:ascii="Angsana New" w:hAnsi="Angsana New"/>
          <w:sz w:val="32"/>
          <w:szCs w:val="32"/>
          <w:cs/>
        </w:rPr>
        <w:t xml:space="preserve"> </w:t>
      </w:r>
      <w:r w:rsidR="000C5CDF">
        <w:rPr>
          <w:rFonts w:ascii="Angsana New" w:hAnsi="Angsana New"/>
          <w:sz w:val="32"/>
          <w:szCs w:val="32"/>
        </w:rPr>
        <w:t>256</w:t>
      </w:r>
      <w:r w:rsidR="0005649D">
        <w:rPr>
          <w:rFonts w:ascii="Angsana New" w:hAnsi="Angsana New"/>
          <w:sz w:val="32"/>
          <w:szCs w:val="32"/>
        </w:rPr>
        <w:t>4</w:t>
      </w:r>
    </w:p>
    <w:p w14:paraId="3E14DCAC" w14:textId="77777777" w:rsidR="0000159B" w:rsidRPr="00D3736A" w:rsidRDefault="0000159B" w:rsidP="00001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3736A">
        <w:rPr>
          <w:rFonts w:ascii="Angsana New" w:hAnsi="Angsana New"/>
          <w:sz w:val="32"/>
          <w:szCs w:val="32"/>
          <w:cs/>
        </w:rPr>
        <w:t>และ</w:t>
      </w:r>
    </w:p>
    <w:p w14:paraId="416296BD" w14:textId="77777777" w:rsidR="009F47F0" w:rsidRPr="00D3736A" w:rsidRDefault="0000159B" w:rsidP="00001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3736A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B615B6" w:rsidRPr="00D3736A">
        <w:rPr>
          <w:rFonts w:ascii="Angsana New" w:hAnsi="Angsana New" w:hint="cs"/>
          <w:sz w:val="32"/>
          <w:szCs w:val="32"/>
          <w:cs/>
        </w:rPr>
        <w:t>ของ</w:t>
      </w:r>
      <w:r w:rsidRPr="00D3736A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7E3DABD8" w14:textId="77777777" w:rsidR="00857405" w:rsidRPr="00D3736A" w:rsidRDefault="00857405" w:rsidP="009B3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EF67FD9" w14:textId="77777777" w:rsidR="00857405" w:rsidRPr="00D3736A" w:rsidRDefault="00857405" w:rsidP="009B3FCE">
      <w:pPr>
        <w:pStyle w:val="Heading5"/>
        <w:spacing w:line="240" w:lineRule="atLeast"/>
        <w:ind w:right="29"/>
        <w:jc w:val="both"/>
        <w:rPr>
          <w:rFonts w:ascii="Angsana New" w:hAnsi="Angsana New" w:cs="Angsana New"/>
          <w:cs/>
        </w:rPr>
        <w:sectPr w:rsidR="00857405" w:rsidRPr="00D3736A" w:rsidSect="003E0616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bookmarkStart w:id="2" w:name="ExtraText"/>
      <w:bookmarkEnd w:id="0"/>
      <w:bookmarkEnd w:id="2"/>
    </w:p>
    <w:p w14:paraId="2919935F" w14:textId="77777777" w:rsidR="009822BC" w:rsidRDefault="009822BC" w:rsidP="009822BC">
      <w:pPr>
        <w:pStyle w:val="Heading5"/>
        <w:ind w:left="-90" w:right="65" w:firstLine="90"/>
        <w:jc w:val="both"/>
        <w:rPr>
          <w:rFonts w:ascii="Angsana New" w:hAnsi="Angsana New" w:cs="Angsana New"/>
        </w:rPr>
      </w:pPr>
    </w:p>
    <w:p w14:paraId="553776D5" w14:textId="77777777" w:rsidR="009822BC" w:rsidRDefault="009822BC" w:rsidP="009822BC">
      <w:pPr>
        <w:pStyle w:val="Heading5"/>
        <w:ind w:left="-90" w:right="65" w:firstLine="90"/>
        <w:jc w:val="both"/>
        <w:rPr>
          <w:rFonts w:ascii="Angsana New" w:hAnsi="Angsana New" w:cs="Angsana New"/>
        </w:rPr>
      </w:pPr>
    </w:p>
    <w:p w14:paraId="4BD6A29E" w14:textId="77777777" w:rsidR="009822BC" w:rsidRDefault="009822BC" w:rsidP="009822BC"/>
    <w:p w14:paraId="71935D67" w14:textId="00937838" w:rsidR="00857405" w:rsidRPr="00D3736A" w:rsidRDefault="009577E2" w:rsidP="009577E2">
      <w:pPr>
        <w:pStyle w:val="Heading5"/>
        <w:ind w:left="-90" w:right="65" w:firstLine="90"/>
        <w:jc w:val="both"/>
        <w:rPr>
          <w:rFonts w:ascii="Angsana New" w:hAnsi="Angsana New" w:cs="Angsana New"/>
        </w:rPr>
      </w:pPr>
      <w:r w:rsidRPr="00D3736A">
        <w:rPr>
          <w:rFonts w:ascii="Angsana New" w:hAnsi="Angsana New" w:cs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D7333C0" w14:textId="77777777" w:rsidR="009577E2" w:rsidRPr="00361E3C" w:rsidRDefault="009577E2" w:rsidP="00EE3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16"/>
          <w:szCs w:val="16"/>
        </w:rPr>
      </w:pPr>
    </w:p>
    <w:p w14:paraId="079525FE" w14:textId="77777777" w:rsidR="00857405" w:rsidRPr="00D3736A" w:rsidRDefault="00857405" w:rsidP="00EE3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3736A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D3736A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คณะกรรมการ</w:t>
      </w:r>
      <w:r w:rsidRPr="00D3736A">
        <w:rPr>
          <w:rFonts w:ascii="Angsana New" w:hAnsi="Angsana New"/>
          <w:b/>
          <w:bCs/>
          <w:sz w:val="30"/>
          <w:szCs w:val="30"/>
          <w:cs/>
        </w:rPr>
        <w:t>บริษัท ทางยกระดับดอนเมือง จำกัด (มหาชน)</w:t>
      </w:r>
    </w:p>
    <w:p w14:paraId="7FDF418F" w14:textId="77777777" w:rsidR="00B35670" w:rsidRPr="00361E3C" w:rsidRDefault="00B35670" w:rsidP="005F7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16"/>
          <w:szCs w:val="16"/>
        </w:rPr>
      </w:pPr>
    </w:p>
    <w:p w14:paraId="32E3054F" w14:textId="2F3EE0DB" w:rsidR="00405F4F" w:rsidRPr="009931CC" w:rsidRDefault="003E0C51" w:rsidP="00A23E19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  <w:r w:rsidRPr="009931CC">
        <w:rPr>
          <w:rFonts w:asciiTheme="majorBidi" w:hAnsiTheme="majorBidi" w:cstheme="majorBidi"/>
          <w:cs/>
        </w:rPr>
        <w:t xml:space="preserve">ข้าพเจ้าได้สอบทานงบแสดงฐานะการเงิน ณ วันที่ </w:t>
      </w:r>
      <w:r w:rsidR="009931CC" w:rsidRPr="009931CC">
        <w:rPr>
          <w:rFonts w:asciiTheme="majorBidi" w:eastAsia="Calibri" w:hAnsiTheme="majorBidi" w:cs="Angsana New"/>
          <w:cs/>
        </w:rPr>
        <w:t xml:space="preserve">30 </w:t>
      </w:r>
      <w:r w:rsidR="00FC1A9F">
        <w:rPr>
          <w:rFonts w:asciiTheme="majorBidi" w:eastAsia="Calibri" w:hAnsiTheme="majorBidi" w:cstheme="majorBidi" w:hint="cs"/>
          <w:cs/>
        </w:rPr>
        <w:t>กันยายน</w:t>
      </w:r>
      <w:r w:rsidR="009931CC" w:rsidRPr="009931CC">
        <w:rPr>
          <w:rFonts w:asciiTheme="majorBidi" w:eastAsia="Calibri" w:hAnsiTheme="majorBidi" w:cstheme="majorBidi"/>
          <w:cs/>
        </w:rPr>
        <w:t xml:space="preserve"> </w:t>
      </w:r>
      <w:r w:rsidR="00A5637C" w:rsidRPr="00A5637C">
        <w:rPr>
          <w:rFonts w:ascii="Angsana New" w:hAnsi="Angsana New" w:cs="Angsana New"/>
          <w:cs/>
        </w:rPr>
        <w:t>2564</w:t>
      </w:r>
      <w:r w:rsidRPr="009931CC">
        <w:rPr>
          <w:rFonts w:asciiTheme="majorBidi" w:hAnsiTheme="majorBidi" w:cstheme="majorBidi"/>
          <w:cs/>
        </w:rPr>
        <w:t xml:space="preserve"> งบกำไรขาดทุนเบ็ดเสร็จ</w:t>
      </w:r>
      <w:r w:rsidR="00934BF9" w:rsidRPr="009931CC">
        <w:rPr>
          <w:rFonts w:asciiTheme="majorBidi" w:hAnsiTheme="majorBidi" w:cstheme="majorBidi"/>
          <w:cs/>
        </w:rPr>
        <w:t>สำหรับงวดสามเดือนและ</w:t>
      </w:r>
      <w:r w:rsidR="004735A3">
        <w:rPr>
          <w:rFonts w:asciiTheme="majorBidi" w:hAnsiTheme="majorBidi" w:cstheme="majorBidi" w:hint="cs"/>
          <w:cs/>
        </w:rPr>
        <w:t>เก้า</w:t>
      </w:r>
      <w:r w:rsidR="00934BF9" w:rsidRPr="009931CC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931CC" w:rsidRPr="009931CC">
        <w:rPr>
          <w:rFonts w:asciiTheme="majorBidi" w:eastAsia="Calibri" w:hAnsiTheme="majorBidi" w:cs="Angsana New"/>
          <w:cs/>
        </w:rPr>
        <w:t xml:space="preserve">30 </w:t>
      </w:r>
      <w:r w:rsidR="004735A3">
        <w:rPr>
          <w:rFonts w:asciiTheme="majorBidi" w:eastAsia="Calibri" w:hAnsiTheme="majorBidi" w:cstheme="majorBidi" w:hint="cs"/>
          <w:cs/>
        </w:rPr>
        <w:t>กันยายน</w:t>
      </w:r>
      <w:r w:rsidR="009931CC" w:rsidRPr="009931CC">
        <w:rPr>
          <w:rFonts w:asciiTheme="majorBidi" w:eastAsia="Calibri" w:hAnsiTheme="majorBidi" w:cstheme="majorBidi"/>
          <w:cs/>
        </w:rPr>
        <w:t xml:space="preserve"> </w:t>
      </w:r>
      <w:r w:rsidR="00A5637C" w:rsidRPr="00A5637C">
        <w:rPr>
          <w:rFonts w:ascii="Angsana New" w:hAnsi="Angsana New" w:cs="Angsana New"/>
          <w:cs/>
        </w:rPr>
        <w:t>2564</w:t>
      </w:r>
      <w:r w:rsidR="00934BF9" w:rsidRPr="009931CC">
        <w:rPr>
          <w:rFonts w:asciiTheme="majorBidi" w:hAnsiTheme="majorBidi" w:cstheme="majorBidi"/>
          <w:cs/>
        </w:rPr>
        <w:t xml:space="preserve"> </w:t>
      </w:r>
      <w:r w:rsidRPr="009931CC">
        <w:rPr>
          <w:rFonts w:asciiTheme="majorBidi" w:hAnsiTheme="majorBidi" w:cstheme="majorBidi"/>
          <w:cs/>
        </w:rPr>
        <w:t>งบ</w:t>
      </w:r>
      <w:r w:rsidRPr="009931CC">
        <w:rPr>
          <w:rFonts w:asciiTheme="majorBidi" w:hAnsiTheme="majorBidi" w:cstheme="majorBidi"/>
          <w:spacing w:val="-16"/>
          <w:cs/>
        </w:rPr>
        <w:t>แสดง</w:t>
      </w:r>
      <w:r w:rsidRPr="009931CC">
        <w:rPr>
          <w:rFonts w:asciiTheme="majorBidi" w:hAnsiTheme="majorBidi" w:cstheme="majorBidi"/>
          <w:cs/>
        </w:rPr>
        <w:t>การเปลี่ยนแปลงส่วนของผู้ถือหุ้นและงบกระแสเงินสดสำหรับงวด</w:t>
      </w:r>
      <w:r w:rsidR="004735A3">
        <w:rPr>
          <w:rFonts w:asciiTheme="majorBidi" w:hAnsiTheme="majorBidi" w:cstheme="majorBidi" w:hint="cs"/>
          <w:cs/>
        </w:rPr>
        <w:t>เก้า</w:t>
      </w:r>
      <w:r w:rsidR="00A70F06" w:rsidRPr="009931CC">
        <w:rPr>
          <w:rFonts w:asciiTheme="majorBidi" w:hAnsiTheme="majorBidi" w:cstheme="majorBidi"/>
          <w:cs/>
        </w:rPr>
        <w:t>เดือน</w:t>
      </w:r>
      <w:r w:rsidRPr="009931CC">
        <w:rPr>
          <w:rFonts w:asciiTheme="majorBidi" w:hAnsiTheme="majorBidi" w:cstheme="majorBidi"/>
          <w:cs/>
        </w:rPr>
        <w:t xml:space="preserve">สิ้นสุดวันที่ </w:t>
      </w:r>
      <w:r w:rsidR="00715E7B">
        <w:rPr>
          <w:rFonts w:ascii="Angsana New" w:eastAsia="Calibri" w:hAnsi="Angsana New" w:cs="Angsana New"/>
          <w:cs/>
        </w:rPr>
        <w:t>30</w:t>
      </w:r>
      <w:r w:rsidR="009931CC" w:rsidRPr="009931CC">
        <w:rPr>
          <w:rFonts w:asciiTheme="majorBidi" w:eastAsia="Calibri" w:hAnsiTheme="majorBidi" w:cs="Angsana New"/>
          <w:cs/>
        </w:rPr>
        <w:t xml:space="preserve"> </w:t>
      </w:r>
      <w:r w:rsidR="004735A3">
        <w:rPr>
          <w:rFonts w:asciiTheme="majorBidi" w:eastAsia="Calibri" w:hAnsiTheme="majorBidi" w:cstheme="majorBidi" w:hint="cs"/>
          <w:cs/>
        </w:rPr>
        <w:t>กันยายน</w:t>
      </w:r>
      <w:r w:rsidR="009931CC" w:rsidRPr="009931CC">
        <w:rPr>
          <w:rFonts w:asciiTheme="majorBidi" w:eastAsia="Calibri" w:hAnsiTheme="majorBidi" w:cstheme="majorBidi"/>
          <w:cs/>
        </w:rPr>
        <w:t xml:space="preserve"> </w:t>
      </w:r>
      <w:r w:rsidR="00A5637C" w:rsidRPr="00A5637C">
        <w:rPr>
          <w:rFonts w:ascii="Angsana New" w:hAnsi="Angsana New" w:cs="Angsana New"/>
          <w:cs/>
        </w:rPr>
        <w:t>2564</w:t>
      </w:r>
      <w:r w:rsidRPr="009931CC">
        <w:rPr>
          <w:rFonts w:asciiTheme="majorBidi" w:hAnsiTheme="majorBidi" w:cstheme="majorBidi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 w:rsidR="00A23E19">
        <w:rPr>
          <w:rFonts w:asciiTheme="majorBidi" w:hAnsiTheme="majorBidi" w:cstheme="majorBidi" w:hint="cs"/>
          <w:cs/>
        </w:rPr>
        <w:t xml:space="preserve"> </w:t>
      </w:r>
      <w:r w:rsidRPr="009931CC">
        <w:rPr>
          <w:rFonts w:asciiTheme="majorBidi" w:hAnsiTheme="majorBidi" w:cstheme="majorBidi"/>
          <w:cs/>
        </w:rPr>
        <w:t xml:space="preserve">ของบริษัท </w:t>
      </w:r>
      <w:r w:rsidR="00E13400">
        <w:rPr>
          <w:rFonts w:asciiTheme="majorBidi" w:hAnsiTheme="majorBidi" w:cstheme="majorBidi" w:hint="cs"/>
          <w:cs/>
        </w:rPr>
        <w:t xml:space="preserve">      </w:t>
      </w:r>
      <w:r w:rsidRPr="009931CC">
        <w:rPr>
          <w:rFonts w:asciiTheme="majorBidi" w:hAnsiTheme="majorBidi" w:cstheme="majorBidi"/>
          <w:cs/>
        </w:rPr>
        <w:t>ทางยกระดับดอนเมือง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61097" w:rsidRPr="009931CC">
        <w:rPr>
          <w:rFonts w:asciiTheme="majorBidi" w:hAnsiTheme="majorBidi" w:cstheme="majorBidi"/>
          <w:cs/>
        </w:rPr>
        <w:t xml:space="preserve"> </w:t>
      </w:r>
      <w:r w:rsidRPr="009931CC">
        <w:rPr>
          <w:rFonts w:asciiTheme="majorBidi" w:hAnsiTheme="majorBidi" w:cstheme="majorBidi"/>
          <w:cs/>
        </w:rPr>
        <w:t xml:space="preserve">ฉบับที่ </w:t>
      </w:r>
      <w:r w:rsidR="00907E9D" w:rsidRPr="00E25808">
        <w:rPr>
          <w:rFonts w:ascii="Angsana New" w:eastAsia="Calibri" w:hAnsi="Angsana New" w:cs="Angsana New"/>
          <w:cs/>
        </w:rPr>
        <w:t>3</w:t>
      </w:r>
      <w:r w:rsidR="00907E9D">
        <w:rPr>
          <w:rFonts w:ascii="Angsana New" w:eastAsia="Calibri" w:hAnsi="Angsana New" w:cs="Angsana New"/>
          <w:cs/>
        </w:rPr>
        <w:t>4</w:t>
      </w:r>
      <w:r w:rsidRPr="009931CC">
        <w:rPr>
          <w:rFonts w:asciiTheme="majorBidi" w:hAnsiTheme="majorBidi" w:cstheme="majorBidi"/>
          <w:cs/>
        </w:rPr>
        <w:t xml:space="preserve"> </w:t>
      </w:r>
      <w:r w:rsidRPr="009931CC">
        <w:rPr>
          <w:rFonts w:asciiTheme="majorBidi" w:hAnsiTheme="majorBidi" w:cstheme="majorBidi"/>
          <w:spacing w:val="-4"/>
          <w:cs/>
        </w:rPr>
        <w:t>เรื่อง</w:t>
      </w:r>
      <w:r w:rsidR="004E2144" w:rsidRPr="009931CC">
        <w:rPr>
          <w:rFonts w:asciiTheme="majorBidi" w:hAnsiTheme="majorBidi" w:cstheme="majorBidi"/>
          <w:spacing w:val="-4"/>
          <w:cs/>
        </w:rPr>
        <w:t xml:space="preserve"> </w:t>
      </w:r>
      <w:r w:rsidRPr="009931CC">
        <w:rPr>
          <w:rFonts w:asciiTheme="majorBidi" w:hAnsiTheme="majorBidi" w:cstheme="majorBidi"/>
          <w:spacing w:val="-4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9931CC">
        <w:rPr>
          <w:rFonts w:asciiTheme="majorBidi" w:hAnsiTheme="majorBidi" w:cstheme="majorBidi"/>
          <w:cs/>
        </w:rPr>
        <w:t>ดังกล่าวจากผลการสอบทานของข้าพเจ้า</w:t>
      </w:r>
    </w:p>
    <w:p w14:paraId="4A4F7300" w14:textId="77777777" w:rsidR="00405F4F" w:rsidRPr="00361E3C" w:rsidRDefault="00405F4F" w:rsidP="005F7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16"/>
          <w:szCs w:val="16"/>
        </w:rPr>
      </w:pPr>
    </w:p>
    <w:p w14:paraId="64FBB5E4" w14:textId="77777777" w:rsidR="005F4EAF" w:rsidRPr="00D3736A" w:rsidRDefault="005F4EAF" w:rsidP="00405F4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3736A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77DE570" w14:textId="77777777" w:rsidR="005F4EAF" w:rsidRPr="00361E3C" w:rsidRDefault="005F4EAF" w:rsidP="005F7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16"/>
          <w:szCs w:val="16"/>
        </w:rPr>
      </w:pPr>
    </w:p>
    <w:p w14:paraId="23D7CBF6" w14:textId="1E3A14DD" w:rsidR="00CE40E3" w:rsidRPr="00D3736A" w:rsidRDefault="00405F4F" w:rsidP="00CE40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r w:rsidRPr="00D3736A">
        <w:rPr>
          <w:rFonts w:ascii="Angsana New" w:hAnsi="Angsana New" w:cs="Angsana New"/>
          <w:cs/>
        </w:rPr>
        <w:t>ข้าพเจ้าได้ปฏิบัติงานสอบ</w:t>
      </w:r>
      <w:r w:rsidR="006706A8" w:rsidRPr="00D3736A">
        <w:rPr>
          <w:rFonts w:ascii="Angsana New" w:hAnsi="Angsana New" w:cs="Angsana New"/>
          <w:cs/>
        </w:rPr>
        <w:t xml:space="preserve">ทานตามมาตรฐานงานสอบทาน รหัส </w:t>
      </w:r>
      <w:r w:rsidR="0062297D">
        <w:rPr>
          <w:rFonts w:ascii="Angsana New" w:eastAsia="Calibri" w:hAnsi="Angsana New" w:cs="Angsana New"/>
          <w:cs/>
        </w:rPr>
        <w:t>2410</w:t>
      </w:r>
      <w:r w:rsidRPr="00D3736A">
        <w:rPr>
          <w:rFonts w:ascii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6C0A32" w:rsidRPr="00D3736A">
        <w:rPr>
          <w:rFonts w:ascii="Angsana New" w:hAnsi="Angsana New" w:cs="Angsana New"/>
          <w:cs/>
          <w:lang w:val="en-US"/>
        </w:rPr>
        <w:t xml:space="preserve">       </w:t>
      </w:r>
      <w:r w:rsidRPr="00D3736A">
        <w:rPr>
          <w:rFonts w:ascii="Angsana New" w:hAnsi="Angsana New" w:cs="Angsana New"/>
          <w:cs/>
        </w:rPr>
        <w:t>ซึ่งอาจพบได้จากการ</w:t>
      </w:r>
      <w:r w:rsidR="00661ADC" w:rsidRPr="00D3736A">
        <w:rPr>
          <w:rFonts w:ascii="Angsana New" w:hAnsi="Angsana New" w:cs="Angsana New"/>
          <w:cs/>
        </w:rPr>
        <w:t>ตรวจสอบ ดังนั้นข้าพเจ้าจึงไม่</w:t>
      </w:r>
      <w:r w:rsidRPr="00D3736A">
        <w:rPr>
          <w:rFonts w:ascii="Angsana New" w:hAnsi="Angsana New" w:cs="Angsana New"/>
          <w:cs/>
        </w:rPr>
        <w:t>แสดงความเห็นต่อข้อมูลทาง</w:t>
      </w:r>
      <w:r w:rsidR="00661ADC" w:rsidRPr="00D3736A">
        <w:rPr>
          <w:rFonts w:ascii="Angsana New" w:hAnsi="Angsana New" w:cs="Angsana New"/>
          <w:cs/>
        </w:rPr>
        <w:t>การเงินระหว่างกาลที่สอบทาน</w:t>
      </w:r>
    </w:p>
    <w:p w14:paraId="28B860C7" w14:textId="77777777" w:rsidR="003E0616" w:rsidRPr="00361E3C" w:rsidRDefault="003E0616" w:rsidP="009B56F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14:paraId="7CBA69C7" w14:textId="77777777" w:rsidR="005F4EAF" w:rsidRPr="004B1D40" w:rsidRDefault="005F4EAF" w:rsidP="009B56F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B1D4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678EBF6" w14:textId="77777777" w:rsidR="005F4EAF" w:rsidRPr="00361E3C" w:rsidRDefault="005F4EAF" w:rsidP="005F7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16"/>
          <w:szCs w:val="16"/>
        </w:rPr>
      </w:pPr>
    </w:p>
    <w:p w14:paraId="3800E8CD" w14:textId="039D1797" w:rsidR="009258CA" w:rsidRPr="00D3736A" w:rsidRDefault="00405F4F" w:rsidP="00405F4F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  <w:r w:rsidRPr="004B1D40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61ADC" w:rsidRPr="004B1D40">
        <w:rPr>
          <w:rFonts w:ascii="Angsana New" w:hAnsi="Angsana New" w:cs="Angsana New"/>
          <w:cs/>
          <w:lang w:val="en-US"/>
        </w:rPr>
        <w:t xml:space="preserve"> </w:t>
      </w:r>
      <w:r w:rsidRPr="004B1D40">
        <w:rPr>
          <w:rFonts w:ascii="Angsana New" w:hAnsi="Angsana New" w:cs="Angsana New"/>
          <w:cs/>
        </w:rPr>
        <w:t>ไม่ได้จัดทำขึ้นตาม</w:t>
      </w:r>
      <w:r w:rsidR="00661ADC" w:rsidRPr="004B1D40">
        <w:rPr>
          <w:rFonts w:ascii="Angsana New" w:hAnsi="Angsana New" w:cs="Angsana New"/>
          <w:cs/>
        </w:rPr>
        <w:t>มาตรฐานการบัญชี</w:t>
      </w:r>
      <w:r w:rsidR="00321BB9" w:rsidRPr="004B1D40">
        <w:rPr>
          <w:rFonts w:ascii="Angsana New" w:hAnsi="Angsana New" w:cs="Angsana New" w:hint="cs"/>
          <w:cs/>
        </w:rPr>
        <w:t xml:space="preserve">          </w:t>
      </w:r>
      <w:r w:rsidR="00661ADC" w:rsidRPr="004B1D40">
        <w:rPr>
          <w:rFonts w:ascii="Angsana New" w:hAnsi="Angsana New" w:cs="Angsana New"/>
          <w:cs/>
        </w:rPr>
        <w:t>ฉบับที่</w:t>
      </w:r>
      <w:r w:rsidR="00DD5ADD" w:rsidRPr="004B1D40">
        <w:rPr>
          <w:rFonts w:ascii="Angsana New" w:hAnsi="Angsana New" w:cs="Angsana New"/>
          <w:cs/>
          <w:lang w:val="en-US"/>
        </w:rPr>
        <w:t xml:space="preserve"> </w:t>
      </w:r>
      <w:r w:rsidR="00EC6246">
        <w:rPr>
          <w:rFonts w:ascii="Angsana New" w:hAnsi="Angsana New" w:cs="Angsana New"/>
          <w:lang w:val="en-US"/>
        </w:rPr>
        <w:t>34</w:t>
      </w:r>
      <w:r w:rsidRPr="004B1D40">
        <w:rPr>
          <w:rFonts w:ascii="Angsana New" w:hAnsi="Angsana New" w:cs="Angsana New"/>
          <w:cs/>
        </w:rPr>
        <w:t xml:space="preserve"> เรื่อง </w:t>
      </w:r>
      <w:r w:rsidR="00AB77E2" w:rsidRPr="004B1D40">
        <w:rPr>
          <w:rFonts w:ascii="Angsana New" w:hAnsi="Angsana New" w:cs="Angsana New"/>
          <w:cs/>
        </w:rPr>
        <w:t>การ</w:t>
      </w:r>
      <w:r w:rsidR="00AB77E2" w:rsidRPr="004B1D40">
        <w:rPr>
          <w:rFonts w:ascii="Angsana New" w:hAnsi="Angsana New" w:cs="Angsana New" w:hint="cs"/>
          <w:cs/>
        </w:rPr>
        <w:t>รายงานทางการ</w:t>
      </w:r>
      <w:r w:rsidR="00AB77E2" w:rsidRPr="004B1D40">
        <w:rPr>
          <w:rFonts w:ascii="Angsana New" w:hAnsi="Angsana New" w:cs="Angsana New"/>
          <w:cs/>
        </w:rPr>
        <w:t>เงินระหว่างกาล</w:t>
      </w:r>
      <w:r w:rsidRPr="004B1D40">
        <w:rPr>
          <w:rFonts w:ascii="Angsana New" w:hAnsi="Angsana New" w:cs="Angsana New"/>
          <w:cs/>
        </w:rPr>
        <w:t xml:space="preserve"> ในสาระสำคัญจากการสอบทานของข้าพเจ้า</w:t>
      </w:r>
    </w:p>
    <w:p w14:paraId="2BF073BF" w14:textId="77777777" w:rsidR="00661ADC" w:rsidRPr="00D3736A" w:rsidRDefault="00661ADC" w:rsidP="00405F4F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29537C2" w14:textId="77777777" w:rsidR="00857405" w:rsidRPr="00D3736A" w:rsidRDefault="00857405" w:rsidP="00405F4F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7188F15A" w14:textId="77777777" w:rsidR="003F20F0" w:rsidRPr="00D3736A" w:rsidRDefault="003F20F0" w:rsidP="003F20F0">
      <w:pPr>
        <w:tabs>
          <w:tab w:val="center" w:pos="6480"/>
          <w:tab w:val="left" w:pos="9356"/>
        </w:tabs>
        <w:spacing w:line="240" w:lineRule="auto"/>
        <w:ind w:right="-35"/>
        <w:jc w:val="both"/>
        <w:rPr>
          <w:rFonts w:ascii="Angsana New" w:hAnsi="Angsana New"/>
          <w:sz w:val="30"/>
          <w:szCs w:val="30"/>
        </w:rPr>
      </w:pPr>
      <w:r w:rsidRPr="00D3736A">
        <w:rPr>
          <w:rFonts w:ascii="Angsana New" w:hAnsi="Angsana New"/>
          <w:sz w:val="30"/>
          <w:szCs w:val="30"/>
          <w:cs/>
        </w:rPr>
        <w:t>(</w:t>
      </w:r>
      <w:r w:rsidRPr="00D3736A">
        <w:rPr>
          <w:rFonts w:ascii="Angsana New" w:hAnsi="Angsana New"/>
          <w:sz w:val="30"/>
          <w:szCs w:val="30"/>
          <w:cs/>
          <w:lang w:val="th-TH"/>
        </w:rPr>
        <w:t>ศศิธร พงศ์อดิศักดิ์</w:t>
      </w:r>
      <w:r w:rsidRPr="00D3736A">
        <w:rPr>
          <w:rFonts w:ascii="Angsana New" w:hAnsi="Angsana New"/>
          <w:sz w:val="30"/>
          <w:szCs w:val="30"/>
          <w:cs/>
        </w:rPr>
        <w:t>)</w:t>
      </w:r>
    </w:p>
    <w:p w14:paraId="2DA00EC5" w14:textId="77777777" w:rsidR="00857405" w:rsidRPr="00B81914" w:rsidRDefault="00857405" w:rsidP="00405F4F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B81914">
        <w:rPr>
          <w:rFonts w:ascii="Angsana New" w:hAnsi="Angsana New" w:cs="Angsana New" w:hint="cs"/>
          <w:cs/>
        </w:rPr>
        <w:t>ผู้สอบบัญชีรับอนุญาต</w:t>
      </w:r>
    </w:p>
    <w:p w14:paraId="706365D1" w14:textId="76B7DEA8" w:rsidR="00857405" w:rsidRPr="00B81914" w:rsidRDefault="00857405" w:rsidP="00405F4F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B81914">
        <w:rPr>
          <w:rFonts w:ascii="Angsana New" w:hAnsi="Angsana New" w:cs="Angsana New" w:hint="cs"/>
          <w:cs/>
        </w:rPr>
        <w:t xml:space="preserve">เลขทะเบียน </w:t>
      </w:r>
      <w:r w:rsidR="003B2BAA">
        <w:rPr>
          <w:rFonts w:ascii="Angsana New" w:eastAsia="Calibri" w:hAnsi="Angsana New" w:cs="Angsana New"/>
          <w:cs/>
        </w:rPr>
        <w:t>8802</w:t>
      </w:r>
    </w:p>
    <w:p w14:paraId="3046035B" w14:textId="77777777" w:rsidR="00857405" w:rsidRPr="00361E3C" w:rsidRDefault="00857405" w:rsidP="00405F4F">
      <w:pPr>
        <w:pStyle w:val="T"/>
        <w:ind w:left="0" w:right="0"/>
        <w:jc w:val="both"/>
        <w:rPr>
          <w:rFonts w:ascii="Angsana New" w:hAnsi="Angsana New" w:cs="Angsana New"/>
          <w:sz w:val="20"/>
          <w:szCs w:val="20"/>
          <w:cs/>
        </w:rPr>
      </w:pPr>
    </w:p>
    <w:p w14:paraId="08FB7A6D" w14:textId="77777777" w:rsidR="00857405" w:rsidRPr="00D3736A" w:rsidRDefault="00857405" w:rsidP="00405F4F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D3736A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32945C33" w14:textId="77777777" w:rsidR="00857405" w:rsidRPr="00D3736A" w:rsidRDefault="00857405" w:rsidP="00405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736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F6B9F39" w14:textId="556F5652" w:rsidR="002D0106" w:rsidRDefault="00665166" w:rsidP="00C93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665166">
        <w:rPr>
          <w:rFonts w:ascii="Angsana New" w:eastAsia="Calibri" w:hAnsi="Angsana New"/>
          <w:sz w:val="30"/>
          <w:szCs w:val="30"/>
        </w:rPr>
        <w:t>9</w:t>
      </w:r>
      <w:r w:rsidR="001F7DF7" w:rsidRPr="00665166">
        <w:rPr>
          <w:rFonts w:ascii="Angsana New" w:hAnsi="Angsana New"/>
          <w:sz w:val="30"/>
          <w:szCs w:val="30"/>
          <w:cs/>
        </w:rPr>
        <w:t xml:space="preserve"> </w:t>
      </w:r>
      <w:r w:rsidR="00374130" w:rsidRPr="00665166">
        <w:rPr>
          <w:rFonts w:ascii="Angsana New" w:hAnsi="Angsana New" w:hint="cs"/>
          <w:sz w:val="30"/>
          <w:szCs w:val="30"/>
          <w:cs/>
        </w:rPr>
        <w:t>พฤศจิกายน</w:t>
      </w:r>
      <w:r w:rsidR="00932EF5" w:rsidRPr="00665166">
        <w:rPr>
          <w:rFonts w:ascii="Angsana New" w:hAnsi="Angsana New" w:hint="cs"/>
          <w:sz w:val="30"/>
          <w:szCs w:val="30"/>
          <w:cs/>
        </w:rPr>
        <w:t xml:space="preserve"> </w:t>
      </w:r>
      <w:r w:rsidR="00AE327A" w:rsidRPr="00665166">
        <w:rPr>
          <w:rFonts w:ascii="Angsana New" w:hAnsi="Angsana New"/>
          <w:sz w:val="30"/>
          <w:szCs w:val="30"/>
        </w:rPr>
        <w:t>256</w:t>
      </w:r>
      <w:r w:rsidR="00A5637C" w:rsidRPr="00665166">
        <w:rPr>
          <w:rFonts w:ascii="Angsana New" w:hAnsi="Angsana New"/>
          <w:sz w:val="30"/>
          <w:szCs w:val="30"/>
        </w:rPr>
        <w:t>4</w:t>
      </w:r>
    </w:p>
    <w:sectPr w:rsidR="002D0106" w:rsidSect="00C9336D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079EE" w14:textId="77777777" w:rsidR="0054544B" w:rsidRDefault="0054544B">
      <w:r>
        <w:separator/>
      </w:r>
    </w:p>
  </w:endnote>
  <w:endnote w:type="continuationSeparator" w:id="0">
    <w:p w14:paraId="305AB406" w14:textId="77777777" w:rsidR="0054544B" w:rsidRDefault="0054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DC582" w14:textId="77777777" w:rsidR="00A80ED7" w:rsidRDefault="00A80ED7" w:rsidP="006D75BE">
    <w:pPr>
      <w:pStyle w:val="Foot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  <w:cs/>
      </w:rPr>
      <w:t>44</w:t>
    </w:r>
    <w:r>
      <w:rPr>
        <w:rStyle w:val="PageNumber"/>
        <w:rFonts w:cs="Angsana New"/>
      </w:rPr>
      <w:fldChar w:fldCharType="end"/>
    </w:r>
  </w:p>
  <w:p w14:paraId="617F072F" w14:textId="77777777" w:rsidR="00A80ED7" w:rsidRDefault="00A80ED7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670C3" w14:textId="332407C1" w:rsidR="00A80ED7" w:rsidRDefault="00A80ED7">
    <w:pPr>
      <w:pStyle w:val="Footer"/>
      <w:jc w:val="center"/>
    </w:pPr>
    <w:r w:rsidRPr="00666670">
      <w:rPr>
        <w:rFonts w:ascii="Angsana New" w:hAnsi="Angsana New"/>
        <w:color w:val="FFFFFF"/>
        <w:sz w:val="30"/>
        <w:szCs w:val="30"/>
      </w:rPr>
      <w:fldChar w:fldCharType="begin"/>
    </w:r>
    <w:r w:rsidRPr="00666670">
      <w:rPr>
        <w:rFonts w:ascii="Angsana New" w:hAnsi="Angsana New"/>
        <w:color w:val="FFFFFF"/>
        <w:sz w:val="30"/>
        <w:szCs w:val="30"/>
      </w:rPr>
      <w:instrText xml:space="preserve"> PAGE   \</w:instrText>
    </w:r>
    <w:r w:rsidRPr="00666670">
      <w:rPr>
        <w:rFonts w:ascii="Angsana New" w:hAnsi="Angsana New"/>
        <w:color w:val="FFFFFF"/>
        <w:sz w:val="30"/>
        <w:szCs w:val="30"/>
        <w:cs/>
      </w:rPr>
      <w:instrText xml:space="preserve">* </w:instrText>
    </w:r>
    <w:r w:rsidRPr="00666670">
      <w:rPr>
        <w:rFonts w:ascii="Angsana New" w:hAnsi="Angsana New"/>
        <w:color w:val="FFFFFF"/>
        <w:sz w:val="30"/>
        <w:szCs w:val="30"/>
      </w:rPr>
      <w:instrText xml:space="preserve">MERGEFORMAT </w:instrText>
    </w:r>
    <w:r w:rsidRPr="00666670">
      <w:rPr>
        <w:rFonts w:ascii="Angsana New" w:hAnsi="Angsana New"/>
        <w:color w:val="FFFFFF"/>
        <w:sz w:val="30"/>
        <w:szCs w:val="30"/>
      </w:rPr>
      <w:fldChar w:fldCharType="separate"/>
    </w:r>
    <w:r>
      <w:rPr>
        <w:rFonts w:ascii="Angsana New" w:hAnsi="Angsana New"/>
        <w:noProof/>
        <w:color w:val="FFFFFF"/>
        <w:sz w:val="30"/>
        <w:szCs w:val="30"/>
      </w:rPr>
      <w:t>1</w:t>
    </w:r>
    <w:r w:rsidRPr="00666670">
      <w:rPr>
        <w:rFonts w:ascii="Angsana New" w:hAnsi="Angsana New"/>
        <w:color w:val="FFFFFF"/>
        <w:sz w:val="30"/>
        <w:szCs w:val="30"/>
      </w:rPr>
      <w:fldChar w:fldCharType="end"/>
    </w:r>
  </w:p>
  <w:p w14:paraId="6D70E571" w14:textId="77777777" w:rsidR="00A80ED7" w:rsidRDefault="00A80E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6ABC6" w14:textId="77777777" w:rsidR="00A80ED7" w:rsidRPr="00E11370" w:rsidRDefault="00A80ED7" w:rsidP="00FB3D38">
    <w:pPr>
      <w:pStyle w:val="Footer"/>
      <w:ind w:right="360"/>
      <w:rPr>
        <w:rFonts w:ascii="Angsana New" w:hAnsi="Angsana New"/>
        <w:i/>
        <w:iCs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8A05F" w14:textId="77777777" w:rsidR="0054544B" w:rsidRDefault="0054544B">
      <w:r>
        <w:separator/>
      </w:r>
    </w:p>
  </w:footnote>
  <w:footnote w:type="continuationSeparator" w:id="0">
    <w:p w14:paraId="7D3FD2B4" w14:textId="77777777" w:rsidR="0054544B" w:rsidRDefault="0054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7E014E" w14:textId="77777777" w:rsidR="00A80ED7" w:rsidRPr="00323B9C" w:rsidRDefault="00A80ED7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CAAB5" w14:textId="77777777" w:rsidR="00A80ED7" w:rsidRPr="00D22393" w:rsidRDefault="00A80ED7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177DA0D9" w14:textId="77777777" w:rsidR="00A80ED7" w:rsidRPr="00D22393" w:rsidRDefault="00A80ED7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C924D" w14:textId="77777777" w:rsidR="00A80ED7" w:rsidRDefault="00A80E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B306A" w14:textId="77777777" w:rsidR="00C9336D" w:rsidRDefault="00C9336D" w:rsidP="00C933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494D54A8" w14:textId="77777777" w:rsidR="00C9336D" w:rsidRDefault="00C9336D" w:rsidP="00C933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36B59E81" w14:textId="77777777" w:rsidR="00C9336D" w:rsidRPr="008D479B" w:rsidRDefault="00C9336D" w:rsidP="00C933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cs="Arial"/>
        <w:b/>
        <w:bCs/>
      </w:rPr>
    </w:pPr>
  </w:p>
  <w:p w14:paraId="67F80848" w14:textId="77777777" w:rsidR="00C9336D" w:rsidRPr="00C9336D" w:rsidRDefault="00C9336D" w:rsidP="00C9336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94155" w14:textId="77777777" w:rsidR="00A80ED7" w:rsidRDefault="00A80E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915AD4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7" w15:restartNumberingAfterBreak="0">
    <w:nsid w:val="47263C93"/>
    <w:multiLevelType w:val="multilevel"/>
    <w:tmpl w:val="0EE0FB8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3"/>
  </w:num>
  <w:num w:numId="13">
    <w:abstractNumId w:val="20"/>
  </w:num>
  <w:num w:numId="14">
    <w:abstractNumId w:val="16"/>
  </w:num>
  <w:num w:numId="15">
    <w:abstractNumId w:val="11"/>
  </w:num>
  <w:num w:numId="16">
    <w:abstractNumId w:val="21"/>
  </w:num>
  <w:num w:numId="17">
    <w:abstractNumId w:val="15"/>
  </w:num>
  <w:num w:numId="18">
    <w:abstractNumId w:val="12"/>
  </w:num>
  <w:num w:numId="19">
    <w:abstractNumId w:val="19"/>
  </w:num>
  <w:num w:numId="20">
    <w:abstractNumId w:val="18"/>
  </w:num>
  <w:num w:numId="21">
    <w:abstractNumId w:val="5"/>
  </w:num>
  <w:num w:numId="22">
    <w:abstractNumId w:val="5"/>
  </w:num>
  <w:num w:numId="23">
    <w:abstractNumId w:val="17"/>
  </w:num>
  <w:num w:numId="24">
    <w:abstractNumId w:val="5"/>
  </w:num>
  <w:num w:numId="25">
    <w:abstractNumId w:val="22"/>
  </w:num>
  <w:num w:numId="26">
    <w:abstractNumId w:val="10"/>
  </w:num>
  <w:num w:numId="27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01C"/>
    <w:rsid w:val="000004DD"/>
    <w:rsid w:val="00000548"/>
    <w:rsid w:val="00000752"/>
    <w:rsid w:val="00000923"/>
    <w:rsid w:val="00001219"/>
    <w:rsid w:val="0000154E"/>
    <w:rsid w:val="0000159B"/>
    <w:rsid w:val="00001886"/>
    <w:rsid w:val="00002342"/>
    <w:rsid w:val="000026B2"/>
    <w:rsid w:val="0000289A"/>
    <w:rsid w:val="000028BF"/>
    <w:rsid w:val="00002AD1"/>
    <w:rsid w:val="00002D2C"/>
    <w:rsid w:val="000034C2"/>
    <w:rsid w:val="0000381F"/>
    <w:rsid w:val="0000394B"/>
    <w:rsid w:val="0000464C"/>
    <w:rsid w:val="00004836"/>
    <w:rsid w:val="0000484D"/>
    <w:rsid w:val="000049AA"/>
    <w:rsid w:val="00004B3A"/>
    <w:rsid w:val="00004DAD"/>
    <w:rsid w:val="000063D6"/>
    <w:rsid w:val="00006420"/>
    <w:rsid w:val="00006FF6"/>
    <w:rsid w:val="000076C1"/>
    <w:rsid w:val="00010253"/>
    <w:rsid w:val="000103C1"/>
    <w:rsid w:val="00010434"/>
    <w:rsid w:val="000104CE"/>
    <w:rsid w:val="00010CB3"/>
    <w:rsid w:val="000114B8"/>
    <w:rsid w:val="000119C5"/>
    <w:rsid w:val="00011E39"/>
    <w:rsid w:val="00011F9D"/>
    <w:rsid w:val="00012439"/>
    <w:rsid w:val="00012655"/>
    <w:rsid w:val="000149DC"/>
    <w:rsid w:val="00014AEE"/>
    <w:rsid w:val="00014E97"/>
    <w:rsid w:val="00015150"/>
    <w:rsid w:val="000151E8"/>
    <w:rsid w:val="00015B88"/>
    <w:rsid w:val="0001628B"/>
    <w:rsid w:val="00016841"/>
    <w:rsid w:val="00016B9F"/>
    <w:rsid w:val="00016C19"/>
    <w:rsid w:val="00017237"/>
    <w:rsid w:val="00017484"/>
    <w:rsid w:val="00017601"/>
    <w:rsid w:val="0001768F"/>
    <w:rsid w:val="00017A26"/>
    <w:rsid w:val="00017C21"/>
    <w:rsid w:val="0002041D"/>
    <w:rsid w:val="00020631"/>
    <w:rsid w:val="000207C7"/>
    <w:rsid w:val="000207FD"/>
    <w:rsid w:val="00020EF8"/>
    <w:rsid w:val="0002100D"/>
    <w:rsid w:val="00021503"/>
    <w:rsid w:val="000216FD"/>
    <w:rsid w:val="000217C1"/>
    <w:rsid w:val="00021979"/>
    <w:rsid w:val="00021C8F"/>
    <w:rsid w:val="00022587"/>
    <w:rsid w:val="000227F9"/>
    <w:rsid w:val="00023730"/>
    <w:rsid w:val="00023E99"/>
    <w:rsid w:val="000241DE"/>
    <w:rsid w:val="000243D6"/>
    <w:rsid w:val="000245D8"/>
    <w:rsid w:val="000248CE"/>
    <w:rsid w:val="00024B08"/>
    <w:rsid w:val="00024E48"/>
    <w:rsid w:val="00025120"/>
    <w:rsid w:val="000254CE"/>
    <w:rsid w:val="000255A2"/>
    <w:rsid w:val="00025EA6"/>
    <w:rsid w:val="0002679E"/>
    <w:rsid w:val="00026890"/>
    <w:rsid w:val="00026D03"/>
    <w:rsid w:val="000274A8"/>
    <w:rsid w:val="00027805"/>
    <w:rsid w:val="00030054"/>
    <w:rsid w:val="00030191"/>
    <w:rsid w:val="0003062D"/>
    <w:rsid w:val="00030A89"/>
    <w:rsid w:val="00030DAF"/>
    <w:rsid w:val="00031DA9"/>
    <w:rsid w:val="00032018"/>
    <w:rsid w:val="0003239C"/>
    <w:rsid w:val="0003243C"/>
    <w:rsid w:val="00032496"/>
    <w:rsid w:val="00032F7C"/>
    <w:rsid w:val="00033268"/>
    <w:rsid w:val="000335E0"/>
    <w:rsid w:val="00033ABE"/>
    <w:rsid w:val="00033F5B"/>
    <w:rsid w:val="00033F8C"/>
    <w:rsid w:val="0003421A"/>
    <w:rsid w:val="000343B5"/>
    <w:rsid w:val="00034604"/>
    <w:rsid w:val="0003472F"/>
    <w:rsid w:val="000347A1"/>
    <w:rsid w:val="0003484D"/>
    <w:rsid w:val="0003497B"/>
    <w:rsid w:val="000349F2"/>
    <w:rsid w:val="00034AF3"/>
    <w:rsid w:val="00034D0B"/>
    <w:rsid w:val="00035102"/>
    <w:rsid w:val="000354DD"/>
    <w:rsid w:val="00035CA6"/>
    <w:rsid w:val="00036548"/>
    <w:rsid w:val="00036871"/>
    <w:rsid w:val="00036988"/>
    <w:rsid w:val="0003699B"/>
    <w:rsid w:val="00036A5D"/>
    <w:rsid w:val="00036DC5"/>
    <w:rsid w:val="00036EA4"/>
    <w:rsid w:val="000375BE"/>
    <w:rsid w:val="000377C9"/>
    <w:rsid w:val="00037D68"/>
    <w:rsid w:val="00040017"/>
    <w:rsid w:val="00040191"/>
    <w:rsid w:val="00040626"/>
    <w:rsid w:val="000408B7"/>
    <w:rsid w:val="0004099E"/>
    <w:rsid w:val="00040B8A"/>
    <w:rsid w:val="00040CEC"/>
    <w:rsid w:val="00040DFF"/>
    <w:rsid w:val="00040EFB"/>
    <w:rsid w:val="000413E4"/>
    <w:rsid w:val="00041A32"/>
    <w:rsid w:val="00041B0C"/>
    <w:rsid w:val="00042B27"/>
    <w:rsid w:val="00042BB7"/>
    <w:rsid w:val="000434F1"/>
    <w:rsid w:val="00043552"/>
    <w:rsid w:val="000435FC"/>
    <w:rsid w:val="00043F74"/>
    <w:rsid w:val="00044112"/>
    <w:rsid w:val="0004412E"/>
    <w:rsid w:val="000441B6"/>
    <w:rsid w:val="000443B9"/>
    <w:rsid w:val="000447C1"/>
    <w:rsid w:val="00044E4B"/>
    <w:rsid w:val="0004566D"/>
    <w:rsid w:val="0004582E"/>
    <w:rsid w:val="00045879"/>
    <w:rsid w:val="00046670"/>
    <w:rsid w:val="00046993"/>
    <w:rsid w:val="00046AD6"/>
    <w:rsid w:val="00046F3A"/>
    <w:rsid w:val="00046F3F"/>
    <w:rsid w:val="00047046"/>
    <w:rsid w:val="00047116"/>
    <w:rsid w:val="00047518"/>
    <w:rsid w:val="000475BC"/>
    <w:rsid w:val="000476ED"/>
    <w:rsid w:val="00047752"/>
    <w:rsid w:val="000503EE"/>
    <w:rsid w:val="00050C58"/>
    <w:rsid w:val="00051067"/>
    <w:rsid w:val="000514CF"/>
    <w:rsid w:val="00051D63"/>
    <w:rsid w:val="0005214D"/>
    <w:rsid w:val="000522E8"/>
    <w:rsid w:val="00052F4E"/>
    <w:rsid w:val="000537CC"/>
    <w:rsid w:val="0005383A"/>
    <w:rsid w:val="00053D8A"/>
    <w:rsid w:val="00053EAC"/>
    <w:rsid w:val="00054347"/>
    <w:rsid w:val="000545DE"/>
    <w:rsid w:val="00055229"/>
    <w:rsid w:val="000558BB"/>
    <w:rsid w:val="00055ED7"/>
    <w:rsid w:val="00055F10"/>
    <w:rsid w:val="00055F67"/>
    <w:rsid w:val="0005649D"/>
    <w:rsid w:val="00056A53"/>
    <w:rsid w:val="00057163"/>
    <w:rsid w:val="00057880"/>
    <w:rsid w:val="00057B31"/>
    <w:rsid w:val="00057C49"/>
    <w:rsid w:val="00057CF9"/>
    <w:rsid w:val="00057D8F"/>
    <w:rsid w:val="000600CD"/>
    <w:rsid w:val="000605C3"/>
    <w:rsid w:val="00060695"/>
    <w:rsid w:val="00060A7C"/>
    <w:rsid w:val="00060EBF"/>
    <w:rsid w:val="000617B2"/>
    <w:rsid w:val="00061C3A"/>
    <w:rsid w:val="00061E0A"/>
    <w:rsid w:val="00061EE8"/>
    <w:rsid w:val="00062F15"/>
    <w:rsid w:val="000637A5"/>
    <w:rsid w:val="0006416A"/>
    <w:rsid w:val="00064358"/>
    <w:rsid w:val="00064505"/>
    <w:rsid w:val="00064B84"/>
    <w:rsid w:val="000650D2"/>
    <w:rsid w:val="0006552C"/>
    <w:rsid w:val="00065FC7"/>
    <w:rsid w:val="00066333"/>
    <w:rsid w:val="000665EE"/>
    <w:rsid w:val="000666ED"/>
    <w:rsid w:val="0006705A"/>
    <w:rsid w:val="00067576"/>
    <w:rsid w:val="000677FE"/>
    <w:rsid w:val="00067DF9"/>
    <w:rsid w:val="00067FA0"/>
    <w:rsid w:val="0007058D"/>
    <w:rsid w:val="00070684"/>
    <w:rsid w:val="00070964"/>
    <w:rsid w:val="00070B0D"/>
    <w:rsid w:val="0007198D"/>
    <w:rsid w:val="00071BB0"/>
    <w:rsid w:val="0007255B"/>
    <w:rsid w:val="0007269D"/>
    <w:rsid w:val="00072844"/>
    <w:rsid w:val="00072B2C"/>
    <w:rsid w:val="00072CAD"/>
    <w:rsid w:val="0007316A"/>
    <w:rsid w:val="000731F7"/>
    <w:rsid w:val="0007342B"/>
    <w:rsid w:val="000735CB"/>
    <w:rsid w:val="000736DA"/>
    <w:rsid w:val="000739B8"/>
    <w:rsid w:val="00073A17"/>
    <w:rsid w:val="00073DD0"/>
    <w:rsid w:val="000742A0"/>
    <w:rsid w:val="000745E2"/>
    <w:rsid w:val="000745F2"/>
    <w:rsid w:val="00074A44"/>
    <w:rsid w:val="00074B2F"/>
    <w:rsid w:val="0007559A"/>
    <w:rsid w:val="0007562B"/>
    <w:rsid w:val="0007597E"/>
    <w:rsid w:val="00075AAD"/>
    <w:rsid w:val="00075D95"/>
    <w:rsid w:val="00076114"/>
    <w:rsid w:val="00076799"/>
    <w:rsid w:val="00076A01"/>
    <w:rsid w:val="00076B4A"/>
    <w:rsid w:val="00076D6C"/>
    <w:rsid w:val="000774EE"/>
    <w:rsid w:val="00077970"/>
    <w:rsid w:val="00077C95"/>
    <w:rsid w:val="00080320"/>
    <w:rsid w:val="00080DBC"/>
    <w:rsid w:val="00080E36"/>
    <w:rsid w:val="000810DC"/>
    <w:rsid w:val="000812C7"/>
    <w:rsid w:val="0008169E"/>
    <w:rsid w:val="000817FD"/>
    <w:rsid w:val="000819F5"/>
    <w:rsid w:val="00081B8B"/>
    <w:rsid w:val="00081D58"/>
    <w:rsid w:val="00081EAA"/>
    <w:rsid w:val="000822DD"/>
    <w:rsid w:val="00082361"/>
    <w:rsid w:val="0008266A"/>
    <w:rsid w:val="000826CE"/>
    <w:rsid w:val="0008292D"/>
    <w:rsid w:val="00082BBE"/>
    <w:rsid w:val="00082CD7"/>
    <w:rsid w:val="00082EAA"/>
    <w:rsid w:val="00082EE5"/>
    <w:rsid w:val="00083286"/>
    <w:rsid w:val="00083681"/>
    <w:rsid w:val="000837B3"/>
    <w:rsid w:val="0008390D"/>
    <w:rsid w:val="00083961"/>
    <w:rsid w:val="00083AD6"/>
    <w:rsid w:val="00084187"/>
    <w:rsid w:val="0008418F"/>
    <w:rsid w:val="000844C9"/>
    <w:rsid w:val="000847D7"/>
    <w:rsid w:val="0008496A"/>
    <w:rsid w:val="00084E80"/>
    <w:rsid w:val="00084F1D"/>
    <w:rsid w:val="00084F1E"/>
    <w:rsid w:val="000853A8"/>
    <w:rsid w:val="00085924"/>
    <w:rsid w:val="00085F08"/>
    <w:rsid w:val="00086668"/>
    <w:rsid w:val="0008672C"/>
    <w:rsid w:val="0008676B"/>
    <w:rsid w:val="00086E54"/>
    <w:rsid w:val="000875BC"/>
    <w:rsid w:val="0008779A"/>
    <w:rsid w:val="000877F7"/>
    <w:rsid w:val="00087894"/>
    <w:rsid w:val="00087A50"/>
    <w:rsid w:val="00087BC1"/>
    <w:rsid w:val="00087E3B"/>
    <w:rsid w:val="00090120"/>
    <w:rsid w:val="00091283"/>
    <w:rsid w:val="000916F8"/>
    <w:rsid w:val="00091BB9"/>
    <w:rsid w:val="00091CD7"/>
    <w:rsid w:val="0009261D"/>
    <w:rsid w:val="00092684"/>
    <w:rsid w:val="00092F05"/>
    <w:rsid w:val="0009304C"/>
    <w:rsid w:val="00093AD9"/>
    <w:rsid w:val="00093B03"/>
    <w:rsid w:val="00094268"/>
    <w:rsid w:val="0009482A"/>
    <w:rsid w:val="00094B4C"/>
    <w:rsid w:val="00094C58"/>
    <w:rsid w:val="00095110"/>
    <w:rsid w:val="00095541"/>
    <w:rsid w:val="000956BB"/>
    <w:rsid w:val="00095734"/>
    <w:rsid w:val="00095789"/>
    <w:rsid w:val="0009589B"/>
    <w:rsid w:val="00095EB9"/>
    <w:rsid w:val="00096339"/>
    <w:rsid w:val="0009698A"/>
    <w:rsid w:val="00097175"/>
    <w:rsid w:val="00097448"/>
    <w:rsid w:val="00097523"/>
    <w:rsid w:val="00097F47"/>
    <w:rsid w:val="000A017C"/>
    <w:rsid w:val="000A029C"/>
    <w:rsid w:val="000A089C"/>
    <w:rsid w:val="000A1200"/>
    <w:rsid w:val="000A120C"/>
    <w:rsid w:val="000A195C"/>
    <w:rsid w:val="000A19F6"/>
    <w:rsid w:val="000A1CAB"/>
    <w:rsid w:val="000A1D1F"/>
    <w:rsid w:val="000A23AB"/>
    <w:rsid w:val="000A2D94"/>
    <w:rsid w:val="000A2EA5"/>
    <w:rsid w:val="000A31E8"/>
    <w:rsid w:val="000A3344"/>
    <w:rsid w:val="000A34F3"/>
    <w:rsid w:val="000A44D7"/>
    <w:rsid w:val="000A467B"/>
    <w:rsid w:val="000A4CE5"/>
    <w:rsid w:val="000A4D52"/>
    <w:rsid w:val="000A5061"/>
    <w:rsid w:val="000A5189"/>
    <w:rsid w:val="000A53AD"/>
    <w:rsid w:val="000A54EE"/>
    <w:rsid w:val="000A560E"/>
    <w:rsid w:val="000A5F5B"/>
    <w:rsid w:val="000A6335"/>
    <w:rsid w:val="000A63E6"/>
    <w:rsid w:val="000A647D"/>
    <w:rsid w:val="000A6487"/>
    <w:rsid w:val="000A654F"/>
    <w:rsid w:val="000A65F1"/>
    <w:rsid w:val="000A691B"/>
    <w:rsid w:val="000A7052"/>
    <w:rsid w:val="000A772D"/>
    <w:rsid w:val="000A7D06"/>
    <w:rsid w:val="000B03EB"/>
    <w:rsid w:val="000B0DCF"/>
    <w:rsid w:val="000B0ED8"/>
    <w:rsid w:val="000B108D"/>
    <w:rsid w:val="000B1192"/>
    <w:rsid w:val="000B1553"/>
    <w:rsid w:val="000B247A"/>
    <w:rsid w:val="000B2631"/>
    <w:rsid w:val="000B269B"/>
    <w:rsid w:val="000B3047"/>
    <w:rsid w:val="000B33B4"/>
    <w:rsid w:val="000B3501"/>
    <w:rsid w:val="000B3EEF"/>
    <w:rsid w:val="000B4342"/>
    <w:rsid w:val="000B4442"/>
    <w:rsid w:val="000B49AF"/>
    <w:rsid w:val="000B4BAD"/>
    <w:rsid w:val="000B4D26"/>
    <w:rsid w:val="000B4D6A"/>
    <w:rsid w:val="000B527E"/>
    <w:rsid w:val="000B5584"/>
    <w:rsid w:val="000B5758"/>
    <w:rsid w:val="000B631B"/>
    <w:rsid w:val="000B6A12"/>
    <w:rsid w:val="000B70BC"/>
    <w:rsid w:val="000B7317"/>
    <w:rsid w:val="000B7E55"/>
    <w:rsid w:val="000B7F08"/>
    <w:rsid w:val="000C0128"/>
    <w:rsid w:val="000C0242"/>
    <w:rsid w:val="000C03EA"/>
    <w:rsid w:val="000C05FF"/>
    <w:rsid w:val="000C0B48"/>
    <w:rsid w:val="000C1C73"/>
    <w:rsid w:val="000C2356"/>
    <w:rsid w:val="000C28D2"/>
    <w:rsid w:val="000C28E1"/>
    <w:rsid w:val="000C340C"/>
    <w:rsid w:val="000C37B8"/>
    <w:rsid w:val="000C4468"/>
    <w:rsid w:val="000C4879"/>
    <w:rsid w:val="000C4A4C"/>
    <w:rsid w:val="000C4D82"/>
    <w:rsid w:val="000C4DA3"/>
    <w:rsid w:val="000C4EF6"/>
    <w:rsid w:val="000C55FC"/>
    <w:rsid w:val="000C571B"/>
    <w:rsid w:val="000C5BCB"/>
    <w:rsid w:val="000C5CDF"/>
    <w:rsid w:val="000C63B0"/>
    <w:rsid w:val="000C65A4"/>
    <w:rsid w:val="000C670F"/>
    <w:rsid w:val="000C6BE0"/>
    <w:rsid w:val="000C70B6"/>
    <w:rsid w:val="000C71FD"/>
    <w:rsid w:val="000C74B2"/>
    <w:rsid w:val="000C75E3"/>
    <w:rsid w:val="000C772C"/>
    <w:rsid w:val="000D03CE"/>
    <w:rsid w:val="000D0AC6"/>
    <w:rsid w:val="000D1516"/>
    <w:rsid w:val="000D1A71"/>
    <w:rsid w:val="000D1E02"/>
    <w:rsid w:val="000D2434"/>
    <w:rsid w:val="000D253D"/>
    <w:rsid w:val="000D2AE2"/>
    <w:rsid w:val="000D2F37"/>
    <w:rsid w:val="000D3477"/>
    <w:rsid w:val="000D3585"/>
    <w:rsid w:val="000D35EB"/>
    <w:rsid w:val="000D39EF"/>
    <w:rsid w:val="000D3CF1"/>
    <w:rsid w:val="000D3D2F"/>
    <w:rsid w:val="000D407F"/>
    <w:rsid w:val="000D498E"/>
    <w:rsid w:val="000D4A19"/>
    <w:rsid w:val="000D4A4D"/>
    <w:rsid w:val="000D5026"/>
    <w:rsid w:val="000D53D0"/>
    <w:rsid w:val="000D53FA"/>
    <w:rsid w:val="000D5486"/>
    <w:rsid w:val="000D597A"/>
    <w:rsid w:val="000D5FEF"/>
    <w:rsid w:val="000D6979"/>
    <w:rsid w:val="000D6B01"/>
    <w:rsid w:val="000D6DC1"/>
    <w:rsid w:val="000D7632"/>
    <w:rsid w:val="000D7BC8"/>
    <w:rsid w:val="000D7C84"/>
    <w:rsid w:val="000E0407"/>
    <w:rsid w:val="000E09D2"/>
    <w:rsid w:val="000E0BF6"/>
    <w:rsid w:val="000E143D"/>
    <w:rsid w:val="000E18BF"/>
    <w:rsid w:val="000E2265"/>
    <w:rsid w:val="000E28AE"/>
    <w:rsid w:val="000E2B89"/>
    <w:rsid w:val="000E2C3D"/>
    <w:rsid w:val="000E2DC3"/>
    <w:rsid w:val="000E30FC"/>
    <w:rsid w:val="000E35E2"/>
    <w:rsid w:val="000E37FB"/>
    <w:rsid w:val="000E396A"/>
    <w:rsid w:val="000E3DF5"/>
    <w:rsid w:val="000E3F0B"/>
    <w:rsid w:val="000E40FC"/>
    <w:rsid w:val="000E42F8"/>
    <w:rsid w:val="000E4C4F"/>
    <w:rsid w:val="000E507B"/>
    <w:rsid w:val="000E512B"/>
    <w:rsid w:val="000E580A"/>
    <w:rsid w:val="000E5AB8"/>
    <w:rsid w:val="000E6098"/>
    <w:rsid w:val="000E6335"/>
    <w:rsid w:val="000E64A8"/>
    <w:rsid w:val="000E6631"/>
    <w:rsid w:val="000E6CFE"/>
    <w:rsid w:val="000E6D86"/>
    <w:rsid w:val="000E7077"/>
    <w:rsid w:val="000E7AE5"/>
    <w:rsid w:val="000E7BD1"/>
    <w:rsid w:val="000E7F16"/>
    <w:rsid w:val="000F0021"/>
    <w:rsid w:val="000F0081"/>
    <w:rsid w:val="000F064D"/>
    <w:rsid w:val="000F081F"/>
    <w:rsid w:val="000F09AC"/>
    <w:rsid w:val="000F0BF9"/>
    <w:rsid w:val="000F0EDE"/>
    <w:rsid w:val="000F12CD"/>
    <w:rsid w:val="000F141A"/>
    <w:rsid w:val="000F192F"/>
    <w:rsid w:val="000F1EEF"/>
    <w:rsid w:val="000F20CF"/>
    <w:rsid w:val="000F22DE"/>
    <w:rsid w:val="000F236A"/>
    <w:rsid w:val="000F27BD"/>
    <w:rsid w:val="000F2BC6"/>
    <w:rsid w:val="000F3286"/>
    <w:rsid w:val="000F3527"/>
    <w:rsid w:val="000F36BE"/>
    <w:rsid w:val="000F3C1D"/>
    <w:rsid w:val="000F5979"/>
    <w:rsid w:val="000F5DC7"/>
    <w:rsid w:val="000F651D"/>
    <w:rsid w:val="000F67A2"/>
    <w:rsid w:val="000F6984"/>
    <w:rsid w:val="000F6A9F"/>
    <w:rsid w:val="000F70B0"/>
    <w:rsid w:val="000F70F4"/>
    <w:rsid w:val="000F7554"/>
    <w:rsid w:val="000F7B76"/>
    <w:rsid w:val="000F7E68"/>
    <w:rsid w:val="000F7FD3"/>
    <w:rsid w:val="00100123"/>
    <w:rsid w:val="00100531"/>
    <w:rsid w:val="00100880"/>
    <w:rsid w:val="00100EEB"/>
    <w:rsid w:val="001011E2"/>
    <w:rsid w:val="0010188A"/>
    <w:rsid w:val="00101AA0"/>
    <w:rsid w:val="00101C38"/>
    <w:rsid w:val="00101E9A"/>
    <w:rsid w:val="00102082"/>
    <w:rsid w:val="00102178"/>
    <w:rsid w:val="001025EB"/>
    <w:rsid w:val="001027C3"/>
    <w:rsid w:val="001028C2"/>
    <w:rsid w:val="00102BF2"/>
    <w:rsid w:val="00102F35"/>
    <w:rsid w:val="00102F87"/>
    <w:rsid w:val="00102F90"/>
    <w:rsid w:val="0010303A"/>
    <w:rsid w:val="00103075"/>
    <w:rsid w:val="0010380E"/>
    <w:rsid w:val="00103A1C"/>
    <w:rsid w:val="00103C6B"/>
    <w:rsid w:val="00103EC8"/>
    <w:rsid w:val="00103FF4"/>
    <w:rsid w:val="00104253"/>
    <w:rsid w:val="00104BA0"/>
    <w:rsid w:val="00104EEE"/>
    <w:rsid w:val="001058A5"/>
    <w:rsid w:val="00106510"/>
    <w:rsid w:val="001067C5"/>
    <w:rsid w:val="00106951"/>
    <w:rsid w:val="00106ABC"/>
    <w:rsid w:val="00106E0A"/>
    <w:rsid w:val="001070F3"/>
    <w:rsid w:val="001076B2"/>
    <w:rsid w:val="00107B82"/>
    <w:rsid w:val="00107BA6"/>
    <w:rsid w:val="00107D4D"/>
    <w:rsid w:val="0011043B"/>
    <w:rsid w:val="001106CD"/>
    <w:rsid w:val="00110855"/>
    <w:rsid w:val="00110E3C"/>
    <w:rsid w:val="001112A9"/>
    <w:rsid w:val="00111412"/>
    <w:rsid w:val="001115C6"/>
    <w:rsid w:val="001115CA"/>
    <w:rsid w:val="001120AA"/>
    <w:rsid w:val="00112288"/>
    <w:rsid w:val="001134F8"/>
    <w:rsid w:val="0011381E"/>
    <w:rsid w:val="00113FB8"/>
    <w:rsid w:val="0011404D"/>
    <w:rsid w:val="00114B9B"/>
    <w:rsid w:val="00114DE6"/>
    <w:rsid w:val="00114F66"/>
    <w:rsid w:val="001154F4"/>
    <w:rsid w:val="00115AFE"/>
    <w:rsid w:val="00116673"/>
    <w:rsid w:val="001168DB"/>
    <w:rsid w:val="00116E99"/>
    <w:rsid w:val="001170AA"/>
    <w:rsid w:val="001176B8"/>
    <w:rsid w:val="0011777B"/>
    <w:rsid w:val="00117C7E"/>
    <w:rsid w:val="00117CCA"/>
    <w:rsid w:val="0012007C"/>
    <w:rsid w:val="00120087"/>
    <w:rsid w:val="00120244"/>
    <w:rsid w:val="001202E8"/>
    <w:rsid w:val="0012056E"/>
    <w:rsid w:val="001205C4"/>
    <w:rsid w:val="00120927"/>
    <w:rsid w:val="00120A62"/>
    <w:rsid w:val="00120D33"/>
    <w:rsid w:val="001214C8"/>
    <w:rsid w:val="001215FD"/>
    <w:rsid w:val="00121686"/>
    <w:rsid w:val="001217F2"/>
    <w:rsid w:val="001218DB"/>
    <w:rsid w:val="001222A2"/>
    <w:rsid w:val="0012236A"/>
    <w:rsid w:val="00122BC0"/>
    <w:rsid w:val="00123151"/>
    <w:rsid w:val="00123684"/>
    <w:rsid w:val="001236F3"/>
    <w:rsid w:val="00123859"/>
    <w:rsid w:val="00123AF3"/>
    <w:rsid w:val="001242F7"/>
    <w:rsid w:val="001248DA"/>
    <w:rsid w:val="00125858"/>
    <w:rsid w:val="00125ABC"/>
    <w:rsid w:val="00125AD0"/>
    <w:rsid w:val="00125C8D"/>
    <w:rsid w:val="0012625D"/>
    <w:rsid w:val="00126968"/>
    <w:rsid w:val="00126B4F"/>
    <w:rsid w:val="00126C2F"/>
    <w:rsid w:val="00126F66"/>
    <w:rsid w:val="00127047"/>
    <w:rsid w:val="0012729A"/>
    <w:rsid w:val="001273E9"/>
    <w:rsid w:val="0012744F"/>
    <w:rsid w:val="0012752D"/>
    <w:rsid w:val="00127876"/>
    <w:rsid w:val="00127B4D"/>
    <w:rsid w:val="00127CEC"/>
    <w:rsid w:val="00127D07"/>
    <w:rsid w:val="00127F6C"/>
    <w:rsid w:val="00130341"/>
    <w:rsid w:val="001304CD"/>
    <w:rsid w:val="0013074A"/>
    <w:rsid w:val="00130DBA"/>
    <w:rsid w:val="00130FF6"/>
    <w:rsid w:val="00131143"/>
    <w:rsid w:val="001314FD"/>
    <w:rsid w:val="00131D52"/>
    <w:rsid w:val="00131E72"/>
    <w:rsid w:val="001322BD"/>
    <w:rsid w:val="00132558"/>
    <w:rsid w:val="001326BC"/>
    <w:rsid w:val="0013300B"/>
    <w:rsid w:val="0013315C"/>
    <w:rsid w:val="0013358F"/>
    <w:rsid w:val="00133644"/>
    <w:rsid w:val="001336FC"/>
    <w:rsid w:val="00133987"/>
    <w:rsid w:val="00133B68"/>
    <w:rsid w:val="001340DA"/>
    <w:rsid w:val="00134502"/>
    <w:rsid w:val="001348CB"/>
    <w:rsid w:val="00134A2C"/>
    <w:rsid w:val="00134B4F"/>
    <w:rsid w:val="001354ED"/>
    <w:rsid w:val="00135AF9"/>
    <w:rsid w:val="001364E2"/>
    <w:rsid w:val="0013657B"/>
    <w:rsid w:val="00136B75"/>
    <w:rsid w:val="00136D2E"/>
    <w:rsid w:val="001371C2"/>
    <w:rsid w:val="00137C5C"/>
    <w:rsid w:val="00137E30"/>
    <w:rsid w:val="0014045C"/>
    <w:rsid w:val="00140C98"/>
    <w:rsid w:val="001411E3"/>
    <w:rsid w:val="001416EB"/>
    <w:rsid w:val="0014172D"/>
    <w:rsid w:val="001417A3"/>
    <w:rsid w:val="001426F9"/>
    <w:rsid w:val="00142B89"/>
    <w:rsid w:val="001431A2"/>
    <w:rsid w:val="0014324C"/>
    <w:rsid w:val="0014330C"/>
    <w:rsid w:val="001433B5"/>
    <w:rsid w:val="00143541"/>
    <w:rsid w:val="001435C6"/>
    <w:rsid w:val="001436A6"/>
    <w:rsid w:val="00143A3B"/>
    <w:rsid w:val="0014463F"/>
    <w:rsid w:val="00144A50"/>
    <w:rsid w:val="00144FF1"/>
    <w:rsid w:val="0014532A"/>
    <w:rsid w:val="001453C7"/>
    <w:rsid w:val="00145569"/>
    <w:rsid w:val="0014569C"/>
    <w:rsid w:val="00145ABB"/>
    <w:rsid w:val="00146845"/>
    <w:rsid w:val="0014749A"/>
    <w:rsid w:val="00147515"/>
    <w:rsid w:val="00147664"/>
    <w:rsid w:val="001478CF"/>
    <w:rsid w:val="00147933"/>
    <w:rsid w:val="00147ADC"/>
    <w:rsid w:val="00147CDF"/>
    <w:rsid w:val="00147E11"/>
    <w:rsid w:val="00147FBA"/>
    <w:rsid w:val="00147FD2"/>
    <w:rsid w:val="0015024A"/>
    <w:rsid w:val="00150546"/>
    <w:rsid w:val="00150BC6"/>
    <w:rsid w:val="00150DB4"/>
    <w:rsid w:val="00150FF2"/>
    <w:rsid w:val="00151200"/>
    <w:rsid w:val="0015158D"/>
    <w:rsid w:val="001519E1"/>
    <w:rsid w:val="001529FA"/>
    <w:rsid w:val="00152B1B"/>
    <w:rsid w:val="00152D61"/>
    <w:rsid w:val="001530D4"/>
    <w:rsid w:val="00153310"/>
    <w:rsid w:val="001536DF"/>
    <w:rsid w:val="001539B6"/>
    <w:rsid w:val="00154400"/>
    <w:rsid w:val="00154602"/>
    <w:rsid w:val="001547D3"/>
    <w:rsid w:val="001551FA"/>
    <w:rsid w:val="00155387"/>
    <w:rsid w:val="00155504"/>
    <w:rsid w:val="00155F2D"/>
    <w:rsid w:val="001565BA"/>
    <w:rsid w:val="001565C6"/>
    <w:rsid w:val="00156C4B"/>
    <w:rsid w:val="001571FA"/>
    <w:rsid w:val="0015727D"/>
    <w:rsid w:val="001573C2"/>
    <w:rsid w:val="00157511"/>
    <w:rsid w:val="001575F4"/>
    <w:rsid w:val="0015784E"/>
    <w:rsid w:val="001578E5"/>
    <w:rsid w:val="0016024B"/>
    <w:rsid w:val="001605D4"/>
    <w:rsid w:val="00160B55"/>
    <w:rsid w:val="00161866"/>
    <w:rsid w:val="00161884"/>
    <w:rsid w:val="00161F6D"/>
    <w:rsid w:val="00162202"/>
    <w:rsid w:val="0016275A"/>
    <w:rsid w:val="001629C7"/>
    <w:rsid w:val="00162A88"/>
    <w:rsid w:val="00162BFB"/>
    <w:rsid w:val="00162FAA"/>
    <w:rsid w:val="001632FE"/>
    <w:rsid w:val="001637B4"/>
    <w:rsid w:val="00163972"/>
    <w:rsid w:val="00163B43"/>
    <w:rsid w:val="001642B7"/>
    <w:rsid w:val="001649C6"/>
    <w:rsid w:val="00164EA1"/>
    <w:rsid w:val="00165074"/>
    <w:rsid w:val="001650AE"/>
    <w:rsid w:val="001652BE"/>
    <w:rsid w:val="0016530C"/>
    <w:rsid w:val="0016579B"/>
    <w:rsid w:val="00165B7A"/>
    <w:rsid w:val="00166607"/>
    <w:rsid w:val="00166E11"/>
    <w:rsid w:val="001672B9"/>
    <w:rsid w:val="00167F34"/>
    <w:rsid w:val="001705C4"/>
    <w:rsid w:val="001705EB"/>
    <w:rsid w:val="00170642"/>
    <w:rsid w:val="00170688"/>
    <w:rsid w:val="00170D3D"/>
    <w:rsid w:val="0017111C"/>
    <w:rsid w:val="00171408"/>
    <w:rsid w:val="00171409"/>
    <w:rsid w:val="001715C2"/>
    <w:rsid w:val="0017299A"/>
    <w:rsid w:val="00172D36"/>
    <w:rsid w:val="00173F6E"/>
    <w:rsid w:val="0017425C"/>
    <w:rsid w:val="00174799"/>
    <w:rsid w:val="00174E8F"/>
    <w:rsid w:val="0017525D"/>
    <w:rsid w:val="0017540D"/>
    <w:rsid w:val="0017598B"/>
    <w:rsid w:val="00175D10"/>
    <w:rsid w:val="00176168"/>
    <w:rsid w:val="0017663F"/>
    <w:rsid w:val="00176E47"/>
    <w:rsid w:val="00177905"/>
    <w:rsid w:val="00177CAB"/>
    <w:rsid w:val="00177F87"/>
    <w:rsid w:val="00180196"/>
    <w:rsid w:val="00180224"/>
    <w:rsid w:val="00180228"/>
    <w:rsid w:val="001802EB"/>
    <w:rsid w:val="00180408"/>
    <w:rsid w:val="0018081A"/>
    <w:rsid w:val="001808A4"/>
    <w:rsid w:val="00180C7C"/>
    <w:rsid w:val="00180DC1"/>
    <w:rsid w:val="00181018"/>
    <w:rsid w:val="00181023"/>
    <w:rsid w:val="00181174"/>
    <w:rsid w:val="0018147F"/>
    <w:rsid w:val="00181A91"/>
    <w:rsid w:val="00181C92"/>
    <w:rsid w:val="00181E56"/>
    <w:rsid w:val="001821D8"/>
    <w:rsid w:val="001822BA"/>
    <w:rsid w:val="0018273F"/>
    <w:rsid w:val="00182748"/>
    <w:rsid w:val="00182999"/>
    <w:rsid w:val="00182A29"/>
    <w:rsid w:val="00182F56"/>
    <w:rsid w:val="001830F0"/>
    <w:rsid w:val="00183759"/>
    <w:rsid w:val="00183857"/>
    <w:rsid w:val="0018391E"/>
    <w:rsid w:val="00184165"/>
    <w:rsid w:val="00184E31"/>
    <w:rsid w:val="0018516C"/>
    <w:rsid w:val="001859E0"/>
    <w:rsid w:val="0018646C"/>
    <w:rsid w:val="00186DBE"/>
    <w:rsid w:val="00186EB0"/>
    <w:rsid w:val="00186FD9"/>
    <w:rsid w:val="00187323"/>
    <w:rsid w:val="00187457"/>
    <w:rsid w:val="001875F3"/>
    <w:rsid w:val="00190328"/>
    <w:rsid w:val="001907DD"/>
    <w:rsid w:val="00190AA4"/>
    <w:rsid w:val="00190C0A"/>
    <w:rsid w:val="001921FD"/>
    <w:rsid w:val="001926FC"/>
    <w:rsid w:val="00192719"/>
    <w:rsid w:val="00192B00"/>
    <w:rsid w:val="001933CC"/>
    <w:rsid w:val="0019395E"/>
    <w:rsid w:val="00193DAC"/>
    <w:rsid w:val="00193E43"/>
    <w:rsid w:val="00193FD8"/>
    <w:rsid w:val="001943FA"/>
    <w:rsid w:val="001948BA"/>
    <w:rsid w:val="00194C5B"/>
    <w:rsid w:val="001957C6"/>
    <w:rsid w:val="00195DB7"/>
    <w:rsid w:val="00195DC5"/>
    <w:rsid w:val="00195F5A"/>
    <w:rsid w:val="00196DCC"/>
    <w:rsid w:val="00197254"/>
    <w:rsid w:val="001976E3"/>
    <w:rsid w:val="001979D9"/>
    <w:rsid w:val="00197AEC"/>
    <w:rsid w:val="00197C7D"/>
    <w:rsid w:val="00197DC1"/>
    <w:rsid w:val="001A05C5"/>
    <w:rsid w:val="001A0AFE"/>
    <w:rsid w:val="001A1255"/>
    <w:rsid w:val="001A141B"/>
    <w:rsid w:val="001A1449"/>
    <w:rsid w:val="001A147F"/>
    <w:rsid w:val="001A15D6"/>
    <w:rsid w:val="001A1D83"/>
    <w:rsid w:val="001A2239"/>
    <w:rsid w:val="001A23C3"/>
    <w:rsid w:val="001A2836"/>
    <w:rsid w:val="001A2AB8"/>
    <w:rsid w:val="001A2BE6"/>
    <w:rsid w:val="001A3129"/>
    <w:rsid w:val="001A3A04"/>
    <w:rsid w:val="001A3AE0"/>
    <w:rsid w:val="001A4434"/>
    <w:rsid w:val="001A49CE"/>
    <w:rsid w:val="001A4AEC"/>
    <w:rsid w:val="001A4E51"/>
    <w:rsid w:val="001A5263"/>
    <w:rsid w:val="001A5336"/>
    <w:rsid w:val="001A563D"/>
    <w:rsid w:val="001A585A"/>
    <w:rsid w:val="001A5D56"/>
    <w:rsid w:val="001A60A7"/>
    <w:rsid w:val="001A63C9"/>
    <w:rsid w:val="001A6849"/>
    <w:rsid w:val="001A6CDF"/>
    <w:rsid w:val="001A6E47"/>
    <w:rsid w:val="001A6F6E"/>
    <w:rsid w:val="001A7AA8"/>
    <w:rsid w:val="001A7B9E"/>
    <w:rsid w:val="001A7CD4"/>
    <w:rsid w:val="001A7D8D"/>
    <w:rsid w:val="001A7F35"/>
    <w:rsid w:val="001B07C7"/>
    <w:rsid w:val="001B0C2E"/>
    <w:rsid w:val="001B1237"/>
    <w:rsid w:val="001B15DA"/>
    <w:rsid w:val="001B18DE"/>
    <w:rsid w:val="001B1A81"/>
    <w:rsid w:val="001B1AC5"/>
    <w:rsid w:val="001B1C5B"/>
    <w:rsid w:val="001B1FA1"/>
    <w:rsid w:val="001B2112"/>
    <w:rsid w:val="001B27C7"/>
    <w:rsid w:val="001B3069"/>
    <w:rsid w:val="001B31E3"/>
    <w:rsid w:val="001B3299"/>
    <w:rsid w:val="001B339B"/>
    <w:rsid w:val="001B35AC"/>
    <w:rsid w:val="001B3716"/>
    <w:rsid w:val="001B389C"/>
    <w:rsid w:val="001B39CF"/>
    <w:rsid w:val="001B436F"/>
    <w:rsid w:val="001B4825"/>
    <w:rsid w:val="001B502B"/>
    <w:rsid w:val="001B53D2"/>
    <w:rsid w:val="001B548F"/>
    <w:rsid w:val="001B57B9"/>
    <w:rsid w:val="001B58C3"/>
    <w:rsid w:val="001B5B19"/>
    <w:rsid w:val="001B5EB6"/>
    <w:rsid w:val="001B60A2"/>
    <w:rsid w:val="001B62B1"/>
    <w:rsid w:val="001B637B"/>
    <w:rsid w:val="001B6A53"/>
    <w:rsid w:val="001B6B37"/>
    <w:rsid w:val="001B6D77"/>
    <w:rsid w:val="001B734D"/>
    <w:rsid w:val="001B7649"/>
    <w:rsid w:val="001B7A53"/>
    <w:rsid w:val="001C00E0"/>
    <w:rsid w:val="001C0AED"/>
    <w:rsid w:val="001C0FEF"/>
    <w:rsid w:val="001C11FD"/>
    <w:rsid w:val="001C1603"/>
    <w:rsid w:val="001C1684"/>
    <w:rsid w:val="001C169E"/>
    <w:rsid w:val="001C182A"/>
    <w:rsid w:val="001C1BF8"/>
    <w:rsid w:val="001C1E62"/>
    <w:rsid w:val="001C2278"/>
    <w:rsid w:val="001C2A00"/>
    <w:rsid w:val="001C2B75"/>
    <w:rsid w:val="001C2E7A"/>
    <w:rsid w:val="001C2F34"/>
    <w:rsid w:val="001C3298"/>
    <w:rsid w:val="001C3525"/>
    <w:rsid w:val="001C3FF8"/>
    <w:rsid w:val="001C40AD"/>
    <w:rsid w:val="001C4214"/>
    <w:rsid w:val="001C4434"/>
    <w:rsid w:val="001C50FC"/>
    <w:rsid w:val="001C59A0"/>
    <w:rsid w:val="001C5AC5"/>
    <w:rsid w:val="001C5DF2"/>
    <w:rsid w:val="001C5EA6"/>
    <w:rsid w:val="001C6730"/>
    <w:rsid w:val="001C699F"/>
    <w:rsid w:val="001C6D85"/>
    <w:rsid w:val="001C7181"/>
    <w:rsid w:val="001C720D"/>
    <w:rsid w:val="001C77F5"/>
    <w:rsid w:val="001C7899"/>
    <w:rsid w:val="001C79A8"/>
    <w:rsid w:val="001C7C07"/>
    <w:rsid w:val="001C7F52"/>
    <w:rsid w:val="001C7F6D"/>
    <w:rsid w:val="001C7FC4"/>
    <w:rsid w:val="001D0339"/>
    <w:rsid w:val="001D0CBB"/>
    <w:rsid w:val="001D121A"/>
    <w:rsid w:val="001D1477"/>
    <w:rsid w:val="001D1748"/>
    <w:rsid w:val="001D1912"/>
    <w:rsid w:val="001D204D"/>
    <w:rsid w:val="001D212A"/>
    <w:rsid w:val="001D293A"/>
    <w:rsid w:val="001D2944"/>
    <w:rsid w:val="001D2A29"/>
    <w:rsid w:val="001D30AF"/>
    <w:rsid w:val="001D3548"/>
    <w:rsid w:val="001D4809"/>
    <w:rsid w:val="001D4A39"/>
    <w:rsid w:val="001D4BE5"/>
    <w:rsid w:val="001D529D"/>
    <w:rsid w:val="001D560E"/>
    <w:rsid w:val="001D5881"/>
    <w:rsid w:val="001D5AFB"/>
    <w:rsid w:val="001D6535"/>
    <w:rsid w:val="001D6FD6"/>
    <w:rsid w:val="001D7EE9"/>
    <w:rsid w:val="001E085D"/>
    <w:rsid w:val="001E0D21"/>
    <w:rsid w:val="001E0E71"/>
    <w:rsid w:val="001E147E"/>
    <w:rsid w:val="001E1B19"/>
    <w:rsid w:val="001E1B6A"/>
    <w:rsid w:val="001E2156"/>
    <w:rsid w:val="001E2333"/>
    <w:rsid w:val="001E243C"/>
    <w:rsid w:val="001E24A3"/>
    <w:rsid w:val="001E2A50"/>
    <w:rsid w:val="001E2A9B"/>
    <w:rsid w:val="001E2D7E"/>
    <w:rsid w:val="001E2E74"/>
    <w:rsid w:val="001E31D9"/>
    <w:rsid w:val="001E31F9"/>
    <w:rsid w:val="001E3881"/>
    <w:rsid w:val="001E3AF0"/>
    <w:rsid w:val="001E3C33"/>
    <w:rsid w:val="001E4312"/>
    <w:rsid w:val="001E48C4"/>
    <w:rsid w:val="001E49A1"/>
    <w:rsid w:val="001E54CA"/>
    <w:rsid w:val="001E5541"/>
    <w:rsid w:val="001E5603"/>
    <w:rsid w:val="001E5641"/>
    <w:rsid w:val="001E5673"/>
    <w:rsid w:val="001E5F91"/>
    <w:rsid w:val="001E61C6"/>
    <w:rsid w:val="001E65F2"/>
    <w:rsid w:val="001E66A9"/>
    <w:rsid w:val="001E6BDE"/>
    <w:rsid w:val="001E737E"/>
    <w:rsid w:val="001E744B"/>
    <w:rsid w:val="001F08AD"/>
    <w:rsid w:val="001F0995"/>
    <w:rsid w:val="001F0A85"/>
    <w:rsid w:val="001F0AAF"/>
    <w:rsid w:val="001F102C"/>
    <w:rsid w:val="001F1332"/>
    <w:rsid w:val="001F177D"/>
    <w:rsid w:val="001F1B47"/>
    <w:rsid w:val="001F1B90"/>
    <w:rsid w:val="001F1BA2"/>
    <w:rsid w:val="001F1C12"/>
    <w:rsid w:val="001F2049"/>
    <w:rsid w:val="001F248F"/>
    <w:rsid w:val="001F2531"/>
    <w:rsid w:val="001F256A"/>
    <w:rsid w:val="001F285A"/>
    <w:rsid w:val="001F3563"/>
    <w:rsid w:val="001F360F"/>
    <w:rsid w:val="001F3D28"/>
    <w:rsid w:val="001F3F70"/>
    <w:rsid w:val="001F42FC"/>
    <w:rsid w:val="001F431C"/>
    <w:rsid w:val="001F475F"/>
    <w:rsid w:val="001F4AF9"/>
    <w:rsid w:val="001F4B13"/>
    <w:rsid w:val="001F4BEE"/>
    <w:rsid w:val="001F4CC4"/>
    <w:rsid w:val="001F545E"/>
    <w:rsid w:val="001F5526"/>
    <w:rsid w:val="001F554E"/>
    <w:rsid w:val="001F55AD"/>
    <w:rsid w:val="001F5627"/>
    <w:rsid w:val="001F5757"/>
    <w:rsid w:val="001F6311"/>
    <w:rsid w:val="001F68A4"/>
    <w:rsid w:val="001F6E2E"/>
    <w:rsid w:val="001F723D"/>
    <w:rsid w:val="001F7328"/>
    <w:rsid w:val="001F7495"/>
    <w:rsid w:val="001F7DF7"/>
    <w:rsid w:val="001F7F6A"/>
    <w:rsid w:val="002006DF"/>
    <w:rsid w:val="00200B82"/>
    <w:rsid w:val="00201054"/>
    <w:rsid w:val="002011A9"/>
    <w:rsid w:val="00201275"/>
    <w:rsid w:val="00201504"/>
    <w:rsid w:val="002018AC"/>
    <w:rsid w:val="002018EA"/>
    <w:rsid w:val="002019D4"/>
    <w:rsid w:val="00201CDE"/>
    <w:rsid w:val="00201DC4"/>
    <w:rsid w:val="00201E94"/>
    <w:rsid w:val="002030CE"/>
    <w:rsid w:val="002034CC"/>
    <w:rsid w:val="00203518"/>
    <w:rsid w:val="002036E6"/>
    <w:rsid w:val="0020379D"/>
    <w:rsid w:val="0020439E"/>
    <w:rsid w:val="00204638"/>
    <w:rsid w:val="0020473C"/>
    <w:rsid w:val="00204A21"/>
    <w:rsid w:val="00204CC8"/>
    <w:rsid w:val="0020516C"/>
    <w:rsid w:val="002051EE"/>
    <w:rsid w:val="00205479"/>
    <w:rsid w:val="002059A3"/>
    <w:rsid w:val="00205CCC"/>
    <w:rsid w:val="00205CE9"/>
    <w:rsid w:val="00205CEA"/>
    <w:rsid w:val="00205D5E"/>
    <w:rsid w:val="002061E3"/>
    <w:rsid w:val="00206721"/>
    <w:rsid w:val="00206B1D"/>
    <w:rsid w:val="00206B7A"/>
    <w:rsid w:val="00206D13"/>
    <w:rsid w:val="00207A2B"/>
    <w:rsid w:val="00207AF0"/>
    <w:rsid w:val="002100B2"/>
    <w:rsid w:val="00210144"/>
    <w:rsid w:val="00211724"/>
    <w:rsid w:val="00211907"/>
    <w:rsid w:val="00211915"/>
    <w:rsid w:val="00211BC8"/>
    <w:rsid w:val="00212101"/>
    <w:rsid w:val="002122CE"/>
    <w:rsid w:val="002122FC"/>
    <w:rsid w:val="002124E9"/>
    <w:rsid w:val="00212552"/>
    <w:rsid w:val="00212E18"/>
    <w:rsid w:val="002133A1"/>
    <w:rsid w:val="002134AC"/>
    <w:rsid w:val="00213720"/>
    <w:rsid w:val="00213B28"/>
    <w:rsid w:val="00213BF6"/>
    <w:rsid w:val="0021406D"/>
    <w:rsid w:val="0021409E"/>
    <w:rsid w:val="002146F5"/>
    <w:rsid w:val="00215297"/>
    <w:rsid w:val="002153CD"/>
    <w:rsid w:val="00215826"/>
    <w:rsid w:val="00215FE6"/>
    <w:rsid w:val="00216A3F"/>
    <w:rsid w:val="00216B02"/>
    <w:rsid w:val="00216CDC"/>
    <w:rsid w:val="0021717D"/>
    <w:rsid w:val="002173C2"/>
    <w:rsid w:val="00217489"/>
    <w:rsid w:val="0021767E"/>
    <w:rsid w:val="002177D1"/>
    <w:rsid w:val="0021785B"/>
    <w:rsid w:val="00217FEF"/>
    <w:rsid w:val="002201F4"/>
    <w:rsid w:val="002209C4"/>
    <w:rsid w:val="00220A1E"/>
    <w:rsid w:val="00221B88"/>
    <w:rsid w:val="00221BD4"/>
    <w:rsid w:val="00221C23"/>
    <w:rsid w:val="002220FB"/>
    <w:rsid w:val="00222D2A"/>
    <w:rsid w:val="002230FD"/>
    <w:rsid w:val="00223143"/>
    <w:rsid w:val="0022377C"/>
    <w:rsid w:val="00223F8A"/>
    <w:rsid w:val="0022435E"/>
    <w:rsid w:val="002246EE"/>
    <w:rsid w:val="00224B54"/>
    <w:rsid w:val="00224D1C"/>
    <w:rsid w:val="00225143"/>
    <w:rsid w:val="002251EB"/>
    <w:rsid w:val="00225641"/>
    <w:rsid w:val="00225ED1"/>
    <w:rsid w:val="002261D0"/>
    <w:rsid w:val="002263D2"/>
    <w:rsid w:val="00226D15"/>
    <w:rsid w:val="00226D4E"/>
    <w:rsid w:val="002270D4"/>
    <w:rsid w:val="002270F5"/>
    <w:rsid w:val="00227613"/>
    <w:rsid w:val="00227C1E"/>
    <w:rsid w:val="002303E3"/>
    <w:rsid w:val="00230B4C"/>
    <w:rsid w:val="00230B59"/>
    <w:rsid w:val="00230C24"/>
    <w:rsid w:val="002314F9"/>
    <w:rsid w:val="002319D4"/>
    <w:rsid w:val="00231AEF"/>
    <w:rsid w:val="00231E81"/>
    <w:rsid w:val="00232F59"/>
    <w:rsid w:val="002333FB"/>
    <w:rsid w:val="00233779"/>
    <w:rsid w:val="00233954"/>
    <w:rsid w:val="0023401C"/>
    <w:rsid w:val="00234278"/>
    <w:rsid w:val="002343CA"/>
    <w:rsid w:val="002344C8"/>
    <w:rsid w:val="002352B2"/>
    <w:rsid w:val="00235C6F"/>
    <w:rsid w:val="0023602D"/>
    <w:rsid w:val="00237130"/>
    <w:rsid w:val="002371FE"/>
    <w:rsid w:val="00237961"/>
    <w:rsid w:val="00237994"/>
    <w:rsid w:val="00240321"/>
    <w:rsid w:val="00240DF7"/>
    <w:rsid w:val="0024128C"/>
    <w:rsid w:val="00241359"/>
    <w:rsid w:val="00241C2D"/>
    <w:rsid w:val="00241FA0"/>
    <w:rsid w:val="002423FD"/>
    <w:rsid w:val="00242565"/>
    <w:rsid w:val="0024277D"/>
    <w:rsid w:val="00242A1F"/>
    <w:rsid w:val="00242AD8"/>
    <w:rsid w:val="002432BF"/>
    <w:rsid w:val="00243425"/>
    <w:rsid w:val="002439B3"/>
    <w:rsid w:val="00243EEB"/>
    <w:rsid w:val="00244B93"/>
    <w:rsid w:val="00244DF7"/>
    <w:rsid w:val="00244E35"/>
    <w:rsid w:val="0024526E"/>
    <w:rsid w:val="002455C8"/>
    <w:rsid w:val="00245753"/>
    <w:rsid w:val="00245B5D"/>
    <w:rsid w:val="00245BEF"/>
    <w:rsid w:val="002462F8"/>
    <w:rsid w:val="002468C1"/>
    <w:rsid w:val="002468D2"/>
    <w:rsid w:val="00246EDE"/>
    <w:rsid w:val="002473BA"/>
    <w:rsid w:val="00247A17"/>
    <w:rsid w:val="00250997"/>
    <w:rsid w:val="00251100"/>
    <w:rsid w:val="002519E9"/>
    <w:rsid w:val="002526B4"/>
    <w:rsid w:val="0025289B"/>
    <w:rsid w:val="00252AC0"/>
    <w:rsid w:val="00253459"/>
    <w:rsid w:val="002536B0"/>
    <w:rsid w:val="00254094"/>
    <w:rsid w:val="002543A1"/>
    <w:rsid w:val="002549EB"/>
    <w:rsid w:val="00254BCC"/>
    <w:rsid w:val="00254C50"/>
    <w:rsid w:val="00254C6A"/>
    <w:rsid w:val="0025500F"/>
    <w:rsid w:val="002552A5"/>
    <w:rsid w:val="00255419"/>
    <w:rsid w:val="002556F5"/>
    <w:rsid w:val="0025589A"/>
    <w:rsid w:val="00256CB0"/>
    <w:rsid w:val="0025702E"/>
    <w:rsid w:val="002575A1"/>
    <w:rsid w:val="00260C68"/>
    <w:rsid w:val="00260C6F"/>
    <w:rsid w:val="00260E4A"/>
    <w:rsid w:val="00260F38"/>
    <w:rsid w:val="00261039"/>
    <w:rsid w:val="0026132F"/>
    <w:rsid w:val="00261573"/>
    <w:rsid w:val="002625AF"/>
    <w:rsid w:val="002626D9"/>
    <w:rsid w:val="00262837"/>
    <w:rsid w:val="00262953"/>
    <w:rsid w:val="00262B2D"/>
    <w:rsid w:val="0026305D"/>
    <w:rsid w:val="0026334C"/>
    <w:rsid w:val="0026379A"/>
    <w:rsid w:val="00264892"/>
    <w:rsid w:val="00264E50"/>
    <w:rsid w:val="002652E3"/>
    <w:rsid w:val="002653EB"/>
    <w:rsid w:val="00265FED"/>
    <w:rsid w:val="0026630F"/>
    <w:rsid w:val="00266424"/>
    <w:rsid w:val="00266573"/>
    <w:rsid w:val="0026662D"/>
    <w:rsid w:val="00266F1F"/>
    <w:rsid w:val="002672FA"/>
    <w:rsid w:val="002676EC"/>
    <w:rsid w:val="002679AA"/>
    <w:rsid w:val="002700C0"/>
    <w:rsid w:val="002707AF"/>
    <w:rsid w:val="00270E03"/>
    <w:rsid w:val="00270E50"/>
    <w:rsid w:val="00270F4E"/>
    <w:rsid w:val="00270F6A"/>
    <w:rsid w:val="00271084"/>
    <w:rsid w:val="0027180C"/>
    <w:rsid w:val="002718D8"/>
    <w:rsid w:val="00271C07"/>
    <w:rsid w:val="00272026"/>
    <w:rsid w:val="00272898"/>
    <w:rsid w:val="00272D11"/>
    <w:rsid w:val="00273AFA"/>
    <w:rsid w:val="00273DBA"/>
    <w:rsid w:val="00273F93"/>
    <w:rsid w:val="00273FC0"/>
    <w:rsid w:val="00273FEA"/>
    <w:rsid w:val="002740EC"/>
    <w:rsid w:val="00274300"/>
    <w:rsid w:val="002748A2"/>
    <w:rsid w:val="00274B2A"/>
    <w:rsid w:val="00274C3F"/>
    <w:rsid w:val="00275123"/>
    <w:rsid w:val="002751E8"/>
    <w:rsid w:val="0027524B"/>
    <w:rsid w:val="002754C0"/>
    <w:rsid w:val="0027555F"/>
    <w:rsid w:val="002763AF"/>
    <w:rsid w:val="00276AAA"/>
    <w:rsid w:val="00276C1D"/>
    <w:rsid w:val="002770B7"/>
    <w:rsid w:val="0027738F"/>
    <w:rsid w:val="002779BF"/>
    <w:rsid w:val="00277C34"/>
    <w:rsid w:val="002800FA"/>
    <w:rsid w:val="00280B02"/>
    <w:rsid w:val="00280FD8"/>
    <w:rsid w:val="0028116F"/>
    <w:rsid w:val="0028165C"/>
    <w:rsid w:val="00281731"/>
    <w:rsid w:val="00281A4B"/>
    <w:rsid w:val="00281D42"/>
    <w:rsid w:val="00281EAE"/>
    <w:rsid w:val="00281FF1"/>
    <w:rsid w:val="00282119"/>
    <w:rsid w:val="00282428"/>
    <w:rsid w:val="00282468"/>
    <w:rsid w:val="00282A49"/>
    <w:rsid w:val="00282EFE"/>
    <w:rsid w:val="002830AD"/>
    <w:rsid w:val="002833C9"/>
    <w:rsid w:val="00283DD3"/>
    <w:rsid w:val="00283F14"/>
    <w:rsid w:val="00283FC6"/>
    <w:rsid w:val="00284198"/>
    <w:rsid w:val="0028460B"/>
    <w:rsid w:val="00284D82"/>
    <w:rsid w:val="00284E5B"/>
    <w:rsid w:val="002854BB"/>
    <w:rsid w:val="00285B11"/>
    <w:rsid w:val="00285B35"/>
    <w:rsid w:val="00285C37"/>
    <w:rsid w:val="00285E52"/>
    <w:rsid w:val="00285FD4"/>
    <w:rsid w:val="00286198"/>
    <w:rsid w:val="00286207"/>
    <w:rsid w:val="00286557"/>
    <w:rsid w:val="002867E9"/>
    <w:rsid w:val="00286D95"/>
    <w:rsid w:val="00287052"/>
    <w:rsid w:val="0028705A"/>
    <w:rsid w:val="00287335"/>
    <w:rsid w:val="00287422"/>
    <w:rsid w:val="0028772E"/>
    <w:rsid w:val="00290505"/>
    <w:rsid w:val="0029088C"/>
    <w:rsid w:val="00290E72"/>
    <w:rsid w:val="00291413"/>
    <w:rsid w:val="00291426"/>
    <w:rsid w:val="0029158E"/>
    <w:rsid w:val="00291868"/>
    <w:rsid w:val="00291AA4"/>
    <w:rsid w:val="00292073"/>
    <w:rsid w:val="00292277"/>
    <w:rsid w:val="0029244F"/>
    <w:rsid w:val="00292606"/>
    <w:rsid w:val="0029267F"/>
    <w:rsid w:val="002927CA"/>
    <w:rsid w:val="0029289D"/>
    <w:rsid w:val="00292A35"/>
    <w:rsid w:val="00292CCB"/>
    <w:rsid w:val="00292E9F"/>
    <w:rsid w:val="00293667"/>
    <w:rsid w:val="00293810"/>
    <w:rsid w:val="002938CF"/>
    <w:rsid w:val="00293D57"/>
    <w:rsid w:val="002941D1"/>
    <w:rsid w:val="00294B96"/>
    <w:rsid w:val="00294BBC"/>
    <w:rsid w:val="00294E04"/>
    <w:rsid w:val="00295686"/>
    <w:rsid w:val="00295774"/>
    <w:rsid w:val="0029655E"/>
    <w:rsid w:val="00296624"/>
    <w:rsid w:val="00297796"/>
    <w:rsid w:val="00297E39"/>
    <w:rsid w:val="002A01B5"/>
    <w:rsid w:val="002A0505"/>
    <w:rsid w:val="002A08C7"/>
    <w:rsid w:val="002A0CCD"/>
    <w:rsid w:val="002A10CD"/>
    <w:rsid w:val="002A14DD"/>
    <w:rsid w:val="002A186E"/>
    <w:rsid w:val="002A2AA1"/>
    <w:rsid w:val="002A3007"/>
    <w:rsid w:val="002A3195"/>
    <w:rsid w:val="002A36A7"/>
    <w:rsid w:val="002A36F4"/>
    <w:rsid w:val="002A3A1E"/>
    <w:rsid w:val="002A3B3A"/>
    <w:rsid w:val="002A3CA7"/>
    <w:rsid w:val="002A3F20"/>
    <w:rsid w:val="002A4096"/>
    <w:rsid w:val="002A4AC5"/>
    <w:rsid w:val="002A50E6"/>
    <w:rsid w:val="002A5522"/>
    <w:rsid w:val="002A55D3"/>
    <w:rsid w:val="002A5628"/>
    <w:rsid w:val="002A6466"/>
    <w:rsid w:val="002A694F"/>
    <w:rsid w:val="002A6958"/>
    <w:rsid w:val="002A6AEF"/>
    <w:rsid w:val="002A721A"/>
    <w:rsid w:val="002A785E"/>
    <w:rsid w:val="002A7906"/>
    <w:rsid w:val="002A7C67"/>
    <w:rsid w:val="002B01A2"/>
    <w:rsid w:val="002B0525"/>
    <w:rsid w:val="002B12BD"/>
    <w:rsid w:val="002B13B4"/>
    <w:rsid w:val="002B15DD"/>
    <w:rsid w:val="002B258F"/>
    <w:rsid w:val="002B39D0"/>
    <w:rsid w:val="002B3F1E"/>
    <w:rsid w:val="002B3FC6"/>
    <w:rsid w:val="002B467E"/>
    <w:rsid w:val="002B489C"/>
    <w:rsid w:val="002B4BB5"/>
    <w:rsid w:val="002B4C51"/>
    <w:rsid w:val="002B4FCB"/>
    <w:rsid w:val="002B5815"/>
    <w:rsid w:val="002B5F8A"/>
    <w:rsid w:val="002B6045"/>
    <w:rsid w:val="002B6D0D"/>
    <w:rsid w:val="002B6D31"/>
    <w:rsid w:val="002B7532"/>
    <w:rsid w:val="002B7559"/>
    <w:rsid w:val="002B78C5"/>
    <w:rsid w:val="002B7B81"/>
    <w:rsid w:val="002B7DD7"/>
    <w:rsid w:val="002B7F05"/>
    <w:rsid w:val="002B7FB1"/>
    <w:rsid w:val="002C0007"/>
    <w:rsid w:val="002C0AD7"/>
    <w:rsid w:val="002C0B92"/>
    <w:rsid w:val="002C101A"/>
    <w:rsid w:val="002C1250"/>
    <w:rsid w:val="002C1421"/>
    <w:rsid w:val="002C1517"/>
    <w:rsid w:val="002C1D9D"/>
    <w:rsid w:val="002C1F72"/>
    <w:rsid w:val="002C2910"/>
    <w:rsid w:val="002C2E7A"/>
    <w:rsid w:val="002C30F5"/>
    <w:rsid w:val="002C32D3"/>
    <w:rsid w:val="002C3F9F"/>
    <w:rsid w:val="002C4A96"/>
    <w:rsid w:val="002C515B"/>
    <w:rsid w:val="002C5320"/>
    <w:rsid w:val="002C56E2"/>
    <w:rsid w:val="002C58BA"/>
    <w:rsid w:val="002C5C48"/>
    <w:rsid w:val="002C6064"/>
    <w:rsid w:val="002C7185"/>
    <w:rsid w:val="002C73B7"/>
    <w:rsid w:val="002C7485"/>
    <w:rsid w:val="002C7A98"/>
    <w:rsid w:val="002D0106"/>
    <w:rsid w:val="002D0174"/>
    <w:rsid w:val="002D0350"/>
    <w:rsid w:val="002D0CB0"/>
    <w:rsid w:val="002D0E29"/>
    <w:rsid w:val="002D109A"/>
    <w:rsid w:val="002D16E7"/>
    <w:rsid w:val="002D1788"/>
    <w:rsid w:val="002D203E"/>
    <w:rsid w:val="002D24A1"/>
    <w:rsid w:val="002D3158"/>
    <w:rsid w:val="002D3901"/>
    <w:rsid w:val="002D3A80"/>
    <w:rsid w:val="002D42CE"/>
    <w:rsid w:val="002D479C"/>
    <w:rsid w:val="002D4F3F"/>
    <w:rsid w:val="002D5030"/>
    <w:rsid w:val="002D555F"/>
    <w:rsid w:val="002D60CE"/>
    <w:rsid w:val="002D6149"/>
    <w:rsid w:val="002D7466"/>
    <w:rsid w:val="002D7555"/>
    <w:rsid w:val="002D785E"/>
    <w:rsid w:val="002D7AF9"/>
    <w:rsid w:val="002E0080"/>
    <w:rsid w:val="002E0234"/>
    <w:rsid w:val="002E0A72"/>
    <w:rsid w:val="002E0A75"/>
    <w:rsid w:val="002E247E"/>
    <w:rsid w:val="002E2783"/>
    <w:rsid w:val="002E2795"/>
    <w:rsid w:val="002E2800"/>
    <w:rsid w:val="002E2AA9"/>
    <w:rsid w:val="002E2B0F"/>
    <w:rsid w:val="002E2DA4"/>
    <w:rsid w:val="002E32E7"/>
    <w:rsid w:val="002E3BF0"/>
    <w:rsid w:val="002E4230"/>
    <w:rsid w:val="002E43E8"/>
    <w:rsid w:val="002E46BE"/>
    <w:rsid w:val="002E4D54"/>
    <w:rsid w:val="002E54ED"/>
    <w:rsid w:val="002E55D5"/>
    <w:rsid w:val="002E5628"/>
    <w:rsid w:val="002E571B"/>
    <w:rsid w:val="002E5A56"/>
    <w:rsid w:val="002E5BC1"/>
    <w:rsid w:val="002E5F7E"/>
    <w:rsid w:val="002E68D1"/>
    <w:rsid w:val="002E6CC6"/>
    <w:rsid w:val="002E72FB"/>
    <w:rsid w:val="002E771A"/>
    <w:rsid w:val="002E7BAD"/>
    <w:rsid w:val="002E7C74"/>
    <w:rsid w:val="002E7DA2"/>
    <w:rsid w:val="002F03EA"/>
    <w:rsid w:val="002F0576"/>
    <w:rsid w:val="002F080E"/>
    <w:rsid w:val="002F20FD"/>
    <w:rsid w:val="002F278B"/>
    <w:rsid w:val="002F29F8"/>
    <w:rsid w:val="002F2BD1"/>
    <w:rsid w:val="002F2C0A"/>
    <w:rsid w:val="002F2F64"/>
    <w:rsid w:val="002F3756"/>
    <w:rsid w:val="002F3CAF"/>
    <w:rsid w:val="002F41CE"/>
    <w:rsid w:val="002F42B6"/>
    <w:rsid w:val="002F4B59"/>
    <w:rsid w:val="002F4D0F"/>
    <w:rsid w:val="002F4D68"/>
    <w:rsid w:val="002F4D8E"/>
    <w:rsid w:val="002F53BB"/>
    <w:rsid w:val="002F5D2E"/>
    <w:rsid w:val="002F5FD5"/>
    <w:rsid w:val="002F67DA"/>
    <w:rsid w:val="002F6980"/>
    <w:rsid w:val="002F6E98"/>
    <w:rsid w:val="002F72B7"/>
    <w:rsid w:val="002F731C"/>
    <w:rsid w:val="002F79AD"/>
    <w:rsid w:val="002F7A17"/>
    <w:rsid w:val="0030033D"/>
    <w:rsid w:val="00300B5D"/>
    <w:rsid w:val="00300CEA"/>
    <w:rsid w:val="00301136"/>
    <w:rsid w:val="003013E1"/>
    <w:rsid w:val="0030157B"/>
    <w:rsid w:val="00301D65"/>
    <w:rsid w:val="00302A34"/>
    <w:rsid w:val="0030300E"/>
    <w:rsid w:val="003032B0"/>
    <w:rsid w:val="00303422"/>
    <w:rsid w:val="00303591"/>
    <w:rsid w:val="0030368E"/>
    <w:rsid w:val="0030370B"/>
    <w:rsid w:val="00303773"/>
    <w:rsid w:val="003038D3"/>
    <w:rsid w:val="00303A2A"/>
    <w:rsid w:val="00303B76"/>
    <w:rsid w:val="00303BCF"/>
    <w:rsid w:val="00303C96"/>
    <w:rsid w:val="00303DC1"/>
    <w:rsid w:val="00303E58"/>
    <w:rsid w:val="003046C2"/>
    <w:rsid w:val="00304A84"/>
    <w:rsid w:val="00304BA6"/>
    <w:rsid w:val="00305050"/>
    <w:rsid w:val="003051B2"/>
    <w:rsid w:val="0030552A"/>
    <w:rsid w:val="003058C6"/>
    <w:rsid w:val="00306521"/>
    <w:rsid w:val="00306530"/>
    <w:rsid w:val="0030678A"/>
    <w:rsid w:val="00306A5E"/>
    <w:rsid w:val="00306F3C"/>
    <w:rsid w:val="003075D0"/>
    <w:rsid w:val="003077AF"/>
    <w:rsid w:val="00307994"/>
    <w:rsid w:val="00307EC0"/>
    <w:rsid w:val="00307ED4"/>
    <w:rsid w:val="00310326"/>
    <w:rsid w:val="00310473"/>
    <w:rsid w:val="00310631"/>
    <w:rsid w:val="00310D51"/>
    <w:rsid w:val="00310D69"/>
    <w:rsid w:val="003111EF"/>
    <w:rsid w:val="003112F0"/>
    <w:rsid w:val="00311328"/>
    <w:rsid w:val="00311A73"/>
    <w:rsid w:val="00312CBE"/>
    <w:rsid w:val="00312FD4"/>
    <w:rsid w:val="003138A9"/>
    <w:rsid w:val="00313B40"/>
    <w:rsid w:val="00313F2B"/>
    <w:rsid w:val="003150F2"/>
    <w:rsid w:val="00315100"/>
    <w:rsid w:val="003152CE"/>
    <w:rsid w:val="003154D0"/>
    <w:rsid w:val="0031570A"/>
    <w:rsid w:val="00315E3B"/>
    <w:rsid w:val="003162D6"/>
    <w:rsid w:val="003162F8"/>
    <w:rsid w:val="00317195"/>
    <w:rsid w:val="003173E7"/>
    <w:rsid w:val="00317465"/>
    <w:rsid w:val="003174F5"/>
    <w:rsid w:val="00317C3B"/>
    <w:rsid w:val="00317E6F"/>
    <w:rsid w:val="00320336"/>
    <w:rsid w:val="0032039C"/>
    <w:rsid w:val="003207EC"/>
    <w:rsid w:val="00320CDA"/>
    <w:rsid w:val="00320FE1"/>
    <w:rsid w:val="0032177B"/>
    <w:rsid w:val="00321B2F"/>
    <w:rsid w:val="00321BB9"/>
    <w:rsid w:val="00321FD6"/>
    <w:rsid w:val="00322280"/>
    <w:rsid w:val="0032257B"/>
    <w:rsid w:val="00322630"/>
    <w:rsid w:val="003228DC"/>
    <w:rsid w:val="00322953"/>
    <w:rsid w:val="003229CF"/>
    <w:rsid w:val="00322D8F"/>
    <w:rsid w:val="00322E77"/>
    <w:rsid w:val="00323121"/>
    <w:rsid w:val="00323722"/>
    <w:rsid w:val="00323874"/>
    <w:rsid w:val="00323AF7"/>
    <w:rsid w:val="00323B2F"/>
    <w:rsid w:val="00323B9C"/>
    <w:rsid w:val="00323C63"/>
    <w:rsid w:val="00323CA8"/>
    <w:rsid w:val="00323D04"/>
    <w:rsid w:val="0032403E"/>
    <w:rsid w:val="00324055"/>
    <w:rsid w:val="0032475E"/>
    <w:rsid w:val="00325E13"/>
    <w:rsid w:val="003264A0"/>
    <w:rsid w:val="003265EF"/>
    <w:rsid w:val="00326BFD"/>
    <w:rsid w:val="00326F95"/>
    <w:rsid w:val="00327158"/>
    <w:rsid w:val="00327186"/>
    <w:rsid w:val="003271AA"/>
    <w:rsid w:val="0032777E"/>
    <w:rsid w:val="00327816"/>
    <w:rsid w:val="0032794E"/>
    <w:rsid w:val="00327B78"/>
    <w:rsid w:val="00327C83"/>
    <w:rsid w:val="00327E76"/>
    <w:rsid w:val="003305BF"/>
    <w:rsid w:val="00330ED4"/>
    <w:rsid w:val="003314EB"/>
    <w:rsid w:val="0033168B"/>
    <w:rsid w:val="00331E68"/>
    <w:rsid w:val="00331FDC"/>
    <w:rsid w:val="00332439"/>
    <w:rsid w:val="00332E2A"/>
    <w:rsid w:val="00333442"/>
    <w:rsid w:val="003335F1"/>
    <w:rsid w:val="0033374E"/>
    <w:rsid w:val="00334216"/>
    <w:rsid w:val="0033422D"/>
    <w:rsid w:val="00334593"/>
    <w:rsid w:val="0033498A"/>
    <w:rsid w:val="00334D56"/>
    <w:rsid w:val="003354C9"/>
    <w:rsid w:val="00335D1D"/>
    <w:rsid w:val="00335D90"/>
    <w:rsid w:val="00335DE7"/>
    <w:rsid w:val="00335E24"/>
    <w:rsid w:val="003361C1"/>
    <w:rsid w:val="00336364"/>
    <w:rsid w:val="0033674F"/>
    <w:rsid w:val="00336891"/>
    <w:rsid w:val="00337027"/>
    <w:rsid w:val="0033773F"/>
    <w:rsid w:val="003378F2"/>
    <w:rsid w:val="00337955"/>
    <w:rsid w:val="00337E17"/>
    <w:rsid w:val="00340217"/>
    <w:rsid w:val="0034055D"/>
    <w:rsid w:val="00340924"/>
    <w:rsid w:val="003409AE"/>
    <w:rsid w:val="00341031"/>
    <w:rsid w:val="00341104"/>
    <w:rsid w:val="00341980"/>
    <w:rsid w:val="0034243A"/>
    <w:rsid w:val="00342DBA"/>
    <w:rsid w:val="00342E37"/>
    <w:rsid w:val="00342F3A"/>
    <w:rsid w:val="00342FA8"/>
    <w:rsid w:val="0034304A"/>
    <w:rsid w:val="003434B7"/>
    <w:rsid w:val="003439E1"/>
    <w:rsid w:val="0034419F"/>
    <w:rsid w:val="003442E1"/>
    <w:rsid w:val="0034540E"/>
    <w:rsid w:val="0034561C"/>
    <w:rsid w:val="00345C74"/>
    <w:rsid w:val="00345C7A"/>
    <w:rsid w:val="003464C1"/>
    <w:rsid w:val="00347085"/>
    <w:rsid w:val="0034724E"/>
    <w:rsid w:val="00347BBE"/>
    <w:rsid w:val="0035042E"/>
    <w:rsid w:val="00350593"/>
    <w:rsid w:val="0035091C"/>
    <w:rsid w:val="00350AA0"/>
    <w:rsid w:val="0035173D"/>
    <w:rsid w:val="0035178D"/>
    <w:rsid w:val="00352413"/>
    <w:rsid w:val="00352915"/>
    <w:rsid w:val="00352A6C"/>
    <w:rsid w:val="003532A2"/>
    <w:rsid w:val="0035336B"/>
    <w:rsid w:val="00353D6A"/>
    <w:rsid w:val="00354443"/>
    <w:rsid w:val="00354642"/>
    <w:rsid w:val="003547DD"/>
    <w:rsid w:val="0035495A"/>
    <w:rsid w:val="00354F33"/>
    <w:rsid w:val="00357398"/>
    <w:rsid w:val="003573E7"/>
    <w:rsid w:val="003573E9"/>
    <w:rsid w:val="003574A2"/>
    <w:rsid w:val="00360119"/>
    <w:rsid w:val="003605CA"/>
    <w:rsid w:val="003606DE"/>
    <w:rsid w:val="00360B8D"/>
    <w:rsid w:val="00360F4E"/>
    <w:rsid w:val="00361312"/>
    <w:rsid w:val="00361A22"/>
    <w:rsid w:val="00361D60"/>
    <w:rsid w:val="00361DB4"/>
    <w:rsid w:val="00361E3C"/>
    <w:rsid w:val="00362A4C"/>
    <w:rsid w:val="00362A64"/>
    <w:rsid w:val="00363177"/>
    <w:rsid w:val="00363498"/>
    <w:rsid w:val="003637E0"/>
    <w:rsid w:val="003638FD"/>
    <w:rsid w:val="00363982"/>
    <w:rsid w:val="00363E13"/>
    <w:rsid w:val="00364087"/>
    <w:rsid w:val="00364433"/>
    <w:rsid w:val="0036480A"/>
    <w:rsid w:val="00364D88"/>
    <w:rsid w:val="0036507E"/>
    <w:rsid w:val="0036558C"/>
    <w:rsid w:val="00365FD3"/>
    <w:rsid w:val="0036627B"/>
    <w:rsid w:val="0036654C"/>
    <w:rsid w:val="0036687B"/>
    <w:rsid w:val="003668ED"/>
    <w:rsid w:val="00366AA5"/>
    <w:rsid w:val="00366DEC"/>
    <w:rsid w:val="00366EF3"/>
    <w:rsid w:val="00370094"/>
    <w:rsid w:val="003703FF"/>
    <w:rsid w:val="00370ABE"/>
    <w:rsid w:val="00370F88"/>
    <w:rsid w:val="003712B8"/>
    <w:rsid w:val="003713F0"/>
    <w:rsid w:val="00371852"/>
    <w:rsid w:val="003726B4"/>
    <w:rsid w:val="003734F7"/>
    <w:rsid w:val="00374130"/>
    <w:rsid w:val="00374393"/>
    <w:rsid w:val="003745D5"/>
    <w:rsid w:val="0037486B"/>
    <w:rsid w:val="00374909"/>
    <w:rsid w:val="00374FCD"/>
    <w:rsid w:val="00375212"/>
    <w:rsid w:val="00375B27"/>
    <w:rsid w:val="0037633C"/>
    <w:rsid w:val="00376751"/>
    <w:rsid w:val="00377431"/>
    <w:rsid w:val="00377CDA"/>
    <w:rsid w:val="00380168"/>
    <w:rsid w:val="00380249"/>
    <w:rsid w:val="0038051E"/>
    <w:rsid w:val="0038053A"/>
    <w:rsid w:val="003805CA"/>
    <w:rsid w:val="003808A5"/>
    <w:rsid w:val="003809A3"/>
    <w:rsid w:val="0038100C"/>
    <w:rsid w:val="00381077"/>
    <w:rsid w:val="00381202"/>
    <w:rsid w:val="0038128D"/>
    <w:rsid w:val="003815DA"/>
    <w:rsid w:val="00381BEC"/>
    <w:rsid w:val="00382030"/>
    <w:rsid w:val="003822B8"/>
    <w:rsid w:val="003824A4"/>
    <w:rsid w:val="00382514"/>
    <w:rsid w:val="00382737"/>
    <w:rsid w:val="0038315D"/>
    <w:rsid w:val="0038340B"/>
    <w:rsid w:val="0038368C"/>
    <w:rsid w:val="0038407A"/>
    <w:rsid w:val="0038429B"/>
    <w:rsid w:val="00385205"/>
    <w:rsid w:val="00385873"/>
    <w:rsid w:val="00385951"/>
    <w:rsid w:val="00385C94"/>
    <w:rsid w:val="00385CAC"/>
    <w:rsid w:val="00385EB2"/>
    <w:rsid w:val="00385F8E"/>
    <w:rsid w:val="00385FF7"/>
    <w:rsid w:val="00386715"/>
    <w:rsid w:val="00386B8F"/>
    <w:rsid w:val="00386E8D"/>
    <w:rsid w:val="003872E8"/>
    <w:rsid w:val="003903F1"/>
    <w:rsid w:val="0039047F"/>
    <w:rsid w:val="00390860"/>
    <w:rsid w:val="00390CCB"/>
    <w:rsid w:val="00390DCB"/>
    <w:rsid w:val="00391032"/>
    <w:rsid w:val="00391417"/>
    <w:rsid w:val="00391423"/>
    <w:rsid w:val="003918B1"/>
    <w:rsid w:val="00391AE3"/>
    <w:rsid w:val="00391CE3"/>
    <w:rsid w:val="0039204C"/>
    <w:rsid w:val="00392362"/>
    <w:rsid w:val="003925A5"/>
    <w:rsid w:val="00392750"/>
    <w:rsid w:val="00393050"/>
    <w:rsid w:val="003930BE"/>
    <w:rsid w:val="0039357B"/>
    <w:rsid w:val="0039381B"/>
    <w:rsid w:val="00393E98"/>
    <w:rsid w:val="0039470C"/>
    <w:rsid w:val="00394C3A"/>
    <w:rsid w:val="003951CE"/>
    <w:rsid w:val="00395966"/>
    <w:rsid w:val="003963A6"/>
    <w:rsid w:val="003963D8"/>
    <w:rsid w:val="00396DC1"/>
    <w:rsid w:val="003970FC"/>
    <w:rsid w:val="00397527"/>
    <w:rsid w:val="003978E9"/>
    <w:rsid w:val="00397BE2"/>
    <w:rsid w:val="00397D58"/>
    <w:rsid w:val="00397EE5"/>
    <w:rsid w:val="003A01AA"/>
    <w:rsid w:val="003A073A"/>
    <w:rsid w:val="003A07FB"/>
    <w:rsid w:val="003A1140"/>
    <w:rsid w:val="003A125B"/>
    <w:rsid w:val="003A134D"/>
    <w:rsid w:val="003A1DA7"/>
    <w:rsid w:val="003A24A0"/>
    <w:rsid w:val="003A2962"/>
    <w:rsid w:val="003A3284"/>
    <w:rsid w:val="003A3691"/>
    <w:rsid w:val="003A3807"/>
    <w:rsid w:val="003A39D7"/>
    <w:rsid w:val="003A4330"/>
    <w:rsid w:val="003A48EC"/>
    <w:rsid w:val="003A4C06"/>
    <w:rsid w:val="003A51CD"/>
    <w:rsid w:val="003A55AF"/>
    <w:rsid w:val="003A57F3"/>
    <w:rsid w:val="003A5878"/>
    <w:rsid w:val="003A5B0F"/>
    <w:rsid w:val="003A5C83"/>
    <w:rsid w:val="003A6EFC"/>
    <w:rsid w:val="003A70BE"/>
    <w:rsid w:val="003A71C6"/>
    <w:rsid w:val="003A738B"/>
    <w:rsid w:val="003A7A4C"/>
    <w:rsid w:val="003A7B1C"/>
    <w:rsid w:val="003A7CFA"/>
    <w:rsid w:val="003A7D6F"/>
    <w:rsid w:val="003A7FAB"/>
    <w:rsid w:val="003A7FC0"/>
    <w:rsid w:val="003B01DF"/>
    <w:rsid w:val="003B053D"/>
    <w:rsid w:val="003B06F8"/>
    <w:rsid w:val="003B10CA"/>
    <w:rsid w:val="003B1BD6"/>
    <w:rsid w:val="003B1BFA"/>
    <w:rsid w:val="003B2737"/>
    <w:rsid w:val="003B2BAA"/>
    <w:rsid w:val="003B2C96"/>
    <w:rsid w:val="003B2CEC"/>
    <w:rsid w:val="003B2EF9"/>
    <w:rsid w:val="003B3975"/>
    <w:rsid w:val="003B3A47"/>
    <w:rsid w:val="003B3A91"/>
    <w:rsid w:val="003B3D33"/>
    <w:rsid w:val="003B3E05"/>
    <w:rsid w:val="003B410D"/>
    <w:rsid w:val="003B41C2"/>
    <w:rsid w:val="003B44F7"/>
    <w:rsid w:val="003B49CE"/>
    <w:rsid w:val="003B508D"/>
    <w:rsid w:val="003B5543"/>
    <w:rsid w:val="003B5677"/>
    <w:rsid w:val="003B57D6"/>
    <w:rsid w:val="003B5838"/>
    <w:rsid w:val="003B5E28"/>
    <w:rsid w:val="003B5E9E"/>
    <w:rsid w:val="003B624C"/>
    <w:rsid w:val="003B6350"/>
    <w:rsid w:val="003B65FA"/>
    <w:rsid w:val="003B66C5"/>
    <w:rsid w:val="003B6B0B"/>
    <w:rsid w:val="003B7039"/>
    <w:rsid w:val="003B7583"/>
    <w:rsid w:val="003B7D58"/>
    <w:rsid w:val="003B7E29"/>
    <w:rsid w:val="003C007F"/>
    <w:rsid w:val="003C0452"/>
    <w:rsid w:val="003C0E38"/>
    <w:rsid w:val="003C12A3"/>
    <w:rsid w:val="003C15F4"/>
    <w:rsid w:val="003C1741"/>
    <w:rsid w:val="003C1BCE"/>
    <w:rsid w:val="003C1CAB"/>
    <w:rsid w:val="003C1D00"/>
    <w:rsid w:val="003C2322"/>
    <w:rsid w:val="003C25BB"/>
    <w:rsid w:val="003C2684"/>
    <w:rsid w:val="003C28C3"/>
    <w:rsid w:val="003C2B3B"/>
    <w:rsid w:val="003C3665"/>
    <w:rsid w:val="003C3911"/>
    <w:rsid w:val="003C3CF2"/>
    <w:rsid w:val="003C43C0"/>
    <w:rsid w:val="003C51FD"/>
    <w:rsid w:val="003C53ED"/>
    <w:rsid w:val="003C54AF"/>
    <w:rsid w:val="003C5B3F"/>
    <w:rsid w:val="003C63B9"/>
    <w:rsid w:val="003C66AC"/>
    <w:rsid w:val="003C676F"/>
    <w:rsid w:val="003C6826"/>
    <w:rsid w:val="003C694C"/>
    <w:rsid w:val="003C6B78"/>
    <w:rsid w:val="003C73C2"/>
    <w:rsid w:val="003C763B"/>
    <w:rsid w:val="003C769B"/>
    <w:rsid w:val="003C7769"/>
    <w:rsid w:val="003C77A1"/>
    <w:rsid w:val="003C7A25"/>
    <w:rsid w:val="003C7A6F"/>
    <w:rsid w:val="003C7D0E"/>
    <w:rsid w:val="003D00A7"/>
    <w:rsid w:val="003D00B1"/>
    <w:rsid w:val="003D06CB"/>
    <w:rsid w:val="003D06FD"/>
    <w:rsid w:val="003D0706"/>
    <w:rsid w:val="003D07E2"/>
    <w:rsid w:val="003D10D2"/>
    <w:rsid w:val="003D1501"/>
    <w:rsid w:val="003D1A40"/>
    <w:rsid w:val="003D1C53"/>
    <w:rsid w:val="003D1D2E"/>
    <w:rsid w:val="003D1D5E"/>
    <w:rsid w:val="003D1E03"/>
    <w:rsid w:val="003D1FC4"/>
    <w:rsid w:val="003D28AD"/>
    <w:rsid w:val="003D3ABA"/>
    <w:rsid w:val="003D3B08"/>
    <w:rsid w:val="003D4306"/>
    <w:rsid w:val="003D4412"/>
    <w:rsid w:val="003D4F6B"/>
    <w:rsid w:val="003D5471"/>
    <w:rsid w:val="003D5F5E"/>
    <w:rsid w:val="003D5F61"/>
    <w:rsid w:val="003D614D"/>
    <w:rsid w:val="003D6244"/>
    <w:rsid w:val="003D697B"/>
    <w:rsid w:val="003D6DC8"/>
    <w:rsid w:val="003D6EF0"/>
    <w:rsid w:val="003D7038"/>
    <w:rsid w:val="003D707E"/>
    <w:rsid w:val="003D75EE"/>
    <w:rsid w:val="003E0616"/>
    <w:rsid w:val="003E08D7"/>
    <w:rsid w:val="003E0C51"/>
    <w:rsid w:val="003E0DAD"/>
    <w:rsid w:val="003E0EF6"/>
    <w:rsid w:val="003E138B"/>
    <w:rsid w:val="003E2AAB"/>
    <w:rsid w:val="003E2CBA"/>
    <w:rsid w:val="003E31B0"/>
    <w:rsid w:val="003E335B"/>
    <w:rsid w:val="003E39D1"/>
    <w:rsid w:val="003E4170"/>
    <w:rsid w:val="003E45B2"/>
    <w:rsid w:val="003E45D6"/>
    <w:rsid w:val="003E4710"/>
    <w:rsid w:val="003E493E"/>
    <w:rsid w:val="003E4A23"/>
    <w:rsid w:val="003E5097"/>
    <w:rsid w:val="003E513A"/>
    <w:rsid w:val="003E52A1"/>
    <w:rsid w:val="003E5E39"/>
    <w:rsid w:val="003E5FFA"/>
    <w:rsid w:val="003E638B"/>
    <w:rsid w:val="003E63C3"/>
    <w:rsid w:val="003E6730"/>
    <w:rsid w:val="003E6817"/>
    <w:rsid w:val="003E68B3"/>
    <w:rsid w:val="003E732B"/>
    <w:rsid w:val="003E7356"/>
    <w:rsid w:val="003E7FB4"/>
    <w:rsid w:val="003F0039"/>
    <w:rsid w:val="003F0E6D"/>
    <w:rsid w:val="003F15D7"/>
    <w:rsid w:val="003F20F0"/>
    <w:rsid w:val="003F2371"/>
    <w:rsid w:val="003F30BA"/>
    <w:rsid w:val="003F377B"/>
    <w:rsid w:val="003F3D26"/>
    <w:rsid w:val="003F4A32"/>
    <w:rsid w:val="003F4BCC"/>
    <w:rsid w:val="003F4E33"/>
    <w:rsid w:val="003F5228"/>
    <w:rsid w:val="003F546F"/>
    <w:rsid w:val="003F565A"/>
    <w:rsid w:val="003F58CB"/>
    <w:rsid w:val="003F59C2"/>
    <w:rsid w:val="003F6117"/>
    <w:rsid w:val="003F63A4"/>
    <w:rsid w:val="003F647D"/>
    <w:rsid w:val="003F688A"/>
    <w:rsid w:val="003F6F3A"/>
    <w:rsid w:val="003F708C"/>
    <w:rsid w:val="003F70F3"/>
    <w:rsid w:val="003F7353"/>
    <w:rsid w:val="003F73C5"/>
    <w:rsid w:val="003F7550"/>
    <w:rsid w:val="003F7603"/>
    <w:rsid w:val="003F7827"/>
    <w:rsid w:val="00400748"/>
    <w:rsid w:val="0040087E"/>
    <w:rsid w:val="00400CC5"/>
    <w:rsid w:val="00400E9B"/>
    <w:rsid w:val="00400EE1"/>
    <w:rsid w:val="004012FD"/>
    <w:rsid w:val="00401692"/>
    <w:rsid w:val="00401EA3"/>
    <w:rsid w:val="00402192"/>
    <w:rsid w:val="00402335"/>
    <w:rsid w:val="00402786"/>
    <w:rsid w:val="00402BAD"/>
    <w:rsid w:val="00402D81"/>
    <w:rsid w:val="00402D9F"/>
    <w:rsid w:val="00402F0D"/>
    <w:rsid w:val="00403144"/>
    <w:rsid w:val="0040431B"/>
    <w:rsid w:val="0040472E"/>
    <w:rsid w:val="00404878"/>
    <w:rsid w:val="004048A4"/>
    <w:rsid w:val="00404B7F"/>
    <w:rsid w:val="00404D0B"/>
    <w:rsid w:val="004055A9"/>
    <w:rsid w:val="00405796"/>
    <w:rsid w:val="004059F9"/>
    <w:rsid w:val="00405B64"/>
    <w:rsid w:val="00405F4F"/>
    <w:rsid w:val="00406761"/>
    <w:rsid w:val="00406974"/>
    <w:rsid w:val="00407348"/>
    <w:rsid w:val="00407725"/>
    <w:rsid w:val="00407D38"/>
    <w:rsid w:val="00407E98"/>
    <w:rsid w:val="00410947"/>
    <w:rsid w:val="004110E1"/>
    <w:rsid w:val="00411507"/>
    <w:rsid w:val="00411886"/>
    <w:rsid w:val="00411CCE"/>
    <w:rsid w:val="00411E88"/>
    <w:rsid w:val="00412284"/>
    <w:rsid w:val="0041232B"/>
    <w:rsid w:val="00412729"/>
    <w:rsid w:val="0041284F"/>
    <w:rsid w:val="004134B1"/>
    <w:rsid w:val="004139EA"/>
    <w:rsid w:val="00413A3C"/>
    <w:rsid w:val="00413AAF"/>
    <w:rsid w:val="00414D6D"/>
    <w:rsid w:val="00414D8C"/>
    <w:rsid w:val="00415001"/>
    <w:rsid w:val="0041517E"/>
    <w:rsid w:val="00415457"/>
    <w:rsid w:val="0041553A"/>
    <w:rsid w:val="004156F6"/>
    <w:rsid w:val="00415D8D"/>
    <w:rsid w:val="0041622E"/>
    <w:rsid w:val="0041640D"/>
    <w:rsid w:val="004165F0"/>
    <w:rsid w:val="004169AE"/>
    <w:rsid w:val="00416B2D"/>
    <w:rsid w:val="00416BA1"/>
    <w:rsid w:val="00416CFE"/>
    <w:rsid w:val="00417211"/>
    <w:rsid w:val="00417245"/>
    <w:rsid w:val="004174DF"/>
    <w:rsid w:val="00417B17"/>
    <w:rsid w:val="00417C27"/>
    <w:rsid w:val="00417DDB"/>
    <w:rsid w:val="00420117"/>
    <w:rsid w:val="004202D2"/>
    <w:rsid w:val="0042082E"/>
    <w:rsid w:val="00420D36"/>
    <w:rsid w:val="004214FD"/>
    <w:rsid w:val="00421A34"/>
    <w:rsid w:val="0042207D"/>
    <w:rsid w:val="00422337"/>
    <w:rsid w:val="00422982"/>
    <w:rsid w:val="00422E50"/>
    <w:rsid w:val="00422E51"/>
    <w:rsid w:val="0042321E"/>
    <w:rsid w:val="0042362F"/>
    <w:rsid w:val="00423781"/>
    <w:rsid w:val="00424212"/>
    <w:rsid w:val="00424C1F"/>
    <w:rsid w:val="00425793"/>
    <w:rsid w:val="0042579A"/>
    <w:rsid w:val="00426057"/>
    <w:rsid w:val="004261FD"/>
    <w:rsid w:val="00426400"/>
    <w:rsid w:val="0042645F"/>
    <w:rsid w:val="004269B1"/>
    <w:rsid w:val="004269FC"/>
    <w:rsid w:val="00426E33"/>
    <w:rsid w:val="00426FF2"/>
    <w:rsid w:val="00427752"/>
    <w:rsid w:val="004277D4"/>
    <w:rsid w:val="00427A0D"/>
    <w:rsid w:val="004304E8"/>
    <w:rsid w:val="00430FC7"/>
    <w:rsid w:val="0043174E"/>
    <w:rsid w:val="0043179B"/>
    <w:rsid w:val="00431B1B"/>
    <w:rsid w:val="00431BBB"/>
    <w:rsid w:val="00431DF2"/>
    <w:rsid w:val="00431E88"/>
    <w:rsid w:val="00431EB2"/>
    <w:rsid w:val="00432215"/>
    <w:rsid w:val="0043258E"/>
    <w:rsid w:val="004327CC"/>
    <w:rsid w:val="004327F1"/>
    <w:rsid w:val="00432CA2"/>
    <w:rsid w:val="00433072"/>
    <w:rsid w:val="0043311A"/>
    <w:rsid w:val="00433827"/>
    <w:rsid w:val="00433868"/>
    <w:rsid w:val="00433FAC"/>
    <w:rsid w:val="004340CA"/>
    <w:rsid w:val="00434A0E"/>
    <w:rsid w:val="00434CCD"/>
    <w:rsid w:val="004352DC"/>
    <w:rsid w:val="0043533B"/>
    <w:rsid w:val="004358DF"/>
    <w:rsid w:val="00435998"/>
    <w:rsid w:val="00435BAD"/>
    <w:rsid w:val="00435C47"/>
    <w:rsid w:val="00436363"/>
    <w:rsid w:val="00436766"/>
    <w:rsid w:val="00436B40"/>
    <w:rsid w:val="00436E12"/>
    <w:rsid w:val="00436F83"/>
    <w:rsid w:val="0043790A"/>
    <w:rsid w:val="00437BFB"/>
    <w:rsid w:val="00437DAC"/>
    <w:rsid w:val="00437E3F"/>
    <w:rsid w:val="00437E60"/>
    <w:rsid w:val="00437E67"/>
    <w:rsid w:val="00437F66"/>
    <w:rsid w:val="00440456"/>
    <w:rsid w:val="004404AF"/>
    <w:rsid w:val="00440701"/>
    <w:rsid w:val="00440A6E"/>
    <w:rsid w:val="00440B19"/>
    <w:rsid w:val="00440EDE"/>
    <w:rsid w:val="00441384"/>
    <w:rsid w:val="00441546"/>
    <w:rsid w:val="004418A2"/>
    <w:rsid w:val="00441B99"/>
    <w:rsid w:val="00441F84"/>
    <w:rsid w:val="004422FD"/>
    <w:rsid w:val="004425EF"/>
    <w:rsid w:val="00442989"/>
    <w:rsid w:val="00442F33"/>
    <w:rsid w:val="0044312D"/>
    <w:rsid w:val="00443188"/>
    <w:rsid w:val="004437D9"/>
    <w:rsid w:val="00443E70"/>
    <w:rsid w:val="00444529"/>
    <w:rsid w:val="00444788"/>
    <w:rsid w:val="00444B9A"/>
    <w:rsid w:val="00444DC5"/>
    <w:rsid w:val="004450A0"/>
    <w:rsid w:val="004455B4"/>
    <w:rsid w:val="00445716"/>
    <w:rsid w:val="00445825"/>
    <w:rsid w:val="00445950"/>
    <w:rsid w:val="00445F71"/>
    <w:rsid w:val="004460C0"/>
    <w:rsid w:val="004466DF"/>
    <w:rsid w:val="004466FA"/>
    <w:rsid w:val="00446785"/>
    <w:rsid w:val="00446AFC"/>
    <w:rsid w:val="00446D69"/>
    <w:rsid w:val="00446E07"/>
    <w:rsid w:val="00446ED8"/>
    <w:rsid w:val="00446EF9"/>
    <w:rsid w:val="00447825"/>
    <w:rsid w:val="00447E50"/>
    <w:rsid w:val="0045025F"/>
    <w:rsid w:val="00450461"/>
    <w:rsid w:val="0045049C"/>
    <w:rsid w:val="00450822"/>
    <w:rsid w:val="00450A08"/>
    <w:rsid w:val="00450B25"/>
    <w:rsid w:val="00450BC3"/>
    <w:rsid w:val="0045138B"/>
    <w:rsid w:val="0045164D"/>
    <w:rsid w:val="00451F9E"/>
    <w:rsid w:val="00452187"/>
    <w:rsid w:val="00452997"/>
    <w:rsid w:val="00452A66"/>
    <w:rsid w:val="00452B50"/>
    <w:rsid w:val="00452FDB"/>
    <w:rsid w:val="0045304C"/>
    <w:rsid w:val="004536A1"/>
    <w:rsid w:val="004537B5"/>
    <w:rsid w:val="00453D1C"/>
    <w:rsid w:val="00453F6E"/>
    <w:rsid w:val="00454227"/>
    <w:rsid w:val="0045437B"/>
    <w:rsid w:val="00454A0F"/>
    <w:rsid w:val="00454A9D"/>
    <w:rsid w:val="00454F74"/>
    <w:rsid w:val="00455014"/>
    <w:rsid w:val="004555C4"/>
    <w:rsid w:val="004556A5"/>
    <w:rsid w:val="00455794"/>
    <w:rsid w:val="00455827"/>
    <w:rsid w:val="00455AEA"/>
    <w:rsid w:val="00455CAC"/>
    <w:rsid w:val="00455EC1"/>
    <w:rsid w:val="00456007"/>
    <w:rsid w:val="0045666F"/>
    <w:rsid w:val="00456757"/>
    <w:rsid w:val="00456C27"/>
    <w:rsid w:val="004570E1"/>
    <w:rsid w:val="004574E4"/>
    <w:rsid w:val="004574ED"/>
    <w:rsid w:val="0045788B"/>
    <w:rsid w:val="00457AD8"/>
    <w:rsid w:val="00457BD1"/>
    <w:rsid w:val="00457C56"/>
    <w:rsid w:val="00457E08"/>
    <w:rsid w:val="00460401"/>
    <w:rsid w:val="00460871"/>
    <w:rsid w:val="00460C19"/>
    <w:rsid w:val="004626C0"/>
    <w:rsid w:val="00463108"/>
    <w:rsid w:val="004632CA"/>
    <w:rsid w:val="00463585"/>
    <w:rsid w:val="004635FD"/>
    <w:rsid w:val="004636AE"/>
    <w:rsid w:val="004637D9"/>
    <w:rsid w:val="00464C9F"/>
    <w:rsid w:val="004651AB"/>
    <w:rsid w:val="00465C94"/>
    <w:rsid w:val="004663F6"/>
    <w:rsid w:val="00466412"/>
    <w:rsid w:val="0046654F"/>
    <w:rsid w:val="00466969"/>
    <w:rsid w:val="00467001"/>
    <w:rsid w:val="004670BB"/>
    <w:rsid w:val="004674F0"/>
    <w:rsid w:val="004701C5"/>
    <w:rsid w:val="0047081C"/>
    <w:rsid w:val="00470972"/>
    <w:rsid w:val="00470B0F"/>
    <w:rsid w:val="00471573"/>
    <w:rsid w:val="00471795"/>
    <w:rsid w:val="004717E0"/>
    <w:rsid w:val="0047180A"/>
    <w:rsid w:val="00471ACF"/>
    <w:rsid w:val="00471BE3"/>
    <w:rsid w:val="00471E12"/>
    <w:rsid w:val="00472561"/>
    <w:rsid w:val="00472774"/>
    <w:rsid w:val="004727AF"/>
    <w:rsid w:val="00472E20"/>
    <w:rsid w:val="00472EA9"/>
    <w:rsid w:val="004735A3"/>
    <w:rsid w:val="00473EA5"/>
    <w:rsid w:val="00474580"/>
    <w:rsid w:val="0047539D"/>
    <w:rsid w:val="00475A6B"/>
    <w:rsid w:val="00475B68"/>
    <w:rsid w:val="00475B6C"/>
    <w:rsid w:val="00476095"/>
    <w:rsid w:val="004760A3"/>
    <w:rsid w:val="00476139"/>
    <w:rsid w:val="00476D55"/>
    <w:rsid w:val="004774B7"/>
    <w:rsid w:val="00480D06"/>
    <w:rsid w:val="004817F4"/>
    <w:rsid w:val="00482CAE"/>
    <w:rsid w:val="004834E6"/>
    <w:rsid w:val="00483641"/>
    <w:rsid w:val="00483AC1"/>
    <w:rsid w:val="00483CCE"/>
    <w:rsid w:val="00483FAC"/>
    <w:rsid w:val="00484128"/>
    <w:rsid w:val="00484245"/>
    <w:rsid w:val="004843A6"/>
    <w:rsid w:val="004846C1"/>
    <w:rsid w:val="00484BE0"/>
    <w:rsid w:val="00485105"/>
    <w:rsid w:val="00485500"/>
    <w:rsid w:val="00485943"/>
    <w:rsid w:val="004859D6"/>
    <w:rsid w:val="00485AA2"/>
    <w:rsid w:val="00485B68"/>
    <w:rsid w:val="00485E5B"/>
    <w:rsid w:val="004867AA"/>
    <w:rsid w:val="00486A9D"/>
    <w:rsid w:val="00486FD6"/>
    <w:rsid w:val="0048785E"/>
    <w:rsid w:val="00490128"/>
    <w:rsid w:val="0049040F"/>
    <w:rsid w:val="004906B1"/>
    <w:rsid w:val="00491703"/>
    <w:rsid w:val="004918E8"/>
    <w:rsid w:val="00491B37"/>
    <w:rsid w:val="00491DA7"/>
    <w:rsid w:val="00492774"/>
    <w:rsid w:val="004928C0"/>
    <w:rsid w:val="00492DCA"/>
    <w:rsid w:val="00492EA5"/>
    <w:rsid w:val="004935CC"/>
    <w:rsid w:val="00493BD3"/>
    <w:rsid w:val="00494495"/>
    <w:rsid w:val="00494ABE"/>
    <w:rsid w:val="00494CE5"/>
    <w:rsid w:val="00494D64"/>
    <w:rsid w:val="00494E40"/>
    <w:rsid w:val="004950D4"/>
    <w:rsid w:val="004952E3"/>
    <w:rsid w:val="0049541D"/>
    <w:rsid w:val="00495A0C"/>
    <w:rsid w:val="004962E8"/>
    <w:rsid w:val="0049683B"/>
    <w:rsid w:val="00496BEA"/>
    <w:rsid w:val="00496DE9"/>
    <w:rsid w:val="00497570"/>
    <w:rsid w:val="00497676"/>
    <w:rsid w:val="00497A03"/>
    <w:rsid w:val="00497AB8"/>
    <w:rsid w:val="00497AFE"/>
    <w:rsid w:val="00497C38"/>
    <w:rsid w:val="00497EA1"/>
    <w:rsid w:val="00497F71"/>
    <w:rsid w:val="004A0021"/>
    <w:rsid w:val="004A032A"/>
    <w:rsid w:val="004A03BF"/>
    <w:rsid w:val="004A05C6"/>
    <w:rsid w:val="004A0B3C"/>
    <w:rsid w:val="004A1587"/>
    <w:rsid w:val="004A16D2"/>
    <w:rsid w:val="004A246D"/>
    <w:rsid w:val="004A2845"/>
    <w:rsid w:val="004A290C"/>
    <w:rsid w:val="004A2CCF"/>
    <w:rsid w:val="004A2D51"/>
    <w:rsid w:val="004A2EE7"/>
    <w:rsid w:val="004A32C4"/>
    <w:rsid w:val="004A3674"/>
    <w:rsid w:val="004A42B6"/>
    <w:rsid w:val="004A42D4"/>
    <w:rsid w:val="004A4426"/>
    <w:rsid w:val="004A445C"/>
    <w:rsid w:val="004A4474"/>
    <w:rsid w:val="004A4CB0"/>
    <w:rsid w:val="004A4F73"/>
    <w:rsid w:val="004A565C"/>
    <w:rsid w:val="004A5BFD"/>
    <w:rsid w:val="004A6845"/>
    <w:rsid w:val="004A6B08"/>
    <w:rsid w:val="004A789E"/>
    <w:rsid w:val="004A7986"/>
    <w:rsid w:val="004A7ADC"/>
    <w:rsid w:val="004A7ADF"/>
    <w:rsid w:val="004A7D7E"/>
    <w:rsid w:val="004A7EEB"/>
    <w:rsid w:val="004B0219"/>
    <w:rsid w:val="004B0978"/>
    <w:rsid w:val="004B0F1C"/>
    <w:rsid w:val="004B134E"/>
    <w:rsid w:val="004B13DE"/>
    <w:rsid w:val="004B1D40"/>
    <w:rsid w:val="004B1DC5"/>
    <w:rsid w:val="004B2E2D"/>
    <w:rsid w:val="004B308F"/>
    <w:rsid w:val="004B331A"/>
    <w:rsid w:val="004B343B"/>
    <w:rsid w:val="004B38F6"/>
    <w:rsid w:val="004B3BD9"/>
    <w:rsid w:val="004B3CF4"/>
    <w:rsid w:val="004B3E6C"/>
    <w:rsid w:val="004B3F4B"/>
    <w:rsid w:val="004B4913"/>
    <w:rsid w:val="004B54C6"/>
    <w:rsid w:val="004B57CE"/>
    <w:rsid w:val="004B5980"/>
    <w:rsid w:val="004B619A"/>
    <w:rsid w:val="004B66D4"/>
    <w:rsid w:val="004B696C"/>
    <w:rsid w:val="004B6A64"/>
    <w:rsid w:val="004B6BD5"/>
    <w:rsid w:val="004B6F81"/>
    <w:rsid w:val="004B70A1"/>
    <w:rsid w:val="004B73A4"/>
    <w:rsid w:val="004B7900"/>
    <w:rsid w:val="004C0498"/>
    <w:rsid w:val="004C0548"/>
    <w:rsid w:val="004C0556"/>
    <w:rsid w:val="004C08D0"/>
    <w:rsid w:val="004C0986"/>
    <w:rsid w:val="004C0A58"/>
    <w:rsid w:val="004C0A80"/>
    <w:rsid w:val="004C0AE4"/>
    <w:rsid w:val="004C0B72"/>
    <w:rsid w:val="004C0F28"/>
    <w:rsid w:val="004C0F8D"/>
    <w:rsid w:val="004C1067"/>
    <w:rsid w:val="004C13DD"/>
    <w:rsid w:val="004C205D"/>
    <w:rsid w:val="004C2826"/>
    <w:rsid w:val="004C2BBC"/>
    <w:rsid w:val="004C2E72"/>
    <w:rsid w:val="004C2ED3"/>
    <w:rsid w:val="004C2EE0"/>
    <w:rsid w:val="004C2F85"/>
    <w:rsid w:val="004C3067"/>
    <w:rsid w:val="004C312E"/>
    <w:rsid w:val="004C3417"/>
    <w:rsid w:val="004C36D7"/>
    <w:rsid w:val="004C387D"/>
    <w:rsid w:val="004C4035"/>
    <w:rsid w:val="004C431D"/>
    <w:rsid w:val="004C47C9"/>
    <w:rsid w:val="004C49C0"/>
    <w:rsid w:val="004C4B1F"/>
    <w:rsid w:val="004C4B60"/>
    <w:rsid w:val="004C4D72"/>
    <w:rsid w:val="004C55A2"/>
    <w:rsid w:val="004C56FF"/>
    <w:rsid w:val="004C5EBD"/>
    <w:rsid w:val="004C60EA"/>
    <w:rsid w:val="004C6158"/>
    <w:rsid w:val="004C6DB8"/>
    <w:rsid w:val="004C6F9F"/>
    <w:rsid w:val="004C743B"/>
    <w:rsid w:val="004C74FC"/>
    <w:rsid w:val="004C77FC"/>
    <w:rsid w:val="004C7BCB"/>
    <w:rsid w:val="004C7D15"/>
    <w:rsid w:val="004D0678"/>
    <w:rsid w:val="004D09D3"/>
    <w:rsid w:val="004D12B3"/>
    <w:rsid w:val="004D17C2"/>
    <w:rsid w:val="004D1BD8"/>
    <w:rsid w:val="004D209F"/>
    <w:rsid w:val="004D20E4"/>
    <w:rsid w:val="004D24FF"/>
    <w:rsid w:val="004D2DEB"/>
    <w:rsid w:val="004D2EE4"/>
    <w:rsid w:val="004D2F04"/>
    <w:rsid w:val="004D31F8"/>
    <w:rsid w:val="004D33DB"/>
    <w:rsid w:val="004D36DF"/>
    <w:rsid w:val="004D38E0"/>
    <w:rsid w:val="004D38FF"/>
    <w:rsid w:val="004D3FE5"/>
    <w:rsid w:val="004D40CB"/>
    <w:rsid w:val="004D439C"/>
    <w:rsid w:val="004D45A7"/>
    <w:rsid w:val="004D4FE2"/>
    <w:rsid w:val="004D4FF3"/>
    <w:rsid w:val="004D52C6"/>
    <w:rsid w:val="004D556D"/>
    <w:rsid w:val="004D58E6"/>
    <w:rsid w:val="004D5B96"/>
    <w:rsid w:val="004D5F44"/>
    <w:rsid w:val="004D60AE"/>
    <w:rsid w:val="004D60C8"/>
    <w:rsid w:val="004D61BC"/>
    <w:rsid w:val="004D6319"/>
    <w:rsid w:val="004D6C72"/>
    <w:rsid w:val="004D6C9B"/>
    <w:rsid w:val="004D6CB6"/>
    <w:rsid w:val="004D7542"/>
    <w:rsid w:val="004D7879"/>
    <w:rsid w:val="004D7B6A"/>
    <w:rsid w:val="004D7F2D"/>
    <w:rsid w:val="004E0DE5"/>
    <w:rsid w:val="004E0E96"/>
    <w:rsid w:val="004E0ED6"/>
    <w:rsid w:val="004E17DE"/>
    <w:rsid w:val="004E197C"/>
    <w:rsid w:val="004E1AE4"/>
    <w:rsid w:val="004E1C83"/>
    <w:rsid w:val="004E1D0A"/>
    <w:rsid w:val="004E1DE7"/>
    <w:rsid w:val="004E1F7D"/>
    <w:rsid w:val="004E2063"/>
    <w:rsid w:val="004E2144"/>
    <w:rsid w:val="004E23AC"/>
    <w:rsid w:val="004E2A59"/>
    <w:rsid w:val="004E2BDC"/>
    <w:rsid w:val="004E30F8"/>
    <w:rsid w:val="004E32A3"/>
    <w:rsid w:val="004E3A1B"/>
    <w:rsid w:val="004E423C"/>
    <w:rsid w:val="004E44E2"/>
    <w:rsid w:val="004E4AAF"/>
    <w:rsid w:val="004E4EBD"/>
    <w:rsid w:val="004E5813"/>
    <w:rsid w:val="004E5DE9"/>
    <w:rsid w:val="004E5E65"/>
    <w:rsid w:val="004E5F8E"/>
    <w:rsid w:val="004E60DD"/>
    <w:rsid w:val="004E619B"/>
    <w:rsid w:val="004E6265"/>
    <w:rsid w:val="004E6674"/>
    <w:rsid w:val="004E6B1F"/>
    <w:rsid w:val="004E6B39"/>
    <w:rsid w:val="004F0255"/>
    <w:rsid w:val="004F03CE"/>
    <w:rsid w:val="004F0701"/>
    <w:rsid w:val="004F0D95"/>
    <w:rsid w:val="004F0F16"/>
    <w:rsid w:val="004F13AD"/>
    <w:rsid w:val="004F13CA"/>
    <w:rsid w:val="004F1B1D"/>
    <w:rsid w:val="004F1B40"/>
    <w:rsid w:val="004F1BCD"/>
    <w:rsid w:val="004F20A5"/>
    <w:rsid w:val="004F2484"/>
    <w:rsid w:val="004F25BD"/>
    <w:rsid w:val="004F2CD9"/>
    <w:rsid w:val="004F2E94"/>
    <w:rsid w:val="004F3096"/>
    <w:rsid w:val="004F34CB"/>
    <w:rsid w:val="004F358A"/>
    <w:rsid w:val="004F35B5"/>
    <w:rsid w:val="004F36B8"/>
    <w:rsid w:val="004F37DD"/>
    <w:rsid w:val="004F3AB7"/>
    <w:rsid w:val="004F3C04"/>
    <w:rsid w:val="004F3C95"/>
    <w:rsid w:val="004F3E1B"/>
    <w:rsid w:val="004F4045"/>
    <w:rsid w:val="004F4216"/>
    <w:rsid w:val="004F445F"/>
    <w:rsid w:val="004F4EC6"/>
    <w:rsid w:val="004F4FA6"/>
    <w:rsid w:val="004F5121"/>
    <w:rsid w:val="004F5328"/>
    <w:rsid w:val="004F543B"/>
    <w:rsid w:val="004F55AE"/>
    <w:rsid w:val="004F5ECE"/>
    <w:rsid w:val="004F61AF"/>
    <w:rsid w:val="004F62BA"/>
    <w:rsid w:val="004F6305"/>
    <w:rsid w:val="004F6616"/>
    <w:rsid w:val="004F6D0B"/>
    <w:rsid w:val="004F70E7"/>
    <w:rsid w:val="004F7364"/>
    <w:rsid w:val="004F74F8"/>
    <w:rsid w:val="004F7992"/>
    <w:rsid w:val="005005CE"/>
    <w:rsid w:val="00500662"/>
    <w:rsid w:val="00500C21"/>
    <w:rsid w:val="00500D66"/>
    <w:rsid w:val="00501208"/>
    <w:rsid w:val="00501850"/>
    <w:rsid w:val="00501A03"/>
    <w:rsid w:val="0050282F"/>
    <w:rsid w:val="00502C20"/>
    <w:rsid w:val="00504167"/>
    <w:rsid w:val="00504C03"/>
    <w:rsid w:val="0050580E"/>
    <w:rsid w:val="0050596E"/>
    <w:rsid w:val="0050649C"/>
    <w:rsid w:val="00506AD7"/>
    <w:rsid w:val="00506C68"/>
    <w:rsid w:val="00506FDB"/>
    <w:rsid w:val="005075D8"/>
    <w:rsid w:val="0050779F"/>
    <w:rsid w:val="00507DB7"/>
    <w:rsid w:val="00510332"/>
    <w:rsid w:val="005105C6"/>
    <w:rsid w:val="00510A59"/>
    <w:rsid w:val="00510B12"/>
    <w:rsid w:val="00510B57"/>
    <w:rsid w:val="00510C39"/>
    <w:rsid w:val="00511029"/>
    <w:rsid w:val="00511063"/>
    <w:rsid w:val="00511106"/>
    <w:rsid w:val="005111E0"/>
    <w:rsid w:val="0051130A"/>
    <w:rsid w:val="005114EF"/>
    <w:rsid w:val="00511C99"/>
    <w:rsid w:val="00512027"/>
    <w:rsid w:val="0051295C"/>
    <w:rsid w:val="00512B29"/>
    <w:rsid w:val="00512D11"/>
    <w:rsid w:val="00512EBF"/>
    <w:rsid w:val="005133E8"/>
    <w:rsid w:val="00513402"/>
    <w:rsid w:val="00513534"/>
    <w:rsid w:val="0051353D"/>
    <w:rsid w:val="00514A17"/>
    <w:rsid w:val="00514FC0"/>
    <w:rsid w:val="0051556F"/>
    <w:rsid w:val="005163EC"/>
    <w:rsid w:val="0051652A"/>
    <w:rsid w:val="005165E7"/>
    <w:rsid w:val="005167AD"/>
    <w:rsid w:val="00516967"/>
    <w:rsid w:val="00516C72"/>
    <w:rsid w:val="00516DDF"/>
    <w:rsid w:val="005170DD"/>
    <w:rsid w:val="00517614"/>
    <w:rsid w:val="0052020A"/>
    <w:rsid w:val="005203D0"/>
    <w:rsid w:val="00520E72"/>
    <w:rsid w:val="00520F19"/>
    <w:rsid w:val="005217DF"/>
    <w:rsid w:val="0052189D"/>
    <w:rsid w:val="00521B3A"/>
    <w:rsid w:val="00521C41"/>
    <w:rsid w:val="00521DD3"/>
    <w:rsid w:val="0052234A"/>
    <w:rsid w:val="00522836"/>
    <w:rsid w:val="00522F97"/>
    <w:rsid w:val="00523F70"/>
    <w:rsid w:val="00524494"/>
    <w:rsid w:val="00524737"/>
    <w:rsid w:val="0052475C"/>
    <w:rsid w:val="00524A6C"/>
    <w:rsid w:val="00524F04"/>
    <w:rsid w:val="005256D0"/>
    <w:rsid w:val="00525844"/>
    <w:rsid w:val="00525C8C"/>
    <w:rsid w:val="00526454"/>
    <w:rsid w:val="00526498"/>
    <w:rsid w:val="0052652F"/>
    <w:rsid w:val="0052739C"/>
    <w:rsid w:val="005273D1"/>
    <w:rsid w:val="00527690"/>
    <w:rsid w:val="00527F3C"/>
    <w:rsid w:val="00527FE8"/>
    <w:rsid w:val="005300BD"/>
    <w:rsid w:val="005301DC"/>
    <w:rsid w:val="005306F4"/>
    <w:rsid w:val="005307A6"/>
    <w:rsid w:val="0053086E"/>
    <w:rsid w:val="00530D13"/>
    <w:rsid w:val="005315B2"/>
    <w:rsid w:val="0053186A"/>
    <w:rsid w:val="0053187E"/>
    <w:rsid w:val="005319CB"/>
    <w:rsid w:val="00531A4B"/>
    <w:rsid w:val="00532507"/>
    <w:rsid w:val="0053263F"/>
    <w:rsid w:val="00533015"/>
    <w:rsid w:val="005332BA"/>
    <w:rsid w:val="00533321"/>
    <w:rsid w:val="00533392"/>
    <w:rsid w:val="005339DB"/>
    <w:rsid w:val="00533FD5"/>
    <w:rsid w:val="00534143"/>
    <w:rsid w:val="00534636"/>
    <w:rsid w:val="005348D3"/>
    <w:rsid w:val="00534A7C"/>
    <w:rsid w:val="00534DAD"/>
    <w:rsid w:val="005352C1"/>
    <w:rsid w:val="0053532B"/>
    <w:rsid w:val="0053540A"/>
    <w:rsid w:val="00535706"/>
    <w:rsid w:val="0053580B"/>
    <w:rsid w:val="00535A55"/>
    <w:rsid w:val="00535C05"/>
    <w:rsid w:val="00535C80"/>
    <w:rsid w:val="005365AA"/>
    <w:rsid w:val="00536814"/>
    <w:rsid w:val="005369DB"/>
    <w:rsid w:val="0053723E"/>
    <w:rsid w:val="00537535"/>
    <w:rsid w:val="00537770"/>
    <w:rsid w:val="00537856"/>
    <w:rsid w:val="00537C7A"/>
    <w:rsid w:val="00537EC2"/>
    <w:rsid w:val="00540B52"/>
    <w:rsid w:val="00540C3A"/>
    <w:rsid w:val="00540C62"/>
    <w:rsid w:val="00540DA5"/>
    <w:rsid w:val="00540DC2"/>
    <w:rsid w:val="00540F04"/>
    <w:rsid w:val="00540FBC"/>
    <w:rsid w:val="005411FC"/>
    <w:rsid w:val="00541488"/>
    <w:rsid w:val="00542269"/>
    <w:rsid w:val="005423B1"/>
    <w:rsid w:val="00542971"/>
    <w:rsid w:val="00543139"/>
    <w:rsid w:val="0054325D"/>
    <w:rsid w:val="0054370A"/>
    <w:rsid w:val="005438FF"/>
    <w:rsid w:val="005447E0"/>
    <w:rsid w:val="005449A8"/>
    <w:rsid w:val="00544A09"/>
    <w:rsid w:val="00544D48"/>
    <w:rsid w:val="00545422"/>
    <w:rsid w:val="0054544B"/>
    <w:rsid w:val="00545507"/>
    <w:rsid w:val="005457C1"/>
    <w:rsid w:val="005467C5"/>
    <w:rsid w:val="005467FD"/>
    <w:rsid w:val="005469B2"/>
    <w:rsid w:val="00546E9A"/>
    <w:rsid w:val="005478DE"/>
    <w:rsid w:val="00547ED5"/>
    <w:rsid w:val="00550047"/>
    <w:rsid w:val="005500F7"/>
    <w:rsid w:val="00550A8F"/>
    <w:rsid w:val="00550B54"/>
    <w:rsid w:val="00551504"/>
    <w:rsid w:val="00551817"/>
    <w:rsid w:val="00551BF8"/>
    <w:rsid w:val="00551CF6"/>
    <w:rsid w:val="00551E4C"/>
    <w:rsid w:val="005522CB"/>
    <w:rsid w:val="00552374"/>
    <w:rsid w:val="00552CC3"/>
    <w:rsid w:val="00552F3A"/>
    <w:rsid w:val="00553519"/>
    <w:rsid w:val="00553784"/>
    <w:rsid w:val="0055386F"/>
    <w:rsid w:val="00553948"/>
    <w:rsid w:val="00554396"/>
    <w:rsid w:val="0055447A"/>
    <w:rsid w:val="0055451B"/>
    <w:rsid w:val="0055483B"/>
    <w:rsid w:val="00554C6E"/>
    <w:rsid w:val="005552A3"/>
    <w:rsid w:val="00555477"/>
    <w:rsid w:val="00555564"/>
    <w:rsid w:val="0055581D"/>
    <w:rsid w:val="00555A6A"/>
    <w:rsid w:val="005562A1"/>
    <w:rsid w:val="00557086"/>
    <w:rsid w:val="005570B9"/>
    <w:rsid w:val="00557723"/>
    <w:rsid w:val="0055798F"/>
    <w:rsid w:val="0056041A"/>
    <w:rsid w:val="005604DC"/>
    <w:rsid w:val="00561097"/>
    <w:rsid w:val="005610E9"/>
    <w:rsid w:val="0056137B"/>
    <w:rsid w:val="00561B23"/>
    <w:rsid w:val="00561C19"/>
    <w:rsid w:val="0056213A"/>
    <w:rsid w:val="00563F0E"/>
    <w:rsid w:val="0056416C"/>
    <w:rsid w:val="0056467D"/>
    <w:rsid w:val="005647FC"/>
    <w:rsid w:val="005654C0"/>
    <w:rsid w:val="005655A6"/>
    <w:rsid w:val="00565858"/>
    <w:rsid w:val="00566C03"/>
    <w:rsid w:val="005676DA"/>
    <w:rsid w:val="00567747"/>
    <w:rsid w:val="00567AE5"/>
    <w:rsid w:val="00567B68"/>
    <w:rsid w:val="00567C35"/>
    <w:rsid w:val="00570B08"/>
    <w:rsid w:val="00570C95"/>
    <w:rsid w:val="00570D89"/>
    <w:rsid w:val="0057117B"/>
    <w:rsid w:val="0057196D"/>
    <w:rsid w:val="0057279D"/>
    <w:rsid w:val="00572BFA"/>
    <w:rsid w:val="00572DAC"/>
    <w:rsid w:val="0057324B"/>
    <w:rsid w:val="00573AF0"/>
    <w:rsid w:val="00573C58"/>
    <w:rsid w:val="00574381"/>
    <w:rsid w:val="0057474B"/>
    <w:rsid w:val="0057494A"/>
    <w:rsid w:val="00574CB5"/>
    <w:rsid w:val="00575620"/>
    <w:rsid w:val="005756DE"/>
    <w:rsid w:val="00575897"/>
    <w:rsid w:val="00575B37"/>
    <w:rsid w:val="005765B8"/>
    <w:rsid w:val="005765E3"/>
    <w:rsid w:val="00576D32"/>
    <w:rsid w:val="00576E06"/>
    <w:rsid w:val="00576F96"/>
    <w:rsid w:val="005770A3"/>
    <w:rsid w:val="0057718E"/>
    <w:rsid w:val="00577224"/>
    <w:rsid w:val="00577DB1"/>
    <w:rsid w:val="00580297"/>
    <w:rsid w:val="005808E3"/>
    <w:rsid w:val="0058096B"/>
    <w:rsid w:val="00580CCC"/>
    <w:rsid w:val="0058110D"/>
    <w:rsid w:val="0058117C"/>
    <w:rsid w:val="005817E5"/>
    <w:rsid w:val="0058249F"/>
    <w:rsid w:val="00582A13"/>
    <w:rsid w:val="00582E1E"/>
    <w:rsid w:val="005830F1"/>
    <w:rsid w:val="0058386C"/>
    <w:rsid w:val="00583934"/>
    <w:rsid w:val="00583FD0"/>
    <w:rsid w:val="00583FDE"/>
    <w:rsid w:val="005841BE"/>
    <w:rsid w:val="005842FD"/>
    <w:rsid w:val="00584A6B"/>
    <w:rsid w:val="00584C70"/>
    <w:rsid w:val="00584C86"/>
    <w:rsid w:val="00584D87"/>
    <w:rsid w:val="0058507B"/>
    <w:rsid w:val="0058543A"/>
    <w:rsid w:val="005854D2"/>
    <w:rsid w:val="00585656"/>
    <w:rsid w:val="00585BFB"/>
    <w:rsid w:val="00585DB4"/>
    <w:rsid w:val="00585EF4"/>
    <w:rsid w:val="00586136"/>
    <w:rsid w:val="0058613D"/>
    <w:rsid w:val="00586159"/>
    <w:rsid w:val="0058683E"/>
    <w:rsid w:val="0059003C"/>
    <w:rsid w:val="00590EAD"/>
    <w:rsid w:val="00591026"/>
    <w:rsid w:val="005927F6"/>
    <w:rsid w:val="005929AE"/>
    <w:rsid w:val="00592C3F"/>
    <w:rsid w:val="00593579"/>
    <w:rsid w:val="005941E7"/>
    <w:rsid w:val="00594426"/>
    <w:rsid w:val="0059484D"/>
    <w:rsid w:val="00594CCC"/>
    <w:rsid w:val="005950D9"/>
    <w:rsid w:val="00595208"/>
    <w:rsid w:val="00595BAF"/>
    <w:rsid w:val="00595D59"/>
    <w:rsid w:val="00596018"/>
    <w:rsid w:val="005960D9"/>
    <w:rsid w:val="00596124"/>
    <w:rsid w:val="00596636"/>
    <w:rsid w:val="00596876"/>
    <w:rsid w:val="00596A08"/>
    <w:rsid w:val="00597BA0"/>
    <w:rsid w:val="005A0749"/>
    <w:rsid w:val="005A0871"/>
    <w:rsid w:val="005A1255"/>
    <w:rsid w:val="005A1C98"/>
    <w:rsid w:val="005A23A7"/>
    <w:rsid w:val="005A25FE"/>
    <w:rsid w:val="005A2AFD"/>
    <w:rsid w:val="005A2B87"/>
    <w:rsid w:val="005A2BA2"/>
    <w:rsid w:val="005A3009"/>
    <w:rsid w:val="005A304A"/>
    <w:rsid w:val="005A3087"/>
    <w:rsid w:val="005A31D9"/>
    <w:rsid w:val="005A31E5"/>
    <w:rsid w:val="005A32A3"/>
    <w:rsid w:val="005A3409"/>
    <w:rsid w:val="005A3852"/>
    <w:rsid w:val="005A406B"/>
    <w:rsid w:val="005A4423"/>
    <w:rsid w:val="005A46EE"/>
    <w:rsid w:val="005A495E"/>
    <w:rsid w:val="005A4EB5"/>
    <w:rsid w:val="005A513A"/>
    <w:rsid w:val="005A52FF"/>
    <w:rsid w:val="005A5747"/>
    <w:rsid w:val="005A57C5"/>
    <w:rsid w:val="005A5D8D"/>
    <w:rsid w:val="005A6F6D"/>
    <w:rsid w:val="005B01F1"/>
    <w:rsid w:val="005B0B57"/>
    <w:rsid w:val="005B14CE"/>
    <w:rsid w:val="005B203D"/>
    <w:rsid w:val="005B2C3A"/>
    <w:rsid w:val="005B2CFF"/>
    <w:rsid w:val="005B33F5"/>
    <w:rsid w:val="005B3BB7"/>
    <w:rsid w:val="005B4311"/>
    <w:rsid w:val="005B43E0"/>
    <w:rsid w:val="005B46E5"/>
    <w:rsid w:val="005B4956"/>
    <w:rsid w:val="005B4B6F"/>
    <w:rsid w:val="005B4BE5"/>
    <w:rsid w:val="005B538E"/>
    <w:rsid w:val="005B5ABB"/>
    <w:rsid w:val="005B61C5"/>
    <w:rsid w:val="005B66CA"/>
    <w:rsid w:val="005B67C2"/>
    <w:rsid w:val="005B6F6F"/>
    <w:rsid w:val="005B7BCA"/>
    <w:rsid w:val="005B7C3C"/>
    <w:rsid w:val="005C018C"/>
    <w:rsid w:val="005C041B"/>
    <w:rsid w:val="005C05E6"/>
    <w:rsid w:val="005C0900"/>
    <w:rsid w:val="005C13CE"/>
    <w:rsid w:val="005C1635"/>
    <w:rsid w:val="005C1BA3"/>
    <w:rsid w:val="005C1CCF"/>
    <w:rsid w:val="005C1D85"/>
    <w:rsid w:val="005C24A4"/>
    <w:rsid w:val="005C29E6"/>
    <w:rsid w:val="005C2E09"/>
    <w:rsid w:val="005C39E7"/>
    <w:rsid w:val="005C3B96"/>
    <w:rsid w:val="005C428E"/>
    <w:rsid w:val="005C4401"/>
    <w:rsid w:val="005C45D8"/>
    <w:rsid w:val="005C45DA"/>
    <w:rsid w:val="005C4A17"/>
    <w:rsid w:val="005C4B3F"/>
    <w:rsid w:val="005C4E40"/>
    <w:rsid w:val="005C5517"/>
    <w:rsid w:val="005C56C8"/>
    <w:rsid w:val="005C57F3"/>
    <w:rsid w:val="005C58B0"/>
    <w:rsid w:val="005C5CC1"/>
    <w:rsid w:val="005C5F9C"/>
    <w:rsid w:val="005C6F10"/>
    <w:rsid w:val="005C7241"/>
    <w:rsid w:val="005C756A"/>
    <w:rsid w:val="005C7F9E"/>
    <w:rsid w:val="005C7FC9"/>
    <w:rsid w:val="005D0843"/>
    <w:rsid w:val="005D0F27"/>
    <w:rsid w:val="005D1235"/>
    <w:rsid w:val="005D14CE"/>
    <w:rsid w:val="005D17C1"/>
    <w:rsid w:val="005D1812"/>
    <w:rsid w:val="005D1880"/>
    <w:rsid w:val="005D1C1B"/>
    <w:rsid w:val="005D2181"/>
    <w:rsid w:val="005D2E31"/>
    <w:rsid w:val="005D3FA1"/>
    <w:rsid w:val="005D42B1"/>
    <w:rsid w:val="005D4872"/>
    <w:rsid w:val="005D5183"/>
    <w:rsid w:val="005D576B"/>
    <w:rsid w:val="005D5B7D"/>
    <w:rsid w:val="005D5FF1"/>
    <w:rsid w:val="005D616D"/>
    <w:rsid w:val="005D619C"/>
    <w:rsid w:val="005D62FF"/>
    <w:rsid w:val="005D6581"/>
    <w:rsid w:val="005D6734"/>
    <w:rsid w:val="005D6818"/>
    <w:rsid w:val="005D7B9D"/>
    <w:rsid w:val="005D7D6B"/>
    <w:rsid w:val="005E0821"/>
    <w:rsid w:val="005E0852"/>
    <w:rsid w:val="005E0CB2"/>
    <w:rsid w:val="005E1872"/>
    <w:rsid w:val="005E1A44"/>
    <w:rsid w:val="005E1E6D"/>
    <w:rsid w:val="005E23F6"/>
    <w:rsid w:val="005E2C36"/>
    <w:rsid w:val="005E2D5B"/>
    <w:rsid w:val="005E311B"/>
    <w:rsid w:val="005E3CBC"/>
    <w:rsid w:val="005E4752"/>
    <w:rsid w:val="005E529F"/>
    <w:rsid w:val="005E5575"/>
    <w:rsid w:val="005E55C2"/>
    <w:rsid w:val="005E60BA"/>
    <w:rsid w:val="005E631F"/>
    <w:rsid w:val="005E6D4C"/>
    <w:rsid w:val="005E7679"/>
    <w:rsid w:val="005E7994"/>
    <w:rsid w:val="005E7F99"/>
    <w:rsid w:val="005F0201"/>
    <w:rsid w:val="005F070A"/>
    <w:rsid w:val="005F0791"/>
    <w:rsid w:val="005F08C5"/>
    <w:rsid w:val="005F14A4"/>
    <w:rsid w:val="005F21E5"/>
    <w:rsid w:val="005F2883"/>
    <w:rsid w:val="005F2A65"/>
    <w:rsid w:val="005F2E08"/>
    <w:rsid w:val="005F2EC6"/>
    <w:rsid w:val="005F3331"/>
    <w:rsid w:val="005F3622"/>
    <w:rsid w:val="005F3951"/>
    <w:rsid w:val="005F3B2B"/>
    <w:rsid w:val="005F3BE7"/>
    <w:rsid w:val="005F405E"/>
    <w:rsid w:val="005F46E7"/>
    <w:rsid w:val="005F477D"/>
    <w:rsid w:val="005F4EAF"/>
    <w:rsid w:val="005F4FA3"/>
    <w:rsid w:val="005F4FB5"/>
    <w:rsid w:val="005F5202"/>
    <w:rsid w:val="005F5A9A"/>
    <w:rsid w:val="005F5BDB"/>
    <w:rsid w:val="005F5C3D"/>
    <w:rsid w:val="005F5DC9"/>
    <w:rsid w:val="005F6956"/>
    <w:rsid w:val="005F6F75"/>
    <w:rsid w:val="005F7115"/>
    <w:rsid w:val="005F731A"/>
    <w:rsid w:val="005F755A"/>
    <w:rsid w:val="005F7832"/>
    <w:rsid w:val="005F7878"/>
    <w:rsid w:val="005F79BC"/>
    <w:rsid w:val="006004F2"/>
    <w:rsid w:val="00601474"/>
    <w:rsid w:val="006018BC"/>
    <w:rsid w:val="00601C2F"/>
    <w:rsid w:val="00601D2A"/>
    <w:rsid w:val="006021B7"/>
    <w:rsid w:val="006026A5"/>
    <w:rsid w:val="0060299F"/>
    <w:rsid w:val="00602C94"/>
    <w:rsid w:val="00602E87"/>
    <w:rsid w:val="00602F6B"/>
    <w:rsid w:val="0060328F"/>
    <w:rsid w:val="00603337"/>
    <w:rsid w:val="0060343A"/>
    <w:rsid w:val="00603A09"/>
    <w:rsid w:val="00603CD5"/>
    <w:rsid w:val="0060423C"/>
    <w:rsid w:val="00604724"/>
    <w:rsid w:val="0060484C"/>
    <w:rsid w:val="00604F68"/>
    <w:rsid w:val="006051F8"/>
    <w:rsid w:val="00605201"/>
    <w:rsid w:val="006059CE"/>
    <w:rsid w:val="00605E56"/>
    <w:rsid w:val="006060ED"/>
    <w:rsid w:val="006064F3"/>
    <w:rsid w:val="00606516"/>
    <w:rsid w:val="00606B51"/>
    <w:rsid w:val="00606CC7"/>
    <w:rsid w:val="00607275"/>
    <w:rsid w:val="006074C8"/>
    <w:rsid w:val="00607757"/>
    <w:rsid w:val="00607B3D"/>
    <w:rsid w:val="00610C30"/>
    <w:rsid w:val="00610CCA"/>
    <w:rsid w:val="006111C7"/>
    <w:rsid w:val="006115B6"/>
    <w:rsid w:val="0061178E"/>
    <w:rsid w:val="00611E90"/>
    <w:rsid w:val="00612034"/>
    <w:rsid w:val="0061243C"/>
    <w:rsid w:val="00612A40"/>
    <w:rsid w:val="0061327E"/>
    <w:rsid w:val="00613DA8"/>
    <w:rsid w:val="00613E1F"/>
    <w:rsid w:val="00613FEB"/>
    <w:rsid w:val="006140A0"/>
    <w:rsid w:val="006141EE"/>
    <w:rsid w:val="0061446F"/>
    <w:rsid w:val="00614C7F"/>
    <w:rsid w:val="00614D6A"/>
    <w:rsid w:val="00615395"/>
    <w:rsid w:val="00615745"/>
    <w:rsid w:val="006159E1"/>
    <w:rsid w:val="00616160"/>
    <w:rsid w:val="00616B22"/>
    <w:rsid w:val="00616B63"/>
    <w:rsid w:val="00616E4E"/>
    <w:rsid w:val="0061784E"/>
    <w:rsid w:val="0061790A"/>
    <w:rsid w:val="00617BA9"/>
    <w:rsid w:val="00617E4B"/>
    <w:rsid w:val="006205B8"/>
    <w:rsid w:val="00620A26"/>
    <w:rsid w:val="00621230"/>
    <w:rsid w:val="00621578"/>
    <w:rsid w:val="00621BD2"/>
    <w:rsid w:val="00621E08"/>
    <w:rsid w:val="00621EA8"/>
    <w:rsid w:val="00621EFD"/>
    <w:rsid w:val="00621F62"/>
    <w:rsid w:val="00622018"/>
    <w:rsid w:val="00622035"/>
    <w:rsid w:val="0062216C"/>
    <w:rsid w:val="0062218F"/>
    <w:rsid w:val="00622342"/>
    <w:rsid w:val="0062280F"/>
    <w:rsid w:val="0062297D"/>
    <w:rsid w:val="00622A06"/>
    <w:rsid w:val="00622F38"/>
    <w:rsid w:val="00623056"/>
    <w:rsid w:val="006237A4"/>
    <w:rsid w:val="00623B7F"/>
    <w:rsid w:val="00623BF0"/>
    <w:rsid w:val="00624554"/>
    <w:rsid w:val="00624972"/>
    <w:rsid w:val="00624FFF"/>
    <w:rsid w:val="00625980"/>
    <w:rsid w:val="00625AB9"/>
    <w:rsid w:val="00625F84"/>
    <w:rsid w:val="00626052"/>
    <w:rsid w:val="00626442"/>
    <w:rsid w:val="0062699C"/>
    <w:rsid w:val="0062734D"/>
    <w:rsid w:val="0062764C"/>
    <w:rsid w:val="00627675"/>
    <w:rsid w:val="00627C32"/>
    <w:rsid w:val="006308E9"/>
    <w:rsid w:val="00631048"/>
    <w:rsid w:val="00631725"/>
    <w:rsid w:val="006317B9"/>
    <w:rsid w:val="00631B6C"/>
    <w:rsid w:val="006324F2"/>
    <w:rsid w:val="006326D7"/>
    <w:rsid w:val="006328B4"/>
    <w:rsid w:val="00632A21"/>
    <w:rsid w:val="00632E68"/>
    <w:rsid w:val="00632F40"/>
    <w:rsid w:val="00632F85"/>
    <w:rsid w:val="00633171"/>
    <w:rsid w:val="0063362F"/>
    <w:rsid w:val="006336A5"/>
    <w:rsid w:val="006339FA"/>
    <w:rsid w:val="00634049"/>
    <w:rsid w:val="0063430C"/>
    <w:rsid w:val="0063432C"/>
    <w:rsid w:val="006347AB"/>
    <w:rsid w:val="00634AAE"/>
    <w:rsid w:val="006351B6"/>
    <w:rsid w:val="006356AF"/>
    <w:rsid w:val="006356B8"/>
    <w:rsid w:val="00636357"/>
    <w:rsid w:val="006367A1"/>
    <w:rsid w:val="00637129"/>
    <w:rsid w:val="006374A1"/>
    <w:rsid w:val="00637D38"/>
    <w:rsid w:val="006405DA"/>
    <w:rsid w:val="006409CE"/>
    <w:rsid w:val="00640D43"/>
    <w:rsid w:val="00641A3D"/>
    <w:rsid w:val="00642F98"/>
    <w:rsid w:val="006432AD"/>
    <w:rsid w:val="00643485"/>
    <w:rsid w:val="00643A0E"/>
    <w:rsid w:val="00643C3E"/>
    <w:rsid w:val="00643FE3"/>
    <w:rsid w:val="006440E8"/>
    <w:rsid w:val="00644551"/>
    <w:rsid w:val="006445D2"/>
    <w:rsid w:val="0064488D"/>
    <w:rsid w:val="006449F3"/>
    <w:rsid w:val="00646393"/>
    <w:rsid w:val="0064693E"/>
    <w:rsid w:val="00647760"/>
    <w:rsid w:val="006477A8"/>
    <w:rsid w:val="00647B71"/>
    <w:rsid w:val="00650A56"/>
    <w:rsid w:val="00651744"/>
    <w:rsid w:val="00651B30"/>
    <w:rsid w:val="006522D8"/>
    <w:rsid w:val="006527DF"/>
    <w:rsid w:val="00652EE3"/>
    <w:rsid w:val="00653626"/>
    <w:rsid w:val="00653776"/>
    <w:rsid w:val="00653924"/>
    <w:rsid w:val="00653934"/>
    <w:rsid w:val="006539D6"/>
    <w:rsid w:val="006546DB"/>
    <w:rsid w:val="00654D17"/>
    <w:rsid w:val="0065552B"/>
    <w:rsid w:val="006555AF"/>
    <w:rsid w:val="006559BD"/>
    <w:rsid w:val="006559FB"/>
    <w:rsid w:val="00655E01"/>
    <w:rsid w:val="00656A73"/>
    <w:rsid w:val="00656AB8"/>
    <w:rsid w:val="00656B37"/>
    <w:rsid w:val="006573DF"/>
    <w:rsid w:val="006577C4"/>
    <w:rsid w:val="006577E0"/>
    <w:rsid w:val="0065785B"/>
    <w:rsid w:val="006601FE"/>
    <w:rsid w:val="0066024D"/>
    <w:rsid w:val="006602FF"/>
    <w:rsid w:val="00660453"/>
    <w:rsid w:val="006605A2"/>
    <w:rsid w:val="00660704"/>
    <w:rsid w:val="0066098A"/>
    <w:rsid w:val="00660F04"/>
    <w:rsid w:val="0066118F"/>
    <w:rsid w:val="0066169E"/>
    <w:rsid w:val="00661ADC"/>
    <w:rsid w:val="00661C88"/>
    <w:rsid w:val="00661DE9"/>
    <w:rsid w:val="00662259"/>
    <w:rsid w:val="00662C11"/>
    <w:rsid w:val="00662D12"/>
    <w:rsid w:val="00663803"/>
    <w:rsid w:val="006638A5"/>
    <w:rsid w:val="00663935"/>
    <w:rsid w:val="006640BE"/>
    <w:rsid w:val="006641F0"/>
    <w:rsid w:val="006646CA"/>
    <w:rsid w:val="0066471C"/>
    <w:rsid w:val="006648CF"/>
    <w:rsid w:val="00664B1B"/>
    <w:rsid w:val="00664BA3"/>
    <w:rsid w:val="00664D0B"/>
    <w:rsid w:val="00665166"/>
    <w:rsid w:val="006651D2"/>
    <w:rsid w:val="00665FA1"/>
    <w:rsid w:val="00666044"/>
    <w:rsid w:val="006661E4"/>
    <w:rsid w:val="00666212"/>
    <w:rsid w:val="006662E5"/>
    <w:rsid w:val="006663B8"/>
    <w:rsid w:val="0066660F"/>
    <w:rsid w:val="00666670"/>
    <w:rsid w:val="00667370"/>
    <w:rsid w:val="006677FA"/>
    <w:rsid w:val="006678E1"/>
    <w:rsid w:val="00667A17"/>
    <w:rsid w:val="00667C67"/>
    <w:rsid w:val="006701AD"/>
    <w:rsid w:val="006701F0"/>
    <w:rsid w:val="006706A8"/>
    <w:rsid w:val="00670A0B"/>
    <w:rsid w:val="0067123F"/>
    <w:rsid w:val="0067152B"/>
    <w:rsid w:val="00671E59"/>
    <w:rsid w:val="0067257A"/>
    <w:rsid w:val="00672940"/>
    <w:rsid w:val="00672E42"/>
    <w:rsid w:val="00672F3D"/>
    <w:rsid w:val="0067324A"/>
    <w:rsid w:val="00673262"/>
    <w:rsid w:val="00673831"/>
    <w:rsid w:val="00673889"/>
    <w:rsid w:val="00673AF6"/>
    <w:rsid w:val="00673D39"/>
    <w:rsid w:val="006740AF"/>
    <w:rsid w:val="006741C5"/>
    <w:rsid w:val="0067471A"/>
    <w:rsid w:val="006750EC"/>
    <w:rsid w:val="006756BC"/>
    <w:rsid w:val="0067570C"/>
    <w:rsid w:val="0067598D"/>
    <w:rsid w:val="00675A4B"/>
    <w:rsid w:val="00675FC7"/>
    <w:rsid w:val="006761C5"/>
    <w:rsid w:val="00676556"/>
    <w:rsid w:val="006765B3"/>
    <w:rsid w:val="006769D9"/>
    <w:rsid w:val="00676D11"/>
    <w:rsid w:val="00676D87"/>
    <w:rsid w:val="00676EDE"/>
    <w:rsid w:val="0067704D"/>
    <w:rsid w:val="00677259"/>
    <w:rsid w:val="0067791B"/>
    <w:rsid w:val="00677CE6"/>
    <w:rsid w:val="00680CC9"/>
    <w:rsid w:val="00680E72"/>
    <w:rsid w:val="006811CE"/>
    <w:rsid w:val="006813A3"/>
    <w:rsid w:val="0068142F"/>
    <w:rsid w:val="006816EF"/>
    <w:rsid w:val="00682268"/>
    <w:rsid w:val="006824BF"/>
    <w:rsid w:val="006825D7"/>
    <w:rsid w:val="00682D9D"/>
    <w:rsid w:val="00682E49"/>
    <w:rsid w:val="00683053"/>
    <w:rsid w:val="006830AE"/>
    <w:rsid w:val="00683425"/>
    <w:rsid w:val="0068393D"/>
    <w:rsid w:val="00683BFA"/>
    <w:rsid w:val="00683CA7"/>
    <w:rsid w:val="00683E24"/>
    <w:rsid w:val="006843EE"/>
    <w:rsid w:val="00684816"/>
    <w:rsid w:val="00684A80"/>
    <w:rsid w:val="00684E29"/>
    <w:rsid w:val="00685663"/>
    <w:rsid w:val="00685CFD"/>
    <w:rsid w:val="006861E3"/>
    <w:rsid w:val="00686321"/>
    <w:rsid w:val="006869C8"/>
    <w:rsid w:val="00686B30"/>
    <w:rsid w:val="00686C5E"/>
    <w:rsid w:val="00686CF0"/>
    <w:rsid w:val="00686F7A"/>
    <w:rsid w:val="00687184"/>
    <w:rsid w:val="00687251"/>
    <w:rsid w:val="006873EA"/>
    <w:rsid w:val="0068779F"/>
    <w:rsid w:val="00687E6D"/>
    <w:rsid w:val="00687E98"/>
    <w:rsid w:val="00690147"/>
    <w:rsid w:val="0069028B"/>
    <w:rsid w:val="0069090C"/>
    <w:rsid w:val="00691653"/>
    <w:rsid w:val="00691B11"/>
    <w:rsid w:val="00691E7C"/>
    <w:rsid w:val="00691FC5"/>
    <w:rsid w:val="0069213E"/>
    <w:rsid w:val="00692465"/>
    <w:rsid w:val="006927D4"/>
    <w:rsid w:val="00692801"/>
    <w:rsid w:val="00692820"/>
    <w:rsid w:val="00692858"/>
    <w:rsid w:val="00692914"/>
    <w:rsid w:val="00692BEE"/>
    <w:rsid w:val="00692E2F"/>
    <w:rsid w:val="0069305B"/>
    <w:rsid w:val="006935B7"/>
    <w:rsid w:val="00693602"/>
    <w:rsid w:val="006939CC"/>
    <w:rsid w:val="00693F82"/>
    <w:rsid w:val="006945E9"/>
    <w:rsid w:val="006945EF"/>
    <w:rsid w:val="00695054"/>
    <w:rsid w:val="0069583A"/>
    <w:rsid w:val="00695A98"/>
    <w:rsid w:val="0069606D"/>
    <w:rsid w:val="006962E0"/>
    <w:rsid w:val="00696B80"/>
    <w:rsid w:val="006977A1"/>
    <w:rsid w:val="00697AAE"/>
    <w:rsid w:val="00697D35"/>
    <w:rsid w:val="006A0220"/>
    <w:rsid w:val="006A091F"/>
    <w:rsid w:val="006A1184"/>
    <w:rsid w:val="006A155B"/>
    <w:rsid w:val="006A196E"/>
    <w:rsid w:val="006A22D5"/>
    <w:rsid w:val="006A2307"/>
    <w:rsid w:val="006A24C7"/>
    <w:rsid w:val="006A26B5"/>
    <w:rsid w:val="006A2747"/>
    <w:rsid w:val="006A2BD8"/>
    <w:rsid w:val="006A2E32"/>
    <w:rsid w:val="006A369B"/>
    <w:rsid w:val="006A37ED"/>
    <w:rsid w:val="006A38BA"/>
    <w:rsid w:val="006A39AF"/>
    <w:rsid w:val="006A3A8B"/>
    <w:rsid w:val="006A3DF5"/>
    <w:rsid w:val="006A453E"/>
    <w:rsid w:val="006A4973"/>
    <w:rsid w:val="006A49A0"/>
    <w:rsid w:val="006A4CB2"/>
    <w:rsid w:val="006A5236"/>
    <w:rsid w:val="006A5328"/>
    <w:rsid w:val="006A5668"/>
    <w:rsid w:val="006A5A5D"/>
    <w:rsid w:val="006A5D25"/>
    <w:rsid w:val="006A6049"/>
    <w:rsid w:val="006A6151"/>
    <w:rsid w:val="006A70D7"/>
    <w:rsid w:val="006A7510"/>
    <w:rsid w:val="006A7749"/>
    <w:rsid w:val="006A7A18"/>
    <w:rsid w:val="006A7DE8"/>
    <w:rsid w:val="006A7ECF"/>
    <w:rsid w:val="006B03C8"/>
    <w:rsid w:val="006B03E5"/>
    <w:rsid w:val="006B05D1"/>
    <w:rsid w:val="006B07F6"/>
    <w:rsid w:val="006B0B7D"/>
    <w:rsid w:val="006B0BA0"/>
    <w:rsid w:val="006B0C10"/>
    <w:rsid w:val="006B1D1D"/>
    <w:rsid w:val="006B1D3A"/>
    <w:rsid w:val="006B1E99"/>
    <w:rsid w:val="006B21D2"/>
    <w:rsid w:val="006B23C9"/>
    <w:rsid w:val="006B25CB"/>
    <w:rsid w:val="006B25CE"/>
    <w:rsid w:val="006B2749"/>
    <w:rsid w:val="006B2C7D"/>
    <w:rsid w:val="006B2C9B"/>
    <w:rsid w:val="006B3574"/>
    <w:rsid w:val="006B367B"/>
    <w:rsid w:val="006B396E"/>
    <w:rsid w:val="006B39CC"/>
    <w:rsid w:val="006B3B1A"/>
    <w:rsid w:val="006B3C4F"/>
    <w:rsid w:val="006B3E8E"/>
    <w:rsid w:val="006B45AA"/>
    <w:rsid w:val="006B497C"/>
    <w:rsid w:val="006B4BE6"/>
    <w:rsid w:val="006B511B"/>
    <w:rsid w:val="006B5A0B"/>
    <w:rsid w:val="006B6CAB"/>
    <w:rsid w:val="006B7030"/>
    <w:rsid w:val="006B726B"/>
    <w:rsid w:val="006B7BA2"/>
    <w:rsid w:val="006B7BFE"/>
    <w:rsid w:val="006B7FFB"/>
    <w:rsid w:val="006C0813"/>
    <w:rsid w:val="006C0A32"/>
    <w:rsid w:val="006C0F42"/>
    <w:rsid w:val="006C161A"/>
    <w:rsid w:val="006C19D9"/>
    <w:rsid w:val="006C1AB8"/>
    <w:rsid w:val="006C1F34"/>
    <w:rsid w:val="006C2340"/>
    <w:rsid w:val="006C2DCB"/>
    <w:rsid w:val="006C2E83"/>
    <w:rsid w:val="006C3000"/>
    <w:rsid w:val="006C31FE"/>
    <w:rsid w:val="006C3248"/>
    <w:rsid w:val="006C3A98"/>
    <w:rsid w:val="006C410C"/>
    <w:rsid w:val="006C4A7A"/>
    <w:rsid w:val="006C521E"/>
    <w:rsid w:val="006C52FC"/>
    <w:rsid w:val="006C5763"/>
    <w:rsid w:val="006C5C65"/>
    <w:rsid w:val="006C5D2E"/>
    <w:rsid w:val="006C6656"/>
    <w:rsid w:val="006C6795"/>
    <w:rsid w:val="006C68DF"/>
    <w:rsid w:val="006C6B19"/>
    <w:rsid w:val="006C6E6C"/>
    <w:rsid w:val="006C6E9C"/>
    <w:rsid w:val="006C71AC"/>
    <w:rsid w:val="006C7EA6"/>
    <w:rsid w:val="006D0212"/>
    <w:rsid w:val="006D07FD"/>
    <w:rsid w:val="006D0972"/>
    <w:rsid w:val="006D127F"/>
    <w:rsid w:val="006D1602"/>
    <w:rsid w:val="006D1C9D"/>
    <w:rsid w:val="006D1DFB"/>
    <w:rsid w:val="006D2011"/>
    <w:rsid w:val="006D271B"/>
    <w:rsid w:val="006D337F"/>
    <w:rsid w:val="006D399F"/>
    <w:rsid w:val="006D3A67"/>
    <w:rsid w:val="006D3C0B"/>
    <w:rsid w:val="006D40EF"/>
    <w:rsid w:val="006D46D8"/>
    <w:rsid w:val="006D5239"/>
    <w:rsid w:val="006D5427"/>
    <w:rsid w:val="006D54E7"/>
    <w:rsid w:val="006D551E"/>
    <w:rsid w:val="006D603E"/>
    <w:rsid w:val="006D66B6"/>
    <w:rsid w:val="006D6977"/>
    <w:rsid w:val="006D6F69"/>
    <w:rsid w:val="006D7257"/>
    <w:rsid w:val="006D734F"/>
    <w:rsid w:val="006D75BE"/>
    <w:rsid w:val="006D7641"/>
    <w:rsid w:val="006D7BBF"/>
    <w:rsid w:val="006D7D17"/>
    <w:rsid w:val="006D7E92"/>
    <w:rsid w:val="006E01ED"/>
    <w:rsid w:val="006E0315"/>
    <w:rsid w:val="006E0559"/>
    <w:rsid w:val="006E0783"/>
    <w:rsid w:val="006E0B87"/>
    <w:rsid w:val="006E145D"/>
    <w:rsid w:val="006E14F3"/>
    <w:rsid w:val="006E2317"/>
    <w:rsid w:val="006E30D9"/>
    <w:rsid w:val="006E383B"/>
    <w:rsid w:val="006E43CC"/>
    <w:rsid w:val="006E45F0"/>
    <w:rsid w:val="006E4778"/>
    <w:rsid w:val="006E51B8"/>
    <w:rsid w:val="006E548E"/>
    <w:rsid w:val="006E5DD4"/>
    <w:rsid w:val="006E6255"/>
    <w:rsid w:val="006E6516"/>
    <w:rsid w:val="006E68D5"/>
    <w:rsid w:val="006E6ACB"/>
    <w:rsid w:val="006E7186"/>
    <w:rsid w:val="006E7637"/>
    <w:rsid w:val="006E7697"/>
    <w:rsid w:val="006E7E59"/>
    <w:rsid w:val="006F0239"/>
    <w:rsid w:val="006F04CE"/>
    <w:rsid w:val="006F0C48"/>
    <w:rsid w:val="006F11CA"/>
    <w:rsid w:val="006F121D"/>
    <w:rsid w:val="006F13EA"/>
    <w:rsid w:val="006F19DC"/>
    <w:rsid w:val="006F1E68"/>
    <w:rsid w:val="006F2121"/>
    <w:rsid w:val="006F284A"/>
    <w:rsid w:val="006F29C2"/>
    <w:rsid w:val="006F2A6C"/>
    <w:rsid w:val="006F2CE7"/>
    <w:rsid w:val="006F3033"/>
    <w:rsid w:val="006F3388"/>
    <w:rsid w:val="006F3585"/>
    <w:rsid w:val="006F3909"/>
    <w:rsid w:val="006F3C48"/>
    <w:rsid w:val="006F5572"/>
    <w:rsid w:val="006F5588"/>
    <w:rsid w:val="006F577B"/>
    <w:rsid w:val="006F5EC2"/>
    <w:rsid w:val="006F6ED9"/>
    <w:rsid w:val="006F6FE7"/>
    <w:rsid w:val="006F7569"/>
    <w:rsid w:val="006F7793"/>
    <w:rsid w:val="006F7C4E"/>
    <w:rsid w:val="0070026E"/>
    <w:rsid w:val="00700473"/>
    <w:rsid w:val="00700792"/>
    <w:rsid w:val="007007DE"/>
    <w:rsid w:val="00700B4F"/>
    <w:rsid w:val="00700EB0"/>
    <w:rsid w:val="00700F80"/>
    <w:rsid w:val="00701186"/>
    <w:rsid w:val="007014BB"/>
    <w:rsid w:val="00701E8F"/>
    <w:rsid w:val="00701E91"/>
    <w:rsid w:val="0070223A"/>
    <w:rsid w:val="00702394"/>
    <w:rsid w:val="007027BA"/>
    <w:rsid w:val="00702D56"/>
    <w:rsid w:val="00702F93"/>
    <w:rsid w:val="0070386B"/>
    <w:rsid w:val="00703A9A"/>
    <w:rsid w:val="00703BF1"/>
    <w:rsid w:val="00703F88"/>
    <w:rsid w:val="00704516"/>
    <w:rsid w:val="007045F7"/>
    <w:rsid w:val="00704A00"/>
    <w:rsid w:val="00705E42"/>
    <w:rsid w:val="00706240"/>
    <w:rsid w:val="00706281"/>
    <w:rsid w:val="007068CB"/>
    <w:rsid w:val="00706D1F"/>
    <w:rsid w:val="007074EE"/>
    <w:rsid w:val="0070778F"/>
    <w:rsid w:val="00707940"/>
    <w:rsid w:val="00707CDF"/>
    <w:rsid w:val="00707ED9"/>
    <w:rsid w:val="0071062B"/>
    <w:rsid w:val="00710B53"/>
    <w:rsid w:val="00711D63"/>
    <w:rsid w:val="00711F0E"/>
    <w:rsid w:val="00712084"/>
    <w:rsid w:val="00712750"/>
    <w:rsid w:val="00712BF0"/>
    <w:rsid w:val="00713109"/>
    <w:rsid w:val="0071319E"/>
    <w:rsid w:val="007137E6"/>
    <w:rsid w:val="007139F5"/>
    <w:rsid w:val="00713CFC"/>
    <w:rsid w:val="00713FAB"/>
    <w:rsid w:val="00713FCA"/>
    <w:rsid w:val="007140DF"/>
    <w:rsid w:val="0071416A"/>
    <w:rsid w:val="0071423E"/>
    <w:rsid w:val="0071440D"/>
    <w:rsid w:val="0071473D"/>
    <w:rsid w:val="007149A0"/>
    <w:rsid w:val="00714CC7"/>
    <w:rsid w:val="007151DC"/>
    <w:rsid w:val="007152C8"/>
    <w:rsid w:val="007153BD"/>
    <w:rsid w:val="00715475"/>
    <w:rsid w:val="00715AE5"/>
    <w:rsid w:val="00715DA0"/>
    <w:rsid w:val="00715E48"/>
    <w:rsid w:val="00715E7B"/>
    <w:rsid w:val="00715F34"/>
    <w:rsid w:val="00716F53"/>
    <w:rsid w:val="007200A9"/>
    <w:rsid w:val="007207B7"/>
    <w:rsid w:val="00720907"/>
    <w:rsid w:val="00720A53"/>
    <w:rsid w:val="00720CA9"/>
    <w:rsid w:val="00720D77"/>
    <w:rsid w:val="00720DA4"/>
    <w:rsid w:val="007215AF"/>
    <w:rsid w:val="007216C5"/>
    <w:rsid w:val="00721F58"/>
    <w:rsid w:val="007227EE"/>
    <w:rsid w:val="0072322E"/>
    <w:rsid w:val="00723677"/>
    <w:rsid w:val="007244D3"/>
    <w:rsid w:val="007245DF"/>
    <w:rsid w:val="007248E7"/>
    <w:rsid w:val="00724960"/>
    <w:rsid w:val="00725825"/>
    <w:rsid w:val="0072601D"/>
    <w:rsid w:val="00726231"/>
    <w:rsid w:val="00726295"/>
    <w:rsid w:val="00726FDE"/>
    <w:rsid w:val="00727263"/>
    <w:rsid w:val="00727623"/>
    <w:rsid w:val="00727B4B"/>
    <w:rsid w:val="0073022D"/>
    <w:rsid w:val="007307C7"/>
    <w:rsid w:val="00730B22"/>
    <w:rsid w:val="00730E09"/>
    <w:rsid w:val="0073101C"/>
    <w:rsid w:val="0073142E"/>
    <w:rsid w:val="00731C49"/>
    <w:rsid w:val="00731CDE"/>
    <w:rsid w:val="00732080"/>
    <w:rsid w:val="007321D3"/>
    <w:rsid w:val="007323B9"/>
    <w:rsid w:val="007324FC"/>
    <w:rsid w:val="007328A9"/>
    <w:rsid w:val="00732B82"/>
    <w:rsid w:val="00732E11"/>
    <w:rsid w:val="00732FA1"/>
    <w:rsid w:val="007332C9"/>
    <w:rsid w:val="00733842"/>
    <w:rsid w:val="00733B02"/>
    <w:rsid w:val="00733CDB"/>
    <w:rsid w:val="0073437F"/>
    <w:rsid w:val="007345F1"/>
    <w:rsid w:val="00734694"/>
    <w:rsid w:val="00734792"/>
    <w:rsid w:val="00734AAC"/>
    <w:rsid w:val="00735016"/>
    <w:rsid w:val="007356D7"/>
    <w:rsid w:val="00735C5E"/>
    <w:rsid w:val="00735F51"/>
    <w:rsid w:val="0073637E"/>
    <w:rsid w:val="00736C4B"/>
    <w:rsid w:val="0073715F"/>
    <w:rsid w:val="007371AC"/>
    <w:rsid w:val="007373E8"/>
    <w:rsid w:val="00737413"/>
    <w:rsid w:val="00737599"/>
    <w:rsid w:val="00737671"/>
    <w:rsid w:val="00737892"/>
    <w:rsid w:val="00737F40"/>
    <w:rsid w:val="0074010E"/>
    <w:rsid w:val="00740705"/>
    <w:rsid w:val="00740E2B"/>
    <w:rsid w:val="007411D3"/>
    <w:rsid w:val="007412C8"/>
    <w:rsid w:val="00741473"/>
    <w:rsid w:val="00741A64"/>
    <w:rsid w:val="00742000"/>
    <w:rsid w:val="007420FC"/>
    <w:rsid w:val="00742145"/>
    <w:rsid w:val="007421DA"/>
    <w:rsid w:val="0074235B"/>
    <w:rsid w:val="0074250C"/>
    <w:rsid w:val="007433B9"/>
    <w:rsid w:val="00743439"/>
    <w:rsid w:val="007436D4"/>
    <w:rsid w:val="00743793"/>
    <w:rsid w:val="00744067"/>
    <w:rsid w:val="007446D5"/>
    <w:rsid w:val="00744907"/>
    <w:rsid w:val="00744F70"/>
    <w:rsid w:val="007456EF"/>
    <w:rsid w:val="0074580F"/>
    <w:rsid w:val="007459CE"/>
    <w:rsid w:val="007468A4"/>
    <w:rsid w:val="00746D35"/>
    <w:rsid w:val="0074786B"/>
    <w:rsid w:val="0074788E"/>
    <w:rsid w:val="00747FAE"/>
    <w:rsid w:val="00750539"/>
    <w:rsid w:val="00750F88"/>
    <w:rsid w:val="0075180E"/>
    <w:rsid w:val="00751918"/>
    <w:rsid w:val="00751AF5"/>
    <w:rsid w:val="00751FBD"/>
    <w:rsid w:val="00752392"/>
    <w:rsid w:val="007523B5"/>
    <w:rsid w:val="007524F1"/>
    <w:rsid w:val="007525EC"/>
    <w:rsid w:val="00752A3E"/>
    <w:rsid w:val="00752B2A"/>
    <w:rsid w:val="00752CBF"/>
    <w:rsid w:val="007532AE"/>
    <w:rsid w:val="0075348E"/>
    <w:rsid w:val="007535E0"/>
    <w:rsid w:val="00753BCB"/>
    <w:rsid w:val="00753EEE"/>
    <w:rsid w:val="00753FD0"/>
    <w:rsid w:val="007540D8"/>
    <w:rsid w:val="007541B4"/>
    <w:rsid w:val="00754909"/>
    <w:rsid w:val="007553BB"/>
    <w:rsid w:val="00755B1D"/>
    <w:rsid w:val="00755FC1"/>
    <w:rsid w:val="007565D3"/>
    <w:rsid w:val="00756AE5"/>
    <w:rsid w:val="00756C38"/>
    <w:rsid w:val="00756C82"/>
    <w:rsid w:val="00756FD0"/>
    <w:rsid w:val="00757292"/>
    <w:rsid w:val="00757311"/>
    <w:rsid w:val="007575D8"/>
    <w:rsid w:val="0075763F"/>
    <w:rsid w:val="00757986"/>
    <w:rsid w:val="00757AE3"/>
    <w:rsid w:val="00757F7B"/>
    <w:rsid w:val="00760A99"/>
    <w:rsid w:val="00760E98"/>
    <w:rsid w:val="00761603"/>
    <w:rsid w:val="007623A8"/>
    <w:rsid w:val="0076241F"/>
    <w:rsid w:val="00762E78"/>
    <w:rsid w:val="007639E1"/>
    <w:rsid w:val="00763AB0"/>
    <w:rsid w:val="00763F79"/>
    <w:rsid w:val="00764B61"/>
    <w:rsid w:val="007650DC"/>
    <w:rsid w:val="00765177"/>
    <w:rsid w:val="007658E4"/>
    <w:rsid w:val="00766462"/>
    <w:rsid w:val="007668A6"/>
    <w:rsid w:val="00766B1F"/>
    <w:rsid w:val="00766B44"/>
    <w:rsid w:val="00766BB7"/>
    <w:rsid w:val="00766E7F"/>
    <w:rsid w:val="00767723"/>
    <w:rsid w:val="00767EDC"/>
    <w:rsid w:val="007700A2"/>
    <w:rsid w:val="00770609"/>
    <w:rsid w:val="007708FC"/>
    <w:rsid w:val="007710D1"/>
    <w:rsid w:val="00771501"/>
    <w:rsid w:val="00771A5A"/>
    <w:rsid w:val="007729EA"/>
    <w:rsid w:val="0077361D"/>
    <w:rsid w:val="007738EF"/>
    <w:rsid w:val="00774A70"/>
    <w:rsid w:val="00774F58"/>
    <w:rsid w:val="00774FA7"/>
    <w:rsid w:val="007751F5"/>
    <w:rsid w:val="007753E4"/>
    <w:rsid w:val="00775584"/>
    <w:rsid w:val="00775A25"/>
    <w:rsid w:val="00775A36"/>
    <w:rsid w:val="00775C5E"/>
    <w:rsid w:val="0077627C"/>
    <w:rsid w:val="00776583"/>
    <w:rsid w:val="007766BE"/>
    <w:rsid w:val="007769B4"/>
    <w:rsid w:val="00776B4F"/>
    <w:rsid w:val="00776C56"/>
    <w:rsid w:val="00776F28"/>
    <w:rsid w:val="007771A8"/>
    <w:rsid w:val="007775E7"/>
    <w:rsid w:val="0077761B"/>
    <w:rsid w:val="00777B91"/>
    <w:rsid w:val="00777FC0"/>
    <w:rsid w:val="00780175"/>
    <w:rsid w:val="0078022B"/>
    <w:rsid w:val="0078028A"/>
    <w:rsid w:val="0078059E"/>
    <w:rsid w:val="0078063F"/>
    <w:rsid w:val="0078117B"/>
    <w:rsid w:val="007814EA"/>
    <w:rsid w:val="00781A23"/>
    <w:rsid w:val="00781CDE"/>
    <w:rsid w:val="00782205"/>
    <w:rsid w:val="00782B7F"/>
    <w:rsid w:val="00782E92"/>
    <w:rsid w:val="007834E2"/>
    <w:rsid w:val="007835BA"/>
    <w:rsid w:val="007836F5"/>
    <w:rsid w:val="00783ECE"/>
    <w:rsid w:val="007843F9"/>
    <w:rsid w:val="00785234"/>
    <w:rsid w:val="00786A79"/>
    <w:rsid w:val="00786D32"/>
    <w:rsid w:val="0078766F"/>
    <w:rsid w:val="00787DBE"/>
    <w:rsid w:val="00787EC2"/>
    <w:rsid w:val="00790024"/>
    <w:rsid w:val="0079056C"/>
    <w:rsid w:val="00790CC1"/>
    <w:rsid w:val="0079110C"/>
    <w:rsid w:val="00791161"/>
    <w:rsid w:val="007916DD"/>
    <w:rsid w:val="00791EB6"/>
    <w:rsid w:val="00792C02"/>
    <w:rsid w:val="00792F4D"/>
    <w:rsid w:val="007937EB"/>
    <w:rsid w:val="00793A72"/>
    <w:rsid w:val="00794509"/>
    <w:rsid w:val="007949AB"/>
    <w:rsid w:val="00794AAA"/>
    <w:rsid w:val="00794E62"/>
    <w:rsid w:val="00795126"/>
    <w:rsid w:val="00795164"/>
    <w:rsid w:val="007951D5"/>
    <w:rsid w:val="007952A2"/>
    <w:rsid w:val="007958F7"/>
    <w:rsid w:val="00795FD7"/>
    <w:rsid w:val="00796336"/>
    <w:rsid w:val="0079641D"/>
    <w:rsid w:val="0079644F"/>
    <w:rsid w:val="00796FB7"/>
    <w:rsid w:val="007973C2"/>
    <w:rsid w:val="00797E91"/>
    <w:rsid w:val="00797FD9"/>
    <w:rsid w:val="007A009C"/>
    <w:rsid w:val="007A00E1"/>
    <w:rsid w:val="007A075D"/>
    <w:rsid w:val="007A077F"/>
    <w:rsid w:val="007A0A7C"/>
    <w:rsid w:val="007A0BD1"/>
    <w:rsid w:val="007A0D7C"/>
    <w:rsid w:val="007A0DED"/>
    <w:rsid w:val="007A1284"/>
    <w:rsid w:val="007A16C5"/>
    <w:rsid w:val="007A1C08"/>
    <w:rsid w:val="007A1FB2"/>
    <w:rsid w:val="007A2ABE"/>
    <w:rsid w:val="007A345A"/>
    <w:rsid w:val="007A3B00"/>
    <w:rsid w:val="007A3B41"/>
    <w:rsid w:val="007A3D8B"/>
    <w:rsid w:val="007A3DF9"/>
    <w:rsid w:val="007A4227"/>
    <w:rsid w:val="007A444D"/>
    <w:rsid w:val="007A46C7"/>
    <w:rsid w:val="007A4E95"/>
    <w:rsid w:val="007A4FF6"/>
    <w:rsid w:val="007A50A8"/>
    <w:rsid w:val="007A553F"/>
    <w:rsid w:val="007A5C92"/>
    <w:rsid w:val="007A5F2C"/>
    <w:rsid w:val="007A6872"/>
    <w:rsid w:val="007A6AA0"/>
    <w:rsid w:val="007A6C81"/>
    <w:rsid w:val="007A6CCF"/>
    <w:rsid w:val="007A6D06"/>
    <w:rsid w:val="007A70A0"/>
    <w:rsid w:val="007A70DB"/>
    <w:rsid w:val="007A73ED"/>
    <w:rsid w:val="007A744A"/>
    <w:rsid w:val="007A75E6"/>
    <w:rsid w:val="007A775F"/>
    <w:rsid w:val="007A7C05"/>
    <w:rsid w:val="007A7E8A"/>
    <w:rsid w:val="007B0161"/>
    <w:rsid w:val="007B032C"/>
    <w:rsid w:val="007B12AA"/>
    <w:rsid w:val="007B14DA"/>
    <w:rsid w:val="007B2024"/>
    <w:rsid w:val="007B2159"/>
    <w:rsid w:val="007B2489"/>
    <w:rsid w:val="007B248C"/>
    <w:rsid w:val="007B2524"/>
    <w:rsid w:val="007B256A"/>
    <w:rsid w:val="007B2766"/>
    <w:rsid w:val="007B2911"/>
    <w:rsid w:val="007B29EA"/>
    <w:rsid w:val="007B2EAB"/>
    <w:rsid w:val="007B3585"/>
    <w:rsid w:val="007B36E4"/>
    <w:rsid w:val="007B3E14"/>
    <w:rsid w:val="007B4BBB"/>
    <w:rsid w:val="007B4CC3"/>
    <w:rsid w:val="007B4D7D"/>
    <w:rsid w:val="007B4F4A"/>
    <w:rsid w:val="007B5550"/>
    <w:rsid w:val="007B55CB"/>
    <w:rsid w:val="007B5710"/>
    <w:rsid w:val="007B5863"/>
    <w:rsid w:val="007B5E54"/>
    <w:rsid w:val="007B6373"/>
    <w:rsid w:val="007B6772"/>
    <w:rsid w:val="007B6AC6"/>
    <w:rsid w:val="007B6C4A"/>
    <w:rsid w:val="007B6EC7"/>
    <w:rsid w:val="007B7890"/>
    <w:rsid w:val="007B7EF2"/>
    <w:rsid w:val="007C046C"/>
    <w:rsid w:val="007C0C3D"/>
    <w:rsid w:val="007C0CE5"/>
    <w:rsid w:val="007C13D0"/>
    <w:rsid w:val="007C1AA6"/>
    <w:rsid w:val="007C1BC4"/>
    <w:rsid w:val="007C1C82"/>
    <w:rsid w:val="007C1E6E"/>
    <w:rsid w:val="007C1FE1"/>
    <w:rsid w:val="007C2019"/>
    <w:rsid w:val="007C25F0"/>
    <w:rsid w:val="007C29B9"/>
    <w:rsid w:val="007C2D66"/>
    <w:rsid w:val="007C3081"/>
    <w:rsid w:val="007C3110"/>
    <w:rsid w:val="007C39D2"/>
    <w:rsid w:val="007C4724"/>
    <w:rsid w:val="007C4A13"/>
    <w:rsid w:val="007C5009"/>
    <w:rsid w:val="007C5878"/>
    <w:rsid w:val="007C7229"/>
    <w:rsid w:val="007C785D"/>
    <w:rsid w:val="007C7B06"/>
    <w:rsid w:val="007C7F21"/>
    <w:rsid w:val="007D0643"/>
    <w:rsid w:val="007D0F46"/>
    <w:rsid w:val="007D1812"/>
    <w:rsid w:val="007D1DD2"/>
    <w:rsid w:val="007D1E34"/>
    <w:rsid w:val="007D27D5"/>
    <w:rsid w:val="007D3913"/>
    <w:rsid w:val="007D466C"/>
    <w:rsid w:val="007D4A89"/>
    <w:rsid w:val="007D527D"/>
    <w:rsid w:val="007D531F"/>
    <w:rsid w:val="007D5977"/>
    <w:rsid w:val="007D5D3D"/>
    <w:rsid w:val="007D5EC3"/>
    <w:rsid w:val="007D61ED"/>
    <w:rsid w:val="007D675C"/>
    <w:rsid w:val="007D6E91"/>
    <w:rsid w:val="007D6EDC"/>
    <w:rsid w:val="007D7CCF"/>
    <w:rsid w:val="007D7D6F"/>
    <w:rsid w:val="007E0006"/>
    <w:rsid w:val="007E026D"/>
    <w:rsid w:val="007E0320"/>
    <w:rsid w:val="007E038A"/>
    <w:rsid w:val="007E0D4B"/>
    <w:rsid w:val="007E0FB8"/>
    <w:rsid w:val="007E15AE"/>
    <w:rsid w:val="007E197F"/>
    <w:rsid w:val="007E1F06"/>
    <w:rsid w:val="007E1FF2"/>
    <w:rsid w:val="007E24BB"/>
    <w:rsid w:val="007E2A74"/>
    <w:rsid w:val="007E34F9"/>
    <w:rsid w:val="007E3BDB"/>
    <w:rsid w:val="007E3E15"/>
    <w:rsid w:val="007E42E8"/>
    <w:rsid w:val="007E430E"/>
    <w:rsid w:val="007E4398"/>
    <w:rsid w:val="007E442B"/>
    <w:rsid w:val="007E455C"/>
    <w:rsid w:val="007E4641"/>
    <w:rsid w:val="007E4CE8"/>
    <w:rsid w:val="007E50E2"/>
    <w:rsid w:val="007E518E"/>
    <w:rsid w:val="007E590F"/>
    <w:rsid w:val="007E5A20"/>
    <w:rsid w:val="007E62EF"/>
    <w:rsid w:val="007E665C"/>
    <w:rsid w:val="007E66E8"/>
    <w:rsid w:val="007E67FC"/>
    <w:rsid w:val="007E7061"/>
    <w:rsid w:val="007E722C"/>
    <w:rsid w:val="007E73DA"/>
    <w:rsid w:val="007E770B"/>
    <w:rsid w:val="007E7BA6"/>
    <w:rsid w:val="007F059D"/>
    <w:rsid w:val="007F0C30"/>
    <w:rsid w:val="007F0CAA"/>
    <w:rsid w:val="007F0CD0"/>
    <w:rsid w:val="007F0D2A"/>
    <w:rsid w:val="007F0FC4"/>
    <w:rsid w:val="007F1027"/>
    <w:rsid w:val="007F1396"/>
    <w:rsid w:val="007F1546"/>
    <w:rsid w:val="007F184C"/>
    <w:rsid w:val="007F1BFA"/>
    <w:rsid w:val="007F1D51"/>
    <w:rsid w:val="007F1F8A"/>
    <w:rsid w:val="007F2102"/>
    <w:rsid w:val="007F2589"/>
    <w:rsid w:val="007F2760"/>
    <w:rsid w:val="007F3944"/>
    <w:rsid w:val="007F3AEA"/>
    <w:rsid w:val="007F3BDF"/>
    <w:rsid w:val="007F3C00"/>
    <w:rsid w:val="007F45FE"/>
    <w:rsid w:val="007F49A4"/>
    <w:rsid w:val="007F4BCF"/>
    <w:rsid w:val="007F4DCD"/>
    <w:rsid w:val="007F4EA7"/>
    <w:rsid w:val="007F5034"/>
    <w:rsid w:val="007F5593"/>
    <w:rsid w:val="007F5A54"/>
    <w:rsid w:val="007F7117"/>
    <w:rsid w:val="007F7859"/>
    <w:rsid w:val="007F7A40"/>
    <w:rsid w:val="007F7AD9"/>
    <w:rsid w:val="007F7C4D"/>
    <w:rsid w:val="007F7D6C"/>
    <w:rsid w:val="007F7E29"/>
    <w:rsid w:val="00800895"/>
    <w:rsid w:val="0080091A"/>
    <w:rsid w:val="00801273"/>
    <w:rsid w:val="008015E9"/>
    <w:rsid w:val="00801880"/>
    <w:rsid w:val="008019CE"/>
    <w:rsid w:val="00801A46"/>
    <w:rsid w:val="00801EC4"/>
    <w:rsid w:val="008027E6"/>
    <w:rsid w:val="00802942"/>
    <w:rsid w:val="00802970"/>
    <w:rsid w:val="00802E45"/>
    <w:rsid w:val="00802F84"/>
    <w:rsid w:val="0080371C"/>
    <w:rsid w:val="00803F1E"/>
    <w:rsid w:val="00803FEF"/>
    <w:rsid w:val="008040AB"/>
    <w:rsid w:val="008043D6"/>
    <w:rsid w:val="00804E47"/>
    <w:rsid w:val="00805C4D"/>
    <w:rsid w:val="00805EC7"/>
    <w:rsid w:val="00805EED"/>
    <w:rsid w:val="008062DD"/>
    <w:rsid w:val="00806BE3"/>
    <w:rsid w:val="00806C63"/>
    <w:rsid w:val="00806F46"/>
    <w:rsid w:val="00806FA5"/>
    <w:rsid w:val="0080749C"/>
    <w:rsid w:val="008076FC"/>
    <w:rsid w:val="0080771F"/>
    <w:rsid w:val="008077EF"/>
    <w:rsid w:val="008079F8"/>
    <w:rsid w:val="00807B1B"/>
    <w:rsid w:val="008102ED"/>
    <w:rsid w:val="00810738"/>
    <w:rsid w:val="0081094C"/>
    <w:rsid w:val="008109FA"/>
    <w:rsid w:val="008110B2"/>
    <w:rsid w:val="008114B5"/>
    <w:rsid w:val="008117CF"/>
    <w:rsid w:val="00811ACC"/>
    <w:rsid w:val="008121EE"/>
    <w:rsid w:val="00812677"/>
    <w:rsid w:val="008128F8"/>
    <w:rsid w:val="00812AD9"/>
    <w:rsid w:val="008134F3"/>
    <w:rsid w:val="00813607"/>
    <w:rsid w:val="008137FB"/>
    <w:rsid w:val="00813E6F"/>
    <w:rsid w:val="00814343"/>
    <w:rsid w:val="0081455B"/>
    <w:rsid w:val="008145FA"/>
    <w:rsid w:val="00814CB2"/>
    <w:rsid w:val="008158E8"/>
    <w:rsid w:val="0081593B"/>
    <w:rsid w:val="00815B92"/>
    <w:rsid w:val="00815CD4"/>
    <w:rsid w:val="00815E5B"/>
    <w:rsid w:val="00815EBD"/>
    <w:rsid w:val="0081625C"/>
    <w:rsid w:val="0081635C"/>
    <w:rsid w:val="008169EC"/>
    <w:rsid w:val="00816E93"/>
    <w:rsid w:val="008173C8"/>
    <w:rsid w:val="00817516"/>
    <w:rsid w:val="00817CC6"/>
    <w:rsid w:val="008208F4"/>
    <w:rsid w:val="00820C2A"/>
    <w:rsid w:val="00820D44"/>
    <w:rsid w:val="00820FEF"/>
    <w:rsid w:val="0082104B"/>
    <w:rsid w:val="00821473"/>
    <w:rsid w:val="00821F36"/>
    <w:rsid w:val="0082228B"/>
    <w:rsid w:val="00822B8B"/>
    <w:rsid w:val="00822D29"/>
    <w:rsid w:val="008231D8"/>
    <w:rsid w:val="00824276"/>
    <w:rsid w:val="00824845"/>
    <w:rsid w:val="008249AA"/>
    <w:rsid w:val="00824A10"/>
    <w:rsid w:val="00824B0E"/>
    <w:rsid w:val="00824FC8"/>
    <w:rsid w:val="008258AA"/>
    <w:rsid w:val="00825A37"/>
    <w:rsid w:val="00825BC6"/>
    <w:rsid w:val="00826388"/>
    <w:rsid w:val="0082691C"/>
    <w:rsid w:val="00826A93"/>
    <w:rsid w:val="00826A9F"/>
    <w:rsid w:val="00827F2A"/>
    <w:rsid w:val="0083001C"/>
    <w:rsid w:val="008302F9"/>
    <w:rsid w:val="0083067C"/>
    <w:rsid w:val="0083082B"/>
    <w:rsid w:val="00830AF6"/>
    <w:rsid w:val="00830CD8"/>
    <w:rsid w:val="00830DD1"/>
    <w:rsid w:val="00830EE4"/>
    <w:rsid w:val="0083119F"/>
    <w:rsid w:val="008311AD"/>
    <w:rsid w:val="0083159D"/>
    <w:rsid w:val="00831627"/>
    <w:rsid w:val="00831815"/>
    <w:rsid w:val="00831A7C"/>
    <w:rsid w:val="00831E32"/>
    <w:rsid w:val="008320B9"/>
    <w:rsid w:val="00832221"/>
    <w:rsid w:val="008325F6"/>
    <w:rsid w:val="0083281C"/>
    <w:rsid w:val="00832F32"/>
    <w:rsid w:val="008334D0"/>
    <w:rsid w:val="00833ADF"/>
    <w:rsid w:val="00833D47"/>
    <w:rsid w:val="00833D93"/>
    <w:rsid w:val="00833EE5"/>
    <w:rsid w:val="008340BC"/>
    <w:rsid w:val="00834267"/>
    <w:rsid w:val="00834510"/>
    <w:rsid w:val="00834513"/>
    <w:rsid w:val="008348B3"/>
    <w:rsid w:val="0083494F"/>
    <w:rsid w:val="00834A00"/>
    <w:rsid w:val="00834E0E"/>
    <w:rsid w:val="0083559D"/>
    <w:rsid w:val="00835F0D"/>
    <w:rsid w:val="00836399"/>
    <w:rsid w:val="00836EAC"/>
    <w:rsid w:val="00836F20"/>
    <w:rsid w:val="00836FED"/>
    <w:rsid w:val="00837234"/>
    <w:rsid w:val="0083745A"/>
    <w:rsid w:val="00837DB7"/>
    <w:rsid w:val="008405D8"/>
    <w:rsid w:val="00840D44"/>
    <w:rsid w:val="00840FE4"/>
    <w:rsid w:val="00840FFF"/>
    <w:rsid w:val="00841478"/>
    <w:rsid w:val="008417F9"/>
    <w:rsid w:val="00842C26"/>
    <w:rsid w:val="00842C82"/>
    <w:rsid w:val="0084307C"/>
    <w:rsid w:val="008431DD"/>
    <w:rsid w:val="00843598"/>
    <w:rsid w:val="00844211"/>
    <w:rsid w:val="00844EBA"/>
    <w:rsid w:val="008451F5"/>
    <w:rsid w:val="00845408"/>
    <w:rsid w:val="0084548E"/>
    <w:rsid w:val="008457B0"/>
    <w:rsid w:val="008458E0"/>
    <w:rsid w:val="00846373"/>
    <w:rsid w:val="00846A84"/>
    <w:rsid w:val="00846C62"/>
    <w:rsid w:val="00847470"/>
    <w:rsid w:val="008477D9"/>
    <w:rsid w:val="008501C7"/>
    <w:rsid w:val="0085111A"/>
    <w:rsid w:val="00851351"/>
    <w:rsid w:val="008518D4"/>
    <w:rsid w:val="0085209C"/>
    <w:rsid w:val="00852E85"/>
    <w:rsid w:val="00852EA8"/>
    <w:rsid w:val="00853055"/>
    <w:rsid w:val="00853421"/>
    <w:rsid w:val="008539B4"/>
    <w:rsid w:val="008539EC"/>
    <w:rsid w:val="00853D1B"/>
    <w:rsid w:val="00853D75"/>
    <w:rsid w:val="008540BF"/>
    <w:rsid w:val="00854986"/>
    <w:rsid w:val="00854BA1"/>
    <w:rsid w:val="00854CF9"/>
    <w:rsid w:val="00854D31"/>
    <w:rsid w:val="0085515D"/>
    <w:rsid w:val="0085527E"/>
    <w:rsid w:val="008554E1"/>
    <w:rsid w:val="0085555A"/>
    <w:rsid w:val="008556B4"/>
    <w:rsid w:val="00855720"/>
    <w:rsid w:val="00856DC0"/>
    <w:rsid w:val="00856E1B"/>
    <w:rsid w:val="00857405"/>
    <w:rsid w:val="0085773F"/>
    <w:rsid w:val="00857B99"/>
    <w:rsid w:val="00857D03"/>
    <w:rsid w:val="00857DDF"/>
    <w:rsid w:val="00860811"/>
    <w:rsid w:val="00860A80"/>
    <w:rsid w:val="00860CAC"/>
    <w:rsid w:val="00860E8A"/>
    <w:rsid w:val="00860FE3"/>
    <w:rsid w:val="0086145E"/>
    <w:rsid w:val="00861DDB"/>
    <w:rsid w:val="00861E5D"/>
    <w:rsid w:val="00862186"/>
    <w:rsid w:val="008621E5"/>
    <w:rsid w:val="00862225"/>
    <w:rsid w:val="00862D4B"/>
    <w:rsid w:val="0086315E"/>
    <w:rsid w:val="0086349D"/>
    <w:rsid w:val="00863AEF"/>
    <w:rsid w:val="00863EFE"/>
    <w:rsid w:val="00864A84"/>
    <w:rsid w:val="00865032"/>
    <w:rsid w:val="00865052"/>
    <w:rsid w:val="00865300"/>
    <w:rsid w:val="00865481"/>
    <w:rsid w:val="00865DF8"/>
    <w:rsid w:val="00865E20"/>
    <w:rsid w:val="008664F0"/>
    <w:rsid w:val="00866CF1"/>
    <w:rsid w:val="008670DE"/>
    <w:rsid w:val="00867EE8"/>
    <w:rsid w:val="0087007A"/>
    <w:rsid w:val="00870163"/>
    <w:rsid w:val="00870603"/>
    <w:rsid w:val="00870C8D"/>
    <w:rsid w:val="0087162B"/>
    <w:rsid w:val="00871863"/>
    <w:rsid w:val="008719CC"/>
    <w:rsid w:val="00871A17"/>
    <w:rsid w:val="00871A86"/>
    <w:rsid w:val="00871C10"/>
    <w:rsid w:val="00871E62"/>
    <w:rsid w:val="008720C3"/>
    <w:rsid w:val="008721DB"/>
    <w:rsid w:val="00872467"/>
    <w:rsid w:val="008724FA"/>
    <w:rsid w:val="00872AE7"/>
    <w:rsid w:val="008730AA"/>
    <w:rsid w:val="00873187"/>
    <w:rsid w:val="00873C1F"/>
    <w:rsid w:val="00873E14"/>
    <w:rsid w:val="00873EE0"/>
    <w:rsid w:val="00874285"/>
    <w:rsid w:val="008742C8"/>
    <w:rsid w:val="008749B2"/>
    <w:rsid w:val="00874B83"/>
    <w:rsid w:val="00875053"/>
    <w:rsid w:val="00875228"/>
    <w:rsid w:val="008757B7"/>
    <w:rsid w:val="0087582C"/>
    <w:rsid w:val="008758AD"/>
    <w:rsid w:val="008760B9"/>
    <w:rsid w:val="00876176"/>
    <w:rsid w:val="00876328"/>
    <w:rsid w:val="00876646"/>
    <w:rsid w:val="008766A8"/>
    <w:rsid w:val="008768FD"/>
    <w:rsid w:val="00876E62"/>
    <w:rsid w:val="0087736B"/>
    <w:rsid w:val="0087755A"/>
    <w:rsid w:val="00877FA4"/>
    <w:rsid w:val="00880013"/>
    <w:rsid w:val="00880025"/>
    <w:rsid w:val="0088014B"/>
    <w:rsid w:val="008805E2"/>
    <w:rsid w:val="00880C0D"/>
    <w:rsid w:val="00880D5D"/>
    <w:rsid w:val="0088132F"/>
    <w:rsid w:val="00881360"/>
    <w:rsid w:val="0088167D"/>
    <w:rsid w:val="008817DB"/>
    <w:rsid w:val="00881C82"/>
    <w:rsid w:val="008826E1"/>
    <w:rsid w:val="00882A0A"/>
    <w:rsid w:val="00883BB0"/>
    <w:rsid w:val="00883CDC"/>
    <w:rsid w:val="00884238"/>
    <w:rsid w:val="008842BB"/>
    <w:rsid w:val="00884559"/>
    <w:rsid w:val="008847E2"/>
    <w:rsid w:val="00884964"/>
    <w:rsid w:val="00884B09"/>
    <w:rsid w:val="00884C70"/>
    <w:rsid w:val="00884C89"/>
    <w:rsid w:val="0088553F"/>
    <w:rsid w:val="008857F4"/>
    <w:rsid w:val="00885848"/>
    <w:rsid w:val="00886AA4"/>
    <w:rsid w:val="00887D28"/>
    <w:rsid w:val="00887E93"/>
    <w:rsid w:val="00890285"/>
    <w:rsid w:val="008903EA"/>
    <w:rsid w:val="00890489"/>
    <w:rsid w:val="008905ED"/>
    <w:rsid w:val="008911F2"/>
    <w:rsid w:val="00891431"/>
    <w:rsid w:val="00891EC1"/>
    <w:rsid w:val="008920AE"/>
    <w:rsid w:val="0089226F"/>
    <w:rsid w:val="008928F2"/>
    <w:rsid w:val="008932DE"/>
    <w:rsid w:val="008946E9"/>
    <w:rsid w:val="00894FAE"/>
    <w:rsid w:val="00895111"/>
    <w:rsid w:val="0089530E"/>
    <w:rsid w:val="008956CA"/>
    <w:rsid w:val="008956D5"/>
    <w:rsid w:val="008967EB"/>
    <w:rsid w:val="00896AA1"/>
    <w:rsid w:val="00896C3E"/>
    <w:rsid w:val="00896FD9"/>
    <w:rsid w:val="008970D3"/>
    <w:rsid w:val="00897208"/>
    <w:rsid w:val="00897426"/>
    <w:rsid w:val="00897669"/>
    <w:rsid w:val="00897DB9"/>
    <w:rsid w:val="008A000E"/>
    <w:rsid w:val="008A04C1"/>
    <w:rsid w:val="008A09A5"/>
    <w:rsid w:val="008A0D18"/>
    <w:rsid w:val="008A1CD0"/>
    <w:rsid w:val="008A1FE0"/>
    <w:rsid w:val="008A263C"/>
    <w:rsid w:val="008A2BFB"/>
    <w:rsid w:val="008A2D59"/>
    <w:rsid w:val="008A2E15"/>
    <w:rsid w:val="008A38D1"/>
    <w:rsid w:val="008A3972"/>
    <w:rsid w:val="008A46D0"/>
    <w:rsid w:val="008A4F84"/>
    <w:rsid w:val="008A60BB"/>
    <w:rsid w:val="008A679C"/>
    <w:rsid w:val="008A6EC4"/>
    <w:rsid w:val="008A730C"/>
    <w:rsid w:val="008A7604"/>
    <w:rsid w:val="008A7D63"/>
    <w:rsid w:val="008A7EB5"/>
    <w:rsid w:val="008B023D"/>
    <w:rsid w:val="008B0474"/>
    <w:rsid w:val="008B0A7F"/>
    <w:rsid w:val="008B0A80"/>
    <w:rsid w:val="008B0DCA"/>
    <w:rsid w:val="008B0FA0"/>
    <w:rsid w:val="008B1244"/>
    <w:rsid w:val="008B1FE1"/>
    <w:rsid w:val="008B2113"/>
    <w:rsid w:val="008B25A5"/>
    <w:rsid w:val="008B299D"/>
    <w:rsid w:val="008B2A0C"/>
    <w:rsid w:val="008B2E84"/>
    <w:rsid w:val="008B3706"/>
    <w:rsid w:val="008B3994"/>
    <w:rsid w:val="008B3A9E"/>
    <w:rsid w:val="008B3BD0"/>
    <w:rsid w:val="008B3D53"/>
    <w:rsid w:val="008B3FBC"/>
    <w:rsid w:val="008B41EB"/>
    <w:rsid w:val="008B42BB"/>
    <w:rsid w:val="008B522B"/>
    <w:rsid w:val="008B57AA"/>
    <w:rsid w:val="008B57D2"/>
    <w:rsid w:val="008B5950"/>
    <w:rsid w:val="008B6AAE"/>
    <w:rsid w:val="008B6BBE"/>
    <w:rsid w:val="008B6C01"/>
    <w:rsid w:val="008B6E13"/>
    <w:rsid w:val="008B723B"/>
    <w:rsid w:val="008B744E"/>
    <w:rsid w:val="008B75A2"/>
    <w:rsid w:val="008B78AC"/>
    <w:rsid w:val="008B7A0D"/>
    <w:rsid w:val="008B7A68"/>
    <w:rsid w:val="008C007E"/>
    <w:rsid w:val="008C03AD"/>
    <w:rsid w:val="008C05A5"/>
    <w:rsid w:val="008C06F8"/>
    <w:rsid w:val="008C07C9"/>
    <w:rsid w:val="008C0A7B"/>
    <w:rsid w:val="008C0F50"/>
    <w:rsid w:val="008C13B3"/>
    <w:rsid w:val="008C14E8"/>
    <w:rsid w:val="008C164B"/>
    <w:rsid w:val="008C1726"/>
    <w:rsid w:val="008C1C8E"/>
    <w:rsid w:val="008C22D0"/>
    <w:rsid w:val="008C291B"/>
    <w:rsid w:val="008C3C1C"/>
    <w:rsid w:val="008C421B"/>
    <w:rsid w:val="008C4D46"/>
    <w:rsid w:val="008C521D"/>
    <w:rsid w:val="008C5267"/>
    <w:rsid w:val="008C5302"/>
    <w:rsid w:val="008C603D"/>
    <w:rsid w:val="008C62CB"/>
    <w:rsid w:val="008C668A"/>
    <w:rsid w:val="008C683F"/>
    <w:rsid w:val="008C69E8"/>
    <w:rsid w:val="008C6EEA"/>
    <w:rsid w:val="008C7575"/>
    <w:rsid w:val="008C7734"/>
    <w:rsid w:val="008C7840"/>
    <w:rsid w:val="008C7A05"/>
    <w:rsid w:val="008C7B36"/>
    <w:rsid w:val="008C7BE1"/>
    <w:rsid w:val="008C7D05"/>
    <w:rsid w:val="008C7D32"/>
    <w:rsid w:val="008D0128"/>
    <w:rsid w:val="008D041A"/>
    <w:rsid w:val="008D0454"/>
    <w:rsid w:val="008D05D7"/>
    <w:rsid w:val="008D0A9F"/>
    <w:rsid w:val="008D0F96"/>
    <w:rsid w:val="008D161A"/>
    <w:rsid w:val="008D17F2"/>
    <w:rsid w:val="008D1C30"/>
    <w:rsid w:val="008D1C8C"/>
    <w:rsid w:val="008D20E2"/>
    <w:rsid w:val="008D2116"/>
    <w:rsid w:val="008D2516"/>
    <w:rsid w:val="008D2881"/>
    <w:rsid w:val="008D2D6F"/>
    <w:rsid w:val="008D3452"/>
    <w:rsid w:val="008D363F"/>
    <w:rsid w:val="008D3D64"/>
    <w:rsid w:val="008D453C"/>
    <w:rsid w:val="008D45C4"/>
    <w:rsid w:val="008D466D"/>
    <w:rsid w:val="008D4B3C"/>
    <w:rsid w:val="008D4C0B"/>
    <w:rsid w:val="008D4D51"/>
    <w:rsid w:val="008D53EE"/>
    <w:rsid w:val="008D56CF"/>
    <w:rsid w:val="008D5B62"/>
    <w:rsid w:val="008D600D"/>
    <w:rsid w:val="008D642D"/>
    <w:rsid w:val="008D64AB"/>
    <w:rsid w:val="008D72C3"/>
    <w:rsid w:val="008D797A"/>
    <w:rsid w:val="008D7A73"/>
    <w:rsid w:val="008D7E61"/>
    <w:rsid w:val="008D7EBB"/>
    <w:rsid w:val="008E013B"/>
    <w:rsid w:val="008E0339"/>
    <w:rsid w:val="008E0D6D"/>
    <w:rsid w:val="008E0D98"/>
    <w:rsid w:val="008E1026"/>
    <w:rsid w:val="008E17C9"/>
    <w:rsid w:val="008E1B7B"/>
    <w:rsid w:val="008E1D9C"/>
    <w:rsid w:val="008E1FB6"/>
    <w:rsid w:val="008E272D"/>
    <w:rsid w:val="008E2C59"/>
    <w:rsid w:val="008E3527"/>
    <w:rsid w:val="008E3650"/>
    <w:rsid w:val="008E37E7"/>
    <w:rsid w:val="008E3A3C"/>
    <w:rsid w:val="008E4528"/>
    <w:rsid w:val="008E4803"/>
    <w:rsid w:val="008E4926"/>
    <w:rsid w:val="008E4A05"/>
    <w:rsid w:val="008E4C3C"/>
    <w:rsid w:val="008E4E64"/>
    <w:rsid w:val="008E500B"/>
    <w:rsid w:val="008E52C0"/>
    <w:rsid w:val="008E541E"/>
    <w:rsid w:val="008E5A13"/>
    <w:rsid w:val="008E5F6A"/>
    <w:rsid w:val="008E61D3"/>
    <w:rsid w:val="008E6568"/>
    <w:rsid w:val="008E6A8E"/>
    <w:rsid w:val="008E70A6"/>
    <w:rsid w:val="008E784C"/>
    <w:rsid w:val="008E7B02"/>
    <w:rsid w:val="008E7B30"/>
    <w:rsid w:val="008E7B59"/>
    <w:rsid w:val="008E7C6F"/>
    <w:rsid w:val="008F0381"/>
    <w:rsid w:val="008F073A"/>
    <w:rsid w:val="008F0EEB"/>
    <w:rsid w:val="008F1692"/>
    <w:rsid w:val="008F1982"/>
    <w:rsid w:val="008F1BD3"/>
    <w:rsid w:val="008F1CB9"/>
    <w:rsid w:val="008F1D75"/>
    <w:rsid w:val="008F1DAB"/>
    <w:rsid w:val="008F25BE"/>
    <w:rsid w:val="008F25F8"/>
    <w:rsid w:val="008F2F7D"/>
    <w:rsid w:val="008F3177"/>
    <w:rsid w:val="008F31D8"/>
    <w:rsid w:val="008F31FE"/>
    <w:rsid w:val="008F3660"/>
    <w:rsid w:val="008F463E"/>
    <w:rsid w:val="008F4B1D"/>
    <w:rsid w:val="008F4BCC"/>
    <w:rsid w:val="008F4CE6"/>
    <w:rsid w:val="008F536B"/>
    <w:rsid w:val="008F55A0"/>
    <w:rsid w:val="008F59A1"/>
    <w:rsid w:val="008F6186"/>
    <w:rsid w:val="008F61BD"/>
    <w:rsid w:val="008F6302"/>
    <w:rsid w:val="008F6608"/>
    <w:rsid w:val="008F7150"/>
    <w:rsid w:val="008F7869"/>
    <w:rsid w:val="008F7D68"/>
    <w:rsid w:val="00900262"/>
    <w:rsid w:val="009004C4"/>
    <w:rsid w:val="009007D5"/>
    <w:rsid w:val="00900868"/>
    <w:rsid w:val="00900EE2"/>
    <w:rsid w:val="00901555"/>
    <w:rsid w:val="00901751"/>
    <w:rsid w:val="0090175E"/>
    <w:rsid w:val="00901D48"/>
    <w:rsid w:val="00901E9D"/>
    <w:rsid w:val="00902359"/>
    <w:rsid w:val="00902637"/>
    <w:rsid w:val="00902734"/>
    <w:rsid w:val="00902A0D"/>
    <w:rsid w:val="00902A61"/>
    <w:rsid w:val="00902A9A"/>
    <w:rsid w:val="00902C79"/>
    <w:rsid w:val="0090326C"/>
    <w:rsid w:val="0090328D"/>
    <w:rsid w:val="00903578"/>
    <w:rsid w:val="009035B9"/>
    <w:rsid w:val="009035EE"/>
    <w:rsid w:val="009037B6"/>
    <w:rsid w:val="00903B93"/>
    <w:rsid w:val="00903DAD"/>
    <w:rsid w:val="00903F09"/>
    <w:rsid w:val="00904366"/>
    <w:rsid w:val="009044A8"/>
    <w:rsid w:val="009047C7"/>
    <w:rsid w:val="00904DC2"/>
    <w:rsid w:val="00905276"/>
    <w:rsid w:val="00905A12"/>
    <w:rsid w:val="00905A75"/>
    <w:rsid w:val="00905B5B"/>
    <w:rsid w:val="00906108"/>
    <w:rsid w:val="0090654B"/>
    <w:rsid w:val="009066CD"/>
    <w:rsid w:val="00906E6B"/>
    <w:rsid w:val="00906FC3"/>
    <w:rsid w:val="00907E9D"/>
    <w:rsid w:val="009106AE"/>
    <w:rsid w:val="00910A49"/>
    <w:rsid w:val="0091178B"/>
    <w:rsid w:val="00911A49"/>
    <w:rsid w:val="00911A4A"/>
    <w:rsid w:val="00912734"/>
    <w:rsid w:val="00912D46"/>
    <w:rsid w:val="009131BA"/>
    <w:rsid w:val="009146EE"/>
    <w:rsid w:val="009148B8"/>
    <w:rsid w:val="0091492C"/>
    <w:rsid w:val="00914AE1"/>
    <w:rsid w:val="00914FB4"/>
    <w:rsid w:val="0091561A"/>
    <w:rsid w:val="00915A64"/>
    <w:rsid w:val="00915B3E"/>
    <w:rsid w:val="009162CC"/>
    <w:rsid w:val="0091639E"/>
    <w:rsid w:val="009166AD"/>
    <w:rsid w:val="00916847"/>
    <w:rsid w:val="009168A7"/>
    <w:rsid w:val="00916BDB"/>
    <w:rsid w:val="00916CDB"/>
    <w:rsid w:val="00917406"/>
    <w:rsid w:val="009176F2"/>
    <w:rsid w:val="009176F8"/>
    <w:rsid w:val="00917844"/>
    <w:rsid w:val="009178AE"/>
    <w:rsid w:val="009178DA"/>
    <w:rsid w:val="00917AF0"/>
    <w:rsid w:val="00920193"/>
    <w:rsid w:val="009201BA"/>
    <w:rsid w:val="009201DC"/>
    <w:rsid w:val="009203E5"/>
    <w:rsid w:val="00920949"/>
    <w:rsid w:val="009209B7"/>
    <w:rsid w:val="00920BBF"/>
    <w:rsid w:val="00920CB0"/>
    <w:rsid w:val="00920E9C"/>
    <w:rsid w:val="00920F3F"/>
    <w:rsid w:val="00921461"/>
    <w:rsid w:val="009214D1"/>
    <w:rsid w:val="009216AE"/>
    <w:rsid w:val="00921843"/>
    <w:rsid w:val="0092280F"/>
    <w:rsid w:val="00922ACD"/>
    <w:rsid w:val="00922E64"/>
    <w:rsid w:val="00922F26"/>
    <w:rsid w:val="00923711"/>
    <w:rsid w:val="0092377C"/>
    <w:rsid w:val="00923D28"/>
    <w:rsid w:val="00924BD4"/>
    <w:rsid w:val="00924F81"/>
    <w:rsid w:val="00925270"/>
    <w:rsid w:val="00925379"/>
    <w:rsid w:val="009254C2"/>
    <w:rsid w:val="00925706"/>
    <w:rsid w:val="00925746"/>
    <w:rsid w:val="009258CA"/>
    <w:rsid w:val="00925ADF"/>
    <w:rsid w:val="00926BDC"/>
    <w:rsid w:val="00926E50"/>
    <w:rsid w:val="00927023"/>
    <w:rsid w:val="0092719D"/>
    <w:rsid w:val="00927468"/>
    <w:rsid w:val="0092746D"/>
    <w:rsid w:val="009275FC"/>
    <w:rsid w:val="00927921"/>
    <w:rsid w:val="00927DC7"/>
    <w:rsid w:val="009300E5"/>
    <w:rsid w:val="009302AA"/>
    <w:rsid w:val="0093051C"/>
    <w:rsid w:val="00930567"/>
    <w:rsid w:val="009305AD"/>
    <w:rsid w:val="00930630"/>
    <w:rsid w:val="009307C2"/>
    <w:rsid w:val="00930913"/>
    <w:rsid w:val="0093158D"/>
    <w:rsid w:val="00931786"/>
    <w:rsid w:val="00931898"/>
    <w:rsid w:val="009321AE"/>
    <w:rsid w:val="009325E4"/>
    <w:rsid w:val="00932CFF"/>
    <w:rsid w:val="00932EAA"/>
    <w:rsid w:val="00932EF5"/>
    <w:rsid w:val="00932F91"/>
    <w:rsid w:val="00933035"/>
    <w:rsid w:val="009337D3"/>
    <w:rsid w:val="00933F68"/>
    <w:rsid w:val="0093411B"/>
    <w:rsid w:val="00934170"/>
    <w:rsid w:val="00934511"/>
    <w:rsid w:val="0093493A"/>
    <w:rsid w:val="00934AC6"/>
    <w:rsid w:val="00934BAF"/>
    <w:rsid w:val="00934BF9"/>
    <w:rsid w:val="009351D3"/>
    <w:rsid w:val="009351E3"/>
    <w:rsid w:val="0093527C"/>
    <w:rsid w:val="00935675"/>
    <w:rsid w:val="009357FF"/>
    <w:rsid w:val="00935862"/>
    <w:rsid w:val="00936D73"/>
    <w:rsid w:val="00936F1C"/>
    <w:rsid w:val="00936FE4"/>
    <w:rsid w:val="00937274"/>
    <w:rsid w:val="0093737A"/>
    <w:rsid w:val="0093744A"/>
    <w:rsid w:val="00937928"/>
    <w:rsid w:val="00937A80"/>
    <w:rsid w:val="00937F5E"/>
    <w:rsid w:val="0094040B"/>
    <w:rsid w:val="00940DFA"/>
    <w:rsid w:val="009410A2"/>
    <w:rsid w:val="00941178"/>
    <w:rsid w:val="009413A3"/>
    <w:rsid w:val="009418A5"/>
    <w:rsid w:val="00941F1D"/>
    <w:rsid w:val="0094203B"/>
    <w:rsid w:val="00942091"/>
    <w:rsid w:val="009420D9"/>
    <w:rsid w:val="00942192"/>
    <w:rsid w:val="00942706"/>
    <w:rsid w:val="00942EC1"/>
    <w:rsid w:val="00942EE3"/>
    <w:rsid w:val="00943017"/>
    <w:rsid w:val="00943181"/>
    <w:rsid w:val="00943781"/>
    <w:rsid w:val="00943B68"/>
    <w:rsid w:val="00943E7E"/>
    <w:rsid w:val="00945C3A"/>
    <w:rsid w:val="00945D76"/>
    <w:rsid w:val="00945E38"/>
    <w:rsid w:val="0094698A"/>
    <w:rsid w:val="0094741D"/>
    <w:rsid w:val="00947893"/>
    <w:rsid w:val="00947CD3"/>
    <w:rsid w:val="00947E7A"/>
    <w:rsid w:val="00947F8A"/>
    <w:rsid w:val="00950062"/>
    <w:rsid w:val="00950862"/>
    <w:rsid w:val="0095090D"/>
    <w:rsid w:val="00951BC7"/>
    <w:rsid w:val="00951F07"/>
    <w:rsid w:val="0095237B"/>
    <w:rsid w:val="00952418"/>
    <w:rsid w:val="009527E6"/>
    <w:rsid w:val="00952853"/>
    <w:rsid w:val="00952970"/>
    <w:rsid w:val="00952B08"/>
    <w:rsid w:val="00953517"/>
    <w:rsid w:val="00953BF8"/>
    <w:rsid w:val="00953DBF"/>
    <w:rsid w:val="00953F4E"/>
    <w:rsid w:val="00954196"/>
    <w:rsid w:val="0095434B"/>
    <w:rsid w:val="009545A1"/>
    <w:rsid w:val="009547FE"/>
    <w:rsid w:val="00954818"/>
    <w:rsid w:val="009549A9"/>
    <w:rsid w:val="00954C99"/>
    <w:rsid w:val="009550B9"/>
    <w:rsid w:val="009550D7"/>
    <w:rsid w:val="00955340"/>
    <w:rsid w:val="009555C1"/>
    <w:rsid w:val="00955613"/>
    <w:rsid w:val="00955F18"/>
    <w:rsid w:val="0095665C"/>
    <w:rsid w:val="00956689"/>
    <w:rsid w:val="00957251"/>
    <w:rsid w:val="00957529"/>
    <w:rsid w:val="009577A1"/>
    <w:rsid w:val="009577E2"/>
    <w:rsid w:val="009579A6"/>
    <w:rsid w:val="009602C9"/>
    <w:rsid w:val="00960816"/>
    <w:rsid w:val="009608D3"/>
    <w:rsid w:val="00961433"/>
    <w:rsid w:val="0096194B"/>
    <w:rsid w:val="00961B16"/>
    <w:rsid w:val="0096230E"/>
    <w:rsid w:val="009623AD"/>
    <w:rsid w:val="00962756"/>
    <w:rsid w:val="00962A67"/>
    <w:rsid w:val="00962E71"/>
    <w:rsid w:val="00962E7F"/>
    <w:rsid w:val="00962F17"/>
    <w:rsid w:val="009630DF"/>
    <w:rsid w:val="009632F5"/>
    <w:rsid w:val="0096349B"/>
    <w:rsid w:val="00963781"/>
    <w:rsid w:val="00963790"/>
    <w:rsid w:val="00964280"/>
    <w:rsid w:val="009643F9"/>
    <w:rsid w:val="009645A9"/>
    <w:rsid w:val="00964967"/>
    <w:rsid w:val="00964A4D"/>
    <w:rsid w:val="0096512A"/>
    <w:rsid w:val="0096523B"/>
    <w:rsid w:val="00965CA9"/>
    <w:rsid w:val="00965E71"/>
    <w:rsid w:val="009667B3"/>
    <w:rsid w:val="00966837"/>
    <w:rsid w:val="00966F0E"/>
    <w:rsid w:val="0096714F"/>
    <w:rsid w:val="00967A17"/>
    <w:rsid w:val="00970185"/>
    <w:rsid w:val="0097062E"/>
    <w:rsid w:val="00971C7E"/>
    <w:rsid w:val="00972DFC"/>
    <w:rsid w:val="0097300C"/>
    <w:rsid w:val="009732E0"/>
    <w:rsid w:val="0097374F"/>
    <w:rsid w:val="00973D37"/>
    <w:rsid w:val="00973F12"/>
    <w:rsid w:val="00973FA9"/>
    <w:rsid w:val="00974683"/>
    <w:rsid w:val="0097470E"/>
    <w:rsid w:val="009747B6"/>
    <w:rsid w:val="0097481B"/>
    <w:rsid w:val="0097488B"/>
    <w:rsid w:val="00974BE0"/>
    <w:rsid w:val="00974D74"/>
    <w:rsid w:val="009754D7"/>
    <w:rsid w:val="00975538"/>
    <w:rsid w:val="009774BF"/>
    <w:rsid w:val="0097789F"/>
    <w:rsid w:val="00977DAE"/>
    <w:rsid w:val="009813D7"/>
    <w:rsid w:val="009816AE"/>
    <w:rsid w:val="00981AC3"/>
    <w:rsid w:val="0098204D"/>
    <w:rsid w:val="00982175"/>
    <w:rsid w:val="009822BC"/>
    <w:rsid w:val="00982D22"/>
    <w:rsid w:val="00982F76"/>
    <w:rsid w:val="00983410"/>
    <w:rsid w:val="009835BC"/>
    <w:rsid w:val="00983A74"/>
    <w:rsid w:val="00983BB2"/>
    <w:rsid w:val="00983D12"/>
    <w:rsid w:val="009845BB"/>
    <w:rsid w:val="00984684"/>
    <w:rsid w:val="00984E88"/>
    <w:rsid w:val="00985352"/>
    <w:rsid w:val="0098568E"/>
    <w:rsid w:val="009859DA"/>
    <w:rsid w:val="009869C9"/>
    <w:rsid w:val="00986C2B"/>
    <w:rsid w:val="0098723C"/>
    <w:rsid w:val="009873A9"/>
    <w:rsid w:val="00987583"/>
    <w:rsid w:val="00987936"/>
    <w:rsid w:val="009901D6"/>
    <w:rsid w:val="00990997"/>
    <w:rsid w:val="00990AC1"/>
    <w:rsid w:val="00990B01"/>
    <w:rsid w:val="00991171"/>
    <w:rsid w:val="00991A7E"/>
    <w:rsid w:val="009924E0"/>
    <w:rsid w:val="009926AF"/>
    <w:rsid w:val="00992E23"/>
    <w:rsid w:val="00992E57"/>
    <w:rsid w:val="009931CC"/>
    <w:rsid w:val="00993B19"/>
    <w:rsid w:val="00993E58"/>
    <w:rsid w:val="00993E61"/>
    <w:rsid w:val="00993F42"/>
    <w:rsid w:val="009945B5"/>
    <w:rsid w:val="00994A59"/>
    <w:rsid w:val="00994BAD"/>
    <w:rsid w:val="00994CF9"/>
    <w:rsid w:val="00994EB2"/>
    <w:rsid w:val="00995114"/>
    <w:rsid w:val="0099527A"/>
    <w:rsid w:val="0099546F"/>
    <w:rsid w:val="0099567B"/>
    <w:rsid w:val="00996108"/>
    <w:rsid w:val="0099679E"/>
    <w:rsid w:val="00996E5D"/>
    <w:rsid w:val="009977BA"/>
    <w:rsid w:val="009979C4"/>
    <w:rsid w:val="009979F9"/>
    <w:rsid w:val="009A01DD"/>
    <w:rsid w:val="009A0E31"/>
    <w:rsid w:val="009A118E"/>
    <w:rsid w:val="009A2DAF"/>
    <w:rsid w:val="009A30A6"/>
    <w:rsid w:val="009A329E"/>
    <w:rsid w:val="009A3D08"/>
    <w:rsid w:val="009A3D77"/>
    <w:rsid w:val="009A4279"/>
    <w:rsid w:val="009A4A70"/>
    <w:rsid w:val="009A6189"/>
    <w:rsid w:val="009A6258"/>
    <w:rsid w:val="009A6557"/>
    <w:rsid w:val="009A66C1"/>
    <w:rsid w:val="009A6CC8"/>
    <w:rsid w:val="009A71CB"/>
    <w:rsid w:val="009A71D4"/>
    <w:rsid w:val="009A77A6"/>
    <w:rsid w:val="009A7A3A"/>
    <w:rsid w:val="009A7A5C"/>
    <w:rsid w:val="009A7BB0"/>
    <w:rsid w:val="009A7C04"/>
    <w:rsid w:val="009A7C5F"/>
    <w:rsid w:val="009B0060"/>
    <w:rsid w:val="009B00AF"/>
    <w:rsid w:val="009B03F5"/>
    <w:rsid w:val="009B096B"/>
    <w:rsid w:val="009B0DD7"/>
    <w:rsid w:val="009B0EC3"/>
    <w:rsid w:val="009B1238"/>
    <w:rsid w:val="009B2820"/>
    <w:rsid w:val="009B28A2"/>
    <w:rsid w:val="009B2C2F"/>
    <w:rsid w:val="009B2D59"/>
    <w:rsid w:val="009B2D6A"/>
    <w:rsid w:val="009B2E0C"/>
    <w:rsid w:val="009B35B0"/>
    <w:rsid w:val="009B37C0"/>
    <w:rsid w:val="009B3AB0"/>
    <w:rsid w:val="009B3CFB"/>
    <w:rsid w:val="009B3FCE"/>
    <w:rsid w:val="009B4589"/>
    <w:rsid w:val="009B50C4"/>
    <w:rsid w:val="009B5127"/>
    <w:rsid w:val="009B5547"/>
    <w:rsid w:val="009B5698"/>
    <w:rsid w:val="009B56F1"/>
    <w:rsid w:val="009B5B89"/>
    <w:rsid w:val="009B6ED5"/>
    <w:rsid w:val="009B70DC"/>
    <w:rsid w:val="009B7656"/>
    <w:rsid w:val="009B7821"/>
    <w:rsid w:val="009B7884"/>
    <w:rsid w:val="009B79BF"/>
    <w:rsid w:val="009B7D76"/>
    <w:rsid w:val="009B7F28"/>
    <w:rsid w:val="009B7F6C"/>
    <w:rsid w:val="009C002B"/>
    <w:rsid w:val="009C0335"/>
    <w:rsid w:val="009C0679"/>
    <w:rsid w:val="009C0A2E"/>
    <w:rsid w:val="009C128A"/>
    <w:rsid w:val="009C14AE"/>
    <w:rsid w:val="009C1593"/>
    <w:rsid w:val="009C1889"/>
    <w:rsid w:val="009C1C13"/>
    <w:rsid w:val="009C25D9"/>
    <w:rsid w:val="009C2A74"/>
    <w:rsid w:val="009C2C05"/>
    <w:rsid w:val="009C2D8B"/>
    <w:rsid w:val="009C3109"/>
    <w:rsid w:val="009C322C"/>
    <w:rsid w:val="009C3338"/>
    <w:rsid w:val="009C366D"/>
    <w:rsid w:val="009C40CC"/>
    <w:rsid w:val="009C4173"/>
    <w:rsid w:val="009C43C1"/>
    <w:rsid w:val="009C43D3"/>
    <w:rsid w:val="009C457B"/>
    <w:rsid w:val="009C4F10"/>
    <w:rsid w:val="009C7850"/>
    <w:rsid w:val="009C7A9C"/>
    <w:rsid w:val="009C7E43"/>
    <w:rsid w:val="009D004F"/>
    <w:rsid w:val="009D00D5"/>
    <w:rsid w:val="009D0322"/>
    <w:rsid w:val="009D0538"/>
    <w:rsid w:val="009D07DD"/>
    <w:rsid w:val="009D0D21"/>
    <w:rsid w:val="009D0D61"/>
    <w:rsid w:val="009D0E38"/>
    <w:rsid w:val="009D10E7"/>
    <w:rsid w:val="009D14EE"/>
    <w:rsid w:val="009D182B"/>
    <w:rsid w:val="009D1CF9"/>
    <w:rsid w:val="009D2032"/>
    <w:rsid w:val="009D250D"/>
    <w:rsid w:val="009D26E1"/>
    <w:rsid w:val="009D28C5"/>
    <w:rsid w:val="009D312E"/>
    <w:rsid w:val="009D3AF4"/>
    <w:rsid w:val="009D416B"/>
    <w:rsid w:val="009D452F"/>
    <w:rsid w:val="009D46BE"/>
    <w:rsid w:val="009D48BB"/>
    <w:rsid w:val="009D4993"/>
    <w:rsid w:val="009D4A25"/>
    <w:rsid w:val="009D5097"/>
    <w:rsid w:val="009D50D9"/>
    <w:rsid w:val="009D5269"/>
    <w:rsid w:val="009D5F9B"/>
    <w:rsid w:val="009D650A"/>
    <w:rsid w:val="009D6942"/>
    <w:rsid w:val="009D7429"/>
    <w:rsid w:val="009D74CA"/>
    <w:rsid w:val="009D7818"/>
    <w:rsid w:val="009D7CB1"/>
    <w:rsid w:val="009E040F"/>
    <w:rsid w:val="009E0757"/>
    <w:rsid w:val="009E086C"/>
    <w:rsid w:val="009E0A4F"/>
    <w:rsid w:val="009E0FEC"/>
    <w:rsid w:val="009E1166"/>
    <w:rsid w:val="009E1792"/>
    <w:rsid w:val="009E250E"/>
    <w:rsid w:val="009E285F"/>
    <w:rsid w:val="009E28A8"/>
    <w:rsid w:val="009E2996"/>
    <w:rsid w:val="009E2D85"/>
    <w:rsid w:val="009E3AF4"/>
    <w:rsid w:val="009E3BB8"/>
    <w:rsid w:val="009E3E98"/>
    <w:rsid w:val="009E4114"/>
    <w:rsid w:val="009E4153"/>
    <w:rsid w:val="009E47AA"/>
    <w:rsid w:val="009E4D0C"/>
    <w:rsid w:val="009E51BB"/>
    <w:rsid w:val="009E52DB"/>
    <w:rsid w:val="009E584C"/>
    <w:rsid w:val="009E58C0"/>
    <w:rsid w:val="009E5928"/>
    <w:rsid w:val="009E5BC3"/>
    <w:rsid w:val="009E6002"/>
    <w:rsid w:val="009E61B2"/>
    <w:rsid w:val="009E6260"/>
    <w:rsid w:val="009E6400"/>
    <w:rsid w:val="009E7011"/>
    <w:rsid w:val="009E7144"/>
    <w:rsid w:val="009E7673"/>
    <w:rsid w:val="009E7823"/>
    <w:rsid w:val="009E79AF"/>
    <w:rsid w:val="009E7C7D"/>
    <w:rsid w:val="009E7D75"/>
    <w:rsid w:val="009F0BDA"/>
    <w:rsid w:val="009F0C18"/>
    <w:rsid w:val="009F137E"/>
    <w:rsid w:val="009F1E8A"/>
    <w:rsid w:val="009F21B8"/>
    <w:rsid w:val="009F21DC"/>
    <w:rsid w:val="009F2239"/>
    <w:rsid w:val="009F2531"/>
    <w:rsid w:val="009F2820"/>
    <w:rsid w:val="009F2B70"/>
    <w:rsid w:val="009F331B"/>
    <w:rsid w:val="009F34EC"/>
    <w:rsid w:val="009F37F3"/>
    <w:rsid w:val="009F3A6C"/>
    <w:rsid w:val="009F4023"/>
    <w:rsid w:val="009F40F7"/>
    <w:rsid w:val="009F4528"/>
    <w:rsid w:val="009F47E4"/>
    <w:rsid w:val="009F47F0"/>
    <w:rsid w:val="009F487B"/>
    <w:rsid w:val="009F4DFC"/>
    <w:rsid w:val="009F4F4F"/>
    <w:rsid w:val="009F4F50"/>
    <w:rsid w:val="009F50AE"/>
    <w:rsid w:val="009F52D6"/>
    <w:rsid w:val="009F5484"/>
    <w:rsid w:val="009F5543"/>
    <w:rsid w:val="009F5912"/>
    <w:rsid w:val="009F63F0"/>
    <w:rsid w:val="009F676D"/>
    <w:rsid w:val="009F691D"/>
    <w:rsid w:val="009F6C3D"/>
    <w:rsid w:val="009F711C"/>
    <w:rsid w:val="009F742A"/>
    <w:rsid w:val="009F79EA"/>
    <w:rsid w:val="009F7DBD"/>
    <w:rsid w:val="00A00361"/>
    <w:rsid w:val="00A010A3"/>
    <w:rsid w:val="00A0112A"/>
    <w:rsid w:val="00A012D1"/>
    <w:rsid w:val="00A01640"/>
    <w:rsid w:val="00A019B9"/>
    <w:rsid w:val="00A01C25"/>
    <w:rsid w:val="00A02026"/>
    <w:rsid w:val="00A02048"/>
    <w:rsid w:val="00A02051"/>
    <w:rsid w:val="00A022DD"/>
    <w:rsid w:val="00A02461"/>
    <w:rsid w:val="00A024CC"/>
    <w:rsid w:val="00A0295A"/>
    <w:rsid w:val="00A02D32"/>
    <w:rsid w:val="00A02D34"/>
    <w:rsid w:val="00A030EA"/>
    <w:rsid w:val="00A03389"/>
    <w:rsid w:val="00A0361C"/>
    <w:rsid w:val="00A03A10"/>
    <w:rsid w:val="00A03DD7"/>
    <w:rsid w:val="00A03E9E"/>
    <w:rsid w:val="00A03EDC"/>
    <w:rsid w:val="00A049DA"/>
    <w:rsid w:val="00A04D54"/>
    <w:rsid w:val="00A054B8"/>
    <w:rsid w:val="00A05751"/>
    <w:rsid w:val="00A062A5"/>
    <w:rsid w:val="00A06A99"/>
    <w:rsid w:val="00A06B0B"/>
    <w:rsid w:val="00A070F6"/>
    <w:rsid w:val="00A07624"/>
    <w:rsid w:val="00A0762B"/>
    <w:rsid w:val="00A078B6"/>
    <w:rsid w:val="00A07AB1"/>
    <w:rsid w:val="00A07D13"/>
    <w:rsid w:val="00A07EFD"/>
    <w:rsid w:val="00A1079A"/>
    <w:rsid w:val="00A10C34"/>
    <w:rsid w:val="00A11213"/>
    <w:rsid w:val="00A1142F"/>
    <w:rsid w:val="00A1153E"/>
    <w:rsid w:val="00A117F2"/>
    <w:rsid w:val="00A118CE"/>
    <w:rsid w:val="00A12014"/>
    <w:rsid w:val="00A121B9"/>
    <w:rsid w:val="00A13231"/>
    <w:rsid w:val="00A133F5"/>
    <w:rsid w:val="00A1357E"/>
    <w:rsid w:val="00A13693"/>
    <w:rsid w:val="00A143E7"/>
    <w:rsid w:val="00A149B5"/>
    <w:rsid w:val="00A152D9"/>
    <w:rsid w:val="00A1563F"/>
    <w:rsid w:val="00A1599A"/>
    <w:rsid w:val="00A160E5"/>
    <w:rsid w:val="00A160EF"/>
    <w:rsid w:val="00A16113"/>
    <w:rsid w:val="00A16777"/>
    <w:rsid w:val="00A17A5C"/>
    <w:rsid w:val="00A17FC3"/>
    <w:rsid w:val="00A20495"/>
    <w:rsid w:val="00A20557"/>
    <w:rsid w:val="00A209FF"/>
    <w:rsid w:val="00A2105F"/>
    <w:rsid w:val="00A21396"/>
    <w:rsid w:val="00A2193B"/>
    <w:rsid w:val="00A21BB3"/>
    <w:rsid w:val="00A21D42"/>
    <w:rsid w:val="00A21EC3"/>
    <w:rsid w:val="00A21F16"/>
    <w:rsid w:val="00A2206C"/>
    <w:rsid w:val="00A2231E"/>
    <w:rsid w:val="00A22686"/>
    <w:rsid w:val="00A2285F"/>
    <w:rsid w:val="00A22A45"/>
    <w:rsid w:val="00A22ADB"/>
    <w:rsid w:val="00A22ED7"/>
    <w:rsid w:val="00A231CF"/>
    <w:rsid w:val="00A2367D"/>
    <w:rsid w:val="00A2376C"/>
    <w:rsid w:val="00A23AB4"/>
    <w:rsid w:val="00A23B03"/>
    <w:rsid w:val="00A23B4C"/>
    <w:rsid w:val="00A23E19"/>
    <w:rsid w:val="00A23E90"/>
    <w:rsid w:val="00A244C3"/>
    <w:rsid w:val="00A247E0"/>
    <w:rsid w:val="00A24978"/>
    <w:rsid w:val="00A249F0"/>
    <w:rsid w:val="00A256BB"/>
    <w:rsid w:val="00A25A12"/>
    <w:rsid w:val="00A25EC8"/>
    <w:rsid w:val="00A26750"/>
    <w:rsid w:val="00A2699B"/>
    <w:rsid w:val="00A269B1"/>
    <w:rsid w:val="00A26AF9"/>
    <w:rsid w:val="00A26C27"/>
    <w:rsid w:val="00A26CB9"/>
    <w:rsid w:val="00A26DB1"/>
    <w:rsid w:val="00A27103"/>
    <w:rsid w:val="00A27215"/>
    <w:rsid w:val="00A274FE"/>
    <w:rsid w:val="00A27518"/>
    <w:rsid w:val="00A27967"/>
    <w:rsid w:val="00A27FC3"/>
    <w:rsid w:val="00A301A9"/>
    <w:rsid w:val="00A3054C"/>
    <w:rsid w:val="00A3107D"/>
    <w:rsid w:val="00A3110C"/>
    <w:rsid w:val="00A31113"/>
    <w:rsid w:val="00A31CD5"/>
    <w:rsid w:val="00A32764"/>
    <w:rsid w:val="00A32D9B"/>
    <w:rsid w:val="00A3348A"/>
    <w:rsid w:val="00A3362A"/>
    <w:rsid w:val="00A3369B"/>
    <w:rsid w:val="00A33846"/>
    <w:rsid w:val="00A33CCA"/>
    <w:rsid w:val="00A3447C"/>
    <w:rsid w:val="00A3472C"/>
    <w:rsid w:val="00A348C0"/>
    <w:rsid w:val="00A35452"/>
    <w:rsid w:val="00A3567A"/>
    <w:rsid w:val="00A35706"/>
    <w:rsid w:val="00A35852"/>
    <w:rsid w:val="00A3597D"/>
    <w:rsid w:val="00A35A3D"/>
    <w:rsid w:val="00A365D3"/>
    <w:rsid w:val="00A36F9A"/>
    <w:rsid w:val="00A37E82"/>
    <w:rsid w:val="00A400B9"/>
    <w:rsid w:val="00A404D5"/>
    <w:rsid w:val="00A40663"/>
    <w:rsid w:val="00A40A87"/>
    <w:rsid w:val="00A40D7F"/>
    <w:rsid w:val="00A4101D"/>
    <w:rsid w:val="00A41381"/>
    <w:rsid w:val="00A413CE"/>
    <w:rsid w:val="00A41A67"/>
    <w:rsid w:val="00A4230F"/>
    <w:rsid w:val="00A42596"/>
    <w:rsid w:val="00A426A4"/>
    <w:rsid w:val="00A4289C"/>
    <w:rsid w:val="00A42951"/>
    <w:rsid w:val="00A42BA9"/>
    <w:rsid w:val="00A42CAD"/>
    <w:rsid w:val="00A43A92"/>
    <w:rsid w:val="00A43D1A"/>
    <w:rsid w:val="00A43EA8"/>
    <w:rsid w:val="00A43F7C"/>
    <w:rsid w:val="00A4425B"/>
    <w:rsid w:val="00A4428C"/>
    <w:rsid w:val="00A443FB"/>
    <w:rsid w:val="00A4459D"/>
    <w:rsid w:val="00A44A2C"/>
    <w:rsid w:val="00A44E64"/>
    <w:rsid w:val="00A44F96"/>
    <w:rsid w:val="00A44FD3"/>
    <w:rsid w:val="00A459A9"/>
    <w:rsid w:val="00A4616C"/>
    <w:rsid w:val="00A46876"/>
    <w:rsid w:val="00A471E4"/>
    <w:rsid w:val="00A47528"/>
    <w:rsid w:val="00A478B5"/>
    <w:rsid w:val="00A47A1F"/>
    <w:rsid w:val="00A47C6D"/>
    <w:rsid w:val="00A47E48"/>
    <w:rsid w:val="00A502FD"/>
    <w:rsid w:val="00A5192C"/>
    <w:rsid w:val="00A51ABE"/>
    <w:rsid w:val="00A51FFD"/>
    <w:rsid w:val="00A52EA3"/>
    <w:rsid w:val="00A52F62"/>
    <w:rsid w:val="00A5348B"/>
    <w:rsid w:val="00A53876"/>
    <w:rsid w:val="00A54019"/>
    <w:rsid w:val="00A540B8"/>
    <w:rsid w:val="00A542F7"/>
    <w:rsid w:val="00A55576"/>
    <w:rsid w:val="00A559A2"/>
    <w:rsid w:val="00A55FEE"/>
    <w:rsid w:val="00A56089"/>
    <w:rsid w:val="00A5637C"/>
    <w:rsid w:val="00A564AF"/>
    <w:rsid w:val="00A566F3"/>
    <w:rsid w:val="00A56929"/>
    <w:rsid w:val="00A56F5F"/>
    <w:rsid w:val="00A5783E"/>
    <w:rsid w:val="00A57A72"/>
    <w:rsid w:val="00A57C85"/>
    <w:rsid w:val="00A57D0A"/>
    <w:rsid w:val="00A57E07"/>
    <w:rsid w:val="00A6002D"/>
    <w:rsid w:val="00A604BF"/>
    <w:rsid w:val="00A60DC0"/>
    <w:rsid w:val="00A60F79"/>
    <w:rsid w:val="00A61188"/>
    <w:rsid w:val="00A6172A"/>
    <w:rsid w:val="00A61945"/>
    <w:rsid w:val="00A61B2C"/>
    <w:rsid w:val="00A61BF9"/>
    <w:rsid w:val="00A62335"/>
    <w:rsid w:val="00A62856"/>
    <w:rsid w:val="00A62B7E"/>
    <w:rsid w:val="00A62DAC"/>
    <w:rsid w:val="00A62F1B"/>
    <w:rsid w:val="00A63145"/>
    <w:rsid w:val="00A638D6"/>
    <w:rsid w:val="00A63A13"/>
    <w:rsid w:val="00A63E85"/>
    <w:rsid w:val="00A6404F"/>
    <w:rsid w:val="00A64ADD"/>
    <w:rsid w:val="00A64F0C"/>
    <w:rsid w:val="00A65F73"/>
    <w:rsid w:val="00A660D2"/>
    <w:rsid w:val="00A6640D"/>
    <w:rsid w:val="00A66454"/>
    <w:rsid w:val="00A66BAE"/>
    <w:rsid w:val="00A66D6B"/>
    <w:rsid w:val="00A673EA"/>
    <w:rsid w:val="00A67648"/>
    <w:rsid w:val="00A67740"/>
    <w:rsid w:val="00A67954"/>
    <w:rsid w:val="00A70CFD"/>
    <w:rsid w:val="00A70F06"/>
    <w:rsid w:val="00A719F1"/>
    <w:rsid w:val="00A71A1B"/>
    <w:rsid w:val="00A71DCB"/>
    <w:rsid w:val="00A71E44"/>
    <w:rsid w:val="00A71E55"/>
    <w:rsid w:val="00A71F58"/>
    <w:rsid w:val="00A720FA"/>
    <w:rsid w:val="00A720FC"/>
    <w:rsid w:val="00A7261A"/>
    <w:rsid w:val="00A727FE"/>
    <w:rsid w:val="00A72EB9"/>
    <w:rsid w:val="00A73096"/>
    <w:rsid w:val="00A732CC"/>
    <w:rsid w:val="00A7346A"/>
    <w:rsid w:val="00A737C2"/>
    <w:rsid w:val="00A7390A"/>
    <w:rsid w:val="00A73A01"/>
    <w:rsid w:val="00A73A7D"/>
    <w:rsid w:val="00A73F2F"/>
    <w:rsid w:val="00A73F42"/>
    <w:rsid w:val="00A73FC8"/>
    <w:rsid w:val="00A745E9"/>
    <w:rsid w:val="00A74B49"/>
    <w:rsid w:val="00A752BF"/>
    <w:rsid w:val="00A753FB"/>
    <w:rsid w:val="00A759B1"/>
    <w:rsid w:val="00A75B5B"/>
    <w:rsid w:val="00A76024"/>
    <w:rsid w:val="00A76955"/>
    <w:rsid w:val="00A76D3C"/>
    <w:rsid w:val="00A76EE4"/>
    <w:rsid w:val="00A771ED"/>
    <w:rsid w:val="00A77434"/>
    <w:rsid w:val="00A77AE3"/>
    <w:rsid w:val="00A802B6"/>
    <w:rsid w:val="00A804B4"/>
    <w:rsid w:val="00A80504"/>
    <w:rsid w:val="00A805F5"/>
    <w:rsid w:val="00A80992"/>
    <w:rsid w:val="00A80AD8"/>
    <w:rsid w:val="00A80B3D"/>
    <w:rsid w:val="00A80ED7"/>
    <w:rsid w:val="00A81280"/>
    <w:rsid w:val="00A812F1"/>
    <w:rsid w:val="00A81551"/>
    <w:rsid w:val="00A81775"/>
    <w:rsid w:val="00A81867"/>
    <w:rsid w:val="00A81A82"/>
    <w:rsid w:val="00A81F3B"/>
    <w:rsid w:val="00A82502"/>
    <w:rsid w:val="00A82766"/>
    <w:rsid w:val="00A82857"/>
    <w:rsid w:val="00A839BC"/>
    <w:rsid w:val="00A83A13"/>
    <w:rsid w:val="00A83D01"/>
    <w:rsid w:val="00A83D55"/>
    <w:rsid w:val="00A84234"/>
    <w:rsid w:val="00A848E8"/>
    <w:rsid w:val="00A848EA"/>
    <w:rsid w:val="00A85150"/>
    <w:rsid w:val="00A859EE"/>
    <w:rsid w:val="00A85EE4"/>
    <w:rsid w:val="00A86020"/>
    <w:rsid w:val="00A860CF"/>
    <w:rsid w:val="00A8697F"/>
    <w:rsid w:val="00A86C3E"/>
    <w:rsid w:val="00A87521"/>
    <w:rsid w:val="00A901FF"/>
    <w:rsid w:val="00A9026A"/>
    <w:rsid w:val="00A904F4"/>
    <w:rsid w:val="00A905A8"/>
    <w:rsid w:val="00A9081F"/>
    <w:rsid w:val="00A908F4"/>
    <w:rsid w:val="00A91123"/>
    <w:rsid w:val="00A91582"/>
    <w:rsid w:val="00A91648"/>
    <w:rsid w:val="00A9178F"/>
    <w:rsid w:val="00A91B10"/>
    <w:rsid w:val="00A91D0F"/>
    <w:rsid w:val="00A91E3D"/>
    <w:rsid w:val="00A922D9"/>
    <w:rsid w:val="00A92725"/>
    <w:rsid w:val="00A92795"/>
    <w:rsid w:val="00A92F48"/>
    <w:rsid w:val="00A93175"/>
    <w:rsid w:val="00A933F9"/>
    <w:rsid w:val="00A93498"/>
    <w:rsid w:val="00A93938"/>
    <w:rsid w:val="00A93B4D"/>
    <w:rsid w:val="00A93D2C"/>
    <w:rsid w:val="00A9438A"/>
    <w:rsid w:val="00A944B3"/>
    <w:rsid w:val="00A944D0"/>
    <w:rsid w:val="00A9456A"/>
    <w:rsid w:val="00A94863"/>
    <w:rsid w:val="00A95434"/>
    <w:rsid w:val="00A958FC"/>
    <w:rsid w:val="00A95BD4"/>
    <w:rsid w:val="00A9703E"/>
    <w:rsid w:val="00A97363"/>
    <w:rsid w:val="00A97939"/>
    <w:rsid w:val="00A97B3B"/>
    <w:rsid w:val="00A97D01"/>
    <w:rsid w:val="00A97D22"/>
    <w:rsid w:val="00AA00B1"/>
    <w:rsid w:val="00AA077C"/>
    <w:rsid w:val="00AA0A5B"/>
    <w:rsid w:val="00AA0B2A"/>
    <w:rsid w:val="00AA0CF7"/>
    <w:rsid w:val="00AA1433"/>
    <w:rsid w:val="00AA15D5"/>
    <w:rsid w:val="00AA1C23"/>
    <w:rsid w:val="00AA1E5D"/>
    <w:rsid w:val="00AA1E6D"/>
    <w:rsid w:val="00AA2AC5"/>
    <w:rsid w:val="00AA32B9"/>
    <w:rsid w:val="00AA3354"/>
    <w:rsid w:val="00AA35B6"/>
    <w:rsid w:val="00AA3A14"/>
    <w:rsid w:val="00AA3BF2"/>
    <w:rsid w:val="00AA42E0"/>
    <w:rsid w:val="00AA4739"/>
    <w:rsid w:val="00AA4A79"/>
    <w:rsid w:val="00AA4EEA"/>
    <w:rsid w:val="00AA5561"/>
    <w:rsid w:val="00AA5784"/>
    <w:rsid w:val="00AA5A0A"/>
    <w:rsid w:val="00AA5B00"/>
    <w:rsid w:val="00AA6087"/>
    <w:rsid w:val="00AA608F"/>
    <w:rsid w:val="00AA6253"/>
    <w:rsid w:val="00AA62AF"/>
    <w:rsid w:val="00AA63B3"/>
    <w:rsid w:val="00AA6648"/>
    <w:rsid w:val="00AA67A6"/>
    <w:rsid w:val="00AA7354"/>
    <w:rsid w:val="00AA777E"/>
    <w:rsid w:val="00AB004B"/>
    <w:rsid w:val="00AB02A2"/>
    <w:rsid w:val="00AB0A4E"/>
    <w:rsid w:val="00AB0C11"/>
    <w:rsid w:val="00AB1A6F"/>
    <w:rsid w:val="00AB2140"/>
    <w:rsid w:val="00AB24CF"/>
    <w:rsid w:val="00AB26EE"/>
    <w:rsid w:val="00AB2713"/>
    <w:rsid w:val="00AB2FAB"/>
    <w:rsid w:val="00AB3028"/>
    <w:rsid w:val="00AB35C8"/>
    <w:rsid w:val="00AB3688"/>
    <w:rsid w:val="00AB4081"/>
    <w:rsid w:val="00AB417B"/>
    <w:rsid w:val="00AB41E9"/>
    <w:rsid w:val="00AB4378"/>
    <w:rsid w:val="00AB49D1"/>
    <w:rsid w:val="00AB4CA9"/>
    <w:rsid w:val="00AB52EB"/>
    <w:rsid w:val="00AB577D"/>
    <w:rsid w:val="00AB57AB"/>
    <w:rsid w:val="00AB5D93"/>
    <w:rsid w:val="00AB652A"/>
    <w:rsid w:val="00AB664E"/>
    <w:rsid w:val="00AB6804"/>
    <w:rsid w:val="00AB6807"/>
    <w:rsid w:val="00AB6D33"/>
    <w:rsid w:val="00AB7269"/>
    <w:rsid w:val="00AB7307"/>
    <w:rsid w:val="00AB77E2"/>
    <w:rsid w:val="00AB7928"/>
    <w:rsid w:val="00AB7C81"/>
    <w:rsid w:val="00AB7F88"/>
    <w:rsid w:val="00AC024A"/>
    <w:rsid w:val="00AC0548"/>
    <w:rsid w:val="00AC0E90"/>
    <w:rsid w:val="00AC38BC"/>
    <w:rsid w:val="00AC398A"/>
    <w:rsid w:val="00AC4170"/>
    <w:rsid w:val="00AC4333"/>
    <w:rsid w:val="00AC4E98"/>
    <w:rsid w:val="00AC5104"/>
    <w:rsid w:val="00AC572C"/>
    <w:rsid w:val="00AC5846"/>
    <w:rsid w:val="00AC5BFF"/>
    <w:rsid w:val="00AC6066"/>
    <w:rsid w:val="00AC6079"/>
    <w:rsid w:val="00AC685C"/>
    <w:rsid w:val="00AC6962"/>
    <w:rsid w:val="00AC6E0A"/>
    <w:rsid w:val="00AC71C6"/>
    <w:rsid w:val="00AC73E6"/>
    <w:rsid w:val="00AC7648"/>
    <w:rsid w:val="00AC791C"/>
    <w:rsid w:val="00AC7D6C"/>
    <w:rsid w:val="00AD08F1"/>
    <w:rsid w:val="00AD0FB2"/>
    <w:rsid w:val="00AD15EA"/>
    <w:rsid w:val="00AD182A"/>
    <w:rsid w:val="00AD1AA6"/>
    <w:rsid w:val="00AD217D"/>
    <w:rsid w:val="00AD2240"/>
    <w:rsid w:val="00AD22CF"/>
    <w:rsid w:val="00AD2608"/>
    <w:rsid w:val="00AD2740"/>
    <w:rsid w:val="00AD2882"/>
    <w:rsid w:val="00AD2C6E"/>
    <w:rsid w:val="00AD2EFC"/>
    <w:rsid w:val="00AD31C0"/>
    <w:rsid w:val="00AD3E28"/>
    <w:rsid w:val="00AD42E7"/>
    <w:rsid w:val="00AD4489"/>
    <w:rsid w:val="00AD4ECB"/>
    <w:rsid w:val="00AD4FC3"/>
    <w:rsid w:val="00AD5001"/>
    <w:rsid w:val="00AD5520"/>
    <w:rsid w:val="00AD5C84"/>
    <w:rsid w:val="00AD60F3"/>
    <w:rsid w:val="00AD6EEC"/>
    <w:rsid w:val="00AD6F35"/>
    <w:rsid w:val="00AD7057"/>
    <w:rsid w:val="00AD7447"/>
    <w:rsid w:val="00AD775F"/>
    <w:rsid w:val="00AD77B4"/>
    <w:rsid w:val="00AD7B8D"/>
    <w:rsid w:val="00AD7C4B"/>
    <w:rsid w:val="00AD7E71"/>
    <w:rsid w:val="00AE07B1"/>
    <w:rsid w:val="00AE19CB"/>
    <w:rsid w:val="00AE1E3C"/>
    <w:rsid w:val="00AE25C7"/>
    <w:rsid w:val="00AE25EC"/>
    <w:rsid w:val="00AE2ABF"/>
    <w:rsid w:val="00AE2E25"/>
    <w:rsid w:val="00AE3163"/>
    <w:rsid w:val="00AE3226"/>
    <w:rsid w:val="00AE327A"/>
    <w:rsid w:val="00AE32D1"/>
    <w:rsid w:val="00AE33B3"/>
    <w:rsid w:val="00AE394C"/>
    <w:rsid w:val="00AE3CA6"/>
    <w:rsid w:val="00AE3D81"/>
    <w:rsid w:val="00AE3E70"/>
    <w:rsid w:val="00AE42D9"/>
    <w:rsid w:val="00AE4911"/>
    <w:rsid w:val="00AE4B96"/>
    <w:rsid w:val="00AE53FA"/>
    <w:rsid w:val="00AE5472"/>
    <w:rsid w:val="00AE5726"/>
    <w:rsid w:val="00AE5772"/>
    <w:rsid w:val="00AE5790"/>
    <w:rsid w:val="00AE5D5A"/>
    <w:rsid w:val="00AE5EF5"/>
    <w:rsid w:val="00AE5F47"/>
    <w:rsid w:val="00AE6089"/>
    <w:rsid w:val="00AE66AC"/>
    <w:rsid w:val="00AE699F"/>
    <w:rsid w:val="00AE7108"/>
    <w:rsid w:val="00AE7547"/>
    <w:rsid w:val="00AE780F"/>
    <w:rsid w:val="00AE7A0B"/>
    <w:rsid w:val="00AE7D6F"/>
    <w:rsid w:val="00AE7F5D"/>
    <w:rsid w:val="00AF040C"/>
    <w:rsid w:val="00AF043B"/>
    <w:rsid w:val="00AF08DD"/>
    <w:rsid w:val="00AF0FD6"/>
    <w:rsid w:val="00AF16C2"/>
    <w:rsid w:val="00AF1A72"/>
    <w:rsid w:val="00AF1D3E"/>
    <w:rsid w:val="00AF21FA"/>
    <w:rsid w:val="00AF22FE"/>
    <w:rsid w:val="00AF25EC"/>
    <w:rsid w:val="00AF26A1"/>
    <w:rsid w:val="00AF2B19"/>
    <w:rsid w:val="00AF33AF"/>
    <w:rsid w:val="00AF4257"/>
    <w:rsid w:val="00AF522B"/>
    <w:rsid w:val="00AF560B"/>
    <w:rsid w:val="00AF5938"/>
    <w:rsid w:val="00AF59EA"/>
    <w:rsid w:val="00AF5C3E"/>
    <w:rsid w:val="00AF6CF0"/>
    <w:rsid w:val="00AF6E6B"/>
    <w:rsid w:val="00AF6FF2"/>
    <w:rsid w:val="00AF7339"/>
    <w:rsid w:val="00AF7C08"/>
    <w:rsid w:val="00AF7EAC"/>
    <w:rsid w:val="00AF7F23"/>
    <w:rsid w:val="00B003BB"/>
    <w:rsid w:val="00B008DF"/>
    <w:rsid w:val="00B009E0"/>
    <w:rsid w:val="00B011F5"/>
    <w:rsid w:val="00B018CB"/>
    <w:rsid w:val="00B018E7"/>
    <w:rsid w:val="00B01E2B"/>
    <w:rsid w:val="00B02696"/>
    <w:rsid w:val="00B0291B"/>
    <w:rsid w:val="00B02A34"/>
    <w:rsid w:val="00B03122"/>
    <w:rsid w:val="00B03154"/>
    <w:rsid w:val="00B031E8"/>
    <w:rsid w:val="00B0344B"/>
    <w:rsid w:val="00B035BB"/>
    <w:rsid w:val="00B03956"/>
    <w:rsid w:val="00B03E74"/>
    <w:rsid w:val="00B03F98"/>
    <w:rsid w:val="00B04901"/>
    <w:rsid w:val="00B04C26"/>
    <w:rsid w:val="00B04D9B"/>
    <w:rsid w:val="00B0551B"/>
    <w:rsid w:val="00B05CA8"/>
    <w:rsid w:val="00B05E3D"/>
    <w:rsid w:val="00B06317"/>
    <w:rsid w:val="00B06379"/>
    <w:rsid w:val="00B06654"/>
    <w:rsid w:val="00B07064"/>
    <w:rsid w:val="00B071BC"/>
    <w:rsid w:val="00B072B7"/>
    <w:rsid w:val="00B07843"/>
    <w:rsid w:val="00B07D0E"/>
    <w:rsid w:val="00B101E5"/>
    <w:rsid w:val="00B10801"/>
    <w:rsid w:val="00B108A3"/>
    <w:rsid w:val="00B108BB"/>
    <w:rsid w:val="00B118C0"/>
    <w:rsid w:val="00B11D34"/>
    <w:rsid w:val="00B12546"/>
    <w:rsid w:val="00B12683"/>
    <w:rsid w:val="00B12BBA"/>
    <w:rsid w:val="00B12E6F"/>
    <w:rsid w:val="00B137B7"/>
    <w:rsid w:val="00B138F1"/>
    <w:rsid w:val="00B13CE0"/>
    <w:rsid w:val="00B1461B"/>
    <w:rsid w:val="00B149ED"/>
    <w:rsid w:val="00B14D14"/>
    <w:rsid w:val="00B151A5"/>
    <w:rsid w:val="00B1525D"/>
    <w:rsid w:val="00B1526E"/>
    <w:rsid w:val="00B15339"/>
    <w:rsid w:val="00B154C0"/>
    <w:rsid w:val="00B15681"/>
    <w:rsid w:val="00B16200"/>
    <w:rsid w:val="00B16377"/>
    <w:rsid w:val="00B16CEE"/>
    <w:rsid w:val="00B170C3"/>
    <w:rsid w:val="00B179CC"/>
    <w:rsid w:val="00B17E53"/>
    <w:rsid w:val="00B2026C"/>
    <w:rsid w:val="00B21301"/>
    <w:rsid w:val="00B214C7"/>
    <w:rsid w:val="00B2169C"/>
    <w:rsid w:val="00B21964"/>
    <w:rsid w:val="00B21C70"/>
    <w:rsid w:val="00B226EC"/>
    <w:rsid w:val="00B22A74"/>
    <w:rsid w:val="00B22BE1"/>
    <w:rsid w:val="00B22C5B"/>
    <w:rsid w:val="00B23201"/>
    <w:rsid w:val="00B23724"/>
    <w:rsid w:val="00B23917"/>
    <w:rsid w:val="00B23E4D"/>
    <w:rsid w:val="00B24DD0"/>
    <w:rsid w:val="00B250AA"/>
    <w:rsid w:val="00B25514"/>
    <w:rsid w:val="00B2552A"/>
    <w:rsid w:val="00B258D0"/>
    <w:rsid w:val="00B2646F"/>
    <w:rsid w:val="00B2669A"/>
    <w:rsid w:val="00B26FB3"/>
    <w:rsid w:val="00B274DB"/>
    <w:rsid w:val="00B27743"/>
    <w:rsid w:val="00B27884"/>
    <w:rsid w:val="00B27AB0"/>
    <w:rsid w:val="00B27C53"/>
    <w:rsid w:val="00B27DDF"/>
    <w:rsid w:val="00B309FA"/>
    <w:rsid w:val="00B30EDF"/>
    <w:rsid w:val="00B30F73"/>
    <w:rsid w:val="00B313E5"/>
    <w:rsid w:val="00B316BA"/>
    <w:rsid w:val="00B318DD"/>
    <w:rsid w:val="00B31AA4"/>
    <w:rsid w:val="00B31ABC"/>
    <w:rsid w:val="00B31F86"/>
    <w:rsid w:val="00B31FD9"/>
    <w:rsid w:val="00B32097"/>
    <w:rsid w:val="00B32386"/>
    <w:rsid w:val="00B32747"/>
    <w:rsid w:val="00B32D4F"/>
    <w:rsid w:val="00B32F75"/>
    <w:rsid w:val="00B33726"/>
    <w:rsid w:val="00B33A1E"/>
    <w:rsid w:val="00B33E94"/>
    <w:rsid w:val="00B340DF"/>
    <w:rsid w:val="00B3440F"/>
    <w:rsid w:val="00B3443D"/>
    <w:rsid w:val="00B34673"/>
    <w:rsid w:val="00B347DF"/>
    <w:rsid w:val="00B34855"/>
    <w:rsid w:val="00B35553"/>
    <w:rsid w:val="00B35670"/>
    <w:rsid w:val="00B35E85"/>
    <w:rsid w:val="00B35E9E"/>
    <w:rsid w:val="00B360E9"/>
    <w:rsid w:val="00B36981"/>
    <w:rsid w:val="00B371A8"/>
    <w:rsid w:val="00B373C8"/>
    <w:rsid w:val="00B37781"/>
    <w:rsid w:val="00B379B6"/>
    <w:rsid w:val="00B400BF"/>
    <w:rsid w:val="00B40135"/>
    <w:rsid w:val="00B40156"/>
    <w:rsid w:val="00B401ED"/>
    <w:rsid w:val="00B41484"/>
    <w:rsid w:val="00B41C9D"/>
    <w:rsid w:val="00B41E5D"/>
    <w:rsid w:val="00B422AA"/>
    <w:rsid w:val="00B4244D"/>
    <w:rsid w:val="00B42555"/>
    <w:rsid w:val="00B42762"/>
    <w:rsid w:val="00B427DD"/>
    <w:rsid w:val="00B43519"/>
    <w:rsid w:val="00B436E4"/>
    <w:rsid w:val="00B43816"/>
    <w:rsid w:val="00B43866"/>
    <w:rsid w:val="00B43A44"/>
    <w:rsid w:val="00B43C17"/>
    <w:rsid w:val="00B4430D"/>
    <w:rsid w:val="00B4435B"/>
    <w:rsid w:val="00B44809"/>
    <w:rsid w:val="00B448AA"/>
    <w:rsid w:val="00B44AB1"/>
    <w:rsid w:val="00B44CDE"/>
    <w:rsid w:val="00B44FD6"/>
    <w:rsid w:val="00B453FC"/>
    <w:rsid w:val="00B454A4"/>
    <w:rsid w:val="00B46008"/>
    <w:rsid w:val="00B462CA"/>
    <w:rsid w:val="00B47283"/>
    <w:rsid w:val="00B501BF"/>
    <w:rsid w:val="00B507FB"/>
    <w:rsid w:val="00B5088D"/>
    <w:rsid w:val="00B50BF5"/>
    <w:rsid w:val="00B50D3E"/>
    <w:rsid w:val="00B50F4B"/>
    <w:rsid w:val="00B510DE"/>
    <w:rsid w:val="00B51A1B"/>
    <w:rsid w:val="00B520B5"/>
    <w:rsid w:val="00B520D6"/>
    <w:rsid w:val="00B520E1"/>
    <w:rsid w:val="00B525DF"/>
    <w:rsid w:val="00B52A83"/>
    <w:rsid w:val="00B52B1B"/>
    <w:rsid w:val="00B52C8D"/>
    <w:rsid w:val="00B52D66"/>
    <w:rsid w:val="00B5316A"/>
    <w:rsid w:val="00B534CD"/>
    <w:rsid w:val="00B54074"/>
    <w:rsid w:val="00B5556F"/>
    <w:rsid w:val="00B55C55"/>
    <w:rsid w:val="00B55F97"/>
    <w:rsid w:val="00B5625D"/>
    <w:rsid w:val="00B56309"/>
    <w:rsid w:val="00B566AD"/>
    <w:rsid w:val="00B56747"/>
    <w:rsid w:val="00B567D3"/>
    <w:rsid w:val="00B56CC1"/>
    <w:rsid w:val="00B56D3D"/>
    <w:rsid w:val="00B5728F"/>
    <w:rsid w:val="00B572A0"/>
    <w:rsid w:val="00B575AC"/>
    <w:rsid w:val="00B57637"/>
    <w:rsid w:val="00B57EE3"/>
    <w:rsid w:val="00B57F37"/>
    <w:rsid w:val="00B601E3"/>
    <w:rsid w:val="00B601FD"/>
    <w:rsid w:val="00B606EF"/>
    <w:rsid w:val="00B60EBF"/>
    <w:rsid w:val="00B610D6"/>
    <w:rsid w:val="00B615B6"/>
    <w:rsid w:val="00B618DA"/>
    <w:rsid w:val="00B61B71"/>
    <w:rsid w:val="00B62A5C"/>
    <w:rsid w:val="00B634AC"/>
    <w:rsid w:val="00B63A07"/>
    <w:rsid w:val="00B63B97"/>
    <w:rsid w:val="00B63EAB"/>
    <w:rsid w:val="00B63F58"/>
    <w:rsid w:val="00B63FE7"/>
    <w:rsid w:val="00B64219"/>
    <w:rsid w:val="00B64589"/>
    <w:rsid w:val="00B64942"/>
    <w:rsid w:val="00B649D9"/>
    <w:rsid w:val="00B64B39"/>
    <w:rsid w:val="00B64BA5"/>
    <w:rsid w:val="00B65497"/>
    <w:rsid w:val="00B65AAA"/>
    <w:rsid w:val="00B65B3E"/>
    <w:rsid w:val="00B66018"/>
    <w:rsid w:val="00B6630A"/>
    <w:rsid w:val="00B66481"/>
    <w:rsid w:val="00B66529"/>
    <w:rsid w:val="00B66729"/>
    <w:rsid w:val="00B6683C"/>
    <w:rsid w:val="00B66C94"/>
    <w:rsid w:val="00B66E3C"/>
    <w:rsid w:val="00B6704E"/>
    <w:rsid w:val="00B67061"/>
    <w:rsid w:val="00B67393"/>
    <w:rsid w:val="00B67F64"/>
    <w:rsid w:val="00B70809"/>
    <w:rsid w:val="00B70BE1"/>
    <w:rsid w:val="00B70ED0"/>
    <w:rsid w:val="00B70EFC"/>
    <w:rsid w:val="00B7138D"/>
    <w:rsid w:val="00B717F6"/>
    <w:rsid w:val="00B71DBF"/>
    <w:rsid w:val="00B72276"/>
    <w:rsid w:val="00B727C5"/>
    <w:rsid w:val="00B73285"/>
    <w:rsid w:val="00B732AC"/>
    <w:rsid w:val="00B73948"/>
    <w:rsid w:val="00B74082"/>
    <w:rsid w:val="00B744E6"/>
    <w:rsid w:val="00B74B90"/>
    <w:rsid w:val="00B74C23"/>
    <w:rsid w:val="00B75243"/>
    <w:rsid w:val="00B75499"/>
    <w:rsid w:val="00B7565B"/>
    <w:rsid w:val="00B756A8"/>
    <w:rsid w:val="00B759E6"/>
    <w:rsid w:val="00B75AB0"/>
    <w:rsid w:val="00B75E89"/>
    <w:rsid w:val="00B764F7"/>
    <w:rsid w:val="00B76582"/>
    <w:rsid w:val="00B76751"/>
    <w:rsid w:val="00B76799"/>
    <w:rsid w:val="00B76F89"/>
    <w:rsid w:val="00B775E1"/>
    <w:rsid w:val="00B77612"/>
    <w:rsid w:val="00B77A46"/>
    <w:rsid w:val="00B77B0B"/>
    <w:rsid w:val="00B77BEB"/>
    <w:rsid w:val="00B77FEE"/>
    <w:rsid w:val="00B80066"/>
    <w:rsid w:val="00B801B9"/>
    <w:rsid w:val="00B8039C"/>
    <w:rsid w:val="00B80BB9"/>
    <w:rsid w:val="00B80D32"/>
    <w:rsid w:val="00B8103D"/>
    <w:rsid w:val="00B812FF"/>
    <w:rsid w:val="00B81615"/>
    <w:rsid w:val="00B81914"/>
    <w:rsid w:val="00B81FFA"/>
    <w:rsid w:val="00B8218F"/>
    <w:rsid w:val="00B82792"/>
    <w:rsid w:val="00B833BE"/>
    <w:rsid w:val="00B8357E"/>
    <w:rsid w:val="00B8365E"/>
    <w:rsid w:val="00B838CC"/>
    <w:rsid w:val="00B846BE"/>
    <w:rsid w:val="00B84AAE"/>
    <w:rsid w:val="00B84D51"/>
    <w:rsid w:val="00B85AD2"/>
    <w:rsid w:val="00B85EB2"/>
    <w:rsid w:val="00B862E6"/>
    <w:rsid w:val="00B866E7"/>
    <w:rsid w:val="00B8681C"/>
    <w:rsid w:val="00B8727D"/>
    <w:rsid w:val="00B872B1"/>
    <w:rsid w:val="00B87676"/>
    <w:rsid w:val="00B878D2"/>
    <w:rsid w:val="00B87DE8"/>
    <w:rsid w:val="00B90755"/>
    <w:rsid w:val="00B91060"/>
    <w:rsid w:val="00B91F66"/>
    <w:rsid w:val="00B91FF1"/>
    <w:rsid w:val="00B92504"/>
    <w:rsid w:val="00B9295D"/>
    <w:rsid w:val="00B92D3E"/>
    <w:rsid w:val="00B92E7F"/>
    <w:rsid w:val="00B93396"/>
    <w:rsid w:val="00B93940"/>
    <w:rsid w:val="00B93E36"/>
    <w:rsid w:val="00B94087"/>
    <w:rsid w:val="00B940D2"/>
    <w:rsid w:val="00B94117"/>
    <w:rsid w:val="00B94265"/>
    <w:rsid w:val="00B94354"/>
    <w:rsid w:val="00B94678"/>
    <w:rsid w:val="00B94686"/>
    <w:rsid w:val="00B94725"/>
    <w:rsid w:val="00B94AA5"/>
    <w:rsid w:val="00B94CF3"/>
    <w:rsid w:val="00B94DEB"/>
    <w:rsid w:val="00B95C33"/>
    <w:rsid w:val="00B95DCB"/>
    <w:rsid w:val="00B960D2"/>
    <w:rsid w:val="00B961E9"/>
    <w:rsid w:val="00B965FF"/>
    <w:rsid w:val="00B966C4"/>
    <w:rsid w:val="00B968D6"/>
    <w:rsid w:val="00B9696F"/>
    <w:rsid w:val="00B96D66"/>
    <w:rsid w:val="00B9710A"/>
    <w:rsid w:val="00B97A48"/>
    <w:rsid w:val="00B97B06"/>
    <w:rsid w:val="00B97F1F"/>
    <w:rsid w:val="00B97F4D"/>
    <w:rsid w:val="00BA027B"/>
    <w:rsid w:val="00BA0292"/>
    <w:rsid w:val="00BA040F"/>
    <w:rsid w:val="00BA05F7"/>
    <w:rsid w:val="00BA0616"/>
    <w:rsid w:val="00BA09E9"/>
    <w:rsid w:val="00BA1473"/>
    <w:rsid w:val="00BA169E"/>
    <w:rsid w:val="00BA1883"/>
    <w:rsid w:val="00BA1927"/>
    <w:rsid w:val="00BA195D"/>
    <w:rsid w:val="00BA1E13"/>
    <w:rsid w:val="00BA1EF5"/>
    <w:rsid w:val="00BA2003"/>
    <w:rsid w:val="00BA2494"/>
    <w:rsid w:val="00BA24F0"/>
    <w:rsid w:val="00BA26B2"/>
    <w:rsid w:val="00BA2848"/>
    <w:rsid w:val="00BA296E"/>
    <w:rsid w:val="00BA2AFF"/>
    <w:rsid w:val="00BA2D00"/>
    <w:rsid w:val="00BA320E"/>
    <w:rsid w:val="00BA4193"/>
    <w:rsid w:val="00BA43D4"/>
    <w:rsid w:val="00BA4750"/>
    <w:rsid w:val="00BA48B4"/>
    <w:rsid w:val="00BA4F08"/>
    <w:rsid w:val="00BA5232"/>
    <w:rsid w:val="00BA58F1"/>
    <w:rsid w:val="00BA5DE6"/>
    <w:rsid w:val="00BA5FB6"/>
    <w:rsid w:val="00BA6621"/>
    <w:rsid w:val="00BA6762"/>
    <w:rsid w:val="00BA6982"/>
    <w:rsid w:val="00BA6DD0"/>
    <w:rsid w:val="00BA6EB7"/>
    <w:rsid w:val="00BA79ED"/>
    <w:rsid w:val="00BA7A60"/>
    <w:rsid w:val="00BA7B04"/>
    <w:rsid w:val="00BB008E"/>
    <w:rsid w:val="00BB033D"/>
    <w:rsid w:val="00BB0A2C"/>
    <w:rsid w:val="00BB0CBE"/>
    <w:rsid w:val="00BB0D6F"/>
    <w:rsid w:val="00BB0F3B"/>
    <w:rsid w:val="00BB1477"/>
    <w:rsid w:val="00BB15CB"/>
    <w:rsid w:val="00BB1AFC"/>
    <w:rsid w:val="00BB214F"/>
    <w:rsid w:val="00BB21B3"/>
    <w:rsid w:val="00BB2219"/>
    <w:rsid w:val="00BB2456"/>
    <w:rsid w:val="00BB256D"/>
    <w:rsid w:val="00BB2DE9"/>
    <w:rsid w:val="00BB2EAD"/>
    <w:rsid w:val="00BB3677"/>
    <w:rsid w:val="00BB36A6"/>
    <w:rsid w:val="00BB3DF3"/>
    <w:rsid w:val="00BB4336"/>
    <w:rsid w:val="00BB482F"/>
    <w:rsid w:val="00BB4BD9"/>
    <w:rsid w:val="00BB4BFD"/>
    <w:rsid w:val="00BB4F56"/>
    <w:rsid w:val="00BB5B0C"/>
    <w:rsid w:val="00BB5C61"/>
    <w:rsid w:val="00BB5D2E"/>
    <w:rsid w:val="00BB6143"/>
    <w:rsid w:val="00BB6D28"/>
    <w:rsid w:val="00BB799C"/>
    <w:rsid w:val="00BB7DA6"/>
    <w:rsid w:val="00BB7E6C"/>
    <w:rsid w:val="00BB7EA6"/>
    <w:rsid w:val="00BC0622"/>
    <w:rsid w:val="00BC0A12"/>
    <w:rsid w:val="00BC1297"/>
    <w:rsid w:val="00BC1463"/>
    <w:rsid w:val="00BC1CBF"/>
    <w:rsid w:val="00BC1D8D"/>
    <w:rsid w:val="00BC2744"/>
    <w:rsid w:val="00BC276C"/>
    <w:rsid w:val="00BC2EB5"/>
    <w:rsid w:val="00BC3212"/>
    <w:rsid w:val="00BC35CB"/>
    <w:rsid w:val="00BC3C06"/>
    <w:rsid w:val="00BC4206"/>
    <w:rsid w:val="00BC4318"/>
    <w:rsid w:val="00BC4ECD"/>
    <w:rsid w:val="00BC5561"/>
    <w:rsid w:val="00BC5616"/>
    <w:rsid w:val="00BC57EE"/>
    <w:rsid w:val="00BC588C"/>
    <w:rsid w:val="00BC5A11"/>
    <w:rsid w:val="00BC5D75"/>
    <w:rsid w:val="00BC5E89"/>
    <w:rsid w:val="00BC66AB"/>
    <w:rsid w:val="00BC695C"/>
    <w:rsid w:val="00BC6B48"/>
    <w:rsid w:val="00BC6F9F"/>
    <w:rsid w:val="00BC74C6"/>
    <w:rsid w:val="00BD07D3"/>
    <w:rsid w:val="00BD0E00"/>
    <w:rsid w:val="00BD1511"/>
    <w:rsid w:val="00BD178D"/>
    <w:rsid w:val="00BD188C"/>
    <w:rsid w:val="00BD1B69"/>
    <w:rsid w:val="00BD1E55"/>
    <w:rsid w:val="00BD1F78"/>
    <w:rsid w:val="00BD2C4D"/>
    <w:rsid w:val="00BD2D03"/>
    <w:rsid w:val="00BD34AD"/>
    <w:rsid w:val="00BD41C0"/>
    <w:rsid w:val="00BD43FB"/>
    <w:rsid w:val="00BD4564"/>
    <w:rsid w:val="00BD48CB"/>
    <w:rsid w:val="00BD4C1B"/>
    <w:rsid w:val="00BD4C27"/>
    <w:rsid w:val="00BD51CF"/>
    <w:rsid w:val="00BD520D"/>
    <w:rsid w:val="00BD53CE"/>
    <w:rsid w:val="00BD557E"/>
    <w:rsid w:val="00BD64D2"/>
    <w:rsid w:val="00BD6C76"/>
    <w:rsid w:val="00BD6CB0"/>
    <w:rsid w:val="00BD6DEF"/>
    <w:rsid w:val="00BD786C"/>
    <w:rsid w:val="00BD7E95"/>
    <w:rsid w:val="00BE014A"/>
    <w:rsid w:val="00BE06BB"/>
    <w:rsid w:val="00BE0B55"/>
    <w:rsid w:val="00BE0F3F"/>
    <w:rsid w:val="00BE1919"/>
    <w:rsid w:val="00BE1B16"/>
    <w:rsid w:val="00BE251A"/>
    <w:rsid w:val="00BE2594"/>
    <w:rsid w:val="00BE273A"/>
    <w:rsid w:val="00BE2AC2"/>
    <w:rsid w:val="00BE2ADE"/>
    <w:rsid w:val="00BE2CBC"/>
    <w:rsid w:val="00BE30CB"/>
    <w:rsid w:val="00BE35AC"/>
    <w:rsid w:val="00BE3A96"/>
    <w:rsid w:val="00BE44B8"/>
    <w:rsid w:val="00BE47C7"/>
    <w:rsid w:val="00BE4BB4"/>
    <w:rsid w:val="00BE569D"/>
    <w:rsid w:val="00BE5931"/>
    <w:rsid w:val="00BE5BCB"/>
    <w:rsid w:val="00BE5CA1"/>
    <w:rsid w:val="00BE643A"/>
    <w:rsid w:val="00BE686B"/>
    <w:rsid w:val="00BE6C5D"/>
    <w:rsid w:val="00BE7911"/>
    <w:rsid w:val="00BE7D2B"/>
    <w:rsid w:val="00BF071A"/>
    <w:rsid w:val="00BF128D"/>
    <w:rsid w:val="00BF211E"/>
    <w:rsid w:val="00BF213A"/>
    <w:rsid w:val="00BF22E7"/>
    <w:rsid w:val="00BF24A6"/>
    <w:rsid w:val="00BF2758"/>
    <w:rsid w:val="00BF2F7C"/>
    <w:rsid w:val="00BF3604"/>
    <w:rsid w:val="00BF3A4B"/>
    <w:rsid w:val="00BF3C10"/>
    <w:rsid w:val="00BF45F9"/>
    <w:rsid w:val="00BF4CC9"/>
    <w:rsid w:val="00BF4CD1"/>
    <w:rsid w:val="00BF4D00"/>
    <w:rsid w:val="00BF50B1"/>
    <w:rsid w:val="00BF56B5"/>
    <w:rsid w:val="00BF5A47"/>
    <w:rsid w:val="00BF6500"/>
    <w:rsid w:val="00BF6518"/>
    <w:rsid w:val="00BF652D"/>
    <w:rsid w:val="00BF68CD"/>
    <w:rsid w:val="00BF72C8"/>
    <w:rsid w:val="00BF790C"/>
    <w:rsid w:val="00BF791F"/>
    <w:rsid w:val="00C00016"/>
    <w:rsid w:val="00C0016F"/>
    <w:rsid w:val="00C00C51"/>
    <w:rsid w:val="00C01180"/>
    <w:rsid w:val="00C0138F"/>
    <w:rsid w:val="00C030D7"/>
    <w:rsid w:val="00C0333C"/>
    <w:rsid w:val="00C0347B"/>
    <w:rsid w:val="00C04573"/>
    <w:rsid w:val="00C04648"/>
    <w:rsid w:val="00C04870"/>
    <w:rsid w:val="00C04A4D"/>
    <w:rsid w:val="00C04C25"/>
    <w:rsid w:val="00C05372"/>
    <w:rsid w:val="00C055CC"/>
    <w:rsid w:val="00C055F1"/>
    <w:rsid w:val="00C05ACC"/>
    <w:rsid w:val="00C05ED6"/>
    <w:rsid w:val="00C06AF2"/>
    <w:rsid w:val="00C074A1"/>
    <w:rsid w:val="00C0756E"/>
    <w:rsid w:val="00C0776F"/>
    <w:rsid w:val="00C07949"/>
    <w:rsid w:val="00C07C21"/>
    <w:rsid w:val="00C07E1B"/>
    <w:rsid w:val="00C07ED0"/>
    <w:rsid w:val="00C10154"/>
    <w:rsid w:val="00C10196"/>
    <w:rsid w:val="00C101BC"/>
    <w:rsid w:val="00C1168E"/>
    <w:rsid w:val="00C12210"/>
    <w:rsid w:val="00C12445"/>
    <w:rsid w:val="00C1267A"/>
    <w:rsid w:val="00C12921"/>
    <w:rsid w:val="00C12AA4"/>
    <w:rsid w:val="00C12F9F"/>
    <w:rsid w:val="00C133ED"/>
    <w:rsid w:val="00C137DD"/>
    <w:rsid w:val="00C149E0"/>
    <w:rsid w:val="00C14EE1"/>
    <w:rsid w:val="00C1501C"/>
    <w:rsid w:val="00C15308"/>
    <w:rsid w:val="00C15C95"/>
    <w:rsid w:val="00C1664D"/>
    <w:rsid w:val="00C170A5"/>
    <w:rsid w:val="00C1737D"/>
    <w:rsid w:val="00C174AE"/>
    <w:rsid w:val="00C17A76"/>
    <w:rsid w:val="00C17D6F"/>
    <w:rsid w:val="00C20952"/>
    <w:rsid w:val="00C20C12"/>
    <w:rsid w:val="00C20D86"/>
    <w:rsid w:val="00C20EED"/>
    <w:rsid w:val="00C2124D"/>
    <w:rsid w:val="00C21CCC"/>
    <w:rsid w:val="00C225BB"/>
    <w:rsid w:val="00C225C4"/>
    <w:rsid w:val="00C226A6"/>
    <w:rsid w:val="00C22A6D"/>
    <w:rsid w:val="00C22B8E"/>
    <w:rsid w:val="00C22B99"/>
    <w:rsid w:val="00C22D87"/>
    <w:rsid w:val="00C23059"/>
    <w:rsid w:val="00C23126"/>
    <w:rsid w:val="00C2315F"/>
    <w:rsid w:val="00C236D5"/>
    <w:rsid w:val="00C23784"/>
    <w:rsid w:val="00C23830"/>
    <w:rsid w:val="00C238A9"/>
    <w:rsid w:val="00C23B2E"/>
    <w:rsid w:val="00C23D81"/>
    <w:rsid w:val="00C2404D"/>
    <w:rsid w:val="00C24222"/>
    <w:rsid w:val="00C24318"/>
    <w:rsid w:val="00C249D8"/>
    <w:rsid w:val="00C24BC2"/>
    <w:rsid w:val="00C24EEE"/>
    <w:rsid w:val="00C252A3"/>
    <w:rsid w:val="00C25481"/>
    <w:rsid w:val="00C255AB"/>
    <w:rsid w:val="00C2564E"/>
    <w:rsid w:val="00C257B2"/>
    <w:rsid w:val="00C261F2"/>
    <w:rsid w:val="00C267CF"/>
    <w:rsid w:val="00C26B81"/>
    <w:rsid w:val="00C26C05"/>
    <w:rsid w:val="00C26C85"/>
    <w:rsid w:val="00C270A3"/>
    <w:rsid w:val="00C272C6"/>
    <w:rsid w:val="00C27CD8"/>
    <w:rsid w:val="00C300B1"/>
    <w:rsid w:val="00C30255"/>
    <w:rsid w:val="00C305E6"/>
    <w:rsid w:val="00C307A1"/>
    <w:rsid w:val="00C30B4A"/>
    <w:rsid w:val="00C31006"/>
    <w:rsid w:val="00C312D9"/>
    <w:rsid w:val="00C32473"/>
    <w:rsid w:val="00C32AA0"/>
    <w:rsid w:val="00C3460E"/>
    <w:rsid w:val="00C3466A"/>
    <w:rsid w:val="00C34802"/>
    <w:rsid w:val="00C349A6"/>
    <w:rsid w:val="00C35252"/>
    <w:rsid w:val="00C35411"/>
    <w:rsid w:val="00C35567"/>
    <w:rsid w:val="00C3562D"/>
    <w:rsid w:val="00C35C25"/>
    <w:rsid w:val="00C35E78"/>
    <w:rsid w:val="00C36261"/>
    <w:rsid w:val="00C362C0"/>
    <w:rsid w:val="00C363B9"/>
    <w:rsid w:val="00C36705"/>
    <w:rsid w:val="00C3676C"/>
    <w:rsid w:val="00C36C28"/>
    <w:rsid w:val="00C36C78"/>
    <w:rsid w:val="00C36F3F"/>
    <w:rsid w:val="00C3705C"/>
    <w:rsid w:val="00C37192"/>
    <w:rsid w:val="00C37252"/>
    <w:rsid w:val="00C37474"/>
    <w:rsid w:val="00C3772E"/>
    <w:rsid w:val="00C4016E"/>
    <w:rsid w:val="00C405F0"/>
    <w:rsid w:val="00C40C99"/>
    <w:rsid w:val="00C418B9"/>
    <w:rsid w:val="00C41F90"/>
    <w:rsid w:val="00C42406"/>
    <w:rsid w:val="00C431AA"/>
    <w:rsid w:val="00C439B5"/>
    <w:rsid w:val="00C43DAB"/>
    <w:rsid w:val="00C43FB1"/>
    <w:rsid w:val="00C444AE"/>
    <w:rsid w:val="00C45530"/>
    <w:rsid w:val="00C4631B"/>
    <w:rsid w:val="00C46507"/>
    <w:rsid w:val="00C4651A"/>
    <w:rsid w:val="00C46553"/>
    <w:rsid w:val="00C465FF"/>
    <w:rsid w:val="00C46B2C"/>
    <w:rsid w:val="00C46B6A"/>
    <w:rsid w:val="00C46D23"/>
    <w:rsid w:val="00C47000"/>
    <w:rsid w:val="00C4751C"/>
    <w:rsid w:val="00C479BA"/>
    <w:rsid w:val="00C47A97"/>
    <w:rsid w:val="00C5087B"/>
    <w:rsid w:val="00C50D4B"/>
    <w:rsid w:val="00C51205"/>
    <w:rsid w:val="00C5126A"/>
    <w:rsid w:val="00C515EC"/>
    <w:rsid w:val="00C51758"/>
    <w:rsid w:val="00C51D15"/>
    <w:rsid w:val="00C5272E"/>
    <w:rsid w:val="00C52EBE"/>
    <w:rsid w:val="00C53648"/>
    <w:rsid w:val="00C53DAD"/>
    <w:rsid w:val="00C53DDF"/>
    <w:rsid w:val="00C54301"/>
    <w:rsid w:val="00C545E2"/>
    <w:rsid w:val="00C545F3"/>
    <w:rsid w:val="00C54A2B"/>
    <w:rsid w:val="00C55A49"/>
    <w:rsid w:val="00C55AA1"/>
    <w:rsid w:val="00C55D99"/>
    <w:rsid w:val="00C56579"/>
    <w:rsid w:val="00C567DD"/>
    <w:rsid w:val="00C56A98"/>
    <w:rsid w:val="00C56E7A"/>
    <w:rsid w:val="00C56E86"/>
    <w:rsid w:val="00C57461"/>
    <w:rsid w:val="00C5746A"/>
    <w:rsid w:val="00C57A5D"/>
    <w:rsid w:val="00C57DC7"/>
    <w:rsid w:val="00C602A4"/>
    <w:rsid w:val="00C603F7"/>
    <w:rsid w:val="00C610E2"/>
    <w:rsid w:val="00C61217"/>
    <w:rsid w:val="00C61757"/>
    <w:rsid w:val="00C61CDD"/>
    <w:rsid w:val="00C620DC"/>
    <w:rsid w:val="00C624F7"/>
    <w:rsid w:val="00C625A5"/>
    <w:rsid w:val="00C63281"/>
    <w:rsid w:val="00C633A3"/>
    <w:rsid w:val="00C63E42"/>
    <w:rsid w:val="00C63F19"/>
    <w:rsid w:val="00C63FBA"/>
    <w:rsid w:val="00C641A1"/>
    <w:rsid w:val="00C6480A"/>
    <w:rsid w:val="00C648AF"/>
    <w:rsid w:val="00C64AF3"/>
    <w:rsid w:val="00C6550C"/>
    <w:rsid w:val="00C6577B"/>
    <w:rsid w:val="00C65E15"/>
    <w:rsid w:val="00C66387"/>
    <w:rsid w:val="00C667C7"/>
    <w:rsid w:val="00C6686E"/>
    <w:rsid w:val="00C66C02"/>
    <w:rsid w:val="00C67922"/>
    <w:rsid w:val="00C67CC0"/>
    <w:rsid w:val="00C67E30"/>
    <w:rsid w:val="00C67E8D"/>
    <w:rsid w:val="00C703B4"/>
    <w:rsid w:val="00C70E9F"/>
    <w:rsid w:val="00C70EC8"/>
    <w:rsid w:val="00C71606"/>
    <w:rsid w:val="00C71652"/>
    <w:rsid w:val="00C717AE"/>
    <w:rsid w:val="00C71898"/>
    <w:rsid w:val="00C72070"/>
    <w:rsid w:val="00C72676"/>
    <w:rsid w:val="00C72C75"/>
    <w:rsid w:val="00C7302F"/>
    <w:rsid w:val="00C73563"/>
    <w:rsid w:val="00C738AB"/>
    <w:rsid w:val="00C73BE1"/>
    <w:rsid w:val="00C73F7E"/>
    <w:rsid w:val="00C74D1B"/>
    <w:rsid w:val="00C74D8E"/>
    <w:rsid w:val="00C752BD"/>
    <w:rsid w:val="00C753EE"/>
    <w:rsid w:val="00C754F9"/>
    <w:rsid w:val="00C75E52"/>
    <w:rsid w:val="00C76473"/>
    <w:rsid w:val="00C767C5"/>
    <w:rsid w:val="00C767D9"/>
    <w:rsid w:val="00C76968"/>
    <w:rsid w:val="00C77217"/>
    <w:rsid w:val="00C7766D"/>
    <w:rsid w:val="00C7787C"/>
    <w:rsid w:val="00C802C1"/>
    <w:rsid w:val="00C80579"/>
    <w:rsid w:val="00C8072F"/>
    <w:rsid w:val="00C81593"/>
    <w:rsid w:val="00C81986"/>
    <w:rsid w:val="00C819A8"/>
    <w:rsid w:val="00C81E1E"/>
    <w:rsid w:val="00C82011"/>
    <w:rsid w:val="00C82215"/>
    <w:rsid w:val="00C8227D"/>
    <w:rsid w:val="00C824C2"/>
    <w:rsid w:val="00C82577"/>
    <w:rsid w:val="00C82ACD"/>
    <w:rsid w:val="00C82BE4"/>
    <w:rsid w:val="00C82E53"/>
    <w:rsid w:val="00C82E65"/>
    <w:rsid w:val="00C82E98"/>
    <w:rsid w:val="00C830FE"/>
    <w:rsid w:val="00C835C4"/>
    <w:rsid w:val="00C83839"/>
    <w:rsid w:val="00C838BA"/>
    <w:rsid w:val="00C8457A"/>
    <w:rsid w:val="00C846CE"/>
    <w:rsid w:val="00C84C46"/>
    <w:rsid w:val="00C84EE1"/>
    <w:rsid w:val="00C85500"/>
    <w:rsid w:val="00C855A7"/>
    <w:rsid w:val="00C867C1"/>
    <w:rsid w:val="00C86A47"/>
    <w:rsid w:val="00C86B18"/>
    <w:rsid w:val="00C86D13"/>
    <w:rsid w:val="00C87A08"/>
    <w:rsid w:val="00C87C0E"/>
    <w:rsid w:val="00C87F86"/>
    <w:rsid w:val="00C9053C"/>
    <w:rsid w:val="00C90569"/>
    <w:rsid w:val="00C9081F"/>
    <w:rsid w:val="00C91639"/>
    <w:rsid w:val="00C916FB"/>
    <w:rsid w:val="00C91FA2"/>
    <w:rsid w:val="00C927CA"/>
    <w:rsid w:val="00C9293E"/>
    <w:rsid w:val="00C92C2D"/>
    <w:rsid w:val="00C930C8"/>
    <w:rsid w:val="00C93247"/>
    <w:rsid w:val="00C9336D"/>
    <w:rsid w:val="00C93640"/>
    <w:rsid w:val="00C9387B"/>
    <w:rsid w:val="00C93B43"/>
    <w:rsid w:val="00C941E6"/>
    <w:rsid w:val="00C946BC"/>
    <w:rsid w:val="00C94A3B"/>
    <w:rsid w:val="00C94EEA"/>
    <w:rsid w:val="00C94F38"/>
    <w:rsid w:val="00C9502A"/>
    <w:rsid w:val="00C9506E"/>
    <w:rsid w:val="00C9517F"/>
    <w:rsid w:val="00C95525"/>
    <w:rsid w:val="00C955F7"/>
    <w:rsid w:val="00C95706"/>
    <w:rsid w:val="00C95B91"/>
    <w:rsid w:val="00C95D3C"/>
    <w:rsid w:val="00C96323"/>
    <w:rsid w:val="00C96651"/>
    <w:rsid w:val="00C96970"/>
    <w:rsid w:val="00C96C9E"/>
    <w:rsid w:val="00C96DC6"/>
    <w:rsid w:val="00C975EC"/>
    <w:rsid w:val="00C97926"/>
    <w:rsid w:val="00C97A62"/>
    <w:rsid w:val="00CA02BF"/>
    <w:rsid w:val="00CA05BA"/>
    <w:rsid w:val="00CA065B"/>
    <w:rsid w:val="00CA0704"/>
    <w:rsid w:val="00CA0E45"/>
    <w:rsid w:val="00CA17AF"/>
    <w:rsid w:val="00CA1F3E"/>
    <w:rsid w:val="00CA1FE6"/>
    <w:rsid w:val="00CA20B2"/>
    <w:rsid w:val="00CA228F"/>
    <w:rsid w:val="00CA3359"/>
    <w:rsid w:val="00CA338F"/>
    <w:rsid w:val="00CA3564"/>
    <w:rsid w:val="00CA3E59"/>
    <w:rsid w:val="00CA4053"/>
    <w:rsid w:val="00CA4BC4"/>
    <w:rsid w:val="00CA51CB"/>
    <w:rsid w:val="00CA55C5"/>
    <w:rsid w:val="00CA55CD"/>
    <w:rsid w:val="00CA58FE"/>
    <w:rsid w:val="00CA5998"/>
    <w:rsid w:val="00CA5A73"/>
    <w:rsid w:val="00CA5D80"/>
    <w:rsid w:val="00CA5DD8"/>
    <w:rsid w:val="00CA601D"/>
    <w:rsid w:val="00CA64F4"/>
    <w:rsid w:val="00CA67DC"/>
    <w:rsid w:val="00CA6882"/>
    <w:rsid w:val="00CA68C4"/>
    <w:rsid w:val="00CA6E62"/>
    <w:rsid w:val="00CA74AB"/>
    <w:rsid w:val="00CA790B"/>
    <w:rsid w:val="00CA79C2"/>
    <w:rsid w:val="00CB0334"/>
    <w:rsid w:val="00CB073F"/>
    <w:rsid w:val="00CB09B2"/>
    <w:rsid w:val="00CB0BC3"/>
    <w:rsid w:val="00CB0CF6"/>
    <w:rsid w:val="00CB18C0"/>
    <w:rsid w:val="00CB18DE"/>
    <w:rsid w:val="00CB1ABB"/>
    <w:rsid w:val="00CB1BD5"/>
    <w:rsid w:val="00CB1BFF"/>
    <w:rsid w:val="00CB2206"/>
    <w:rsid w:val="00CB285F"/>
    <w:rsid w:val="00CB2A2A"/>
    <w:rsid w:val="00CB2A99"/>
    <w:rsid w:val="00CB31CF"/>
    <w:rsid w:val="00CB392F"/>
    <w:rsid w:val="00CB4CDB"/>
    <w:rsid w:val="00CB4F59"/>
    <w:rsid w:val="00CB521A"/>
    <w:rsid w:val="00CB5B26"/>
    <w:rsid w:val="00CB6228"/>
    <w:rsid w:val="00CB6C05"/>
    <w:rsid w:val="00CB6D93"/>
    <w:rsid w:val="00CB7639"/>
    <w:rsid w:val="00CB786E"/>
    <w:rsid w:val="00CB7896"/>
    <w:rsid w:val="00CB7A06"/>
    <w:rsid w:val="00CB7B3C"/>
    <w:rsid w:val="00CB7CDE"/>
    <w:rsid w:val="00CC04E6"/>
    <w:rsid w:val="00CC05CB"/>
    <w:rsid w:val="00CC197C"/>
    <w:rsid w:val="00CC1E56"/>
    <w:rsid w:val="00CC20B3"/>
    <w:rsid w:val="00CC24D8"/>
    <w:rsid w:val="00CC29BE"/>
    <w:rsid w:val="00CC2B06"/>
    <w:rsid w:val="00CC2B3A"/>
    <w:rsid w:val="00CC2D67"/>
    <w:rsid w:val="00CC2E3A"/>
    <w:rsid w:val="00CC2EA9"/>
    <w:rsid w:val="00CC3536"/>
    <w:rsid w:val="00CC354F"/>
    <w:rsid w:val="00CC3997"/>
    <w:rsid w:val="00CC3E85"/>
    <w:rsid w:val="00CC4431"/>
    <w:rsid w:val="00CC548F"/>
    <w:rsid w:val="00CC5CAA"/>
    <w:rsid w:val="00CC5FF6"/>
    <w:rsid w:val="00CC6A2C"/>
    <w:rsid w:val="00CC6C35"/>
    <w:rsid w:val="00CC7947"/>
    <w:rsid w:val="00CC798C"/>
    <w:rsid w:val="00CD007E"/>
    <w:rsid w:val="00CD031B"/>
    <w:rsid w:val="00CD0410"/>
    <w:rsid w:val="00CD072C"/>
    <w:rsid w:val="00CD0A2F"/>
    <w:rsid w:val="00CD0A3C"/>
    <w:rsid w:val="00CD1630"/>
    <w:rsid w:val="00CD181B"/>
    <w:rsid w:val="00CD1E66"/>
    <w:rsid w:val="00CD204C"/>
    <w:rsid w:val="00CD24BD"/>
    <w:rsid w:val="00CD25B4"/>
    <w:rsid w:val="00CD2715"/>
    <w:rsid w:val="00CD287C"/>
    <w:rsid w:val="00CD288A"/>
    <w:rsid w:val="00CD2CCF"/>
    <w:rsid w:val="00CD2DF5"/>
    <w:rsid w:val="00CD2E36"/>
    <w:rsid w:val="00CD2FE5"/>
    <w:rsid w:val="00CD3346"/>
    <w:rsid w:val="00CD337B"/>
    <w:rsid w:val="00CD38E0"/>
    <w:rsid w:val="00CD39AC"/>
    <w:rsid w:val="00CD3A73"/>
    <w:rsid w:val="00CD3EDA"/>
    <w:rsid w:val="00CD3FC5"/>
    <w:rsid w:val="00CD4D4E"/>
    <w:rsid w:val="00CD507C"/>
    <w:rsid w:val="00CD5384"/>
    <w:rsid w:val="00CD5EA3"/>
    <w:rsid w:val="00CD64B4"/>
    <w:rsid w:val="00CD65C4"/>
    <w:rsid w:val="00CD66D6"/>
    <w:rsid w:val="00CD6D9C"/>
    <w:rsid w:val="00CD70C6"/>
    <w:rsid w:val="00CD7225"/>
    <w:rsid w:val="00CD725D"/>
    <w:rsid w:val="00CD73C1"/>
    <w:rsid w:val="00CD742E"/>
    <w:rsid w:val="00CD768F"/>
    <w:rsid w:val="00CD7B72"/>
    <w:rsid w:val="00CD7DD6"/>
    <w:rsid w:val="00CD7DFC"/>
    <w:rsid w:val="00CE0882"/>
    <w:rsid w:val="00CE0B9C"/>
    <w:rsid w:val="00CE121F"/>
    <w:rsid w:val="00CE12E7"/>
    <w:rsid w:val="00CE1D29"/>
    <w:rsid w:val="00CE20AC"/>
    <w:rsid w:val="00CE2173"/>
    <w:rsid w:val="00CE23D6"/>
    <w:rsid w:val="00CE280D"/>
    <w:rsid w:val="00CE2A90"/>
    <w:rsid w:val="00CE2D0C"/>
    <w:rsid w:val="00CE3753"/>
    <w:rsid w:val="00CE3949"/>
    <w:rsid w:val="00CE40E3"/>
    <w:rsid w:val="00CE47E7"/>
    <w:rsid w:val="00CE4B30"/>
    <w:rsid w:val="00CE4B4D"/>
    <w:rsid w:val="00CE4E37"/>
    <w:rsid w:val="00CE550A"/>
    <w:rsid w:val="00CE58D9"/>
    <w:rsid w:val="00CE5D17"/>
    <w:rsid w:val="00CE5E31"/>
    <w:rsid w:val="00CE60EC"/>
    <w:rsid w:val="00CE643C"/>
    <w:rsid w:val="00CE650B"/>
    <w:rsid w:val="00CE69C8"/>
    <w:rsid w:val="00CE6A64"/>
    <w:rsid w:val="00CE6F4E"/>
    <w:rsid w:val="00CE747D"/>
    <w:rsid w:val="00CE787F"/>
    <w:rsid w:val="00CE7A84"/>
    <w:rsid w:val="00CE7E88"/>
    <w:rsid w:val="00CF0234"/>
    <w:rsid w:val="00CF063A"/>
    <w:rsid w:val="00CF0A92"/>
    <w:rsid w:val="00CF1266"/>
    <w:rsid w:val="00CF1D57"/>
    <w:rsid w:val="00CF1F23"/>
    <w:rsid w:val="00CF245E"/>
    <w:rsid w:val="00CF247B"/>
    <w:rsid w:val="00CF2701"/>
    <w:rsid w:val="00CF2888"/>
    <w:rsid w:val="00CF569B"/>
    <w:rsid w:val="00CF5A97"/>
    <w:rsid w:val="00CF5BAD"/>
    <w:rsid w:val="00CF647E"/>
    <w:rsid w:val="00CF6AD8"/>
    <w:rsid w:val="00CF6F86"/>
    <w:rsid w:val="00CF75FE"/>
    <w:rsid w:val="00CF7981"/>
    <w:rsid w:val="00CF7D4C"/>
    <w:rsid w:val="00CF7D87"/>
    <w:rsid w:val="00CF7E88"/>
    <w:rsid w:val="00D000F5"/>
    <w:rsid w:val="00D0099F"/>
    <w:rsid w:val="00D00F1E"/>
    <w:rsid w:val="00D011FC"/>
    <w:rsid w:val="00D016A0"/>
    <w:rsid w:val="00D01791"/>
    <w:rsid w:val="00D018F2"/>
    <w:rsid w:val="00D022A6"/>
    <w:rsid w:val="00D02305"/>
    <w:rsid w:val="00D02306"/>
    <w:rsid w:val="00D025C2"/>
    <w:rsid w:val="00D0272E"/>
    <w:rsid w:val="00D029A7"/>
    <w:rsid w:val="00D02B61"/>
    <w:rsid w:val="00D035EC"/>
    <w:rsid w:val="00D03821"/>
    <w:rsid w:val="00D0386E"/>
    <w:rsid w:val="00D03AF6"/>
    <w:rsid w:val="00D03C0D"/>
    <w:rsid w:val="00D04AD0"/>
    <w:rsid w:val="00D04D3E"/>
    <w:rsid w:val="00D04EBF"/>
    <w:rsid w:val="00D05195"/>
    <w:rsid w:val="00D05E6F"/>
    <w:rsid w:val="00D063CC"/>
    <w:rsid w:val="00D06625"/>
    <w:rsid w:val="00D06B5B"/>
    <w:rsid w:val="00D072CB"/>
    <w:rsid w:val="00D07320"/>
    <w:rsid w:val="00D07B3F"/>
    <w:rsid w:val="00D07BEA"/>
    <w:rsid w:val="00D1037C"/>
    <w:rsid w:val="00D1091E"/>
    <w:rsid w:val="00D10DAC"/>
    <w:rsid w:val="00D10E68"/>
    <w:rsid w:val="00D11024"/>
    <w:rsid w:val="00D110EF"/>
    <w:rsid w:val="00D11BF1"/>
    <w:rsid w:val="00D11CC6"/>
    <w:rsid w:val="00D11D00"/>
    <w:rsid w:val="00D11D43"/>
    <w:rsid w:val="00D12348"/>
    <w:rsid w:val="00D126B1"/>
    <w:rsid w:val="00D12AC6"/>
    <w:rsid w:val="00D12CDD"/>
    <w:rsid w:val="00D12ED4"/>
    <w:rsid w:val="00D135DB"/>
    <w:rsid w:val="00D13DA3"/>
    <w:rsid w:val="00D14447"/>
    <w:rsid w:val="00D15338"/>
    <w:rsid w:val="00D1552B"/>
    <w:rsid w:val="00D1585F"/>
    <w:rsid w:val="00D15ADB"/>
    <w:rsid w:val="00D15B62"/>
    <w:rsid w:val="00D15BBC"/>
    <w:rsid w:val="00D168E3"/>
    <w:rsid w:val="00D168F3"/>
    <w:rsid w:val="00D16C3B"/>
    <w:rsid w:val="00D16DC6"/>
    <w:rsid w:val="00D17479"/>
    <w:rsid w:val="00D1758A"/>
    <w:rsid w:val="00D17B07"/>
    <w:rsid w:val="00D17DBF"/>
    <w:rsid w:val="00D2026E"/>
    <w:rsid w:val="00D2049A"/>
    <w:rsid w:val="00D20A67"/>
    <w:rsid w:val="00D20D60"/>
    <w:rsid w:val="00D20E02"/>
    <w:rsid w:val="00D20EE0"/>
    <w:rsid w:val="00D20FFB"/>
    <w:rsid w:val="00D21935"/>
    <w:rsid w:val="00D21ADF"/>
    <w:rsid w:val="00D21C16"/>
    <w:rsid w:val="00D21F1A"/>
    <w:rsid w:val="00D221EE"/>
    <w:rsid w:val="00D22393"/>
    <w:rsid w:val="00D2270B"/>
    <w:rsid w:val="00D228A2"/>
    <w:rsid w:val="00D22913"/>
    <w:rsid w:val="00D22F12"/>
    <w:rsid w:val="00D23076"/>
    <w:rsid w:val="00D23256"/>
    <w:rsid w:val="00D2333A"/>
    <w:rsid w:val="00D23AC6"/>
    <w:rsid w:val="00D23CB7"/>
    <w:rsid w:val="00D23E45"/>
    <w:rsid w:val="00D23EC0"/>
    <w:rsid w:val="00D243DC"/>
    <w:rsid w:val="00D2445C"/>
    <w:rsid w:val="00D24804"/>
    <w:rsid w:val="00D24AD4"/>
    <w:rsid w:val="00D25B0A"/>
    <w:rsid w:val="00D260E1"/>
    <w:rsid w:val="00D2640E"/>
    <w:rsid w:val="00D2651B"/>
    <w:rsid w:val="00D2763C"/>
    <w:rsid w:val="00D27D2C"/>
    <w:rsid w:val="00D27E61"/>
    <w:rsid w:val="00D30115"/>
    <w:rsid w:val="00D30882"/>
    <w:rsid w:val="00D30C86"/>
    <w:rsid w:val="00D30C93"/>
    <w:rsid w:val="00D30E73"/>
    <w:rsid w:val="00D3146D"/>
    <w:rsid w:val="00D317D1"/>
    <w:rsid w:val="00D319F1"/>
    <w:rsid w:val="00D31FED"/>
    <w:rsid w:val="00D3245C"/>
    <w:rsid w:val="00D324D7"/>
    <w:rsid w:val="00D326A2"/>
    <w:rsid w:val="00D326C5"/>
    <w:rsid w:val="00D32B74"/>
    <w:rsid w:val="00D32CA0"/>
    <w:rsid w:val="00D33341"/>
    <w:rsid w:val="00D334AE"/>
    <w:rsid w:val="00D3391F"/>
    <w:rsid w:val="00D33E07"/>
    <w:rsid w:val="00D3401D"/>
    <w:rsid w:val="00D341E7"/>
    <w:rsid w:val="00D3471F"/>
    <w:rsid w:val="00D34A1D"/>
    <w:rsid w:val="00D35798"/>
    <w:rsid w:val="00D3579F"/>
    <w:rsid w:val="00D3603A"/>
    <w:rsid w:val="00D36605"/>
    <w:rsid w:val="00D3695A"/>
    <w:rsid w:val="00D36B6A"/>
    <w:rsid w:val="00D36DDB"/>
    <w:rsid w:val="00D36E5E"/>
    <w:rsid w:val="00D3736A"/>
    <w:rsid w:val="00D37E04"/>
    <w:rsid w:val="00D37E44"/>
    <w:rsid w:val="00D40B15"/>
    <w:rsid w:val="00D40BB4"/>
    <w:rsid w:val="00D41396"/>
    <w:rsid w:val="00D415AD"/>
    <w:rsid w:val="00D41AD4"/>
    <w:rsid w:val="00D4228D"/>
    <w:rsid w:val="00D426DB"/>
    <w:rsid w:val="00D427D3"/>
    <w:rsid w:val="00D4290D"/>
    <w:rsid w:val="00D42995"/>
    <w:rsid w:val="00D42A42"/>
    <w:rsid w:val="00D42B41"/>
    <w:rsid w:val="00D42CCB"/>
    <w:rsid w:val="00D42E0F"/>
    <w:rsid w:val="00D42F3A"/>
    <w:rsid w:val="00D42FF7"/>
    <w:rsid w:val="00D4348B"/>
    <w:rsid w:val="00D43BF7"/>
    <w:rsid w:val="00D44107"/>
    <w:rsid w:val="00D44187"/>
    <w:rsid w:val="00D441D6"/>
    <w:rsid w:val="00D44226"/>
    <w:rsid w:val="00D442C2"/>
    <w:rsid w:val="00D44564"/>
    <w:rsid w:val="00D44784"/>
    <w:rsid w:val="00D44AAA"/>
    <w:rsid w:val="00D44EE1"/>
    <w:rsid w:val="00D44FC2"/>
    <w:rsid w:val="00D45F94"/>
    <w:rsid w:val="00D463E9"/>
    <w:rsid w:val="00D467FA"/>
    <w:rsid w:val="00D46B5B"/>
    <w:rsid w:val="00D46B8C"/>
    <w:rsid w:val="00D46C40"/>
    <w:rsid w:val="00D46CAC"/>
    <w:rsid w:val="00D46D63"/>
    <w:rsid w:val="00D46E2E"/>
    <w:rsid w:val="00D471ED"/>
    <w:rsid w:val="00D473EC"/>
    <w:rsid w:val="00D4789B"/>
    <w:rsid w:val="00D47D14"/>
    <w:rsid w:val="00D51374"/>
    <w:rsid w:val="00D51EF7"/>
    <w:rsid w:val="00D520A6"/>
    <w:rsid w:val="00D52D38"/>
    <w:rsid w:val="00D52E14"/>
    <w:rsid w:val="00D530DF"/>
    <w:rsid w:val="00D53275"/>
    <w:rsid w:val="00D53833"/>
    <w:rsid w:val="00D5394A"/>
    <w:rsid w:val="00D540FD"/>
    <w:rsid w:val="00D541EF"/>
    <w:rsid w:val="00D54A4C"/>
    <w:rsid w:val="00D54CB3"/>
    <w:rsid w:val="00D54EEF"/>
    <w:rsid w:val="00D550B9"/>
    <w:rsid w:val="00D55494"/>
    <w:rsid w:val="00D5583E"/>
    <w:rsid w:val="00D5597D"/>
    <w:rsid w:val="00D55E18"/>
    <w:rsid w:val="00D563F9"/>
    <w:rsid w:val="00D56648"/>
    <w:rsid w:val="00D567F4"/>
    <w:rsid w:val="00D569BF"/>
    <w:rsid w:val="00D57045"/>
    <w:rsid w:val="00D571D9"/>
    <w:rsid w:val="00D573B4"/>
    <w:rsid w:val="00D573F5"/>
    <w:rsid w:val="00D57669"/>
    <w:rsid w:val="00D57AC2"/>
    <w:rsid w:val="00D57FE3"/>
    <w:rsid w:val="00D60714"/>
    <w:rsid w:val="00D60F78"/>
    <w:rsid w:val="00D612B9"/>
    <w:rsid w:val="00D620F6"/>
    <w:rsid w:val="00D6232A"/>
    <w:rsid w:val="00D62372"/>
    <w:rsid w:val="00D63500"/>
    <w:rsid w:val="00D63563"/>
    <w:rsid w:val="00D63773"/>
    <w:rsid w:val="00D639E3"/>
    <w:rsid w:val="00D63CB7"/>
    <w:rsid w:val="00D6421F"/>
    <w:rsid w:val="00D643F5"/>
    <w:rsid w:val="00D646EF"/>
    <w:rsid w:val="00D64728"/>
    <w:rsid w:val="00D64792"/>
    <w:rsid w:val="00D64A1D"/>
    <w:rsid w:val="00D64ADD"/>
    <w:rsid w:val="00D64C4D"/>
    <w:rsid w:val="00D6540E"/>
    <w:rsid w:val="00D65B0F"/>
    <w:rsid w:val="00D65D01"/>
    <w:rsid w:val="00D663E7"/>
    <w:rsid w:val="00D664B5"/>
    <w:rsid w:val="00D66FBD"/>
    <w:rsid w:val="00D6728E"/>
    <w:rsid w:val="00D67761"/>
    <w:rsid w:val="00D67FDE"/>
    <w:rsid w:val="00D70DDB"/>
    <w:rsid w:val="00D7135A"/>
    <w:rsid w:val="00D71BCD"/>
    <w:rsid w:val="00D71FF0"/>
    <w:rsid w:val="00D72903"/>
    <w:rsid w:val="00D72A29"/>
    <w:rsid w:val="00D73874"/>
    <w:rsid w:val="00D73A2C"/>
    <w:rsid w:val="00D754D6"/>
    <w:rsid w:val="00D75673"/>
    <w:rsid w:val="00D76FAE"/>
    <w:rsid w:val="00D76FCA"/>
    <w:rsid w:val="00D77143"/>
    <w:rsid w:val="00D7735F"/>
    <w:rsid w:val="00D774F8"/>
    <w:rsid w:val="00D778C3"/>
    <w:rsid w:val="00D77A5A"/>
    <w:rsid w:val="00D77C43"/>
    <w:rsid w:val="00D77CFA"/>
    <w:rsid w:val="00D77D72"/>
    <w:rsid w:val="00D80056"/>
    <w:rsid w:val="00D80884"/>
    <w:rsid w:val="00D80C10"/>
    <w:rsid w:val="00D8109D"/>
    <w:rsid w:val="00D8110C"/>
    <w:rsid w:val="00D81417"/>
    <w:rsid w:val="00D8146D"/>
    <w:rsid w:val="00D814AF"/>
    <w:rsid w:val="00D81694"/>
    <w:rsid w:val="00D81B21"/>
    <w:rsid w:val="00D81B99"/>
    <w:rsid w:val="00D81F42"/>
    <w:rsid w:val="00D82375"/>
    <w:rsid w:val="00D829E0"/>
    <w:rsid w:val="00D82D65"/>
    <w:rsid w:val="00D831E3"/>
    <w:rsid w:val="00D83381"/>
    <w:rsid w:val="00D83698"/>
    <w:rsid w:val="00D839B5"/>
    <w:rsid w:val="00D84275"/>
    <w:rsid w:val="00D842F9"/>
    <w:rsid w:val="00D843ED"/>
    <w:rsid w:val="00D84D3C"/>
    <w:rsid w:val="00D8575C"/>
    <w:rsid w:val="00D8595C"/>
    <w:rsid w:val="00D85E58"/>
    <w:rsid w:val="00D8630E"/>
    <w:rsid w:val="00D8666B"/>
    <w:rsid w:val="00D86AB0"/>
    <w:rsid w:val="00D86F41"/>
    <w:rsid w:val="00D86F53"/>
    <w:rsid w:val="00D87326"/>
    <w:rsid w:val="00D87804"/>
    <w:rsid w:val="00D87E96"/>
    <w:rsid w:val="00D905CD"/>
    <w:rsid w:val="00D906F8"/>
    <w:rsid w:val="00D909A8"/>
    <w:rsid w:val="00D90DD4"/>
    <w:rsid w:val="00D90F7D"/>
    <w:rsid w:val="00D9110B"/>
    <w:rsid w:val="00D912BF"/>
    <w:rsid w:val="00D91884"/>
    <w:rsid w:val="00D92039"/>
    <w:rsid w:val="00D92133"/>
    <w:rsid w:val="00D92251"/>
    <w:rsid w:val="00D9233F"/>
    <w:rsid w:val="00D92482"/>
    <w:rsid w:val="00D92793"/>
    <w:rsid w:val="00D92C43"/>
    <w:rsid w:val="00D936AF"/>
    <w:rsid w:val="00D93E15"/>
    <w:rsid w:val="00D940DE"/>
    <w:rsid w:val="00D9446B"/>
    <w:rsid w:val="00D949B2"/>
    <w:rsid w:val="00D94ACA"/>
    <w:rsid w:val="00D95180"/>
    <w:rsid w:val="00D954DE"/>
    <w:rsid w:val="00D95815"/>
    <w:rsid w:val="00D9581A"/>
    <w:rsid w:val="00D95B11"/>
    <w:rsid w:val="00D960FE"/>
    <w:rsid w:val="00D964B6"/>
    <w:rsid w:val="00D96A33"/>
    <w:rsid w:val="00D96AA4"/>
    <w:rsid w:val="00D96C07"/>
    <w:rsid w:val="00D9745C"/>
    <w:rsid w:val="00D97597"/>
    <w:rsid w:val="00D97C24"/>
    <w:rsid w:val="00DA0325"/>
    <w:rsid w:val="00DA0418"/>
    <w:rsid w:val="00DA04D6"/>
    <w:rsid w:val="00DA053B"/>
    <w:rsid w:val="00DA0542"/>
    <w:rsid w:val="00DA08FD"/>
    <w:rsid w:val="00DA0D6F"/>
    <w:rsid w:val="00DA0E85"/>
    <w:rsid w:val="00DA0FEE"/>
    <w:rsid w:val="00DA1E1A"/>
    <w:rsid w:val="00DA2064"/>
    <w:rsid w:val="00DA218C"/>
    <w:rsid w:val="00DA28F4"/>
    <w:rsid w:val="00DA2C4D"/>
    <w:rsid w:val="00DA2FD5"/>
    <w:rsid w:val="00DA31EC"/>
    <w:rsid w:val="00DA33A4"/>
    <w:rsid w:val="00DA33EA"/>
    <w:rsid w:val="00DA3766"/>
    <w:rsid w:val="00DA3A1A"/>
    <w:rsid w:val="00DA3CA0"/>
    <w:rsid w:val="00DA3D82"/>
    <w:rsid w:val="00DA3F92"/>
    <w:rsid w:val="00DA4340"/>
    <w:rsid w:val="00DA4823"/>
    <w:rsid w:val="00DA4A6E"/>
    <w:rsid w:val="00DA4B90"/>
    <w:rsid w:val="00DA50C0"/>
    <w:rsid w:val="00DA5994"/>
    <w:rsid w:val="00DA59D5"/>
    <w:rsid w:val="00DA64E5"/>
    <w:rsid w:val="00DA674B"/>
    <w:rsid w:val="00DA6788"/>
    <w:rsid w:val="00DA68A8"/>
    <w:rsid w:val="00DB07D3"/>
    <w:rsid w:val="00DB0A7D"/>
    <w:rsid w:val="00DB0F23"/>
    <w:rsid w:val="00DB130C"/>
    <w:rsid w:val="00DB19BC"/>
    <w:rsid w:val="00DB1A3D"/>
    <w:rsid w:val="00DB1F34"/>
    <w:rsid w:val="00DB23E8"/>
    <w:rsid w:val="00DB27E6"/>
    <w:rsid w:val="00DB2982"/>
    <w:rsid w:val="00DB2AF5"/>
    <w:rsid w:val="00DB3EBE"/>
    <w:rsid w:val="00DB45B9"/>
    <w:rsid w:val="00DB4674"/>
    <w:rsid w:val="00DB47B1"/>
    <w:rsid w:val="00DB582F"/>
    <w:rsid w:val="00DB592F"/>
    <w:rsid w:val="00DB5DA5"/>
    <w:rsid w:val="00DB5E0E"/>
    <w:rsid w:val="00DB63D6"/>
    <w:rsid w:val="00DB63E8"/>
    <w:rsid w:val="00DB65DC"/>
    <w:rsid w:val="00DB6B02"/>
    <w:rsid w:val="00DB70EF"/>
    <w:rsid w:val="00DB71DF"/>
    <w:rsid w:val="00DB7677"/>
    <w:rsid w:val="00DC0129"/>
    <w:rsid w:val="00DC0436"/>
    <w:rsid w:val="00DC071A"/>
    <w:rsid w:val="00DC0741"/>
    <w:rsid w:val="00DC0C3A"/>
    <w:rsid w:val="00DC105F"/>
    <w:rsid w:val="00DC11F0"/>
    <w:rsid w:val="00DC1796"/>
    <w:rsid w:val="00DC1A4D"/>
    <w:rsid w:val="00DC257F"/>
    <w:rsid w:val="00DC26D2"/>
    <w:rsid w:val="00DC2815"/>
    <w:rsid w:val="00DC281A"/>
    <w:rsid w:val="00DC2A0C"/>
    <w:rsid w:val="00DC3332"/>
    <w:rsid w:val="00DC3699"/>
    <w:rsid w:val="00DC3946"/>
    <w:rsid w:val="00DC3AD0"/>
    <w:rsid w:val="00DC3AE7"/>
    <w:rsid w:val="00DC3B3D"/>
    <w:rsid w:val="00DC3DE5"/>
    <w:rsid w:val="00DC4634"/>
    <w:rsid w:val="00DC46F2"/>
    <w:rsid w:val="00DC4D48"/>
    <w:rsid w:val="00DC5458"/>
    <w:rsid w:val="00DC54EB"/>
    <w:rsid w:val="00DC58F9"/>
    <w:rsid w:val="00DC58FE"/>
    <w:rsid w:val="00DC6057"/>
    <w:rsid w:val="00DC6406"/>
    <w:rsid w:val="00DC698D"/>
    <w:rsid w:val="00DC6F5B"/>
    <w:rsid w:val="00DC70F4"/>
    <w:rsid w:val="00DC78EE"/>
    <w:rsid w:val="00DC7F4F"/>
    <w:rsid w:val="00DD01E3"/>
    <w:rsid w:val="00DD01E5"/>
    <w:rsid w:val="00DD03D4"/>
    <w:rsid w:val="00DD059F"/>
    <w:rsid w:val="00DD0DFC"/>
    <w:rsid w:val="00DD1856"/>
    <w:rsid w:val="00DD18AD"/>
    <w:rsid w:val="00DD1940"/>
    <w:rsid w:val="00DD1C74"/>
    <w:rsid w:val="00DD1C7B"/>
    <w:rsid w:val="00DD2D51"/>
    <w:rsid w:val="00DD3272"/>
    <w:rsid w:val="00DD32A4"/>
    <w:rsid w:val="00DD3712"/>
    <w:rsid w:val="00DD39E2"/>
    <w:rsid w:val="00DD4382"/>
    <w:rsid w:val="00DD4D8B"/>
    <w:rsid w:val="00DD4DEF"/>
    <w:rsid w:val="00DD5712"/>
    <w:rsid w:val="00DD5ADD"/>
    <w:rsid w:val="00DD605F"/>
    <w:rsid w:val="00DD6119"/>
    <w:rsid w:val="00DD638F"/>
    <w:rsid w:val="00DD6657"/>
    <w:rsid w:val="00DD6767"/>
    <w:rsid w:val="00DD6DD3"/>
    <w:rsid w:val="00DD70D0"/>
    <w:rsid w:val="00DD78A1"/>
    <w:rsid w:val="00DD7CE7"/>
    <w:rsid w:val="00DE0030"/>
    <w:rsid w:val="00DE034D"/>
    <w:rsid w:val="00DE0477"/>
    <w:rsid w:val="00DE07A2"/>
    <w:rsid w:val="00DE0D5C"/>
    <w:rsid w:val="00DE2256"/>
    <w:rsid w:val="00DE23D4"/>
    <w:rsid w:val="00DE29C3"/>
    <w:rsid w:val="00DE2C5A"/>
    <w:rsid w:val="00DE2EB7"/>
    <w:rsid w:val="00DE3455"/>
    <w:rsid w:val="00DE3C38"/>
    <w:rsid w:val="00DE3CDF"/>
    <w:rsid w:val="00DE3E1C"/>
    <w:rsid w:val="00DE3FAA"/>
    <w:rsid w:val="00DE42F8"/>
    <w:rsid w:val="00DE4526"/>
    <w:rsid w:val="00DE49C2"/>
    <w:rsid w:val="00DE49ED"/>
    <w:rsid w:val="00DE4CE1"/>
    <w:rsid w:val="00DE51AF"/>
    <w:rsid w:val="00DE5556"/>
    <w:rsid w:val="00DE5ADD"/>
    <w:rsid w:val="00DE6DB6"/>
    <w:rsid w:val="00DE7094"/>
    <w:rsid w:val="00DE70F9"/>
    <w:rsid w:val="00DE748E"/>
    <w:rsid w:val="00DE75DC"/>
    <w:rsid w:val="00DE7840"/>
    <w:rsid w:val="00DE7A56"/>
    <w:rsid w:val="00DE7F4A"/>
    <w:rsid w:val="00DF0667"/>
    <w:rsid w:val="00DF0BF6"/>
    <w:rsid w:val="00DF15B6"/>
    <w:rsid w:val="00DF18B3"/>
    <w:rsid w:val="00DF21C8"/>
    <w:rsid w:val="00DF262C"/>
    <w:rsid w:val="00DF29A0"/>
    <w:rsid w:val="00DF2B5A"/>
    <w:rsid w:val="00DF32B6"/>
    <w:rsid w:val="00DF393B"/>
    <w:rsid w:val="00DF3A22"/>
    <w:rsid w:val="00DF4947"/>
    <w:rsid w:val="00DF5708"/>
    <w:rsid w:val="00DF5829"/>
    <w:rsid w:val="00DF58FD"/>
    <w:rsid w:val="00DF664C"/>
    <w:rsid w:val="00DF6678"/>
    <w:rsid w:val="00DF667E"/>
    <w:rsid w:val="00DF6A37"/>
    <w:rsid w:val="00DF6F4C"/>
    <w:rsid w:val="00DF70C6"/>
    <w:rsid w:val="00DF71FA"/>
    <w:rsid w:val="00DF7207"/>
    <w:rsid w:val="00DF738E"/>
    <w:rsid w:val="00DF74A3"/>
    <w:rsid w:val="00DF75DF"/>
    <w:rsid w:val="00DF7715"/>
    <w:rsid w:val="00DF7E7F"/>
    <w:rsid w:val="00E00271"/>
    <w:rsid w:val="00E00408"/>
    <w:rsid w:val="00E004E6"/>
    <w:rsid w:val="00E00C75"/>
    <w:rsid w:val="00E012A0"/>
    <w:rsid w:val="00E015E4"/>
    <w:rsid w:val="00E01692"/>
    <w:rsid w:val="00E01A2A"/>
    <w:rsid w:val="00E01CBB"/>
    <w:rsid w:val="00E01DBF"/>
    <w:rsid w:val="00E01EEE"/>
    <w:rsid w:val="00E022D6"/>
    <w:rsid w:val="00E02738"/>
    <w:rsid w:val="00E02A45"/>
    <w:rsid w:val="00E02E20"/>
    <w:rsid w:val="00E03320"/>
    <w:rsid w:val="00E0373D"/>
    <w:rsid w:val="00E03F04"/>
    <w:rsid w:val="00E044E0"/>
    <w:rsid w:val="00E04579"/>
    <w:rsid w:val="00E04629"/>
    <w:rsid w:val="00E049B1"/>
    <w:rsid w:val="00E049F5"/>
    <w:rsid w:val="00E04BFB"/>
    <w:rsid w:val="00E04F5A"/>
    <w:rsid w:val="00E05585"/>
    <w:rsid w:val="00E058DA"/>
    <w:rsid w:val="00E05AF2"/>
    <w:rsid w:val="00E05B3B"/>
    <w:rsid w:val="00E05D4A"/>
    <w:rsid w:val="00E06497"/>
    <w:rsid w:val="00E067C9"/>
    <w:rsid w:val="00E069EE"/>
    <w:rsid w:val="00E06D1D"/>
    <w:rsid w:val="00E071D8"/>
    <w:rsid w:val="00E07383"/>
    <w:rsid w:val="00E07680"/>
    <w:rsid w:val="00E0787A"/>
    <w:rsid w:val="00E07C33"/>
    <w:rsid w:val="00E07FE7"/>
    <w:rsid w:val="00E105F9"/>
    <w:rsid w:val="00E10731"/>
    <w:rsid w:val="00E108CF"/>
    <w:rsid w:val="00E10B0A"/>
    <w:rsid w:val="00E10ED9"/>
    <w:rsid w:val="00E1129F"/>
    <w:rsid w:val="00E112C9"/>
    <w:rsid w:val="00E11370"/>
    <w:rsid w:val="00E11C23"/>
    <w:rsid w:val="00E11D89"/>
    <w:rsid w:val="00E11EEB"/>
    <w:rsid w:val="00E12269"/>
    <w:rsid w:val="00E12361"/>
    <w:rsid w:val="00E12705"/>
    <w:rsid w:val="00E12877"/>
    <w:rsid w:val="00E12A1D"/>
    <w:rsid w:val="00E1300A"/>
    <w:rsid w:val="00E1326E"/>
    <w:rsid w:val="00E13400"/>
    <w:rsid w:val="00E13571"/>
    <w:rsid w:val="00E138E2"/>
    <w:rsid w:val="00E13AFF"/>
    <w:rsid w:val="00E13FB2"/>
    <w:rsid w:val="00E142FE"/>
    <w:rsid w:val="00E1444D"/>
    <w:rsid w:val="00E14667"/>
    <w:rsid w:val="00E14945"/>
    <w:rsid w:val="00E14DE6"/>
    <w:rsid w:val="00E1515C"/>
    <w:rsid w:val="00E15330"/>
    <w:rsid w:val="00E1535E"/>
    <w:rsid w:val="00E1574B"/>
    <w:rsid w:val="00E1582A"/>
    <w:rsid w:val="00E15E6D"/>
    <w:rsid w:val="00E162DD"/>
    <w:rsid w:val="00E166F1"/>
    <w:rsid w:val="00E16E9A"/>
    <w:rsid w:val="00E16F95"/>
    <w:rsid w:val="00E17A80"/>
    <w:rsid w:val="00E20014"/>
    <w:rsid w:val="00E2013A"/>
    <w:rsid w:val="00E206FF"/>
    <w:rsid w:val="00E210ED"/>
    <w:rsid w:val="00E219DC"/>
    <w:rsid w:val="00E21D0B"/>
    <w:rsid w:val="00E21D72"/>
    <w:rsid w:val="00E21E1C"/>
    <w:rsid w:val="00E22068"/>
    <w:rsid w:val="00E2230E"/>
    <w:rsid w:val="00E23249"/>
    <w:rsid w:val="00E2408C"/>
    <w:rsid w:val="00E247B8"/>
    <w:rsid w:val="00E24940"/>
    <w:rsid w:val="00E24F11"/>
    <w:rsid w:val="00E25010"/>
    <w:rsid w:val="00E253CF"/>
    <w:rsid w:val="00E25647"/>
    <w:rsid w:val="00E25808"/>
    <w:rsid w:val="00E25876"/>
    <w:rsid w:val="00E258DF"/>
    <w:rsid w:val="00E26293"/>
    <w:rsid w:val="00E26BD4"/>
    <w:rsid w:val="00E26D9D"/>
    <w:rsid w:val="00E26F18"/>
    <w:rsid w:val="00E2773D"/>
    <w:rsid w:val="00E27EE8"/>
    <w:rsid w:val="00E27FD6"/>
    <w:rsid w:val="00E301AC"/>
    <w:rsid w:val="00E30847"/>
    <w:rsid w:val="00E30AC9"/>
    <w:rsid w:val="00E30C13"/>
    <w:rsid w:val="00E30C1C"/>
    <w:rsid w:val="00E31AA3"/>
    <w:rsid w:val="00E31B91"/>
    <w:rsid w:val="00E31C10"/>
    <w:rsid w:val="00E3221B"/>
    <w:rsid w:val="00E323EC"/>
    <w:rsid w:val="00E3277C"/>
    <w:rsid w:val="00E32E0E"/>
    <w:rsid w:val="00E33A29"/>
    <w:rsid w:val="00E345D2"/>
    <w:rsid w:val="00E346CA"/>
    <w:rsid w:val="00E35172"/>
    <w:rsid w:val="00E35244"/>
    <w:rsid w:val="00E358B5"/>
    <w:rsid w:val="00E35DD0"/>
    <w:rsid w:val="00E361F5"/>
    <w:rsid w:val="00E364AB"/>
    <w:rsid w:val="00E36A47"/>
    <w:rsid w:val="00E36AAE"/>
    <w:rsid w:val="00E37536"/>
    <w:rsid w:val="00E3795F"/>
    <w:rsid w:val="00E4022A"/>
    <w:rsid w:val="00E402BA"/>
    <w:rsid w:val="00E4040B"/>
    <w:rsid w:val="00E40533"/>
    <w:rsid w:val="00E40FD7"/>
    <w:rsid w:val="00E41BD8"/>
    <w:rsid w:val="00E41DF0"/>
    <w:rsid w:val="00E423DC"/>
    <w:rsid w:val="00E42A0E"/>
    <w:rsid w:val="00E42BD7"/>
    <w:rsid w:val="00E42D4E"/>
    <w:rsid w:val="00E42D85"/>
    <w:rsid w:val="00E42DA2"/>
    <w:rsid w:val="00E42E09"/>
    <w:rsid w:val="00E43216"/>
    <w:rsid w:val="00E43564"/>
    <w:rsid w:val="00E436BC"/>
    <w:rsid w:val="00E43EEE"/>
    <w:rsid w:val="00E43F77"/>
    <w:rsid w:val="00E4482C"/>
    <w:rsid w:val="00E44B1F"/>
    <w:rsid w:val="00E45155"/>
    <w:rsid w:val="00E455F8"/>
    <w:rsid w:val="00E4622E"/>
    <w:rsid w:val="00E46295"/>
    <w:rsid w:val="00E4669A"/>
    <w:rsid w:val="00E47111"/>
    <w:rsid w:val="00E478BE"/>
    <w:rsid w:val="00E5003F"/>
    <w:rsid w:val="00E500AE"/>
    <w:rsid w:val="00E506FC"/>
    <w:rsid w:val="00E50832"/>
    <w:rsid w:val="00E50933"/>
    <w:rsid w:val="00E5107C"/>
    <w:rsid w:val="00E511F2"/>
    <w:rsid w:val="00E51534"/>
    <w:rsid w:val="00E516B0"/>
    <w:rsid w:val="00E519B8"/>
    <w:rsid w:val="00E52025"/>
    <w:rsid w:val="00E52235"/>
    <w:rsid w:val="00E52821"/>
    <w:rsid w:val="00E528BD"/>
    <w:rsid w:val="00E52C30"/>
    <w:rsid w:val="00E530FB"/>
    <w:rsid w:val="00E53345"/>
    <w:rsid w:val="00E533BB"/>
    <w:rsid w:val="00E53B2B"/>
    <w:rsid w:val="00E5404D"/>
    <w:rsid w:val="00E541A7"/>
    <w:rsid w:val="00E547AC"/>
    <w:rsid w:val="00E54EBF"/>
    <w:rsid w:val="00E5519C"/>
    <w:rsid w:val="00E554F0"/>
    <w:rsid w:val="00E55E08"/>
    <w:rsid w:val="00E55E45"/>
    <w:rsid w:val="00E57236"/>
    <w:rsid w:val="00E57674"/>
    <w:rsid w:val="00E57B2E"/>
    <w:rsid w:val="00E607F1"/>
    <w:rsid w:val="00E608AA"/>
    <w:rsid w:val="00E60DC6"/>
    <w:rsid w:val="00E617EA"/>
    <w:rsid w:val="00E61C89"/>
    <w:rsid w:val="00E621E3"/>
    <w:rsid w:val="00E62BB8"/>
    <w:rsid w:val="00E63B3A"/>
    <w:rsid w:val="00E63C04"/>
    <w:rsid w:val="00E63F5C"/>
    <w:rsid w:val="00E65117"/>
    <w:rsid w:val="00E657FA"/>
    <w:rsid w:val="00E65D57"/>
    <w:rsid w:val="00E65E16"/>
    <w:rsid w:val="00E66F57"/>
    <w:rsid w:val="00E670A1"/>
    <w:rsid w:val="00E6725E"/>
    <w:rsid w:val="00E675E5"/>
    <w:rsid w:val="00E67B4C"/>
    <w:rsid w:val="00E70438"/>
    <w:rsid w:val="00E70741"/>
    <w:rsid w:val="00E70A35"/>
    <w:rsid w:val="00E70C68"/>
    <w:rsid w:val="00E71296"/>
    <w:rsid w:val="00E71353"/>
    <w:rsid w:val="00E7154C"/>
    <w:rsid w:val="00E716F9"/>
    <w:rsid w:val="00E71823"/>
    <w:rsid w:val="00E71DA9"/>
    <w:rsid w:val="00E71E11"/>
    <w:rsid w:val="00E72596"/>
    <w:rsid w:val="00E72CB4"/>
    <w:rsid w:val="00E73580"/>
    <w:rsid w:val="00E73635"/>
    <w:rsid w:val="00E7365D"/>
    <w:rsid w:val="00E73A42"/>
    <w:rsid w:val="00E73A68"/>
    <w:rsid w:val="00E73AF0"/>
    <w:rsid w:val="00E73B0A"/>
    <w:rsid w:val="00E744E3"/>
    <w:rsid w:val="00E74E72"/>
    <w:rsid w:val="00E7523B"/>
    <w:rsid w:val="00E75448"/>
    <w:rsid w:val="00E75A72"/>
    <w:rsid w:val="00E75D8B"/>
    <w:rsid w:val="00E75DFB"/>
    <w:rsid w:val="00E7638D"/>
    <w:rsid w:val="00E763D5"/>
    <w:rsid w:val="00E7685F"/>
    <w:rsid w:val="00E76C2F"/>
    <w:rsid w:val="00E771C6"/>
    <w:rsid w:val="00E77B36"/>
    <w:rsid w:val="00E77D96"/>
    <w:rsid w:val="00E8009C"/>
    <w:rsid w:val="00E8038B"/>
    <w:rsid w:val="00E8073C"/>
    <w:rsid w:val="00E8127C"/>
    <w:rsid w:val="00E8132B"/>
    <w:rsid w:val="00E816DA"/>
    <w:rsid w:val="00E81A26"/>
    <w:rsid w:val="00E81D4E"/>
    <w:rsid w:val="00E8237F"/>
    <w:rsid w:val="00E83535"/>
    <w:rsid w:val="00E83947"/>
    <w:rsid w:val="00E83B98"/>
    <w:rsid w:val="00E83BFD"/>
    <w:rsid w:val="00E83CEC"/>
    <w:rsid w:val="00E841E9"/>
    <w:rsid w:val="00E84213"/>
    <w:rsid w:val="00E84727"/>
    <w:rsid w:val="00E851B1"/>
    <w:rsid w:val="00E858D3"/>
    <w:rsid w:val="00E85931"/>
    <w:rsid w:val="00E85C04"/>
    <w:rsid w:val="00E85DD0"/>
    <w:rsid w:val="00E86464"/>
    <w:rsid w:val="00E86534"/>
    <w:rsid w:val="00E87016"/>
    <w:rsid w:val="00E87095"/>
    <w:rsid w:val="00E87180"/>
    <w:rsid w:val="00E876D7"/>
    <w:rsid w:val="00E87D1A"/>
    <w:rsid w:val="00E902D6"/>
    <w:rsid w:val="00E90432"/>
    <w:rsid w:val="00E9080F"/>
    <w:rsid w:val="00E908E5"/>
    <w:rsid w:val="00E90F26"/>
    <w:rsid w:val="00E90F70"/>
    <w:rsid w:val="00E91D0D"/>
    <w:rsid w:val="00E9204E"/>
    <w:rsid w:val="00E92100"/>
    <w:rsid w:val="00E923EA"/>
    <w:rsid w:val="00E92535"/>
    <w:rsid w:val="00E92DBF"/>
    <w:rsid w:val="00E93046"/>
    <w:rsid w:val="00E93171"/>
    <w:rsid w:val="00E9326D"/>
    <w:rsid w:val="00E93974"/>
    <w:rsid w:val="00E93AD5"/>
    <w:rsid w:val="00E93B19"/>
    <w:rsid w:val="00E94257"/>
    <w:rsid w:val="00E9453E"/>
    <w:rsid w:val="00E947C2"/>
    <w:rsid w:val="00E94FF6"/>
    <w:rsid w:val="00E95D02"/>
    <w:rsid w:val="00E96118"/>
    <w:rsid w:val="00E96194"/>
    <w:rsid w:val="00E970EE"/>
    <w:rsid w:val="00E97539"/>
    <w:rsid w:val="00E9764D"/>
    <w:rsid w:val="00E97922"/>
    <w:rsid w:val="00E979A7"/>
    <w:rsid w:val="00E97B22"/>
    <w:rsid w:val="00EA00EB"/>
    <w:rsid w:val="00EA0772"/>
    <w:rsid w:val="00EA0937"/>
    <w:rsid w:val="00EA09EF"/>
    <w:rsid w:val="00EA0EC1"/>
    <w:rsid w:val="00EA0FC4"/>
    <w:rsid w:val="00EA13F6"/>
    <w:rsid w:val="00EA1552"/>
    <w:rsid w:val="00EA18A8"/>
    <w:rsid w:val="00EA19C9"/>
    <w:rsid w:val="00EA2166"/>
    <w:rsid w:val="00EA225F"/>
    <w:rsid w:val="00EA2528"/>
    <w:rsid w:val="00EA2603"/>
    <w:rsid w:val="00EA26A8"/>
    <w:rsid w:val="00EA283D"/>
    <w:rsid w:val="00EA44A5"/>
    <w:rsid w:val="00EA45E1"/>
    <w:rsid w:val="00EA461F"/>
    <w:rsid w:val="00EA4A3A"/>
    <w:rsid w:val="00EA4BF5"/>
    <w:rsid w:val="00EA56EE"/>
    <w:rsid w:val="00EA59EC"/>
    <w:rsid w:val="00EA5A54"/>
    <w:rsid w:val="00EA5E67"/>
    <w:rsid w:val="00EA6557"/>
    <w:rsid w:val="00EA6585"/>
    <w:rsid w:val="00EA67AE"/>
    <w:rsid w:val="00EA7025"/>
    <w:rsid w:val="00EA7198"/>
    <w:rsid w:val="00EA725A"/>
    <w:rsid w:val="00EA773C"/>
    <w:rsid w:val="00EA7DD7"/>
    <w:rsid w:val="00EB07C9"/>
    <w:rsid w:val="00EB0A12"/>
    <w:rsid w:val="00EB0A1F"/>
    <w:rsid w:val="00EB0ABC"/>
    <w:rsid w:val="00EB16D3"/>
    <w:rsid w:val="00EB186F"/>
    <w:rsid w:val="00EB18B6"/>
    <w:rsid w:val="00EB24C7"/>
    <w:rsid w:val="00EB259E"/>
    <w:rsid w:val="00EB2A2F"/>
    <w:rsid w:val="00EB2F62"/>
    <w:rsid w:val="00EB324D"/>
    <w:rsid w:val="00EB39C1"/>
    <w:rsid w:val="00EB3B35"/>
    <w:rsid w:val="00EB3E35"/>
    <w:rsid w:val="00EB3EDF"/>
    <w:rsid w:val="00EB4333"/>
    <w:rsid w:val="00EB44F9"/>
    <w:rsid w:val="00EB45E5"/>
    <w:rsid w:val="00EB4BFB"/>
    <w:rsid w:val="00EB4DD6"/>
    <w:rsid w:val="00EB5828"/>
    <w:rsid w:val="00EB6082"/>
    <w:rsid w:val="00EB6E6B"/>
    <w:rsid w:val="00EB74EB"/>
    <w:rsid w:val="00EC0A39"/>
    <w:rsid w:val="00EC107A"/>
    <w:rsid w:val="00EC15C7"/>
    <w:rsid w:val="00EC1798"/>
    <w:rsid w:val="00EC1CEA"/>
    <w:rsid w:val="00EC2416"/>
    <w:rsid w:val="00EC24FD"/>
    <w:rsid w:val="00EC26E9"/>
    <w:rsid w:val="00EC2D09"/>
    <w:rsid w:val="00EC2D13"/>
    <w:rsid w:val="00EC2E4F"/>
    <w:rsid w:val="00EC32F5"/>
    <w:rsid w:val="00EC34F9"/>
    <w:rsid w:val="00EC37BE"/>
    <w:rsid w:val="00EC4E34"/>
    <w:rsid w:val="00EC5186"/>
    <w:rsid w:val="00EC54B0"/>
    <w:rsid w:val="00EC563B"/>
    <w:rsid w:val="00EC5680"/>
    <w:rsid w:val="00EC5B2D"/>
    <w:rsid w:val="00EC6246"/>
    <w:rsid w:val="00EC62F7"/>
    <w:rsid w:val="00EC646C"/>
    <w:rsid w:val="00EC66A3"/>
    <w:rsid w:val="00EC6C4B"/>
    <w:rsid w:val="00EC718F"/>
    <w:rsid w:val="00EC7577"/>
    <w:rsid w:val="00EC7A83"/>
    <w:rsid w:val="00EC7AFC"/>
    <w:rsid w:val="00ED01CD"/>
    <w:rsid w:val="00ED02DC"/>
    <w:rsid w:val="00ED0479"/>
    <w:rsid w:val="00ED0ED3"/>
    <w:rsid w:val="00ED1161"/>
    <w:rsid w:val="00ED194D"/>
    <w:rsid w:val="00ED1AE1"/>
    <w:rsid w:val="00ED1D04"/>
    <w:rsid w:val="00ED249A"/>
    <w:rsid w:val="00ED2942"/>
    <w:rsid w:val="00ED2BF1"/>
    <w:rsid w:val="00ED315E"/>
    <w:rsid w:val="00ED32FB"/>
    <w:rsid w:val="00ED35A3"/>
    <w:rsid w:val="00ED3CC6"/>
    <w:rsid w:val="00ED4189"/>
    <w:rsid w:val="00ED4565"/>
    <w:rsid w:val="00ED508F"/>
    <w:rsid w:val="00ED5221"/>
    <w:rsid w:val="00ED5A18"/>
    <w:rsid w:val="00ED605D"/>
    <w:rsid w:val="00ED62A6"/>
    <w:rsid w:val="00ED63C0"/>
    <w:rsid w:val="00ED6A23"/>
    <w:rsid w:val="00ED6A3E"/>
    <w:rsid w:val="00ED6C76"/>
    <w:rsid w:val="00ED6F47"/>
    <w:rsid w:val="00ED76F9"/>
    <w:rsid w:val="00EE00AA"/>
    <w:rsid w:val="00EE0102"/>
    <w:rsid w:val="00EE0125"/>
    <w:rsid w:val="00EE020D"/>
    <w:rsid w:val="00EE088D"/>
    <w:rsid w:val="00EE089E"/>
    <w:rsid w:val="00EE0E93"/>
    <w:rsid w:val="00EE103C"/>
    <w:rsid w:val="00EE192C"/>
    <w:rsid w:val="00EE1DFF"/>
    <w:rsid w:val="00EE1ED6"/>
    <w:rsid w:val="00EE2B7B"/>
    <w:rsid w:val="00EE2D27"/>
    <w:rsid w:val="00EE2D71"/>
    <w:rsid w:val="00EE2F4A"/>
    <w:rsid w:val="00EE32D9"/>
    <w:rsid w:val="00EE3827"/>
    <w:rsid w:val="00EE3889"/>
    <w:rsid w:val="00EE3C4B"/>
    <w:rsid w:val="00EE3CAD"/>
    <w:rsid w:val="00EE41BC"/>
    <w:rsid w:val="00EE49BA"/>
    <w:rsid w:val="00EE4C97"/>
    <w:rsid w:val="00EE5316"/>
    <w:rsid w:val="00EE56F1"/>
    <w:rsid w:val="00EE5FE1"/>
    <w:rsid w:val="00EE6141"/>
    <w:rsid w:val="00EE68CA"/>
    <w:rsid w:val="00EE69C9"/>
    <w:rsid w:val="00EE6E34"/>
    <w:rsid w:val="00EE7316"/>
    <w:rsid w:val="00EE735E"/>
    <w:rsid w:val="00EE7369"/>
    <w:rsid w:val="00EE7BE6"/>
    <w:rsid w:val="00EE7F1C"/>
    <w:rsid w:val="00EF01B4"/>
    <w:rsid w:val="00EF03EB"/>
    <w:rsid w:val="00EF06A2"/>
    <w:rsid w:val="00EF0AC8"/>
    <w:rsid w:val="00EF160E"/>
    <w:rsid w:val="00EF1D60"/>
    <w:rsid w:val="00EF26E7"/>
    <w:rsid w:val="00EF34AD"/>
    <w:rsid w:val="00EF359E"/>
    <w:rsid w:val="00EF380B"/>
    <w:rsid w:val="00EF386D"/>
    <w:rsid w:val="00EF395C"/>
    <w:rsid w:val="00EF3960"/>
    <w:rsid w:val="00EF479F"/>
    <w:rsid w:val="00EF48F6"/>
    <w:rsid w:val="00EF49F2"/>
    <w:rsid w:val="00EF4C0C"/>
    <w:rsid w:val="00EF4CAC"/>
    <w:rsid w:val="00EF50E3"/>
    <w:rsid w:val="00EF5261"/>
    <w:rsid w:val="00EF5303"/>
    <w:rsid w:val="00EF55F1"/>
    <w:rsid w:val="00EF5675"/>
    <w:rsid w:val="00EF5939"/>
    <w:rsid w:val="00EF5B30"/>
    <w:rsid w:val="00EF5EA6"/>
    <w:rsid w:val="00EF6423"/>
    <w:rsid w:val="00EF64D4"/>
    <w:rsid w:val="00EF6BDB"/>
    <w:rsid w:val="00EF6F85"/>
    <w:rsid w:val="00EF7117"/>
    <w:rsid w:val="00EF7557"/>
    <w:rsid w:val="00EF7792"/>
    <w:rsid w:val="00EF7DD1"/>
    <w:rsid w:val="00EF7E89"/>
    <w:rsid w:val="00F0000A"/>
    <w:rsid w:val="00F0089B"/>
    <w:rsid w:val="00F00E7D"/>
    <w:rsid w:val="00F01585"/>
    <w:rsid w:val="00F0195C"/>
    <w:rsid w:val="00F01ACB"/>
    <w:rsid w:val="00F02925"/>
    <w:rsid w:val="00F03044"/>
    <w:rsid w:val="00F03DB1"/>
    <w:rsid w:val="00F03DD1"/>
    <w:rsid w:val="00F03F71"/>
    <w:rsid w:val="00F04438"/>
    <w:rsid w:val="00F04A49"/>
    <w:rsid w:val="00F04B12"/>
    <w:rsid w:val="00F04CEB"/>
    <w:rsid w:val="00F05558"/>
    <w:rsid w:val="00F061C1"/>
    <w:rsid w:val="00F0635E"/>
    <w:rsid w:val="00F07876"/>
    <w:rsid w:val="00F103DF"/>
    <w:rsid w:val="00F10447"/>
    <w:rsid w:val="00F106E2"/>
    <w:rsid w:val="00F10BAE"/>
    <w:rsid w:val="00F10BB5"/>
    <w:rsid w:val="00F10BD6"/>
    <w:rsid w:val="00F1121A"/>
    <w:rsid w:val="00F11469"/>
    <w:rsid w:val="00F11619"/>
    <w:rsid w:val="00F11696"/>
    <w:rsid w:val="00F117D1"/>
    <w:rsid w:val="00F11945"/>
    <w:rsid w:val="00F11E22"/>
    <w:rsid w:val="00F12143"/>
    <w:rsid w:val="00F121B2"/>
    <w:rsid w:val="00F12562"/>
    <w:rsid w:val="00F128F6"/>
    <w:rsid w:val="00F12A12"/>
    <w:rsid w:val="00F130EA"/>
    <w:rsid w:val="00F1318E"/>
    <w:rsid w:val="00F131B6"/>
    <w:rsid w:val="00F131BE"/>
    <w:rsid w:val="00F1339A"/>
    <w:rsid w:val="00F13649"/>
    <w:rsid w:val="00F1367E"/>
    <w:rsid w:val="00F13895"/>
    <w:rsid w:val="00F13AF0"/>
    <w:rsid w:val="00F1433D"/>
    <w:rsid w:val="00F14897"/>
    <w:rsid w:val="00F1566B"/>
    <w:rsid w:val="00F15A4D"/>
    <w:rsid w:val="00F15BAB"/>
    <w:rsid w:val="00F1608D"/>
    <w:rsid w:val="00F16A97"/>
    <w:rsid w:val="00F16AB1"/>
    <w:rsid w:val="00F16AC7"/>
    <w:rsid w:val="00F16B07"/>
    <w:rsid w:val="00F16C8E"/>
    <w:rsid w:val="00F17638"/>
    <w:rsid w:val="00F17FE5"/>
    <w:rsid w:val="00F2021F"/>
    <w:rsid w:val="00F208C5"/>
    <w:rsid w:val="00F21000"/>
    <w:rsid w:val="00F2110D"/>
    <w:rsid w:val="00F212BC"/>
    <w:rsid w:val="00F21649"/>
    <w:rsid w:val="00F21950"/>
    <w:rsid w:val="00F219A3"/>
    <w:rsid w:val="00F21FF4"/>
    <w:rsid w:val="00F221A0"/>
    <w:rsid w:val="00F225C3"/>
    <w:rsid w:val="00F22608"/>
    <w:rsid w:val="00F22AC9"/>
    <w:rsid w:val="00F22DBE"/>
    <w:rsid w:val="00F2304D"/>
    <w:rsid w:val="00F23119"/>
    <w:rsid w:val="00F23CBE"/>
    <w:rsid w:val="00F23DE1"/>
    <w:rsid w:val="00F2403D"/>
    <w:rsid w:val="00F24996"/>
    <w:rsid w:val="00F253BA"/>
    <w:rsid w:val="00F26156"/>
    <w:rsid w:val="00F262DE"/>
    <w:rsid w:val="00F2653A"/>
    <w:rsid w:val="00F26B8B"/>
    <w:rsid w:val="00F26BD2"/>
    <w:rsid w:val="00F27CAB"/>
    <w:rsid w:val="00F27E71"/>
    <w:rsid w:val="00F301BA"/>
    <w:rsid w:val="00F30F85"/>
    <w:rsid w:val="00F30FF8"/>
    <w:rsid w:val="00F310F3"/>
    <w:rsid w:val="00F31188"/>
    <w:rsid w:val="00F3127E"/>
    <w:rsid w:val="00F317B4"/>
    <w:rsid w:val="00F31A56"/>
    <w:rsid w:val="00F31AF4"/>
    <w:rsid w:val="00F31C82"/>
    <w:rsid w:val="00F327C5"/>
    <w:rsid w:val="00F3283A"/>
    <w:rsid w:val="00F328DD"/>
    <w:rsid w:val="00F3298B"/>
    <w:rsid w:val="00F32D90"/>
    <w:rsid w:val="00F3359F"/>
    <w:rsid w:val="00F33964"/>
    <w:rsid w:val="00F33B8D"/>
    <w:rsid w:val="00F34424"/>
    <w:rsid w:val="00F34442"/>
    <w:rsid w:val="00F34465"/>
    <w:rsid w:val="00F351A2"/>
    <w:rsid w:val="00F35301"/>
    <w:rsid w:val="00F35903"/>
    <w:rsid w:val="00F35C2B"/>
    <w:rsid w:val="00F36042"/>
    <w:rsid w:val="00F36587"/>
    <w:rsid w:val="00F3680D"/>
    <w:rsid w:val="00F36C9B"/>
    <w:rsid w:val="00F37BED"/>
    <w:rsid w:val="00F37D61"/>
    <w:rsid w:val="00F40529"/>
    <w:rsid w:val="00F40F97"/>
    <w:rsid w:val="00F4218B"/>
    <w:rsid w:val="00F42254"/>
    <w:rsid w:val="00F42456"/>
    <w:rsid w:val="00F42598"/>
    <w:rsid w:val="00F425FA"/>
    <w:rsid w:val="00F428E6"/>
    <w:rsid w:val="00F42B57"/>
    <w:rsid w:val="00F42EE9"/>
    <w:rsid w:val="00F42EEC"/>
    <w:rsid w:val="00F4305E"/>
    <w:rsid w:val="00F4323B"/>
    <w:rsid w:val="00F43259"/>
    <w:rsid w:val="00F43294"/>
    <w:rsid w:val="00F438B5"/>
    <w:rsid w:val="00F43C09"/>
    <w:rsid w:val="00F43D1D"/>
    <w:rsid w:val="00F44842"/>
    <w:rsid w:val="00F4504E"/>
    <w:rsid w:val="00F45263"/>
    <w:rsid w:val="00F45576"/>
    <w:rsid w:val="00F45696"/>
    <w:rsid w:val="00F45C60"/>
    <w:rsid w:val="00F46357"/>
    <w:rsid w:val="00F46CFA"/>
    <w:rsid w:val="00F46F3D"/>
    <w:rsid w:val="00F475F3"/>
    <w:rsid w:val="00F47A3C"/>
    <w:rsid w:val="00F47B05"/>
    <w:rsid w:val="00F47B13"/>
    <w:rsid w:val="00F47C64"/>
    <w:rsid w:val="00F47CD1"/>
    <w:rsid w:val="00F47D08"/>
    <w:rsid w:val="00F504C2"/>
    <w:rsid w:val="00F50744"/>
    <w:rsid w:val="00F507C0"/>
    <w:rsid w:val="00F50D7B"/>
    <w:rsid w:val="00F50EF5"/>
    <w:rsid w:val="00F51000"/>
    <w:rsid w:val="00F5143D"/>
    <w:rsid w:val="00F518E9"/>
    <w:rsid w:val="00F51C12"/>
    <w:rsid w:val="00F51EC2"/>
    <w:rsid w:val="00F52825"/>
    <w:rsid w:val="00F52D32"/>
    <w:rsid w:val="00F52E33"/>
    <w:rsid w:val="00F53289"/>
    <w:rsid w:val="00F5352E"/>
    <w:rsid w:val="00F539FE"/>
    <w:rsid w:val="00F53CCF"/>
    <w:rsid w:val="00F541A5"/>
    <w:rsid w:val="00F541FE"/>
    <w:rsid w:val="00F54437"/>
    <w:rsid w:val="00F54E33"/>
    <w:rsid w:val="00F54F19"/>
    <w:rsid w:val="00F5556D"/>
    <w:rsid w:val="00F55669"/>
    <w:rsid w:val="00F55AB6"/>
    <w:rsid w:val="00F55F8C"/>
    <w:rsid w:val="00F5606D"/>
    <w:rsid w:val="00F56605"/>
    <w:rsid w:val="00F56A03"/>
    <w:rsid w:val="00F56A16"/>
    <w:rsid w:val="00F56EC7"/>
    <w:rsid w:val="00F57406"/>
    <w:rsid w:val="00F5767B"/>
    <w:rsid w:val="00F576BF"/>
    <w:rsid w:val="00F57754"/>
    <w:rsid w:val="00F57B5A"/>
    <w:rsid w:val="00F57C17"/>
    <w:rsid w:val="00F57CA5"/>
    <w:rsid w:val="00F60832"/>
    <w:rsid w:val="00F608B7"/>
    <w:rsid w:val="00F61384"/>
    <w:rsid w:val="00F613D3"/>
    <w:rsid w:val="00F61590"/>
    <w:rsid w:val="00F617E8"/>
    <w:rsid w:val="00F6180E"/>
    <w:rsid w:val="00F62241"/>
    <w:rsid w:val="00F622A7"/>
    <w:rsid w:val="00F624B9"/>
    <w:rsid w:val="00F625DB"/>
    <w:rsid w:val="00F62823"/>
    <w:rsid w:val="00F62A1A"/>
    <w:rsid w:val="00F62D27"/>
    <w:rsid w:val="00F633B1"/>
    <w:rsid w:val="00F633D8"/>
    <w:rsid w:val="00F6375B"/>
    <w:rsid w:val="00F63F43"/>
    <w:rsid w:val="00F64CA9"/>
    <w:rsid w:val="00F65865"/>
    <w:rsid w:val="00F65BAF"/>
    <w:rsid w:val="00F66B51"/>
    <w:rsid w:val="00F677E9"/>
    <w:rsid w:val="00F67ECF"/>
    <w:rsid w:val="00F7056A"/>
    <w:rsid w:val="00F70C7E"/>
    <w:rsid w:val="00F7102B"/>
    <w:rsid w:val="00F715EC"/>
    <w:rsid w:val="00F71B44"/>
    <w:rsid w:val="00F71E87"/>
    <w:rsid w:val="00F7205F"/>
    <w:rsid w:val="00F73006"/>
    <w:rsid w:val="00F73705"/>
    <w:rsid w:val="00F73D66"/>
    <w:rsid w:val="00F73FB9"/>
    <w:rsid w:val="00F74428"/>
    <w:rsid w:val="00F74E3E"/>
    <w:rsid w:val="00F74E6A"/>
    <w:rsid w:val="00F74FC6"/>
    <w:rsid w:val="00F75858"/>
    <w:rsid w:val="00F75903"/>
    <w:rsid w:val="00F75A13"/>
    <w:rsid w:val="00F75A21"/>
    <w:rsid w:val="00F75DA0"/>
    <w:rsid w:val="00F75F9B"/>
    <w:rsid w:val="00F7625E"/>
    <w:rsid w:val="00F77073"/>
    <w:rsid w:val="00F77F04"/>
    <w:rsid w:val="00F80ACC"/>
    <w:rsid w:val="00F80D3B"/>
    <w:rsid w:val="00F815FF"/>
    <w:rsid w:val="00F81CFD"/>
    <w:rsid w:val="00F8282A"/>
    <w:rsid w:val="00F82864"/>
    <w:rsid w:val="00F82A38"/>
    <w:rsid w:val="00F8363C"/>
    <w:rsid w:val="00F83948"/>
    <w:rsid w:val="00F8395A"/>
    <w:rsid w:val="00F839CD"/>
    <w:rsid w:val="00F845E7"/>
    <w:rsid w:val="00F85722"/>
    <w:rsid w:val="00F859A2"/>
    <w:rsid w:val="00F85D30"/>
    <w:rsid w:val="00F8656C"/>
    <w:rsid w:val="00F8711B"/>
    <w:rsid w:val="00F87275"/>
    <w:rsid w:val="00F8730B"/>
    <w:rsid w:val="00F875BA"/>
    <w:rsid w:val="00F87881"/>
    <w:rsid w:val="00F87E54"/>
    <w:rsid w:val="00F90D2D"/>
    <w:rsid w:val="00F9136E"/>
    <w:rsid w:val="00F914CE"/>
    <w:rsid w:val="00F915E7"/>
    <w:rsid w:val="00F91C69"/>
    <w:rsid w:val="00F91FA9"/>
    <w:rsid w:val="00F9253B"/>
    <w:rsid w:val="00F926D2"/>
    <w:rsid w:val="00F92837"/>
    <w:rsid w:val="00F92947"/>
    <w:rsid w:val="00F92FAC"/>
    <w:rsid w:val="00F930A9"/>
    <w:rsid w:val="00F93345"/>
    <w:rsid w:val="00F933F2"/>
    <w:rsid w:val="00F9356E"/>
    <w:rsid w:val="00F94169"/>
    <w:rsid w:val="00F94365"/>
    <w:rsid w:val="00F944EF"/>
    <w:rsid w:val="00F9497D"/>
    <w:rsid w:val="00F94CCD"/>
    <w:rsid w:val="00F94D6D"/>
    <w:rsid w:val="00F94DE8"/>
    <w:rsid w:val="00F94FB6"/>
    <w:rsid w:val="00F9549F"/>
    <w:rsid w:val="00F95515"/>
    <w:rsid w:val="00F96531"/>
    <w:rsid w:val="00F96ECB"/>
    <w:rsid w:val="00F97073"/>
    <w:rsid w:val="00F972B7"/>
    <w:rsid w:val="00F97BD8"/>
    <w:rsid w:val="00FA0229"/>
    <w:rsid w:val="00FA0B8B"/>
    <w:rsid w:val="00FA0C56"/>
    <w:rsid w:val="00FA0E7D"/>
    <w:rsid w:val="00FA126E"/>
    <w:rsid w:val="00FA162D"/>
    <w:rsid w:val="00FA1897"/>
    <w:rsid w:val="00FA1A03"/>
    <w:rsid w:val="00FA1CDB"/>
    <w:rsid w:val="00FA2477"/>
    <w:rsid w:val="00FA2527"/>
    <w:rsid w:val="00FA2EBC"/>
    <w:rsid w:val="00FA3240"/>
    <w:rsid w:val="00FA372F"/>
    <w:rsid w:val="00FA39F2"/>
    <w:rsid w:val="00FA3DF4"/>
    <w:rsid w:val="00FA41CC"/>
    <w:rsid w:val="00FA56D1"/>
    <w:rsid w:val="00FA5791"/>
    <w:rsid w:val="00FA602F"/>
    <w:rsid w:val="00FA608F"/>
    <w:rsid w:val="00FA64A4"/>
    <w:rsid w:val="00FA6664"/>
    <w:rsid w:val="00FA66BE"/>
    <w:rsid w:val="00FA6A59"/>
    <w:rsid w:val="00FA6DE5"/>
    <w:rsid w:val="00FA6E32"/>
    <w:rsid w:val="00FA7A05"/>
    <w:rsid w:val="00FA7AAA"/>
    <w:rsid w:val="00FA7ACF"/>
    <w:rsid w:val="00FA7D44"/>
    <w:rsid w:val="00FA7EDF"/>
    <w:rsid w:val="00FB04F8"/>
    <w:rsid w:val="00FB091C"/>
    <w:rsid w:val="00FB0D31"/>
    <w:rsid w:val="00FB11E6"/>
    <w:rsid w:val="00FB17EC"/>
    <w:rsid w:val="00FB188C"/>
    <w:rsid w:val="00FB1DFD"/>
    <w:rsid w:val="00FB2459"/>
    <w:rsid w:val="00FB2835"/>
    <w:rsid w:val="00FB29AD"/>
    <w:rsid w:val="00FB2AF1"/>
    <w:rsid w:val="00FB2C75"/>
    <w:rsid w:val="00FB2E13"/>
    <w:rsid w:val="00FB342D"/>
    <w:rsid w:val="00FB388F"/>
    <w:rsid w:val="00FB3B48"/>
    <w:rsid w:val="00FB3B68"/>
    <w:rsid w:val="00FB3D38"/>
    <w:rsid w:val="00FB40F0"/>
    <w:rsid w:val="00FB41A1"/>
    <w:rsid w:val="00FB43F9"/>
    <w:rsid w:val="00FB4A9E"/>
    <w:rsid w:val="00FB4C63"/>
    <w:rsid w:val="00FB51F7"/>
    <w:rsid w:val="00FB5535"/>
    <w:rsid w:val="00FB5693"/>
    <w:rsid w:val="00FB6A94"/>
    <w:rsid w:val="00FB6D24"/>
    <w:rsid w:val="00FB6E94"/>
    <w:rsid w:val="00FB7FC4"/>
    <w:rsid w:val="00FC0101"/>
    <w:rsid w:val="00FC0503"/>
    <w:rsid w:val="00FC0627"/>
    <w:rsid w:val="00FC08A0"/>
    <w:rsid w:val="00FC0916"/>
    <w:rsid w:val="00FC1097"/>
    <w:rsid w:val="00FC141E"/>
    <w:rsid w:val="00FC15FC"/>
    <w:rsid w:val="00FC1A9F"/>
    <w:rsid w:val="00FC1C8E"/>
    <w:rsid w:val="00FC1FD2"/>
    <w:rsid w:val="00FC2229"/>
    <w:rsid w:val="00FC2D50"/>
    <w:rsid w:val="00FC33E4"/>
    <w:rsid w:val="00FC3BCD"/>
    <w:rsid w:val="00FC44B6"/>
    <w:rsid w:val="00FC4719"/>
    <w:rsid w:val="00FC4A93"/>
    <w:rsid w:val="00FC4AA1"/>
    <w:rsid w:val="00FC4C5F"/>
    <w:rsid w:val="00FC4D7C"/>
    <w:rsid w:val="00FC4EAB"/>
    <w:rsid w:val="00FC5B88"/>
    <w:rsid w:val="00FC62CE"/>
    <w:rsid w:val="00FC70F8"/>
    <w:rsid w:val="00FC7AE6"/>
    <w:rsid w:val="00FC7B7C"/>
    <w:rsid w:val="00FC7D72"/>
    <w:rsid w:val="00FC7F3C"/>
    <w:rsid w:val="00FD00FB"/>
    <w:rsid w:val="00FD01C1"/>
    <w:rsid w:val="00FD03C1"/>
    <w:rsid w:val="00FD0478"/>
    <w:rsid w:val="00FD05C8"/>
    <w:rsid w:val="00FD0700"/>
    <w:rsid w:val="00FD0743"/>
    <w:rsid w:val="00FD0984"/>
    <w:rsid w:val="00FD0F72"/>
    <w:rsid w:val="00FD103E"/>
    <w:rsid w:val="00FD1A19"/>
    <w:rsid w:val="00FD1FA2"/>
    <w:rsid w:val="00FD239C"/>
    <w:rsid w:val="00FD246D"/>
    <w:rsid w:val="00FD257B"/>
    <w:rsid w:val="00FD283A"/>
    <w:rsid w:val="00FD2996"/>
    <w:rsid w:val="00FD2BC7"/>
    <w:rsid w:val="00FD2F65"/>
    <w:rsid w:val="00FD31CE"/>
    <w:rsid w:val="00FD3239"/>
    <w:rsid w:val="00FD3293"/>
    <w:rsid w:val="00FD3321"/>
    <w:rsid w:val="00FD3B6C"/>
    <w:rsid w:val="00FD4863"/>
    <w:rsid w:val="00FD5088"/>
    <w:rsid w:val="00FD51A5"/>
    <w:rsid w:val="00FD5657"/>
    <w:rsid w:val="00FD5C1A"/>
    <w:rsid w:val="00FD5DE8"/>
    <w:rsid w:val="00FD61C2"/>
    <w:rsid w:val="00FD6824"/>
    <w:rsid w:val="00FD6A78"/>
    <w:rsid w:val="00FD6C3F"/>
    <w:rsid w:val="00FD6F06"/>
    <w:rsid w:val="00FD71A3"/>
    <w:rsid w:val="00FD73C8"/>
    <w:rsid w:val="00FE0206"/>
    <w:rsid w:val="00FE03E6"/>
    <w:rsid w:val="00FE063D"/>
    <w:rsid w:val="00FE06EF"/>
    <w:rsid w:val="00FE0780"/>
    <w:rsid w:val="00FE0A6D"/>
    <w:rsid w:val="00FE0F8D"/>
    <w:rsid w:val="00FE179D"/>
    <w:rsid w:val="00FE1ABF"/>
    <w:rsid w:val="00FE2074"/>
    <w:rsid w:val="00FE2329"/>
    <w:rsid w:val="00FE29ED"/>
    <w:rsid w:val="00FE2A46"/>
    <w:rsid w:val="00FE2C77"/>
    <w:rsid w:val="00FE2CFE"/>
    <w:rsid w:val="00FE3003"/>
    <w:rsid w:val="00FE31E2"/>
    <w:rsid w:val="00FE3BA6"/>
    <w:rsid w:val="00FE466A"/>
    <w:rsid w:val="00FE4B33"/>
    <w:rsid w:val="00FE5129"/>
    <w:rsid w:val="00FE54E8"/>
    <w:rsid w:val="00FE5987"/>
    <w:rsid w:val="00FE59B0"/>
    <w:rsid w:val="00FE5A6B"/>
    <w:rsid w:val="00FE5E32"/>
    <w:rsid w:val="00FE5E39"/>
    <w:rsid w:val="00FE6567"/>
    <w:rsid w:val="00FE677D"/>
    <w:rsid w:val="00FE71DF"/>
    <w:rsid w:val="00FE77C0"/>
    <w:rsid w:val="00FE7AD7"/>
    <w:rsid w:val="00FE7DE8"/>
    <w:rsid w:val="00FF0838"/>
    <w:rsid w:val="00FF0CB2"/>
    <w:rsid w:val="00FF0CF5"/>
    <w:rsid w:val="00FF18CB"/>
    <w:rsid w:val="00FF1B6C"/>
    <w:rsid w:val="00FF1CCD"/>
    <w:rsid w:val="00FF1CD2"/>
    <w:rsid w:val="00FF1DB4"/>
    <w:rsid w:val="00FF1F82"/>
    <w:rsid w:val="00FF231A"/>
    <w:rsid w:val="00FF237F"/>
    <w:rsid w:val="00FF2C41"/>
    <w:rsid w:val="00FF2DA2"/>
    <w:rsid w:val="00FF2E17"/>
    <w:rsid w:val="00FF3143"/>
    <w:rsid w:val="00FF3E1A"/>
    <w:rsid w:val="00FF3E30"/>
    <w:rsid w:val="00FF429B"/>
    <w:rsid w:val="00FF4DF7"/>
    <w:rsid w:val="00FF516F"/>
    <w:rsid w:val="00FF5D4A"/>
    <w:rsid w:val="00FF5EBC"/>
    <w:rsid w:val="00FF6013"/>
    <w:rsid w:val="00FF69E4"/>
    <w:rsid w:val="00FF6B4C"/>
    <w:rsid w:val="00FF6FB4"/>
    <w:rsid w:val="00FF702E"/>
    <w:rsid w:val="00FF71A8"/>
    <w:rsid w:val="00FF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37E897"/>
  <w15:docId w15:val="{EB7A3A6E-F393-4A2A-B9FC-C74A56C99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7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B370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B370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B370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B3706"/>
    <w:pPr>
      <w:ind w:left="284"/>
    </w:pPr>
  </w:style>
  <w:style w:type="paragraph" w:customStyle="1" w:styleId="AAFrameAddress">
    <w:name w:val="AA Frame Address"/>
    <w:basedOn w:val="Heading1"/>
    <w:uiPriority w:val="99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B370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B370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B370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B370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B370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B370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B370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B3706"/>
    <w:pPr>
      <w:ind w:left="567" w:hanging="567"/>
    </w:pPr>
  </w:style>
  <w:style w:type="paragraph" w:styleId="ListBullet5">
    <w:name w:val="List Bullet 5"/>
    <w:basedOn w:val="Normal"/>
    <w:uiPriority w:val="99"/>
    <w:rsid w:val="008B370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8B3706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B370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B370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B370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uiPriority w:val="99"/>
    <w:rsid w:val="008B3706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3Char">
    <w:name w:val="Body Text 3 Char"/>
    <w:link w:val="BodyText3"/>
    <w:uiPriority w:val="99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uiPriority w:val="99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uiPriority w:val="99"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uiPriority w:val="99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uiPriority w:val="99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uiPriority w:val="99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5579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45579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55794"/>
  </w:style>
  <w:style w:type="paragraph" w:customStyle="1" w:styleId="zreportaddinfo">
    <w:name w:val="zreport addinfo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5579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55794"/>
  </w:style>
  <w:style w:type="paragraph" w:customStyle="1" w:styleId="nineptheadingcentredbold">
    <w:name w:val="nine pt heading centred bold"/>
    <w:aliases w:val="9hcb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5579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uiPriority w:val="99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5579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5579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455794"/>
    <w:rPr>
      <w:rFonts w:eastAsia="Times New Roman"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455794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455794"/>
    <w:rPr>
      <w:rFonts w:eastAsia="Times New Roman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uiPriority w:val="99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5579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uiPriority w:val="99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907DD"/>
    <w:rPr>
      <w:rFonts w:cs="Times New Roman"/>
      <w:sz w:val="29"/>
      <w:szCs w:val="29"/>
    </w:rPr>
  </w:style>
  <w:style w:type="character" w:customStyle="1" w:styleId="hps">
    <w:name w:val="hps"/>
    <w:uiPriority w:val="99"/>
    <w:rsid w:val="001907DD"/>
    <w:rPr>
      <w:rFonts w:cs="Times New Roman"/>
    </w:rPr>
  </w:style>
  <w:style w:type="character" w:customStyle="1" w:styleId="gt-icon-text1">
    <w:name w:val="gt-icon-text1"/>
    <w:uiPriority w:val="99"/>
    <w:rsid w:val="001907DD"/>
    <w:rPr>
      <w:rFonts w:cs="Times New Roman"/>
    </w:rPr>
  </w:style>
  <w:style w:type="character" w:customStyle="1" w:styleId="shorttext">
    <w:name w:val="short_text"/>
    <w:uiPriority w:val="99"/>
    <w:rsid w:val="001907DD"/>
    <w:rPr>
      <w:rFonts w:cs="Times New Roman"/>
    </w:rPr>
  </w:style>
  <w:style w:type="character" w:customStyle="1" w:styleId="longtext">
    <w:name w:val="long_text"/>
    <w:uiPriority w:val="99"/>
    <w:rsid w:val="001907DD"/>
    <w:rPr>
      <w:rFonts w:cs="Times New Roman"/>
    </w:rPr>
  </w:style>
  <w:style w:type="character" w:styleId="CommentReference">
    <w:name w:val="annotation reference"/>
    <w:uiPriority w:val="99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0347A1"/>
    <w:rPr>
      <w:rFonts w:ascii="Calibri" w:eastAsia="Calibri" w:hAnsi="Calibri" w:cs="Cordia New"/>
      <w:sz w:val="22"/>
      <w:szCs w:val="28"/>
    </w:rPr>
  </w:style>
  <w:style w:type="character" w:customStyle="1" w:styleId="st1">
    <w:name w:val="st1"/>
    <w:basedOn w:val="DefaultParagraphFont"/>
    <w:rsid w:val="00205CEA"/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846C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846C62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9755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47A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C1D00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233F2-E865-4D0B-ABD8-CA0B1D05D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 Pcl.</vt:lpstr>
    </vt:vector>
  </TitlesOfParts>
  <Company>KPMG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 Pcl.</dc:title>
  <dc:subject/>
  <dc:creator>osrisomphot</dc:creator>
  <cp:keywords/>
  <cp:lastModifiedBy>Pattaraporn Amornsrivarakul</cp:lastModifiedBy>
  <cp:revision>2</cp:revision>
  <cp:lastPrinted>2020-08-06T06:56:00Z</cp:lastPrinted>
  <dcterms:created xsi:type="dcterms:W3CDTF">2021-11-09T06:52:00Z</dcterms:created>
  <dcterms:modified xsi:type="dcterms:W3CDTF">2021-11-09T06:52:00Z</dcterms:modified>
</cp:coreProperties>
</file>