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2439F1" w14:textId="4EF254A3" w:rsidR="00D427D3" w:rsidRDefault="000736DA" w:rsidP="00A97D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t>ข้อมูลสำคัญทางการเงิน</w:t>
      </w: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br/>
      </w:r>
      <w:r w:rsidR="00D427D3"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สำหรับงวดสามเดือนสิ้นสุดวันที่ 30 </w:t>
      </w:r>
      <w:r w:rsidR="004C0AE4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กันยายน</w:t>
      </w:r>
    </w:p>
    <w:p w14:paraId="41A5C1D7" w14:textId="13EC99F0" w:rsidR="007A6AA0" w:rsidRDefault="007A6AA0" w:rsidP="00D427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center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76DA3CBD" w14:textId="2F26024F" w:rsidR="007A6AA0" w:rsidRDefault="00AC7D6C" w:rsidP="00AC7D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noProof/>
          <w:sz w:val="30"/>
          <w:szCs w:val="30"/>
        </w:rPr>
        <w:drawing>
          <wp:inline distT="0" distB="0" distL="0" distR="0" wp14:anchorId="60335DCC" wp14:editId="797ADDD2">
            <wp:extent cx="6099175" cy="37541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375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9E463F" w14:textId="77777777" w:rsidR="00DC281A" w:rsidRPr="00C86B18" w:rsidRDefault="00DC281A" w:rsidP="00FD5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  <w:lang w:val="th-TH"/>
        </w:rPr>
      </w:pPr>
    </w:p>
    <w:p w14:paraId="0A4DB12E" w14:textId="1482F827" w:rsidR="000736DA" w:rsidRDefault="000736DA" w:rsidP="00C86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สำหรับงวด</w:t>
      </w:r>
      <w:r w:rsidR="00854CF9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เก้า</w:t>
      </w: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เดือนสิ้นสุดวันที่ </w:t>
      </w:r>
      <w:r w:rsidRPr="007E66E8">
        <w:rPr>
          <w:rFonts w:ascii="Angsana New" w:hAnsi="Angsana New" w:hint="cs"/>
          <w:b/>
          <w:bCs/>
          <w:sz w:val="30"/>
          <w:szCs w:val="30"/>
        </w:rPr>
        <w:t xml:space="preserve">30 </w:t>
      </w:r>
      <w:r w:rsidR="00854CF9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กันยายน</w:t>
      </w:r>
    </w:p>
    <w:p w14:paraId="0332E1F1" w14:textId="6D51AF1A" w:rsidR="00666212" w:rsidRDefault="00677CE6" w:rsidP="00146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noProof/>
          <w:sz w:val="30"/>
          <w:szCs w:val="30"/>
        </w:rPr>
        <w:drawing>
          <wp:inline distT="0" distB="0" distL="0" distR="0" wp14:anchorId="61AA6C81" wp14:editId="0624D826">
            <wp:extent cx="6099175" cy="3797935"/>
            <wp:effectExtent l="0" t="0" r="0" b="0"/>
            <wp:docPr id="2" name="Picture 2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diagram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3797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5B8E03" w14:textId="17323018" w:rsidR="001D1912" w:rsidRPr="00D3736A" w:rsidRDefault="001D1912" w:rsidP="00C53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center"/>
        <w:rPr>
          <w:rFonts w:ascii="Angsana New" w:hAnsi="Angsana New"/>
          <w:b/>
          <w:bCs/>
          <w:sz w:val="32"/>
          <w:szCs w:val="32"/>
          <w:cs/>
          <w:lang w:val="th-TH"/>
        </w:rPr>
        <w:sectPr w:rsidR="001D1912" w:rsidRPr="00D3736A" w:rsidSect="00F77C97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2"/>
          <w:cols w:space="720"/>
        </w:sectPr>
      </w:pPr>
    </w:p>
    <w:p w14:paraId="3363F836" w14:textId="77777777" w:rsidR="00857405" w:rsidRPr="00D3736A" w:rsidRDefault="00857405" w:rsidP="00F93345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D3736A">
        <w:rPr>
          <w:rFonts w:ascii="Angsana New" w:hAnsi="Angsana New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D3736A">
        <w:rPr>
          <w:rFonts w:ascii="Angsana New" w:hAnsi="Angsana New"/>
          <w:b w:val="0"/>
          <w:bCs/>
          <w:sz w:val="30"/>
          <w:szCs w:val="30"/>
        </w:rPr>
        <w:tab/>
      </w:r>
      <w:r w:rsidRPr="00D3736A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1D35F168" w14:textId="77777777" w:rsidR="00857405" w:rsidRPr="00B16377" w:rsidRDefault="00857405" w:rsidP="00F93345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</w:p>
    <w:p w14:paraId="0FD5E6E3" w14:textId="77777777" w:rsidR="00CA5998" w:rsidRPr="00184215" w:rsidRDefault="00CA5998" w:rsidP="00CA5998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1C073F59" w14:textId="77777777" w:rsidR="00CA5998" w:rsidRPr="00184215" w:rsidRDefault="00CA5998" w:rsidP="00CA5998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  <w:r>
        <w:rPr>
          <w:rFonts w:ascii="Angsana New" w:hAnsi="Angsana New" w:hint="cs"/>
          <w:sz w:val="30"/>
          <w:szCs w:val="30"/>
          <w:cs/>
          <w:lang w:bidi="th-TH"/>
        </w:rPr>
        <w:t>ระหว่างกาล</w:t>
      </w:r>
    </w:p>
    <w:p w14:paraId="31C7FDB8" w14:textId="77777777" w:rsidR="00CA5998" w:rsidRPr="00184215" w:rsidRDefault="00CA5998" w:rsidP="00CA5998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55644F4" w14:textId="7F548899" w:rsidR="00D36B6A" w:rsidRDefault="009D250D" w:rsidP="00CA5998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9D250D">
        <w:rPr>
          <w:rFonts w:ascii="Angsana New" w:hAnsi="Angsana New"/>
          <w:sz w:val="30"/>
          <w:szCs w:val="30"/>
          <w:cs/>
          <w:lang w:bidi="th-TH"/>
        </w:rPr>
        <w:t>สินทรัพย์ทางการเงินที่อยู่ในความต้องการของตลาด</w:t>
      </w:r>
    </w:p>
    <w:p w14:paraId="605D4F76" w14:textId="733B4F18" w:rsidR="00CA5998" w:rsidRPr="00184215" w:rsidRDefault="00CA5998" w:rsidP="00CA5998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2B37F515" w14:textId="025933E7" w:rsidR="00962756" w:rsidRDefault="003E493E" w:rsidP="00CA5998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3E493E">
        <w:rPr>
          <w:rFonts w:ascii="Angsana New" w:hAnsi="Angsana New"/>
          <w:sz w:val="30"/>
          <w:szCs w:val="30"/>
          <w:cs/>
          <w:lang w:bidi="th-TH"/>
        </w:rPr>
        <w:t>ทุนเรือนหุ้น</w:t>
      </w:r>
    </w:p>
    <w:p w14:paraId="76BE56FA" w14:textId="35A8E3CD" w:rsidR="00CA5998" w:rsidRPr="00184215" w:rsidRDefault="00CA5998" w:rsidP="00CA5998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</w:t>
      </w:r>
      <w:r w:rsidRPr="00184215">
        <w:rPr>
          <w:rFonts w:ascii="Angsana New" w:hAnsi="Angsana New"/>
          <w:sz w:val="30"/>
          <w:szCs w:val="30"/>
          <w:cs/>
          <w:lang w:bidi="th-TH"/>
        </w:rPr>
        <w:t>และการจำแนกรายได้</w:t>
      </w:r>
    </w:p>
    <w:p w14:paraId="7F1BB159" w14:textId="2CF00BF8" w:rsidR="00CA5998" w:rsidRDefault="00CA5998" w:rsidP="00CA5998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14:paraId="1007E93C" w14:textId="0B9110D2" w:rsidR="005A0749" w:rsidRPr="00184215" w:rsidRDefault="005A0749" w:rsidP="00CA5998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646F9F56" w14:textId="77777777" w:rsidR="00CA5998" w:rsidRPr="00245A6C" w:rsidRDefault="00CA5998" w:rsidP="00CA5998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245A6C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294097C3" w14:textId="395B9E0F" w:rsidR="00CA5998" w:rsidRPr="00184215" w:rsidRDefault="00CA5998" w:rsidP="00CA5998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ภาระผูกพันกับ</w:t>
      </w:r>
      <w:r w:rsidR="00D40BB4">
        <w:rPr>
          <w:rFonts w:ascii="Angsana New" w:hAnsi="Angsana New" w:hint="cs"/>
          <w:sz w:val="30"/>
          <w:szCs w:val="30"/>
          <w:cs/>
          <w:lang w:bidi="th-TH"/>
        </w:rPr>
        <w:t>บุคคลหรือ</w:t>
      </w:r>
      <w:r w:rsidRPr="00184215">
        <w:rPr>
          <w:rFonts w:ascii="Angsana New" w:hAnsi="Angsana New"/>
          <w:sz w:val="30"/>
          <w:szCs w:val="30"/>
          <w:cs/>
          <w:lang w:bidi="th-TH"/>
        </w:rPr>
        <w:t>กิจการที่ไม่เกี่ยวข้องกัน</w:t>
      </w:r>
    </w:p>
    <w:p w14:paraId="2E0ACE6F" w14:textId="7F98E4C7" w:rsidR="00CA5998" w:rsidRPr="005B5FA8" w:rsidRDefault="00CA5998" w:rsidP="00CA5998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  <w:lang w:val="en-US" w:bidi="th-TH"/>
        </w:rPr>
        <w:t>คดี</w:t>
      </w:r>
      <w:r w:rsidR="00942EE3">
        <w:rPr>
          <w:rFonts w:ascii="Angsana New" w:hAnsi="Angsana New" w:hint="cs"/>
          <w:sz w:val="30"/>
          <w:szCs w:val="30"/>
          <w:cs/>
          <w:lang w:val="en-US" w:bidi="th-TH"/>
        </w:rPr>
        <w:t>ความ</w:t>
      </w:r>
    </w:p>
    <w:p w14:paraId="649C5BE7" w14:textId="77777777" w:rsidR="00A72EB9" w:rsidRPr="00D3736A" w:rsidRDefault="00A72EB9" w:rsidP="007F49A4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418C34F0" w14:textId="77777777" w:rsidR="00E42DA2" w:rsidRPr="00D3736A" w:rsidRDefault="00E42DA2" w:rsidP="00E42DA2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3AD7B793" w14:textId="77777777" w:rsidR="00126C2F" w:rsidRPr="00D3736A" w:rsidRDefault="00126C2F" w:rsidP="008903EA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00AA5AD2" w14:textId="77777777" w:rsidR="004D60C8" w:rsidRPr="00D3736A" w:rsidRDefault="004D60C8" w:rsidP="00210144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226AEAA8" w14:textId="77777777" w:rsidR="005F4FB5" w:rsidRPr="00D3736A" w:rsidRDefault="005F4FB5" w:rsidP="00AF16C2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7AB8E3A1" w14:textId="77777777" w:rsidR="00857405" w:rsidRPr="00D3736A" w:rsidRDefault="00857405" w:rsidP="00224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3736A">
        <w:rPr>
          <w:rFonts w:ascii="Angsana New" w:hAnsi="Angsana New"/>
          <w:sz w:val="30"/>
          <w:szCs w:val="30"/>
          <w:cs/>
        </w:rPr>
        <w:br w:type="page"/>
      </w:r>
      <w:r w:rsidR="00B23201" w:rsidRPr="00D3736A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22019076" w14:textId="77777777" w:rsidR="00857405" w:rsidRPr="003A71C6" w:rsidRDefault="00857405" w:rsidP="00224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10FCF91" w14:textId="027A60F7" w:rsidR="00857405" w:rsidRPr="003A71C6" w:rsidRDefault="00857405" w:rsidP="00224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65166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</w:t>
      </w:r>
      <w:r w:rsidR="00DD5ADD" w:rsidRPr="00665166">
        <w:rPr>
          <w:rFonts w:ascii="Angsana New" w:hAnsi="Angsana New"/>
          <w:sz w:val="30"/>
          <w:szCs w:val="30"/>
          <w:cs/>
        </w:rPr>
        <w:t>ินจากคณะกรรมการ</w:t>
      </w:r>
      <w:r w:rsidR="0053540A" w:rsidRPr="00665166">
        <w:rPr>
          <w:rFonts w:ascii="Angsana New" w:hAnsi="Angsana New" w:hint="cs"/>
          <w:sz w:val="30"/>
          <w:szCs w:val="30"/>
          <w:cs/>
        </w:rPr>
        <w:t>บริษัท</w:t>
      </w:r>
      <w:r w:rsidR="008F3177" w:rsidRPr="00665166">
        <w:rPr>
          <w:rFonts w:ascii="Angsana New" w:hAnsi="Angsana New"/>
          <w:sz w:val="30"/>
          <w:szCs w:val="30"/>
          <w:cs/>
        </w:rPr>
        <w:t>เมื่อวันที่</w:t>
      </w:r>
      <w:r w:rsidR="0095665C" w:rsidRPr="00665166">
        <w:rPr>
          <w:rFonts w:ascii="Angsana New" w:hAnsi="Angsana New" w:hint="cs"/>
          <w:sz w:val="30"/>
          <w:szCs w:val="30"/>
          <w:cs/>
        </w:rPr>
        <w:t xml:space="preserve"> </w:t>
      </w:r>
      <w:r w:rsidR="00665166" w:rsidRPr="00665166">
        <w:rPr>
          <w:rFonts w:ascii="Angsana New" w:hAnsi="Angsana New"/>
          <w:sz w:val="30"/>
          <w:szCs w:val="30"/>
        </w:rPr>
        <w:t>9</w:t>
      </w:r>
      <w:r w:rsidR="003D1FC4" w:rsidRPr="00665166">
        <w:rPr>
          <w:rFonts w:ascii="Angsana New" w:hAnsi="Angsana New"/>
          <w:sz w:val="30"/>
          <w:szCs w:val="30"/>
          <w:cs/>
        </w:rPr>
        <w:t xml:space="preserve"> </w:t>
      </w:r>
      <w:r w:rsidR="00374130" w:rsidRPr="00665166">
        <w:rPr>
          <w:rFonts w:ascii="Angsana New" w:hAnsi="Angsana New" w:hint="cs"/>
          <w:sz w:val="30"/>
          <w:szCs w:val="30"/>
          <w:cs/>
        </w:rPr>
        <w:t>พฤศจิกายน</w:t>
      </w:r>
      <w:r w:rsidR="003D1FC4" w:rsidRPr="00665166">
        <w:rPr>
          <w:rFonts w:ascii="Angsana New" w:hAnsi="Angsana New" w:hint="cs"/>
          <w:sz w:val="30"/>
          <w:szCs w:val="30"/>
          <w:cs/>
        </w:rPr>
        <w:t xml:space="preserve"> </w:t>
      </w:r>
      <w:r w:rsidR="00126968" w:rsidRPr="00665166">
        <w:rPr>
          <w:rFonts w:ascii="Angsana New" w:hAnsi="Angsana New"/>
          <w:sz w:val="30"/>
          <w:szCs w:val="30"/>
        </w:rPr>
        <w:t>256</w:t>
      </w:r>
      <w:r w:rsidR="00A5637C" w:rsidRPr="00665166">
        <w:rPr>
          <w:rFonts w:ascii="Angsana New" w:hAnsi="Angsana New"/>
          <w:sz w:val="30"/>
          <w:szCs w:val="30"/>
        </w:rPr>
        <w:t>4</w:t>
      </w:r>
    </w:p>
    <w:p w14:paraId="469AB934" w14:textId="77777777" w:rsidR="00857405" w:rsidRPr="003A71C6" w:rsidRDefault="00857405" w:rsidP="00224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38BFDD54" w14:textId="77777777" w:rsidR="00857405" w:rsidRPr="003A71C6" w:rsidRDefault="00857405" w:rsidP="008079F8">
      <w:pPr>
        <w:pStyle w:val="Heading1"/>
        <w:keepLines/>
        <w:numPr>
          <w:ilvl w:val="0"/>
          <w:numId w:val="17"/>
        </w:numPr>
        <w:shd w:val="clear" w:color="auto" w:fill="auto"/>
        <w:tabs>
          <w:tab w:val="clear" w:pos="340"/>
          <w:tab w:val="left" w:pos="540"/>
          <w:tab w:val="num" w:pos="63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3A71C6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339AA666" w14:textId="77777777" w:rsidR="00857405" w:rsidRPr="003A71C6" w:rsidRDefault="00857405" w:rsidP="00224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45139A85" w14:textId="73202F90" w:rsidR="00A5637C" w:rsidRPr="003A71C6" w:rsidRDefault="00A5637C" w:rsidP="00A563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A71C6">
        <w:rPr>
          <w:rFonts w:ascii="Angsana New" w:hAnsi="Angsana New"/>
          <w:sz w:val="30"/>
          <w:szCs w:val="30"/>
          <w:cs/>
        </w:rPr>
        <w:t>บริษัทจดทะเบียนกับตลาดหลักทรัพย์แห่งประเทศไทยเมื่อ</w:t>
      </w:r>
      <w:r w:rsidR="001F4CC4" w:rsidRPr="003A71C6">
        <w:rPr>
          <w:rFonts w:ascii="Angsana New" w:hAnsi="Angsana New" w:hint="cs"/>
          <w:sz w:val="30"/>
          <w:szCs w:val="30"/>
          <w:cs/>
        </w:rPr>
        <w:t>พฤษภาคม</w:t>
      </w:r>
      <w:r w:rsidRPr="003A71C6">
        <w:rPr>
          <w:rFonts w:ascii="Angsana New" w:hAnsi="Angsana New"/>
          <w:sz w:val="30"/>
          <w:szCs w:val="30"/>
          <w:cs/>
        </w:rPr>
        <w:t xml:space="preserve"> </w:t>
      </w:r>
      <w:r w:rsidRPr="003A71C6">
        <w:rPr>
          <w:rFonts w:ascii="Angsana New" w:hAnsi="Angsana New"/>
          <w:sz w:val="30"/>
          <w:szCs w:val="30"/>
        </w:rPr>
        <w:t>2564</w:t>
      </w:r>
    </w:p>
    <w:p w14:paraId="6EC721F1" w14:textId="77777777" w:rsidR="00A5637C" w:rsidRPr="003A71C6" w:rsidRDefault="00A5637C" w:rsidP="00EB2F62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D23D560" w14:textId="77777777" w:rsidR="00EB2F62" w:rsidRPr="003A71C6" w:rsidRDefault="00EB2F62" w:rsidP="00EB2F62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3A71C6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บริษัทดำเนินธุรกิจหลักเกี่ยวกับการให้บริการทางยกระดับช่วงดินแดงถึงอนุสรณ์สถานแห่งชาติ ภายใต้สัญญาสัมปทานทางหลวงแผ่นดินหมายเลข </w:t>
      </w:r>
      <w:r w:rsidRPr="003A71C6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Pr="003A71C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ถนนวิภาวดีรังสิต จากกรมทางหลวง กระทรวงคมนาคม ซึ่งมีระยะเวลาสัมปทานจนถึงวันที่ </w:t>
      </w:r>
      <w:r w:rsidRPr="003A71C6">
        <w:rPr>
          <w:rFonts w:asciiTheme="majorBidi" w:hAnsiTheme="majorBidi" w:cstheme="majorBidi"/>
          <w:sz w:val="30"/>
          <w:szCs w:val="30"/>
          <w:lang w:val="en-US" w:bidi="th-TH"/>
        </w:rPr>
        <w:t xml:space="preserve">11 </w:t>
      </w:r>
      <w:r w:rsidRPr="003A71C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กันยายน </w:t>
      </w:r>
      <w:r w:rsidRPr="003A71C6">
        <w:rPr>
          <w:rFonts w:asciiTheme="majorBidi" w:hAnsiTheme="majorBidi" w:cstheme="majorBidi"/>
          <w:sz w:val="30"/>
          <w:szCs w:val="30"/>
          <w:lang w:val="en-US" w:bidi="th-TH"/>
        </w:rPr>
        <w:t xml:space="preserve">2577 </w:t>
      </w:r>
    </w:p>
    <w:p w14:paraId="2B769DFD" w14:textId="77777777" w:rsidR="00857405" w:rsidRPr="003A71C6" w:rsidRDefault="00857405" w:rsidP="00224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097AF15" w14:textId="77777777" w:rsidR="00857405" w:rsidRPr="003A71C6" w:rsidRDefault="00857405" w:rsidP="008079F8">
      <w:pPr>
        <w:pStyle w:val="Heading1"/>
        <w:keepLines/>
        <w:numPr>
          <w:ilvl w:val="0"/>
          <w:numId w:val="17"/>
        </w:numPr>
        <w:shd w:val="clear" w:color="auto" w:fill="auto"/>
        <w:tabs>
          <w:tab w:val="clear" w:pos="340"/>
          <w:tab w:val="left" w:pos="540"/>
          <w:tab w:val="num" w:pos="63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3A71C6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562466A2" w14:textId="77777777" w:rsidR="00857405" w:rsidRPr="003A71C6" w:rsidRDefault="00857405" w:rsidP="00224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535BFA3" w14:textId="3595C97C" w:rsidR="00B812FF" w:rsidRPr="003A71C6" w:rsidRDefault="007F1D51" w:rsidP="002B3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A71C6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3A71C6">
        <w:rPr>
          <w:rFonts w:ascii="Angsana New" w:hAnsi="Angsana New"/>
          <w:sz w:val="30"/>
          <w:szCs w:val="30"/>
        </w:rPr>
        <w:t xml:space="preserve">34 </w:t>
      </w:r>
      <w:r w:rsidRPr="003A71C6">
        <w:rPr>
          <w:rFonts w:ascii="Angsana New" w:hAnsi="Angsana New"/>
          <w:sz w:val="30"/>
          <w:szCs w:val="30"/>
          <w:cs/>
        </w:rPr>
        <w:t xml:space="preserve">เรื่อง การรายงานทางการเงินระหว่างกาล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Pr="003A71C6">
        <w:rPr>
          <w:rFonts w:ascii="Angsana New" w:hAnsi="Angsana New"/>
          <w:sz w:val="30"/>
          <w:szCs w:val="30"/>
        </w:rPr>
        <w:t xml:space="preserve">31 </w:t>
      </w:r>
      <w:r w:rsidRPr="003A71C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A71C6">
        <w:rPr>
          <w:rFonts w:ascii="Angsana New" w:hAnsi="Angsana New"/>
          <w:sz w:val="30"/>
          <w:szCs w:val="30"/>
        </w:rPr>
        <w:t xml:space="preserve">2563  </w:t>
      </w:r>
    </w:p>
    <w:p w14:paraId="73064E26" w14:textId="4794BF05" w:rsidR="00B812FF" w:rsidRPr="003A71C6" w:rsidRDefault="00B812FF" w:rsidP="00B812F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0710892" w14:textId="03682A5E" w:rsidR="00821473" w:rsidRPr="003A71C6" w:rsidRDefault="00821473" w:rsidP="00B812F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A71C6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3A71C6">
        <w:rPr>
          <w:rFonts w:ascii="Angsana New" w:hAnsi="Angsana New" w:hint="cs"/>
          <w:sz w:val="30"/>
          <w:szCs w:val="30"/>
          <w:cs/>
        </w:rPr>
        <w:t>ที่</w:t>
      </w:r>
      <w:r w:rsidRPr="003A71C6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3A71C6">
        <w:rPr>
          <w:rFonts w:ascii="Angsana New" w:hAnsi="Angsana New" w:hint="cs"/>
          <w:sz w:val="30"/>
          <w:szCs w:val="30"/>
          <w:cs/>
        </w:rPr>
        <w:t>ไว้</w:t>
      </w:r>
      <w:r w:rsidRPr="003A71C6">
        <w:rPr>
          <w:rFonts w:ascii="Angsana New" w:hAnsi="Angsana New"/>
          <w:sz w:val="30"/>
          <w:szCs w:val="30"/>
          <w:cs/>
        </w:rPr>
        <w:t>ใน</w:t>
      </w:r>
      <w:r w:rsidRPr="003A71C6">
        <w:rPr>
          <w:rFonts w:ascii="Angsana New" w:hAnsi="Angsana New" w:hint="cs"/>
          <w:sz w:val="30"/>
          <w:szCs w:val="30"/>
          <w:cs/>
        </w:rPr>
        <w:t xml:space="preserve">     </w:t>
      </w:r>
      <w:r w:rsidRPr="003A71C6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3A71C6">
        <w:rPr>
          <w:rFonts w:ascii="Angsana New" w:hAnsi="Angsana New"/>
          <w:sz w:val="30"/>
          <w:szCs w:val="30"/>
        </w:rPr>
        <w:t xml:space="preserve">31 </w:t>
      </w:r>
      <w:r w:rsidRPr="003A71C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A71C6">
        <w:rPr>
          <w:rFonts w:ascii="Angsana New" w:hAnsi="Angsana New"/>
          <w:sz w:val="30"/>
          <w:szCs w:val="30"/>
        </w:rPr>
        <w:t>2563</w:t>
      </w:r>
    </w:p>
    <w:p w14:paraId="1026B966" w14:textId="77777777" w:rsidR="00821473" w:rsidRPr="003A71C6" w:rsidRDefault="00821473" w:rsidP="00B812F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4FFE80B" w14:textId="58B0BA3D" w:rsidR="00293667" w:rsidRDefault="00293667" w:rsidP="00E36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270"/>
        <w:rPr>
          <w:rFonts w:ascii="Angsana New" w:eastAsia="MS Mincho" w:hAnsi="Angsana New"/>
          <w:color w:val="000000"/>
          <w:sz w:val="30"/>
          <w:szCs w:val="30"/>
          <w:lang w:val="en-GB"/>
        </w:rPr>
      </w:pPr>
    </w:p>
    <w:p w14:paraId="0EE5A2BC" w14:textId="1AA0C158" w:rsidR="006F6ED9" w:rsidRDefault="006F6ED9" w:rsidP="00E36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270"/>
        <w:rPr>
          <w:rFonts w:ascii="Angsana New" w:eastAsia="MS Mincho" w:hAnsi="Angsana New"/>
          <w:color w:val="000000"/>
          <w:sz w:val="30"/>
          <w:szCs w:val="30"/>
          <w:lang w:val="en-GB"/>
        </w:rPr>
      </w:pPr>
    </w:p>
    <w:p w14:paraId="2426058B" w14:textId="61AF5E4A" w:rsidR="006F6ED9" w:rsidRDefault="006F6ED9" w:rsidP="00E36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270"/>
        <w:rPr>
          <w:rFonts w:ascii="Angsana New" w:eastAsia="MS Mincho" w:hAnsi="Angsana New"/>
          <w:color w:val="000000"/>
          <w:sz w:val="30"/>
          <w:szCs w:val="30"/>
          <w:lang w:val="en-GB"/>
        </w:rPr>
      </w:pPr>
    </w:p>
    <w:p w14:paraId="1FC130F3" w14:textId="77777777" w:rsidR="006F6ED9" w:rsidRDefault="006F6ED9" w:rsidP="00E36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270"/>
        <w:rPr>
          <w:rFonts w:ascii="Angsana New" w:eastAsia="MS Mincho" w:hAnsi="Angsana New"/>
          <w:color w:val="000000"/>
          <w:sz w:val="30"/>
          <w:szCs w:val="30"/>
          <w:lang w:val="en-GB"/>
        </w:rPr>
      </w:pPr>
    </w:p>
    <w:p w14:paraId="4DD35FEB" w14:textId="480BE792" w:rsidR="00857405" w:rsidRPr="007E770B" w:rsidRDefault="00857405" w:rsidP="008079F8">
      <w:pPr>
        <w:pStyle w:val="Heading1"/>
        <w:keepLines/>
        <w:numPr>
          <w:ilvl w:val="0"/>
          <w:numId w:val="17"/>
        </w:numPr>
        <w:shd w:val="clear" w:color="auto" w:fill="auto"/>
        <w:tabs>
          <w:tab w:val="clear" w:pos="340"/>
          <w:tab w:val="left" w:pos="540"/>
          <w:tab w:val="num" w:pos="63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7E770B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1E7D29DA" w14:textId="77777777" w:rsidR="00964967" w:rsidRPr="00CD2DF5" w:rsidRDefault="00964967" w:rsidP="007A7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89"/>
        <w:gridCol w:w="1230"/>
        <w:gridCol w:w="249"/>
        <w:gridCol w:w="1238"/>
      </w:tblGrid>
      <w:tr w:rsidR="00911A49" w:rsidRPr="007A75E6" w14:paraId="4125728C" w14:textId="77777777" w:rsidTr="00AD7B8D">
        <w:trPr>
          <w:tblHeader/>
        </w:trPr>
        <w:tc>
          <w:tcPr>
            <w:tcW w:w="3540" w:type="pct"/>
            <w:vAlign w:val="bottom"/>
          </w:tcPr>
          <w:p w14:paraId="54B2F2B6" w14:textId="50662E56" w:rsidR="00911A49" w:rsidRPr="007A75E6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B4C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661" w:type="pct"/>
          </w:tcPr>
          <w:p w14:paraId="701608E8" w14:textId="77777777" w:rsidR="00911A49" w:rsidRPr="007A75E6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18608F7D" w14:textId="77777777" w:rsidR="00911A49" w:rsidRPr="007A75E6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4B6D74C4" w14:textId="77777777" w:rsidR="00911A49" w:rsidRPr="007A75E6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1A49" w:rsidRPr="007A75E6" w14:paraId="32923A2D" w14:textId="77777777" w:rsidTr="00831E32">
        <w:trPr>
          <w:tblHeader/>
        </w:trPr>
        <w:tc>
          <w:tcPr>
            <w:tcW w:w="3540" w:type="pct"/>
          </w:tcPr>
          <w:p w14:paraId="070776B3" w14:textId="007C369E" w:rsidR="00911A49" w:rsidRPr="007A75E6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7A75E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E25E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7A75E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7A75E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7A75E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0 </w:t>
            </w:r>
            <w:r w:rsidR="00E90F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61" w:type="pct"/>
          </w:tcPr>
          <w:p w14:paraId="44617643" w14:textId="070C80FE" w:rsidR="00911A49" w:rsidRPr="007A75E6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75E6">
              <w:rPr>
                <w:rFonts w:ascii="Angsana New" w:hAnsi="Angsana New"/>
                <w:sz w:val="30"/>
                <w:szCs w:val="30"/>
              </w:rPr>
              <w:t>25</w:t>
            </w:r>
            <w:r w:rsidRPr="007A75E6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4" w:type="pct"/>
          </w:tcPr>
          <w:p w14:paraId="6A02BBE2" w14:textId="77777777" w:rsidR="00911A49" w:rsidRPr="007A75E6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05EEBB40" w14:textId="0B6B4BEE" w:rsidR="00911A49" w:rsidRPr="007A75E6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75E6">
              <w:rPr>
                <w:rFonts w:ascii="Angsana New" w:hAnsi="Angsana New"/>
                <w:sz w:val="30"/>
                <w:szCs w:val="30"/>
              </w:rPr>
              <w:t>25</w:t>
            </w:r>
            <w:r w:rsidRPr="007A75E6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11A49" w:rsidRPr="007A75E6" w14:paraId="70398D72" w14:textId="77777777" w:rsidTr="00831E32">
        <w:trPr>
          <w:tblHeader/>
        </w:trPr>
        <w:tc>
          <w:tcPr>
            <w:tcW w:w="3540" w:type="pct"/>
          </w:tcPr>
          <w:p w14:paraId="2ECEA578" w14:textId="77777777" w:rsidR="00911A49" w:rsidRPr="007A75E6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60" w:type="pct"/>
            <w:gridSpan w:val="3"/>
          </w:tcPr>
          <w:p w14:paraId="48AEAD42" w14:textId="77777777" w:rsidR="00911A49" w:rsidRPr="007A75E6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A75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1A49" w:rsidRPr="007A75E6" w14:paraId="38201F49" w14:textId="77777777" w:rsidTr="00831E32">
        <w:tc>
          <w:tcPr>
            <w:tcW w:w="3540" w:type="pct"/>
          </w:tcPr>
          <w:p w14:paraId="6AF451C3" w14:textId="77777777" w:rsidR="00911A49" w:rsidRPr="007A75E6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75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61" w:type="pct"/>
          </w:tcPr>
          <w:p w14:paraId="39F18FB7" w14:textId="77777777" w:rsidR="00911A49" w:rsidRPr="007A75E6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03232C49" w14:textId="77777777" w:rsidR="00911A49" w:rsidRPr="007A75E6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7766A6F6" w14:textId="77777777" w:rsidR="00911A49" w:rsidRPr="007A75E6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1A49" w:rsidRPr="007A75E6" w14:paraId="33BEECF2" w14:textId="77777777" w:rsidTr="00831E32">
        <w:tc>
          <w:tcPr>
            <w:tcW w:w="3540" w:type="pct"/>
          </w:tcPr>
          <w:p w14:paraId="435CFDEC" w14:textId="77777777" w:rsidR="00911A49" w:rsidRPr="007A75E6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75E6">
              <w:rPr>
                <w:rFonts w:ascii="Angsana New" w:hAnsi="Angsana New"/>
                <w:sz w:val="30"/>
                <w:szCs w:val="30"/>
                <w:cs/>
              </w:rPr>
              <w:t>ค่าที่ปรึกษา</w:t>
            </w:r>
            <w:r w:rsidRPr="007A75E6">
              <w:rPr>
                <w:rFonts w:ascii="Angsana New" w:hAnsi="Angsana New" w:hint="cs"/>
                <w:sz w:val="30"/>
                <w:szCs w:val="30"/>
                <w:cs/>
              </w:rPr>
              <w:t>กฎหมาย</w:t>
            </w:r>
          </w:p>
        </w:tc>
        <w:tc>
          <w:tcPr>
            <w:tcW w:w="661" w:type="pct"/>
            <w:tcBorders>
              <w:bottom w:val="double" w:sz="4" w:space="0" w:color="auto"/>
            </w:tcBorders>
            <w:shd w:val="clear" w:color="auto" w:fill="auto"/>
          </w:tcPr>
          <w:p w14:paraId="61862EBC" w14:textId="01B3C6BB" w:rsidR="00911A49" w:rsidRPr="001E737E" w:rsidRDefault="00EA19C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792</w:t>
            </w:r>
          </w:p>
        </w:tc>
        <w:tc>
          <w:tcPr>
            <w:tcW w:w="134" w:type="pct"/>
          </w:tcPr>
          <w:p w14:paraId="73BBC0A1" w14:textId="77777777" w:rsidR="00911A49" w:rsidRPr="007A75E6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14:paraId="04D9D4A2" w14:textId="356513C2" w:rsidR="00C0776F" w:rsidRPr="007A75E6" w:rsidRDefault="00EA19C9" w:rsidP="00C0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792</w:t>
            </w:r>
          </w:p>
        </w:tc>
      </w:tr>
      <w:tr w:rsidR="00911A49" w:rsidRPr="007A75E6" w14:paraId="1C5E767A" w14:textId="77777777" w:rsidTr="00831E32">
        <w:tc>
          <w:tcPr>
            <w:tcW w:w="3540" w:type="pct"/>
          </w:tcPr>
          <w:p w14:paraId="3E94CC31" w14:textId="77777777" w:rsidR="00911A49" w:rsidRPr="007A75E6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75E6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61" w:type="pct"/>
            <w:tcBorders>
              <w:top w:val="double" w:sz="4" w:space="0" w:color="auto"/>
            </w:tcBorders>
            <w:shd w:val="clear" w:color="auto" w:fill="auto"/>
          </w:tcPr>
          <w:p w14:paraId="6D6A4A31" w14:textId="77777777" w:rsidR="00911A49" w:rsidRPr="001E737E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21AD2433" w14:textId="77777777" w:rsidR="00911A49" w:rsidRPr="007A75E6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double" w:sz="4" w:space="0" w:color="auto"/>
            </w:tcBorders>
          </w:tcPr>
          <w:p w14:paraId="0A528FAC" w14:textId="77777777" w:rsidR="00911A49" w:rsidRPr="007A75E6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5758" w:rsidRPr="007A75E6" w14:paraId="68BAADDD" w14:textId="77777777" w:rsidTr="00831E32">
        <w:tc>
          <w:tcPr>
            <w:tcW w:w="3540" w:type="pct"/>
          </w:tcPr>
          <w:p w14:paraId="6EF3FA9D" w14:textId="77777777" w:rsidR="000B5758" w:rsidRPr="007A75E6" w:rsidRDefault="000B5758" w:rsidP="000B5758">
            <w:pPr>
              <w:tabs>
                <w:tab w:val="clear" w:pos="227"/>
              </w:tabs>
              <w:ind w:left="252"/>
              <w:rPr>
                <w:rFonts w:ascii="Angsana New" w:hAnsi="Angsana New"/>
                <w:sz w:val="30"/>
                <w:szCs w:val="30"/>
              </w:rPr>
            </w:pPr>
            <w:r w:rsidRPr="007A75E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61" w:type="pct"/>
            <w:shd w:val="clear" w:color="auto" w:fill="auto"/>
          </w:tcPr>
          <w:p w14:paraId="20E24024" w14:textId="2028D2FD" w:rsidR="000B5758" w:rsidRPr="00DA59D5" w:rsidRDefault="007532AE" w:rsidP="000B5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22,624</w:t>
            </w:r>
          </w:p>
        </w:tc>
        <w:tc>
          <w:tcPr>
            <w:tcW w:w="134" w:type="pct"/>
          </w:tcPr>
          <w:p w14:paraId="22C35629" w14:textId="77777777" w:rsidR="000B5758" w:rsidRPr="007A75E6" w:rsidRDefault="000B5758" w:rsidP="000B5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3ACD1566" w14:textId="5A2B695D" w:rsidR="000B5758" w:rsidRPr="007A75E6" w:rsidRDefault="004E2063" w:rsidP="000B5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29,006</w:t>
            </w:r>
          </w:p>
        </w:tc>
      </w:tr>
      <w:tr w:rsidR="000B5758" w:rsidRPr="007A75E6" w14:paraId="1F5A6542" w14:textId="77777777" w:rsidTr="00831E32">
        <w:tc>
          <w:tcPr>
            <w:tcW w:w="3540" w:type="pct"/>
          </w:tcPr>
          <w:p w14:paraId="5CACDFE2" w14:textId="77777777" w:rsidR="000B5758" w:rsidRPr="007A75E6" w:rsidRDefault="000B5758" w:rsidP="000B5758">
            <w:pPr>
              <w:tabs>
                <w:tab w:val="clear" w:pos="227"/>
              </w:tabs>
              <w:ind w:left="252"/>
              <w:rPr>
                <w:rFonts w:ascii="Angsana New" w:hAnsi="Angsana New"/>
                <w:sz w:val="30"/>
                <w:szCs w:val="30"/>
              </w:rPr>
            </w:pPr>
            <w:r w:rsidRPr="007A75E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61" w:type="pct"/>
            <w:shd w:val="clear" w:color="auto" w:fill="auto"/>
          </w:tcPr>
          <w:p w14:paraId="6F15D0D1" w14:textId="0B16BF7C" w:rsidR="000B5758" w:rsidRPr="00DA59D5" w:rsidRDefault="007532AE" w:rsidP="000B5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1,409</w:t>
            </w:r>
          </w:p>
        </w:tc>
        <w:tc>
          <w:tcPr>
            <w:tcW w:w="134" w:type="pct"/>
          </w:tcPr>
          <w:p w14:paraId="32F8DB76" w14:textId="77777777" w:rsidR="000B5758" w:rsidRPr="007A75E6" w:rsidRDefault="000B5758" w:rsidP="000B5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10080953" w14:textId="30D4F931" w:rsidR="000B5758" w:rsidRPr="007A75E6" w:rsidRDefault="004E2063" w:rsidP="000B5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1,337</w:t>
            </w:r>
          </w:p>
        </w:tc>
      </w:tr>
      <w:tr w:rsidR="000B5758" w:rsidRPr="007A75E6" w14:paraId="0D594B45" w14:textId="77777777" w:rsidTr="00831E32">
        <w:tc>
          <w:tcPr>
            <w:tcW w:w="3540" w:type="pct"/>
          </w:tcPr>
          <w:p w14:paraId="69EB5FFA" w14:textId="77777777" w:rsidR="000B5758" w:rsidRPr="007A75E6" w:rsidRDefault="000B5758" w:rsidP="000B5758">
            <w:pPr>
              <w:tabs>
                <w:tab w:val="clear" w:pos="227"/>
              </w:tabs>
              <w:ind w:left="252"/>
              <w:rPr>
                <w:rFonts w:ascii="Angsana New" w:hAnsi="Angsana New"/>
                <w:sz w:val="30"/>
                <w:szCs w:val="30"/>
              </w:rPr>
            </w:pPr>
            <w:r w:rsidRPr="007A75E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61" w:type="pct"/>
            <w:shd w:val="clear" w:color="auto" w:fill="auto"/>
          </w:tcPr>
          <w:p w14:paraId="05CDF335" w14:textId="4D44009D" w:rsidR="000B5758" w:rsidRPr="00DA59D5" w:rsidRDefault="007532AE" w:rsidP="000B5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4" w:type="pct"/>
          </w:tcPr>
          <w:p w14:paraId="48F7F59F" w14:textId="77777777" w:rsidR="000B5758" w:rsidRPr="007A75E6" w:rsidRDefault="000B5758" w:rsidP="000B5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6B96A588" w14:textId="48F088B8" w:rsidR="000B5758" w:rsidRPr="007A75E6" w:rsidRDefault="004E2063" w:rsidP="000B5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B5758" w:rsidRPr="007A75E6" w14:paraId="633B3A1D" w14:textId="77777777" w:rsidTr="00831E32">
        <w:tc>
          <w:tcPr>
            <w:tcW w:w="3540" w:type="pct"/>
          </w:tcPr>
          <w:p w14:paraId="35A94918" w14:textId="77777777" w:rsidR="000B5758" w:rsidRPr="007A75E6" w:rsidRDefault="000B5758" w:rsidP="000B5758">
            <w:pPr>
              <w:ind w:left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75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65EBF2" w14:textId="47CCCC29" w:rsidR="000B5758" w:rsidRPr="001E737E" w:rsidRDefault="007323B9" w:rsidP="000B5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24,038</w:t>
            </w:r>
          </w:p>
        </w:tc>
        <w:tc>
          <w:tcPr>
            <w:tcW w:w="134" w:type="pct"/>
          </w:tcPr>
          <w:p w14:paraId="73196EAA" w14:textId="77777777" w:rsidR="000B5758" w:rsidRPr="007A75E6" w:rsidRDefault="000B5758" w:rsidP="000B5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</w:tcPr>
          <w:p w14:paraId="31B76219" w14:textId="49E26474" w:rsidR="000B5758" w:rsidRPr="007A75E6" w:rsidRDefault="004E2063" w:rsidP="000B5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30,349</w:t>
            </w:r>
          </w:p>
        </w:tc>
      </w:tr>
      <w:tr w:rsidR="00911A49" w:rsidRPr="007A75E6" w14:paraId="5196EA66" w14:textId="77777777" w:rsidTr="00831E32">
        <w:tc>
          <w:tcPr>
            <w:tcW w:w="3540" w:type="pct"/>
          </w:tcPr>
          <w:p w14:paraId="72314CFD" w14:textId="77777777" w:rsidR="00911A49" w:rsidRPr="007A75E6" w:rsidRDefault="00911A49" w:rsidP="00911A49">
            <w:pPr>
              <w:ind w:left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</w:tcPr>
          <w:p w14:paraId="686379AC" w14:textId="77777777" w:rsidR="00911A49" w:rsidRPr="001E737E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4B3FADC0" w14:textId="77777777" w:rsidR="00911A49" w:rsidRPr="007A75E6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</w:tcPr>
          <w:p w14:paraId="64F978A9" w14:textId="77777777" w:rsidR="00911A49" w:rsidRPr="007A75E6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11A49" w:rsidRPr="007A75E6" w14:paraId="2FB23F39" w14:textId="77777777" w:rsidTr="00831E32">
        <w:tc>
          <w:tcPr>
            <w:tcW w:w="3540" w:type="pct"/>
          </w:tcPr>
          <w:p w14:paraId="25AB2053" w14:textId="77777777" w:rsidR="00911A49" w:rsidRPr="007A75E6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7A75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7A75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61" w:type="pct"/>
            <w:shd w:val="clear" w:color="auto" w:fill="auto"/>
          </w:tcPr>
          <w:p w14:paraId="3103DEC1" w14:textId="77777777" w:rsidR="00911A49" w:rsidRPr="001E737E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7C855A57" w14:textId="77777777" w:rsidR="00911A49" w:rsidRPr="007A75E6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22E7BFB5" w14:textId="77777777" w:rsidR="00911A49" w:rsidRPr="007A75E6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1A49" w:rsidRPr="007A75E6" w14:paraId="4FE2168D" w14:textId="77777777" w:rsidTr="00831E32">
        <w:tc>
          <w:tcPr>
            <w:tcW w:w="3540" w:type="pct"/>
          </w:tcPr>
          <w:p w14:paraId="02AB6203" w14:textId="03F30C3A" w:rsidR="00911A49" w:rsidRPr="007A75E6" w:rsidRDefault="001948BA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55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</w:t>
            </w:r>
            <w:r w:rsidR="00911A49" w:rsidRPr="007A75E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บริการ</w:t>
            </w:r>
          </w:p>
        </w:tc>
        <w:tc>
          <w:tcPr>
            <w:tcW w:w="661" w:type="pct"/>
            <w:shd w:val="clear" w:color="auto" w:fill="auto"/>
          </w:tcPr>
          <w:p w14:paraId="03DBB03C" w14:textId="57490DAF" w:rsidR="00911A49" w:rsidRPr="00B5728F" w:rsidRDefault="007E4641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5,220</w:t>
            </w:r>
          </w:p>
        </w:tc>
        <w:tc>
          <w:tcPr>
            <w:tcW w:w="134" w:type="pct"/>
          </w:tcPr>
          <w:p w14:paraId="1E04A88C" w14:textId="77777777" w:rsidR="00911A49" w:rsidRPr="007A75E6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33C2B68D" w14:textId="035E5C56" w:rsidR="00911A49" w:rsidRPr="007A75E6" w:rsidRDefault="004E2063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6,399</w:t>
            </w:r>
          </w:p>
        </w:tc>
      </w:tr>
    </w:tbl>
    <w:p w14:paraId="7AC8AB3D" w14:textId="7B801C18" w:rsidR="007F7AD9" w:rsidRDefault="007F7AD9" w:rsidP="00C87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 w:firstLine="540"/>
        <w:jc w:val="thaiDistribute"/>
        <w:rPr>
          <w:rFonts w:ascii="Angsana New" w:hAnsi="Angsana New"/>
          <w:sz w:val="30"/>
          <w:szCs w:val="30"/>
        </w:rPr>
      </w:pPr>
    </w:p>
    <w:p w14:paraId="060B67EC" w14:textId="38C62E30" w:rsidR="00857405" w:rsidRPr="00435C47" w:rsidRDefault="00857405" w:rsidP="00C87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 w:firstLine="540"/>
        <w:jc w:val="thaiDistribute"/>
        <w:rPr>
          <w:rFonts w:ascii="Angsana New" w:hAnsi="Angsana New"/>
          <w:sz w:val="30"/>
          <w:szCs w:val="30"/>
        </w:rPr>
      </w:pPr>
      <w:r w:rsidRPr="00D3736A">
        <w:rPr>
          <w:rFonts w:ascii="Angsana New" w:hAnsi="Angsana New"/>
          <w:sz w:val="30"/>
          <w:szCs w:val="30"/>
          <w:cs/>
        </w:rPr>
        <w:t>ยอดคงเหลือกับ</w:t>
      </w:r>
      <w:r w:rsidR="00EA56EE" w:rsidRPr="00D3736A">
        <w:rPr>
          <w:rFonts w:ascii="Angsana New" w:hAnsi="Angsana New" w:hint="cs"/>
          <w:sz w:val="30"/>
          <w:szCs w:val="30"/>
          <w:cs/>
        </w:rPr>
        <w:t>บุคคลหรือ</w:t>
      </w:r>
      <w:r w:rsidRPr="00D3736A">
        <w:rPr>
          <w:rFonts w:ascii="Angsana New" w:hAnsi="Angsana New"/>
          <w:sz w:val="30"/>
          <w:szCs w:val="30"/>
          <w:cs/>
        </w:rPr>
        <w:t>กิจการที่</w:t>
      </w:r>
      <w:r w:rsidRPr="00435C47">
        <w:rPr>
          <w:rFonts w:ascii="Angsana New" w:hAnsi="Angsana New"/>
          <w:sz w:val="30"/>
          <w:szCs w:val="30"/>
          <w:cs/>
        </w:rPr>
        <w:t xml:space="preserve">เกี่ยวข้องกัน ณ วันที่ </w:t>
      </w:r>
      <w:r w:rsidR="000C5CDF">
        <w:rPr>
          <w:rFonts w:ascii="Angsana New" w:hAnsi="Angsana New"/>
          <w:sz w:val="30"/>
          <w:szCs w:val="30"/>
        </w:rPr>
        <w:t>3</w:t>
      </w:r>
      <w:r w:rsidR="0008266A">
        <w:rPr>
          <w:rFonts w:ascii="Angsana New" w:hAnsi="Angsana New"/>
          <w:sz w:val="30"/>
          <w:szCs w:val="30"/>
        </w:rPr>
        <w:t>0</w:t>
      </w:r>
      <w:r w:rsidR="003D1FC4" w:rsidRPr="00435C47">
        <w:rPr>
          <w:rFonts w:ascii="Angsana New" w:hAnsi="Angsana New"/>
          <w:sz w:val="30"/>
          <w:szCs w:val="30"/>
          <w:cs/>
        </w:rPr>
        <w:t xml:space="preserve"> </w:t>
      </w:r>
      <w:r w:rsidR="000D39EF">
        <w:rPr>
          <w:rFonts w:ascii="Angsana New" w:hAnsi="Angsana New" w:hint="cs"/>
          <w:sz w:val="30"/>
          <w:szCs w:val="30"/>
          <w:cs/>
        </w:rPr>
        <w:t>กันยายน</w:t>
      </w:r>
      <w:r w:rsidR="003D1FC4" w:rsidRPr="00435C47">
        <w:rPr>
          <w:rFonts w:ascii="Angsana New" w:hAnsi="Angsana New"/>
          <w:sz w:val="30"/>
          <w:szCs w:val="30"/>
          <w:cs/>
        </w:rPr>
        <w:t xml:space="preserve"> </w:t>
      </w:r>
      <w:r w:rsidR="000C5CDF">
        <w:rPr>
          <w:rFonts w:ascii="Angsana New" w:hAnsi="Angsana New"/>
          <w:sz w:val="30"/>
          <w:szCs w:val="30"/>
        </w:rPr>
        <w:t>256</w:t>
      </w:r>
      <w:r w:rsidR="001652BE">
        <w:rPr>
          <w:rFonts w:ascii="Angsana New" w:hAnsi="Angsana New"/>
          <w:sz w:val="30"/>
          <w:szCs w:val="30"/>
        </w:rPr>
        <w:t>4</w:t>
      </w:r>
      <w:r w:rsidR="005D6734" w:rsidRPr="00435C47">
        <w:rPr>
          <w:rFonts w:ascii="Angsana New" w:hAnsi="Angsana New"/>
          <w:sz w:val="30"/>
          <w:szCs w:val="30"/>
          <w:cs/>
        </w:rPr>
        <w:t xml:space="preserve"> </w:t>
      </w:r>
      <w:r w:rsidRPr="00435C47">
        <w:rPr>
          <w:rFonts w:ascii="Angsana New" w:hAnsi="Angsana New"/>
          <w:sz w:val="30"/>
          <w:szCs w:val="30"/>
          <w:cs/>
        </w:rPr>
        <w:t xml:space="preserve">และ </w:t>
      </w:r>
      <w:r w:rsidR="000C5CDF">
        <w:rPr>
          <w:rFonts w:ascii="Angsana New" w:hAnsi="Angsana New"/>
          <w:sz w:val="30"/>
          <w:szCs w:val="30"/>
        </w:rPr>
        <w:t>31</w:t>
      </w:r>
      <w:r w:rsidRPr="00435C4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C5CDF">
        <w:rPr>
          <w:rFonts w:ascii="Angsana New" w:hAnsi="Angsana New"/>
          <w:sz w:val="30"/>
          <w:szCs w:val="30"/>
        </w:rPr>
        <w:t>25</w:t>
      </w:r>
      <w:r w:rsidR="00CB0CF6" w:rsidRPr="00435C47">
        <w:rPr>
          <w:rFonts w:ascii="Angsana New" w:hAnsi="Angsana New" w:hint="cs"/>
          <w:sz w:val="30"/>
          <w:szCs w:val="30"/>
          <w:cs/>
        </w:rPr>
        <w:t>6</w:t>
      </w:r>
      <w:r w:rsidR="001652BE">
        <w:rPr>
          <w:rFonts w:ascii="Angsana New" w:hAnsi="Angsana New"/>
          <w:sz w:val="30"/>
          <w:szCs w:val="30"/>
        </w:rPr>
        <w:t>3</w:t>
      </w:r>
      <w:r w:rsidR="005D6734" w:rsidRPr="00435C47">
        <w:rPr>
          <w:rFonts w:ascii="Angsana New" w:hAnsi="Angsana New"/>
          <w:sz w:val="30"/>
          <w:szCs w:val="30"/>
          <w:cs/>
        </w:rPr>
        <w:t xml:space="preserve"> </w:t>
      </w:r>
      <w:r w:rsidRPr="00435C47">
        <w:rPr>
          <w:rFonts w:ascii="Angsana New" w:hAnsi="Angsana New"/>
          <w:sz w:val="30"/>
          <w:szCs w:val="30"/>
          <w:cs/>
        </w:rPr>
        <w:t>มีดังนี้</w:t>
      </w:r>
    </w:p>
    <w:p w14:paraId="7E9E7085" w14:textId="77777777" w:rsidR="005A23A7" w:rsidRPr="00435C47" w:rsidRDefault="005A23A7" w:rsidP="00224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1"/>
        <w:gridCol w:w="1229"/>
        <w:gridCol w:w="245"/>
        <w:gridCol w:w="1241"/>
      </w:tblGrid>
      <w:tr w:rsidR="0016530C" w:rsidRPr="00D3736A" w14:paraId="04487600" w14:textId="77777777" w:rsidTr="00A80ED7">
        <w:tc>
          <w:tcPr>
            <w:tcW w:w="3538" w:type="pct"/>
          </w:tcPr>
          <w:p w14:paraId="1F4F8977" w14:textId="77777777" w:rsidR="0016530C" w:rsidRPr="00D3736A" w:rsidRDefault="0016530C" w:rsidP="0016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2" w:type="pct"/>
          </w:tcPr>
          <w:p w14:paraId="49596A7A" w14:textId="0D4FE83F" w:rsidR="0016530C" w:rsidRPr="00D3736A" w:rsidRDefault="000C5CDF" w:rsidP="00942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08266A">
              <w:rPr>
                <w:rFonts w:ascii="Angsana New" w:hAnsi="Angsana New"/>
                <w:sz w:val="30"/>
                <w:szCs w:val="30"/>
              </w:rPr>
              <w:t>0</w:t>
            </w:r>
            <w:r w:rsidR="003D1FC4" w:rsidRPr="00D3736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E25E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2" w:type="pct"/>
          </w:tcPr>
          <w:p w14:paraId="0656B8C5" w14:textId="77777777" w:rsidR="0016530C" w:rsidRPr="00D3736A" w:rsidRDefault="0016530C" w:rsidP="0016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47FB0700" w14:textId="58A2D3D4" w:rsidR="0016530C" w:rsidRPr="00D3736A" w:rsidRDefault="000C5CDF" w:rsidP="0016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16530C" w:rsidRPr="00D3736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6530C" w:rsidRPr="00D3736A" w14:paraId="3F97E167" w14:textId="77777777" w:rsidTr="00A80ED7">
        <w:tc>
          <w:tcPr>
            <w:tcW w:w="3538" w:type="pct"/>
          </w:tcPr>
          <w:p w14:paraId="6AE3A029" w14:textId="77777777" w:rsidR="0016530C" w:rsidRPr="00D3736A" w:rsidRDefault="0016530C" w:rsidP="0016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2" w:type="pct"/>
          </w:tcPr>
          <w:p w14:paraId="39842DA5" w14:textId="23D30549" w:rsidR="0016530C" w:rsidRPr="00D3736A" w:rsidRDefault="000C5CDF" w:rsidP="002243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F7AD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2" w:type="pct"/>
          </w:tcPr>
          <w:p w14:paraId="1ED7EA63" w14:textId="77777777" w:rsidR="0016530C" w:rsidRPr="00D3736A" w:rsidRDefault="0016530C" w:rsidP="0016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5C478A77" w14:textId="532AECD3" w:rsidR="0016530C" w:rsidRPr="00D3736A" w:rsidRDefault="000C5CDF" w:rsidP="002243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22435E" w:rsidRPr="00D3736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7F7AD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6530C" w:rsidRPr="00D3736A" w14:paraId="284CAD28" w14:textId="77777777" w:rsidTr="00A80ED7">
        <w:tc>
          <w:tcPr>
            <w:tcW w:w="3538" w:type="pct"/>
          </w:tcPr>
          <w:p w14:paraId="40AF1505" w14:textId="77777777" w:rsidR="0016530C" w:rsidRPr="00D3736A" w:rsidRDefault="0016530C" w:rsidP="0016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2" w:type="pct"/>
            <w:gridSpan w:val="3"/>
          </w:tcPr>
          <w:p w14:paraId="17C62A2D" w14:textId="77777777" w:rsidR="0016530C" w:rsidRPr="00D3736A" w:rsidRDefault="0016530C" w:rsidP="0016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73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435E" w:rsidRPr="00D3736A" w14:paraId="214A20AD" w14:textId="77777777" w:rsidTr="00A80ED7">
        <w:tc>
          <w:tcPr>
            <w:tcW w:w="3538" w:type="pct"/>
          </w:tcPr>
          <w:p w14:paraId="209BA2D6" w14:textId="77777777" w:rsidR="0022435E" w:rsidRPr="00D3736A" w:rsidRDefault="0022435E" w:rsidP="0022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73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D373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D3736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62" w:type="pct"/>
          </w:tcPr>
          <w:p w14:paraId="0DC2B447" w14:textId="77777777" w:rsidR="0022435E" w:rsidRPr="00D3736A" w:rsidRDefault="0022435E" w:rsidP="002243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018AB4AE" w14:textId="77777777" w:rsidR="0022435E" w:rsidRPr="00D3736A" w:rsidRDefault="0022435E" w:rsidP="002243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4142231F" w14:textId="77777777" w:rsidR="0022435E" w:rsidRPr="00D3736A" w:rsidRDefault="0022435E" w:rsidP="002243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279D" w:rsidRPr="00D3736A" w14:paraId="225BFB3D" w14:textId="77777777" w:rsidTr="00A80ED7">
        <w:tc>
          <w:tcPr>
            <w:tcW w:w="3538" w:type="pct"/>
          </w:tcPr>
          <w:p w14:paraId="33D44592" w14:textId="341E724C" w:rsidR="0057279D" w:rsidRPr="00D3736A" w:rsidRDefault="000E507B" w:rsidP="00572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00472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662" w:type="pct"/>
          </w:tcPr>
          <w:p w14:paraId="717DB8C5" w14:textId="7BE5D77D" w:rsidR="0057279D" w:rsidRPr="00D3736A" w:rsidRDefault="00C867C1" w:rsidP="00F35C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7F264962" w14:textId="77777777" w:rsidR="0057279D" w:rsidRPr="00D3736A" w:rsidRDefault="0057279D" w:rsidP="005727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380" w:lineRule="exact"/>
              <w:ind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7ADA437D" w14:textId="584BD8E0" w:rsidR="0057279D" w:rsidRPr="00D3736A" w:rsidRDefault="000E507B" w:rsidP="003C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442E1" w:rsidRPr="00D3736A" w14:paraId="5A40CD87" w14:textId="77777777" w:rsidTr="00A80ED7">
        <w:tc>
          <w:tcPr>
            <w:tcW w:w="3538" w:type="pct"/>
          </w:tcPr>
          <w:p w14:paraId="6ECF661B" w14:textId="4BB786FA" w:rsidR="003442E1" w:rsidRPr="00500472" w:rsidRDefault="00C6577B" w:rsidP="00572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62" w:type="pct"/>
          </w:tcPr>
          <w:p w14:paraId="258D1119" w14:textId="3B762CCB" w:rsidR="003442E1" w:rsidRPr="00D3736A" w:rsidRDefault="00D17B07" w:rsidP="00A8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2" w:type="pct"/>
          </w:tcPr>
          <w:p w14:paraId="2FD5A627" w14:textId="77777777" w:rsidR="003442E1" w:rsidRPr="00D3736A" w:rsidRDefault="003442E1" w:rsidP="005727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380" w:lineRule="exact"/>
              <w:ind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3253F73E" w14:textId="525AAE84" w:rsidR="003442E1" w:rsidRDefault="00C867C1" w:rsidP="00DB0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14:paraId="0120585D" w14:textId="77777777" w:rsidR="007F7AD9" w:rsidRDefault="007F7AD9" w:rsidP="007A0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831E520" w14:textId="63564EF7" w:rsidR="00EE56F1" w:rsidRPr="008D5B62" w:rsidRDefault="00EE56F1" w:rsidP="007A0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8D5B62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</w:t>
      </w:r>
      <w:r w:rsidR="0050596E" w:rsidRPr="008D5B62">
        <w:rPr>
          <w:rFonts w:ascii="Angsana New" w:hAnsi="Angsana New"/>
          <w:b/>
          <w:bCs/>
          <w:i/>
          <w:iCs/>
          <w:sz w:val="30"/>
          <w:szCs w:val="30"/>
          <w:cs/>
        </w:rPr>
        <w:t>ที่ทำกับบุคคลหรือกิจการที่เกี่ยวข้องกัน</w:t>
      </w:r>
    </w:p>
    <w:p w14:paraId="0D2FEB4C" w14:textId="77777777" w:rsidR="00EE56F1" w:rsidRPr="008D5B62" w:rsidRDefault="00EE56F1" w:rsidP="00224B54">
      <w:pPr>
        <w:pStyle w:val="BodyText"/>
        <w:tabs>
          <w:tab w:val="clear" w:pos="454"/>
          <w:tab w:val="left" w:pos="96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26280F4" w14:textId="77777777" w:rsidR="00EE56F1" w:rsidRPr="008D5B62" w:rsidRDefault="00EE56F1" w:rsidP="00224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D5B62">
        <w:rPr>
          <w:rFonts w:ascii="Angsana New" w:hAnsi="Angsana New"/>
          <w:b/>
          <w:bCs/>
          <w:i/>
          <w:iCs/>
          <w:sz w:val="30"/>
          <w:szCs w:val="30"/>
          <w:cs/>
        </w:rPr>
        <w:t>ค่าที่ปรึกษากฎหมาย</w:t>
      </w:r>
    </w:p>
    <w:p w14:paraId="17F9C8EA" w14:textId="77777777" w:rsidR="00EE56F1" w:rsidRPr="008D5B62" w:rsidRDefault="00EE56F1" w:rsidP="00224B54">
      <w:pPr>
        <w:pStyle w:val="BodyText"/>
        <w:tabs>
          <w:tab w:val="clear" w:pos="454"/>
          <w:tab w:val="left" w:pos="96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65A0AAEF" w14:textId="77777777" w:rsidR="006367A1" w:rsidRPr="00500472" w:rsidRDefault="006367A1" w:rsidP="00636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00472">
        <w:rPr>
          <w:rFonts w:ascii="Angsana New" w:hAnsi="Angsana New" w:hint="cs"/>
          <w:sz w:val="30"/>
          <w:szCs w:val="30"/>
          <w:cs/>
        </w:rPr>
        <w:t>บริษัทได้ทำสัญญาว่าจ้างที่ปรึกษาทางกฎหมายกับบุคคลที่เกี่ยวข้องกันรายหนึ่ง สัญญาดังกล่าวมีระยะเวลา</w:t>
      </w:r>
      <w:r w:rsidRPr="00500472">
        <w:rPr>
          <w:rFonts w:ascii="Angsana New" w:hAnsi="Angsana New"/>
          <w:sz w:val="30"/>
          <w:szCs w:val="30"/>
          <w:cs/>
        </w:rPr>
        <w:t xml:space="preserve"> </w:t>
      </w:r>
      <w:r w:rsidRPr="00E862F8">
        <w:rPr>
          <w:rFonts w:ascii="Angsana New" w:hAnsi="Angsana New"/>
          <w:sz w:val="30"/>
          <w:szCs w:val="30"/>
        </w:rPr>
        <w:t>1</w:t>
      </w:r>
      <w:r w:rsidRPr="00500472">
        <w:rPr>
          <w:rFonts w:ascii="Angsana New" w:hAnsi="Angsana New"/>
          <w:sz w:val="30"/>
          <w:szCs w:val="30"/>
          <w:cs/>
        </w:rPr>
        <w:t xml:space="preserve"> </w:t>
      </w:r>
      <w:r w:rsidRPr="00500472">
        <w:rPr>
          <w:rFonts w:ascii="Angsana New" w:hAnsi="Angsana New" w:hint="cs"/>
          <w:sz w:val="30"/>
          <w:szCs w:val="30"/>
          <w:cs/>
        </w:rPr>
        <w:t>ปี สิ้นสุด</w:t>
      </w:r>
      <w:r w:rsidRPr="00E111E7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E862F8">
        <w:rPr>
          <w:rFonts w:ascii="Angsana New" w:hAnsi="Angsana New"/>
          <w:sz w:val="30"/>
          <w:szCs w:val="30"/>
        </w:rPr>
        <w:t>31</w:t>
      </w:r>
      <w:r w:rsidRPr="00E111E7">
        <w:rPr>
          <w:rFonts w:ascii="Angsana New" w:hAnsi="Angsana New"/>
          <w:sz w:val="30"/>
          <w:szCs w:val="30"/>
          <w:cs/>
        </w:rPr>
        <w:t xml:space="preserve"> </w:t>
      </w:r>
      <w:r w:rsidRPr="00E111E7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E862F8">
        <w:rPr>
          <w:rFonts w:ascii="Angsana New" w:hAnsi="Angsana New"/>
          <w:sz w:val="30"/>
          <w:szCs w:val="30"/>
        </w:rPr>
        <w:t>2564</w:t>
      </w:r>
      <w:r w:rsidRPr="00E111E7">
        <w:rPr>
          <w:rFonts w:ascii="Angsana New" w:hAnsi="Angsana New"/>
          <w:sz w:val="30"/>
          <w:szCs w:val="30"/>
          <w:cs/>
        </w:rPr>
        <w:t xml:space="preserve"> </w:t>
      </w:r>
      <w:r w:rsidRPr="00E111E7">
        <w:rPr>
          <w:rFonts w:ascii="Angsana New" w:hAnsi="Angsana New" w:hint="cs"/>
          <w:sz w:val="30"/>
          <w:szCs w:val="30"/>
          <w:cs/>
        </w:rPr>
        <w:t>ภายหลังเมื่อ</w:t>
      </w:r>
      <w:r w:rsidRPr="00E111E7">
        <w:rPr>
          <w:rFonts w:ascii="Angsana New" w:hAnsi="Angsana New"/>
          <w:sz w:val="30"/>
          <w:szCs w:val="30"/>
          <w:cs/>
        </w:rPr>
        <w:t xml:space="preserve">วันที่ </w:t>
      </w:r>
      <w:r w:rsidRPr="00E862F8">
        <w:rPr>
          <w:rFonts w:ascii="Angsana New" w:hAnsi="Angsana New"/>
          <w:sz w:val="30"/>
          <w:szCs w:val="30"/>
        </w:rPr>
        <w:t>26</w:t>
      </w:r>
      <w:r w:rsidRPr="00E111E7">
        <w:rPr>
          <w:rFonts w:ascii="Angsana New" w:hAnsi="Angsana New"/>
          <w:sz w:val="30"/>
          <w:szCs w:val="30"/>
          <w:cs/>
        </w:rPr>
        <w:t xml:space="preserve"> </w:t>
      </w:r>
      <w:r w:rsidRPr="00E111E7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E862F8">
        <w:rPr>
          <w:rFonts w:ascii="Angsana New" w:hAnsi="Angsana New"/>
          <w:sz w:val="30"/>
          <w:szCs w:val="30"/>
        </w:rPr>
        <w:t>2564</w:t>
      </w:r>
      <w:r w:rsidRPr="00E111E7">
        <w:rPr>
          <w:rFonts w:ascii="Angsana New" w:hAnsi="Angsana New"/>
          <w:sz w:val="30"/>
          <w:szCs w:val="30"/>
          <w:cs/>
        </w:rPr>
        <w:t xml:space="preserve"> บริษัทได้ขยายกำหนดระยะเวลาสัญญาดังกล่าวเป็น</w:t>
      </w:r>
      <w:r w:rsidRPr="00E111E7">
        <w:rPr>
          <w:rFonts w:ascii="Angsana New" w:hAnsi="Angsana New" w:hint="cs"/>
          <w:sz w:val="30"/>
          <w:szCs w:val="30"/>
          <w:cs/>
        </w:rPr>
        <w:t>สิ้นสุด</w:t>
      </w:r>
      <w:r w:rsidRPr="00E111E7">
        <w:rPr>
          <w:rFonts w:ascii="Angsana New" w:hAnsi="Angsana New"/>
          <w:sz w:val="30"/>
          <w:szCs w:val="30"/>
          <w:cs/>
        </w:rPr>
        <w:t xml:space="preserve">วันที่ </w:t>
      </w:r>
      <w:r w:rsidRPr="00E862F8">
        <w:rPr>
          <w:rFonts w:ascii="Angsana New" w:hAnsi="Angsana New"/>
          <w:sz w:val="30"/>
          <w:szCs w:val="30"/>
        </w:rPr>
        <w:t>31</w:t>
      </w:r>
      <w:r w:rsidRPr="00E111E7">
        <w:rPr>
          <w:rFonts w:ascii="Angsana New" w:hAnsi="Angsana New"/>
          <w:sz w:val="30"/>
          <w:szCs w:val="30"/>
          <w:cs/>
        </w:rPr>
        <w:t xml:space="preserve"> มกราคม </w:t>
      </w:r>
      <w:r w:rsidRPr="00E862F8">
        <w:rPr>
          <w:rFonts w:ascii="Angsana New" w:hAnsi="Angsana New"/>
          <w:sz w:val="30"/>
          <w:szCs w:val="30"/>
        </w:rPr>
        <w:t>2565</w:t>
      </w:r>
      <w:r w:rsidRPr="00500472">
        <w:rPr>
          <w:rFonts w:ascii="Angsana New" w:hAnsi="Angsana New"/>
          <w:sz w:val="30"/>
          <w:szCs w:val="30"/>
          <w:cs/>
        </w:rPr>
        <w:t xml:space="preserve"> </w:t>
      </w:r>
      <w:r w:rsidRPr="00500472">
        <w:rPr>
          <w:rFonts w:ascii="Angsana New" w:hAnsi="Angsana New" w:hint="cs"/>
          <w:sz w:val="30"/>
          <w:szCs w:val="30"/>
          <w:cs/>
        </w:rPr>
        <w:t>ทั้งนี้</w:t>
      </w:r>
      <w:r w:rsidRPr="00500472">
        <w:rPr>
          <w:rFonts w:ascii="Angsana New" w:hAnsi="Angsana New"/>
          <w:sz w:val="30"/>
          <w:szCs w:val="30"/>
          <w:cs/>
        </w:rPr>
        <w:t xml:space="preserve"> บริษัทจะต้องจ่ายค่าที่ปรึกษารายเดือนตามที่ระบุไว้ในสัญญา </w:t>
      </w:r>
    </w:p>
    <w:p w14:paraId="4E3F6B19" w14:textId="32806F79" w:rsidR="00C7787C" w:rsidRPr="007E770B" w:rsidRDefault="00C7787C" w:rsidP="00485943">
      <w:pPr>
        <w:pStyle w:val="Heading1"/>
        <w:keepLines/>
        <w:numPr>
          <w:ilvl w:val="0"/>
          <w:numId w:val="17"/>
        </w:numPr>
        <w:shd w:val="clear" w:color="auto" w:fill="auto"/>
        <w:tabs>
          <w:tab w:val="clear" w:pos="340"/>
          <w:tab w:val="left" w:pos="540"/>
          <w:tab w:val="num" w:pos="63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7E770B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สินทรัพย์ทางการเงินที่อยู่ในความต้องการของตลาด</w:t>
      </w:r>
    </w:p>
    <w:p w14:paraId="0B5D839C" w14:textId="77777777" w:rsidR="00386E8D" w:rsidRPr="009F50AE" w:rsidRDefault="00386E8D" w:rsidP="00386E8D">
      <w:pPr>
        <w:jc w:val="thaiDistribute"/>
        <w:rPr>
          <w:rFonts w:asciiTheme="majorBidi" w:hAnsiTheme="majorBidi" w:cstheme="majorBidi"/>
          <w:sz w:val="24"/>
          <w:szCs w:val="24"/>
          <w:lang w:val="en-GB" w:bidi="ar-SA"/>
        </w:rPr>
      </w:pPr>
    </w:p>
    <w:tbl>
      <w:tblPr>
        <w:tblW w:w="96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900"/>
        <w:gridCol w:w="241"/>
        <w:gridCol w:w="839"/>
        <w:gridCol w:w="249"/>
        <w:gridCol w:w="1011"/>
        <w:gridCol w:w="249"/>
        <w:gridCol w:w="1011"/>
        <w:gridCol w:w="264"/>
        <w:gridCol w:w="906"/>
        <w:gridCol w:w="249"/>
        <w:gridCol w:w="1016"/>
      </w:tblGrid>
      <w:tr w:rsidR="00386E8D" w:rsidRPr="00184215" w14:paraId="57344CDF" w14:textId="77777777" w:rsidTr="00AD7B8D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1D8EAB9A" w14:textId="77777777" w:rsidR="00386E8D" w:rsidRDefault="00386E8D" w:rsidP="00AD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br w:type="page"/>
            </w:r>
            <w:r w:rsidRPr="0018421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ตราสารทุนและตราสารหนี้ที่</w:t>
            </w:r>
          </w:p>
          <w:p w14:paraId="0559E1B4" w14:textId="77777777" w:rsidR="00386E8D" w:rsidRPr="00184215" w:rsidRDefault="00386E8D" w:rsidP="00AD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18421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อยู่ในความต้องการของตลาด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434770D" w14:textId="77777777" w:rsidR="00386E8D" w:rsidRPr="00184215" w:rsidRDefault="00386E8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4BC8248F" w14:textId="77777777" w:rsidR="00386E8D" w:rsidRPr="00184215" w:rsidRDefault="00386E8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8421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82F5EEF" w14:textId="77777777" w:rsidR="00386E8D" w:rsidRPr="00184215" w:rsidRDefault="00386E8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C59E0A0" w14:textId="77777777" w:rsidR="00386E8D" w:rsidRPr="00184215" w:rsidRDefault="00386E8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F0B1FE3" w14:textId="77777777" w:rsidR="00386E8D" w:rsidRPr="00184215" w:rsidRDefault="00386E8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38D2FF10" w14:textId="77777777" w:rsidR="00386E8D" w:rsidRPr="00184215" w:rsidRDefault="00386E8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18FDA1D" w14:textId="77777777" w:rsidR="00386E8D" w:rsidRPr="00184215" w:rsidRDefault="00386E8D" w:rsidP="00AD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56AF4115" w14:textId="77777777" w:rsidR="00386E8D" w:rsidRPr="00184215" w:rsidRDefault="00386E8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264" w:type="dxa"/>
            <w:vAlign w:val="bottom"/>
          </w:tcPr>
          <w:p w14:paraId="1C60A576" w14:textId="77777777" w:rsidR="00386E8D" w:rsidRPr="00184215" w:rsidRDefault="00386E8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42B869BF" w14:textId="77777777" w:rsidR="00386E8D" w:rsidRPr="00184215" w:rsidRDefault="00386E8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7BDA1F9" w14:textId="77777777" w:rsidR="00386E8D" w:rsidRPr="00184215" w:rsidRDefault="00386E8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0FBA248" w14:textId="77777777" w:rsidR="00386E8D" w:rsidRPr="00184215" w:rsidRDefault="00386E8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08D48F2" w14:textId="6B13EB83" w:rsidR="00386E8D" w:rsidRPr="00184215" w:rsidRDefault="00386E8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A44A2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386E8D" w:rsidRPr="00184215" w14:paraId="0C2B6CE8" w14:textId="77777777" w:rsidTr="00AD7B8D">
        <w:trPr>
          <w:trHeight w:val="254"/>
          <w:tblHeader/>
        </w:trPr>
        <w:tc>
          <w:tcPr>
            <w:tcW w:w="2700" w:type="dxa"/>
            <w:shd w:val="clear" w:color="auto" w:fill="auto"/>
            <w:vAlign w:val="bottom"/>
          </w:tcPr>
          <w:p w14:paraId="0C75EDF7" w14:textId="77777777" w:rsidR="00386E8D" w:rsidRPr="00184215" w:rsidRDefault="00386E8D" w:rsidP="00AD7B8D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35" w:type="dxa"/>
            <w:gridSpan w:val="11"/>
            <w:shd w:val="clear" w:color="auto" w:fill="auto"/>
            <w:vAlign w:val="bottom"/>
          </w:tcPr>
          <w:p w14:paraId="2336E63D" w14:textId="77777777" w:rsidR="00386E8D" w:rsidRPr="00184215" w:rsidRDefault="00386E8D" w:rsidP="00AD7B8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</w:pPr>
            <w:r w:rsidRPr="0018421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86E8D" w:rsidRPr="00184215" w14:paraId="3A3BD040" w14:textId="77777777" w:rsidTr="00AD7B8D">
        <w:trPr>
          <w:trHeight w:val="254"/>
          <w:tblHeader/>
        </w:trPr>
        <w:tc>
          <w:tcPr>
            <w:tcW w:w="9635" w:type="dxa"/>
            <w:gridSpan w:val="12"/>
            <w:shd w:val="clear" w:color="auto" w:fill="auto"/>
            <w:vAlign w:val="bottom"/>
          </w:tcPr>
          <w:p w14:paraId="78FDC357" w14:textId="77777777" w:rsidR="00386E8D" w:rsidRPr="00184215" w:rsidRDefault="00386E8D" w:rsidP="00AD7B8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</w:pPr>
            <w:r w:rsidRPr="00E862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Pr="00E862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</w:tr>
      <w:tr w:rsidR="00386E8D" w:rsidRPr="00184215" w14:paraId="1BD635B4" w14:textId="77777777" w:rsidTr="00AD7B8D">
        <w:tc>
          <w:tcPr>
            <w:tcW w:w="2700" w:type="dxa"/>
            <w:shd w:val="clear" w:color="auto" w:fill="auto"/>
            <w:vAlign w:val="bottom"/>
          </w:tcPr>
          <w:p w14:paraId="23B0F39B" w14:textId="77777777" w:rsidR="00386E8D" w:rsidRPr="00184215" w:rsidRDefault="00386E8D" w:rsidP="00AD7B8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00" w:type="dxa"/>
            <w:vAlign w:val="bottom"/>
          </w:tcPr>
          <w:p w14:paraId="567E384E" w14:textId="77777777" w:rsidR="00386E8D" w:rsidRPr="00184215" w:rsidRDefault="00386E8D" w:rsidP="00AD7B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4342EE9D" w14:textId="77777777" w:rsidR="00386E8D" w:rsidRPr="00184215" w:rsidRDefault="00386E8D" w:rsidP="00AD7B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9C8D48C" w14:textId="77777777" w:rsidR="00386E8D" w:rsidRPr="00184215" w:rsidRDefault="00386E8D" w:rsidP="00AD7B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288F050F" w14:textId="77777777" w:rsidR="00386E8D" w:rsidRPr="00184215" w:rsidRDefault="00386E8D" w:rsidP="00AD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11C1D037" w14:textId="77777777" w:rsidR="00386E8D" w:rsidRPr="00184215" w:rsidRDefault="00386E8D" w:rsidP="00AD7B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35D978F" w14:textId="77777777" w:rsidR="00386E8D" w:rsidRPr="00184215" w:rsidRDefault="00386E8D" w:rsidP="00AD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488C3106" w14:textId="77777777" w:rsidR="00386E8D" w:rsidRPr="00184215" w:rsidRDefault="00386E8D" w:rsidP="00AD7B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4541987C" w14:textId="77777777" w:rsidR="00386E8D" w:rsidRPr="00184215" w:rsidRDefault="00386E8D" w:rsidP="00AD7B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008396B5" w14:textId="77777777" w:rsidR="00386E8D" w:rsidRPr="00184215" w:rsidRDefault="00386E8D" w:rsidP="00AD7B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3394012" w14:textId="77777777" w:rsidR="00386E8D" w:rsidRPr="00184215" w:rsidRDefault="00386E8D" w:rsidP="00AD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65BD3B9" w14:textId="77777777" w:rsidR="00386E8D" w:rsidRPr="00184215" w:rsidRDefault="00386E8D" w:rsidP="00AD7B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6E8D" w:rsidRPr="00184215" w14:paraId="525A68A1" w14:textId="77777777" w:rsidTr="00AD7B8D">
        <w:tc>
          <w:tcPr>
            <w:tcW w:w="2700" w:type="dxa"/>
            <w:shd w:val="clear" w:color="auto" w:fill="auto"/>
            <w:vAlign w:val="bottom"/>
          </w:tcPr>
          <w:p w14:paraId="03D6F789" w14:textId="77777777" w:rsidR="00386E8D" w:rsidRDefault="00386E8D" w:rsidP="00AD7B8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</w:t>
            </w:r>
          </w:p>
          <w:p w14:paraId="68E2FEA3" w14:textId="77777777" w:rsidR="00386E8D" w:rsidRPr="00184215" w:rsidRDefault="00386E8D" w:rsidP="00AD7B8D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74F9212" w14:textId="77777777" w:rsidR="00386E8D" w:rsidRPr="00BB3D7B" w:rsidRDefault="00386E8D" w:rsidP="0016310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firstLine="19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Pr="00BB3D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1" w:type="dxa"/>
          </w:tcPr>
          <w:p w14:paraId="72A3BB17" w14:textId="77777777" w:rsidR="00386E8D" w:rsidRPr="00BB3D7B" w:rsidRDefault="00386E8D" w:rsidP="00163106">
            <w:pPr>
              <w:pStyle w:val="acctfourfigures"/>
              <w:tabs>
                <w:tab w:val="clear" w:pos="765"/>
              </w:tabs>
              <w:spacing w:line="240" w:lineRule="atLeast"/>
              <w:ind w:right="-26" w:firstLine="19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D598B" w14:textId="21976557" w:rsidR="00386E8D" w:rsidRPr="0070026E" w:rsidRDefault="000354DD" w:rsidP="0016310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71" w:firstLine="1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870EA75" w14:textId="77777777" w:rsidR="00386E8D" w:rsidRPr="0070026E" w:rsidRDefault="00386E8D" w:rsidP="0016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F76DA" w14:textId="4783B6E6" w:rsidR="00386E8D" w:rsidRPr="0070026E" w:rsidRDefault="000354DD" w:rsidP="0016310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firstLine="1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70,000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DDF55B2" w14:textId="77777777" w:rsidR="00386E8D" w:rsidRPr="0070026E" w:rsidRDefault="00386E8D" w:rsidP="0016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0BE778F7" w14:textId="230C6907" w:rsidR="00386E8D" w:rsidRPr="0070026E" w:rsidRDefault="000354DD" w:rsidP="00163106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345" w:right="344" w:firstLine="1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4A185367" w14:textId="77777777" w:rsidR="00386E8D" w:rsidRPr="0070026E" w:rsidRDefault="00386E8D" w:rsidP="00163106">
            <w:pPr>
              <w:pStyle w:val="acctfourfigures"/>
              <w:tabs>
                <w:tab w:val="clear" w:pos="765"/>
              </w:tabs>
              <w:spacing w:line="240" w:lineRule="atLeast"/>
              <w:ind w:firstLine="19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46EB0" w14:textId="22D98F69" w:rsidR="00386E8D" w:rsidRPr="00512EBF" w:rsidRDefault="000354DD" w:rsidP="0016310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471" w:firstLine="19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657085D" w14:textId="77777777" w:rsidR="00386E8D" w:rsidRPr="0070026E" w:rsidRDefault="00386E8D" w:rsidP="0016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8BAFE" w14:textId="6BCADF55" w:rsidR="00386E8D" w:rsidRPr="0070026E" w:rsidRDefault="000354DD" w:rsidP="0016310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firstLine="1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</w:tr>
      <w:tr w:rsidR="00386E8D" w:rsidRPr="00184215" w14:paraId="179FC624" w14:textId="77777777" w:rsidTr="00537EC2">
        <w:tc>
          <w:tcPr>
            <w:tcW w:w="2700" w:type="dxa"/>
            <w:shd w:val="clear" w:color="auto" w:fill="auto"/>
            <w:vAlign w:val="bottom"/>
          </w:tcPr>
          <w:p w14:paraId="716CD7D4" w14:textId="77777777" w:rsidR="00386E8D" w:rsidRPr="00184215" w:rsidRDefault="00386E8D" w:rsidP="00AD7B8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A0DD11" w14:textId="77777777" w:rsidR="00386E8D" w:rsidRPr="00BB3D7B" w:rsidRDefault="00386E8D" w:rsidP="0016310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firstLine="19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</w:t>
            </w:r>
            <w:r w:rsidRPr="00BB3D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41" w:type="dxa"/>
          </w:tcPr>
          <w:p w14:paraId="714DDB85" w14:textId="77777777" w:rsidR="00386E8D" w:rsidRPr="00BB3D7B" w:rsidRDefault="00386E8D" w:rsidP="00163106">
            <w:pPr>
              <w:pStyle w:val="acctfourfigures"/>
              <w:tabs>
                <w:tab w:val="clear" w:pos="765"/>
              </w:tabs>
              <w:spacing w:line="240" w:lineRule="atLeast"/>
              <w:ind w:right="-26" w:firstLine="19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EB7161" w14:textId="70002F45" w:rsidR="000354DD" w:rsidRPr="0070026E" w:rsidRDefault="000354DD" w:rsidP="0016310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71" w:firstLine="1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D697E04" w14:textId="77777777" w:rsidR="00386E8D" w:rsidRPr="0070026E" w:rsidRDefault="00386E8D" w:rsidP="0016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1428E2" w14:textId="592C2100" w:rsidR="00386E8D" w:rsidRPr="0070026E" w:rsidRDefault="000354DD" w:rsidP="0016310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firstLine="1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70,000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771403D" w14:textId="77777777" w:rsidR="00386E8D" w:rsidRPr="0070026E" w:rsidRDefault="00386E8D" w:rsidP="0016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A51B4" w14:textId="0CFAE3A8" w:rsidR="00386E8D" w:rsidRPr="0070026E" w:rsidRDefault="000354DD" w:rsidP="00163106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345" w:right="344" w:firstLine="1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5CDD55CF" w14:textId="77777777" w:rsidR="00386E8D" w:rsidRPr="0070026E" w:rsidRDefault="00386E8D" w:rsidP="00163106">
            <w:pPr>
              <w:pStyle w:val="acctfourfigures"/>
              <w:tabs>
                <w:tab w:val="clear" w:pos="765"/>
              </w:tabs>
              <w:spacing w:line="240" w:lineRule="atLeast"/>
              <w:ind w:firstLine="19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31C3DC" w14:textId="25621CC3" w:rsidR="00386E8D" w:rsidRPr="00512EBF" w:rsidRDefault="000354DD" w:rsidP="0016310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471" w:firstLine="19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A33AAB6" w14:textId="77777777" w:rsidR="00386E8D" w:rsidRPr="0070026E" w:rsidRDefault="00386E8D" w:rsidP="0016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28CF26" w14:textId="086C1069" w:rsidR="00386E8D" w:rsidRPr="0070026E" w:rsidRDefault="000354DD" w:rsidP="0016310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firstLine="193"/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100,000</w:t>
            </w:r>
          </w:p>
        </w:tc>
      </w:tr>
      <w:tr w:rsidR="00537EC2" w:rsidRPr="00184215" w14:paraId="0F8B0DF4" w14:textId="77777777" w:rsidTr="00537EC2">
        <w:tc>
          <w:tcPr>
            <w:tcW w:w="2700" w:type="dxa"/>
            <w:shd w:val="clear" w:color="auto" w:fill="auto"/>
            <w:vAlign w:val="bottom"/>
          </w:tcPr>
          <w:p w14:paraId="454BB761" w14:textId="4BA79285" w:rsidR="00C17A76" w:rsidRPr="009F50AE" w:rsidRDefault="00C17A76" w:rsidP="00AD7B8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4C6DCA8" w14:textId="77777777" w:rsidR="00537EC2" w:rsidRPr="009F50AE" w:rsidRDefault="00537EC2" w:rsidP="0016310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firstLine="19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</w:tcPr>
          <w:p w14:paraId="5C0BD965" w14:textId="77777777" w:rsidR="00537EC2" w:rsidRPr="009F50AE" w:rsidRDefault="00537EC2" w:rsidP="00163106">
            <w:pPr>
              <w:pStyle w:val="acctfourfigures"/>
              <w:tabs>
                <w:tab w:val="clear" w:pos="765"/>
              </w:tabs>
              <w:spacing w:line="240" w:lineRule="atLeast"/>
              <w:ind w:right="-26" w:firstLine="19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D9FD2A7" w14:textId="77777777" w:rsidR="00537EC2" w:rsidRPr="009F50AE" w:rsidRDefault="00537EC2" w:rsidP="0016310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71" w:firstLine="1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7613E24" w14:textId="77777777" w:rsidR="00537EC2" w:rsidRPr="009F50AE" w:rsidRDefault="00537EC2" w:rsidP="0016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99AD04" w14:textId="77777777" w:rsidR="00537EC2" w:rsidRPr="009F50AE" w:rsidRDefault="00537EC2" w:rsidP="0016310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firstLine="1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7A8F464B" w14:textId="77777777" w:rsidR="00537EC2" w:rsidRPr="009F50AE" w:rsidRDefault="00537EC2" w:rsidP="0016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vAlign w:val="bottom"/>
          </w:tcPr>
          <w:p w14:paraId="6588B543" w14:textId="77777777" w:rsidR="00537EC2" w:rsidRPr="009F50AE" w:rsidRDefault="00537EC2" w:rsidP="00163106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345" w:right="344" w:firstLine="1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489EBBA8" w14:textId="77777777" w:rsidR="00537EC2" w:rsidRPr="009F50AE" w:rsidRDefault="00537EC2" w:rsidP="00163106">
            <w:pPr>
              <w:pStyle w:val="acctfourfigures"/>
              <w:tabs>
                <w:tab w:val="clear" w:pos="765"/>
              </w:tabs>
              <w:spacing w:line="240" w:lineRule="atLeast"/>
              <w:ind w:firstLine="19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920097" w14:textId="77777777" w:rsidR="00537EC2" w:rsidRPr="009F50AE" w:rsidRDefault="00537EC2" w:rsidP="00163106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71" w:right="-105" w:firstLine="1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82D4B30" w14:textId="77777777" w:rsidR="00537EC2" w:rsidRPr="009F50AE" w:rsidRDefault="00537EC2" w:rsidP="0016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AA6254" w14:textId="77777777" w:rsidR="00537EC2" w:rsidRPr="009F50AE" w:rsidRDefault="00537EC2" w:rsidP="0016310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firstLine="1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86E8D" w:rsidRPr="00184215" w14:paraId="1384601A" w14:textId="77777777" w:rsidTr="00537EC2">
        <w:tc>
          <w:tcPr>
            <w:tcW w:w="2700" w:type="dxa"/>
            <w:shd w:val="clear" w:color="auto" w:fill="auto"/>
            <w:vAlign w:val="bottom"/>
          </w:tcPr>
          <w:p w14:paraId="678104C1" w14:textId="77777777" w:rsidR="00386E8D" w:rsidRPr="00184215" w:rsidRDefault="00386E8D" w:rsidP="00AD7B8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900" w:type="dxa"/>
            <w:vAlign w:val="bottom"/>
          </w:tcPr>
          <w:p w14:paraId="5BA04A5C" w14:textId="77777777" w:rsidR="00386E8D" w:rsidRPr="00BB3D7B" w:rsidRDefault="00386E8D" w:rsidP="00AD7B8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2F519AFE" w14:textId="77777777" w:rsidR="00386E8D" w:rsidRPr="00BB3D7B" w:rsidRDefault="00386E8D" w:rsidP="00AD7B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8B3C781" w14:textId="77777777" w:rsidR="00386E8D" w:rsidRPr="0070026E" w:rsidRDefault="00386E8D" w:rsidP="00AD7B8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3F999C5" w14:textId="77777777" w:rsidR="00386E8D" w:rsidRPr="0070026E" w:rsidRDefault="00386E8D" w:rsidP="00AD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298D08B6" w14:textId="77777777" w:rsidR="00386E8D" w:rsidRPr="0070026E" w:rsidRDefault="00386E8D" w:rsidP="00AD7B8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22940868" w14:textId="77777777" w:rsidR="00386E8D" w:rsidRPr="0070026E" w:rsidRDefault="00386E8D" w:rsidP="00AD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241352E7" w14:textId="77777777" w:rsidR="00386E8D" w:rsidRPr="0070026E" w:rsidRDefault="00386E8D" w:rsidP="00AD7B8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14602896" w14:textId="77777777" w:rsidR="00386E8D" w:rsidRPr="0070026E" w:rsidRDefault="00386E8D" w:rsidP="00AD7B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4801AC9A" w14:textId="77777777" w:rsidR="00386E8D" w:rsidRPr="0070026E" w:rsidRDefault="00386E8D" w:rsidP="00AD7B8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3476CEF" w14:textId="77777777" w:rsidR="00386E8D" w:rsidRPr="0070026E" w:rsidRDefault="00386E8D" w:rsidP="00AD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662AD042" w14:textId="77777777" w:rsidR="00386E8D" w:rsidRPr="0070026E" w:rsidRDefault="00386E8D" w:rsidP="00AD7B8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6E8D" w:rsidRPr="00184215" w14:paraId="6A281773" w14:textId="77777777" w:rsidTr="00391032">
        <w:tc>
          <w:tcPr>
            <w:tcW w:w="2700" w:type="dxa"/>
            <w:shd w:val="clear" w:color="auto" w:fill="auto"/>
            <w:vAlign w:val="bottom"/>
          </w:tcPr>
          <w:p w14:paraId="5867940B" w14:textId="77777777" w:rsidR="00386E8D" w:rsidRDefault="00386E8D" w:rsidP="00AD7B8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</w:p>
          <w:p w14:paraId="18A75898" w14:textId="77777777" w:rsidR="00386E8D" w:rsidRDefault="00386E8D" w:rsidP="00AD7B8D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</w:t>
            </w:r>
          </w:p>
          <w:p w14:paraId="66FE7697" w14:textId="77777777" w:rsidR="00386E8D" w:rsidRPr="00184215" w:rsidRDefault="00386E8D" w:rsidP="00AD7B8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4B18619C" w14:textId="77777777" w:rsidR="00386E8D" w:rsidRPr="00BB3D7B" w:rsidRDefault="00386E8D" w:rsidP="0016310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Pr="00BB3D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41" w:type="dxa"/>
            <w:vAlign w:val="bottom"/>
          </w:tcPr>
          <w:p w14:paraId="016586F3" w14:textId="77777777" w:rsidR="00386E8D" w:rsidRPr="00BB3D7B" w:rsidRDefault="00386E8D" w:rsidP="00163106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EF6D39F" w14:textId="02CB4038" w:rsidR="00386E8D" w:rsidRPr="0070026E" w:rsidRDefault="00301136" w:rsidP="0016310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17,867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E214F35" w14:textId="77777777" w:rsidR="00386E8D" w:rsidRPr="0070026E" w:rsidRDefault="00386E8D" w:rsidP="0016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8DAF66D" w14:textId="77777777" w:rsidR="00386E8D" w:rsidRDefault="00386E8D" w:rsidP="00163106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7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0DE109" w14:textId="77777777" w:rsidR="0069606D" w:rsidRDefault="0069606D" w:rsidP="00163106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7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E87E6D" w14:textId="6123A2FC" w:rsidR="0069606D" w:rsidRPr="0070026E" w:rsidRDefault="00301136" w:rsidP="00163106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8471FC5" w14:textId="77777777" w:rsidR="00386E8D" w:rsidRPr="0070026E" w:rsidRDefault="00386E8D" w:rsidP="0016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0B9AB24B" w14:textId="5359B359" w:rsidR="00386E8D" w:rsidRPr="0070026E" w:rsidRDefault="00301136" w:rsidP="0016310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13,167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4" w:type="dxa"/>
            <w:vAlign w:val="bottom"/>
          </w:tcPr>
          <w:p w14:paraId="48B6A609" w14:textId="77777777" w:rsidR="00386E8D" w:rsidRPr="0070026E" w:rsidRDefault="00386E8D" w:rsidP="0016310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220C895A" w14:textId="2E24C317" w:rsidR="00386E8D" w:rsidRPr="0070026E" w:rsidRDefault="00301136" w:rsidP="00163106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7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5FE129E" w14:textId="77777777" w:rsidR="00386E8D" w:rsidRPr="0070026E" w:rsidRDefault="00386E8D" w:rsidP="0016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F1D17D6" w14:textId="2C30297A" w:rsidR="00386E8D" w:rsidRPr="00CE650B" w:rsidRDefault="00CE650B" w:rsidP="0016310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53,200</w:t>
            </w:r>
          </w:p>
        </w:tc>
      </w:tr>
      <w:tr w:rsidR="00386E8D" w:rsidRPr="00184215" w14:paraId="1279E15C" w14:textId="77777777" w:rsidTr="00391032">
        <w:tc>
          <w:tcPr>
            <w:tcW w:w="2700" w:type="dxa"/>
            <w:shd w:val="clear" w:color="auto" w:fill="auto"/>
            <w:vAlign w:val="bottom"/>
          </w:tcPr>
          <w:p w14:paraId="1F188526" w14:textId="77777777" w:rsidR="00386E8D" w:rsidRDefault="00386E8D" w:rsidP="00AD7B8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หุ้นกู้ที่วัดมูลค่าด้วยราคาทุน</w:t>
            </w:r>
          </w:p>
          <w:p w14:paraId="0AB8CBA3" w14:textId="77777777" w:rsidR="00386E8D" w:rsidRPr="00184215" w:rsidRDefault="00386E8D" w:rsidP="00AD7B8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E68F4F8" w14:textId="77777777" w:rsidR="00386E8D" w:rsidRPr="00BB3D7B" w:rsidRDefault="00386E8D" w:rsidP="0016310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Pr="00BB3D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1" w:type="dxa"/>
            <w:vAlign w:val="bottom"/>
          </w:tcPr>
          <w:p w14:paraId="4B8AB63E" w14:textId="77777777" w:rsidR="00386E8D" w:rsidRPr="00BB3D7B" w:rsidRDefault="00386E8D" w:rsidP="00163106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5F1FD" w14:textId="77777777" w:rsidR="00584C70" w:rsidRDefault="00584C70" w:rsidP="0016310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7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7E54F2" w14:textId="286E32C8" w:rsidR="00386E8D" w:rsidRPr="0070026E" w:rsidRDefault="00BC4ECD" w:rsidP="0016310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08D9B62" w14:textId="77777777" w:rsidR="00386E8D" w:rsidRPr="0070026E" w:rsidRDefault="00386E8D" w:rsidP="0016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BAF40" w14:textId="77777777" w:rsidR="00386E8D" w:rsidRDefault="00386E8D" w:rsidP="00163106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7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38EE5C8" w14:textId="269EEF16" w:rsidR="0069606D" w:rsidRPr="0070026E" w:rsidRDefault="00BC4ECD" w:rsidP="00163106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7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C11E1B3" w14:textId="77777777" w:rsidR="00386E8D" w:rsidRPr="0070026E" w:rsidRDefault="00386E8D" w:rsidP="0016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4A5BEC69" w14:textId="77777777" w:rsidR="00386E8D" w:rsidRDefault="00386E8D" w:rsidP="00163106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345" w:right="34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0C8B23" w14:textId="3A46DCF5" w:rsidR="009A7BB0" w:rsidRPr="0070026E" w:rsidRDefault="00BC4ECD" w:rsidP="00163106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345" w:right="3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4D4281F9" w14:textId="77777777" w:rsidR="00386E8D" w:rsidRPr="0070026E" w:rsidRDefault="00386E8D" w:rsidP="0016310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11982" w14:textId="094B4A4D" w:rsidR="00386E8D" w:rsidRPr="00D45F94" w:rsidRDefault="00BC4ECD" w:rsidP="00163106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0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100,000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2BC40DA" w14:textId="77777777" w:rsidR="00386E8D" w:rsidRPr="0070026E" w:rsidRDefault="00386E8D" w:rsidP="0016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0E6FA" w14:textId="4B978529" w:rsidR="00386E8D" w:rsidRPr="0070026E" w:rsidRDefault="00BC4ECD" w:rsidP="00163106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4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386E8D" w:rsidRPr="00184215" w14:paraId="1C2263D1" w14:textId="77777777" w:rsidTr="00391032">
        <w:tc>
          <w:tcPr>
            <w:tcW w:w="2700" w:type="dxa"/>
            <w:shd w:val="clear" w:color="auto" w:fill="auto"/>
            <w:vAlign w:val="bottom"/>
          </w:tcPr>
          <w:p w14:paraId="68C74669" w14:textId="77777777" w:rsidR="00386E8D" w:rsidRPr="00184215" w:rsidRDefault="00386E8D" w:rsidP="00AD7B8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E508A1" w14:textId="77777777" w:rsidR="00386E8D" w:rsidRPr="00BB3D7B" w:rsidRDefault="00386E8D" w:rsidP="0016310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148</w:t>
            </w:r>
            <w:r w:rsidRPr="00BB3D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</w:t>
            </w:r>
          </w:p>
        </w:tc>
        <w:tc>
          <w:tcPr>
            <w:tcW w:w="241" w:type="dxa"/>
            <w:vAlign w:val="bottom"/>
          </w:tcPr>
          <w:p w14:paraId="5088E433" w14:textId="77777777" w:rsidR="00386E8D" w:rsidRPr="00BB3D7B" w:rsidRDefault="00386E8D" w:rsidP="00163106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A75EF5" w14:textId="7D450A8E" w:rsidR="00386E8D" w:rsidRPr="0070026E" w:rsidRDefault="00BC4ECD" w:rsidP="0016310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17,867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5F29C17" w14:textId="77777777" w:rsidR="00386E8D" w:rsidRPr="0070026E" w:rsidRDefault="00386E8D" w:rsidP="0016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5B1C50" w14:textId="5CB2ED75" w:rsidR="00386E8D" w:rsidRPr="0070026E" w:rsidRDefault="00BC4ECD" w:rsidP="00163106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D59E980" w14:textId="77777777" w:rsidR="00386E8D" w:rsidRPr="0070026E" w:rsidRDefault="00386E8D" w:rsidP="0016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5FB56F" w14:textId="16D4388F" w:rsidR="00386E8D" w:rsidRPr="0070026E" w:rsidRDefault="00BC4ECD" w:rsidP="0016310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13,167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4" w:type="dxa"/>
            <w:vAlign w:val="bottom"/>
          </w:tcPr>
          <w:p w14:paraId="4BC02662" w14:textId="77777777" w:rsidR="00386E8D" w:rsidRPr="0070026E" w:rsidRDefault="00386E8D" w:rsidP="0016310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8D6D3F" w14:textId="1F4A111E" w:rsidR="00386E8D" w:rsidRPr="004A7ADC" w:rsidRDefault="00BC4ECD" w:rsidP="00163106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0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100,000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DA4D617" w14:textId="77777777" w:rsidR="00386E8D" w:rsidRPr="0070026E" w:rsidRDefault="00386E8D" w:rsidP="0016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B5FFC7" w14:textId="43F1FA47" w:rsidR="00386E8D" w:rsidRPr="00C602A4" w:rsidRDefault="00BC4ECD" w:rsidP="0016310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53,200</w:t>
            </w:r>
          </w:p>
        </w:tc>
      </w:tr>
    </w:tbl>
    <w:p w14:paraId="6E5BF967" w14:textId="77777777" w:rsidR="00386E8D" w:rsidRPr="00E2773D" w:rsidRDefault="00386E8D" w:rsidP="00386E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0"/>
          <w:szCs w:val="10"/>
          <w:lang w:val="en-GB"/>
        </w:rPr>
      </w:pPr>
    </w:p>
    <w:tbl>
      <w:tblPr>
        <w:tblW w:w="96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900"/>
        <w:gridCol w:w="241"/>
        <w:gridCol w:w="839"/>
        <w:gridCol w:w="249"/>
        <w:gridCol w:w="1011"/>
        <w:gridCol w:w="249"/>
        <w:gridCol w:w="1011"/>
        <w:gridCol w:w="264"/>
        <w:gridCol w:w="906"/>
        <w:gridCol w:w="249"/>
        <w:gridCol w:w="1016"/>
      </w:tblGrid>
      <w:tr w:rsidR="00386E8D" w:rsidRPr="00184215" w14:paraId="26F50D87" w14:textId="77777777" w:rsidTr="00DC3B3D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13F5DACC" w14:textId="77777777" w:rsidR="00386E8D" w:rsidRDefault="00386E8D" w:rsidP="00AD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br w:type="page"/>
            </w:r>
            <w:r w:rsidRPr="0018421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ตราสารทุนและตราสารหนี้ที่</w:t>
            </w:r>
          </w:p>
          <w:p w14:paraId="59D78BE4" w14:textId="77777777" w:rsidR="00386E8D" w:rsidRPr="00184215" w:rsidRDefault="00386E8D" w:rsidP="00AD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18421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อยู่ในความต้องการของตลาด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D1E8F9E" w14:textId="77777777" w:rsidR="00386E8D" w:rsidRPr="00184215" w:rsidRDefault="00386E8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8788434" w14:textId="77777777" w:rsidR="00386E8D" w:rsidRPr="00184215" w:rsidRDefault="00386E8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8421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27496A2" w14:textId="77777777" w:rsidR="00386E8D" w:rsidRPr="00184215" w:rsidRDefault="00386E8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DC39339" w14:textId="77777777" w:rsidR="00386E8D" w:rsidRPr="00184215" w:rsidRDefault="00386E8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2F3F1C3" w14:textId="77777777" w:rsidR="00386E8D" w:rsidRPr="00184215" w:rsidRDefault="00386E8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38E89A6" w14:textId="77777777" w:rsidR="00386E8D" w:rsidRPr="00184215" w:rsidRDefault="00386E8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E438DE8" w14:textId="77777777" w:rsidR="00386E8D" w:rsidRPr="00184215" w:rsidRDefault="00386E8D" w:rsidP="00AD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30A7DDA4" w14:textId="77777777" w:rsidR="00386E8D" w:rsidRPr="00184215" w:rsidRDefault="00386E8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264" w:type="dxa"/>
            <w:vAlign w:val="bottom"/>
          </w:tcPr>
          <w:p w14:paraId="32EEA6D5" w14:textId="77777777" w:rsidR="00386E8D" w:rsidRPr="00184215" w:rsidRDefault="00386E8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08831372" w14:textId="77777777" w:rsidR="00386E8D" w:rsidRPr="00184215" w:rsidRDefault="00386E8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78DBCA1" w14:textId="77777777" w:rsidR="00386E8D" w:rsidRPr="00184215" w:rsidRDefault="00386E8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38A3985" w14:textId="77777777" w:rsidR="00386E8D" w:rsidRPr="00184215" w:rsidRDefault="00386E8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68CD4C4D" w14:textId="3C8B7549" w:rsidR="00386E8D" w:rsidRPr="00184215" w:rsidRDefault="00386E8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C602A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386E8D" w:rsidRPr="00184215" w14:paraId="74CE0FC4" w14:textId="77777777" w:rsidTr="00DC3B3D">
        <w:trPr>
          <w:trHeight w:val="254"/>
          <w:tblHeader/>
        </w:trPr>
        <w:tc>
          <w:tcPr>
            <w:tcW w:w="2700" w:type="dxa"/>
            <w:shd w:val="clear" w:color="auto" w:fill="auto"/>
            <w:vAlign w:val="bottom"/>
          </w:tcPr>
          <w:p w14:paraId="2214A892" w14:textId="77777777" w:rsidR="00386E8D" w:rsidRPr="00184215" w:rsidRDefault="00386E8D" w:rsidP="00AD7B8D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35" w:type="dxa"/>
            <w:gridSpan w:val="11"/>
            <w:shd w:val="clear" w:color="auto" w:fill="auto"/>
            <w:vAlign w:val="bottom"/>
          </w:tcPr>
          <w:p w14:paraId="0D93A92E" w14:textId="77777777" w:rsidR="00386E8D" w:rsidRPr="00184215" w:rsidRDefault="00386E8D" w:rsidP="00AD7B8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</w:pPr>
            <w:r w:rsidRPr="0018421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86E8D" w:rsidRPr="00184215" w14:paraId="4A835C98" w14:textId="77777777" w:rsidTr="00DC3B3D">
        <w:trPr>
          <w:trHeight w:val="254"/>
          <w:tblHeader/>
        </w:trPr>
        <w:tc>
          <w:tcPr>
            <w:tcW w:w="9635" w:type="dxa"/>
            <w:gridSpan w:val="12"/>
            <w:shd w:val="clear" w:color="auto" w:fill="auto"/>
            <w:vAlign w:val="bottom"/>
          </w:tcPr>
          <w:p w14:paraId="203FCC0A" w14:textId="77777777" w:rsidR="00386E8D" w:rsidRPr="00184215" w:rsidRDefault="00386E8D" w:rsidP="00AD7B8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</w:pPr>
            <w:r w:rsidRPr="009D7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Pr="009D7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</w:tr>
      <w:tr w:rsidR="00386E8D" w:rsidRPr="00184215" w14:paraId="7CE07AF4" w14:textId="77777777" w:rsidTr="00AD7B8D">
        <w:tc>
          <w:tcPr>
            <w:tcW w:w="2700" w:type="dxa"/>
            <w:shd w:val="clear" w:color="auto" w:fill="auto"/>
            <w:vAlign w:val="bottom"/>
          </w:tcPr>
          <w:p w14:paraId="2C841F91" w14:textId="77777777" w:rsidR="00386E8D" w:rsidRPr="00184215" w:rsidRDefault="00386E8D" w:rsidP="00AD7B8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00" w:type="dxa"/>
            <w:vAlign w:val="bottom"/>
          </w:tcPr>
          <w:p w14:paraId="63BBCA2D" w14:textId="77777777" w:rsidR="00386E8D" w:rsidRPr="00184215" w:rsidRDefault="00386E8D" w:rsidP="00163106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36480BA5" w14:textId="77777777" w:rsidR="00386E8D" w:rsidRPr="00184215" w:rsidRDefault="00386E8D" w:rsidP="00163106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4F396FB" w14:textId="77777777" w:rsidR="00386E8D" w:rsidRPr="00184215" w:rsidRDefault="00386E8D" w:rsidP="00163106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FF3CD17" w14:textId="77777777" w:rsidR="00386E8D" w:rsidRPr="00184215" w:rsidRDefault="00386E8D" w:rsidP="0016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170F9DC9" w14:textId="77777777" w:rsidR="00386E8D" w:rsidRPr="00184215" w:rsidRDefault="00386E8D" w:rsidP="0016310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4D24E4DC" w14:textId="77777777" w:rsidR="00386E8D" w:rsidRPr="00184215" w:rsidRDefault="00386E8D" w:rsidP="0016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1B6CB8A5" w14:textId="77777777" w:rsidR="00386E8D" w:rsidRPr="00184215" w:rsidRDefault="00386E8D" w:rsidP="0016310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34F45AEC" w14:textId="77777777" w:rsidR="00386E8D" w:rsidRPr="00184215" w:rsidRDefault="00386E8D" w:rsidP="0016310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1D50E66E" w14:textId="77777777" w:rsidR="00386E8D" w:rsidRPr="00184215" w:rsidRDefault="00386E8D" w:rsidP="0016310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43A4C382" w14:textId="77777777" w:rsidR="00386E8D" w:rsidRPr="00184215" w:rsidRDefault="00386E8D" w:rsidP="0016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22ED18E3" w14:textId="77777777" w:rsidR="00386E8D" w:rsidRPr="00184215" w:rsidRDefault="00386E8D" w:rsidP="0016310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6E8D" w:rsidRPr="00184215" w14:paraId="3A03C212" w14:textId="77777777" w:rsidTr="00391032">
        <w:tc>
          <w:tcPr>
            <w:tcW w:w="2700" w:type="dxa"/>
            <w:shd w:val="clear" w:color="auto" w:fill="auto"/>
            <w:vAlign w:val="bottom"/>
          </w:tcPr>
          <w:p w14:paraId="4AD9CF36" w14:textId="77777777" w:rsidR="00386E8D" w:rsidRDefault="00386E8D" w:rsidP="00AD7B8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ตั๋วแลกเงินที่วัดมูลค่าด้วย</w:t>
            </w:r>
          </w:p>
          <w:p w14:paraId="20EF2C1A" w14:textId="77777777" w:rsidR="00386E8D" w:rsidRPr="00184215" w:rsidRDefault="00386E8D" w:rsidP="00AD7B8D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900" w:type="dxa"/>
            <w:vAlign w:val="bottom"/>
          </w:tcPr>
          <w:p w14:paraId="127BA0FD" w14:textId="77777777" w:rsidR="00386E8D" w:rsidRPr="004C437A" w:rsidRDefault="00386E8D" w:rsidP="0016310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71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  <w:r w:rsidRPr="004C43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1" w:type="dxa"/>
            <w:vAlign w:val="bottom"/>
          </w:tcPr>
          <w:p w14:paraId="2BDBBE96" w14:textId="77777777" w:rsidR="00386E8D" w:rsidRPr="004C437A" w:rsidRDefault="00386E8D" w:rsidP="00163106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82B4E92" w14:textId="77777777" w:rsidR="00386E8D" w:rsidRPr="00A502FD" w:rsidRDefault="00386E8D" w:rsidP="0016310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  <w:p w14:paraId="2071F4DB" w14:textId="77777777" w:rsidR="00386E8D" w:rsidRPr="00A502FD" w:rsidRDefault="00386E8D" w:rsidP="0016310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84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Pr="000844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84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ECB49C7" w14:textId="77777777" w:rsidR="00386E8D" w:rsidRPr="00A502FD" w:rsidRDefault="00386E8D" w:rsidP="0016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7DA376D" w14:textId="77777777" w:rsidR="00386E8D" w:rsidRPr="00A502FD" w:rsidRDefault="00386E8D" w:rsidP="00163106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7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  <w:p w14:paraId="398D2C29" w14:textId="61891519" w:rsidR="00386E8D" w:rsidRPr="00A502FD" w:rsidRDefault="00C515EC" w:rsidP="00163106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7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084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Pr="000844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84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7E3F962" w14:textId="77777777" w:rsidR="00386E8D" w:rsidRPr="00A502FD" w:rsidRDefault="00386E8D" w:rsidP="0016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1" w:type="dxa"/>
            <w:vAlign w:val="bottom"/>
          </w:tcPr>
          <w:p w14:paraId="7FE3124B" w14:textId="77777777" w:rsidR="00386E8D" w:rsidRPr="00C515EC" w:rsidRDefault="00386E8D" w:rsidP="0016310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41C474" w14:textId="77777777" w:rsidR="00386E8D" w:rsidRPr="00C515EC" w:rsidRDefault="00386E8D" w:rsidP="0016310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right="344"/>
              <w:rPr>
                <w:rFonts w:asciiTheme="majorBidi" w:hAnsiTheme="majorBidi" w:cstheme="majorBidi"/>
                <w:sz w:val="30"/>
                <w:szCs w:val="30"/>
              </w:rPr>
            </w:pPr>
            <w:r w:rsidRPr="00C515E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071A5DB3" w14:textId="77777777" w:rsidR="00386E8D" w:rsidRPr="00C515EC" w:rsidRDefault="00386E8D" w:rsidP="0016310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1989616A" w14:textId="77777777" w:rsidR="00386E8D" w:rsidRPr="00C515EC" w:rsidRDefault="00386E8D" w:rsidP="0016310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47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66ADAA0" w14:textId="77777777" w:rsidR="00386E8D" w:rsidRPr="00C515EC" w:rsidRDefault="00386E8D" w:rsidP="0016310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471"/>
              <w:rPr>
                <w:rFonts w:asciiTheme="majorBidi" w:hAnsiTheme="majorBidi" w:cstheme="majorBidi"/>
                <w:sz w:val="30"/>
                <w:szCs w:val="30"/>
              </w:rPr>
            </w:pPr>
            <w:r w:rsidRPr="00C515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200,000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C521208" w14:textId="77777777" w:rsidR="00386E8D" w:rsidRPr="00C515EC" w:rsidRDefault="00386E8D" w:rsidP="0016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38A7195" w14:textId="77777777" w:rsidR="00386E8D" w:rsidRPr="00C515EC" w:rsidRDefault="00386E8D" w:rsidP="0016310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342F35" w14:textId="4BF1A934" w:rsidR="00386E8D" w:rsidRPr="00C515EC" w:rsidRDefault="00C515EC" w:rsidP="0016310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right="344"/>
              <w:rPr>
                <w:rFonts w:asciiTheme="majorBidi" w:hAnsiTheme="majorBidi" w:cstheme="majorBidi"/>
                <w:sz w:val="30"/>
                <w:szCs w:val="30"/>
              </w:rPr>
            </w:pPr>
            <w:r w:rsidRPr="00C515E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386E8D" w:rsidRPr="00184215" w14:paraId="29E7B3C1" w14:textId="77777777" w:rsidTr="00391032">
        <w:tc>
          <w:tcPr>
            <w:tcW w:w="2700" w:type="dxa"/>
            <w:shd w:val="clear" w:color="auto" w:fill="auto"/>
            <w:vAlign w:val="bottom"/>
          </w:tcPr>
          <w:p w14:paraId="3D3900C2" w14:textId="77777777" w:rsidR="00386E8D" w:rsidRDefault="00386E8D" w:rsidP="00AD7B8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</w:t>
            </w:r>
          </w:p>
          <w:p w14:paraId="4EDEF29C" w14:textId="77777777" w:rsidR="00386E8D" w:rsidRPr="00184215" w:rsidRDefault="00386E8D" w:rsidP="00AD7B8D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A0E263C" w14:textId="77777777" w:rsidR="00386E8D" w:rsidRPr="00284198" w:rsidRDefault="00386E8D" w:rsidP="0016310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7137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45,000</w:t>
            </w:r>
          </w:p>
        </w:tc>
        <w:tc>
          <w:tcPr>
            <w:tcW w:w="241" w:type="dxa"/>
            <w:vAlign w:val="bottom"/>
          </w:tcPr>
          <w:p w14:paraId="6BDDA449" w14:textId="77777777" w:rsidR="00386E8D" w:rsidRPr="004F13CA" w:rsidRDefault="00386E8D" w:rsidP="00163106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47237" w14:textId="77777777" w:rsidR="00386E8D" w:rsidRPr="00A3107D" w:rsidRDefault="00386E8D" w:rsidP="0016310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CE7ED3" w14:textId="77777777" w:rsidR="00386E8D" w:rsidRPr="00A3107D" w:rsidRDefault="00386E8D" w:rsidP="0016310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71"/>
              <w:rPr>
                <w:rFonts w:asciiTheme="majorBidi" w:hAnsiTheme="majorBidi" w:cstheme="majorBidi"/>
                <w:sz w:val="30"/>
                <w:szCs w:val="30"/>
              </w:rPr>
            </w:pPr>
            <w:r w:rsidRPr="00A3107D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8E42C23" w14:textId="77777777" w:rsidR="00386E8D" w:rsidRPr="00A3107D" w:rsidRDefault="00386E8D" w:rsidP="0016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DF922" w14:textId="77777777" w:rsidR="00386E8D" w:rsidRPr="00A3107D" w:rsidRDefault="00386E8D" w:rsidP="00163106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7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FCB4C97" w14:textId="77777777" w:rsidR="00386E8D" w:rsidRPr="00A3107D" w:rsidRDefault="00386E8D" w:rsidP="00163106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71"/>
              <w:rPr>
                <w:rFonts w:asciiTheme="majorBidi" w:hAnsiTheme="majorBidi" w:cstheme="majorBidi"/>
                <w:sz w:val="30"/>
                <w:szCs w:val="30"/>
              </w:rPr>
            </w:pPr>
            <w:r w:rsidRPr="00A3107D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A310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Pr="00A310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10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Pr="00A3107D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5462263" w14:textId="77777777" w:rsidR="00386E8D" w:rsidRPr="00A3107D" w:rsidRDefault="00386E8D" w:rsidP="0016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3EA1E829" w14:textId="77777777" w:rsidR="00386E8D" w:rsidRPr="00A3107D" w:rsidRDefault="00386E8D" w:rsidP="0016310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544F93" w14:textId="77777777" w:rsidR="00386E8D" w:rsidRPr="00A3107D" w:rsidRDefault="00386E8D" w:rsidP="0016310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right="344"/>
              <w:rPr>
                <w:rFonts w:asciiTheme="majorBidi" w:hAnsiTheme="majorBidi" w:cstheme="majorBidi"/>
                <w:sz w:val="30"/>
                <w:szCs w:val="30"/>
              </w:rPr>
            </w:pPr>
            <w:r w:rsidRPr="00A3107D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117D9CB6" w14:textId="77777777" w:rsidR="00386E8D" w:rsidRPr="00A502FD" w:rsidRDefault="00386E8D" w:rsidP="0016310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1B196" w14:textId="77777777" w:rsidR="00386E8D" w:rsidRPr="00A502FD" w:rsidRDefault="00386E8D" w:rsidP="0016310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  <w:p w14:paraId="45367533" w14:textId="2561C352" w:rsidR="00386E8D" w:rsidRPr="00A502FD" w:rsidRDefault="00A3107D" w:rsidP="0016310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A310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70,000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53AF7B9" w14:textId="77777777" w:rsidR="00386E8D" w:rsidRPr="00A502FD" w:rsidRDefault="00386E8D" w:rsidP="0016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E5803" w14:textId="77777777" w:rsidR="00386E8D" w:rsidRPr="00A502FD" w:rsidRDefault="00386E8D" w:rsidP="0016310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  <w:p w14:paraId="3CC342D5" w14:textId="145B1FD3" w:rsidR="00386E8D" w:rsidRPr="00A502FD" w:rsidRDefault="00A3107D" w:rsidP="0016310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3107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386E8D" w:rsidRPr="00A3107D"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</w:tr>
      <w:tr w:rsidR="00386E8D" w:rsidRPr="00184215" w14:paraId="0FBD9B29" w14:textId="77777777" w:rsidTr="00391032">
        <w:tc>
          <w:tcPr>
            <w:tcW w:w="2700" w:type="dxa"/>
            <w:shd w:val="clear" w:color="auto" w:fill="auto"/>
            <w:vAlign w:val="bottom"/>
          </w:tcPr>
          <w:p w14:paraId="38E7CCCE" w14:textId="77777777" w:rsidR="00386E8D" w:rsidRPr="00184215" w:rsidRDefault="00386E8D" w:rsidP="00AD7B8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A8BE93" w14:textId="77777777" w:rsidR="00386E8D" w:rsidRPr="004C437A" w:rsidRDefault="00386E8D" w:rsidP="0016310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245</w:t>
            </w:r>
            <w:r w:rsidRPr="004C43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41" w:type="dxa"/>
            <w:vAlign w:val="bottom"/>
          </w:tcPr>
          <w:p w14:paraId="77A3C8AB" w14:textId="77777777" w:rsidR="00386E8D" w:rsidRPr="004C437A" w:rsidRDefault="00386E8D" w:rsidP="00163106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563BF5" w14:textId="77777777" w:rsidR="00386E8D" w:rsidRPr="00A502FD" w:rsidRDefault="00386E8D" w:rsidP="0016310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115A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</w:t>
            </w:r>
            <w:r w:rsidRPr="00115A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5A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4471F50" w14:textId="77777777" w:rsidR="00386E8D" w:rsidRPr="00A502FD" w:rsidRDefault="00386E8D" w:rsidP="0016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891CD2" w14:textId="0899A0DE" w:rsidR="00386E8D" w:rsidRPr="00A502FD" w:rsidRDefault="00386E8D" w:rsidP="00163106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7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115AF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2251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115A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</w:t>
            </w:r>
            <w:r w:rsidRPr="00115A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5A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  <w:r w:rsidRPr="00115AF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2239F8B" w14:textId="77777777" w:rsidR="00386E8D" w:rsidRPr="00A502FD" w:rsidRDefault="00386E8D" w:rsidP="0016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C900F" w14:textId="77777777" w:rsidR="00386E8D" w:rsidRPr="00A502FD" w:rsidRDefault="00386E8D" w:rsidP="00163106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7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115AF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761F4CE3" w14:textId="77777777" w:rsidR="00386E8D" w:rsidRPr="00A502FD" w:rsidRDefault="00386E8D" w:rsidP="0016310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D59E92" w14:textId="5DD9BAC7" w:rsidR="00386E8D" w:rsidRPr="00A502FD" w:rsidRDefault="00386E8D" w:rsidP="0016310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115A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115AFE" w:rsidRPr="00115A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115A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0,000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331157E" w14:textId="77777777" w:rsidR="00386E8D" w:rsidRPr="00A502FD" w:rsidRDefault="00386E8D" w:rsidP="0016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123D12" w14:textId="6F0A4918" w:rsidR="00386E8D" w:rsidRPr="00A502FD" w:rsidRDefault="00115AFE" w:rsidP="0016310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115A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386E8D" w:rsidRPr="00115A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0,000</w:t>
            </w:r>
          </w:p>
        </w:tc>
      </w:tr>
      <w:tr w:rsidR="00386E8D" w:rsidRPr="00184215" w14:paraId="789768FD" w14:textId="77777777" w:rsidTr="00AD7B8D">
        <w:tc>
          <w:tcPr>
            <w:tcW w:w="2700" w:type="dxa"/>
            <w:shd w:val="clear" w:color="auto" w:fill="auto"/>
            <w:vAlign w:val="bottom"/>
          </w:tcPr>
          <w:p w14:paraId="3763A809" w14:textId="77777777" w:rsidR="00386E8D" w:rsidRPr="00184215" w:rsidRDefault="00386E8D" w:rsidP="00AD7B8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เงินลงทุนระยะยาว</w:t>
            </w:r>
          </w:p>
        </w:tc>
        <w:tc>
          <w:tcPr>
            <w:tcW w:w="900" w:type="dxa"/>
            <w:vAlign w:val="bottom"/>
          </w:tcPr>
          <w:p w14:paraId="05322EAD" w14:textId="77777777" w:rsidR="00386E8D" w:rsidRPr="004C437A" w:rsidRDefault="00386E8D" w:rsidP="00AD7B8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7135484F" w14:textId="77777777" w:rsidR="00386E8D" w:rsidRPr="004C437A" w:rsidRDefault="00386E8D" w:rsidP="00AD7B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</w:tcPr>
          <w:p w14:paraId="2423F803" w14:textId="77777777" w:rsidR="00386E8D" w:rsidRPr="004C437A" w:rsidRDefault="00386E8D" w:rsidP="00AD7B8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12EE4191" w14:textId="77777777" w:rsidR="00386E8D" w:rsidRPr="004C437A" w:rsidRDefault="00386E8D" w:rsidP="00AD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59560D2C" w14:textId="77777777" w:rsidR="00386E8D" w:rsidRPr="004C437A" w:rsidRDefault="00386E8D" w:rsidP="00AD7B8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GoBack"/>
            <w:bookmarkEnd w:id="0"/>
          </w:p>
        </w:tc>
        <w:tc>
          <w:tcPr>
            <w:tcW w:w="249" w:type="dxa"/>
            <w:shd w:val="clear" w:color="auto" w:fill="auto"/>
          </w:tcPr>
          <w:p w14:paraId="55444559" w14:textId="77777777" w:rsidR="00386E8D" w:rsidRPr="004C437A" w:rsidRDefault="00386E8D" w:rsidP="00AD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</w:tcPr>
          <w:p w14:paraId="3725448B" w14:textId="77777777" w:rsidR="00386E8D" w:rsidRPr="004C437A" w:rsidRDefault="00386E8D" w:rsidP="00AD7B8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2BC360D7" w14:textId="77777777" w:rsidR="00386E8D" w:rsidRPr="004C437A" w:rsidRDefault="00386E8D" w:rsidP="00AD7B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0166D181" w14:textId="77777777" w:rsidR="00386E8D" w:rsidRPr="004C437A" w:rsidRDefault="00386E8D" w:rsidP="00AD7B8D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  <w:shd w:val="clear" w:color="auto" w:fill="auto"/>
          </w:tcPr>
          <w:p w14:paraId="607FFA95" w14:textId="77777777" w:rsidR="00386E8D" w:rsidRPr="004C437A" w:rsidRDefault="00386E8D" w:rsidP="00AD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</w:tcPr>
          <w:p w14:paraId="28BD133A" w14:textId="77777777" w:rsidR="00386E8D" w:rsidRPr="004C437A" w:rsidRDefault="00386E8D" w:rsidP="00AD7B8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86E8D" w:rsidRPr="00184215" w14:paraId="5D757054" w14:textId="77777777" w:rsidTr="00AD7B8D">
        <w:tc>
          <w:tcPr>
            <w:tcW w:w="2700" w:type="dxa"/>
            <w:shd w:val="clear" w:color="auto" w:fill="auto"/>
            <w:vAlign w:val="bottom"/>
          </w:tcPr>
          <w:p w14:paraId="63A3B8B4" w14:textId="77777777" w:rsidR="00386E8D" w:rsidRDefault="00386E8D" w:rsidP="00AD7B8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ตั๋วแลกเงินที่วัดมูลค่าด้วย</w:t>
            </w:r>
          </w:p>
          <w:p w14:paraId="1AF1C8E7" w14:textId="77777777" w:rsidR="00386E8D" w:rsidRPr="00184215" w:rsidRDefault="00386E8D" w:rsidP="00AD7B8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900" w:type="dxa"/>
          </w:tcPr>
          <w:p w14:paraId="48B514E4" w14:textId="77777777" w:rsidR="00386E8D" w:rsidRDefault="00386E8D" w:rsidP="00163106">
            <w:pPr>
              <w:pStyle w:val="acctfourfigures"/>
              <w:tabs>
                <w:tab w:val="clear" w:pos="765"/>
                <w:tab w:val="decimal" w:pos="435"/>
                <w:tab w:val="decimal" w:pos="860"/>
              </w:tabs>
              <w:spacing w:line="240" w:lineRule="atLeast"/>
              <w:ind w:left="-471" w:right="-105" w:firstLine="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EF59E6" w14:textId="77777777" w:rsidR="00386E8D" w:rsidRPr="00E862F8" w:rsidRDefault="00386E8D" w:rsidP="00163106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71" w:right="-105" w:firstLine="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209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2A58BC0D" w14:textId="77777777" w:rsidR="00386E8D" w:rsidRPr="00F8711B" w:rsidRDefault="00386E8D" w:rsidP="00163106">
            <w:pPr>
              <w:pStyle w:val="acctfourfigures"/>
              <w:tabs>
                <w:tab w:val="clear" w:pos="765"/>
              </w:tabs>
              <w:spacing w:line="240" w:lineRule="atLeast"/>
              <w:ind w:right="-26" w:firstLine="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</w:tcPr>
          <w:p w14:paraId="2932FCFD" w14:textId="77777777" w:rsidR="00386E8D" w:rsidRPr="00F8711B" w:rsidRDefault="00386E8D" w:rsidP="00163106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71" w:right="-109" w:firstLine="5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204D94" w14:textId="77777777" w:rsidR="00386E8D" w:rsidRPr="00F8711B" w:rsidRDefault="00386E8D" w:rsidP="00163106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71" w:right="-109" w:firstLine="51"/>
              <w:rPr>
                <w:rFonts w:asciiTheme="majorBidi" w:hAnsiTheme="majorBidi" w:cstheme="majorBidi"/>
                <w:sz w:val="30"/>
                <w:szCs w:val="30"/>
              </w:rPr>
            </w:pPr>
            <w:r w:rsidRPr="00F8711B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  <w:tc>
          <w:tcPr>
            <w:tcW w:w="249" w:type="dxa"/>
            <w:shd w:val="clear" w:color="auto" w:fill="auto"/>
          </w:tcPr>
          <w:p w14:paraId="064CEE2D" w14:textId="77777777" w:rsidR="00386E8D" w:rsidRPr="00F8711B" w:rsidRDefault="00386E8D" w:rsidP="0016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5059EBCB" w14:textId="77777777" w:rsidR="00386E8D" w:rsidRPr="00F8711B" w:rsidRDefault="00386E8D" w:rsidP="0016310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B7B479" w14:textId="77777777" w:rsidR="00386E8D" w:rsidRPr="00F8711B" w:rsidRDefault="00386E8D" w:rsidP="0016310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sz w:val="30"/>
                <w:szCs w:val="30"/>
              </w:rPr>
            </w:pPr>
            <w:r w:rsidRPr="00F8711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369344BF" w14:textId="77777777" w:rsidR="00386E8D" w:rsidRPr="00F8711B" w:rsidRDefault="00386E8D" w:rsidP="0016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</w:tcPr>
          <w:p w14:paraId="4AC13578" w14:textId="77777777" w:rsidR="00386E8D" w:rsidRPr="00F8711B" w:rsidRDefault="00386E8D" w:rsidP="0016310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2D0D83" w14:textId="77777777" w:rsidR="00386E8D" w:rsidRPr="00F8711B" w:rsidRDefault="00386E8D" w:rsidP="0016310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sz w:val="30"/>
                <w:szCs w:val="30"/>
              </w:rPr>
            </w:pPr>
            <w:r w:rsidRPr="00F8711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4" w:type="dxa"/>
          </w:tcPr>
          <w:p w14:paraId="686C6162" w14:textId="77777777" w:rsidR="00386E8D" w:rsidRPr="00F8711B" w:rsidRDefault="00386E8D" w:rsidP="00163106">
            <w:pPr>
              <w:pStyle w:val="acctfourfigures"/>
              <w:tabs>
                <w:tab w:val="clear" w:pos="765"/>
              </w:tabs>
              <w:spacing w:line="240" w:lineRule="atLeast"/>
              <w:ind w:firstLine="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20E0E41D" w14:textId="77777777" w:rsidR="00386E8D" w:rsidRPr="00F8711B" w:rsidRDefault="00386E8D" w:rsidP="0016310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43" w:right="-107" w:firstLine="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E9BFB82" w14:textId="77777777" w:rsidR="00386E8D" w:rsidRPr="00F8711B" w:rsidRDefault="00386E8D" w:rsidP="00163106">
            <w:pPr>
              <w:pStyle w:val="acctfourfigures"/>
              <w:tabs>
                <w:tab w:val="clear" w:pos="765"/>
                <w:tab w:val="decimal" w:pos="620"/>
                <w:tab w:val="decimal" w:pos="693"/>
              </w:tabs>
              <w:spacing w:line="240" w:lineRule="atLeast"/>
              <w:ind w:left="-43" w:right="-107" w:firstLine="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711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F871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200,000</w:t>
            </w:r>
            <w:r w:rsidRPr="00F8711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710C954C" w14:textId="77777777" w:rsidR="00386E8D" w:rsidRPr="00F8711B" w:rsidRDefault="00386E8D" w:rsidP="0016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</w:tcPr>
          <w:p w14:paraId="0AC8742E" w14:textId="77777777" w:rsidR="00386E8D" w:rsidRPr="00F8711B" w:rsidRDefault="00386E8D" w:rsidP="00163106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471" w:right="-100" w:firstLine="5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1DCE05" w14:textId="77777777" w:rsidR="00386E8D" w:rsidRPr="00F8711B" w:rsidRDefault="00386E8D" w:rsidP="00163106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43" w:right="-100" w:firstLine="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711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386E8D" w:rsidRPr="00184215" w14:paraId="6E276551" w14:textId="77777777" w:rsidTr="00AD7B8D">
        <w:tc>
          <w:tcPr>
            <w:tcW w:w="2700" w:type="dxa"/>
            <w:shd w:val="clear" w:color="auto" w:fill="auto"/>
            <w:vAlign w:val="bottom"/>
          </w:tcPr>
          <w:p w14:paraId="7D633089" w14:textId="77777777" w:rsidR="00386E8D" w:rsidRDefault="00386E8D" w:rsidP="00AD7B8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</w:t>
            </w:r>
          </w:p>
          <w:p w14:paraId="6149F8CB" w14:textId="77777777" w:rsidR="00386E8D" w:rsidRPr="00184215" w:rsidRDefault="00386E8D" w:rsidP="00AD7B8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DDA7BDB" w14:textId="77777777" w:rsidR="00386E8D" w:rsidRPr="004C437A" w:rsidRDefault="00386E8D" w:rsidP="0016310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</w:t>
            </w:r>
            <w:r w:rsidRPr="004C43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1" w:type="dxa"/>
            <w:vAlign w:val="bottom"/>
          </w:tcPr>
          <w:p w14:paraId="71CE60EA" w14:textId="77777777" w:rsidR="00386E8D" w:rsidRPr="004C437A" w:rsidRDefault="00386E8D" w:rsidP="00163106">
            <w:pPr>
              <w:pStyle w:val="acctfourfigures"/>
              <w:tabs>
                <w:tab w:val="clear" w:pos="765"/>
              </w:tabs>
              <w:spacing w:line="240" w:lineRule="atLeast"/>
              <w:ind w:right="-26" w:firstLine="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</w:tcPr>
          <w:p w14:paraId="1568E1A1" w14:textId="77777777" w:rsidR="00386E8D" w:rsidRPr="00676EDE" w:rsidRDefault="00386E8D" w:rsidP="0016310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A49143" w14:textId="77777777" w:rsidR="00386E8D" w:rsidRPr="00676EDE" w:rsidRDefault="00386E8D" w:rsidP="0016310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71" w:right="-108" w:firstLine="51"/>
              <w:rPr>
                <w:rFonts w:asciiTheme="majorBidi" w:hAnsiTheme="majorBidi" w:cstheme="majorBidi"/>
                <w:sz w:val="30"/>
                <w:szCs w:val="30"/>
              </w:rPr>
            </w:pPr>
            <w:r w:rsidRPr="00676EDE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0B65A4E3" w14:textId="77777777" w:rsidR="00386E8D" w:rsidRPr="00676EDE" w:rsidRDefault="00386E8D" w:rsidP="0016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55736185" w14:textId="77777777" w:rsidR="00386E8D" w:rsidRPr="00676EDE" w:rsidRDefault="00386E8D" w:rsidP="0016310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7108FA" w14:textId="77777777" w:rsidR="00386E8D" w:rsidRPr="00676EDE" w:rsidRDefault="00386E8D" w:rsidP="0016310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6EDE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79723A9B" w14:textId="77777777" w:rsidR="00386E8D" w:rsidRPr="00676EDE" w:rsidRDefault="00386E8D" w:rsidP="0016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2E3F39B5" w14:textId="77777777" w:rsidR="00386E8D" w:rsidRPr="00676EDE" w:rsidRDefault="00386E8D" w:rsidP="0016310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958FB9" w14:textId="77777777" w:rsidR="00386E8D" w:rsidRPr="00676EDE" w:rsidRDefault="00386E8D" w:rsidP="0016310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right="344" w:firstLine="51"/>
              <w:rPr>
                <w:rFonts w:asciiTheme="majorBidi" w:hAnsiTheme="majorBidi" w:cstheme="majorBidi"/>
                <w:sz w:val="30"/>
                <w:szCs w:val="30"/>
              </w:rPr>
            </w:pPr>
            <w:r w:rsidRPr="00676EDE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4" w:type="dxa"/>
          </w:tcPr>
          <w:p w14:paraId="66B7842C" w14:textId="77777777" w:rsidR="00386E8D" w:rsidRPr="00676EDE" w:rsidRDefault="00386E8D" w:rsidP="00163106">
            <w:pPr>
              <w:pStyle w:val="acctfourfigures"/>
              <w:tabs>
                <w:tab w:val="clear" w:pos="765"/>
              </w:tabs>
              <w:spacing w:line="240" w:lineRule="atLeast"/>
              <w:ind w:firstLine="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</w:tcPr>
          <w:p w14:paraId="29566F44" w14:textId="77777777" w:rsidR="00386E8D" w:rsidRPr="00676EDE" w:rsidRDefault="00386E8D" w:rsidP="0016310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43" w:right="-107" w:firstLine="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3F75107" w14:textId="50AB82D7" w:rsidR="00386E8D" w:rsidRPr="00676EDE" w:rsidRDefault="00386E8D" w:rsidP="0016310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43" w:right="-107" w:firstLine="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6ED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676EDE" w:rsidRPr="00676E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676E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0,000</w:t>
            </w:r>
            <w:r w:rsidRPr="00676ED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71EC64C3" w14:textId="77777777" w:rsidR="00386E8D" w:rsidRPr="00676EDE" w:rsidRDefault="00386E8D" w:rsidP="0016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</w:tcPr>
          <w:p w14:paraId="14E28A59" w14:textId="77777777" w:rsidR="00386E8D" w:rsidRPr="00676EDE" w:rsidRDefault="00386E8D" w:rsidP="0016310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14" w:firstLine="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1E23566" w14:textId="1F548D9B" w:rsidR="00386E8D" w:rsidRPr="00676EDE" w:rsidRDefault="00386E8D" w:rsidP="0016310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14" w:firstLine="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6E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76EDE" w:rsidRPr="00676E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676E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0,000</w:t>
            </w:r>
          </w:p>
        </w:tc>
      </w:tr>
      <w:tr w:rsidR="00386E8D" w:rsidRPr="00184215" w14:paraId="18F7DCE3" w14:textId="77777777" w:rsidTr="00AD7B8D">
        <w:tc>
          <w:tcPr>
            <w:tcW w:w="2700" w:type="dxa"/>
            <w:shd w:val="clear" w:color="auto" w:fill="auto"/>
            <w:vAlign w:val="bottom"/>
          </w:tcPr>
          <w:p w14:paraId="7866B767" w14:textId="77777777" w:rsidR="00386E8D" w:rsidRPr="00184215" w:rsidRDefault="00386E8D" w:rsidP="00AD7B8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96E8AD" w14:textId="77777777" w:rsidR="00386E8D" w:rsidRPr="004C437A" w:rsidRDefault="00386E8D" w:rsidP="0016310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170</w:t>
            </w:r>
            <w:r w:rsidRPr="004C43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41" w:type="dxa"/>
            <w:vAlign w:val="bottom"/>
          </w:tcPr>
          <w:p w14:paraId="1368EAE0" w14:textId="77777777" w:rsidR="00386E8D" w:rsidRPr="004C437A" w:rsidRDefault="00386E8D" w:rsidP="00163106">
            <w:pPr>
              <w:pStyle w:val="acctfourfigures"/>
              <w:tabs>
                <w:tab w:val="clear" w:pos="765"/>
              </w:tabs>
              <w:spacing w:line="240" w:lineRule="atLeast"/>
              <w:ind w:right="-26" w:firstLine="5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07456D" w14:textId="77777777" w:rsidR="00386E8D" w:rsidRPr="00A502FD" w:rsidRDefault="00386E8D" w:rsidP="00163106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71" w:right="-19" w:firstLine="5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2117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249" w:type="dxa"/>
            <w:shd w:val="clear" w:color="auto" w:fill="auto"/>
          </w:tcPr>
          <w:p w14:paraId="20FF4D54" w14:textId="77777777" w:rsidR="00386E8D" w:rsidRPr="00A502FD" w:rsidRDefault="00386E8D" w:rsidP="0016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46441D" w14:textId="77777777" w:rsidR="00386E8D" w:rsidRPr="00211724" w:rsidRDefault="00386E8D" w:rsidP="00163106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1172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0BAFFA02" w14:textId="77777777" w:rsidR="00386E8D" w:rsidRPr="00211724" w:rsidRDefault="00386E8D" w:rsidP="0016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7916E0BC" w14:textId="77777777" w:rsidR="00386E8D" w:rsidRPr="00211724" w:rsidRDefault="00386E8D" w:rsidP="0016310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172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4" w:type="dxa"/>
          </w:tcPr>
          <w:p w14:paraId="7DB88D78" w14:textId="77777777" w:rsidR="00386E8D" w:rsidRPr="00A502FD" w:rsidRDefault="00386E8D" w:rsidP="00163106">
            <w:pPr>
              <w:pStyle w:val="acctfourfigures"/>
              <w:tabs>
                <w:tab w:val="clear" w:pos="765"/>
              </w:tabs>
              <w:spacing w:line="240" w:lineRule="atLeast"/>
              <w:ind w:firstLine="5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183A7E" w14:textId="31C677CF" w:rsidR="00386E8D" w:rsidRPr="00211724" w:rsidRDefault="00386E8D" w:rsidP="0016310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43" w:right="-107" w:firstLine="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1172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2117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211724" w:rsidRPr="002117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2117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0,000</w:t>
            </w:r>
            <w:r w:rsidRPr="0021172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3888BE07" w14:textId="77777777" w:rsidR="00386E8D" w:rsidRPr="00211724" w:rsidRDefault="00386E8D" w:rsidP="0016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EEEC9B" w14:textId="5C48F709" w:rsidR="00386E8D" w:rsidRPr="00A502FD" w:rsidRDefault="00386E8D" w:rsidP="0016310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14" w:firstLine="5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2117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11724" w:rsidRPr="002117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2117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0,000</w:t>
            </w:r>
          </w:p>
        </w:tc>
      </w:tr>
    </w:tbl>
    <w:p w14:paraId="64E4137E" w14:textId="77777777" w:rsidR="00F51EC2" w:rsidRPr="00345C7A" w:rsidRDefault="00F51EC2" w:rsidP="00F51EC2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</w:p>
    <w:p w14:paraId="31BB4D12" w14:textId="3347CF2F" w:rsidR="00485943" w:rsidRPr="00345C7A" w:rsidRDefault="00A73FC8" w:rsidP="00485943">
      <w:pPr>
        <w:pStyle w:val="Heading1"/>
        <w:keepLines/>
        <w:numPr>
          <w:ilvl w:val="0"/>
          <w:numId w:val="17"/>
        </w:numPr>
        <w:shd w:val="clear" w:color="auto" w:fill="auto"/>
        <w:tabs>
          <w:tab w:val="clear" w:pos="340"/>
          <w:tab w:val="left" w:pos="540"/>
          <w:tab w:val="num" w:pos="63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345C7A">
        <w:rPr>
          <w:rFonts w:ascii="Angsana New" w:hAnsi="Angsana New" w:cs="Angsana New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14:paraId="7706C184" w14:textId="77777777" w:rsidR="00485943" w:rsidRPr="00345C7A" w:rsidRDefault="00485943" w:rsidP="00516DDF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EDE99E4" w14:textId="329E1E8C" w:rsidR="00A73FC8" w:rsidRPr="00345C7A" w:rsidRDefault="00A73FC8" w:rsidP="00516DDF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u w:val="none"/>
          <w:cs/>
          <w:lang w:val="th-TH"/>
        </w:rPr>
      </w:pPr>
      <w:r w:rsidRPr="00345C7A">
        <w:rPr>
          <w:rFonts w:ascii="Angsana New" w:hAnsi="Angsana New" w:cs="Angsana New" w:hint="cs"/>
          <w:i/>
          <w:iCs/>
          <w:sz w:val="30"/>
          <w:szCs w:val="30"/>
          <w:u w:val="none"/>
          <w:cs/>
        </w:rPr>
        <w:t>เงินกู้ระยะสั้นจากสถาบันการเงิน</w:t>
      </w:r>
    </w:p>
    <w:p w14:paraId="2CC28FA1" w14:textId="77777777" w:rsidR="00A73FC8" w:rsidRPr="00345C7A" w:rsidRDefault="00A73FC8" w:rsidP="0051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5DB99C8" w14:textId="553A98BF" w:rsidR="003C1D00" w:rsidRPr="00345C7A" w:rsidRDefault="00A73FC8" w:rsidP="00572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D619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C5CDF" w:rsidRPr="005D619C">
        <w:rPr>
          <w:rFonts w:ascii="Angsana New" w:hAnsi="Angsana New"/>
          <w:sz w:val="30"/>
          <w:szCs w:val="30"/>
        </w:rPr>
        <w:t>3</w:t>
      </w:r>
      <w:r w:rsidR="006559FB" w:rsidRPr="005D619C">
        <w:rPr>
          <w:rFonts w:ascii="Angsana New" w:hAnsi="Angsana New"/>
          <w:sz w:val="30"/>
          <w:szCs w:val="30"/>
        </w:rPr>
        <w:t>0</w:t>
      </w:r>
      <w:r w:rsidRPr="005D619C">
        <w:rPr>
          <w:rFonts w:ascii="Angsana New" w:hAnsi="Angsana New"/>
          <w:sz w:val="30"/>
          <w:szCs w:val="30"/>
          <w:cs/>
        </w:rPr>
        <w:t xml:space="preserve"> </w:t>
      </w:r>
      <w:r w:rsidR="00E247B8" w:rsidRPr="005D619C">
        <w:rPr>
          <w:rFonts w:ascii="Angsana New" w:hAnsi="Angsana New" w:hint="cs"/>
          <w:sz w:val="30"/>
          <w:szCs w:val="30"/>
          <w:cs/>
        </w:rPr>
        <w:t>กันยายน</w:t>
      </w:r>
      <w:r w:rsidRPr="005D619C">
        <w:rPr>
          <w:rFonts w:ascii="Angsana New" w:hAnsi="Angsana New" w:hint="cs"/>
          <w:sz w:val="30"/>
          <w:szCs w:val="30"/>
          <w:cs/>
        </w:rPr>
        <w:t xml:space="preserve"> </w:t>
      </w:r>
      <w:r w:rsidR="000C5CDF" w:rsidRPr="005D619C">
        <w:rPr>
          <w:rFonts w:ascii="Angsana New" w:hAnsi="Angsana New"/>
          <w:sz w:val="30"/>
          <w:szCs w:val="30"/>
        </w:rPr>
        <w:t>256</w:t>
      </w:r>
      <w:r w:rsidR="00CA58FE" w:rsidRPr="005D619C">
        <w:rPr>
          <w:rFonts w:ascii="Angsana New" w:hAnsi="Angsana New"/>
          <w:sz w:val="30"/>
          <w:szCs w:val="30"/>
        </w:rPr>
        <w:t>4</w:t>
      </w:r>
      <w:r w:rsidRPr="005D619C">
        <w:rPr>
          <w:rFonts w:ascii="Angsana New" w:hAnsi="Angsana New"/>
          <w:sz w:val="30"/>
          <w:szCs w:val="30"/>
          <w:cs/>
        </w:rPr>
        <w:t xml:space="preserve"> บริษัท</w:t>
      </w:r>
      <w:r w:rsidRPr="005D619C">
        <w:rPr>
          <w:rFonts w:ascii="Angsana New" w:hAnsi="Angsana New" w:hint="cs"/>
          <w:sz w:val="30"/>
          <w:szCs w:val="30"/>
          <w:cs/>
        </w:rPr>
        <w:t>มี</w:t>
      </w:r>
      <w:r w:rsidRPr="005D619C">
        <w:rPr>
          <w:rFonts w:ascii="Angsana New" w:hAnsi="Angsana New"/>
          <w:sz w:val="30"/>
          <w:szCs w:val="30"/>
          <w:cs/>
        </w:rPr>
        <w:t>สัญญากู้ยืมเงินระยะสั้นจากสถาบันการเงินในประเทศซึ่งประกอบด้วย</w:t>
      </w:r>
      <w:r w:rsidR="003C1D00" w:rsidRPr="005D619C">
        <w:rPr>
          <w:rFonts w:ascii="Angsana New" w:hAnsi="Angsana New"/>
          <w:sz w:val="30"/>
          <w:szCs w:val="30"/>
          <w:cs/>
        </w:rPr>
        <w:t xml:space="preserve">ตั๋วสัญญาใช้เงินอายุ </w:t>
      </w:r>
      <w:r w:rsidR="00AF1A72" w:rsidRPr="005D619C">
        <w:rPr>
          <w:rFonts w:ascii="Angsana New" w:hAnsi="Angsana New"/>
          <w:sz w:val="30"/>
          <w:szCs w:val="30"/>
        </w:rPr>
        <w:t>3</w:t>
      </w:r>
      <w:r w:rsidR="003C1D00" w:rsidRPr="005D619C">
        <w:rPr>
          <w:rFonts w:ascii="Angsana New" w:hAnsi="Angsana New"/>
          <w:sz w:val="30"/>
          <w:szCs w:val="30"/>
          <w:cs/>
        </w:rPr>
        <w:t xml:space="preserve"> เดือน </w:t>
      </w:r>
      <w:r w:rsidR="00A269B1" w:rsidRPr="005D619C">
        <w:rPr>
          <w:rFonts w:ascii="Angsana New" w:hAnsi="Angsana New" w:hint="cs"/>
          <w:sz w:val="30"/>
          <w:szCs w:val="30"/>
          <w:cs/>
        </w:rPr>
        <w:t>หลายฉบับ</w:t>
      </w:r>
      <w:r w:rsidR="003C1D00" w:rsidRPr="005D619C">
        <w:rPr>
          <w:rFonts w:ascii="Angsana New" w:hAnsi="Angsana New"/>
          <w:sz w:val="30"/>
          <w:szCs w:val="30"/>
          <w:cs/>
        </w:rPr>
        <w:t>จำนวน</w:t>
      </w:r>
      <w:r w:rsidR="00F46CFA" w:rsidRPr="005D619C">
        <w:rPr>
          <w:rFonts w:ascii="Angsana New" w:hAnsi="Angsana New" w:hint="cs"/>
          <w:sz w:val="30"/>
          <w:szCs w:val="30"/>
          <w:cs/>
        </w:rPr>
        <w:t>เงิน</w:t>
      </w:r>
      <w:r w:rsidR="00491703" w:rsidRPr="005D619C">
        <w:rPr>
          <w:rFonts w:ascii="Angsana New" w:hAnsi="Angsana New" w:hint="cs"/>
          <w:sz w:val="30"/>
          <w:szCs w:val="30"/>
          <w:cs/>
        </w:rPr>
        <w:t>รวม</w:t>
      </w:r>
      <w:r w:rsidR="003C1D00" w:rsidRPr="005D619C">
        <w:rPr>
          <w:rFonts w:ascii="Angsana New" w:hAnsi="Angsana New"/>
          <w:sz w:val="30"/>
          <w:szCs w:val="30"/>
          <w:cs/>
        </w:rPr>
        <w:t xml:space="preserve"> </w:t>
      </w:r>
      <w:r w:rsidR="00E41BD8" w:rsidRPr="005D619C">
        <w:rPr>
          <w:rFonts w:ascii="Angsana New" w:hAnsi="Angsana New"/>
          <w:sz w:val="30"/>
          <w:szCs w:val="30"/>
        </w:rPr>
        <w:t>300</w:t>
      </w:r>
      <w:r w:rsidR="003C1D00" w:rsidRPr="005D619C">
        <w:rPr>
          <w:rFonts w:ascii="Angsana New" w:hAnsi="Angsana New"/>
          <w:sz w:val="30"/>
          <w:szCs w:val="30"/>
          <w:cs/>
        </w:rPr>
        <w:t xml:space="preserve"> ล้านบาท โดยมีอัตราดอกเบี้ยร้อยละ </w:t>
      </w:r>
      <w:r w:rsidR="003C1D00" w:rsidRPr="005D619C">
        <w:rPr>
          <w:rFonts w:ascii="Angsana New" w:hAnsi="Angsana New"/>
          <w:sz w:val="30"/>
          <w:szCs w:val="30"/>
        </w:rPr>
        <w:t>2</w:t>
      </w:r>
      <w:r w:rsidR="003C1D00" w:rsidRPr="005D619C">
        <w:rPr>
          <w:rFonts w:ascii="Angsana New" w:hAnsi="Angsana New"/>
          <w:sz w:val="30"/>
          <w:szCs w:val="30"/>
          <w:cs/>
        </w:rPr>
        <w:t>.</w:t>
      </w:r>
      <w:r w:rsidR="005D619C" w:rsidRPr="005D619C">
        <w:rPr>
          <w:rFonts w:ascii="Angsana New" w:hAnsi="Angsana New"/>
          <w:sz w:val="30"/>
          <w:szCs w:val="30"/>
        </w:rPr>
        <w:t>25</w:t>
      </w:r>
      <w:r w:rsidR="003C1D00" w:rsidRPr="005D619C">
        <w:rPr>
          <w:rFonts w:ascii="Angsana New" w:hAnsi="Angsana New"/>
          <w:sz w:val="30"/>
          <w:szCs w:val="30"/>
          <w:cs/>
        </w:rPr>
        <w:t xml:space="preserve"> ต่อปี </w:t>
      </w:r>
      <w:r w:rsidR="00F9253B" w:rsidRPr="005D619C">
        <w:rPr>
          <w:rFonts w:ascii="Angsana New" w:hAnsi="Angsana New" w:hint="cs"/>
          <w:sz w:val="30"/>
          <w:szCs w:val="30"/>
          <w:cs/>
        </w:rPr>
        <w:t>ถึง</w:t>
      </w:r>
      <w:r w:rsidR="00F9253B" w:rsidRPr="005D619C">
        <w:rPr>
          <w:rFonts w:ascii="Angsana New" w:hAnsi="Angsana New"/>
          <w:sz w:val="30"/>
          <w:szCs w:val="30"/>
          <w:cs/>
        </w:rPr>
        <w:t xml:space="preserve">ร้อยละ </w:t>
      </w:r>
      <w:r w:rsidR="00F9253B" w:rsidRPr="005D619C">
        <w:rPr>
          <w:rFonts w:ascii="Angsana New" w:hAnsi="Angsana New"/>
          <w:sz w:val="30"/>
          <w:szCs w:val="30"/>
        </w:rPr>
        <w:t>2</w:t>
      </w:r>
      <w:r w:rsidR="00F9253B" w:rsidRPr="005D619C">
        <w:rPr>
          <w:rFonts w:ascii="Angsana New" w:hAnsi="Angsana New"/>
          <w:sz w:val="30"/>
          <w:szCs w:val="30"/>
          <w:cs/>
        </w:rPr>
        <w:t>.</w:t>
      </w:r>
      <w:r w:rsidR="0073142E" w:rsidRPr="005D619C">
        <w:rPr>
          <w:rFonts w:ascii="Angsana New" w:hAnsi="Angsana New"/>
          <w:sz w:val="30"/>
          <w:szCs w:val="30"/>
        </w:rPr>
        <w:t>50</w:t>
      </w:r>
      <w:r w:rsidR="00F9253B" w:rsidRPr="005D619C">
        <w:rPr>
          <w:rFonts w:ascii="Angsana New" w:hAnsi="Angsana New"/>
          <w:sz w:val="30"/>
          <w:szCs w:val="30"/>
          <w:cs/>
        </w:rPr>
        <w:t xml:space="preserve"> </w:t>
      </w:r>
      <w:r w:rsidR="00EA13F6" w:rsidRPr="005D619C">
        <w:rPr>
          <w:rFonts w:ascii="Angsana New" w:hAnsi="Angsana New"/>
          <w:sz w:val="30"/>
          <w:szCs w:val="30"/>
          <w:cs/>
        </w:rPr>
        <w:t xml:space="preserve">  </w:t>
      </w:r>
      <w:r w:rsidR="00F9253B" w:rsidRPr="005D619C">
        <w:rPr>
          <w:rFonts w:ascii="Angsana New" w:hAnsi="Angsana New"/>
          <w:sz w:val="30"/>
          <w:szCs w:val="30"/>
          <w:cs/>
        </w:rPr>
        <w:t xml:space="preserve">ต่อปี </w:t>
      </w:r>
      <w:r w:rsidR="003C1D00" w:rsidRPr="005D619C">
        <w:rPr>
          <w:rFonts w:ascii="Angsana New" w:hAnsi="Angsana New"/>
          <w:sz w:val="30"/>
          <w:szCs w:val="30"/>
          <w:cs/>
        </w:rPr>
        <w:t>ดอกเบี้ยกำหนดชำระคืนเป็นรายเดือน</w:t>
      </w:r>
      <w:r w:rsidR="003C1D00" w:rsidRPr="00345C7A">
        <w:rPr>
          <w:rFonts w:ascii="Angsana New" w:hAnsi="Angsana New"/>
          <w:sz w:val="30"/>
          <w:szCs w:val="30"/>
          <w:cs/>
        </w:rPr>
        <w:t xml:space="preserve"> </w:t>
      </w:r>
    </w:p>
    <w:p w14:paraId="36338B92" w14:textId="4215BC99" w:rsidR="00756C38" w:rsidRPr="00345C7A" w:rsidRDefault="00756C38" w:rsidP="0051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F182318" w14:textId="3F569D43" w:rsidR="00C20D86" w:rsidRPr="00345C7A" w:rsidRDefault="00C20D86" w:rsidP="00516DDF">
      <w:pPr>
        <w:pStyle w:val="BodyText"/>
        <w:tabs>
          <w:tab w:val="left" w:pos="540"/>
        </w:tabs>
        <w:spacing w:after="0" w:line="240" w:lineRule="auto"/>
        <w:ind w:left="5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45C7A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345C7A">
        <w:rPr>
          <w:rFonts w:asciiTheme="majorBidi" w:hAnsiTheme="majorBidi" w:cstheme="majorBidi"/>
          <w:sz w:val="30"/>
          <w:szCs w:val="30"/>
        </w:rPr>
        <w:t xml:space="preserve"> 3</w:t>
      </w:r>
      <w:r w:rsidR="00752392" w:rsidRPr="00345C7A">
        <w:rPr>
          <w:rFonts w:asciiTheme="majorBidi" w:hAnsiTheme="majorBidi" w:cstheme="majorBidi"/>
          <w:sz w:val="30"/>
          <w:szCs w:val="30"/>
        </w:rPr>
        <w:t xml:space="preserve">0 </w:t>
      </w:r>
      <w:r w:rsidR="00E247B8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345C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45C7A">
        <w:rPr>
          <w:rFonts w:asciiTheme="majorBidi" w:hAnsiTheme="majorBidi" w:cstheme="majorBidi"/>
          <w:sz w:val="30"/>
          <w:szCs w:val="30"/>
        </w:rPr>
        <w:t xml:space="preserve">2564 </w:t>
      </w:r>
      <w:r w:rsidRPr="00345C7A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บริษัทมีวงเงินสินเชื่อซึ่งยังมิได้เบิกใช้เป็นจำนวนเงินรวม</w:t>
      </w:r>
      <w:r w:rsidRPr="00345C7A">
        <w:rPr>
          <w:rFonts w:asciiTheme="majorBidi" w:hAnsiTheme="majorBidi"/>
          <w:sz w:val="30"/>
          <w:szCs w:val="30"/>
          <w:cs/>
        </w:rPr>
        <w:t xml:space="preserve"> </w:t>
      </w:r>
      <w:r w:rsidR="001575F4">
        <w:rPr>
          <w:rFonts w:asciiTheme="majorBidi" w:hAnsiTheme="majorBidi" w:cstheme="majorBidi"/>
          <w:sz w:val="30"/>
          <w:szCs w:val="30"/>
        </w:rPr>
        <w:t>620</w:t>
      </w:r>
      <w:r w:rsidRPr="00D5597D">
        <w:rPr>
          <w:rFonts w:asciiTheme="majorBidi" w:hAnsiTheme="majorBidi"/>
          <w:sz w:val="30"/>
          <w:szCs w:val="30"/>
          <w:cs/>
        </w:rPr>
        <w:t xml:space="preserve"> </w:t>
      </w:r>
      <w:r w:rsidRPr="00D5597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345C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45C7A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345C7A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345C7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345C7A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345C7A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Pr="00345C7A">
        <w:rPr>
          <w:rFonts w:asciiTheme="majorBidi" w:hAnsiTheme="majorBidi" w:cstheme="majorBidi"/>
          <w:i/>
          <w:iCs/>
          <w:sz w:val="30"/>
          <w:szCs w:val="30"/>
        </w:rPr>
        <w:t xml:space="preserve">350 </w:t>
      </w:r>
      <w:r w:rsidRPr="00345C7A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345C7A">
        <w:rPr>
          <w:rFonts w:asciiTheme="majorBidi" w:hAnsiTheme="majorBidi"/>
          <w:i/>
          <w:iCs/>
          <w:sz w:val="30"/>
          <w:szCs w:val="30"/>
          <w:cs/>
        </w:rPr>
        <w:t>)</w:t>
      </w:r>
    </w:p>
    <w:p w14:paraId="0C01A3C0" w14:textId="7DE45B55" w:rsidR="004C0498" w:rsidRPr="00345C7A" w:rsidRDefault="004C0498" w:rsidP="0051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6814EEC8" w14:textId="77777777" w:rsidR="00345C7A" w:rsidRDefault="00345C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195DDB3" w14:textId="78797F48" w:rsidR="00A73FC8" w:rsidRPr="00345C7A" w:rsidRDefault="00A73FC8" w:rsidP="0051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50"/>
        <w:rPr>
          <w:rFonts w:ascii="Angsana New" w:hAnsi="Angsana New"/>
          <w:b/>
          <w:bCs/>
          <w:i/>
          <w:iCs/>
          <w:sz w:val="30"/>
          <w:szCs w:val="30"/>
        </w:rPr>
      </w:pPr>
      <w:r w:rsidRPr="00345C7A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การเปลี่ยนแปลงของหนี้สินที่เกิดจากกิจกรรมจัดหาเงิน</w:t>
      </w:r>
    </w:p>
    <w:p w14:paraId="7D670F57" w14:textId="77777777" w:rsidR="00A73FC8" w:rsidRPr="00345C7A" w:rsidRDefault="00A73FC8" w:rsidP="00A7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413"/>
        <w:gridCol w:w="267"/>
        <w:gridCol w:w="1347"/>
        <w:gridCol w:w="265"/>
        <w:gridCol w:w="1239"/>
        <w:gridCol w:w="265"/>
        <w:gridCol w:w="1334"/>
      </w:tblGrid>
      <w:tr w:rsidR="009E0A4F" w:rsidRPr="00184215" w14:paraId="24A701C6" w14:textId="77777777" w:rsidTr="00A5637C">
        <w:trPr>
          <w:trHeight w:val="1249"/>
        </w:trPr>
        <w:tc>
          <w:tcPr>
            <w:tcW w:w="1665" w:type="pct"/>
            <w:vAlign w:val="bottom"/>
          </w:tcPr>
          <w:p w14:paraId="0AD13F84" w14:textId="77777777" w:rsidR="009E0A4F" w:rsidRPr="00184215" w:rsidRDefault="009E0A4F" w:rsidP="00A5637C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769" w:type="pct"/>
            <w:vAlign w:val="bottom"/>
          </w:tcPr>
          <w:p w14:paraId="187E72D0" w14:textId="77777777" w:rsidR="009E0A4F" w:rsidRPr="00184215" w:rsidRDefault="009E0A4F" w:rsidP="00A56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เงินกู้ระยะสั้นจากสถาบันการเงิน</w:t>
            </w:r>
          </w:p>
        </w:tc>
        <w:tc>
          <w:tcPr>
            <w:tcW w:w="145" w:type="pct"/>
            <w:vAlign w:val="bottom"/>
          </w:tcPr>
          <w:p w14:paraId="46075075" w14:textId="77777777" w:rsidR="009E0A4F" w:rsidRPr="00184215" w:rsidRDefault="009E0A4F" w:rsidP="00A56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3" w:type="pct"/>
            <w:vAlign w:val="bottom"/>
          </w:tcPr>
          <w:p w14:paraId="21A66981" w14:textId="77777777" w:rsidR="009E0A4F" w:rsidRPr="00184215" w:rsidRDefault="009E0A4F" w:rsidP="00A56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เงินกู้ระยะ</w:t>
            </w: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ยาว</w:t>
            </w:r>
            <w:r w:rsidRPr="00184215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44" w:type="pct"/>
            <w:vAlign w:val="bottom"/>
          </w:tcPr>
          <w:p w14:paraId="082A3AE8" w14:textId="77777777" w:rsidR="009E0A4F" w:rsidRPr="00184215" w:rsidRDefault="009E0A4F" w:rsidP="00A56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57227CDE" w14:textId="77777777" w:rsidR="009E0A4F" w:rsidRPr="00184215" w:rsidRDefault="009E0A4F" w:rsidP="00A56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" w:type="pct"/>
            <w:vAlign w:val="bottom"/>
          </w:tcPr>
          <w:p w14:paraId="611D3F64" w14:textId="77777777" w:rsidR="009E0A4F" w:rsidRPr="00184215" w:rsidRDefault="009E0A4F" w:rsidP="00A56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6" w:type="pct"/>
            <w:vAlign w:val="bottom"/>
          </w:tcPr>
          <w:p w14:paraId="3A15CB00" w14:textId="77777777" w:rsidR="009E0A4F" w:rsidRPr="00184215" w:rsidRDefault="009E0A4F" w:rsidP="00A56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1199983" w14:textId="77777777" w:rsidR="009E0A4F" w:rsidRPr="00184215" w:rsidRDefault="009E0A4F" w:rsidP="00A56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E23209C" w14:textId="77777777" w:rsidR="009E0A4F" w:rsidRPr="00184215" w:rsidRDefault="009E0A4F" w:rsidP="00A56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9E0A4F" w:rsidRPr="00184215" w14:paraId="54996C4C" w14:textId="77777777" w:rsidTr="00A5637C">
        <w:trPr>
          <w:trHeight w:val="425"/>
        </w:trPr>
        <w:tc>
          <w:tcPr>
            <w:tcW w:w="1665" w:type="pct"/>
            <w:vAlign w:val="bottom"/>
          </w:tcPr>
          <w:p w14:paraId="35FBE192" w14:textId="77777777" w:rsidR="009E0A4F" w:rsidRPr="00184215" w:rsidRDefault="009E0A4F" w:rsidP="00A5637C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3335" w:type="pct"/>
            <w:gridSpan w:val="7"/>
            <w:vAlign w:val="bottom"/>
          </w:tcPr>
          <w:p w14:paraId="1B09734F" w14:textId="77777777" w:rsidR="009E0A4F" w:rsidRPr="00184215" w:rsidRDefault="009E0A4F" w:rsidP="00A56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9E0A4F" w:rsidRPr="00184215" w14:paraId="244CAB45" w14:textId="77777777" w:rsidTr="00A5637C">
        <w:trPr>
          <w:trHeight w:val="410"/>
        </w:trPr>
        <w:tc>
          <w:tcPr>
            <w:tcW w:w="1665" w:type="pct"/>
            <w:shd w:val="clear" w:color="auto" w:fill="auto"/>
            <w:vAlign w:val="bottom"/>
          </w:tcPr>
          <w:p w14:paraId="1CDC8E35" w14:textId="77777777" w:rsidR="009E0A4F" w:rsidRPr="00184215" w:rsidRDefault="009E0A4F" w:rsidP="00A5637C">
            <w:pPr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862F8">
              <w:rPr>
                <w:rFonts w:ascii="Angsana New" w:hAnsi="Angsana New"/>
                <w:sz w:val="30"/>
                <w:szCs w:val="30"/>
              </w:rPr>
              <w:t>1</w:t>
            </w:r>
            <w:r w:rsidRPr="00184215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E862F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769" w:type="pct"/>
            <w:vAlign w:val="bottom"/>
          </w:tcPr>
          <w:p w14:paraId="54483EA0" w14:textId="77777777" w:rsidR="009E0A4F" w:rsidRPr="00184215" w:rsidRDefault="009E0A4F" w:rsidP="00AF5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</w:rPr>
              <w:t>558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</w:rPr>
              <w:t>340</w:t>
            </w:r>
          </w:p>
        </w:tc>
        <w:tc>
          <w:tcPr>
            <w:tcW w:w="145" w:type="pct"/>
            <w:vAlign w:val="bottom"/>
          </w:tcPr>
          <w:p w14:paraId="729762E1" w14:textId="77777777" w:rsidR="009E0A4F" w:rsidRPr="00184215" w:rsidRDefault="009E0A4F" w:rsidP="00A56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  <w:vAlign w:val="bottom"/>
          </w:tcPr>
          <w:p w14:paraId="34B93B03" w14:textId="3137718A" w:rsidR="009E0A4F" w:rsidRPr="00184215" w:rsidRDefault="00D5597D" w:rsidP="00A0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</w:rPr>
              <w:t>596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</w:rPr>
              <w:t>797</w:t>
            </w:r>
          </w:p>
        </w:tc>
        <w:tc>
          <w:tcPr>
            <w:tcW w:w="144" w:type="pct"/>
            <w:vAlign w:val="bottom"/>
          </w:tcPr>
          <w:p w14:paraId="4119C3DF" w14:textId="77777777" w:rsidR="009E0A4F" w:rsidRPr="00184215" w:rsidRDefault="009E0A4F" w:rsidP="00A5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147C1D6D" w14:textId="5E8CA656" w:rsidR="009E0A4F" w:rsidRPr="00184215" w:rsidRDefault="00D5597D" w:rsidP="009C0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</w:rPr>
              <w:t>793</w:t>
            </w:r>
          </w:p>
        </w:tc>
        <w:tc>
          <w:tcPr>
            <w:tcW w:w="144" w:type="pct"/>
            <w:vAlign w:val="bottom"/>
          </w:tcPr>
          <w:p w14:paraId="7881A926" w14:textId="77777777" w:rsidR="009E0A4F" w:rsidRPr="00184215" w:rsidRDefault="009E0A4F" w:rsidP="00A5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vAlign w:val="bottom"/>
          </w:tcPr>
          <w:p w14:paraId="21430CBE" w14:textId="4AAA2CCC" w:rsidR="009E0A4F" w:rsidRPr="00184215" w:rsidRDefault="00D5597D" w:rsidP="00F53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</w:rPr>
              <w:t>174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</w:rPr>
              <w:t>930</w:t>
            </w:r>
          </w:p>
        </w:tc>
      </w:tr>
      <w:tr w:rsidR="009E0A4F" w:rsidRPr="00184215" w14:paraId="0F729775" w14:textId="77777777" w:rsidTr="00A5637C">
        <w:trPr>
          <w:trHeight w:val="838"/>
        </w:trPr>
        <w:tc>
          <w:tcPr>
            <w:tcW w:w="1665" w:type="pct"/>
            <w:shd w:val="clear" w:color="auto" w:fill="auto"/>
            <w:vAlign w:val="bottom"/>
          </w:tcPr>
          <w:p w14:paraId="2C532C2B" w14:textId="77777777" w:rsidR="009E0A4F" w:rsidRDefault="009E0A4F" w:rsidP="00A5637C">
            <w:pPr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</w:t>
            </w:r>
          </w:p>
          <w:p w14:paraId="0DD226A5" w14:textId="77777777" w:rsidR="009E0A4F" w:rsidRPr="00184215" w:rsidRDefault="009E0A4F" w:rsidP="00A5637C">
            <w:pPr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184215">
              <w:rPr>
                <w:rFonts w:ascii="Angsana New" w:hAnsi="Angsana New"/>
                <w:sz w:val="30"/>
                <w:szCs w:val="30"/>
                <w:cs/>
              </w:rPr>
              <w:t>จากการจัดหาเงิน</w:t>
            </w:r>
          </w:p>
        </w:tc>
        <w:tc>
          <w:tcPr>
            <w:tcW w:w="769" w:type="pct"/>
            <w:shd w:val="clear" w:color="auto" w:fill="auto"/>
          </w:tcPr>
          <w:p w14:paraId="49F83323" w14:textId="77777777" w:rsidR="00353D6A" w:rsidRDefault="00353D6A" w:rsidP="0035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419A69" w14:textId="561A4C91" w:rsidR="009E0A4F" w:rsidRPr="00B44921" w:rsidRDefault="00353D6A" w:rsidP="00AF5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258,340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2CCD9818" w14:textId="77777777" w:rsidR="009E0A4F" w:rsidRPr="006A5AA0" w:rsidRDefault="009E0A4F" w:rsidP="00A56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  <w:shd w:val="clear" w:color="auto" w:fill="auto"/>
          </w:tcPr>
          <w:p w14:paraId="535E12BE" w14:textId="77777777" w:rsidR="009E0A4F" w:rsidRDefault="009E0A4F" w:rsidP="009D6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C04C3A" w14:textId="5B01D465" w:rsidR="000F0021" w:rsidRPr="000F0021" w:rsidRDefault="000F0021" w:rsidP="00431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1,600,000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14:paraId="72391F1D" w14:textId="77777777" w:rsidR="009E0A4F" w:rsidRPr="006A5AA0" w:rsidRDefault="009E0A4F" w:rsidP="00A5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4CFF1E34" w14:textId="77777777" w:rsidR="004A7986" w:rsidRDefault="004A7986" w:rsidP="009C0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AA1A55" w14:textId="7918F1BF" w:rsidR="009E0A4F" w:rsidRPr="006A5AA0" w:rsidRDefault="004A7986" w:rsidP="00BF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6,793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14:paraId="5EC130CE" w14:textId="77777777" w:rsidR="009E0A4F" w:rsidRPr="006A5AA0" w:rsidRDefault="009E0A4F" w:rsidP="004A7986">
            <w:pPr>
              <w:tabs>
                <w:tab w:val="decimal" w:pos="119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6F446A75" w14:textId="77777777" w:rsidR="009E0A4F" w:rsidRDefault="009E0A4F" w:rsidP="00B04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494897" w14:textId="380184C0" w:rsidR="00F1121A" w:rsidRPr="006A5AA0" w:rsidRDefault="00F1121A" w:rsidP="00B04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1,865,133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8C1726" w:rsidRPr="00184215" w14:paraId="030D5DEB" w14:textId="77777777" w:rsidTr="00A5637C">
        <w:trPr>
          <w:trHeight w:val="838"/>
        </w:trPr>
        <w:tc>
          <w:tcPr>
            <w:tcW w:w="1665" w:type="pct"/>
            <w:shd w:val="clear" w:color="auto" w:fill="auto"/>
            <w:vAlign w:val="bottom"/>
          </w:tcPr>
          <w:p w14:paraId="3A292BBC" w14:textId="77777777" w:rsidR="008C1726" w:rsidRDefault="008C1726" w:rsidP="008C17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8421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ตัดจำหน่าย</w:t>
            </w:r>
            <w:r w:rsidRPr="001842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ค่าธรรมเนียมในการจัด</w:t>
            </w:r>
          </w:p>
          <w:p w14:paraId="587FA908" w14:textId="77777777" w:rsidR="008C1726" w:rsidRPr="00184215" w:rsidRDefault="008C1726" w:rsidP="008C17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</w:t>
            </w:r>
            <w:r w:rsidRPr="001842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หาเงินกู้</w:t>
            </w:r>
          </w:p>
        </w:tc>
        <w:tc>
          <w:tcPr>
            <w:tcW w:w="769" w:type="pct"/>
            <w:shd w:val="clear" w:color="auto" w:fill="auto"/>
          </w:tcPr>
          <w:p w14:paraId="01E187DB" w14:textId="77777777" w:rsidR="008C1726" w:rsidRDefault="008C1726" w:rsidP="008C1726">
            <w:pP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628EAB" w14:textId="3AAFB5E3" w:rsidR="008C1726" w:rsidRPr="00353D6A" w:rsidRDefault="008C1726" w:rsidP="008C1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50817D4" w14:textId="77777777" w:rsidR="008C1726" w:rsidRPr="006A5AA0" w:rsidRDefault="008C1726" w:rsidP="008C1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  <w:shd w:val="clear" w:color="auto" w:fill="auto"/>
          </w:tcPr>
          <w:p w14:paraId="3506583F" w14:textId="77777777" w:rsidR="008C1726" w:rsidRDefault="008C1726" w:rsidP="008C1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5D218A" w14:textId="3EF0C019" w:rsidR="008C1726" w:rsidRPr="006A5AA0" w:rsidRDefault="008C1726" w:rsidP="0074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3,203</w:t>
            </w:r>
          </w:p>
        </w:tc>
        <w:tc>
          <w:tcPr>
            <w:tcW w:w="144" w:type="pct"/>
            <w:shd w:val="clear" w:color="auto" w:fill="auto"/>
          </w:tcPr>
          <w:p w14:paraId="35DCA0B2" w14:textId="77777777" w:rsidR="008C1726" w:rsidRPr="006A5AA0" w:rsidRDefault="008C1726" w:rsidP="008C1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38A90013" w14:textId="77777777" w:rsidR="008C1726" w:rsidRDefault="008C1726" w:rsidP="008C1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B0D4EC" w14:textId="46749E10" w:rsidR="008C1726" w:rsidRPr="006A5AA0" w:rsidRDefault="008C1726" w:rsidP="008C1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4E54790" w14:textId="77777777" w:rsidR="008C1726" w:rsidRPr="006A5AA0" w:rsidRDefault="008C1726" w:rsidP="008C1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36B2655F" w14:textId="77777777" w:rsidR="008C1726" w:rsidRDefault="008C1726" w:rsidP="008C1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7B08CC" w14:textId="63ABF764" w:rsidR="008C1726" w:rsidRPr="006A5AA0" w:rsidRDefault="008C1726" w:rsidP="008C1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3,203</w:t>
            </w:r>
          </w:p>
        </w:tc>
      </w:tr>
      <w:tr w:rsidR="008C1726" w:rsidRPr="00184215" w14:paraId="7D3D44F9" w14:textId="77777777" w:rsidTr="00A5637C">
        <w:trPr>
          <w:trHeight w:val="410"/>
        </w:trPr>
        <w:tc>
          <w:tcPr>
            <w:tcW w:w="1665" w:type="pct"/>
            <w:shd w:val="clear" w:color="auto" w:fill="auto"/>
            <w:vAlign w:val="bottom"/>
          </w:tcPr>
          <w:p w14:paraId="32D8B1C0" w14:textId="77777777" w:rsidR="008C1726" w:rsidRPr="00184215" w:rsidRDefault="008C1726" w:rsidP="008C17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color w:val="FF0000"/>
                <w:sz w:val="30"/>
                <w:szCs w:val="30"/>
                <w:lang w:val="en-US" w:bidi="th-TH"/>
              </w:rPr>
            </w:pPr>
            <w:r w:rsidRPr="00D7396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สัญญาเช่า</w:t>
            </w:r>
            <w:r w:rsidRPr="00D7396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ใหม่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auto"/>
          </w:tcPr>
          <w:p w14:paraId="3E27E121" w14:textId="5B84675C" w:rsidR="008C1726" w:rsidRPr="00B44921" w:rsidRDefault="008C1726" w:rsidP="008C1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AF47952" w14:textId="77777777" w:rsidR="008C1726" w:rsidRPr="006A5AA0" w:rsidRDefault="008C1726" w:rsidP="008C1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733" w:type="pct"/>
            <w:shd w:val="clear" w:color="auto" w:fill="auto"/>
          </w:tcPr>
          <w:p w14:paraId="2FDEF976" w14:textId="4F744892" w:rsidR="008C1726" w:rsidRPr="00863BFC" w:rsidRDefault="008C1726" w:rsidP="009E6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814DFF6" w14:textId="77777777" w:rsidR="008C1726" w:rsidRPr="006A5AA0" w:rsidRDefault="008C1726" w:rsidP="008C1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73E0ADC4" w14:textId="41E78F4D" w:rsidR="008C1726" w:rsidRPr="006A5AA0" w:rsidRDefault="008C1726" w:rsidP="008C1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3,684</w:t>
            </w:r>
          </w:p>
        </w:tc>
        <w:tc>
          <w:tcPr>
            <w:tcW w:w="144" w:type="pct"/>
            <w:shd w:val="clear" w:color="auto" w:fill="auto"/>
          </w:tcPr>
          <w:p w14:paraId="0D772A66" w14:textId="77777777" w:rsidR="008C1726" w:rsidRPr="006A5AA0" w:rsidRDefault="008C1726" w:rsidP="008C1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2FA237A3" w14:textId="27784FDF" w:rsidR="008C1726" w:rsidRPr="006A5AA0" w:rsidRDefault="008C1726" w:rsidP="008C1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3,68</w:t>
            </w:r>
            <w:r w:rsidR="00A03E9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C1726" w:rsidRPr="00184215" w14:paraId="74E5B8F9" w14:textId="77777777" w:rsidTr="00A5637C">
        <w:trPr>
          <w:trHeight w:val="425"/>
        </w:trPr>
        <w:tc>
          <w:tcPr>
            <w:tcW w:w="1665" w:type="pct"/>
            <w:vAlign w:val="bottom"/>
          </w:tcPr>
          <w:p w14:paraId="328BFFB7" w14:textId="11AC8B03" w:rsidR="008C1726" w:rsidRPr="00B87452" w:rsidRDefault="008C1726" w:rsidP="008C17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8421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E862F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0 </w:t>
            </w:r>
            <w:r w:rsidRPr="007456E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กันยายน</w:t>
            </w:r>
            <w:r w:rsidRPr="002261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226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769" w:type="pct"/>
            <w:tcBorders>
              <w:top w:val="single" w:sz="4" w:space="0" w:color="auto"/>
              <w:bottom w:val="double" w:sz="4" w:space="0" w:color="auto"/>
            </w:tcBorders>
          </w:tcPr>
          <w:p w14:paraId="3FDDE1AD" w14:textId="72C67150" w:rsidR="008C1726" w:rsidRPr="00AF560B" w:rsidRDefault="008C1726" w:rsidP="008C1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6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300,000</w:t>
            </w:r>
          </w:p>
        </w:tc>
        <w:tc>
          <w:tcPr>
            <w:tcW w:w="145" w:type="pct"/>
          </w:tcPr>
          <w:p w14:paraId="3E278DA7" w14:textId="77777777" w:rsidR="008C1726" w:rsidRPr="006A5AA0" w:rsidRDefault="008C1726" w:rsidP="008C1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72176A" w14:textId="3B10E128" w:rsidR="008C1726" w:rsidRPr="00A366F7" w:rsidRDefault="008C1726" w:rsidP="009E6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9F8E585" w14:textId="77777777" w:rsidR="008C1726" w:rsidRPr="006A5AA0" w:rsidRDefault="008C1726" w:rsidP="008C1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89F901" w14:textId="738FB897" w:rsidR="008C1726" w:rsidRPr="00666412" w:rsidRDefault="008C1726" w:rsidP="008C1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16,684</w:t>
            </w:r>
          </w:p>
        </w:tc>
        <w:tc>
          <w:tcPr>
            <w:tcW w:w="144" w:type="pct"/>
            <w:shd w:val="clear" w:color="auto" w:fill="auto"/>
          </w:tcPr>
          <w:p w14:paraId="04228577" w14:textId="77777777" w:rsidR="008C1726" w:rsidRPr="006A5AA0" w:rsidRDefault="008C1726" w:rsidP="008C1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66E180" w14:textId="043BAE5D" w:rsidR="008C1726" w:rsidRPr="007F7117" w:rsidRDefault="008C1726" w:rsidP="008C1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316,68</w:t>
            </w:r>
            <w:r w:rsidR="009430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584CF0DF" w14:textId="77777777" w:rsidR="00047518" w:rsidRDefault="00047518" w:rsidP="00047518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</w:p>
    <w:p w14:paraId="4AC9063B" w14:textId="6416C33D" w:rsidR="007F7859" w:rsidRDefault="00F43C09" w:rsidP="0057117B">
      <w:pPr>
        <w:pStyle w:val="Heading1"/>
        <w:keepLines/>
        <w:numPr>
          <w:ilvl w:val="0"/>
          <w:numId w:val="17"/>
        </w:numPr>
        <w:shd w:val="clear" w:color="auto" w:fill="auto"/>
        <w:tabs>
          <w:tab w:val="clear" w:pos="340"/>
          <w:tab w:val="left" w:pos="540"/>
          <w:tab w:val="num" w:pos="63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F43C09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ทุนเรือนหุ้น  </w:t>
      </w:r>
    </w:p>
    <w:p w14:paraId="0E4A6415" w14:textId="56EE441B" w:rsidR="00F43C09" w:rsidRPr="00F43C09" w:rsidRDefault="00F43C09" w:rsidP="00F43C09">
      <w:pPr>
        <w:rPr>
          <w:rFonts w:cs="Arial"/>
          <w:sz w:val="30"/>
          <w:szCs w:val="30"/>
          <w:cs/>
          <w:lang w:val="th-TH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420"/>
        <w:gridCol w:w="878"/>
        <w:gridCol w:w="1015"/>
        <w:gridCol w:w="265"/>
        <w:gridCol w:w="992"/>
        <w:gridCol w:w="265"/>
        <w:gridCol w:w="995"/>
        <w:gridCol w:w="265"/>
        <w:gridCol w:w="995"/>
      </w:tblGrid>
      <w:tr w:rsidR="000F27BD" w:rsidRPr="008A3B29" w14:paraId="25B65D85" w14:textId="77777777" w:rsidTr="00F12562">
        <w:trPr>
          <w:tblHeader/>
        </w:trPr>
        <w:tc>
          <w:tcPr>
            <w:tcW w:w="3420" w:type="dxa"/>
          </w:tcPr>
          <w:p w14:paraId="1818883B" w14:textId="77777777" w:rsidR="000F27BD" w:rsidRPr="000F27BD" w:rsidRDefault="000F27BD" w:rsidP="00AD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30"/>
                <w:szCs w:val="30"/>
                <w:highlight w:val="yellow"/>
              </w:rPr>
            </w:pPr>
          </w:p>
        </w:tc>
        <w:tc>
          <w:tcPr>
            <w:tcW w:w="878" w:type="dxa"/>
          </w:tcPr>
          <w:p w14:paraId="002EF3D0" w14:textId="77777777" w:rsidR="000F27BD" w:rsidRPr="000F27BD" w:rsidRDefault="000F27B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F27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272" w:type="dxa"/>
            <w:gridSpan w:val="3"/>
            <w:shd w:val="clear" w:color="auto" w:fill="auto"/>
          </w:tcPr>
          <w:p w14:paraId="244C24C4" w14:textId="7DE8CD3D" w:rsidR="000F27BD" w:rsidRPr="000F27BD" w:rsidRDefault="000F27BD" w:rsidP="00AD7B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7B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1256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5" w:type="dxa"/>
            <w:shd w:val="clear" w:color="auto" w:fill="auto"/>
          </w:tcPr>
          <w:p w14:paraId="182B4182" w14:textId="77777777" w:rsidR="000F27BD" w:rsidRPr="000F27BD" w:rsidRDefault="000F27BD" w:rsidP="00AD7B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5" w:type="dxa"/>
            <w:gridSpan w:val="3"/>
            <w:shd w:val="clear" w:color="auto" w:fill="auto"/>
          </w:tcPr>
          <w:p w14:paraId="4E7CD2F8" w14:textId="67BCE042" w:rsidR="000F27BD" w:rsidRPr="000F27BD" w:rsidRDefault="000F27BD" w:rsidP="00AD7B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7B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1256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47664" w:rsidRPr="008A3B29" w14:paraId="59065003" w14:textId="77777777" w:rsidTr="00F12562">
        <w:trPr>
          <w:tblHeader/>
        </w:trPr>
        <w:tc>
          <w:tcPr>
            <w:tcW w:w="3420" w:type="dxa"/>
          </w:tcPr>
          <w:p w14:paraId="602E8098" w14:textId="5223B954" w:rsidR="000F27BD" w:rsidRPr="000F27BD" w:rsidRDefault="000F27BD" w:rsidP="00AD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8" w:type="dxa"/>
          </w:tcPr>
          <w:p w14:paraId="730839C8" w14:textId="77777777" w:rsidR="000F27BD" w:rsidRPr="000F27BD" w:rsidRDefault="000F27B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F27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15" w:type="dxa"/>
            <w:shd w:val="clear" w:color="auto" w:fill="auto"/>
          </w:tcPr>
          <w:p w14:paraId="1D9DA372" w14:textId="77777777" w:rsidR="000F27BD" w:rsidRPr="000F27BD" w:rsidRDefault="000F27BD" w:rsidP="00AD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F27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5" w:type="dxa"/>
          </w:tcPr>
          <w:p w14:paraId="43941492" w14:textId="77777777" w:rsidR="000F27BD" w:rsidRPr="000F27BD" w:rsidRDefault="000F27BD" w:rsidP="00AD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2E5FBCF" w14:textId="77777777" w:rsidR="000F27BD" w:rsidRPr="000F27BD" w:rsidRDefault="000F27BD" w:rsidP="00AD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F27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5" w:type="dxa"/>
          </w:tcPr>
          <w:p w14:paraId="6BF9F4B6" w14:textId="77777777" w:rsidR="000F27BD" w:rsidRPr="000F27BD" w:rsidRDefault="000F27BD" w:rsidP="00AD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F2DD304" w14:textId="77777777" w:rsidR="000F27BD" w:rsidRPr="000F27BD" w:rsidRDefault="000F27BD" w:rsidP="00AD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F27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5" w:type="dxa"/>
          </w:tcPr>
          <w:p w14:paraId="4C0525AE" w14:textId="77777777" w:rsidR="000F27BD" w:rsidRPr="000F27BD" w:rsidRDefault="000F27BD" w:rsidP="00AD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C836D55" w14:textId="77777777" w:rsidR="000F27BD" w:rsidRPr="000F27BD" w:rsidRDefault="000F27BD" w:rsidP="00F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F27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0F27BD" w:rsidRPr="008A3B29" w14:paraId="0DF7845D" w14:textId="77777777" w:rsidTr="00F12562">
        <w:trPr>
          <w:tblHeader/>
        </w:trPr>
        <w:tc>
          <w:tcPr>
            <w:tcW w:w="3420" w:type="dxa"/>
          </w:tcPr>
          <w:p w14:paraId="62385FED" w14:textId="3F89AE45" w:rsidR="000F27BD" w:rsidRPr="000F27BD" w:rsidRDefault="000F27B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8" w:type="dxa"/>
          </w:tcPr>
          <w:p w14:paraId="27C4E2F6" w14:textId="77777777" w:rsidR="000F27BD" w:rsidRPr="000F27BD" w:rsidRDefault="000F27B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F27B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792" w:type="dxa"/>
            <w:gridSpan w:val="7"/>
          </w:tcPr>
          <w:p w14:paraId="4743C55E" w14:textId="77777777" w:rsidR="000F27BD" w:rsidRPr="000F27BD" w:rsidRDefault="000F27BD" w:rsidP="00AD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F27B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(ล้านหุ้น</w:t>
            </w:r>
            <w:r w:rsidRPr="000F27B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Pr="000F27B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147664" w:rsidRPr="008A3B29" w14:paraId="71F558BA" w14:textId="77777777" w:rsidTr="00F12562">
        <w:tc>
          <w:tcPr>
            <w:tcW w:w="3420" w:type="dxa"/>
          </w:tcPr>
          <w:p w14:paraId="6B9D95C3" w14:textId="040755AC" w:rsidR="00716F53" w:rsidRPr="000F27BD" w:rsidRDefault="00716F53" w:rsidP="0071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7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ทุนจดทะเบียน ณ วันที่ </w:t>
            </w:r>
            <w:r w:rsidR="002432BF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0F27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40CE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78" w:type="dxa"/>
          </w:tcPr>
          <w:p w14:paraId="1787399A" w14:textId="4ADBE383" w:rsidR="00716F53" w:rsidRPr="000F27BD" w:rsidRDefault="00716F53" w:rsidP="0071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015" w:type="dxa"/>
            <w:tcBorders>
              <w:bottom w:val="double" w:sz="4" w:space="0" w:color="auto"/>
            </w:tcBorders>
          </w:tcPr>
          <w:p w14:paraId="39B981D1" w14:textId="056D4EA0" w:rsidR="00716F53" w:rsidRPr="00031DA9" w:rsidRDefault="00716F53" w:rsidP="00837DB7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31DA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1,181</w:t>
            </w:r>
          </w:p>
        </w:tc>
        <w:tc>
          <w:tcPr>
            <w:tcW w:w="265" w:type="dxa"/>
          </w:tcPr>
          <w:p w14:paraId="1CB60399" w14:textId="77777777" w:rsidR="00716F53" w:rsidRPr="00031DA9" w:rsidRDefault="00716F53" w:rsidP="00716F5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0DB4C1CD" w14:textId="4D6DF3CA" w:rsidR="00716F53" w:rsidRPr="00837DB7" w:rsidRDefault="00716F53" w:rsidP="008E3527">
            <w:pPr>
              <w:pStyle w:val="30"/>
              <w:tabs>
                <w:tab w:val="clear" w:pos="360"/>
                <w:tab w:val="clear" w:pos="720"/>
                <w:tab w:val="decimal" w:pos="698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031DA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6,142</w:t>
            </w:r>
          </w:p>
        </w:tc>
        <w:tc>
          <w:tcPr>
            <w:tcW w:w="265" w:type="dxa"/>
          </w:tcPr>
          <w:p w14:paraId="6A7B984E" w14:textId="77777777" w:rsidR="00716F53" w:rsidRPr="00031DA9" w:rsidRDefault="00716F53" w:rsidP="0071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double" w:sz="4" w:space="0" w:color="auto"/>
            </w:tcBorders>
          </w:tcPr>
          <w:p w14:paraId="228EE971" w14:textId="0E2E77E9" w:rsidR="00716F53" w:rsidRPr="00031DA9" w:rsidRDefault="00716F53" w:rsidP="000D6B01">
            <w:pPr>
              <w:pStyle w:val="30"/>
              <w:tabs>
                <w:tab w:val="clear" w:pos="360"/>
                <w:tab w:val="clear" w:pos="720"/>
                <w:tab w:val="decimal" w:pos="709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031DA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1,181</w:t>
            </w:r>
          </w:p>
        </w:tc>
        <w:tc>
          <w:tcPr>
            <w:tcW w:w="265" w:type="dxa"/>
          </w:tcPr>
          <w:p w14:paraId="5F9E4640" w14:textId="77777777" w:rsidR="00716F53" w:rsidRPr="00031DA9" w:rsidRDefault="00716F53" w:rsidP="00B606EF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5" w:type="dxa"/>
            <w:tcBorders>
              <w:bottom w:val="double" w:sz="4" w:space="0" w:color="auto"/>
            </w:tcBorders>
          </w:tcPr>
          <w:p w14:paraId="55F9F9EA" w14:textId="27BACBDC" w:rsidR="00716F53" w:rsidRPr="00031DA9" w:rsidRDefault="00716F53" w:rsidP="00EA773C">
            <w:pPr>
              <w:pStyle w:val="30"/>
              <w:tabs>
                <w:tab w:val="clear" w:pos="360"/>
                <w:tab w:val="clear" w:pos="720"/>
                <w:tab w:val="decimal" w:pos="711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031DA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6,142</w:t>
            </w:r>
          </w:p>
        </w:tc>
      </w:tr>
      <w:tr w:rsidR="00147664" w:rsidRPr="008A3B29" w14:paraId="6379210D" w14:textId="77777777" w:rsidTr="00F12562">
        <w:tc>
          <w:tcPr>
            <w:tcW w:w="3420" w:type="dxa"/>
          </w:tcPr>
          <w:p w14:paraId="6C59C5CA" w14:textId="77777777" w:rsidR="00716F53" w:rsidRPr="000F27BD" w:rsidRDefault="00716F53" w:rsidP="0071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8" w:type="dxa"/>
          </w:tcPr>
          <w:p w14:paraId="4B05B7B7" w14:textId="77777777" w:rsidR="00716F53" w:rsidRPr="000F27BD" w:rsidRDefault="00716F53" w:rsidP="0071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</w:tcPr>
          <w:p w14:paraId="3565BF86" w14:textId="77777777" w:rsidR="00716F53" w:rsidRPr="00716F53" w:rsidRDefault="00716F53" w:rsidP="00837DB7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1B713B91" w14:textId="77777777" w:rsidR="00716F53" w:rsidRPr="00716F53" w:rsidRDefault="00716F53" w:rsidP="00716F5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6206F2E1" w14:textId="77777777" w:rsidR="00716F53" w:rsidRPr="00837DB7" w:rsidRDefault="00716F53" w:rsidP="008E3527">
            <w:pPr>
              <w:pStyle w:val="30"/>
              <w:tabs>
                <w:tab w:val="clear" w:pos="360"/>
                <w:tab w:val="clear" w:pos="720"/>
                <w:tab w:val="decimal" w:pos="698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3FA08D56" w14:textId="77777777" w:rsidR="00716F53" w:rsidRPr="00716F53" w:rsidRDefault="00716F53" w:rsidP="0071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5" w:type="dxa"/>
          </w:tcPr>
          <w:p w14:paraId="0D5AEFCA" w14:textId="77777777" w:rsidR="00716F53" w:rsidRPr="00B606EF" w:rsidRDefault="00716F53" w:rsidP="000D6B01">
            <w:pPr>
              <w:pStyle w:val="30"/>
              <w:tabs>
                <w:tab w:val="clear" w:pos="360"/>
                <w:tab w:val="clear" w:pos="720"/>
                <w:tab w:val="decimal" w:pos="709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74ADE029" w14:textId="77777777" w:rsidR="00716F53" w:rsidRPr="00B606EF" w:rsidRDefault="00716F53" w:rsidP="00B606EF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5" w:type="dxa"/>
          </w:tcPr>
          <w:p w14:paraId="4D7D858C" w14:textId="77777777" w:rsidR="00716F53" w:rsidRPr="00B606EF" w:rsidRDefault="00716F53" w:rsidP="00EA773C">
            <w:pPr>
              <w:pStyle w:val="30"/>
              <w:tabs>
                <w:tab w:val="clear" w:pos="360"/>
                <w:tab w:val="clear" w:pos="720"/>
                <w:tab w:val="decimal" w:pos="711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147664" w:rsidRPr="008A3B29" w14:paraId="04416C15" w14:textId="77777777" w:rsidTr="00F12562">
        <w:tc>
          <w:tcPr>
            <w:tcW w:w="3420" w:type="dxa"/>
          </w:tcPr>
          <w:p w14:paraId="38F5DDB8" w14:textId="77777777" w:rsidR="00716F53" w:rsidRPr="000F27BD" w:rsidRDefault="00716F53" w:rsidP="0071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magenta"/>
                <w:cs/>
              </w:rPr>
            </w:pPr>
            <w:r w:rsidRPr="000F27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78" w:type="dxa"/>
          </w:tcPr>
          <w:p w14:paraId="4B47A832" w14:textId="77777777" w:rsidR="00716F53" w:rsidRPr="000F27BD" w:rsidRDefault="00716F53" w:rsidP="0071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170C6387" w14:textId="77777777" w:rsidR="00716F53" w:rsidRPr="00716F53" w:rsidRDefault="00716F53" w:rsidP="00837DB7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5152F1F5" w14:textId="77777777" w:rsidR="00716F53" w:rsidRPr="00716F53" w:rsidRDefault="00716F53" w:rsidP="00716F5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76191B84" w14:textId="77777777" w:rsidR="00716F53" w:rsidRPr="00837DB7" w:rsidRDefault="00716F53" w:rsidP="008E3527">
            <w:pPr>
              <w:pStyle w:val="30"/>
              <w:tabs>
                <w:tab w:val="clear" w:pos="360"/>
                <w:tab w:val="clear" w:pos="720"/>
                <w:tab w:val="decimal" w:pos="698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3C419D26" w14:textId="77777777" w:rsidR="00716F53" w:rsidRPr="00716F53" w:rsidRDefault="00716F53" w:rsidP="0071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5" w:type="dxa"/>
          </w:tcPr>
          <w:p w14:paraId="3C36A0EF" w14:textId="77777777" w:rsidR="00716F53" w:rsidRPr="00B606EF" w:rsidRDefault="00716F53" w:rsidP="000D6B01">
            <w:pPr>
              <w:pStyle w:val="30"/>
              <w:tabs>
                <w:tab w:val="clear" w:pos="360"/>
                <w:tab w:val="clear" w:pos="720"/>
                <w:tab w:val="decimal" w:pos="709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16C8BA68" w14:textId="77777777" w:rsidR="00716F53" w:rsidRPr="00B606EF" w:rsidRDefault="00716F53" w:rsidP="00B606EF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5" w:type="dxa"/>
          </w:tcPr>
          <w:p w14:paraId="2DA3E97F" w14:textId="77777777" w:rsidR="00716F53" w:rsidRPr="00B606EF" w:rsidRDefault="00716F53" w:rsidP="00EA773C">
            <w:pPr>
              <w:pStyle w:val="30"/>
              <w:tabs>
                <w:tab w:val="clear" w:pos="360"/>
                <w:tab w:val="clear" w:pos="720"/>
                <w:tab w:val="decimal" w:pos="711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147664" w:rsidRPr="008A3B29" w14:paraId="7A2CFE99" w14:textId="77777777" w:rsidTr="00F12562">
        <w:tc>
          <w:tcPr>
            <w:tcW w:w="3420" w:type="dxa"/>
          </w:tcPr>
          <w:p w14:paraId="5CDC04EB" w14:textId="77777777" w:rsidR="00716F53" w:rsidRPr="000F27BD" w:rsidRDefault="00716F53" w:rsidP="0071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7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F27B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F27B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78" w:type="dxa"/>
          </w:tcPr>
          <w:p w14:paraId="7FB59A69" w14:textId="77777777" w:rsidR="00716F53" w:rsidRPr="000F27BD" w:rsidRDefault="00716F53" w:rsidP="0071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74F1B5B0" w14:textId="77777777" w:rsidR="00716F53" w:rsidRPr="00716F53" w:rsidRDefault="00716F53" w:rsidP="00837DB7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77D41167" w14:textId="77777777" w:rsidR="00716F53" w:rsidRPr="00716F53" w:rsidRDefault="00716F53" w:rsidP="00716F5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1DAC8EFC" w14:textId="77777777" w:rsidR="00716F53" w:rsidRPr="00837DB7" w:rsidRDefault="00716F53" w:rsidP="008E3527">
            <w:pPr>
              <w:pStyle w:val="30"/>
              <w:tabs>
                <w:tab w:val="clear" w:pos="360"/>
                <w:tab w:val="clear" w:pos="720"/>
                <w:tab w:val="decimal" w:pos="698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7FF6290B" w14:textId="77777777" w:rsidR="00716F53" w:rsidRPr="00716F53" w:rsidRDefault="00716F53" w:rsidP="0071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5" w:type="dxa"/>
          </w:tcPr>
          <w:p w14:paraId="2191807C" w14:textId="77777777" w:rsidR="00716F53" w:rsidRPr="00B606EF" w:rsidRDefault="00716F53" w:rsidP="000D6B01">
            <w:pPr>
              <w:pStyle w:val="30"/>
              <w:tabs>
                <w:tab w:val="clear" w:pos="360"/>
                <w:tab w:val="clear" w:pos="720"/>
                <w:tab w:val="decimal" w:pos="709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65FAE7B1" w14:textId="77777777" w:rsidR="00716F53" w:rsidRPr="00B606EF" w:rsidRDefault="00716F53" w:rsidP="00B606EF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5" w:type="dxa"/>
          </w:tcPr>
          <w:p w14:paraId="6597588D" w14:textId="77777777" w:rsidR="00716F53" w:rsidRPr="00B606EF" w:rsidRDefault="00716F53" w:rsidP="00EA773C">
            <w:pPr>
              <w:pStyle w:val="30"/>
              <w:tabs>
                <w:tab w:val="clear" w:pos="360"/>
                <w:tab w:val="clear" w:pos="720"/>
                <w:tab w:val="decimal" w:pos="711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147664" w:rsidRPr="008A3B29" w14:paraId="705837A7" w14:textId="77777777" w:rsidTr="00F12562">
        <w:tc>
          <w:tcPr>
            <w:tcW w:w="3420" w:type="dxa"/>
          </w:tcPr>
          <w:p w14:paraId="2B302A92" w14:textId="77777777" w:rsidR="00716F53" w:rsidRPr="000F27BD" w:rsidRDefault="00716F53" w:rsidP="0071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7BD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78" w:type="dxa"/>
          </w:tcPr>
          <w:p w14:paraId="71DDE799" w14:textId="5E72045B" w:rsidR="00716F53" w:rsidRPr="000F27BD" w:rsidRDefault="00716F53" w:rsidP="0071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015" w:type="dxa"/>
          </w:tcPr>
          <w:p w14:paraId="690ABA23" w14:textId="442B82D3" w:rsidR="00716F53" w:rsidRPr="001B58C3" w:rsidRDefault="00716F53" w:rsidP="00837DB7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1B58C3">
              <w:rPr>
                <w:rFonts w:asciiTheme="majorBidi" w:hAnsiTheme="majorBidi" w:cs="Angsana New"/>
                <w:sz w:val="30"/>
                <w:szCs w:val="30"/>
                <w:cs/>
              </w:rPr>
              <w:t>1,041</w:t>
            </w:r>
          </w:p>
        </w:tc>
        <w:tc>
          <w:tcPr>
            <w:tcW w:w="265" w:type="dxa"/>
          </w:tcPr>
          <w:p w14:paraId="5B93BDBC" w14:textId="77777777" w:rsidR="00716F53" w:rsidRPr="00716F53" w:rsidRDefault="00716F53" w:rsidP="00716F5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4DE2BA26" w14:textId="5446B291" w:rsidR="00716F53" w:rsidRPr="0023602D" w:rsidRDefault="00716F53" w:rsidP="008E3527">
            <w:pPr>
              <w:pStyle w:val="30"/>
              <w:tabs>
                <w:tab w:val="clear" w:pos="360"/>
                <w:tab w:val="clear" w:pos="720"/>
                <w:tab w:val="decimal" w:pos="698"/>
              </w:tabs>
              <w:spacing w:line="240" w:lineRule="atLeast"/>
              <w:ind w:right="-69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23602D">
              <w:rPr>
                <w:rFonts w:asciiTheme="majorBidi" w:hAnsiTheme="majorBidi" w:cs="Angsana New"/>
                <w:sz w:val="30"/>
                <w:szCs w:val="30"/>
                <w:cs/>
              </w:rPr>
              <w:t>5,414</w:t>
            </w:r>
          </w:p>
        </w:tc>
        <w:tc>
          <w:tcPr>
            <w:tcW w:w="265" w:type="dxa"/>
          </w:tcPr>
          <w:p w14:paraId="0E0C3061" w14:textId="77777777" w:rsidR="00716F53" w:rsidRPr="00716F53" w:rsidRDefault="00716F53" w:rsidP="0071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5" w:type="dxa"/>
          </w:tcPr>
          <w:p w14:paraId="04A8B449" w14:textId="373D3D51" w:rsidR="00716F53" w:rsidRPr="000D6B01" w:rsidRDefault="00716F53" w:rsidP="000D6B01">
            <w:pPr>
              <w:pStyle w:val="30"/>
              <w:tabs>
                <w:tab w:val="clear" w:pos="360"/>
                <w:tab w:val="clear" w:pos="720"/>
                <w:tab w:val="decimal" w:pos="709"/>
              </w:tabs>
              <w:spacing w:line="240" w:lineRule="atLeast"/>
              <w:ind w:right="-69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D6B01">
              <w:rPr>
                <w:rFonts w:asciiTheme="majorBidi" w:hAnsiTheme="majorBidi" w:cs="Angsana New"/>
                <w:sz w:val="30"/>
                <w:szCs w:val="30"/>
                <w:cs/>
              </w:rPr>
              <w:t>1,041</w:t>
            </w:r>
          </w:p>
        </w:tc>
        <w:tc>
          <w:tcPr>
            <w:tcW w:w="265" w:type="dxa"/>
          </w:tcPr>
          <w:p w14:paraId="57190D17" w14:textId="77777777" w:rsidR="00716F53" w:rsidRPr="00B606EF" w:rsidRDefault="00716F53" w:rsidP="00B606EF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5" w:type="dxa"/>
          </w:tcPr>
          <w:p w14:paraId="77180A83" w14:textId="436621B2" w:rsidR="00716F53" w:rsidRPr="00147664" w:rsidRDefault="00716F53" w:rsidP="00EA773C">
            <w:pPr>
              <w:pStyle w:val="30"/>
              <w:tabs>
                <w:tab w:val="clear" w:pos="360"/>
                <w:tab w:val="clear" w:pos="720"/>
                <w:tab w:val="decimal" w:pos="711"/>
              </w:tabs>
              <w:spacing w:line="240" w:lineRule="atLeast"/>
              <w:ind w:right="-69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147664">
              <w:rPr>
                <w:rFonts w:asciiTheme="majorBidi" w:hAnsiTheme="majorBidi" w:cs="Angsana New"/>
                <w:sz w:val="30"/>
                <w:szCs w:val="30"/>
                <w:cs/>
              </w:rPr>
              <w:t>5,414</w:t>
            </w:r>
          </w:p>
        </w:tc>
      </w:tr>
      <w:tr w:rsidR="00147664" w:rsidRPr="008A3B29" w14:paraId="466D95B5" w14:textId="77777777" w:rsidTr="00F12562">
        <w:tc>
          <w:tcPr>
            <w:tcW w:w="3420" w:type="dxa"/>
          </w:tcPr>
          <w:p w14:paraId="71FD16AE" w14:textId="77777777" w:rsidR="00716F53" w:rsidRPr="000F27BD" w:rsidRDefault="00716F53" w:rsidP="0071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7BD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78" w:type="dxa"/>
          </w:tcPr>
          <w:p w14:paraId="155BF970" w14:textId="3419A8EF" w:rsidR="00716F53" w:rsidRPr="000F27BD" w:rsidRDefault="00716F53" w:rsidP="00716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27BD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/>
                <w:bCs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047D0AA5" w14:textId="6A0360B1" w:rsidR="00716F53" w:rsidRPr="00374130" w:rsidRDefault="00374130" w:rsidP="00837DB7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4130">
              <w:rPr>
                <w:rFonts w:asciiTheme="majorBidi" w:hAnsiTheme="majorBidi" w:cstheme="majorBidi" w:hint="cs"/>
                <w:sz w:val="30"/>
                <w:szCs w:val="30"/>
                <w:cs/>
              </w:rPr>
              <w:t>140</w:t>
            </w:r>
          </w:p>
        </w:tc>
        <w:tc>
          <w:tcPr>
            <w:tcW w:w="265" w:type="dxa"/>
          </w:tcPr>
          <w:p w14:paraId="4C0DFDF5" w14:textId="77777777" w:rsidR="00716F53" w:rsidRPr="00374130" w:rsidRDefault="00716F53" w:rsidP="0071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FD48BAD" w14:textId="3C177993" w:rsidR="00716F53" w:rsidRPr="00374130" w:rsidRDefault="00374130" w:rsidP="008E3527">
            <w:pPr>
              <w:pStyle w:val="30"/>
              <w:tabs>
                <w:tab w:val="clear" w:pos="360"/>
                <w:tab w:val="clear" w:pos="720"/>
                <w:tab w:val="decimal" w:pos="698"/>
              </w:tabs>
              <w:spacing w:line="240" w:lineRule="atLeast"/>
              <w:ind w:right="-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4130">
              <w:rPr>
                <w:rFonts w:asciiTheme="majorBidi" w:hAnsiTheme="majorBidi" w:cstheme="majorBidi" w:hint="cs"/>
                <w:sz w:val="30"/>
                <w:szCs w:val="30"/>
                <w:cs/>
              </w:rPr>
              <w:t>728</w:t>
            </w:r>
          </w:p>
        </w:tc>
        <w:tc>
          <w:tcPr>
            <w:tcW w:w="265" w:type="dxa"/>
          </w:tcPr>
          <w:p w14:paraId="27FF465D" w14:textId="77777777" w:rsidR="00716F53" w:rsidRPr="00716F53" w:rsidRDefault="00716F53" w:rsidP="0071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073B2173" w14:textId="65EDFE8F" w:rsidR="00716F53" w:rsidRPr="000D6B01" w:rsidRDefault="00716F53" w:rsidP="000D6B01">
            <w:pPr>
              <w:pStyle w:val="30"/>
              <w:tabs>
                <w:tab w:val="clear" w:pos="360"/>
                <w:tab w:val="clear" w:pos="720"/>
                <w:tab w:val="decimal" w:pos="465"/>
              </w:tabs>
              <w:spacing w:line="240" w:lineRule="atLeast"/>
              <w:ind w:right="-69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D6B01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65" w:type="dxa"/>
          </w:tcPr>
          <w:p w14:paraId="027EED15" w14:textId="77777777" w:rsidR="00716F53" w:rsidRPr="00B606EF" w:rsidRDefault="00716F53" w:rsidP="00B606EF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5A59E9DC" w14:textId="764B96B4" w:rsidR="00716F53" w:rsidRPr="00147664" w:rsidRDefault="00716F53" w:rsidP="00EA773C">
            <w:pPr>
              <w:pStyle w:val="30"/>
              <w:tabs>
                <w:tab w:val="clear" w:pos="360"/>
                <w:tab w:val="clear" w:pos="720"/>
                <w:tab w:val="decimal" w:pos="441"/>
              </w:tabs>
              <w:spacing w:line="240" w:lineRule="atLeast"/>
              <w:ind w:right="-69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147664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147664" w:rsidRPr="008A3B29" w14:paraId="07CEFE1F" w14:textId="77777777" w:rsidTr="00F12562">
        <w:tc>
          <w:tcPr>
            <w:tcW w:w="3420" w:type="dxa"/>
          </w:tcPr>
          <w:p w14:paraId="75152A1A" w14:textId="072CC915" w:rsidR="00716F53" w:rsidRPr="000F27BD" w:rsidRDefault="00716F53" w:rsidP="0071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27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E143D" w:rsidRPr="000E14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040CE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78" w:type="dxa"/>
          </w:tcPr>
          <w:p w14:paraId="47FD101F" w14:textId="77777777" w:rsidR="00716F53" w:rsidRPr="000F27BD" w:rsidRDefault="00716F53" w:rsidP="0071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5" w:type="dxa"/>
          </w:tcPr>
          <w:p w14:paraId="526045A9" w14:textId="77777777" w:rsidR="00716F53" w:rsidRPr="002A08C7" w:rsidRDefault="00716F53" w:rsidP="00837DB7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525D3A69" w14:textId="77777777" w:rsidR="00716F53" w:rsidRPr="00716F53" w:rsidRDefault="00716F53" w:rsidP="0071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5D96BC10" w14:textId="77777777" w:rsidR="00716F53" w:rsidRPr="002133A1" w:rsidRDefault="00716F53" w:rsidP="008E3527">
            <w:pPr>
              <w:pStyle w:val="30"/>
              <w:tabs>
                <w:tab w:val="clear" w:pos="360"/>
                <w:tab w:val="clear" w:pos="720"/>
                <w:tab w:val="decimal" w:pos="698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7AB99D8E" w14:textId="77777777" w:rsidR="00716F53" w:rsidRPr="00716F53" w:rsidRDefault="00716F53" w:rsidP="0071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5" w:type="dxa"/>
          </w:tcPr>
          <w:p w14:paraId="3DDE586E" w14:textId="77777777" w:rsidR="00716F53" w:rsidRPr="00B606EF" w:rsidRDefault="00716F53" w:rsidP="000D6B01">
            <w:pPr>
              <w:pStyle w:val="30"/>
              <w:tabs>
                <w:tab w:val="clear" w:pos="360"/>
                <w:tab w:val="clear" w:pos="720"/>
                <w:tab w:val="decimal" w:pos="709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15F359F1" w14:textId="77777777" w:rsidR="00716F53" w:rsidRPr="00B606EF" w:rsidRDefault="00716F53" w:rsidP="00B606EF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5" w:type="dxa"/>
          </w:tcPr>
          <w:p w14:paraId="33CE2E32" w14:textId="77777777" w:rsidR="00716F53" w:rsidRPr="00B606EF" w:rsidRDefault="00716F53" w:rsidP="00EA773C">
            <w:pPr>
              <w:pStyle w:val="30"/>
              <w:tabs>
                <w:tab w:val="clear" w:pos="360"/>
                <w:tab w:val="clear" w:pos="720"/>
                <w:tab w:val="decimal" w:pos="711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147664" w:rsidRPr="008A3B29" w14:paraId="10A0BCA5" w14:textId="77777777" w:rsidTr="00F5606D">
        <w:tc>
          <w:tcPr>
            <w:tcW w:w="3420" w:type="dxa"/>
          </w:tcPr>
          <w:p w14:paraId="4F685CC1" w14:textId="77777777" w:rsidR="00716F53" w:rsidRPr="000F27BD" w:rsidRDefault="00716F53" w:rsidP="0071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27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78" w:type="dxa"/>
          </w:tcPr>
          <w:p w14:paraId="71BB2AAE" w14:textId="631819A4" w:rsidR="00716F53" w:rsidRPr="000F27BD" w:rsidRDefault="00716F53" w:rsidP="0071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7B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015" w:type="dxa"/>
            <w:tcBorders>
              <w:bottom w:val="double" w:sz="4" w:space="0" w:color="auto"/>
            </w:tcBorders>
          </w:tcPr>
          <w:p w14:paraId="34615BDC" w14:textId="52A03B25" w:rsidR="00716F53" w:rsidRPr="002A08C7" w:rsidRDefault="00374130" w:rsidP="00837DB7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1,181</w:t>
            </w:r>
          </w:p>
        </w:tc>
        <w:tc>
          <w:tcPr>
            <w:tcW w:w="265" w:type="dxa"/>
          </w:tcPr>
          <w:p w14:paraId="160DCA23" w14:textId="77777777" w:rsidR="00716F53" w:rsidRPr="00716F53" w:rsidRDefault="00716F53" w:rsidP="00716F5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2A105192" w14:textId="61437591" w:rsidR="00716F53" w:rsidRPr="002133A1" w:rsidRDefault="00374130" w:rsidP="008E3527">
            <w:pPr>
              <w:pStyle w:val="30"/>
              <w:tabs>
                <w:tab w:val="clear" w:pos="360"/>
                <w:tab w:val="clear" w:pos="720"/>
                <w:tab w:val="decimal" w:pos="698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6,142</w:t>
            </w:r>
          </w:p>
        </w:tc>
        <w:tc>
          <w:tcPr>
            <w:tcW w:w="265" w:type="dxa"/>
          </w:tcPr>
          <w:p w14:paraId="4F161200" w14:textId="77777777" w:rsidR="00716F53" w:rsidRPr="00716F53" w:rsidRDefault="00716F53" w:rsidP="00716F5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5" w:type="dxa"/>
            <w:tcBorders>
              <w:bottom w:val="double" w:sz="4" w:space="0" w:color="auto"/>
            </w:tcBorders>
          </w:tcPr>
          <w:p w14:paraId="1CBD5A2D" w14:textId="5EC4D20D" w:rsidR="00716F53" w:rsidRPr="00B606EF" w:rsidRDefault="00716F53" w:rsidP="000D6B01">
            <w:pPr>
              <w:pStyle w:val="30"/>
              <w:tabs>
                <w:tab w:val="clear" w:pos="360"/>
                <w:tab w:val="clear" w:pos="720"/>
                <w:tab w:val="decimal" w:pos="709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30505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1,041</w:t>
            </w:r>
          </w:p>
        </w:tc>
        <w:tc>
          <w:tcPr>
            <w:tcW w:w="265" w:type="dxa"/>
          </w:tcPr>
          <w:p w14:paraId="27393176" w14:textId="77777777" w:rsidR="00716F53" w:rsidRPr="00B606EF" w:rsidRDefault="00716F53" w:rsidP="00B606EF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5" w:type="dxa"/>
            <w:tcBorders>
              <w:bottom w:val="double" w:sz="4" w:space="0" w:color="auto"/>
            </w:tcBorders>
          </w:tcPr>
          <w:p w14:paraId="582B4FC9" w14:textId="3FBB34D5" w:rsidR="00716F53" w:rsidRPr="00B606EF" w:rsidRDefault="00716F53" w:rsidP="00EA773C">
            <w:pPr>
              <w:pStyle w:val="30"/>
              <w:tabs>
                <w:tab w:val="clear" w:pos="360"/>
                <w:tab w:val="clear" w:pos="720"/>
                <w:tab w:val="decimal" w:pos="711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716F5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5,414</w:t>
            </w:r>
          </w:p>
        </w:tc>
      </w:tr>
    </w:tbl>
    <w:p w14:paraId="01780A66" w14:textId="2CF38309" w:rsidR="0056467D" w:rsidRDefault="00564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sz w:val="30"/>
          <w:szCs w:val="30"/>
          <w:cs/>
          <w:lang w:val="th-TH"/>
        </w:rPr>
      </w:pPr>
    </w:p>
    <w:p w14:paraId="4E86D3E4" w14:textId="77777777" w:rsidR="005770A3" w:rsidRDefault="0057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sz w:val="30"/>
          <w:szCs w:val="30"/>
          <w:cs/>
          <w:lang w:val="th-TH"/>
        </w:rPr>
      </w:pPr>
      <w:r>
        <w:rPr>
          <w:i/>
          <w:iCs/>
          <w:sz w:val="30"/>
          <w:szCs w:val="30"/>
          <w:cs/>
          <w:lang w:val="th-TH"/>
        </w:rPr>
        <w:br w:type="page"/>
      </w:r>
    </w:p>
    <w:p w14:paraId="01D66362" w14:textId="5A677881" w:rsidR="00F43C09" w:rsidRPr="0088553F" w:rsidRDefault="000F27BD" w:rsidP="000F27BD">
      <w:pPr>
        <w:ind w:left="227" w:firstLine="313"/>
        <w:rPr>
          <w:rFonts w:cs="Arial"/>
          <w:i/>
          <w:iCs/>
          <w:sz w:val="30"/>
          <w:szCs w:val="30"/>
          <w:cs/>
          <w:lang w:val="th-TH"/>
        </w:rPr>
      </w:pPr>
      <w:r w:rsidRPr="0088553F">
        <w:rPr>
          <w:i/>
          <w:iCs/>
          <w:sz w:val="30"/>
          <w:szCs w:val="30"/>
          <w:cs/>
          <w:lang w:val="th-TH"/>
        </w:rPr>
        <w:lastRenderedPageBreak/>
        <w:t>การเสนอขายหุ้นต่อประชาชนเป็นการทั่วไปเป็นครั้งแรก</w:t>
      </w:r>
    </w:p>
    <w:p w14:paraId="16F7C749" w14:textId="1B84A7EA" w:rsidR="00F43C09" w:rsidRDefault="00F43C09" w:rsidP="00F43C09">
      <w:pPr>
        <w:rPr>
          <w:rFonts w:cs="Arial"/>
          <w:sz w:val="30"/>
          <w:szCs w:val="30"/>
          <w:cs/>
          <w:lang w:val="th-TH"/>
        </w:rPr>
      </w:pPr>
    </w:p>
    <w:p w14:paraId="0C12218F" w14:textId="07F660F7" w:rsidR="009816AE" w:rsidRPr="008457B0" w:rsidRDefault="009816AE" w:rsidP="009816A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457B0">
        <w:rPr>
          <w:rFonts w:asciiTheme="majorBidi" w:hAnsiTheme="majorBidi" w:cstheme="majorBidi"/>
          <w:spacing w:val="-6"/>
          <w:sz w:val="30"/>
          <w:szCs w:val="30"/>
          <w:cs/>
        </w:rPr>
        <w:t>บริษัทได้เสนอ</w:t>
      </w:r>
      <w:r w:rsidRPr="008457B0">
        <w:rPr>
          <w:rFonts w:asciiTheme="majorBidi" w:hAnsiTheme="majorBidi" w:cstheme="majorBidi"/>
          <w:sz w:val="30"/>
          <w:szCs w:val="30"/>
          <w:cs/>
        </w:rPr>
        <w:t xml:space="preserve">ขายหุ้นสามัญที่จัดสรรไว้เพื่อเสนอขายให้ประชาชนเป็นการทั่วไปเป็นครั้งแรกจำนวน </w:t>
      </w:r>
      <w:r w:rsidR="00CD181B">
        <w:rPr>
          <w:rFonts w:asciiTheme="majorBidi" w:hAnsiTheme="majorBidi" w:cstheme="majorBidi"/>
          <w:sz w:val="30"/>
          <w:szCs w:val="30"/>
        </w:rPr>
        <w:t>140</w:t>
      </w:r>
      <w:r w:rsidRPr="008457B0">
        <w:rPr>
          <w:rFonts w:asciiTheme="majorBidi" w:hAnsiTheme="majorBidi" w:cstheme="majorBidi"/>
          <w:sz w:val="30"/>
          <w:szCs w:val="30"/>
          <w:cs/>
        </w:rPr>
        <w:t xml:space="preserve"> ล้านหุ้น โดยเสนอขายในราคาหุ้นละ </w:t>
      </w:r>
      <w:r w:rsidR="006D40EF">
        <w:rPr>
          <w:rFonts w:asciiTheme="majorBidi" w:hAnsiTheme="majorBidi" w:cstheme="majorBidi"/>
          <w:sz w:val="30"/>
          <w:szCs w:val="30"/>
        </w:rPr>
        <w:t>16</w:t>
      </w:r>
      <w:r w:rsidRPr="008457B0">
        <w:rPr>
          <w:rFonts w:asciiTheme="majorBidi" w:hAnsiTheme="majorBidi" w:cstheme="majorBidi"/>
          <w:sz w:val="30"/>
          <w:szCs w:val="30"/>
          <w:cs/>
        </w:rPr>
        <w:t xml:space="preserve"> บาท (มูลค่าที่ตราไว้ </w:t>
      </w:r>
      <w:r w:rsidR="00451F9E">
        <w:rPr>
          <w:rFonts w:asciiTheme="majorBidi" w:hAnsiTheme="majorBidi" w:cstheme="majorBidi"/>
          <w:sz w:val="30"/>
          <w:szCs w:val="30"/>
        </w:rPr>
        <w:t>5</w:t>
      </w:r>
      <w:r w:rsidR="00451F9E">
        <w:rPr>
          <w:rFonts w:asciiTheme="majorBidi" w:hAnsiTheme="majorBidi"/>
          <w:sz w:val="30"/>
          <w:szCs w:val="30"/>
          <w:cs/>
        </w:rPr>
        <w:t>.</w:t>
      </w:r>
      <w:r w:rsidR="00451F9E">
        <w:rPr>
          <w:rFonts w:asciiTheme="majorBidi" w:hAnsiTheme="majorBidi" w:cstheme="majorBidi"/>
          <w:sz w:val="30"/>
          <w:szCs w:val="30"/>
        </w:rPr>
        <w:t>2</w:t>
      </w:r>
      <w:r w:rsidRPr="008457B0">
        <w:rPr>
          <w:rFonts w:asciiTheme="majorBidi" w:hAnsiTheme="majorBidi" w:cstheme="majorBidi"/>
          <w:sz w:val="30"/>
          <w:szCs w:val="30"/>
          <w:cs/>
        </w:rPr>
        <w:t xml:space="preserve"> บาทต่อหุ้น และส่วนเกินมูลค่าหุ้น </w:t>
      </w:r>
      <w:r w:rsidRPr="008457B0">
        <w:rPr>
          <w:rFonts w:asciiTheme="majorBidi" w:hAnsiTheme="majorBidi" w:cstheme="majorBidi"/>
          <w:sz w:val="30"/>
          <w:szCs w:val="30"/>
        </w:rPr>
        <w:t>1</w:t>
      </w:r>
      <w:r w:rsidR="006026A5">
        <w:rPr>
          <w:rFonts w:asciiTheme="majorBidi" w:hAnsiTheme="majorBidi" w:cstheme="majorBidi"/>
          <w:sz w:val="30"/>
          <w:szCs w:val="30"/>
        </w:rPr>
        <w:t>0</w:t>
      </w:r>
      <w:r w:rsidRPr="008457B0">
        <w:rPr>
          <w:rFonts w:asciiTheme="majorBidi" w:hAnsiTheme="majorBidi"/>
          <w:sz w:val="30"/>
          <w:szCs w:val="30"/>
          <w:cs/>
        </w:rPr>
        <w:t>.</w:t>
      </w:r>
      <w:r w:rsidR="006026A5">
        <w:rPr>
          <w:rFonts w:asciiTheme="majorBidi" w:hAnsiTheme="majorBidi" w:cstheme="majorBidi"/>
          <w:sz w:val="30"/>
          <w:szCs w:val="30"/>
        </w:rPr>
        <w:t>8</w:t>
      </w:r>
      <w:r w:rsidRPr="008457B0">
        <w:rPr>
          <w:rFonts w:asciiTheme="majorBidi" w:hAnsiTheme="majorBidi" w:cstheme="majorBidi"/>
          <w:sz w:val="30"/>
          <w:szCs w:val="30"/>
          <w:cs/>
        </w:rPr>
        <w:t xml:space="preserve"> บาทต่อหุ้น) บริษัทได้รับเงินจากการขายหุ้นสามัญที่ออกใหม่เป็นจำนวนเงินรวม </w:t>
      </w:r>
      <w:r w:rsidR="00121686">
        <w:rPr>
          <w:rFonts w:asciiTheme="majorBidi" w:hAnsiTheme="majorBidi" w:cstheme="majorBidi"/>
          <w:sz w:val="30"/>
          <w:szCs w:val="30"/>
        </w:rPr>
        <w:t>2,240</w:t>
      </w:r>
      <w:r w:rsidRPr="008457B0">
        <w:rPr>
          <w:rFonts w:asciiTheme="majorBidi" w:hAnsiTheme="majorBidi" w:cstheme="majorBidi"/>
          <w:sz w:val="30"/>
          <w:szCs w:val="30"/>
          <w:cs/>
        </w:rPr>
        <w:t xml:space="preserve"> ล้านบาท ก่อนหักค่าใช้จ่ายที่เกี่ยวข้องกับการเสนอขายหุ้นใหม่ต่อประชาชนทั่วไปเป็นครั้งแรก หุ้นของบริษัทเริ่มการซื้อขายในตลาดหลักทรัพย์ในวันที่ </w:t>
      </w:r>
      <w:r w:rsidR="007F2589">
        <w:rPr>
          <w:rFonts w:asciiTheme="majorBidi" w:hAnsiTheme="majorBidi" w:cstheme="majorBidi"/>
          <w:sz w:val="30"/>
          <w:szCs w:val="30"/>
        </w:rPr>
        <w:t xml:space="preserve">               7</w:t>
      </w:r>
      <w:r w:rsidRPr="008457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522E8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8457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457B0">
        <w:rPr>
          <w:rFonts w:asciiTheme="majorBidi" w:hAnsiTheme="majorBidi" w:cstheme="majorBidi"/>
          <w:sz w:val="30"/>
          <w:szCs w:val="30"/>
        </w:rPr>
        <w:t>256</w:t>
      </w:r>
      <w:r w:rsidR="000522E8">
        <w:rPr>
          <w:rFonts w:asciiTheme="majorBidi" w:hAnsiTheme="majorBidi" w:cstheme="majorBidi"/>
          <w:sz w:val="30"/>
          <w:szCs w:val="30"/>
        </w:rPr>
        <w:t>4</w:t>
      </w:r>
    </w:p>
    <w:p w14:paraId="2E9E2133" w14:textId="77777777" w:rsidR="009816AE" w:rsidRPr="008457B0" w:rsidRDefault="009816AE" w:rsidP="009816AE">
      <w:pPr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036C687D" w14:textId="7360E142" w:rsidR="009816AE" w:rsidRPr="008457B0" w:rsidRDefault="009816AE" w:rsidP="009816AE">
      <w:pPr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8457B0">
        <w:rPr>
          <w:rFonts w:asciiTheme="majorBidi" w:hAnsiTheme="majorBidi" w:cstheme="majorBidi"/>
          <w:spacing w:val="-6"/>
          <w:sz w:val="30"/>
          <w:szCs w:val="30"/>
          <w:cs/>
        </w:rPr>
        <w:t>ค่าใช้จ่ายที่เกี่ยวข้องโดยตรงกับการเสนอขายหุ้น</w:t>
      </w:r>
      <w:r w:rsidR="00D42F3A" w:rsidRPr="00D42F3A">
        <w:rPr>
          <w:rFonts w:asciiTheme="majorBidi" w:hAnsiTheme="majorBidi"/>
          <w:spacing w:val="-6"/>
          <w:sz w:val="30"/>
          <w:szCs w:val="30"/>
          <w:cs/>
        </w:rPr>
        <w:t>สามัญที่จัดสรรไว้เพื่อเสนอขายให้ประชาชนเป็นการทั่วไปเป็นครั้งแรก</w:t>
      </w:r>
      <w:r w:rsidR="00D42F3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8457B0">
        <w:rPr>
          <w:rFonts w:asciiTheme="majorBidi" w:hAnsiTheme="majorBidi" w:cstheme="majorBidi"/>
          <w:spacing w:val="-6"/>
          <w:sz w:val="30"/>
          <w:szCs w:val="30"/>
          <w:cs/>
        </w:rPr>
        <w:t xml:space="preserve">จำนวน </w:t>
      </w:r>
      <w:r w:rsidR="00D3391F">
        <w:rPr>
          <w:rFonts w:asciiTheme="majorBidi" w:hAnsiTheme="majorBidi" w:cstheme="majorBidi"/>
          <w:spacing w:val="-6"/>
          <w:sz w:val="30"/>
          <w:szCs w:val="30"/>
        </w:rPr>
        <w:t>63</w:t>
      </w:r>
      <w:r w:rsidR="00D3391F">
        <w:rPr>
          <w:rFonts w:asciiTheme="majorBidi" w:hAnsiTheme="majorBidi"/>
          <w:spacing w:val="-6"/>
          <w:sz w:val="30"/>
          <w:szCs w:val="30"/>
          <w:cs/>
        </w:rPr>
        <w:t>.</w:t>
      </w:r>
      <w:r w:rsidR="00D3391F">
        <w:rPr>
          <w:rFonts w:asciiTheme="majorBidi" w:hAnsiTheme="majorBidi" w:cstheme="majorBidi"/>
          <w:spacing w:val="-6"/>
          <w:sz w:val="30"/>
          <w:szCs w:val="30"/>
        </w:rPr>
        <w:t>48</w:t>
      </w:r>
      <w:r w:rsidRPr="008457B0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8457B0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แสดงหักจากส่วนเกินมูลค่าหุ้นที่ได้รับจากการเสนอขายหุ้นใหม่แก่ผู้ลงทุน ทำให้ส่วนเกินมูลค่าหุ้นมีจำนวนคงเหลือสุทธิเป็นจำนวน </w:t>
      </w:r>
      <w:r w:rsidR="00252AC0">
        <w:rPr>
          <w:rFonts w:asciiTheme="majorBidi" w:hAnsiTheme="majorBidi" w:cstheme="majorBidi"/>
          <w:sz w:val="30"/>
          <w:szCs w:val="30"/>
        </w:rPr>
        <w:t>1,448</w:t>
      </w:r>
      <w:r w:rsidR="00252AC0">
        <w:rPr>
          <w:rFonts w:asciiTheme="majorBidi" w:hAnsiTheme="majorBidi"/>
          <w:sz w:val="30"/>
          <w:szCs w:val="30"/>
          <w:cs/>
        </w:rPr>
        <w:t>.</w:t>
      </w:r>
      <w:r w:rsidR="00252AC0">
        <w:rPr>
          <w:rFonts w:asciiTheme="majorBidi" w:hAnsiTheme="majorBidi" w:cstheme="majorBidi"/>
          <w:sz w:val="30"/>
          <w:szCs w:val="30"/>
        </w:rPr>
        <w:t>52</w:t>
      </w:r>
      <w:r w:rsidRPr="008457B0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8457B0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</w:p>
    <w:p w14:paraId="4B2A842A" w14:textId="77777777" w:rsidR="009816AE" w:rsidRPr="00F43C09" w:rsidRDefault="009816AE" w:rsidP="00F43C09">
      <w:pPr>
        <w:rPr>
          <w:rFonts w:cs="Arial"/>
          <w:sz w:val="30"/>
          <w:szCs w:val="30"/>
          <w:cs/>
          <w:lang w:val="th-TH"/>
        </w:rPr>
      </w:pPr>
    </w:p>
    <w:p w14:paraId="09CA2BAF" w14:textId="617B1B09" w:rsidR="00857405" w:rsidRPr="00F54437" w:rsidRDefault="00857405" w:rsidP="008079F8">
      <w:pPr>
        <w:pStyle w:val="Heading1"/>
        <w:keepLines/>
        <w:numPr>
          <w:ilvl w:val="0"/>
          <w:numId w:val="17"/>
        </w:numPr>
        <w:shd w:val="clear" w:color="auto" w:fill="auto"/>
        <w:tabs>
          <w:tab w:val="clear" w:pos="340"/>
          <w:tab w:val="left" w:pos="540"/>
          <w:tab w:val="num" w:pos="63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F54437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ส่วนงาน</w:t>
      </w:r>
      <w:r w:rsidR="00FB04F8" w:rsidRPr="00F54437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ดำเนินงาน</w:t>
      </w:r>
      <w:r w:rsidR="00C04A4D" w:rsidRPr="00F54437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และการจำแนกรายได้</w:t>
      </w:r>
    </w:p>
    <w:p w14:paraId="2BFA7B7E" w14:textId="77777777" w:rsidR="00857405" w:rsidRPr="00F54437" w:rsidRDefault="00857405" w:rsidP="00224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3605CFA" w14:textId="55EEBC64" w:rsidR="00857405" w:rsidRDefault="008121EE" w:rsidP="00224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4437">
        <w:rPr>
          <w:rFonts w:ascii="Angsana New" w:hAnsi="Angsana New"/>
          <w:sz w:val="30"/>
          <w:szCs w:val="30"/>
          <w:cs/>
        </w:rPr>
        <w:t>บริษัทดำเนินธุรกิจ</w:t>
      </w:r>
      <w:r w:rsidR="00857405" w:rsidRPr="00F54437">
        <w:rPr>
          <w:rFonts w:ascii="Angsana New" w:hAnsi="Angsana New"/>
          <w:sz w:val="30"/>
          <w:szCs w:val="30"/>
          <w:cs/>
        </w:rPr>
        <w:t>ในส่วนงานธุรกิจ</w:t>
      </w:r>
      <w:r w:rsidRPr="00F54437">
        <w:rPr>
          <w:rFonts w:ascii="Angsana New" w:hAnsi="Angsana New" w:hint="cs"/>
          <w:sz w:val="30"/>
          <w:szCs w:val="30"/>
          <w:cs/>
        </w:rPr>
        <w:t>เดียว</w:t>
      </w:r>
      <w:r w:rsidR="00857405" w:rsidRPr="00F54437">
        <w:rPr>
          <w:rFonts w:ascii="Angsana New" w:hAnsi="Angsana New"/>
          <w:sz w:val="30"/>
          <w:szCs w:val="30"/>
          <w:cs/>
        </w:rPr>
        <w:t>คือ การให้บริการทางยกระดับช่วงดินแดงถึงอนุสรณ์สถานแห่งชาติ ดังนั้นฝ่ายบริหารจึงพิจารณาว่าบริษัทมีส่วนงาน</w:t>
      </w:r>
      <w:r w:rsidR="00AD6EEC" w:rsidRPr="00F54437">
        <w:rPr>
          <w:rFonts w:ascii="Angsana New" w:hAnsi="Angsana New" w:hint="cs"/>
          <w:sz w:val="30"/>
          <w:szCs w:val="30"/>
          <w:cs/>
        </w:rPr>
        <w:t>ที่รายงาน</w:t>
      </w:r>
      <w:r w:rsidR="00857405" w:rsidRPr="00F54437">
        <w:rPr>
          <w:rFonts w:ascii="Angsana New" w:hAnsi="Angsana New"/>
          <w:sz w:val="30"/>
          <w:szCs w:val="30"/>
          <w:cs/>
        </w:rPr>
        <w:t>เพียงส่วนงานเดียว</w:t>
      </w:r>
      <w:r w:rsidR="00044E4B" w:rsidRPr="00F54437">
        <w:rPr>
          <w:rFonts w:ascii="Angsana New" w:hAnsi="Angsana New" w:hint="cs"/>
          <w:sz w:val="30"/>
          <w:szCs w:val="30"/>
          <w:cs/>
        </w:rPr>
        <w:t xml:space="preserve"> โดยจังหวะเวลาในการรับรู้รายได้คือ ณ เวลาใดเวลาหนึ่ง</w:t>
      </w:r>
    </w:p>
    <w:p w14:paraId="477364FC" w14:textId="77777777" w:rsidR="0087007A" w:rsidRPr="00F54437" w:rsidRDefault="0087007A" w:rsidP="00224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151E30B" w14:textId="77777777" w:rsidR="000B4D6A" w:rsidRPr="00D65D01" w:rsidRDefault="002E68D1" w:rsidP="00E7154C">
      <w:pPr>
        <w:pStyle w:val="Heading1"/>
        <w:keepLines/>
        <w:numPr>
          <w:ilvl w:val="0"/>
          <w:numId w:val="17"/>
        </w:numPr>
        <w:shd w:val="clear" w:color="auto" w:fill="auto"/>
        <w:tabs>
          <w:tab w:val="clear" w:pos="340"/>
          <w:tab w:val="left" w:pos="540"/>
          <w:tab w:val="num" w:pos="63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D65D01">
        <w:rPr>
          <w:rFonts w:ascii="Angsana New" w:hAnsi="Angsana New" w:cs="Angsana New"/>
          <w:sz w:val="30"/>
          <w:szCs w:val="30"/>
          <w:u w:val="none"/>
          <w:cs/>
          <w:lang w:val="th-TH"/>
        </w:rPr>
        <w:t>ภาษีเงินได้</w:t>
      </w:r>
    </w:p>
    <w:p w14:paraId="5D7FF3C3" w14:textId="77777777" w:rsidR="00A019B9" w:rsidRPr="005B203D" w:rsidRDefault="00A019B9" w:rsidP="00E7154C">
      <w:pPr>
        <w:spacing w:line="240" w:lineRule="auto"/>
        <w:rPr>
          <w:rFonts w:ascii="Angsana New" w:hAnsi="Angsana New"/>
        </w:rPr>
      </w:pPr>
    </w:p>
    <w:p w14:paraId="0A0F2BA2" w14:textId="0291444C" w:rsidR="00B520B5" w:rsidRPr="00D65D01" w:rsidRDefault="00B520B5" w:rsidP="00E715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65D01">
        <w:rPr>
          <w:rFonts w:ascii="Angsana New" w:hAnsi="Angsana New" w:hint="cs"/>
          <w:sz w:val="30"/>
          <w:szCs w:val="30"/>
          <w:cs/>
        </w:rPr>
        <w:t>อัตราภาษีเงินได้ที่แท้จริงรวมของบริษัทในการดำเนินงานต่อเนื่องเป็นระยะเวลา</w:t>
      </w:r>
      <w:r w:rsidR="00C23830">
        <w:rPr>
          <w:rFonts w:ascii="Angsana New" w:hAnsi="Angsana New" w:hint="cs"/>
          <w:sz w:val="30"/>
          <w:szCs w:val="30"/>
          <w:cs/>
        </w:rPr>
        <w:t>เก้า</w:t>
      </w:r>
      <w:r w:rsidRPr="00D65D01">
        <w:rPr>
          <w:rFonts w:ascii="Angsana New" w:hAnsi="Angsana New"/>
          <w:sz w:val="30"/>
          <w:szCs w:val="30"/>
          <w:cs/>
        </w:rPr>
        <w:t>เดือน</w:t>
      </w:r>
      <w:r w:rsidRPr="00D65D01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Pr="00D65D01">
        <w:rPr>
          <w:rFonts w:ascii="Angsana New" w:hAnsi="Angsana New" w:hint="cs"/>
          <w:sz w:val="30"/>
          <w:szCs w:val="30"/>
        </w:rPr>
        <w:t>3</w:t>
      </w:r>
      <w:r w:rsidRPr="00D65D01">
        <w:rPr>
          <w:rFonts w:ascii="Angsana New" w:hAnsi="Angsana New"/>
          <w:sz w:val="30"/>
          <w:szCs w:val="30"/>
        </w:rPr>
        <w:t>0</w:t>
      </w:r>
      <w:r w:rsidRPr="00D65D01">
        <w:rPr>
          <w:rFonts w:ascii="Angsana New" w:hAnsi="Angsana New" w:hint="cs"/>
          <w:sz w:val="30"/>
          <w:szCs w:val="30"/>
          <w:cs/>
        </w:rPr>
        <w:t xml:space="preserve"> </w:t>
      </w:r>
      <w:r w:rsidR="000650D2">
        <w:rPr>
          <w:rFonts w:ascii="Angsana New" w:hAnsi="Angsana New" w:hint="cs"/>
          <w:sz w:val="30"/>
          <w:szCs w:val="30"/>
          <w:cs/>
        </w:rPr>
        <w:t>กันยายน</w:t>
      </w:r>
      <w:r w:rsidRPr="00D65D01">
        <w:rPr>
          <w:rFonts w:ascii="Angsana New" w:hAnsi="Angsana New" w:hint="cs"/>
          <w:sz w:val="30"/>
          <w:szCs w:val="30"/>
          <w:cs/>
        </w:rPr>
        <w:t xml:space="preserve"> </w:t>
      </w:r>
      <w:r w:rsidRPr="00D65D01">
        <w:rPr>
          <w:rFonts w:ascii="Angsana New" w:hAnsi="Angsana New"/>
          <w:sz w:val="30"/>
          <w:szCs w:val="30"/>
        </w:rPr>
        <w:t>2564</w:t>
      </w:r>
      <w:r w:rsidRPr="00D65D01">
        <w:rPr>
          <w:rFonts w:ascii="Angsana New" w:hAnsi="Angsana New" w:hint="cs"/>
          <w:sz w:val="30"/>
          <w:szCs w:val="30"/>
          <w:cs/>
        </w:rPr>
        <w:t xml:space="preserve"> คือร้อยละ </w:t>
      </w:r>
      <w:r w:rsidR="001336FC">
        <w:rPr>
          <w:rFonts w:ascii="Angsana New" w:hAnsi="Angsana New"/>
          <w:sz w:val="30"/>
          <w:szCs w:val="30"/>
        </w:rPr>
        <w:t>15</w:t>
      </w:r>
      <w:r w:rsidR="001336FC">
        <w:rPr>
          <w:rFonts w:ascii="Angsana New" w:hAnsi="Angsana New"/>
          <w:sz w:val="30"/>
          <w:szCs w:val="30"/>
          <w:cs/>
        </w:rPr>
        <w:t>.</w:t>
      </w:r>
      <w:r w:rsidR="001336FC">
        <w:rPr>
          <w:rFonts w:ascii="Angsana New" w:hAnsi="Angsana New"/>
          <w:sz w:val="30"/>
          <w:szCs w:val="30"/>
        </w:rPr>
        <w:t>58</w:t>
      </w:r>
      <w:r w:rsidRPr="00D65D01">
        <w:rPr>
          <w:rFonts w:ascii="Angsana New" w:hAnsi="Angsana New" w:hint="cs"/>
          <w:sz w:val="30"/>
          <w:szCs w:val="30"/>
          <w:cs/>
        </w:rPr>
        <w:t xml:space="preserve"> </w:t>
      </w:r>
      <w:r w:rsidRPr="00D65D01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D65D01">
        <w:rPr>
          <w:rFonts w:ascii="Angsana New" w:hAnsi="Angsana New" w:hint="cs"/>
          <w:i/>
          <w:iCs/>
          <w:sz w:val="30"/>
          <w:szCs w:val="30"/>
        </w:rPr>
        <w:t>256</w:t>
      </w:r>
      <w:r w:rsidR="008128F8" w:rsidRPr="00D65D01">
        <w:rPr>
          <w:rFonts w:ascii="Angsana New" w:hAnsi="Angsana New"/>
          <w:i/>
          <w:iCs/>
          <w:sz w:val="30"/>
          <w:szCs w:val="30"/>
        </w:rPr>
        <w:t>3</w:t>
      </w:r>
      <w:r w:rsidRPr="00D65D01">
        <w:rPr>
          <w:rFonts w:ascii="Angsana New" w:hAnsi="Angsana New" w:hint="cs"/>
          <w:i/>
          <w:iCs/>
          <w:sz w:val="30"/>
          <w:szCs w:val="30"/>
          <w:cs/>
        </w:rPr>
        <w:t xml:space="preserve">: ร้อยละ </w:t>
      </w:r>
      <w:r w:rsidR="002246EE">
        <w:rPr>
          <w:rFonts w:ascii="Angsana New" w:hAnsi="Angsana New"/>
          <w:i/>
          <w:iCs/>
          <w:sz w:val="30"/>
          <w:szCs w:val="30"/>
        </w:rPr>
        <w:t>20</w:t>
      </w:r>
      <w:r w:rsidR="002246EE">
        <w:rPr>
          <w:rFonts w:ascii="Angsana New" w:hAnsi="Angsana New"/>
          <w:i/>
          <w:iCs/>
          <w:sz w:val="30"/>
          <w:szCs w:val="30"/>
          <w:cs/>
        </w:rPr>
        <w:t>.</w:t>
      </w:r>
      <w:r w:rsidR="002246EE">
        <w:rPr>
          <w:rFonts w:ascii="Angsana New" w:hAnsi="Angsana New"/>
          <w:i/>
          <w:iCs/>
          <w:sz w:val="30"/>
          <w:szCs w:val="30"/>
        </w:rPr>
        <w:t>00</w:t>
      </w:r>
      <w:r w:rsidRPr="00D65D01">
        <w:rPr>
          <w:rFonts w:ascii="Angsana New" w:hAnsi="Angsana New" w:hint="cs"/>
          <w:i/>
          <w:iCs/>
          <w:sz w:val="30"/>
          <w:szCs w:val="30"/>
          <w:cs/>
        </w:rPr>
        <w:t xml:space="preserve">) </w:t>
      </w:r>
    </w:p>
    <w:p w14:paraId="1397C296" w14:textId="77777777" w:rsidR="007411D3" w:rsidRPr="005B203D" w:rsidRDefault="007411D3" w:rsidP="005B2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</w:rPr>
      </w:pPr>
    </w:p>
    <w:p w14:paraId="39E839F2" w14:textId="605D9853" w:rsidR="007411D3" w:rsidRPr="00D65D01" w:rsidRDefault="007411D3" w:rsidP="007411D3">
      <w:pPr>
        <w:pStyle w:val="Heading1"/>
        <w:keepLines/>
        <w:numPr>
          <w:ilvl w:val="0"/>
          <w:numId w:val="17"/>
        </w:numPr>
        <w:shd w:val="clear" w:color="auto" w:fill="auto"/>
        <w:tabs>
          <w:tab w:val="clear" w:pos="340"/>
          <w:tab w:val="left" w:pos="540"/>
          <w:tab w:val="num" w:pos="63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D65D01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เงินปันผล</w:t>
      </w:r>
    </w:p>
    <w:p w14:paraId="01A9A0A4" w14:textId="73FF4FEC" w:rsidR="007411D3" w:rsidRDefault="007411D3" w:rsidP="005B203D">
      <w:pPr>
        <w:spacing w:line="240" w:lineRule="auto"/>
      </w:pPr>
    </w:p>
    <w:p w14:paraId="19AD1406" w14:textId="1C01A1DE" w:rsidR="005D42B1" w:rsidRPr="00002D2C" w:rsidRDefault="005D42B1" w:rsidP="005D42B1">
      <w:pPr>
        <w:ind w:left="540"/>
        <w:jc w:val="thaiDistribute"/>
        <w:rPr>
          <w:rFonts w:ascii="Angsana New" w:hAnsi="Angsana New"/>
        </w:rPr>
      </w:pPr>
      <w:r>
        <w:rPr>
          <w:rFonts w:ascii="Angsana New" w:hAnsi="Angsana New" w:hint="cs"/>
          <w:sz w:val="30"/>
          <w:szCs w:val="30"/>
          <w:cs/>
        </w:rPr>
        <w:t>ในการประชุมคณะกรรมการบริษัท</w:t>
      </w:r>
      <w:r w:rsidR="00EC563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10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>
        <w:rPr>
          <w:rFonts w:ascii="Angsana New" w:hAnsi="Angsana New"/>
          <w:sz w:val="30"/>
          <w:szCs w:val="30"/>
        </w:rPr>
        <w:t xml:space="preserve">2564 </w:t>
      </w:r>
      <w:r w:rsidR="005E7679" w:rsidRPr="005E7679">
        <w:rPr>
          <w:rFonts w:ascii="Angsana New" w:hAnsi="Angsana New"/>
          <w:sz w:val="30"/>
          <w:szCs w:val="30"/>
          <w:cs/>
        </w:rPr>
        <w:t>คณะกรรมการบริษัทมีมติเห็นชอบการจ่าย</w:t>
      </w:r>
      <w:r w:rsidR="00833EE5">
        <w:rPr>
          <w:rFonts w:ascii="Angsana New" w:hAnsi="Angsana New"/>
          <w:sz w:val="30"/>
          <w:szCs w:val="30"/>
          <w:cs/>
        </w:rPr>
        <w:t xml:space="preserve">             </w:t>
      </w:r>
      <w:r w:rsidR="005E7679" w:rsidRPr="005E7679">
        <w:rPr>
          <w:rFonts w:ascii="Angsana New" w:hAnsi="Angsana New"/>
          <w:sz w:val="30"/>
          <w:szCs w:val="30"/>
          <w:cs/>
        </w:rPr>
        <w:t>เงินปันผลระหว่างกาล</w:t>
      </w:r>
      <w:r w:rsidR="00691FC5">
        <w:rPr>
          <w:rFonts w:ascii="Angsana New" w:hAnsi="Angsana New" w:hint="cs"/>
          <w:sz w:val="30"/>
          <w:szCs w:val="30"/>
          <w:cs/>
        </w:rPr>
        <w:t>จาก</w:t>
      </w:r>
      <w:r w:rsidR="005E7679" w:rsidRPr="005E7679">
        <w:rPr>
          <w:rFonts w:ascii="Angsana New" w:hAnsi="Angsana New"/>
          <w:sz w:val="30"/>
          <w:szCs w:val="30"/>
          <w:cs/>
        </w:rPr>
        <w:t>ผลการดำเนิน</w:t>
      </w:r>
      <w:r w:rsidR="00433827">
        <w:rPr>
          <w:rFonts w:ascii="Angsana New" w:hAnsi="Angsana New" w:hint="cs"/>
          <w:sz w:val="30"/>
          <w:szCs w:val="30"/>
          <w:cs/>
        </w:rPr>
        <w:t>งาน</w:t>
      </w:r>
      <w:r w:rsidR="005E7679" w:rsidRPr="005E7679">
        <w:rPr>
          <w:rFonts w:ascii="Angsana New" w:hAnsi="Angsana New"/>
          <w:sz w:val="30"/>
          <w:szCs w:val="30"/>
          <w:cs/>
        </w:rPr>
        <w:t xml:space="preserve">ของปี </w:t>
      </w:r>
      <w:r w:rsidR="005E7679">
        <w:rPr>
          <w:rFonts w:ascii="Angsana New" w:hAnsi="Angsana New"/>
          <w:sz w:val="30"/>
          <w:szCs w:val="30"/>
        </w:rPr>
        <w:t>2564</w:t>
      </w:r>
      <w:r w:rsidR="005E7679" w:rsidRPr="005E7679">
        <w:rPr>
          <w:rFonts w:ascii="Angsana New" w:hAnsi="Angsana New"/>
          <w:sz w:val="30"/>
          <w:szCs w:val="30"/>
          <w:cs/>
        </w:rPr>
        <w:t xml:space="preserve"> ในอัตราหุ้นละ</w:t>
      </w:r>
      <w:r w:rsidRPr="0041622E">
        <w:rPr>
          <w:rFonts w:ascii="Angsana New" w:hAnsi="Angsana New" w:hint="cs"/>
          <w:sz w:val="30"/>
          <w:szCs w:val="30"/>
          <w:cs/>
        </w:rPr>
        <w:t xml:space="preserve"> </w:t>
      </w:r>
      <w:r w:rsidRPr="0041622E">
        <w:rPr>
          <w:rFonts w:ascii="Angsana New" w:hAnsi="Angsana New" w:hint="cs"/>
          <w:sz w:val="30"/>
          <w:szCs w:val="30"/>
        </w:rPr>
        <w:t>0</w:t>
      </w:r>
      <w:r w:rsidRPr="0041622E">
        <w:rPr>
          <w:rFonts w:ascii="Angsana New" w:hAnsi="Angsana New" w:hint="cs"/>
          <w:sz w:val="30"/>
          <w:szCs w:val="30"/>
          <w:cs/>
        </w:rPr>
        <w:t>.</w:t>
      </w:r>
      <w:r w:rsidRPr="0041622E">
        <w:rPr>
          <w:rFonts w:ascii="Angsana New" w:hAnsi="Angsana New" w:hint="cs"/>
          <w:sz w:val="30"/>
          <w:szCs w:val="30"/>
        </w:rPr>
        <w:t xml:space="preserve">07 </w:t>
      </w:r>
      <w:r w:rsidRPr="0041622E">
        <w:rPr>
          <w:rFonts w:ascii="Angsana New" w:hAnsi="Angsana New" w:hint="cs"/>
          <w:sz w:val="30"/>
          <w:szCs w:val="30"/>
          <w:cs/>
        </w:rPr>
        <w:t xml:space="preserve">บาท เป็นจำนวนเงินทั้งสิ้น </w:t>
      </w:r>
      <w:r w:rsidRPr="0041622E">
        <w:rPr>
          <w:rFonts w:ascii="Angsana New" w:hAnsi="Angsana New" w:hint="cs"/>
          <w:sz w:val="30"/>
          <w:szCs w:val="30"/>
        </w:rPr>
        <w:t>82</w:t>
      </w:r>
      <w:r w:rsidRPr="0041622E">
        <w:rPr>
          <w:rFonts w:ascii="Angsana New" w:hAnsi="Angsana New" w:hint="cs"/>
          <w:sz w:val="30"/>
          <w:szCs w:val="30"/>
          <w:cs/>
        </w:rPr>
        <w:t>.</w:t>
      </w:r>
      <w:r w:rsidRPr="0041622E">
        <w:rPr>
          <w:rFonts w:ascii="Angsana New" w:hAnsi="Angsana New" w:hint="cs"/>
          <w:sz w:val="30"/>
          <w:szCs w:val="30"/>
        </w:rPr>
        <w:t>6</w:t>
      </w:r>
      <w:r w:rsidR="003F688A">
        <w:rPr>
          <w:rFonts w:ascii="Angsana New" w:hAnsi="Angsana New"/>
          <w:sz w:val="30"/>
          <w:szCs w:val="30"/>
        </w:rPr>
        <w:t>8</w:t>
      </w:r>
      <w:r w:rsidRPr="0041622E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A12014">
        <w:rPr>
          <w:rFonts w:ascii="Angsana New" w:hAnsi="Angsana New"/>
          <w:sz w:val="30"/>
          <w:szCs w:val="30"/>
          <w:cs/>
        </w:rPr>
        <w:t xml:space="preserve"> </w:t>
      </w:r>
      <w:r w:rsidR="00485B68" w:rsidRPr="0041622E">
        <w:rPr>
          <w:rFonts w:ascii="Angsana New" w:hAnsi="Angsana New" w:hint="cs"/>
          <w:sz w:val="30"/>
          <w:szCs w:val="30"/>
          <w:cs/>
        </w:rPr>
        <w:t>บริษัทได้จ่ายเงินปันผลให้กับผู้ถือหุ้น</w:t>
      </w:r>
      <w:r w:rsidR="00D24804">
        <w:rPr>
          <w:rFonts w:ascii="Angsana New" w:hAnsi="Angsana New" w:hint="cs"/>
          <w:sz w:val="30"/>
          <w:szCs w:val="30"/>
          <w:cs/>
        </w:rPr>
        <w:t>แล้วเมื่อ</w:t>
      </w:r>
      <w:r w:rsidR="00485B68" w:rsidRPr="0041622E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A86020">
        <w:rPr>
          <w:rFonts w:ascii="Angsana New" w:hAnsi="Angsana New"/>
          <w:sz w:val="30"/>
          <w:szCs w:val="30"/>
        </w:rPr>
        <w:t>9</w:t>
      </w:r>
      <w:r w:rsidR="00485B68" w:rsidRPr="0041622E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41622E">
        <w:rPr>
          <w:rFonts w:ascii="Angsana New" w:hAnsi="Angsana New"/>
          <w:sz w:val="30"/>
          <w:szCs w:val="30"/>
        </w:rPr>
        <w:t>2564</w:t>
      </w:r>
    </w:p>
    <w:p w14:paraId="75C4CB02" w14:textId="77777777" w:rsidR="005D42B1" w:rsidRPr="005B203D" w:rsidRDefault="005D42B1" w:rsidP="005B203D">
      <w:pPr>
        <w:spacing w:line="240" w:lineRule="auto"/>
      </w:pPr>
    </w:p>
    <w:p w14:paraId="3A259ED1" w14:textId="28FA8C60" w:rsidR="00D9745C" w:rsidRDefault="00C1168E" w:rsidP="00002D2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65D01">
        <w:rPr>
          <w:rFonts w:ascii="Angsana New" w:hAnsi="Angsana New" w:hint="cs"/>
          <w:sz w:val="30"/>
          <w:szCs w:val="30"/>
          <w:cs/>
        </w:rPr>
        <w:t xml:space="preserve">ในการประชุมสามัญผู้ถือหุ้นประจำปี </w:t>
      </w:r>
      <w:r w:rsidRPr="00D65D01">
        <w:rPr>
          <w:rFonts w:ascii="Angsana New" w:hAnsi="Angsana New"/>
          <w:sz w:val="30"/>
          <w:szCs w:val="30"/>
        </w:rPr>
        <w:t>256</w:t>
      </w:r>
      <w:r w:rsidR="003C73C2" w:rsidRPr="00D65D01">
        <w:rPr>
          <w:rFonts w:ascii="Angsana New" w:hAnsi="Angsana New"/>
          <w:sz w:val="30"/>
          <w:szCs w:val="30"/>
        </w:rPr>
        <w:t>4</w:t>
      </w:r>
      <w:r w:rsidRPr="00D65D01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="00AE7D6F" w:rsidRPr="00D65D01">
        <w:rPr>
          <w:rFonts w:ascii="Angsana New" w:hAnsi="Angsana New"/>
          <w:sz w:val="30"/>
          <w:szCs w:val="30"/>
        </w:rPr>
        <w:t>29</w:t>
      </w:r>
      <w:r w:rsidRPr="00D65D01">
        <w:rPr>
          <w:rFonts w:ascii="Angsana New" w:hAnsi="Angsana New" w:hint="cs"/>
          <w:sz w:val="30"/>
          <w:szCs w:val="30"/>
          <w:cs/>
        </w:rPr>
        <w:t xml:space="preserve"> </w:t>
      </w:r>
      <w:r w:rsidR="00AE7D6F" w:rsidRPr="00D65D01">
        <w:rPr>
          <w:rFonts w:ascii="Angsana New" w:hAnsi="Angsana New" w:hint="cs"/>
          <w:sz w:val="30"/>
          <w:szCs w:val="30"/>
          <w:cs/>
        </w:rPr>
        <w:t>เมษายน</w:t>
      </w:r>
      <w:r w:rsidRPr="00D65D01">
        <w:rPr>
          <w:rFonts w:ascii="Angsana New" w:hAnsi="Angsana New" w:hint="cs"/>
          <w:sz w:val="30"/>
          <w:szCs w:val="30"/>
          <w:cs/>
        </w:rPr>
        <w:t xml:space="preserve"> </w:t>
      </w:r>
      <w:r w:rsidRPr="00D65D01">
        <w:rPr>
          <w:rFonts w:ascii="Angsana New" w:hAnsi="Angsana New"/>
          <w:sz w:val="30"/>
          <w:szCs w:val="30"/>
        </w:rPr>
        <w:t>256</w:t>
      </w:r>
      <w:r w:rsidR="00EA4BF5" w:rsidRPr="00D65D01">
        <w:rPr>
          <w:rFonts w:ascii="Angsana New" w:hAnsi="Angsana New"/>
          <w:sz w:val="30"/>
          <w:szCs w:val="30"/>
        </w:rPr>
        <w:t>4</w:t>
      </w:r>
      <w:r w:rsidRPr="00D65D01">
        <w:rPr>
          <w:rFonts w:ascii="Angsana New" w:hAnsi="Angsana New" w:hint="cs"/>
          <w:sz w:val="30"/>
          <w:szCs w:val="30"/>
          <w:cs/>
        </w:rPr>
        <w:t xml:space="preserve"> ผู้ถือหุ้นมีมติอนุมัติการจัดสรรกำไรเป็น    เงินปันผล</w:t>
      </w:r>
      <w:r w:rsidR="000B03EB">
        <w:rPr>
          <w:rFonts w:ascii="Angsana New" w:hAnsi="Angsana New" w:hint="cs"/>
          <w:sz w:val="30"/>
          <w:szCs w:val="30"/>
          <w:cs/>
        </w:rPr>
        <w:t>จาก</w:t>
      </w:r>
      <w:r w:rsidRPr="00D65D01">
        <w:rPr>
          <w:rFonts w:ascii="Angsana New" w:hAnsi="Angsana New" w:hint="cs"/>
          <w:sz w:val="30"/>
          <w:szCs w:val="30"/>
          <w:cs/>
        </w:rPr>
        <w:t>ผลการดำเนินงานประจำปี</w:t>
      </w:r>
      <w:r w:rsidRPr="00D65D01">
        <w:rPr>
          <w:rFonts w:ascii="Angsana New" w:hAnsi="Angsana New" w:hint="cs"/>
          <w:spacing w:val="-20"/>
          <w:sz w:val="30"/>
          <w:szCs w:val="30"/>
          <w:cs/>
        </w:rPr>
        <w:t xml:space="preserve"> </w:t>
      </w:r>
      <w:r w:rsidRPr="00D65D01">
        <w:rPr>
          <w:rFonts w:ascii="Angsana New" w:hAnsi="Angsana New"/>
          <w:sz w:val="30"/>
          <w:szCs w:val="30"/>
        </w:rPr>
        <w:t>256</w:t>
      </w:r>
      <w:r w:rsidR="00D3579F" w:rsidRPr="00D65D01">
        <w:rPr>
          <w:rFonts w:ascii="Angsana New" w:hAnsi="Angsana New"/>
          <w:sz w:val="30"/>
          <w:szCs w:val="30"/>
        </w:rPr>
        <w:t>3</w:t>
      </w:r>
      <w:r w:rsidRPr="00D65D01">
        <w:rPr>
          <w:rFonts w:ascii="Angsana New" w:hAnsi="Angsana New" w:hint="cs"/>
          <w:spacing w:val="-20"/>
          <w:sz w:val="30"/>
          <w:szCs w:val="30"/>
          <w:cs/>
        </w:rPr>
        <w:t xml:space="preserve"> </w:t>
      </w:r>
      <w:r w:rsidRPr="00D65D01">
        <w:rPr>
          <w:rFonts w:ascii="Angsana New" w:hAnsi="Angsana New" w:hint="cs"/>
          <w:sz w:val="30"/>
          <w:szCs w:val="30"/>
          <w:cs/>
        </w:rPr>
        <w:t>ในอัตราหุ้นละ</w:t>
      </w:r>
      <w:r w:rsidRPr="00D65D01">
        <w:rPr>
          <w:rFonts w:ascii="Angsana New" w:hAnsi="Angsana New" w:hint="cs"/>
          <w:spacing w:val="-20"/>
          <w:sz w:val="30"/>
          <w:szCs w:val="30"/>
          <w:cs/>
        </w:rPr>
        <w:t xml:space="preserve"> </w:t>
      </w:r>
      <w:r w:rsidRPr="00D65D01">
        <w:rPr>
          <w:rFonts w:ascii="Angsana New" w:hAnsi="Angsana New"/>
          <w:sz w:val="30"/>
          <w:szCs w:val="30"/>
        </w:rPr>
        <w:t>0</w:t>
      </w:r>
      <w:r w:rsidRPr="00D65D01">
        <w:rPr>
          <w:rFonts w:ascii="Angsana New" w:hAnsi="Angsana New"/>
          <w:sz w:val="30"/>
          <w:szCs w:val="30"/>
          <w:cs/>
        </w:rPr>
        <w:t>.</w:t>
      </w:r>
      <w:r w:rsidR="00D0099F" w:rsidRPr="00D65D01">
        <w:rPr>
          <w:rFonts w:ascii="Angsana New" w:hAnsi="Angsana New"/>
          <w:sz w:val="30"/>
          <w:szCs w:val="30"/>
        </w:rPr>
        <w:t>5</w:t>
      </w:r>
      <w:r w:rsidRPr="00D65D01">
        <w:rPr>
          <w:rFonts w:ascii="Angsana New" w:hAnsi="Angsana New"/>
          <w:sz w:val="30"/>
          <w:szCs w:val="30"/>
        </w:rPr>
        <w:t xml:space="preserve">0 </w:t>
      </w:r>
      <w:r w:rsidRPr="00D65D01">
        <w:rPr>
          <w:rFonts w:ascii="Angsana New" w:hAnsi="Angsana New" w:hint="cs"/>
          <w:sz w:val="30"/>
          <w:szCs w:val="30"/>
          <w:cs/>
        </w:rPr>
        <w:t>บาท</w:t>
      </w:r>
      <w:r w:rsidRPr="00D65D01">
        <w:rPr>
          <w:rFonts w:ascii="Angsana New" w:hAnsi="Angsana New" w:hint="cs"/>
          <w:spacing w:val="-20"/>
          <w:sz w:val="30"/>
          <w:szCs w:val="30"/>
          <w:cs/>
        </w:rPr>
        <w:t xml:space="preserve"> </w:t>
      </w:r>
      <w:r w:rsidRPr="00D65D01">
        <w:rPr>
          <w:rFonts w:ascii="Angsana New" w:hAnsi="Angsana New" w:hint="cs"/>
          <w:sz w:val="30"/>
          <w:szCs w:val="30"/>
          <w:cs/>
        </w:rPr>
        <w:t>เป็นจำนวนเงินทั้งสิ้น</w:t>
      </w:r>
      <w:r w:rsidRPr="00D65D01">
        <w:rPr>
          <w:rFonts w:ascii="Angsana New" w:hAnsi="Angsana New" w:hint="cs"/>
          <w:spacing w:val="-20"/>
          <w:sz w:val="30"/>
          <w:szCs w:val="30"/>
          <w:cs/>
        </w:rPr>
        <w:t xml:space="preserve"> </w:t>
      </w:r>
      <w:r w:rsidR="005E1E6D">
        <w:rPr>
          <w:rFonts w:ascii="Angsana New" w:hAnsi="Angsana New"/>
          <w:sz w:val="30"/>
          <w:szCs w:val="30"/>
        </w:rPr>
        <w:t>520</w:t>
      </w:r>
      <w:r w:rsidR="005E1E6D">
        <w:rPr>
          <w:rFonts w:ascii="Angsana New" w:hAnsi="Angsana New"/>
          <w:sz w:val="30"/>
          <w:szCs w:val="30"/>
          <w:cs/>
        </w:rPr>
        <w:t>.</w:t>
      </w:r>
      <w:r w:rsidR="005E1E6D">
        <w:rPr>
          <w:rFonts w:ascii="Angsana New" w:hAnsi="Angsana New"/>
          <w:sz w:val="30"/>
          <w:szCs w:val="30"/>
        </w:rPr>
        <w:t>62</w:t>
      </w:r>
      <w:r w:rsidRPr="00D65D01">
        <w:rPr>
          <w:rFonts w:ascii="Angsana New" w:hAnsi="Angsana New" w:hint="cs"/>
          <w:spacing w:val="-20"/>
          <w:sz w:val="30"/>
          <w:szCs w:val="30"/>
          <w:cs/>
        </w:rPr>
        <w:t xml:space="preserve"> </w:t>
      </w:r>
      <w:r w:rsidRPr="00D65D01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D65D01">
        <w:rPr>
          <w:rFonts w:ascii="Angsana New" w:hAnsi="Angsana New"/>
          <w:sz w:val="30"/>
          <w:szCs w:val="30"/>
          <w:cs/>
        </w:rPr>
        <w:t>บริษัทได้จ่ายเงินปันผล</w:t>
      </w:r>
      <w:r w:rsidRPr="00D65D01">
        <w:rPr>
          <w:rFonts w:ascii="Angsana New" w:hAnsi="Angsana New" w:hint="cs"/>
          <w:sz w:val="30"/>
          <w:szCs w:val="30"/>
          <w:cs/>
        </w:rPr>
        <w:t>ดังกล่าว</w:t>
      </w:r>
      <w:r w:rsidRPr="00D65D01">
        <w:rPr>
          <w:rFonts w:ascii="Angsana New" w:hAnsi="Angsana New"/>
          <w:sz w:val="30"/>
          <w:szCs w:val="30"/>
          <w:cs/>
        </w:rPr>
        <w:t>ให้กับผู้ถือหุ้น</w:t>
      </w:r>
      <w:r w:rsidR="009A3D77">
        <w:rPr>
          <w:rFonts w:ascii="Angsana New" w:hAnsi="Angsana New" w:hint="cs"/>
          <w:sz w:val="30"/>
          <w:szCs w:val="30"/>
          <w:cs/>
        </w:rPr>
        <w:t>แล้ว</w:t>
      </w:r>
      <w:r w:rsidR="001B0C2E" w:rsidRPr="00D65D01">
        <w:rPr>
          <w:rFonts w:ascii="Angsana New" w:hAnsi="Angsana New" w:hint="cs"/>
          <w:sz w:val="30"/>
          <w:szCs w:val="30"/>
          <w:cs/>
        </w:rPr>
        <w:t>ในเดือน</w:t>
      </w:r>
      <w:r w:rsidR="009643F9" w:rsidRPr="00D65D01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9643F9" w:rsidRPr="00D65D01">
        <w:rPr>
          <w:rFonts w:ascii="Angsana New" w:hAnsi="Angsana New"/>
          <w:sz w:val="30"/>
          <w:szCs w:val="30"/>
        </w:rPr>
        <w:t>2564</w:t>
      </w:r>
    </w:p>
    <w:p w14:paraId="2ECC3251" w14:textId="77777777" w:rsidR="00D9745C" w:rsidRDefault="00D9745C" w:rsidP="00002D2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B142118" w14:textId="77777777" w:rsidR="00333442" w:rsidRPr="00C6577B" w:rsidRDefault="00333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15AD6578" w14:textId="0CA32D79" w:rsidR="00BB4BFD" w:rsidRPr="00D65D01" w:rsidRDefault="00BB4BFD" w:rsidP="008079F8">
      <w:pPr>
        <w:pStyle w:val="Heading1"/>
        <w:keepLines/>
        <w:numPr>
          <w:ilvl w:val="0"/>
          <w:numId w:val="17"/>
        </w:numPr>
        <w:shd w:val="clear" w:color="auto" w:fill="auto"/>
        <w:tabs>
          <w:tab w:val="clear" w:pos="340"/>
          <w:tab w:val="left" w:pos="540"/>
          <w:tab w:val="num" w:pos="63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D65D01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381A6F48" w14:textId="77777777" w:rsidR="00B21C70" w:rsidRPr="005B203D" w:rsidRDefault="00B21C70" w:rsidP="005B203D">
      <w:pPr>
        <w:pStyle w:val="block"/>
        <w:spacing w:after="0" w:line="240" w:lineRule="auto"/>
        <w:ind w:right="-7"/>
        <w:jc w:val="both"/>
        <w:rPr>
          <w:rFonts w:ascii="Angsana New" w:hAnsi="Angsana New" w:cs="Angsana New"/>
          <w:b/>
          <w:bCs/>
          <w:sz w:val="18"/>
          <w:szCs w:val="18"/>
          <w:cs/>
          <w:lang w:val="en-US" w:bidi="th-TH"/>
        </w:rPr>
      </w:pPr>
    </w:p>
    <w:p w14:paraId="692BE9F5" w14:textId="77777777" w:rsidR="00E6725E" w:rsidRPr="000D5026" w:rsidRDefault="00E6725E" w:rsidP="00081D58">
      <w:pPr>
        <w:pStyle w:val="block"/>
        <w:spacing w:after="0" w:line="240" w:lineRule="atLeast"/>
        <w:ind w:right="-7" w:hanging="27"/>
        <w:jc w:val="both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0D5026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54BB3CCF" w14:textId="77777777" w:rsidR="00E6725E" w:rsidRPr="005B203D" w:rsidRDefault="00E6725E" w:rsidP="005B203D">
      <w:pPr>
        <w:pStyle w:val="block"/>
        <w:spacing w:after="0" w:line="240" w:lineRule="auto"/>
        <w:ind w:right="-7"/>
        <w:jc w:val="both"/>
        <w:rPr>
          <w:rFonts w:ascii="Angsana New" w:hAnsi="Angsana New" w:cs="Angsana New"/>
          <w:sz w:val="18"/>
          <w:szCs w:val="18"/>
          <w:lang w:bidi="th-TH"/>
        </w:rPr>
      </w:pPr>
    </w:p>
    <w:p w14:paraId="074EC34E" w14:textId="036CDA6B" w:rsidR="00076799" w:rsidRPr="00D65D01" w:rsidRDefault="006C521E" w:rsidP="00E6725E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65D01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ED4AB3A" w14:textId="77777777" w:rsidR="006C521E" w:rsidRPr="005B203D" w:rsidRDefault="006C521E" w:rsidP="005B203D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18"/>
          <w:szCs w:val="18"/>
          <w:lang w:bidi="th-TH"/>
        </w:rPr>
      </w:pPr>
    </w:p>
    <w:tbl>
      <w:tblPr>
        <w:tblW w:w="10260" w:type="dxa"/>
        <w:tblLayout w:type="fixed"/>
        <w:tblLook w:val="04A0" w:firstRow="1" w:lastRow="0" w:firstColumn="1" w:lastColumn="0" w:noHBand="0" w:noVBand="1"/>
      </w:tblPr>
      <w:tblGrid>
        <w:gridCol w:w="2250"/>
        <w:gridCol w:w="1530"/>
        <w:gridCol w:w="236"/>
        <w:gridCol w:w="1294"/>
        <w:gridCol w:w="236"/>
        <w:gridCol w:w="934"/>
        <w:gridCol w:w="236"/>
        <w:gridCol w:w="1114"/>
        <w:gridCol w:w="236"/>
        <w:gridCol w:w="844"/>
        <w:gridCol w:w="236"/>
        <w:gridCol w:w="1114"/>
      </w:tblGrid>
      <w:tr w:rsidR="003354C9" w:rsidRPr="00184215" w14:paraId="1B45D9FF" w14:textId="77777777" w:rsidTr="00A5637C">
        <w:trPr>
          <w:cantSplit/>
          <w:trHeight w:val="261"/>
          <w:tblHeader/>
        </w:trPr>
        <w:tc>
          <w:tcPr>
            <w:tcW w:w="2250" w:type="dxa"/>
            <w:vAlign w:val="bottom"/>
          </w:tcPr>
          <w:p w14:paraId="609E74A6" w14:textId="77777777" w:rsidR="003354C9" w:rsidRPr="00184215" w:rsidRDefault="003354C9" w:rsidP="00A5637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39EDDDFF" w14:textId="77777777" w:rsidR="003354C9" w:rsidRPr="00184215" w:rsidRDefault="003354C9" w:rsidP="00A563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56A435E" w14:textId="77777777" w:rsidR="003354C9" w:rsidRPr="00184215" w:rsidRDefault="003354C9" w:rsidP="00A563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714" w:type="dxa"/>
            <w:gridSpan w:val="7"/>
            <w:vAlign w:val="bottom"/>
          </w:tcPr>
          <w:p w14:paraId="08A77526" w14:textId="77777777" w:rsidR="003354C9" w:rsidRPr="00184215" w:rsidRDefault="003354C9" w:rsidP="00A563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354C9" w:rsidRPr="00184215" w14:paraId="5F812B98" w14:textId="77777777" w:rsidTr="00A5637C">
        <w:trPr>
          <w:cantSplit/>
          <w:trHeight w:val="261"/>
          <w:tblHeader/>
        </w:trPr>
        <w:tc>
          <w:tcPr>
            <w:tcW w:w="2250" w:type="dxa"/>
            <w:vAlign w:val="bottom"/>
            <w:hideMark/>
          </w:tcPr>
          <w:p w14:paraId="61C8BF09" w14:textId="414B5963" w:rsidR="003354C9" w:rsidRPr="00184215" w:rsidRDefault="003354C9" w:rsidP="00A5637C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862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1628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862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6D55AD55" w14:textId="77777777" w:rsidR="003354C9" w:rsidRPr="00184215" w:rsidRDefault="003354C9" w:rsidP="00A5637C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0AE799C2" w14:textId="77777777" w:rsidR="003354C9" w:rsidRPr="00184215" w:rsidRDefault="003354C9" w:rsidP="00A5637C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  <w:hideMark/>
          </w:tcPr>
          <w:p w14:paraId="72024EF6" w14:textId="77777777" w:rsidR="003354C9" w:rsidRPr="00184215" w:rsidRDefault="003354C9" w:rsidP="00A5637C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5D9C2901" w14:textId="77777777" w:rsidR="003354C9" w:rsidRPr="00184215" w:rsidRDefault="003354C9" w:rsidP="00A563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4ADDEC18" w14:textId="77777777" w:rsidR="003354C9" w:rsidRPr="00184215" w:rsidRDefault="003354C9" w:rsidP="00A563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3EB741AA" w14:textId="77777777" w:rsidR="003354C9" w:rsidRPr="00184215" w:rsidRDefault="003354C9" w:rsidP="00A563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  <w:hideMark/>
          </w:tcPr>
          <w:p w14:paraId="175EF4A5" w14:textId="77777777" w:rsidR="003354C9" w:rsidRPr="00184215" w:rsidRDefault="003354C9" w:rsidP="00A563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30DC2846" w14:textId="77777777" w:rsidR="003354C9" w:rsidRPr="00184215" w:rsidRDefault="003354C9" w:rsidP="00A5637C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  <w:hideMark/>
          </w:tcPr>
          <w:p w14:paraId="0901C01A" w14:textId="77777777" w:rsidR="003354C9" w:rsidRPr="00184215" w:rsidRDefault="003354C9" w:rsidP="00A5637C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18421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862F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2333618A" w14:textId="77777777" w:rsidR="003354C9" w:rsidRPr="00184215" w:rsidRDefault="003354C9" w:rsidP="00A563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  <w:hideMark/>
          </w:tcPr>
          <w:p w14:paraId="0531B88A" w14:textId="77777777" w:rsidR="003354C9" w:rsidRPr="00184215" w:rsidRDefault="003354C9" w:rsidP="00A563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354C9" w:rsidRPr="00184215" w14:paraId="0B8AA5E2" w14:textId="77777777" w:rsidTr="00A5637C">
        <w:trPr>
          <w:cantSplit/>
          <w:trHeight w:val="261"/>
          <w:tblHeader/>
        </w:trPr>
        <w:tc>
          <w:tcPr>
            <w:tcW w:w="2250" w:type="dxa"/>
            <w:vAlign w:val="bottom"/>
          </w:tcPr>
          <w:p w14:paraId="79725F86" w14:textId="77777777" w:rsidR="003354C9" w:rsidRPr="00184215" w:rsidRDefault="003354C9" w:rsidP="00A5637C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10" w:type="dxa"/>
            <w:gridSpan w:val="11"/>
          </w:tcPr>
          <w:p w14:paraId="33C79ACE" w14:textId="77777777" w:rsidR="003354C9" w:rsidRPr="00184215" w:rsidRDefault="003354C9" w:rsidP="00A563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84215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8421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84215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3354C9" w:rsidRPr="00184215" w14:paraId="7B1B9242" w14:textId="77777777" w:rsidTr="00A5637C">
        <w:trPr>
          <w:cantSplit/>
          <w:trHeight w:val="261"/>
        </w:trPr>
        <w:tc>
          <w:tcPr>
            <w:tcW w:w="2250" w:type="dxa"/>
          </w:tcPr>
          <w:p w14:paraId="610A88CB" w14:textId="77777777" w:rsidR="003354C9" w:rsidRPr="00184215" w:rsidRDefault="003354C9" w:rsidP="00A5637C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6C2ECEB3" w14:textId="77777777" w:rsidR="003354C9" w:rsidRPr="00184215" w:rsidRDefault="003354C9" w:rsidP="00A5637C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5ABCAC00" w14:textId="77777777" w:rsidR="003354C9" w:rsidRPr="00184215" w:rsidRDefault="003354C9" w:rsidP="00A5637C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131F6953" w14:textId="77777777" w:rsidR="003354C9" w:rsidRPr="00184215" w:rsidRDefault="003354C9" w:rsidP="00A5637C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37184927" w14:textId="77777777" w:rsidR="003354C9" w:rsidRPr="00184215" w:rsidRDefault="003354C9" w:rsidP="00A563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39BB3941" w14:textId="77777777" w:rsidR="003354C9" w:rsidRPr="00184215" w:rsidRDefault="003354C9" w:rsidP="00A563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5E905584" w14:textId="77777777" w:rsidR="003354C9" w:rsidRPr="00184215" w:rsidRDefault="003354C9" w:rsidP="00A563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622DA02A" w14:textId="77777777" w:rsidR="003354C9" w:rsidRPr="00184215" w:rsidRDefault="003354C9" w:rsidP="00A563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0B6644BA" w14:textId="77777777" w:rsidR="003354C9" w:rsidRPr="00184215" w:rsidRDefault="003354C9" w:rsidP="00A5637C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D674266" w14:textId="77777777" w:rsidR="003354C9" w:rsidRPr="00184215" w:rsidRDefault="003354C9" w:rsidP="00A5637C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D6B310D" w14:textId="77777777" w:rsidR="003354C9" w:rsidRPr="00184215" w:rsidRDefault="003354C9" w:rsidP="00A563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04458C14" w14:textId="77777777" w:rsidR="003354C9" w:rsidRPr="00184215" w:rsidRDefault="003354C9" w:rsidP="00A563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354C9" w:rsidRPr="00184215" w14:paraId="2B0C4E0C" w14:textId="77777777" w:rsidTr="00A5637C">
        <w:trPr>
          <w:cantSplit/>
          <w:trHeight w:val="261"/>
        </w:trPr>
        <w:tc>
          <w:tcPr>
            <w:tcW w:w="2250" w:type="dxa"/>
            <w:vAlign w:val="bottom"/>
          </w:tcPr>
          <w:p w14:paraId="6BC6FA9D" w14:textId="77777777" w:rsidR="003354C9" w:rsidRPr="00184215" w:rsidRDefault="003354C9" w:rsidP="00A5637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8421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530" w:type="dxa"/>
          </w:tcPr>
          <w:p w14:paraId="4B8956FD" w14:textId="6B2A741E" w:rsidR="003354C9" w:rsidRPr="00184215" w:rsidRDefault="003354C9" w:rsidP="00A5637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DB0EC9" w14:textId="77777777" w:rsidR="003354C9" w:rsidRPr="00184215" w:rsidRDefault="003354C9" w:rsidP="00A5637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4D31DEB" w14:textId="56B59F21" w:rsidR="003354C9" w:rsidRPr="00184215" w:rsidRDefault="003354C9" w:rsidP="004B619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2FA59A" w14:textId="77777777" w:rsidR="003354C9" w:rsidRPr="00184215" w:rsidRDefault="003354C9" w:rsidP="00A5637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8F0C7A2" w14:textId="77777777" w:rsidR="003354C9" w:rsidRPr="00184215" w:rsidRDefault="003354C9" w:rsidP="00A5637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275EA7" w14:textId="77777777" w:rsidR="003354C9" w:rsidRPr="00184215" w:rsidRDefault="003354C9" w:rsidP="00A5637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9670D79" w14:textId="77777777" w:rsidR="003354C9" w:rsidRPr="00184215" w:rsidRDefault="003354C9" w:rsidP="00A5637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7CCEE0" w14:textId="77777777" w:rsidR="003354C9" w:rsidRPr="00184215" w:rsidRDefault="003354C9" w:rsidP="00A5637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C191ADA" w14:textId="77777777" w:rsidR="003354C9" w:rsidRPr="00184215" w:rsidRDefault="003354C9" w:rsidP="00A5637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27EEDE" w14:textId="77777777" w:rsidR="003354C9" w:rsidRPr="00184215" w:rsidRDefault="003354C9" w:rsidP="00A5637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9039F8A" w14:textId="77777777" w:rsidR="003354C9" w:rsidRPr="00184215" w:rsidRDefault="003354C9" w:rsidP="00A5637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7073" w:rsidRPr="00184215" w14:paraId="41834291" w14:textId="77777777" w:rsidTr="00A5637C">
        <w:trPr>
          <w:cantSplit/>
          <w:trHeight w:val="261"/>
        </w:trPr>
        <w:tc>
          <w:tcPr>
            <w:tcW w:w="2250" w:type="dxa"/>
            <w:vAlign w:val="bottom"/>
          </w:tcPr>
          <w:p w14:paraId="121ADED4" w14:textId="77777777" w:rsidR="00F77073" w:rsidRPr="00882A0A" w:rsidRDefault="00F77073" w:rsidP="00F77073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882A0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  -   </w:t>
            </w:r>
            <w:r w:rsidRPr="00882A0A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530" w:type="dxa"/>
            <w:shd w:val="clear" w:color="auto" w:fill="auto"/>
          </w:tcPr>
          <w:p w14:paraId="2BE334E5" w14:textId="10A69520" w:rsidR="00F77073" w:rsidRPr="00882A0A" w:rsidRDefault="004B619A" w:rsidP="00F7707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67112C7" w14:textId="77777777" w:rsidR="00F77073" w:rsidRPr="00882A0A" w:rsidRDefault="00F77073" w:rsidP="00F7707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AEA311C" w14:textId="1CD20E57" w:rsidR="00F77073" w:rsidRPr="00882A0A" w:rsidRDefault="004B619A" w:rsidP="0028242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6AF0B1" w14:textId="77777777" w:rsidR="00F77073" w:rsidRPr="00882A0A" w:rsidRDefault="00F77073" w:rsidP="00F7707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2A070F8" w14:textId="417CDEC5" w:rsidR="00F77073" w:rsidRPr="00882A0A" w:rsidRDefault="004B619A" w:rsidP="00F77073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1ABC8E" w14:textId="77777777" w:rsidR="00F77073" w:rsidRPr="00882A0A" w:rsidRDefault="00F77073" w:rsidP="00F7707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CC03AC5" w14:textId="09391EA9" w:rsidR="00F77073" w:rsidRPr="00882A0A" w:rsidRDefault="004B619A" w:rsidP="00FC4A9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101,170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9B97B2" w14:textId="77777777" w:rsidR="00F77073" w:rsidRPr="00882A0A" w:rsidRDefault="00F77073" w:rsidP="00F7707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5D175284" w14:textId="6F59EB12" w:rsidR="00F77073" w:rsidRPr="00882A0A" w:rsidRDefault="004B619A" w:rsidP="00F7707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C57D66" w14:textId="77777777" w:rsidR="00F77073" w:rsidRPr="00882A0A" w:rsidRDefault="00F77073" w:rsidP="00F7707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D689E07" w14:textId="6A3DBC5B" w:rsidR="00F77073" w:rsidRPr="00882A0A" w:rsidRDefault="004B619A" w:rsidP="0042775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101,170</w:t>
            </w:r>
          </w:p>
        </w:tc>
      </w:tr>
      <w:tr w:rsidR="00F77073" w:rsidRPr="00184215" w14:paraId="771EAE88" w14:textId="77777777" w:rsidTr="00A5637C">
        <w:trPr>
          <w:cantSplit/>
          <w:trHeight w:val="261"/>
        </w:trPr>
        <w:tc>
          <w:tcPr>
            <w:tcW w:w="2250" w:type="dxa"/>
            <w:vAlign w:val="bottom"/>
          </w:tcPr>
          <w:p w14:paraId="639D8E37" w14:textId="77777777" w:rsidR="00F77073" w:rsidRPr="00882A0A" w:rsidRDefault="00F77073" w:rsidP="00F77073">
            <w:pPr>
              <w:ind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82A0A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1530" w:type="dxa"/>
            <w:shd w:val="clear" w:color="auto" w:fill="auto"/>
          </w:tcPr>
          <w:p w14:paraId="2E65B025" w14:textId="77777777" w:rsidR="00F77073" w:rsidRPr="00882A0A" w:rsidRDefault="00F77073" w:rsidP="00F7707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233EF5" w14:textId="77777777" w:rsidR="00F77073" w:rsidRPr="00882A0A" w:rsidRDefault="00F77073" w:rsidP="00F7707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932E35D" w14:textId="77777777" w:rsidR="00F77073" w:rsidRPr="00882A0A" w:rsidRDefault="00F77073" w:rsidP="00F77073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decimal" w:pos="101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04966FD" w14:textId="77777777" w:rsidR="00F77073" w:rsidRPr="00882A0A" w:rsidRDefault="00F77073" w:rsidP="00F7707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B00C9A9" w14:textId="77777777" w:rsidR="00F77073" w:rsidRPr="00882A0A" w:rsidRDefault="00F77073" w:rsidP="00F77073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451264" w14:textId="77777777" w:rsidR="00F77073" w:rsidRPr="00882A0A" w:rsidRDefault="00F77073" w:rsidP="00F7707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CDF506F" w14:textId="77777777" w:rsidR="00F77073" w:rsidRPr="00882A0A" w:rsidRDefault="00F77073" w:rsidP="00FC4A9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E1D7E74" w14:textId="77777777" w:rsidR="00F77073" w:rsidRPr="00882A0A" w:rsidRDefault="00F77073" w:rsidP="00F7707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C88F099" w14:textId="77777777" w:rsidR="00F77073" w:rsidRPr="00882A0A" w:rsidRDefault="00F77073" w:rsidP="00F7707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C82E9DB" w14:textId="77777777" w:rsidR="00F77073" w:rsidRPr="00882A0A" w:rsidRDefault="00F77073" w:rsidP="00F7707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5527350" w14:textId="77777777" w:rsidR="00F77073" w:rsidRPr="00882A0A" w:rsidRDefault="00F77073" w:rsidP="0042775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7073" w:rsidRPr="00184215" w14:paraId="06F47348" w14:textId="77777777" w:rsidTr="00A5637C">
        <w:trPr>
          <w:cantSplit/>
          <w:trHeight w:val="261"/>
        </w:trPr>
        <w:tc>
          <w:tcPr>
            <w:tcW w:w="2250" w:type="dxa"/>
            <w:vAlign w:val="bottom"/>
          </w:tcPr>
          <w:p w14:paraId="6F1A9BF4" w14:textId="77777777" w:rsidR="00F77073" w:rsidRPr="00882A0A" w:rsidRDefault="00F77073" w:rsidP="00F77073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82A0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  -   ตราสารทุน</w:t>
            </w:r>
          </w:p>
        </w:tc>
        <w:tc>
          <w:tcPr>
            <w:tcW w:w="1530" w:type="dxa"/>
            <w:shd w:val="clear" w:color="auto" w:fill="auto"/>
          </w:tcPr>
          <w:p w14:paraId="6ADDC5EA" w14:textId="12FFA959" w:rsidR="00F77073" w:rsidRPr="00882A0A" w:rsidRDefault="00363498" w:rsidP="00F7707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53,200</w:t>
            </w:r>
          </w:p>
        </w:tc>
        <w:tc>
          <w:tcPr>
            <w:tcW w:w="236" w:type="dxa"/>
            <w:shd w:val="clear" w:color="auto" w:fill="auto"/>
          </w:tcPr>
          <w:p w14:paraId="58FE9FF6" w14:textId="77777777" w:rsidR="00F77073" w:rsidRPr="00882A0A" w:rsidRDefault="00F77073" w:rsidP="00F7707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B4B873F" w14:textId="4414BA1F" w:rsidR="00F77073" w:rsidRPr="00882A0A" w:rsidRDefault="004B619A" w:rsidP="00F7707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903E6C" w14:textId="77777777" w:rsidR="00F77073" w:rsidRPr="00882A0A" w:rsidRDefault="00F77073" w:rsidP="00F7707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7B79A76" w14:textId="1F94FB1F" w:rsidR="00F77073" w:rsidRPr="00882A0A" w:rsidRDefault="006E548E" w:rsidP="00F77073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AD89EA" w14:textId="77777777" w:rsidR="00F77073" w:rsidRPr="00882A0A" w:rsidRDefault="00F77073" w:rsidP="00F7707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190C92C" w14:textId="03D7360F" w:rsidR="00F77073" w:rsidRPr="00882A0A" w:rsidRDefault="006E548E" w:rsidP="00FC4A9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53,200</w:t>
            </w:r>
          </w:p>
        </w:tc>
        <w:tc>
          <w:tcPr>
            <w:tcW w:w="236" w:type="dxa"/>
            <w:shd w:val="clear" w:color="auto" w:fill="auto"/>
          </w:tcPr>
          <w:p w14:paraId="6A827DCA" w14:textId="77777777" w:rsidR="00F77073" w:rsidRPr="00882A0A" w:rsidRDefault="00F77073" w:rsidP="00F7707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2B20A24C" w14:textId="724180F6" w:rsidR="00F77073" w:rsidRPr="00882A0A" w:rsidRDefault="006E548E" w:rsidP="00F7707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FF1760" w14:textId="77777777" w:rsidR="00F77073" w:rsidRPr="00882A0A" w:rsidRDefault="00F77073" w:rsidP="00F7707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E308894" w14:textId="5F78B602" w:rsidR="00F77073" w:rsidRPr="00882A0A" w:rsidRDefault="006E548E" w:rsidP="0042775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53,200</w:t>
            </w:r>
          </w:p>
        </w:tc>
      </w:tr>
      <w:tr w:rsidR="00F77073" w:rsidRPr="00184215" w14:paraId="2686DF6D" w14:textId="77777777" w:rsidTr="00A5637C">
        <w:trPr>
          <w:cantSplit/>
          <w:trHeight w:val="261"/>
        </w:trPr>
        <w:tc>
          <w:tcPr>
            <w:tcW w:w="2250" w:type="dxa"/>
            <w:vAlign w:val="bottom"/>
          </w:tcPr>
          <w:p w14:paraId="52B0359E" w14:textId="77777777" w:rsidR="00F77073" w:rsidRPr="00882A0A" w:rsidRDefault="00F77073" w:rsidP="00F77073">
            <w:pPr>
              <w:ind w:left="166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D05CF6E" w14:textId="77777777" w:rsidR="00F77073" w:rsidRPr="00882A0A" w:rsidRDefault="00F77073" w:rsidP="00F7707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2F3916A" w14:textId="77777777" w:rsidR="00F77073" w:rsidRPr="00882A0A" w:rsidRDefault="00F77073" w:rsidP="00F7707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51E8347" w14:textId="77777777" w:rsidR="00F77073" w:rsidRPr="00882A0A" w:rsidRDefault="00F77073" w:rsidP="00F7707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9EE054" w14:textId="77777777" w:rsidR="00F77073" w:rsidRPr="00882A0A" w:rsidRDefault="00F77073" w:rsidP="00F7707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010F6CB" w14:textId="77777777" w:rsidR="00F77073" w:rsidRPr="00882A0A" w:rsidRDefault="00F77073" w:rsidP="00F77073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D8A264" w14:textId="77777777" w:rsidR="00F77073" w:rsidRPr="00882A0A" w:rsidRDefault="00F77073" w:rsidP="00F7707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2DA853C" w14:textId="77777777" w:rsidR="00F77073" w:rsidRPr="00882A0A" w:rsidRDefault="00F77073" w:rsidP="00FC4A9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361D67" w14:textId="77777777" w:rsidR="00F77073" w:rsidRPr="00882A0A" w:rsidRDefault="00F77073" w:rsidP="00F7707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2B129A4A" w14:textId="77777777" w:rsidR="00F77073" w:rsidRPr="00882A0A" w:rsidRDefault="00F77073" w:rsidP="00F7707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3B5C042" w14:textId="77777777" w:rsidR="00F77073" w:rsidRPr="00882A0A" w:rsidRDefault="00F77073" w:rsidP="00F7707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E9D605E" w14:textId="77777777" w:rsidR="00F77073" w:rsidRPr="00882A0A" w:rsidRDefault="00F77073" w:rsidP="0042775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7073" w:rsidRPr="00184215" w14:paraId="2F685E5C" w14:textId="77777777" w:rsidTr="00A5637C">
        <w:trPr>
          <w:cantSplit/>
          <w:trHeight w:val="261"/>
        </w:trPr>
        <w:tc>
          <w:tcPr>
            <w:tcW w:w="2250" w:type="dxa"/>
          </w:tcPr>
          <w:p w14:paraId="743C44E3" w14:textId="77777777" w:rsidR="00F77073" w:rsidRPr="00882A0A" w:rsidRDefault="00F77073" w:rsidP="00F77073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82A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472BBBAA" w14:textId="77777777" w:rsidR="00F77073" w:rsidRPr="00882A0A" w:rsidRDefault="00F77073" w:rsidP="00F77073">
            <w:pPr>
              <w:pStyle w:val="acctfourfigures"/>
              <w:tabs>
                <w:tab w:val="left" w:pos="720"/>
                <w:tab w:val="decimal" w:pos="88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3CB44B1" w14:textId="77777777" w:rsidR="00F77073" w:rsidRPr="00882A0A" w:rsidRDefault="00F77073" w:rsidP="00F77073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581735A2" w14:textId="77777777" w:rsidR="00F77073" w:rsidRPr="00882A0A" w:rsidRDefault="00F77073" w:rsidP="00F77073">
            <w:pPr>
              <w:pStyle w:val="acctfourfigures"/>
              <w:tabs>
                <w:tab w:val="left" w:pos="720"/>
                <w:tab w:val="decimal" w:pos="101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D716118" w14:textId="77777777" w:rsidR="00F77073" w:rsidRPr="00882A0A" w:rsidRDefault="00F77073" w:rsidP="00F7707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1A69602" w14:textId="77777777" w:rsidR="00F77073" w:rsidRPr="00882A0A" w:rsidRDefault="00F77073" w:rsidP="00F77073">
            <w:pPr>
              <w:pStyle w:val="acctfourfigures"/>
              <w:tabs>
                <w:tab w:val="decimal" w:pos="47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ED59EB8" w14:textId="77777777" w:rsidR="00F77073" w:rsidRPr="00882A0A" w:rsidRDefault="00F77073" w:rsidP="00F7707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6436EA6F" w14:textId="77777777" w:rsidR="00F77073" w:rsidRPr="00882A0A" w:rsidRDefault="00F77073" w:rsidP="00FC4A93">
            <w:pPr>
              <w:pStyle w:val="acctfourfigures"/>
              <w:tabs>
                <w:tab w:val="left" w:pos="720"/>
                <w:tab w:val="decimal" w:pos="8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9CC8C40" w14:textId="77777777" w:rsidR="00F77073" w:rsidRPr="00882A0A" w:rsidRDefault="00F77073" w:rsidP="00F77073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72D4A9E" w14:textId="77777777" w:rsidR="00F77073" w:rsidRPr="00882A0A" w:rsidRDefault="00F77073" w:rsidP="00F77073">
            <w:pPr>
              <w:tabs>
                <w:tab w:val="decimal" w:pos="380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F94614C" w14:textId="77777777" w:rsidR="00F77073" w:rsidRPr="00882A0A" w:rsidRDefault="00F77073" w:rsidP="00F7707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4A65688A" w14:textId="77777777" w:rsidR="00F77073" w:rsidRPr="00882A0A" w:rsidRDefault="00F77073" w:rsidP="00427752">
            <w:pPr>
              <w:pStyle w:val="acctfourfigures"/>
              <w:tabs>
                <w:tab w:val="left" w:pos="720"/>
                <w:tab w:val="decimal" w:pos="8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F77073" w:rsidRPr="00184215" w14:paraId="2D609E7A" w14:textId="77777777" w:rsidTr="00A5637C">
        <w:trPr>
          <w:cantSplit/>
          <w:trHeight w:val="261"/>
        </w:trPr>
        <w:tc>
          <w:tcPr>
            <w:tcW w:w="2250" w:type="dxa"/>
            <w:vAlign w:val="bottom"/>
          </w:tcPr>
          <w:p w14:paraId="51F8BC4C" w14:textId="77777777" w:rsidR="00F77073" w:rsidRPr="00882A0A" w:rsidRDefault="00F77073" w:rsidP="00F77073">
            <w:pPr>
              <w:ind w:left="-14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82A0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เงินกู้ระยะสั้นจากสถาบัน</w:t>
            </w:r>
          </w:p>
          <w:p w14:paraId="4E5C9762" w14:textId="77777777" w:rsidR="00F77073" w:rsidRPr="00882A0A" w:rsidRDefault="00F77073" w:rsidP="00F7707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82A0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  </w:t>
            </w:r>
            <w:r w:rsidRPr="00882A0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การเงิน            </w:t>
            </w:r>
          </w:p>
        </w:tc>
        <w:tc>
          <w:tcPr>
            <w:tcW w:w="1530" w:type="dxa"/>
            <w:shd w:val="clear" w:color="auto" w:fill="auto"/>
          </w:tcPr>
          <w:p w14:paraId="75B63945" w14:textId="77777777" w:rsidR="00F77073" w:rsidRDefault="00F77073" w:rsidP="00F7707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EC4ED5" w14:textId="6ABFF650" w:rsidR="006E548E" w:rsidRPr="00882A0A" w:rsidRDefault="006E548E" w:rsidP="00F7707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990890" w14:textId="77777777" w:rsidR="00F77073" w:rsidRPr="00882A0A" w:rsidRDefault="00F77073" w:rsidP="00F7707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5EA4537" w14:textId="130D0EAC" w:rsidR="00F77073" w:rsidRPr="00882A0A" w:rsidRDefault="006E548E" w:rsidP="00F7707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6E4512" w14:textId="77777777" w:rsidR="00F77073" w:rsidRPr="00882A0A" w:rsidRDefault="00F77073" w:rsidP="00F7707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C5C8134" w14:textId="76F88C5C" w:rsidR="00F77073" w:rsidRPr="00882A0A" w:rsidRDefault="006E548E" w:rsidP="00F77073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D5948A" w14:textId="77777777" w:rsidR="00F77073" w:rsidRPr="00882A0A" w:rsidRDefault="00F77073" w:rsidP="00F7707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3B0344C" w14:textId="34A8D21A" w:rsidR="00F77073" w:rsidRPr="00D9745C" w:rsidRDefault="006E548E" w:rsidP="00FC4A9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9745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D9745C">
              <w:rPr>
                <w:rFonts w:asciiTheme="majorBidi" w:hAnsiTheme="majorBidi" w:cstheme="majorBidi"/>
                <w:sz w:val="30"/>
                <w:szCs w:val="30"/>
              </w:rPr>
              <w:t>299,</w:t>
            </w:r>
            <w:r w:rsidR="00D9745C" w:rsidRPr="00D9745C">
              <w:rPr>
                <w:rFonts w:asciiTheme="majorBidi" w:hAnsiTheme="majorBidi" w:cstheme="majorBidi"/>
                <w:sz w:val="30"/>
                <w:szCs w:val="30"/>
              </w:rPr>
              <w:t>743</w:t>
            </w:r>
            <w:r w:rsidRPr="00D9745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30A00" w14:textId="77777777" w:rsidR="00F77073" w:rsidRPr="00D9745C" w:rsidRDefault="00F77073" w:rsidP="00F7707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03352EF" w14:textId="136D0E50" w:rsidR="00F77073" w:rsidRPr="00D9745C" w:rsidRDefault="006E548E" w:rsidP="00F7707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9745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013F64" w14:textId="77777777" w:rsidR="00F77073" w:rsidRPr="00D9745C" w:rsidRDefault="00F77073" w:rsidP="00F7707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6E9AB61" w14:textId="722A1077" w:rsidR="00F77073" w:rsidRPr="00D9745C" w:rsidRDefault="006E548E" w:rsidP="0042775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9745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D9745C">
              <w:rPr>
                <w:rFonts w:asciiTheme="majorBidi" w:hAnsiTheme="majorBidi" w:cstheme="majorBidi"/>
                <w:sz w:val="30"/>
                <w:szCs w:val="30"/>
              </w:rPr>
              <w:t>299,</w:t>
            </w:r>
            <w:r w:rsidR="00D9745C" w:rsidRPr="00D9745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334D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  <w:r w:rsidRPr="00D9745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1803597B" w14:textId="78DED228" w:rsidR="00177905" w:rsidRDefault="00177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Arial"/>
          <w:sz w:val="30"/>
          <w:szCs w:val="30"/>
          <w:cs/>
          <w:lang w:val="th-TH"/>
        </w:rPr>
      </w:pPr>
    </w:p>
    <w:p w14:paraId="17313C99" w14:textId="56EE7AFE" w:rsidR="00882A0A" w:rsidRDefault="00882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Arial"/>
          <w:sz w:val="30"/>
          <w:szCs w:val="30"/>
          <w:cs/>
          <w:lang w:val="th-TH"/>
        </w:rPr>
      </w:pPr>
    </w:p>
    <w:p w14:paraId="15F15212" w14:textId="77777777" w:rsidR="00882A0A" w:rsidRDefault="00882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  <w:cs/>
          <w:lang w:val="th-TH"/>
        </w:rPr>
      </w:pPr>
    </w:p>
    <w:tbl>
      <w:tblPr>
        <w:tblW w:w="10260" w:type="dxa"/>
        <w:tblLayout w:type="fixed"/>
        <w:tblLook w:val="04A0" w:firstRow="1" w:lastRow="0" w:firstColumn="1" w:lastColumn="0" w:noHBand="0" w:noVBand="1"/>
      </w:tblPr>
      <w:tblGrid>
        <w:gridCol w:w="2250"/>
        <w:gridCol w:w="1530"/>
        <w:gridCol w:w="236"/>
        <w:gridCol w:w="1294"/>
        <w:gridCol w:w="236"/>
        <w:gridCol w:w="934"/>
        <w:gridCol w:w="236"/>
        <w:gridCol w:w="1114"/>
        <w:gridCol w:w="236"/>
        <w:gridCol w:w="844"/>
        <w:gridCol w:w="236"/>
        <w:gridCol w:w="1114"/>
      </w:tblGrid>
      <w:tr w:rsidR="00177905" w:rsidRPr="00184215" w14:paraId="45862E91" w14:textId="77777777" w:rsidTr="00AD7B8D">
        <w:trPr>
          <w:cantSplit/>
          <w:trHeight w:val="261"/>
          <w:tblHeader/>
        </w:trPr>
        <w:tc>
          <w:tcPr>
            <w:tcW w:w="2250" w:type="dxa"/>
            <w:vAlign w:val="bottom"/>
          </w:tcPr>
          <w:p w14:paraId="7B6B87B1" w14:textId="77777777" w:rsidR="00177905" w:rsidRPr="00184215" w:rsidRDefault="00177905" w:rsidP="00AD7B8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674192C6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9A8B156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714" w:type="dxa"/>
            <w:gridSpan w:val="7"/>
            <w:vAlign w:val="bottom"/>
          </w:tcPr>
          <w:p w14:paraId="37A8104D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77905" w:rsidRPr="00184215" w14:paraId="7A1079E0" w14:textId="77777777" w:rsidTr="00AD7B8D">
        <w:trPr>
          <w:cantSplit/>
          <w:trHeight w:val="261"/>
          <w:tblHeader/>
        </w:trPr>
        <w:tc>
          <w:tcPr>
            <w:tcW w:w="2250" w:type="dxa"/>
            <w:vAlign w:val="bottom"/>
            <w:hideMark/>
          </w:tcPr>
          <w:p w14:paraId="47B54D49" w14:textId="77777777" w:rsidR="00177905" w:rsidRPr="00184215" w:rsidRDefault="00177905" w:rsidP="00AD7B8D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862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8421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E862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1162D6D8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17D8D079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  <w:hideMark/>
          </w:tcPr>
          <w:p w14:paraId="73C267AE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0410611F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036A8CC0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29A654DA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  <w:hideMark/>
          </w:tcPr>
          <w:p w14:paraId="6D120463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673F37F5" w14:textId="77777777" w:rsidR="00177905" w:rsidRPr="00184215" w:rsidRDefault="00177905" w:rsidP="00AD7B8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  <w:hideMark/>
          </w:tcPr>
          <w:p w14:paraId="7F52A4B7" w14:textId="77777777" w:rsidR="00177905" w:rsidRPr="00184215" w:rsidRDefault="00177905" w:rsidP="00AD7B8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18421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862F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20860435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  <w:hideMark/>
          </w:tcPr>
          <w:p w14:paraId="505C2551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77905" w:rsidRPr="00184215" w14:paraId="1FE7F23B" w14:textId="77777777" w:rsidTr="00AD7B8D">
        <w:trPr>
          <w:cantSplit/>
          <w:trHeight w:val="261"/>
        </w:trPr>
        <w:tc>
          <w:tcPr>
            <w:tcW w:w="2250" w:type="dxa"/>
            <w:vAlign w:val="bottom"/>
          </w:tcPr>
          <w:p w14:paraId="65208454" w14:textId="77777777" w:rsidR="00177905" w:rsidRPr="00184215" w:rsidRDefault="00177905" w:rsidP="00AD7B8D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10" w:type="dxa"/>
            <w:gridSpan w:val="11"/>
          </w:tcPr>
          <w:p w14:paraId="2B817165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84215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8421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84215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77905" w:rsidRPr="00184215" w14:paraId="6AA0E6A8" w14:textId="77777777" w:rsidTr="00AD7B8D">
        <w:trPr>
          <w:cantSplit/>
          <w:trHeight w:val="261"/>
        </w:trPr>
        <w:tc>
          <w:tcPr>
            <w:tcW w:w="2250" w:type="dxa"/>
          </w:tcPr>
          <w:p w14:paraId="2044804D" w14:textId="77777777" w:rsidR="00177905" w:rsidRPr="00184215" w:rsidRDefault="00177905" w:rsidP="00AD7B8D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7EFACCA8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768A3C31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30342B0C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5C643FF4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0CF65041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60719492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005D7F68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1DED6E82" w14:textId="77777777" w:rsidR="00177905" w:rsidRPr="00184215" w:rsidRDefault="00177905" w:rsidP="00AD7B8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8B52DC5" w14:textId="77777777" w:rsidR="00177905" w:rsidRPr="00184215" w:rsidRDefault="00177905" w:rsidP="00AD7B8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9A9BDCE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1FE33625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177905" w:rsidRPr="00184215" w14:paraId="78DE4FA4" w14:textId="77777777" w:rsidTr="00AD7B8D">
        <w:trPr>
          <w:cantSplit/>
          <w:trHeight w:val="261"/>
        </w:trPr>
        <w:tc>
          <w:tcPr>
            <w:tcW w:w="2250" w:type="dxa"/>
            <w:vAlign w:val="bottom"/>
          </w:tcPr>
          <w:p w14:paraId="39BDA43B" w14:textId="77777777" w:rsidR="00177905" w:rsidRPr="00184215" w:rsidRDefault="00177905" w:rsidP="00AD7B8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8421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530" w:type="dxa"/>
          </w:tcPr>
          <w:p w14:paraId="3B52462C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5ADE8C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F189585" w14:textId="77777777" w:rsidR="00177905" w:rsidRPr="00184215" w:rsidRDefault="00177905" w:rsidP="00AD7B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2D0866" w14:textId="77777777" w:rsidR="00177905" w:rsidRPr="00184215" w:rsidRDefault="00177905" w:rsidP="00AD7B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3A81F46" w14:textId="77777777" w:rsidR="00177905" w:rsidRPr="00184215" w:rsidRDefault="00177905" w:rsidP="00AD7B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C4A1AF" w14:textId="77777777" w:rsidR="00177905" w:rsidRPr="00184215" w:rsidRDefault="00177905" w:rsidP="00AD7B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97BADEF" w14:textId="77777777" w:rsidR="00177905" w:rsidRPr="00184215" w:rsidRDefault="00177905" w:rsidP="00AD7B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CC914C" w14:textId="77777777" w:rsidR="00177905" w:rsidRPr="00184215" w:rsidRDefault="00177905" w:rsidP="00AD7B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5AEF0AE4" w14:textId="77777777" w:rsidR="00177905" w:rsidRPr="00184215" w:rsidRDefault="00177905" w:rsidP="00AD7B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81B774" w14:textId="77777777" w:rsidR="00177905" w:rsidRPr="00184215" w:rsidRDefault="00177905" w:rsidP="00AD7B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E67A2D3" w14:textId="77777777" w:rsidR="00177905" w:rsidRPr="00184215" w:rsidRDefault="00177905" w:rsidP="00AD7B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7905" w:rsidRPr="00184215" w14:paraId="43C75A64" w14:textId="77777777" w:rsidTr="00AD7B8D">
        <w:trPr>
          <w:cantSplit/>
          <w:trHeight w:val="261"/>
        </w:trPr>
        <w:tc>
          <w:tcPr>
            <w:tcW w:w="2250" w:type="dxa"/>
            <w:vAlign w:val="bottom"/>
          </w:tcPr>
          <w:p w14:paraId="03A2425D" w14:textId="77777777" w:rsidR="00177905" w:rsidRPr="00184215" w:rsidRDefault="00177905" w:rsidP="00AD7B8D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  -   </w:t>
            </w:r>
            <w:r w:rsidRPr="0018421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530" w:type="dxa"/>
          </w:tcPr>
          <w:p w14:paraId="02D89FF6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B7D605B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3E6618C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58390436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E6368FB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6BF2518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DFF0799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225</w:t>
            </w:r>
          </w:p>
        </w:tc>
        <w:tc>
          <w:tcPr>
            <w:tcW w:w="236" w:type="dxa"/>
            <w:vAlign w:val="bottom"/>
          </w:tcPr>
          <w:p w14:paraId="4BD3586A" w14:textId="77777777" w:rsidR="00177905" w:rsidRPr="00184215" w:rsidRDefault="00177905" w:rsidP="00AD7B8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05F3C090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32F16EC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08F47EE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225</w:t>
            </w:r>
          </w:p>
        </w:tc>
      </w:tr>
      <w:tr w:rsidR="00177905" w:rsidRPr="00184215" w14:paraId="2D87A9F3" w14:textId="77777777" w:rsidTr="00AD7B8D">
        <w:trPr>
          <w:cantSplit/>
          <w:trHeight w:val="261"/>
        </w:trPr>
        <w:tc>
          <w:tcPr>
            <w:tcW w:w="2250" w:type="dxa"/>
            <w:vAlign w:val="bottom"/>
          </w:tcPr>
          <w:p w14:paraId="51E37B94" w14:textId="77777777" w:rsidR="00177905" w:rsidRPr="00184215" w:rsidRDefault="00177905" w:rsidP="00AD7B8D">
            <w:pPr>
              <w:ind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421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1530" w:type="dxa"/>
          </w:tcPr>
          <w:p w14:paraId="1F08C106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E1B801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475CDA60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decimal" w:pos="101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03270D0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A1EB088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6672A7F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ED622D9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803E16E" w14:textId="77777777" w:rsidR="00177905" w:rsidRPr="00184215" w:rsidRDefault="00177905" w:rsidP="00AD7B8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7EC29E1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0F6C63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CBDEF06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7905" w:rsidRPr="00184215" w14:paraId="1AD3D48D" w14:textId="77777777" w:rsidTr="00AD7B8D">
        <w:trPr>
          <w:cantSplit/>
          <w:trHeight w:val="261"/>
        </w:trPr>
        <w:tc>
          <w:tcPr>
            <w:tcW w:w="2250" w:type="dxa"/>
            <w:vAlign w:val="bottom"/>
          </w:tcPr>
          <w:p w14:paraId="488F90EA" w14:textId="77777777" w:rsidR="00177905" w:rsidRPr="00184215" w:rsidRDefault="00177905" w:rsidP="00AD7B8D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84215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  -   ตราสารทุน</w:t>
            </w:r>
          </w:p>
        </w:tc>
        <w:tc>
          <w:tcPr>
            <w:tcW w:w="1530" w:type="dxa"/>
          </w:tcPr>
          <w:p w14:paraId="46B73F58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36" w:type="dxa"/>
          </w:tcPr>
          <w:p w14:paraId="7F05E0BE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F8BC7B2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078B614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1EE02DE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2F0E42D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E6E70E8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36" w:type="dxa"/>
          </w:tcPr>
          <w:p w14:paraId="7DEE56F5" w14:textId="77777777" w:rsidR="00177905" w:rsidRPr="00184215" w:rsidRDefault="00177905" w:rsidP="00AD7B8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3B8AFDAC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E32954F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596F222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</w:tr>
      <w:tr w:rsidR="00177905" w:rsidRPr="00184215" w14:paraId="7A6B67F2" w14:textId="77777777" w:rsidTr="00AD7B8D">
        <w:trPr>
          <w:cantSplit/>
          <w:trHeight w:val="261"/>
        </w:trPr>
        <w:tc>
          <w:tcPr>
            <w:tcW w:w="2250" w:type="dxa"/>
            <w:vAlign w:val="bottom"/>
          </w:tcPr>
          <w:p w14:paraId="4B8DE2AA" w14:textId="77777777" w:rsidR="00177905" w:rsidRPr="00184215" w:rsidRDefault="00177905" w:rsidP="00AD7B8D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-   </w:t>
            </w:r>
            <w:r w:rsidRPr="0018421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530" w:type="dxa"/>
          </w:tcPr>
          <w:p w14:paraId="1D3D6B80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851DBE0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76CFA10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0AC221EA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49BC946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7857644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61707DC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620</w:t>
            </w:r>
          </w:p>
        </w:tc>
        <w:tc>
          <w:tcPr>
            <w:tcW w:w="236" w:type="dxa"/>
            <w:vAlign w:val="bottom"/>
          </w:tcPr>
          <w:p w14:paraId="4C95782F" w14:textId="77777777" w:rsidR="00177905" w:rsidRPr="00184215" w:rsidRDefault="00177905" w:rsidP="00AD7B8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1D30872E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9BEBCF6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5640D9F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620</w:t>
            </w:r>
          </w:p>
        </w:tc>
      </w:tr>
      <w:tr w:rsidR="00177905" w:rsidRPr="00184215" w14:paraId="29148F21" w14:textId="77777777" w:rsidTr="00AD7B8D">
        <w:trPr>
          <w:cantSplit/>
          <w:trHeight w:val="261"/>
        </w:trPr>
        <w:tc>
          <w:tcPr>
            <w:tcW w:w="2250" w:type="dxa"/>
            <w:vAlign w:val="bottom"/>
          </w:tcPr>
          <w:p w14:paraId="057FB14B" w14:textId="77777777" w:rsidR="00177905" w:rsidRPr="00184215" w:rsidRDefault="00177905" w:rsidP="00AD7B8D">
            <w:pPr>
              <w:ind w:left="166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EC13FD3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BA3042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FDA2D11" w14:textId="77777777" w:rsidR="00177905" w:rsidRPr="004E013D" w:rsidRDefault="00177905" w:rsidP="00AD7B8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FFFBDE3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124B011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78346BB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23D4383" w14:textId="77777777" w:rsidR="00177905" w:rsidRPr="004E013D" w:rsidRDefault="00177905" w:rsidP="00AD7B8D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353A851" w14:textId="77777777" w:rsidR="00177905" w:rsidRPr="00184215" w:rsidRDefault="00177905" w:rsidP="00AD7B8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4B6D2050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7D84B0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E5835CB" w14:textId="77777777" w:rsidR="00177905" w:rsidRPr="004E013D" w:rsidRDefault="00177905" w:rsidP="00AD7B8D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77905" w:rsidRPr="00184215" w14:paraId="7353E937" w14:textId="77777777" w:rsidTr="00AD7B8D">
        <w:trPr>
          <w:cantSplit/>
          <w:trHeight w:val="261"/>
        </w:trPr>
        <w:tc>
          <w:tcPr>
            <w:tcW w:w="2250" w:type="dxa"/>
          </w:tcPr>
          <w:p w14:paraId="14C3AB6D" w14:textId="77777777" w:rsidR="00177905" w:rsidRPr="00184215" w:rsidRDefault="00177905" w:rsidP="00AD7B8D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31941E2F" w14:textId="77777777" w:rsidR="00177905" w:rsidRPr="00184215" w:rsidRDefault="00177905" w:rsidP="00AD7B8D">
            <w:pPr>
              <w:pStyle w:val="acctfourfigures"/>
              <w:tabs>
                <w:tab w:val="left" w:pos="720"/>
                <w:tab w:val="decimal" w:pos="88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1A56C3A6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0D9C713A" w14:textId="77777777" w:rsidR="00177905" w:rsidRPr="00184215" w:rsidRDefault="00177905" w:rsidP="00AD7B8D">
            <w:pPr>
              <w:pStyle w:val="acctfourfigures"/>
              <w:tabs>
                <w:tab w:val="left" w:pos="720"/>
                <w:tab w:val="decimal" w:pos="101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45B08135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1F599E81" w14:textId="77777777" w:rsidR="00177905" w:rsidRPr="00184215" w:rsidRDefault="00177905" w:rsidP="00AD7B8D">
            <w:pPr>
              <w:pStyle w:val="acctfourfigures"/>
              <w:tabs>
                <w:tab w:val="decimal" w:pos="47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4C2282F2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63064DB6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03E02A1E" w14:textId="77777777" w:rsidR="00177905" w:rsidRPr="00184215" w:rsidRDefault="00177905" w:rsidP="00AD7B8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9BC830F" w14:textId="77777777" w:rsidR="00177905" w:rsidRPr="00184215" w:rsidRDefault="00177905" w:rsidP="00AD7B8D">
            <w:pPr>
              <w:tabs>
                <w:tab w:val="decimal" w:pos="380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FFCBF33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7E3FDED1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177905" w:rsidRPr="00184215" w14:paraId="4BDE0450" w14:textId="77777777" w:rsidTr="00AD7B8D">
        <w:trPr>
          <w:cantSplit/>
          <w:trHeight w:val="261"/>
        </w:trPr>
        <w:tc>
          <w:tcPr>
            <w:tcW w:w="2250" w:type="dxa"/>
            <w:vAlign w:val="bottom"/>
          </w:tcPr>
          <w:p w14:paraId="7526D565" w14:textId="77777777" w:rsidR="00177905" w:rsidRDefault="00177905" w:rsidP="00AD7B8D">
            <w:pPr>
              <w:ind w:left="-14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เงินกู้ระยะสั้นจากสถาบัน</w:t>
            </w:r>
          </w:p>
          <w:p w14:paraId="6DD56B9D" w14:textId="77777777" w:rsidR="00177905" w:rsidRPr="00184215" w:rsidRDefault="00177905" w:rsidP="00AD7B8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  </w:t>
            </w:r>
            <w:r w:rsidRPr="0018421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การเงิน            </w:t>
            </w:r>
          </w:p>
        </w:tc>
        <w:tc>
          <w:tcPr>
            <w:tcW w:w="1530" w:type="dxa"/>
            <w:vAlign w:val="bottom"/>
          </w:tcPr>
          <w:p w14:paraId="2F8E63D7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499080D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7DD67F22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558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340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8D84632" w14:textId="77777777" w:rsidR="00177905" w:rsidRPr="00184215" w:rsidRDefault="00177905" w:rsidP="00AD7B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C09B5F9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B96C1B5" w14:textId="77777777" w:rsidR="00177905" w:rsidRPr="00184215" w:rsidRDefault="00177905" w:rsidP="00AD7B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1923C0F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557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612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216D64E" w14:textId="77777777" w:rsidR="00177905" w:rsidRPr="00184215" w:rsidRDefault="00177905" w:rsidP="00AD7B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128336C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E497BD7" w14:textId="77777777" w:rsidR="00177905" w:rsidRPr="00184215" w:rsidRDefault="00177905" w:rsidP="00AD7B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420DD7F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557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612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77905" w:rsidRPr="00184215" w14:paraId="38E526D3" w14:textId="77777777" w:rsidTr="00AD7B8D">
        <w:trPr>
          <w:cantSplit/>
          <w:trHeight w:val="261"/>
        </w:trPr>
        <w:tc>
          <w:tcPr>
            <w:tcW w:w="2250" w:type="dxa"/>
            <w:vAlign w:val="bottom"/>
          </w:tcPr>
          <w:p w14:paraId="1F584D3A" w14:textId="77777777" w:rsidR="00177905" w:rsidRDefault="00177905" w:rsidP="00AD7B8D">
            <w:pPr>
              <w:ind w:left="-14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เงินกู้ระยะ</w:t>
            </w:r>
            <w:r w:rsidRPr="0018421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ยาว</w:t>
            </w:r>
            <w:r w:rsidRPr="0018421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จากสถาบัน</w:t>
            </w:r>
          </w:p>
          <w:p w14:paraId="19976D95" w14:textId="77777777" w:rsidR="00177905" w:rsidRPr="00184215" w:rsidRDefault="00177905" w:rsidP="00AD7B8D">
            <w:pPr>
              <w:ind w:left="-14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  </w:t>
            </w:r>
            <w:r w:rsidRPr="0018421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การเงิน            </w:t>
            </w:r>
          </w:p>
        </w:tc>
        <w:tc>
          <w:tcPr>
            <w:tcW w:w="1530" w:type="dxa"/>
            <w:vAlign w:val="bottom"/>
          </w:tcPr>
          <w:p w14:paraId="6153B9DB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40DE065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03667ABB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596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797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D7F0AF7" w14:textId="77777777" w:rsidR="00177905" w:rsidRPr="00184215" w:rsidRDefault="00177905" w:rsidP="00AD7B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5DD44D97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4B18BF9" w14:textId="77777777" w:rsidR="00177905" w:rsidRPr="00184215" w:rsidRDefault="00177905" w:rsidP="00AD7B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A539B70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594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47ED236" w14:textId="77777777" w:rsidR="00177905" w:rsidRPr="00184215" w:rsidRDefault="00177905" w:rsidP="00AD7B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0530FC5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D90F492" w14:textId="77777777" w:rsidR="00177905" w:rsidRPr="00184215" w:rsidRDefault="00177905" w:rsidP="00AD7B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D03767A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594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38A50467" w14:textId="77777777" w:rsidR="002E54ED" w:rsidRDefault="002E54ED" w:rsidP="002E54ED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</w:p>
    <w:p w14:paraId="15A95B33" w14:textId="50286484" w:rsidR="00857405" w:rsidRPr="001E744B" w:rsidRDefault="00133B68" w:rsidP="00677259">
      <w:pPr>
        <w:pStyle w:val="Heading1"/>
        <w:keepLines/>
        <w:numPr>
          <w:ilvl w:val="0"/>
          <w:numId w:val="17"/>
        </w:numPr>
        <w:shd w:val="clear" w:color="auto" w:fill="auto"/>
        <w:tabs>
          <w:tab w:val="clear" w:pos="340"/>
          <w:tab w:val="left" w:pos="540"/>
          <w:tab w:val="num" w:pos="63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 xml:space="preserve"> </w:t>
      </w:r>
      <w:r w:rsidR="00857405" w:rsidRPr="001E744B">
        <w:rPr>
          <w:rFonts w:ascii="Angsana New" w:hAnsi="Angsana New" w:cs="Angsana New"/>
          <w:sz w:val="30"/>
          <w:szCs w:val="30"/>
          <w:u w:val="none"/>
          <w:cs/>
          <w:lang w:val="th-TH"/>
        </w:rPr>
        <w:t>ภาระผูกพัน</w:t>
      </w:r>
      <w:r w:rsidR="00937F5E" w:rsidRPr="001E744B">
        <w:rPr>
          <w:rFonts w:ascii="Angsana New" w:hAnsi="Angsana New" w:cs="Angsana New"/>
          <w:sz w:val="30"/>
          <w:szCs w:val="30"/>
          <w:u w:val="none"/>
          <w:cs/>
          <w:lang w:val="th-TH"/>
        </w:rPr>
        <w:t>กับ</w:t>
      </w:r>
      <w:r w:rsidR="001C5AC5" w:rsidRPr="001E744B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บุคคลหรือ</w:t>
      </w:r>
      <w:r w:rsidR="00937F5E" w:rsidRPr="001E744B">
        <w:rPr>
          <w:rFonts w:ascii="Angsana New" w:hAnsi="Angsana New" w:cs="Angsana New"/>
          <w:sz w:val="30"/>
          <w:szCs w:val="30"/>
          <w:u w:val="none"/>
          <w:cs/>
          <w:lang w:val="th-TH"/>
        </w:rPr>
        <w:t>กิจการที่ไม่เกี่ยวข้องกัน</w:t>
      </w:r>
    </w:p>
    <w:p w14:paraId="1D1C6D39" w14:textId="77777777" w:rsidR="00953F4E" w:rsidRPr="00D3736A" w:rsidRDefault="00953F4E" w:rsidP="005F2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8010"/>
        <w:gridCol w:w="1170"/>
      </w:tblGrid>
      <w:tr w:rsidR="00883CDC" w14:paraId="4FCCCFCA" w14:textId="77777777" w:rsidTr="00A5637C">
        <w:trPr>
          <w:tblHeader/>
        </w:trPr>
        <w:tc>
          <w:tcPr>
            <w:tcW w:w="8010" w:type="dxa"/>
            <w:hideMark/>
          </w:tcPr>
          <w:p w14:paraId="453BE7F7" w14:textId="34F12D32" w:rsidR="00883CDC" w:rsidRDefault="00883CDC" w:rsidP="00A5637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862F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DD01E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862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263EBC5C" w14:textId="77777777" w:rsidR="00883CDC" w:rsidRDefault="00883CDC" w:rsidP="00A563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7" w:right="-112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</w:tr>
      <w:tr w:rsidR="00883CDC" w14:paraId="6F1FAAD2" w14:textId="77777777" w:rsidTr="00A5637C">
        <w:trPr>
          <w:tblHeader/>
        </w:trPr>
        <w:tc>
          <w:tcPr>
            <w:tcW w:w="8010" w:type="dxa"/>
          </w:tcPr>
          <w:p w14:paraId="7F4C6553" w14:textId="77777777" w:rsidR="00883CDC" w:rsidRDefault="00883CDC" w:rsidP="00A563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30D82567" w14:textId="77777777" w:rsidR="00883CDC" w:rsidRDefault="00883CDC" w:rsidP="00A563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7" w:right="-11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883CDC" w14:paraId="404CE51F" w14:textId="77777777" w:rsidTr="00A5637C">
        <w:tc>
          <w:tcPr>
            <w:tcW w:w="8010" w:type="dxa"/>
            <w:hideMark/>
          </w:tcPr>
          <w:p w14:paraId="2CE9224B" w14:textId="77777777" w:rsidR="00883CDC" w:rsidRDefault="00883CDC" w:rsidP="00A5637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70" w:type="dxa"/>
          </w:tcPr>
          <w:p w14:paraId="06D54F39" w14:textId="77777777" w:rsidR="00883CDC" w:rsidRDefault="00883CDC" w:rsidP="00A5637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43C17" w14:paraId="1ED938E0" w14:textId="77777777" w:rsidTr="00A5637C">
        <w:tc>
          <w:tcPr>
            <w:tcW w:w="8010" w:type="dxa"/>
          </w:tcPr>
          <w:p w14:paraId="60FE9E91" w14:textId="77777777" w:rsidR="00B43C17" w:rsidRDefault="00B43C17" w:rsidP="00B43C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622C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170" w:type="dxa"/>
          </w:tcPr>
          <w:p w14:paraId="23160562" w14:textId="25AD01F6" w:rsidR="00B43C17" w:rsidRPr="00B1461B" w:rsidRDefault="00C349A6" w:rsidP="0053301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450</w:t>
            </w:r>
          </w:p>
        </w:tc>
      </w:tr>
      <w:tr w:rsidR="00B43C17" w14:paraId="6CED6815" w14:textId="77777777" w:rsidTr="008137FB">
        <w:tc>
          <w:tcPr>
            <w:tcW w:w="8010" w:type="dxa"/>
            <w:hideMark/>
          </w:tcPr>
          <w:p w14:paraId="4851B6A4" w14:textId="77777777" w:rsidR="00B43C17" w:rsidRDefault="00B43C17" w:rsidP="00B43C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สัญญางานจ้างเหมาปรับปรุงระบบจัดเก็บค่าผ่านทาง</w:t>
            </w:r>
          </w:p>
        </w:tc>
        <w:tc>
          <w:tcPr>
            <w:tcW w:w="1170" w:type="dxa"/>
            <w:shd w:val="clear" w:color="auto" w:fill="auto"/>
          </w:tcPr>
          <w:p w14:paraId="01D89589" w14:textId="4DAC868B" w:rsidR="00B43C17" w:rsidRPr="00B1461B" w:rsidRDefault="00C349A6" w:rsidP="0053301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185,096</w:t>
            </w:r>
          </w:p>
        </w:tc>
      </w:tr>
      <w:tr w:rsidR="00B43C17" w14:paraId="6F5D1908" w14:textId="77777777" w:rsidTr="008137FB">
        <w:tc>
          <w:tcPr>
            <w:tcW w:w="8010" w:type="dxa"/>
            <w:hideMark/>
          </w:tcPr>
          <w:p w14:paraId="6ABEDA20" w14:textId="77777777" w:rsidR="00B43C17" w:rsidRDefault="00B43C17" w:rsidP="00B43C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C2EF24" w14:textId="26606161" w:rsidR="00B43C17" w:rsidRPr="00B1461B" w:rsidRDefault="00C349A6" w:rsidP="0053301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62,353</w:t>
            </w:r>
          </w:p>
        </w:tc>
      </w:tr>
      <w:tr w:rsidR="00B43C17" w14:paraId="3B03D053" w14:textId="77777777" w:rsidTr="00F625DB">
        <w:tc>
          <w:tcPr>
            <w:tcW w:w="8010" w:type="dxa"/>
            <w:hideMark/>
          </w:tcPr>
          <w:p w14:paraId="619649C1" w14:textId="77777777" w:rsidR="00B43C17" w:rsidRDefault="00B43C17" w:rsidP="00B43C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986912" w14:textId="63B819FB" w:rsidR="00B43C17" w:rsidRPr="008B6E13" w:rsidRDefault="00C349A6" w:rsidP="0053301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247,899</w:t>
            </w:r>
          </w:p>
        </w:tc>
      </w:tr>
    </w:tbl>
    <w:p w14:paraId="0FAE3023" w14:textId="77777777" w:rsidR="00B8218F" w:rsidRDefault="00B8218F" w:rsidP="006A4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"/>
        <w:jc w:val="both"/>
        <w:rPr>
          <w:rFonts w:ascii="Angsana New" w:hAnsi="Angsana New"/>
          <w:i/>
          <w:iCs/>
          <w:sz w:val="30"/>
          <w:szCs w:val="30"/>
          <w:lang w:val="en-GB"/>
        </w:rPr>
      </w:pPr>
    </w:p>
    <w:p w14:paraId="099CE315" w14:textId="77777777" w:rsidR="00CD2E36" w:rsidRDefault="00CD2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val="en-GB"/>
        </w:rPr>
      </w:pPr>
      <w:r>
        <w:rPr>
          <w:rFonts w:ascii="Angsana New" w:hAnsi="Angsana New"/>
          <w:i/>
          <w:iCs/>
          <w:sz w:val="30"/>
          <w:szCs w:val="30"/>
          <w:cs/>
          <w:lang w:val="en-GB"/>
        </w:rPr>
        <w:br w:type="page"/>
      </w:r>
    </w:p>
    <w:p w14:paraId="4FA2C2D4" w14:textId="0A5C14F6" w:rsidR="00EA18A8" w:rsidRPr="00FE5A6B" w:rsidRDefault="00EA18A8" w:rsidP="00EA1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="Angsana New" w:hAnsi="Angsana New"/>
          <w:i/>
          <w:iCs/>
          <w:sz w:val="30"/>
          <w:szCs w:val="30"/>
          <w:rtl/>
          <w:cs/>
          <w:lang w:val="en-GB" w:bidi="ar-SA"/>
        </w:rPr>
      </w:pPr>
      <w:r w:rsidRPr="00FE5A6B">
        <w:rPr>
          <w:rFonts w:ascii="Angsana New" w:hAnsi="Angsana New"/>
          <w:i/>
          <w:iCs/>
          <w:sz w:val="30"/>
          <w:szCs w:val="30"/>
          <w:cs/>
          <w:lang w:val="en-GB"/>
        </w:rPr>
        <w:lastRenderedPageBreak/>
        <w:t>ภาระผูกพันตามสัญญาเช่าดำเนินงาน</w:t>
      </w:r>
    </w:p>
    <w:p w14:paraId="32191137" w14:textId="77777777" w:rsidR="00EA18A8" w:rsidRPr="00806F46" w:rsidRDefault="00EA18A8" w:rsidP="005F21E5">
      <w:pPr>
        <w:spacing w:line="240" w:lineRule="auto"/>
        <w:ind w:left="540"/>
        <w:rPr>
          <w:rFonts w:ascii="Angsana New" w:hAnsi="Angsana New"/>
          <w:sz w:val="30"/>
          <w:szCs w:val="30"/>
          <w:lang w:val="en-GB"/>
        </w:rPr>
      </w:pPr>
    </w:p>
    <w:p w14:paraId="2F74995C" w14:textId="15581C1F" w:rsidR="00B8218F" w:rsidRPr="00870C8D" w:rsidRDefault="00B8218F" w:rsidP="00B8218F">
      <w:pPr>
        <w:ind w:left="540"/>
        <w:rPr>
          <w:rFonts w:asciiTheme="majorBidi" w:hAnsiTheme="majorBidi" w:cstheme="majorBidi"/>
          <w:sz w:val="30"/>
          <w:szCs w:val="30"/>
          <w:lang w:val="en-GB"/>
        </w:rPr>
      </w:pPr>
      <w:r w:rsidRPr="00870C8D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ณ วันที่ </w:t>
      </w:r>
      <w:r w:rsidRPr="00870C8D">
        <w:rPr>
          <w:rFonts w:asciiTheme="majorBidi" w:hAnsiTheme="majorBidi" w:cstheme="majorBidi"/>
          <w:sz w:val="30"/>
          <w:szCs w:val="30"/>
        </w:rPr>
        <w:t>30</w:t>
      </w:r>
      <w:r w:rsidRPr="00870C8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B389C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870C8D">
        <w:rPr>
          <w:rFonts w:asciiTheme="majorBidi" w:hAnsiTheme="majorBidi" w:cstheme="majorBidi"/>
          <w:sz w:val="30"/>
          <w:szCs w:val="30"/>
        </w:rPr>
        <w:t>2564</w:t>
      </w:r>
      <w:r w:rsidRPr="00870C8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70C8D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บริษัทมีสัญญาเช่า</w:t>
      </w:r>
      <w:r w:rsidRPr="00870C8D">
        <w:rPr>
          <w:rFonts w:asciiTheme="majorBidi" w:hAnsiTheme="majorBidi"/>
          <w:sz w:val="30"/>
          <w:szCs w:val="30"/>
          <w:cs/>
          <w:lang w:val="en-GB"/>
        </w:rPr>
        <w:t>พื้นที่จอดรถ</w:t>
      </w:r>
      <w:r w:rsidRPr="00870C8D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เป็นระยะเวลา </w:t>
      </w:r>
      <w:r w:rsidRPr="00870C8D">
        <w:rPr>
          <w:rFonts w:asciiTheme="majorBidi" w:hAnsiTheme="majorBidi" w:cstheme="majorBidi"/>
          <w:sz w:val="30"/>
          <w:szCs w:val="30"/>
        </w:rPr>
        <w:t>1</w:t>
      </w:r>
      <w:r w:rsidRPr="00870C8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70C8D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ปี </w:t>
      </w:r>
      <w:r w:rsidRPr="00870C8D">
        <w:rPr>
          <w:rFonts w:asciiTheme="majorBidi" w:hAnsiTheme="majorBidi" w:cstheme="majorBidi"/>
          <w:sz w:val="30"/>
          <w:szCs w:val="30"/>
          <w:cs/>
          <w:lang w:val="en-GB"/>
        </w:rPr>
        <w:t>ซึ่ง</w:t>
      </w:r>
      <w:r w:rsidRPr="00870C8D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จะสิ้นสุดในเดือนพฤศจิกายน </w:t>
      </w:r>
      <w:r w:rsidRPr="00870C8D">
        <w:rPr>
          <w:rFonts w:asciiTheme="majorBidi" w:hAnsiTheme="majorBidi" w:cstheme="majorBidi"/>
          <w:sz w:val="30"/>
          <w:szCs w:val="30"/>
        </w:rPr>
        <w:t>2564</w:t>
      </w:r>
    </w:p>
    <w:p w14:paraId="730C7F78" w14:textId="77777777" w:rsidR="004340CA" w:rsidRPr="00806F46" w:rsidRDefault="004340CA" w:rsidP="00B8218F">
      <w:pPr>
        <w:ind w:left="540"/>
        <w:rPr>
          <w:rFonts w:ascii="Angsana New" w:hAnsi="Angsana New"/>
          <w:i/>
          <w:iCs/>
          <w:sz w:val="30"/>
          <w:szCs w:val="30"/>
        </w:rPr>
      </w:pPr>
    </w:p>
    <w:p w14:paraId="0C1516CE" w14:textId="77777777" w:rsidR="00B8218F" w:rsidRPr="00431BBB" w:rsidRDefault="00B8218F" w:rsidP="00B8218F">
      <w:pPr>
        <w:ind w:left="540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431BBB">
        <w:rPr>
          <w:rFonts w:ascii="Angsana New" w:hAnsi="Angsana New"/>
          <w:i/>
          <w:iCs/>
          <w:sz w:val="30"/>
          <w:szCs w:val="30"/>
          <w:cs/>
        </w:rPr>
        <w:t>สัญญางานจ้าง</w:t>
      </w:r>
      <w:r w:rsidRPr="00431BBB">
        <w:rPr>
          <w:rFonts w:ascii="Angsana New" w:hAnsi="Angsana New" w:hint="cs"/>
          <w:i/>
          <w:iCs/>
          <w:sz w:val="30"/>
          <w:szCs w:val="30"/>
          <w:cs/>
        </w:rPr>
        <w:t>งาน</w:t>
      </w:r>
      <w:r w:rsidRPr="00431BBB">
        <w:rPr>
          <w:rFonts w:ascii="Angsana New" w:hAnsi="Angsana New"/>
          <w:i/>
          <w:iCs/>
          <w:sz w:val="30"/>
          <w:szCs w:val="30"/>
          <w:cs/>
        </w:rPr>
        <w:t>ปรับปรุงระบบจัดเก็บค่าผ่านทาง</w:t>
      </w:r>
    </w:p>
    <w:p w14:paraId="20188E2E" w14:textId="77777777" w:rsidR="00B8218F" w:rsidRPr="00806F46" w:rsidRDefault="00B8218F" w:rsidP="00B82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14:paraId="6913326B" w14:textId="1D20A05E" w:rsidR="00B8218F" w:rsidRPr="007D1E34" w:rsidRDefault="00B8218F" w:rsidP="00B82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31BB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431BBB">
        <w:rPr>
          <w:rFonts w:asciiTheme="majorBidi" w:hAnsiTheme="majorBidi" w:cstheme="majorBidi"/>
          <w:sz w:val="30"/>
          <w:szCs w:val="30"/>
        </w:rPr>
        <w:t>27</w:t>
      </w:r>
      <w:r w:rsidRPr="00431BB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31BBB">
        <w:rPr>
          <w:rFonts w:asciiTheme="majorBidi" w:hAnsiTheme="majorBidi" w:cstheme="majorBidi" w:hint="cs"/>
          <w:sz w:val="30"/>
          <w:szCs w:val="30"/>
          <w:cs/>
        </w:rPr>
        <w:t>ธันวา</w:t>
      </w:r>
      <w:r w:rsidRPr="00431BBB">
        <w:rPr>
          <w:rFonts w:asciiTheme="majorBidi" w:hAnsiTheme="majorBidi" w:cstheme="majorBidi"/>
          <w:sz w:val="30"/>
          <w:szCs w:val="30"/>
          <w:cs/>
        </w:rPr>
        <w:t xml:space="preserve">คม </w:t>
      </w:r>
      <w:r w:rsidRPr="00431BBB">
        <w:rPr>
          <w:rFonts w:asciiTheme="majorBidi" w:hAnsiTheme="majorBidi" w:cstheme="majorBidi"/>
          <w:sz w:val="30"/>
          <w:szCs w:val="30"/>
        </w:rPr>
        <w:t>2562</w:t>
      </w:r>
      <w:r w:rsidRPr="00431BBB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</w:t>
      </w:r>
      <w:r w:rsidRPr="00431BBB">
        <w:rPr>
          <w:rFonts w:ascii="Angsana New" w:hAnsi="Angsana New"/>
          <w:sz w:val="30"/>
          <w:szCs w:val="30"/>
          <w:cs/>
        </w:rPr>
        <w:t>งานจ้าง</w:t>
      </w:r>
      <w:r w:rsidRPr="00431BBB">
        <w:rPr>
          <w:rFonts w:ascii="Angsana New" w:hAnsi="Angsana New" w:hint="cs"/>
          <w:sz w:val="30"/>
          <w:szCs w:val="30"/>
          <w:cs/>
        </w:rPr>
        <w:t>งาน</w:t>
      </w:r>
      <w:r w:rsidRPr="00431BBB">
        <w:rPr>
          <w:rFonts w:ascii="Angsana New" w:hAnsi="Angsana New"/>
          <w:sz w:val="30"/>
          <w:szCs w:val="30"/>
          <w:cs/>
        </w:rPr>
        <w:t>ปรับปรุงระบบจัดเก็บค่าผ่านทาง</w:t>
      </w:r>
      <w:r w:rsidRPr="00431BBB">
        <w:rPr>
          <w:rFonts w:ascii="Angsana New" w:hAnsi="Angsana New" w:hint="cs"/>
          <w:sz w:val="30"/>
          <w:szCs w:val="30"/>
          <w:cs/>
        </w:rPr>
        <w:t>กับ</w:t>
      </w:r>
      <w:r w:rsidRPr="00431BBB">
        <w:rPr>
          <w:rFonts w:asciiTheme="majorBidi" w:hAnsiTheme="majorBidi" w:cstheme="majorBidi" w:hint="cs"/>
          <w:sz w:val="30"/>
          <w:szCs w:val="30"/>
          <w:cs/>
        </w:rPr>
        <w:t>นิติบุคคลร่วมทำงานกลุ่มหนึ่ง</w:t>
      </w:r>
      <w:r w:rsidRPr="00431BBB">
        <w:rPr>
          <w:rFonts w:asciiTheme="majorBidi" w:hAnsiTheme="majorBidi" w:cstheme="majorBidi"/>
          <w:sz w:val="30"/>
          <w:szCs w:val="30"/>
          <w:cs/>
        </w:rPr>
        <w:t xml:space="preserve"> สัญญาดังกล่าวมีระยะเวลา </w:t>
      </w:r>
      <w:r w:rsidRPr="00431BBB">
        <w:rPr>
          <w:rFonts w:asciiTheme="majorBidi" w:hAnsiTheme="majorBidi" w:cstheme="majorBidi"/>
          <w:sz w:val="30"/>
          <w:szCs w:val="30"/>
        </w:rPr>
        <w:t xml:space="preserve">16 </w:t>
      </w:r>
      <w:r w:rsidRPr="00431BBB">
        <w:rPr>
          <w:rFonts w:asciiTheme="majorBidi" w:hAnsiTheme="majorBidi" w:cstheme="majorBidi" w:hint="cs"/>
          <w:sz w:val="30"/>
          <w:szCs w:val="30"/>
          <w:cs/>
        </w:rPr>
        <w:t xml:space="preserve">เดือน </w:t>
      </w:r>
      <w:r w:rsidRPr="00431BBB">
        <w:rPr>
          <w:rFonts w:ascii="Angsana New" w:hAnsi="Angsana New" w:hint="cs"/>
          <w:sz w:val="30"/>
          <w:szCs w:val="30"/>
          <w:cs/>
        </w:rPr>
        <w:t>สิ้นสุด</w:t>
      </w:r>
      <w:r w:rsidRPr="00431BB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ในเดือนเมษายน </w:t>
      </w:r>
      <w:r w:rsidRPr="00431BBB">
        <w:rPr>
          <w:rFonts w:asciiTheme="majorBidi" w:hAnsiTheme="majorBidi" w:cstheme="majorBidi"/>
          <w:sz w:val="30"/>
          <w:szCs w:val="30"/>
        </w:rPr>
        <w:t>2564</w:t>
      </w:r>
      <w:r w:rsidR="00B373C8" w:rsidRPr="00431BBB">
        <w:rPr>
          <w:rFonts w:asciiTheme="majorBidi" w:hAnsiTheme="majorBidi"/>
          <w:sz w:val="30"/>
          <w:szCs w:val="30"/>
          <w:cs/>
        </w:rPr>
        <w:t xml:space="preserve"> บริษัทกำลังอยู่ระหว่างต่อสัญญาว่าจ้างดังกล่าว</w:t>
      </w:r>
    </w:p>
    <w:p w14:paraId="7CA46D7D" w14:textId="49F99D7E" w:rsidR="00A35A3D" w:rsidRPr="00806F46" w:rsidRDefault="00A35A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00172775" w14:textId="1E60A4F1" w:rsidR="00857405" w:rsidRPr="003605CA" w:rsidRDefault="00857405" w:rsidP="008079F8">
      <w:pPr>
        <w:pStyle w:val="Heading1"/>
        <w:keepLines/>
        <w:numPr>
          <w:ilvl w:val="0"/>
          <w:numId w:val="17"/>
        </w:numPr>
        <w:shd w:val="clear" w:color="auto" w:fill="auto"/>
        <w:tabs>
          <w:tab w:val="clear" w:pos="340"/>
          <w:tab w:val="left" w:pos="540"/>
          <w:tab w:val="num" w:pos="63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D3736A">
        <w:rPr>
          <w:rFonts w:ascii="Angsana New" w:hAnsi="Angsana New" w:cs="Angsana New"/>
          <w:sz w:val="30"/>
          <w:szCs w:val="30"/>
          <w:u w:val="none"/>
          <w:cs/>
          <w:lang w:val="th-TH"/>
        </w:rPr>
        <w:t>คดี</w:t>
      </w:r>
      <w:r w:rsidR="00B32F75" w:rsidRPr="00D3736A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ความ</w:t>
      </w:r>
    </w:p>
    <w:p w14:paraId="13515BE5" w14:textId="77777777" w:rsidR="005F21E5" w:rsidRPr="00806F46" w:rsidRDefault="005F21E5" w:rsidP="00ED315E">
      <w:pPr>
        <w:rPr>
          <w:sz w:val="30"/>
          <w:szCs w:val="30"/>
        </w:rPr>
      </w:pPr>
    </w:p>
    <w:p w14:paraId="39F87641" w14:textId="77777777" w:rsidR="0013300B" w:rsidRPr="00ED315E" w:rsidRDefault="0013300B" w:rsidP="00ED3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15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ED315E">
        <w:rPr>
          <w:rFonts w:asciiTheme="majorBidi" w:hAnsiTheme="majorBidi" w:cstheme="majorBidi"/>
          <w:sz w:val="30"/>
          <w:szCs w:val="30"/>
        </w:rPr>
        <w:t>18</w:t>
      </w:r>
      <w:r w:rsidRPr="00ED315E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Pr="00ED315E">
        <w:rPr>
          <w:rFonts w:asciiTheme="majorBidi" w:hAnsiTheme="majorBidi" w:cstheme="majorBidi"/>
          <w:sz w:val="30"/>
          <w:szCs w:val="30"/>
        </w:rPr>
        <w:t>2552</w:t>
      </w:r>
      <w:r w:rsidRPr="00ED315E">
        <w:rPr>
          <w:rFonts w:asciiTheme="majorBidi" w:hAnsiTheme="majorBidi" w:cstheme="majorBidi"/>
          <w:sz w:val="30"/>
          <w:szCs w:val="30"/>
          <w:cs/>
        </w:rPr>
        <w:t xml:space="preserve"> ผู้ฟ้องคดีรายหนึ่ง ได้ยื่นฟ้องบริษัทกับผู้ถูกฟ้องคดีอื่นอีก </w:t>
      </w:r>
      <w:r w:rsidRPr="00ED315E">
        <w:rPr>
          <w:rFonts w:asciiTheme="majorBidi" w:hAnsiTheme="majorBidi" w:cstheme="majorBidi"/>
          <w:sz w:val="30"/>
          <w:szCs w:val="30"/>
        </w:rPr>
        <w:t>3</w:t>
      </w:r>
      <w:r w:rsidRPr="00ED315E">
        <w:rPr>
          <w:rFonts w:asciiTheme="majorBidi" w:hAnsiTheme="majorBidi" w:cstheme="majorBidi"/>
          <w:sz w:val="30"/>
          <w:szCs w:val="30"/>
          <w:cs/>
        </w:rPr>
        <w:t xml:space="preserve"> ราย ต่อศาลปกครองสูงสุด อ้างว่า ประกาศแจ้งการปรับขึ้นอัตราค่าผ่านทางใหม่ของบริษัท ซึ่งมีผลตั้งแต่วันที่ </w:t>
      </w:r>
      <w:r w:rsidRPr="00ED315E">
        <w:rPr>
          <w:rFonts w:asciiTheme="majorBidi" w:hAnsiTheme="majorBidi" w:cstheme="majorBidi"/>
          <w:sz w:val="30"/>
          <w:szCs w:val="30"/>
        </w:rPr>
        <w:t>22</w:t>
      </w:r>
      <w:r w:rsidRPr="00ED315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D315E">
        <w:rPr>
          <w:rFonts w:asciiTheme="majorBidi" w:hAnsiTheme="majorBidi" w:cstheme="majorBidi"/>
          <w:sz w:val="30"/>
          <w:szCs w:val="30"/>
        </w:rPr>
        <w:t>2552</w:t>
      </w:r>
      <w:r w:rsidRPr="00ED315E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Pr="00ED315E">
        <w:rPr>
          <w:rFonts w:asciiTheme="majorBidi" w:hAnsiTheme="majorBidi" w:cstheme="majorBidi"/>
          <w:sz w:val="30"/>
          <w:szCs w:val="30"/>
        </w:rPr>
        <w:t>21</w:t>
      </w:r>
      <w:r w:rsidRPr="00ED315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D315E">
        <w:rPr>
          <w:rFonts w:asciiTheme="majorBidi" w:hAnsiTheme="majorBidi" w:cstheme="majorBidi"/>
          <w:sz w:val="30"/>
          <w:szCs w:val="30"/>
        </w:rPr>
        <w:t>2557</w:t>
      </w:r>
      <w:r w:rsidRPr="00ED315E">
        <w:rPr>
          <w:rFonts w:asciiTheme="majorBidi" w:hAnsiTheme="majorBidi" w:cstheme="majorBidi"/>
          <w:sz w:val="30"/>
          <w:szCs w:val="30"/>
          <w:cs/>
        </w:rPr>
        <w:t xml:space="preserve"> มิได้เป็นการปรับขึ้นอัตราค่าผ่านทางตามสัญญาโดยเคร่งครัด และมติคณะรัฐมนตรีเมื่อวันที่ </w:t>
      </w:r>
      <w:r w:rsidRPr="00ED315E">
        <w:rPr>
          <w:rFonts w:asciiTheme="majorBidi" w:hAnsiTheme="majorBidi" w:cstheme="majorBidi"/>
          <w:sz w:val="30"/>
          <w:szCs w:val="30"/>
        </w:rPr>
        <w:t xml:space="preserve">       11</w:t>
      </w:r>
      <w:r w:rsidRPr="00ED315E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ED315E">
        <w:rPr>
          <w:rFonts w:asciiTheme="majorBidi" w:hAnsiTheme="majorBidi" w:cstheme="majorBidi"/>
          <w:sz w:val="30"/>
          <w:szCs w:val="30"/>
        </w:rPr>
        <w:t>2549</w:t>
      </w:r>
      <w:r w:rsidRPr="00ED315E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Pr="00ED315E">
        <w:rPr>
          <w:rFonts w:asciiTheme="majorBidi" w:hAnsiTheme="majorBidi" w:cstheme="majorBidi"/>
          <w:sz w:val="30"/>
          <w:szCs w:val="30"/>
        </w:rPr>
        <w:t>10</w:t>
      </w:r>
      <w:r w:rsidRPr="00ED315E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ED315E">
        <w:rPr>
          <w:rFonts w:asciiTheme="majorBidi" w:hAnsiTheme="majorBidi" w:cstheme="majorBidi"/>
          <w:sz w:val="30"/>
          <w:szCs w:val="30"/>
        </w:rPr>
        <w:t xml:space="preserve">2550 </w:t>
      </w:r>
      <w:r w:rsidRPr="00ED315E">
        <w:rPr>
          <w:rFonts w:asciiTheme="majorBidi" w:hAnsiTheme="majorBidi" w:cstheme="majorBidi"/>
          <w:sz w:val="30"/>
          <w:szCs w:val="30"/>
          <w:cs/>
        </w:rPr>
        <w:t xml:space="preserve">ที่ให้ความเห็นชอบร่างบันทึกข้อตกลงแก้ไขเปลี่ยนแปลงสัญญาสัมปทานทางหลวงในทางหลวงแผ่นดินหมายเลข </w:t>
      </w:r>
      <w:r w:rsidRPr="00ED315E">
        <w:rPr>
          <w:rFonts w:asciiTheme="majorBidi" w:hAnsiTheme="majorBidi" w:cstheme="majorBidi"/>
          <w:sz w:val="30"/>
          <w:szCs w:val="30"/>
        </w:rPr>
        <w:t>31</w:t>
      </w:r>
      <w:r w:rsidRPr="00ED315E">
        <w:rPr>
          <w:rFonts w:asciiTheme="majorBidi" w:hAnsiTheme="majorBidi" w:cstheme="majorBidi"/>
          <w:sz w:val="30"/>
          <w:szCs w:val="30"/>
          <w:cs/>
        </w:rPr>
        <w:t xml:space="preserve"> ถนนวิภาวดีรังสิต ตอนดินแดง-ดอนเมือง ("สัญญาสัมปทานทางหลวง") ฉบับที่ </w:t>
      </w:r>
      <w:r w:rsidRPr="00ED315E">
        <w:rPr>
          <w:rFonts w:asciiTheme="majorBidi" w:hAnsiTheme="majorBidi" w:cstheme="majorBidi"/>
          <w:sz w:val="30"/>
          <w:szCs w:val="30"/>
        </w:rPr>
        <w:t>3</w:t>
      </w:r>
      <w:r w:rsidRPr="00ED315E">
        <w:rPr>
          <w:rFonts w:asciiTheme="majorBidi" w:hAnsiTheme="majorBidi"/>
          <w:sz w:val="30"/>
          <w:szCs w:val="30"/>
          <w:cs/>
        </w:rPr>
        <w:t>/</w:t>
      </w:r>
      <w:r w:rsidRPr="00ED315E">
        <w:rPr>
          <w:rFonts w:asciiTheme="majorBidi" w:hAnsiTheme="majorBidi" w:cstheme="majorBidi"/>
          <w:sz w:val="30"/>
          <w:szCs w:val="30"/>
        </w:rPr>
        <w:t>2550</w:t>
      </w:r>
      <w:r w:rsidRPr="00ED315E">
        <w:rPr>
          <w:rFonts w:asciiTheme="majorBidi" w:hAnsiTheme="majorBidi" w:cstheme="majorBidi"/>
          <w:sz w:val="30"/>
          <w:szCs w:val="30"/>
          <w:cs/>
        </w:rPr>
        <w:t xml:space="preserve"> เป็นการสร้างภาระเกินสมควรให้แก่ผู้ฟ้องคดีและประชาชนผู้ใช้ทางยกระดับดอนเมืองโทลล์เวย์ จึงเป็นมติคณะรัฐมนตรีที่ไม่ชอบด้วยกฎหมาย ศาลปกครองสูงสุดได้พิจารณาคำฟ้องแล้วมีคำสั่งให้โอนสำนวนคดีให้ศาลปกครองกลาง เพราะเป็นคดีที่อยู่ในอำนาจพิจารณาพิพากษาคดีของศาลปกครองกลางซึ่งเป็นศาลปกครองชั้นต้น </w:t>
      </w:r>
    </w:p>
    <w:p w14:paraId="3F9A8A80" w14:textId="4B09609A" w:rsidR="00F0089B" w:rsidRPr="00806F46" w:rsidRDefault="00F0089B" w:rsidP="00ED3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81C6FFB" w14:textId="081BCECE" w:rsidR="0013300B" w:rsidRPr="00ED315E" w:rsidRDefault="0013300B" w:rsidP="00ED3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15E">
        <w:rPr>
          <w:rFonts w:asciiTheme="majorBidi" w:hAnsiTheme="majorBidi" w:cstheme="majorBidi"/>
          <w:sz w:val="30"/>
          <w:szCs w:val="30"/>
          <w:cs/>
        </w:rPr>
        <w:t xml:space="preserve">ศาลปกครองกลางได้พิจารณาคำฟ้องของผู้ฟ้องคดีแล้วมีคำสั่งรับคำฟ้องไว้พิจารณาเฉพาะประเด็นมีเหตุขอให้ศาลเพิกถอนมติคณะรัฐมนตรีเมื่อวันที่ </w:t>
      </w:r>
      <w:r w:rsidRPr="00ED315E">
        <w:rPr>
          <w:rFonts w:asciiTheme="majorBidi" w:hAnsiTheme="majorBidi" w:cstheme="majorBidi"/>
          <w:sz w:val="30"/>
          <w:szCs w:val="30"/>
        </w:rPr>
        <w:t>11</w:t>
      </w:r>
      <w:r w:rsidRPr="00ED315E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ED315E">
        <w:rPr>
          <w:rFonts w:asciiTheme="majorBidi" w:hAnsiTheme="majorBidi" w:cstheme="majorBidi"/>
          <w:sz w:val="30"/>
          <w:szCs w:val="30"/>
        </w:rPr>
        <w:t>2549</w:t>
      </w:r>
      <w:r w:rsidRPr="00ED315E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Pr="00ED315E">
        <w:rPr>
          <w:rFonts w:asciiTheme="majorBidi" w:hAnsiTheme="majorBidi" w:cstheme="majorBidi"/>
          <w:sz w:val="30"/>
          <w:szCs w:val="30"/>
        </w:rPr>
        <w:t>10</w:t>
      </w:r>
      <w:r w:rsidRPr="00ED315E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ED315E">
        <w:rPr>
          <w:rFonts w:asciiTheme="majorBidi" w:hAnsiTheme="majorBidi" w:cstheme="majorBidi"/>
          <w:sz w:val="30"/>
          <w:szCs w:val="30"/>
        </w:rPr>
        <w:t>2550</w:t>
      </w:r>
      <w:r w:rsidRPr="00ED315E">
        <w:rPr>
          <w:rFonts w:asciiTheme="majorBidi" w:hAnsiTheme="majorBidi" w:cstheme="majorBidi"/>
          <w:sz w:val="30"/>
          <w:szCs w:val="30"/>
          <w:cs/>
        </w:rPr>
        <w:t xml:space="preserve"> หรือไม่ ต่อมาศาลปกครองกลางได้มีคำสั่งให้รวมพิจารณาคดีนี้เข้ากับคดีอื่น ซึ่งเป็นคดีที่ผู้ฟ้องคดีรายอื่นรวม </w:t>
      </w:r>
      <w:r w:rsidRPr="00ED315E">
        <w:rPr>
          <w:rFonts w:asciiTheme="majorBidi" w:hAnsiTheme="majorBidi" w:cstheme="majorBidi"/>
          <w:sz w:val="30"/>
          <w:szCs w:val="30"/>
        </w:rPr>
        <w:t>21</w:t>
      </w:r>
      <w:r w:rsidRPr="00ED315E">
        <w:rPr>
          <w:rFonts w:asciiTheme="majorBidi" w:hAnsiTheme="majorBidi" w:cstheme="majorBidi"/>
          <w:sz w:val="30"/>
          <w:szCs w:val="30"/>
          <w:cs/>
        </w:rPr>
        <w:t xml:space="preserve"> คน ฟ้องผู้ถูกฟ้องคดีอื่นรวม </w:t>
      </w:r>
      <w:r w:rsidRPr="00ED315E">
        <w:rPr>
          <w:rFonts w:asciiTheme="majorBidi" w:hAnsiTheme="majorBidi" w:cstheme="majorBidi"/>
          <w:sz w:val="30"/>
          <w:szCs w:val="30"/>
        </w:rPr>
        <w:t>4</w:t>
      </w:r>
      <w:r w:rsidRPr="00ED315E">
        <w:rPr>
          <w:rFonts w:asciiTheme="majorBidi" w:hAnsiTheme="majorBidi" w:cstheme="majorBidi"/>
          <w:sz w:val="30"/>
          <w:szCs w:val="30"/>
          <w:cs/>
        </w:rPr>
        <w:t xml:space="preserve"> รายเป็นผู้ถูกฟ้องคดี แต่ไม่ได้ฟ้องบริษัทด้วย ศาลปกครองกลางได้พิจารณาแล้วมีคำพิพากษารวมพร้อมกันทั้งสองคดีเมื่อวันที่ </w:t>
      </w:r>
      <w:r w:rsidRPr="00ED315E">
        <w:rPr>
          <w:rFonts w:asciiTheme="majorBidi" w:hAnsiTheme="majorBidi" w:cstheme="majorBidi"/>
          <w:sz w:val="30"/>
          <w:szCs w:val="30"/>
        </w:rPr>
        <w:t>18</w:t>
      </w:r>
      <w:r w:rsidRPr="00ED315E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Pr="00ED315E">
        <w:rPr>
          <w:rFonts w:asciiTheme="majorBidi" w:hAnsiTheme="majorBidi" w:cstheme="majorBidi"/>
          <w:sz w:val="30"/>
          <w:szCs w:val="30"/>
        </w:rPr>
        <w:t>2558</w:t>
      </w:r>
      <w:r w:rsidRPr="00ED315E">
        <w:rPr>
          <w:rFonts w:asciiTheme="majorBidi" w:hAnsiTheme="majorBidi" w:cstheme="majorBidi"/>
          <w:sz w:val="30"/>
          <w:szCs w:val="30"/>
          <w:cs/>
        </w:rPr>
        <w:t xml:space="preserve"> ให้เพิกถอนมติคณะรัฐมนตรีเมื่อวันที่ </w:t>
      </w:r>
      <w:r w:rsidRPr="00ED315E">
        <w:rPr>
          <w:rFonts w:asciiTheme="majorBidi" w:hAnsiTheme="majorBidi" w:cstheme="majorBidi"/>
          <w:sz w:val="30"/>
          <w:szCs w:val="30"/>
        </w:rPr>
        <w:t>11</w:t>
      </w:r>
      <w:r w:rsidRPr="00ED315E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ED315E">
        <w:rPr>
          <w:rFonts w:asciiTheme="majorBidi" w:hAnsiTheme="majorBidi" w:cstheme="majorBidi"/>
          <w:sz w:val="30"/>
          <w:szCs w:val="30"/>
        </w:rPr>
        <w:t>2549</w:t>
      </w:r>
      <w:r w:rsidRPr="00ED315E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Pr="00ED315E">
        <w:rPr>
          <w:rFonts w:asciiTheme="majorBidi" w:hAnsiTheme="majorBidi" w:cstheme="majorBidi"/>
          <w:sz w:val="30"/>
          <w:szCs w:val="30"/>
        </w:rPr>
        <w:t>10</w:t>
      </w:r>
      <w:r w:rsidRPr="00ED315E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ED315E">
        <w:rPr>
          <w:rFonts w:asciiTheme="majorBidi" w:hAnsiTheme="majorBidi" w:cstheme="majorBidi"/>
          <w:sz w:val="30"/>
          <w:szCs w:val="30"/>
        </w:rPr>
        <w:t>2550</w:t>
      </w:r>
      <w:r w:rsidRPr="00ED315E">
        <w:rPr>
          <w:rFonts w:asciiTheme="majorBidi" w:hAnsiTheme="majorBidi" w:cstheme="majorBidi"/>
          <w:sz w:val="30"/>
          <w:szCs w:val="30"/>
          <w:cs/>
        </w:rPr>
        <w:t xml:space="preserve"> แต่ให้ยกฟ้องบริษัท กับผู้ถูกฟ้องคดีรายอื่นบางราย อย่างไรก็ตาม เมื่อวันที่ </w:t>
      </w:r>
      <w:r w:rsidRPr="00ED315E">
        <w:rPr>
          <w:rFonts w:asciiTheme="majorBidi" w:hAnsiTheme="majorBidi" w:cstheme="majorBidi"/>
          <w:sz w:val="30"/>
          <w:szCs w:val="30"/>
        </w:rPr>
        <w:t>17</w:t>
      </w:r>
      <w:r w:rsidRPr="00ED315E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ED315E">
        <w:rPr>
          <w:rFonts w:asciiTheme="majorBidi" w:hAnsiTheme="majorBidi" w:cstheme="majorBidi"/>
          <w:sz w:val="30"/>
          <w:szCs w:val="30"/>
        </w:rPr>
        <w:t>2558</w:t>
      </w:r>
      <w:r w:rsidRPr="00ED315E">
        <w:rPr>
          <w:rFonts w:asciiTheme="majorBidi" w:hAnsiTheme="majorBidi" w:cstheme="majorBidi"/>
          <w:sz w:val="30"/>
          <w:szCs w:val="30"/>
          <w:cs/>
        </w:rPr>
        <w:t xml:space="preserve"> บริษัทได้ยื่นคำอุทธรณ์โต้แย้ง คำพิพากษาศาลปกครองกลางต่อศาลปกครองสูงสุด เพราะไม่เห็นพ้องด้วยกับคำพิพากษาของศาลปกครองกลางที่ให้เพิกถอนมติคณะรัฐมนตรี ส่วนผู้ถูกฟ้องคดีรายอื่นทุกรายก็ได้ยื่นคำอุทธรณ์ต่อศาลปกครองสูงสุดด้วยเช่นกัน ต่อมาศาลปกครองสูงสุดได้มีคำสั่งรับคำอุทธรณ์ของบริษัทและผู้ถูกฟ้องคดีรายอื่นทุกรายไว้พิจารณา ขณะนี้คดีที่ศาลรวมพิจารณากันทั้งสองคดียังอยู่ระหว่างการพิจารณาในชั้นอุทธรณ์ของศาลปกครองสูงสุด</w:t>
      </w:r>
    </w:p>
    <w:p w14:paraId="31907C32" w14:textId="77777777" w:rsidR="0013300B" w:rsidRPr="00ED315E" w:rsidRDefault="0013300B" w:rsidP="00ED3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15E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Pr="00ED315E">
        <w:rPr>
          <w:rFonts w:asciiTheme="majorBidi" w:hAnsiTheme="majorBidi" w:cstheme="majorBidi"/>
          <w:sz w:val="30"/>
          <w:szCs w:val="30"/>
        </w:rPr>
        <w:t>20</w:t>
      </w:r>
      <w:r w:rsidRPr="00ED315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D315E">
        <w:rPr>
          <w:rFonts w:asciiTheme="majorBidi" w:hAnsiTheme="majorBidi" w:cstheme="majorBidi"/>
          <w:sz w:val="30"/>
          <w:szCs w:val="30"/>
        </w:rPr>
        <w:t>2562</w:t>
      </w:r>
      <w:r w:rsidRPr="00ED315E">
        <w:rPr>
          <w:rFonts w:asciiTheme="majorBidi" w:hAnsiTheme="majorBidi" w:cstheme="majorBidi"/>
          <w:sz w:val="30"/>
          <w:szCs w:val="30"/>
          <w:cs/>
        </w:rPr>
        <w:t xml:space="preserve"> ผู้ฟ้องคดีรวม </w:t>
      </w:r>
      <w:r w:rsidRPr="00ED315E">
        <w:rPr>
          <w:rFonts w:asciiTheme="majorBidi" w:hAnsiTheme="majorBidi" w:cstheme="majorBidi"/>
          <w:sz w:val="30"/>
          <w:szCs w:val="30"/>
        </w:rPr>
        <w:t>21</w:t>
      </w:r>
      <w:r w:rsidRPr="00ED315E">
        <w:rPr>
          <w:rFonts w:asciiTheme="majorBidi" w:hAnsiTheme="majorBidi" w:cstheme="majorBidi"/>
          <w:sz w:val="30"/>
          <w:szCs w:val="30"/>
          <w:cs/>
        </w:rPr>
        <w:t xml:space="preserve"> รายได้ยื่นคำขอให้ศาลปกครองสูงสุดมีคำสั่งให้บริษัทหยุดการเก็บเงินค่าผ่านทางส่วนที่เพิ่มขึ้นตั้งแต่วันที่ </w:t>
      </w:r>
      <w:r w:rsidRPr="00ED315E">
        <w:rPr>
          <w:rFonts w:asciiTheme="majorBidi" w:hAnsiTheme="majorBidi" w:cstheme="majorBidi"/>
          <w:sz w:val="30"/>
          <w:szCs w:val="30"/>
        </w:rPr>
        <w:t>22</w:t>
      </w:r>
      <w:r w:rsidRPr="00ED315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D315E">
        <w:rPr>
          <w:rFonts w:asciiTheme="majorBidi" w:hAnsiTheme="majorBidi" w:cstheme="majorBidi"/>
          <w:sz w:val="30"/>
          <w:szCs w:val="30"/>
        </w:rPr>
        <w:t>2562</w:t>
      </w:r>
      <w:r w:rsidRPr="00ED315E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Pr="00ED315E">
        <w:rPr>
          <w:rFonts w:asciiTheme="majorBidi" w:hAnsiTheme="majorBidi" w:cstheme="majorBidi"/>
          <w:sz w:val="30"/>
          <w:szCs w:val="30"/>
        </w:rPr>
        <w:t>21</w:t>
      </w:r>
      <w:r w:rsidRPr="00ED315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D315E">
        <w:rPr>
          <w:rFonts w:asciiTheme="majorBidi" w:hAnsiTheme="majorBidi" w:cstheme="majorBidi"/>
          <w:sz w:val="30"/>
          <w:szCs w:val="30"/>
        </w:rPr>
        <w:t>2567</w:t>
      </w:r>
      <w:r w:rsidRPr="00ED315E">
        <w:rPr>
          <w:rFonts w:asciiTheme="majorBidi" w:hAnsiTheme="majorBidi" w:cstheme="majorBidi"/>
          <w:sz w:val="30"/>
          <w:szCs w:val="30"/>
          <w:cs/>
        </w:rPr>
        <w:t xml:space="preserve"> ตามบันทึกข้อตกลงแก้ไขเปลี่ยนแปลงสัญญาสัมปทานทางหลวง ฉบับที่ </w:t>
      </w:r>
      <w:r w:rsidRPr="00ED315E">
        <w:rPr>
          <w:rFonts w:asciiTheme="majorBidi" w:hAnsiTheme="majorBidi" w:cstheme="majorBidi"/>
          <w:sz w:val="30"/>
          <w:szCs w:val="30"/>
        </w:rPr>
        <w:t>3</w:t>
      </w:r>
      <w:r w:rsidRPr="00ED315E">
        <w:rPr>
          <w:rFonts w:asciiTheme="majorBidi" w:hAnsiTheme="majorBidi"/>
          <w:sz w:val="30"/>
          <w:szCs w:val="30"/>
          <w:cs/>
        </w:rPr>
        <w:t>/</w:t>
      </w:r>
      <w:r w:rsidRPr="00ED315E">
        <w:rPr>
          <w:rFonts w:asciiTheme="majorBidi" w:hAnsiTheme="majorBidi" w:cstheme="majorBidi"/>
          <w:sz w:val="30"/>
          <w:szCs w:val="30"/>
        </w:rPr>
        <w:t>2550</w:t>
      </w:r>
      <w:r w:rsidRPr="00ED315E">
        <w:rPr>
          <w:rFonts w:asciiTheme="majorBidi" w:hAnsiTheme="majorBidi" w:cstheme="majorBidi"/>
          <w:sz w:val="30"/>
          <w:szCs w:val="30"/>
          <w:cs/>
        </w:rPr>
        <w:t xml:space="preserve"> ไว้ชั่วคราวจนกว่าคดีจะถึงที่สุด ศาลปกครองสูงสุดได้พิจารณาคำขอแล้วมีคำสั่งเมื่อวันที่ </w:t>
      </w:r>
      <w:r w:rsidRPr="00ED315E">
        <w:rPr>
          <w:rFonts w:asciiTheme="majorBidi" w:hAnsiTheme="majorBidi" w:cstheme="majorBidi"/>
          <w:sz w:val="30"/>
          <w:szCs w:val="30"/>
        </w:rPr>
        <w:t>27</w:t>
      </w:r>
      <w:r w:rsidRPr="00ED315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D315E">
        <w:rPr>
          <w:rFonts w:asciiTheme="majorBidi" w:hAnsiTheme="majorBidi" w:cstheme="majorBidi"/>
          <w:sz w:val="30"/>
          <w:szCs w:val="30"/>
        </w:rPr>
        <w:t>2562</w:t>
      </w:r>
      <w:r w:rsidRPr="00ED315E">
        <w:rPr>
          <w:rFonts w:asciiTheme="majorBidi" w:hAnsiTheme="majorBidi" w:cstheme="majorBidi"/>
          <w:sz w:val="30"/>
          <w:szCs w:val="30"/>
          <w:cs/>
        </w:rPr>
        <w:t xml:space="preserve"> ว่า ทางยกระดับดอนเมืองโทลล์เวย์เป็นเพียงทางเลือกหนึ่งของประชาชนผู้ใช้รถใช้ถนน จึงยังไม่มีเหตุผลเพียงพอให้ศาลปกครองสูงสุดมีคำสั่งให้บริษัทหยุดการเก็บเงินค่าผ่านทางส่วนที่เพิ่มขึ้น และศาลปกครองสูงสุดได้มีคำสั่งไม่รับคำขอของผู้ฟ้องคดีทั้ง </w:t>
      </w:r>
      <w:r w:rsidRPr="00ED315E">
        <w:rPr>
          <w:rFonts w:asciiTheme="majorBidi" w:hAnsiTheme="majorBidi" w:cstheme="majorBidi"/>
          <w:sz w:val="30"/>
          <w:szCs w:val="30"/>
        </w:rPr>
        <w:t>21</w:t>
      </w:r>
      <w:r w:rsidRPr="00ED315E">
        <w:rPr>
          <w:rFonts w:asciiTheme="majorBidi" w:hAnsiTheme="majorBidi" w:cstheme="majorBidi"/>
          <w:sz w:val="30"/>
          <w:szCs w:val="30"/>
          <w:cs/>
        </w:rPr>
        <w:t xml:space="preserve"> ราย ไว้พิจารณา</w:t>
      </w:r>
    </w:p>
    <w:p w14:paraId="697C244C" w14:textId="77777777" w:rsidR="006A49A0" w:rsidRPr="00ED315E" w:rsidRDefault="006A49A0" w:rsidP="00ED3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10B25B4" w14:textId="41CBC817" w:rsidR="0013300B" w:rsidRPr="00ED315E" w:rsidRDefault="0013300B" w:rsidP="00ED3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15E">
        <w:rPr>
          <w:rFonts w:asciiTheme="majorBidi" w:hAnsiTheme="majorBidi" w:cstheme="majorBidi"/>
          <w:sz w:val="30"/>
          <w:szCs w:val="30"/>
          <w:cs/>
        </w:rPr>
        <w:t xml:space="preserve">ผู้บริหารเชื่อว่าคดีดังกล่าวจะไม่มีผลกระทบต่อบริษัท เนื่องจากบริษัทมีความเชื่อมั่นว่ามติคณะรัฐมนตรีชอบด้วยกฎหมาย และการกำหนดอัตราค่าผ่านทางเป็นไปตามบันทึกข้อตกลงแก้ไขเปลี่ยนแปลงสัญญาสัมปทานทางหลวง ฉบับที่ </w:t>
      </w:r>
      <w:r w:rsidRPr="00ED315E">
        <w:rPr>
          <w:rFonts w:asciiTheme="majorBidi" w:hAnsiTheme="majorBidi" w:cstheme="majorBidi"/>
          <w:sz w:val="30"/>
          <w:szCs w:val="30"/>
        </w:rPr>
        <w:t>3</w:t>
      </w:r>
      <w:r w:rsidRPr="00ED315E">
        <w:rPr>
          <w:rFonts w:asciiTheme="majorBidi" w:hAnsiTheme="majorBidi"/>
          <w:sz w:val="30"/>
          <w:szCs w:val="30"/>
          <w:cs/>
        </w:rPr>
        <w:t>/</w:t>
      </w:r>
      <w:r w:rsidRPr="00ED315E">
        <w:rPr>
          <w:rFonts w:asciiTheme="majorBidi" w:hAnsiTheme="majorBidi" w:cstheme="majorBidi"/>
          <w:sz w:val="30"/>
          <w:szCs w:val="30"/>
        </w:rPr>
        <w:t xml:space="preserve">2550 </w:t>
      </w:r>
      <w:r w:rsidRPr="00ED315E">
        <w:rPr>
          <w:rFonts w:asciiTheme="majorBidi" w:hAnsiTheme="majorBidi" w:cstheme="majorBidi"/>
          <w:sz w:val="30"/>
          <w:szCs w:val="30"/>
          <w:cs/>
        </w:rPr>
        <w:t xml:space="preserve">ประกอบกับก่อนหน้านี้ ศาลปกครองสูงสุดได้เคยมีคำพิพากษาในคดีที่บริษัทถูกฟ้องเมื่อคราวออกประกาศปรับขึ้นอัตราค่าผ่านทางใหม่มีผลตั้งแต่วันที่ </w:t>
      </w:r>
      <w:r w:rsidRPr="00ED315E">
        <w:rPr>
          <w:rFonts w:asciiTheme="majorBidi" w:hAnsiTheme="majorBidi" w:cstheme="majorBidi"/>
          <w:sz w:val="30"/>
          <w:szCs w:val="30"/>
        </w:rPr>
        <w:t>22</w:t>
      </w:r>
      <w:r w:rsidRPr="00ED315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D315E">
        <w:rPr>
          <w:rFonts w:asciiTheme="majorBidi" w:hAnsiTheme="majorBidi" w:cstheme="majorBidi"/>
          <w:sz w:val="30"/>
          <w:szCs w:val="30"/>
        </w:rPr>
        <w:t>2550</w:t>
      </w:r>
      <w:r w:rsidRPr="00ED315E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Pr="00ED315E">
        <w:rPr>
          <w:rFonts w:asciiTheme="majorBidi" w:hAnsiTheme="majorBidi" w:cstheme="majorBidi"/>
          <w:sz w:val="30"/>
          <w:szCs w:val="30"/>
        </w:rPr>
        <w:t>21</w:t>
      </w:r>
      <w:r w:rsidRPr="00ED315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D315E">
        <w:rPr>
          <w:rFonts w:asciiTheme="majorBidi" w:hAnsiTheme="majorBidi" w:cstheme="majorBidi"/>
          <w:sz w:val="30"/>
          <w:szCs w:val="30"/>
        </w:rPr>
        <w:t>2552</w:t>
      </w:r>
      <w:r w:rsidRPr="00ED315E">
        <w:rPr>
          <w:rFonts w:asciiTheme="majorBidi" w:hAnsiTheme="majorBidi" w:cstheme="majorBidi"/>
          <w:sz w:val="30"/>
          <w:szCs w:val="30"/>
          <w:cs/>
        </w:rPr>
        <w:t xml:space="preserve"> ตามบันทึกข้อตกลงแก้ไขเปลี่ยนแปลงสัญญาสัมปทานทางหลวง ฉบับที่ </w:t>
      </w:r>
      <w:r w:rsidRPr="00ED315E">
        <w:rPr>
          <w:rFonts w:asciiTheme="majorBidi" w:hAnsiTheme="majorBidi" w:cstheme="majorBidi"/>
          <w:sz w:val="30"/>
          <w:szCs w:val="30"/>
        </w:rPr>
        <w:t>3</w:t>
      </w:r>
      <w:r w:rsidRPr="00ED315E">
        <w:rPr>
          <w:rFonts w:asciiTheme="majorBidi" w:hAnsiTheme="majorBidi"/>
          <w:sz w:val="30"/>
          <w:szCs w:val="30"/>
          <w:cs/>
        </w:rPr>
        <w:t>/</w:t>
      </w:r>
      <w:r w:rsidRPr="00ED315E">
        <w:rPr>
          <w:rFonts w:asciiTheme="majorBidi" w:hAnsiTheme="majorBidi" w:cstheme="majorBidi"/>
          <w:sz w:val="30"/>
          <w:szCs w:val="30"/>
        </w:rPr>
        <w:t>2550</w:t>
      </w:r>
      <w:r w:rsidRPr="00ED315E">
        <w:rPr>
          <w:rFonts w:asciiTheme="majorBidi" w:hAnsiTheme="majorBidi" w:cstheme="majorBidi"/>
          <w:sz w:val="30"/>
          <w:szCs w:val="30"/>
          <w:cs/>
        </w:rPr>
        <w:t xml:space="preserve"> ไว้แล้วว่า บันทึกข้อตกลงแก้ไขเปลี่ยนแปลงสัญญาสัมปทานทางหลวง ฉบับที่ </w:t>
      </w:r>
      <w:r w:rsidRPr="00ED315E">
        <w:rPr>
          <w:rFonts w:asciiTheme="majorBidi" w:hAnsiTheme="majorBidi" w:cstheme="majorBidi"/>
          <w:sz w:val="30"/>
          <w:szCs w:val="30"/>
        </w:rPr>
        <w:t>3</w:t>
      </w:r>
      <w:r w:rsidRPr="00ED315E">
        <w:rPr>
          <w:rFonts w:asciiTheme="majorBidi" w:hAnsiTheme="majorBidi"/>
          <w:sz w:val="30"/>
          <w:szCs w:val="30"/>
          <w:cs/>
        </w:rPr>
        <w:t>/</w:t>
      </w:r>
      <w:r w:rsidRPr="00ED315E">
        <w:rPr>
          <w:rFonts w:asciiTheme="majorBidi" w:hAnsiTheme="majorBidi" w:cstheme="majorBidi"/>
          <w:sz w:val="30"/>
          <w:szCs w:val="30"/>
        </w:rPr>
        <w:t>2550</w:t>
      </w:r>
      <w:r w:rsidRPr="00ED315E">
        <w:rPr>
          <w:rFonts w:asciiTheme="majorBidi" w:hAnsiTheme="majorBidi" w:cstheme="majorBidi"/>
          <w:sz w:val="30"/>
          <w:szCs w:val="30"/>
          <w:cs/>
        </w:rPr>
        <w:t xml:space="preserve"> เป็นการกระทำที่ชอบด้วยสัญญาและกฎหมาย นอกจากนี้ ศาลปกครองสูงสุดยังได้มีคำพิพากษาในอีกคดีที่บริษัทประกาศปรับขึ้นอัตราค่าผ่านทางใหม่มีผลตั้งแต่วันที่ </w:t>
      </w:r>
      <w:r w:rsidRPr="00ED315E">
        <w:rPr>
          <w:rFonts w:asciiTheme="majorBidi" w:hAnsiTheme="majorBidi" w:cstheme="majorBidi"/>
          <w:sz w:val="30"/>
          <w:szCs w:val="30"/>
        </w:rPr>
        <w:t>22</w:t>
      </w:r>
      <w:r w:rsidRPr="00ED315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D315E">
        <w:rPr>
          <w:rFonts w:asciiTheme="majorBidi" w:hAnsiTheme="majorBidi" w:cstheme="majorBidi"/>
          <w:sz w:val="30"/>
          <w:szCs w:val="30"/>
        </w:rPr>
        <w:t xml:space="preserve">2552 </w:t>
      </w:r>
      <w:r w:rsidRPr="00ED315E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ED315E">
        <w:rPr>
          <w:rFonts w:asciiTheme="majorBidi" w:hAnsiTheme="majorBidi" w:cstheme="majorBidi"/>
          <w:sz w:val="30"/>
          <w:szCs w:val="30"/>
        </w:rPr>
        <w:t>21</w:t>
      </w:r>
      <w:r w:rsidRPr="00ED315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D315E">
        <w:rPr>
          <w:rFonts w:asciiTheme="majorBidi" w:hAnsiTheme="majorBidi" w:cstheme="majorBidi"/>
          <w:sz w:val="30"/>
          <w:szCs w:val="30"/>
        </w:rPr>
        <w:t>2557</w:t>
      </w:r>
      <w:r w:rsidRPr="00ED315E">
        <w:rPr>
          <w:rFonts w:asciiTheme="majorBidi" w:hAnsiTheme="majorBidi" w:cstheme="majorBidi"/>
          <w:sz w:val="30"/>
          <w:szCs w:val="30"/>
          <w:cs/>
        </w:rPr>
        <w:t xml:space="preserve"> ตามบันทึกข้อตกลงแก้ไขเปลี่ยนแปลงสัญญาสัมปทานทางหลวง ฉบับที่ </w:t>
      </w:r>
      <w:r w:rsidRPr="00ED315E">
        <w:rPr>
          <w:rFonts w:asciiTheme="majorBidi" w:hAnsiTheme="majorBidi" w:cstheme="majorBidi"/>
          <w:sz w:val="30"/>
          <w:szCs w:val="30"/>
        </w:rPr>
        <w:t>3</w:t>
      </w:r>
      <w:r w:rsidRPr="00ED315E">
        <w:rPr>
          <w:rFonts w:asciiTheme="majorBidi" w:hAnsiTheme="majorBidi"/>
          <w:sz w:val="30"/>
          <w:szCs w:val="30"/>
          <w:cs/>
        </w:rPr>
        <w:t>/</w:t>
      </w:r>
      <w:r w:rsidRPr="00ED315E">
        <w:rPr>
          <w:rFonts w:asciiTheme="majorBidi" w:hAnsiTheme="majorBidi" w:cstheme="majorBidi"/>
          <w:sz w:val="30"/>
          <w:szCs w:val="30"/>
        </w:rPr>
        <w:t xml:space="preserve">2550 </w:t>
      </w:r>
      <w:r w:rsidRPr="00ED315E">
        <w:rPr>
          <w:rFonts w:asciiTheme="majorBidi" w:hAnsiTheme="majorBidi" w:cstheme="majorBidi"/>
          <w:sz w:val="30"/>
          <w:szCs w:val="30"/>
          <w:cs/>
        </w:rPr>
        <w:t xml:space="preserve">ไว้อีกว่า บันทึกข้อตกลงแก้ไขเปลี่ยนแปลงสัญญาสัมปทานทางหลวง ฉบับที่ </w:t>
      </w:r>
      <w:r w:rsidRPr="00ED315E">
        <w:rPr>
          <w:rFonts w:asciiTheme="majorBidi" w:hAnsiTheme="majorBidi" w:cstheme="majorBidi"/>
          <w:sz w:val="30"/>
          <w:szCs w:val="30"/>
        </w:rPr>
        <w:t>3</w:t>
      </w:r>
      <w:r w:rsidRPr="00ED315E">
        <w:rPr>
          <w:rFonts w:asciiTheme="majorBidi" w:hAnsiTheme="majorBidi"/>
          <w:sz w:val="30"/>
          <w:szCs w:val="30"/>
          <w:cs/>
        </w:rPr>
        <w:t>/</w:t>
      </w:r>
      <w:r w:rsidRPr="00ED315E">
        <w:rPr>
          <w:rFonts w:asciiTheme="majorBidi" w:hAnsiTheme="majorBidi" w:cstheme="majorBidi"/>
          <w:sz w:val="30"/>
          <w:szCs w:val="30"/>
        </w:rPr>
        <w:t xml:space="preserve">2550 </w:t>
      </w:r>
      <w:r w:rsidRPr="00ED315E">
        <w:rPr>
          <w:rFonts w:asciiTheme="majorBidi" w:hAnsiTheme="majorBidi" w:cstheme="majorBidi"/>
          <w:sz w:val="30"/>
          <w:szCs w:val="30"/>
          <w:cs/>
        </w:rPr>
        <w:t xml:space="preserve">เป็นการกระทำที่ชอบด้วยสัญญาและเป็นไปตามขั้นตอนของกฎหมาย บริษัทจึงไม่ได้บันทึกรายการไว้ในงบการเงิน ทั้งนี้ผลของคดีดังกล่าวยังมีความไม่แน่นอน </w:t>
      </w:r>
    </w:p>
    <w:p w14:paraId="6B82CA96" w14:textId="77777777" w:rsidR="006F3C48" w:rsidRDefault="006F3C48" w:rsidP="00FA324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F6B9F39" w14:textId="77777777" w:rsidR="002D0106" w:rsidRDefault="002D0106" w:rsidP="002A3CA7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sectPr w:rsidR="002D0106" w:rsidSect="00B16377">
      <w:headerReference w:type="even" r:id="rId12"/>
      <w:headerReference w:type="default" r:id="rId13"/>
      <w:footerReference w:type="default" r:id="rId14"/>
      <w:headerReference w:type="first" r:id="rId15"/>
      <w:pgSz w:w="11909" w:h="16834" w:code="9"/>
      <w:pgMar w:top="691" w:right="1152" w:bottom="576" w:left="1152" w:header="720" w:footer="72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7FA39A" w14:textId="77777777" w:rsidR="0092100E" w:rsidRDefault="0092100E">
      <w:r>
        <w:separator/>
      </w:r>
    </w:p>
  </w:endnote>
  <w:endnote w:type="continuationSeparator" w:id="0">
    <w:p w14:paraId="6EBB3551" w14:textId="77777777" w:rsidR="0092100E" w:rsidRDefault="00921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E5C3DB" w14:textId="6B823C87" w:rsidR="00A80ED7" w:rsidRPr="005315B2" w:rsidRDefault="00A80ED7">
    <w:pPr>
      <w:pStyle w:val="Footer"/>
      <w:jc w:val="center"/>
    </w:pPr>
    <w:r w:rsidRPr="005315B2">
      <w:rPr>
        <w:rFonts w:ascii="Angsana New" w:hAnsi="Angsana New"/>
        <w:sz w:val="30"/>
        <w:szCs w:val="30"/>
      </w:rPr>
      <w:fldChar w:fldCharType="begin"/>
    </w:r>
    <w:r w:rsidRPr="005315B2">
      <w:rPr>
        <w:rFonts w:ascii="Angsana New" w:hAnsi="Angsana New"/>
        <w:sz w:val="30"/>
        <w:szCs w:val="30"/>
      </w:rPr>
      <w:instrText xml:space="preserve"> PAGE   \</w:instrText>
    </w:r>
    <w:r w:rsidRPr="005315B2">
      <w:rPr>
        <w:rFonts w:ascii="Angsana New" w:hAnsi="Angsana New"/>
        <w:sz w:val="30"/>
        <w:szCs w:val="30"/>
        <w:cs/>
      </w:rPr>
      <w:instrText xml:space="preserve">* </w:instrText>
    </w:r>
    <w:r w:rsidRPr="005315B2">
      <w:rPr>
        <w:rFonts w:ascii="Angsana New" w:hAnsi="Angsana New"/>
        <w:sz w:val="30"/>
        <w:szCs w:val="30"/>
      </w:rPr>
      <w:instrText xml:space="preserve">MERGEFORMAT </w:instrText>
    </w:r>
    <w:r w:rsidRPr="005315B2">
      <w:rPr>
        <w:rFonts w:ascii="Angsana New" w:hAnsi="Angsana New"/>
        <w:sz w:val="30"/>
        <w:szCs w:val="30"/>
      </w:rPr>
      <w:fldChar w:fldCharType="separate"/>
    </w:r>
    <w:r w:rsidR="00163106">
      <w:rPr>
        <w:rFonts w:ascii="Angsana New" w:hAnsi="Angsana New"/>
        <w:noProof/>
        <w:sz w:val="30"/>
        <w:szCs w:val="30"/>
      </w:rPr>
      <w:t>2</w:t>
    </w:r>
    <w:r w:rsidRPr="005315B2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E0C0F0" w14:textId="26E243A8" w:rsidR="00A80ED7" w:rsidRPr="00FB3D38" w:rsidRDefault="00A80ED7" w:rsidP="00EC107A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FB3D3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3D38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3D38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163106">
      <w:rPr>
        <w:rStyle w:val="PageNumber"/>
        <w:rFonts w:ascii="Angsana New" w:hAnsi="Angsana New" w:cs="Angsana New"/>
        <w:noProof/>
        <w:sz w:val="30"/>
        <w:szCs w:val="30"/>
      </w:rPr>
      <w:t>22</w:t>
    </w:r>
    <w:r w:rsidRPr="00FB3D38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756ABC6" w14:textId="77777777" w:rsidR="00A80ED7" w:rsidRPr="00E11370" w:rsidRDefault="00A80ED7" w:rsidP="00FB3D38">
    <w:pPr>
      <w:pStyle w:val="Footer"/>
      <w:ind w:right="360"/>
      <w:rPr>
        <w:rFonts w:ascii="Angsana New" w:hAnsi="Angsana New"/>
        <w:i/>
        <w:iCs/>
        <w:sz w:val="28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FC9A6E" w14:textId="77777777" w:rsidR="0092100E" w:rsidRDefault="0092100E">
      <w:r>
        <w:separator/>
      </w:r>
    </w:p>
  </w:footnote>
  <w:footnote w:type="continuationSeparator" w:id="0">
    <w:p w14:paraId="04C416D9" w14:textId="77777777" w:rsidR="0092100E" w:rsidRDefault="009210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371CCA" w14:textId="77777777" w:rsidR="00A80ED7" w:rsidRDefault="00A80ED7" w:rsidP="003E0616">
    <w:pPr>
      <w:pStyle w:val="a"/>
      <w:tabs>
        <w:tab w:val="clear" w:pos="1080"/>
        <w:tab w:val="left" w:pos="3105"/>
      </w:tabs>
      <w:jc w:val="both"/>
      <w:rPr>
        <w:rFonts w:ascii="Angsana New" w:hAnsi="Angsana New" w:cs="Angsana New"/>
        <w:b/>
        <w:bCs/>
        <w:sz w:val="32"/>
        <w:szCs w:val="32"/>
        <w:lang w:val="en-US"/>
      </w:rPr>
    </w:pPr>
  </w:p>
  <w:p w14:paraId="6E5849F2" w14:textId="77777777" w:rsidR="00A80ED7" w:rsidRPr="00323B9C" w:rsidRDefault="00A80ED7" w:rsidP="003E0616">
    <w:pPr>
      <w:pStyle w:val="a"/>
      <w:tabs>
        <w:tab w:val="clear" w:pos="1080"/>
        <w:tab w:val="left" w:pos="3105"/>
      </w:tabs>
      <w:jc w:val="both"/>
      <w:rPr>
        <w:rFonts w:ascii="Angsana New" w:hAnsi="Angsana New" w:cs="Angsana New"/>
        <w:b/>
        <w:bCs/>
        <w:sz w:val="32"/>
        <w:szCs w:val="32"/>
        <w:cs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CC924D" w14:textId="77777777" w:rsidR="00A80ED7" w:rsidRDefault="00A80E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716C1" w14:textId="77777777" w:rsidR="00A80ED7" w:rsidRPr="00E11370" w:rsidRDefault="00A80ED7" w:rsidP="00C92C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  <w:lang w:val="th-TH"/>
      </w:rPr>
    </w:pPr>
    <w:r>
      <w:rPr>
        <w:rFonts w:ascii="Angsana New" w:hAnsi="Angsana New"/>
        <w:b/>
        <w:bCs/>
        <w:sz w:val="32"/>
        <w:szCs w:val="32"/>
        <w:cs/>
        <w:lang w:val="th-TH"/>
      </w:rPr>
      <w:t>บริษัท ทางยกระดับดอนเมือง จำกัด (มหาชน)</w:t>
    </w:r>
  </w:p>
  <w:p w14:paraId="3CD0ADA0" w14:textId="77777777" w:rsidR="00A80ED7" w:rsidRPr="00E11370" w:rsidRDefault="00A80ED7" w:rsidP="00C92C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E113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9E6400">
      <w:rPr>
        <w:rFonts w:ascii="Angsana New" w:hAnsi="Angsana New"/>
        <w:b/>
        <w:bCs/>
        <w:sz w:val="32"/>
        <w:szCs w:val="32"/>
        <w:cs/>
      </w:rPr>
      <w:t>แบบย่อ</w:t>
    </w:r>
    <w:r w:rsidRPr="00E11370">
      <w:rPr>
        <w:rFonts w:ascii="Angsana New" w:hAnsi="Angsana New"/>
        <w:b/>
        <w:bCs/>
        <w:sz w:val="32"/>
        <w:szCs w:val="32"/>
        <w:cs/>
      </w:rPr>
      <w:t xml:space="preserve"> </w:t>
    </w:r>
  </w:p>
  <w:p w14:paraId="2CA19FDA" w14:textId="012AC746" w:rsidR="00A80ED7" w:rsidRDefault="00A80ED7" w:rsidP="002243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E11370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Pr="00A70F06">
      <w:rPr>
        <w:rFonts w:ascii="Angsana New" w:hAnsi="Angsana New"/>
        <w:b/>
        <w:bCs/>
        <w:sz w:val="32"/>
        <w:szCs w:val="32"/>
        <w:cs/>
      </w:rPr>
      <w:t>และ</w:t>
    </w:r>
    <w:r>
      <w:rPr>
        <w:rFonts w:ascii="Angsana New" w:hAnsi="Angsana New" w:hint="cs"/>
        <w:b/>
        <w:bCs/>
        <w:sz w:val="32"/>
        <w:szCs w:val="32"/>
        <w:cs/>
      </w:rPr>
      <w:t>เก้า</w:t>
    </w:r>
    <w:r w:rsidRPr="00A70F06">
      <w:rPr>
        <w:rFonts w:ascii="Angsana New" w:hAnsi="Angsana New"/>
        <w:b/>
        <w:bCs/>
        <w:sz w:val="32"/>
        <w:szCs w:val="32"/>
        <w:cs/>
      </w:rPr>
      <w:t>เดือน</w:t>
    </w:r>
    <w:r w:rsidRPr="00E11370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2564</w:t>
    </w:r>
    <w:r w:rsidRPr="00E11370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4F7E4809" w14:textId="77777777" w:rsidR="00A80ED7" w:rsidRPr="00E11370" w:rsidRDefault="00A80ED7" w:rsidP="00C92C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494155" w14:textId="77777777" w:rsidR="00A80ED7" w:rsidRDefault="00A80E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Heading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B7E62"/>
    <w:multiLevelType w:val="hybridMultilevel"/>
    <w:tmpl w:val="C27468C8"/>
    <w:lvl w:ilvl="0" w:tplc="EC503B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915AD41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3DED618C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7" w15:restartNumberingAfterBreak="0">
    <w:nsid w:val="47263C93"/>
    <w:multiLevelType w:val="multilevel"/>
    <w:tmpl w:val="0EE0FB8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49422072"/>
    <w:multiLevelType w:val="hybridMultilevel"/>
    <w:tmpl w:val="5D70F4D8"/>
    <w:lvl w:ilvl="0" w:tplc="9872B2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FEE2D17"/>
    <w:multiLevelType w:val="multilevel"/>
    <w:tmpl w:val="5D70F4D8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3"/>
  </w:num>
  <w:num w:numId="13">
    <w:abstractNumId w:val="20"/>
  </w:num>
  <w:num w:numId="14">
    <w:abstractNumId w:val="16"/>
  </w:num>
  <w:num w:numId="15">
    <w:abstractNumId w:val="11"/>
  </w:num>
  <w:num w:numId="16">
    <w:abstractNumId w:val="21"/>
  </w:num>
  <w:num w:numId="17">
    <w:abstractNumId w:val="15"/>
  </w:num>
  <w:num w:numId="18">
    <w:abstractNumId w:val="12"/>
  </w:num>
  <w:num w:numId="19">
    <w:abstractNumId w:val="19"/>
  </w:num>
  <w:num w:numId="20">
    <w:abstractNumId w:val="18"/>
  </w:num>
  <w:num w:numId="21">
    <w:abstractNumId w:val="5"/>
  </w:num>
  <w:num w:numId="22">
    <w:abstractNumId w:val="5"/>
  </w:num>
  <w:num w:numId="23">
    <w:abstractNumId w:val="17"/>
  </w:num>
  <w:num w:numId="24">
    <w:abstractNumId w:val="5"/>
  </w:num>
  <w:num w:numId="25">
    <w:abstractNumId w:val="22"/>
  </w:num>
  <w:num w:numId="26">
    <w:abstractNumId w:val="10"/>
  </w:num>
  <w:num w:numId="27">
    <w:abstractNumId w:val="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001"/>
    <w:rsid w:val="0000001C"/>
    <w:rsid w:val="000004DD"/>
    <w:rsid w:val="00000548"/>
    <w:rsid w:val="00000752"/>
    <w:rsid w:val="00000923"/>
    <w:rsid w:val="00001219"/>
    <w:rsid w:val="0000154E"/>
    <w:rsid w:val="0000159B"/>
    <w:rsid w:val="00001886"/>
    <w:rsid w:val="00002342"/>
    <w:rsid w:val="000026B2"/>
    <w:rsid w:val="0000289A"/>
    <w:rsid w:val="000028BF"/>
    <w:rsid w:val="00002AD1"/>
    <w:rsid w:val="00002D2C"/>
    <w:rsid w:val="000034C2"/>
    <w:rsid w:val="0000381F"/>
    <w:rsid w:val="0000394B"/>
    <w:rsid w:val="0000464C"/>
    <w:rsid w:val="00004836"/>
    <w:rsid w:val="0000484D"/>
    <w:rsid w:val="000049AA"/>
    <w:rsid w:val="00004B3A"/>
    <w:rsid w:val="00004DAD"/>
    <w:rsid w:val="000063D6"/>
    <w:rsid w:val="00006420"/>
    <w:rsid w:val="00006FF6"/>
    <w:rsid w:val="000076C1"/>
    <w:rsid w:val="00010253"/>
    <w:rsid w:val="000103C1"/>
    <w:rsid w:val="00010434"/>
    <w:rsid w:val="000104CE"/>
    <w:rsid w:val="00010CB3"/>
    <w:rsid w:val="000114B8"/>
    <w:rsid w:val="000119C5"/>
    <w:rsid w:val="00011E39"/>
    <w:rsid w:val="00011F9D"/>
    <w:rsid w:val="00012439"/>
    <w:rsid w:val="00012655"/>
    <w:rsid w:val="000149DC"/>
    <w:rsid w:val="00014AEE"/>
    <w:rsid w:val="00014E97"/>
    <w:rsid w:val="00015150"/>
    <w:rsid w:val="000151E8"/>
    <w:rsid w:val="00015B88"/>
    <w:rsid w:val="0001628B"/>
    <w:rsid w:val="00016841"/>
    <w:rsid w:val="00016B9F"/>
    <w:rsid w:val="00016C19"/>
    <w:rsid w:val="00017237"/>
    <w:rsid w:val="00017484"/>
    <w:rsid w:val="00017601"/>
    <w:rsid w:val="0001768F"/>
    <w:rsid w:val="00017A26"/>
    <w:rsid w:val="00017C21"/>
    <w:rsid w:val="0002041D"/>
    <w:rsid w:val="00020631"/>
    <w:rsid w:val="000207C7"/>
    <w:rsid w:val="000207FD"/>
    <w:rsid w:val="00020EF8"/>
    <w:rsid w:val="0002100D"/>
    <w:rsid w:val="00021503"/>
    <w:rsid w:val="000216FD"/>
    <w:rsid w:val="000217C1"/>
    <w:rsid w:val="00021979"/>
    <w:rsid w:val="00021C8F"/>
    <w:rsid w:val="00022587"/>
    <w:rsid w:val="000227F9"/>
    <w:rsid w:val="00023730"/>
    <w:rsid w:val="00023E99"/>
    <w:rsid w:val="000241DE"/>
    <w:rsid w:val="000243D6"/>
    <w:rsid w:val="000245D8"/>
    <w:rsid w:val="000248CE"/>
    <w:rsid w:val="00024B08"/>
    <w:rsid w:val="00024E48"/>
    <w:rsid w:val="00025120"/>
    <w:rsid w:val="000254CE"/>
    <w:rsid w:val="000255A2"/>
    <w:rsid w:val="00025EA6"/>
    <w:rsid w:val="0002679E"/>
    <w:rsid w:val="00026890"/>
    <w:rsid w:val="00026D03"/>
    <w:rsid w:val="000274A8"/>
    <w:rsid w:val="00027805"/>
    <w:rsid w:val="00030054"/>
    <w:rsid w:val="00030191"/>
    <w:rsid w:val="0003062D"/>
    <w:rsid w:val="00030A89"/>
    <w:rsid w:val="00030DAF"/>
    <w:rsid w:val="00031DA9"/>
    <w:rsid w:val="00032018"/>
    <w:rsid w:val="0003239C"/>
    <w:rsid w:val="0003243C"/>
    <w:rsid w:val="00032496"/>
    <w:rsid w:val="00032F7C"/>
    <w:rsid w:val="00033268"/>
    <w:rsid w:val="000335E0"/>
    <w:rsid w:val="00033ABE"/>
    <w:rsid w:val="00033F5B"/>
    <w:rsid w:val="00033F8C"/>
    <w:rsid w:val="0003421A"/>
    <w:rsid w:val="000343B5"/>
    <w:rsid w:val="00034604"/>
    <w:rsid w:val="0003472F"/>
    <w:rsid w:val="000347A1"/>
    <w:rsid w:val="0003484D"/>
    <w:rsid w:val="0003497B"/>
    <w:rsid w:val="000349F2"/>
    <w:rsid w:val="00034AF3"/>
    <w:rsid w:val="00034D0B"/>
    <w:rsid w:val="00035102"/>
    <w:rsid w:val="000354DD"/>
    <w:rsid w:val="00035CA6"/>
    <w:rsid w:val="00036548"/>
    <w:rsid w:val="00036871"/>
    <w:rsid w:val="00036988"/>
    <w:rsid w:val="0003699B"/>
    <w:rsid w:val="00036A5D"/>
    <w:rsid w:val="00036DC5"/>
    <w:rsid w:val="00036EA4"/>
    <w:rsid w:val="000375BE"/>
    <w:rsid w:val="000377C9"/>
    <w:rsid w:val="00037D68"/>
    <w:rsid w:val="00040017"/>
    <w:rsid w:val="00040191"/>
    <w:rsid w:val="00040626"/>
    <w:rsid w:val="000408B7"/>
    <w:rsid w:val="0004099E"/>
    <w:rsid w:val="00040B8A"/>
    <w:rsid w:val="00040CEC"/>
    <w:rsid w:val="00040DFF"/>
    <w:rsid w:val="00040EFB"/>
    <w:rsid w:val="000413E4"/>
    <w:rsid w:val="00041A32"/>
    <w:rsid w:val="00041B0C"/>
    <w:rsid w:val="00042B27"/>
    <w:rsid w:val="00042BB7"/>
    <w:rsid w:val="000434F1"/>
    <w:rsid w:val="00043552"/>
    <w:rsid w:val="000435FC"/>
    <w:rsid w:val="00043F74"/>
    <w:rsid w:val="00044112"/>
    <w:rsid w:val="0004412E"/>
    <w:rsid w:val="000441B6"/>
    <w:rsid w:val="000443B9"/>
    <w:rsid w:val="000447C1"/>
    <w:rsid w:val="00044E4B"/>
    <w:rsid w:val="0004566D"/>
    <w:rsid w:val="0004582E"/>
    <w:rsid w:val="00045879"/>
    <w:rsid w:val="00046670"/>
    <w:rsid w:val="00046993"/>
    <w:rsid w:val="00046AD6"/>
    <w:rsid w:val="00046F3A"/>
    <w:rsid w:val="00046F3F"/>
    <w:rsid w:val="00047046"/>
    <w:rsid w:val="00047116"/>
    <w:rsid w:val="00047518"/>
    <w:rsid w:val="000475BC"/>
    <w:rsid w:val="000476ED"/>
    <w:rsid w:val="00047752"/>
    <w:rsid w:val="000503EE"/>
    <w:rsid w:val="00050C58"/>
    <w:rsid w:val="00051067"/>
    <w:rsid w:val="000514CF"/>
    <w:rsid w:val="00051D63"/>
    <w:rsid w:val="0005214D"/>
    <w:rsid w:val="000522E8"/>
    <w:rsid w:val="00052F4E"/>
    <w:rsid w:val="000537CC"/>
    <w:rsid w:val="0005383A"/>
    <w:rsid w:val="00053D8A"/>
    <w:rsid w:val="00053EAC"/>
    <w:rsid w:val="00054347"/>
    <w:rsid w:val="000545DE"/>
    <w:rsid w:val="00055229"/>
    <w:rsid w:val="000558BB"/>
    <w:rsid w:val="00055ED7"/>
    <w:rsid w:val="00055F10"/>
    <w:rsid w:val="00055F67"/>
    <w:rsid w:val="0005649D"/>
    <w:rsid w:val="00056A53"/>
    <w:rsid w:val="00057163"/>
    <w:rsid w:val="00057880"/>
    <w:rsid w:val="00057B31"/>
    <w:rsid w:val="00057C49"/>
    <w:rsid w:val="00057CF9"/>
    <w:rsid w:val="00057D8F"/>
    <w:rsid w:val="000600CD"/>
    <w:rsid w:val="000605C3"/>
    <w:rsid w:val="00060695"/>
    <w:rsid w:val="00060A7C"/>
    <w:rsid w:val="00060EBF"/>
    <w:rsid w:val="000617B2"/>
    <w:rsid w:val="00061C3A"/>
    <w:rsid w:val="00061E0A"/>
    <w:rsid w:val="00061EE8"/>
    <w:rsid w:val="00062F15"/>
    <w:rsid w:val="000637A5"/>
    <w:rsid w:val="0006416A"/>
    <w:rsid w:val="00064358"/>
    <w:rsid w:val="00064505"/>
    <w:rsid w:val="00064B84"/>
    <w:rsid w:val="000650D2"/>
    <w:rsid w:val="0006552C"/>
    <w:rsid w:val="00065FC7"/>
    <w:rsid w:val="00066333"/>
    <w:rsid w:val="000665EE"/>
    <w:rsid w:val="000666ED"/>
    <w:rsid w:val="0006705A"/>
    <w:rsid w:val="00067576"/>
    <w:rsid w:val="000677FE"/>
    <w:rsid w:val="00067DF9"/>
    <w:rsid w:val="00067FA0"/>
    <w:rsid w:val="0007058D"/>
    <w:rsid w:val="00070684"/>
    <w:rsid w:val="00070964"/>
    <w:rsid w:val="00070B0D"/>
    <w:rsid w:val="0007198D"/>
    <w:rsid w:val="00071BB0"/>
    <w:rsid w:val="0007255B"/>
    <w:rsid w:val="0007269D"/>
    <w:rsid w:val="00072844"/>
    <w:rsid w:val="00072B2C"/>
    <w:rsid w:val="00072CAD"/>
    <w:rsid w:val="0007316A"/>
    <w:rsid w:val="000731F7"/>
    <w:rsid w:val="0007342B"/>
    <w:rsid w:val="000735CB"/>
    <w:rsid w:val="000736DA"/>
    <w:rsid w:val="000739B8"/>
    <w:rsid w:val="00073A17"/>
    <w:rsid w:val="00073DD0"/>
    <w:rsid w:val="000742A0"/>
    <w:rsid w:val="000745E2"/>
    <w:rsid w:val="000745F2"/>
    <w:rsid w:val="00074A44"/>
    <w:rsid w:val="00074B2F"/>
    <w:rsid w:val="0007559A"/>
    <w:rsid w:val="0007562B"/>
    <w:rsid w:val="0007597E"/>
    <w:rsid w:val="00075AAD"/>
    <w:rsid w:val="00075D95"/>
    <w:rsid w:val="00076114"/>
    <w:rsid w:val="00076799"/>
    <w:rsid w:val="00076A01"/>
    <w:rsid w:val="00076B4A"/>
    <w:rsid w:val="00076D6C"/>
    <w:rsid w:val="000774EE"/>
    <w:rsid w:val="00077970"/>
    <w:rsid w:val="00077C95"/>
    <w:rsid w:val="00080320"/>
    <w:rsid w:val="00080DBC"/>
    <w:rsid w:val="00080E36"/>
    <w:rsid w:val="000810DC"/>
    <w:rsid w:val="000812C7"/>
    <w:rsid w:val="0008169E"/>
    <w:rsid w:val="000817FD"/>
    <w:rsid w:val="000819F5"/>
    <w:rsid w:val="00081B8B"/>
    <w:rsid w:val="00081D58"/>
    <w:rsid w:val="00081EAA"/>
    <w:rsid w:val="000822DD"/>
    <w:rsid w:val="00082361"/>
    <w:rsid w:val="0008266A"/>
    <w:rsid w:val="000826CE"/>
    <w:rsid w:val="0008292D"/>
    <w:rsid w:val="00082BBE"/>
    <w:rsid w:val="00082CD7"/>
    <w:rsid w:val="00082EAA"/>
    <w:rsid w:val="00082EE5"/>
    <w:rsid w:val="00083286"/>
    <w:rsid w:val="00083681"/>
    <w:rsid w:val="000837B3"/>
    <w:rsid w:val="0008390D"/>
    <w:rsid w:val="00083961"/>
    <w:rsid w:val="00083AD6"/>
    <w:rsid w:val="00084187"/>
    <w:rsid w:val="0008418F"/>
    <w:rsid w:val="000844C9"/>
    <w:rsid w:val="000847D7"/>
    <w:rsid w:val="0008496A"/>
    <w:rsid w:val="00084E80"/>
    <w:rsid w:val="00084F1D"/>
    <w:rsid w:val="00084F1E"/>
    <w:rsid w:val="000853A8"/>
    <w:rsid w:val="00085924"/>
    <w:rsid w:val="00085F08"/>
    <w:rsid w:val="00086668"/>
    <w:rsid w:val="0008672C"/>
    <w:rsid w:val="0008676B"/>
    <w:rsid w:val="00086E54"/>
    <w:rsid w:val="000875BC"/>
    <w:rsid w:val="0008779A"/>
    <w:rsid w:val="000877F7"/>
    <w:rsid w:val="00087894"/>
    <w:rsid w:val="00087A50"/>
    <w:rsid w:val="00087BC1"/>
    <w:rsid w:val="00087E3B"/>
    <w:rsid w:val="00090120"/>
    <w:rsid w:val="00091283"/>
    <w:rsid w:val="000916F8"/>
    <w:rsid w:val="00091BB9"/>
    <w:rsid w:val="00091CD7"/>
    <w:rsid w:val="0009261D"/>
    <w:rsid w:val="00092684"/>
    <w:rsid w:val="00092F05"/>
    <w:rsid w:val="0009304C"/>
    <w:rsid w:val="00093AD9"/>
    <w:rsid w:val="00093B03"/>
    <w:rsid w:val="00094268"/>
    <w:rsid w:val="0009482A"/>
    <w:rsid w:val="00094B4C"/>
    <w:rsid w:val="00094C58"/>
    <w:rsid w:val="00095110"/>
    <w:rsid w:val="00095541"/>
    <w:rsid w:val="000956BB"/>
    <w:rsid w:val="00095734"/>
    <w:rsid w:val="00095789"/>
    <w:rsid w:val="0009589B"/>
    <w:rsid w:val="00095EB9"/>
    <w:rsid w:val="00096339"/>
    <w:rsid w:val="0009698A"/>
    <w:rsid w:val="00097175"/>
    <w:rsid w:val="00097448"/>
    <w:rsid w:val="00097523"/>
    <w:rsid w:val="00097F47"/>
    <w:rsid w:val="000A017C"/>
    <w:rsid w:val="000A029C"/>
    <w:rsid w:val="000A089C"/>
    <w:rsid w:val="000A1200"/>
    <w:rsid w:val="000A120C"/>
    <w:rsid w:val="000A195C"/>
    <w:rsid w:val="000A19F6"/>
    <w:rsid w:val="000A1CAB"/>
    <w:rsid w:val="000A1D1F"/>
    <w:rsid w:val="000A23AB"/>
    <w:rsid w:val="000A2D94"/>
    <w:rsid w:val="000A2EA5"/>
    <w:rsid w:val="000A31E8"/>
    <w:rsid w:val="000A3344"/>
    <w:rsid w:val="000A34F3"/>
    <w:rsid w:val="000A44D7"/>
    <w:rsid w:val="000A467B"/>
    <w:rsid w:val="000A4CE5"/>
    <w:rsid w:val="000A4D52"/>
    <w:rsid w:val="000A5061"/>
    <w:rsid w:val="000A5189"/>
    <w:rsid w:val="000A53AD"/>
    <w:rsid w:val="000A54EE"/>
    <w:rsid w:val="000A560E"/>
    <w:rsid w:val="000A5F5B"/>
    <w:rsid w:val="000A6335"/>
    <w:rsid w:val="000A63E6"/>
    <w:rsid w:val="000A647D"/>
    <w:rsid w:val="000A6487"/>
    <w:rsid w:val="000A654F"/>
    <w:rsid w:val="000A65F1"/>
    <w:rsid w:val="000A691B"/>
    <w:rsid w:val="000A7052"/>
    <w:rsid w:val="000A772D"/>
    <w:rsid w:val="000A7D06"/>
    <w:rsid w:val="000B03EB"/>
    <w:rsid w:val="000B0DCF"/>
    <w:rsid w:val="000B0ED8"/>
    <w:rsid w:val="000B108D"/>
    <w:rsid w:val="000B1192"/>
    <w:rsid w:val="000B1553"/>
    <w:rsid w:val="000B247A"/>
    <w:rsid w:val="000B2631"/>
    <w:rsid w:val="000B269B"/>
    <w:rsid w:val="000B3047"/>
    <w:rsid w:val="000B33B4"/>
    <w:rsid w:val="000B3501"/>
    <w:rsid w:val="000B3EEF"/>
    <w:rsid w:val="000B4342"/>
    <w:rsid w:val="000B4442"/>
    <w:rsid w:val="000B49AF"/>
    <w:rsid w:val="000B4BAD"/>
    <w:rsid w:val="000B4D26"/>
    <w:rsid w:val="000B4D6A"/>
    <w:rsid w:val="000B527E"/>
    <w:rsid w:val="000B5584"/>
    <w:rsid w:val="000B5758"/>
    <w:rsid w:val="000B631B"/>
    <w:rsid w:val="000B6A12"/>
    <w:rsid w:val="000B70BC"/>
    <w:rsid w:val="000B7317"/>
    <w:rsid w:val="000B7E55"/>
    <w:rsid w:val="000B7F08"/>
    <w:rsid w:val="000C0128"/>
    <w:rsid w:val="000C0242"/>
    <w:rsid w:val="000C03EA"/>
    <w:rsid w:val="000C05FF"/>
    <w:rsid w:val="000C0B48"/>
    <w:rsid w:val="000C1C73"/>
    <w:rsid w:val="000C2356"/>
    <w:rsid w:val="000C28D2"/>
    <w:rsid w:val="000C28E1"/>
    <w:rsid w:val="000C340C"/>
    <w:rsid w:val="000C37B8"/>
    <w:rsid w:val="000C4468"/>
    <w:rsid w:val="000C4879"/>
    <w:rsid w:val="000C4A4C"/>
    <w:rsid w:val="000C4D82"/>
    <w:rsid w:val="000C4DA3"/>
    <w:rsid w:val="000C4EF6"/>
    <w:rsid w:val="000C55FC"/>
    <w:rsid w:val="000C571B"/>
    <w:rsid w:val="000C5BCB"/>
    <w:rsid w:val="000C5CDF"/>
    <w:rsid w:val="000C63B0"/>
    <w:rsid w:val="000C65A4"/>
    <w:rsid w:val="000C670F"/>
    <w:rsid w:val="000C6BE0"/>
    <w:rsid w:val="000C70B6"/>
    <w:rsid w:val="000C71FD"/>
    <w:rsid w:val="000C74B2"/>
    <w:rsid w:val="000C75E3"/>
    <w:rsid w:val="000C772C"/>
    <w:rsid w:val="000D03CE"/>
    <w:rsid w:val="000D0AC6"/>
    <w:rsid w:val="000D1516"/>
    <w:rsid w:val="000D1A71"/>
    <w:rsid w:val="000D1E02"/>
    <w:rsid w:val="000D2434"/>
    <w:rsid w:val="000D253D"/>
    <w:rsid w:val="000D2AE2"/>
    <w:rsid w:val="000D2F37"/>
    <w:rsid w:val="000D3477"/>
    <w:rsid w:val="000D3585"/>
    <w:rsid w:val="000D35EB"/>
    <w:rsid w:val="000D39EF"/>
    <w:rsid w:val="000D3CF1"/>
    <w:rsid w:val="000D3D2F"/>
    <w:rsid w:val="000D407F"/>
    <w:rsid w:val="000D498E"/>
    <w:rsid w:val="000D4A19"/>
    <w:rsid w:val="000D4A4D"/>
    <w:rsid w:val="000D5026"/>
    <w:rsid w:val="000D53D0"/>
    <w:rsid w:val="000D53FA"/>
    <w:rsid w:val="000D5486"/>
    <w:rsid w:val="000D597A"/>
    <w:rsid w:val="000D5FEF"/>
    <w:rsid w:val="000D6979"/>
    <w:rsid w:val="000D6B01"/>
    <w:rsid w:val="000D6DC1"/>
    <w:rsid w:val="000D7632"/>
    <w:rsid w:val="000D7BC8"/>
    <w:rsid w:val="000D7C84"/>
    <w:rsid w:val="000E0407"/>
    <w:rsid w:val="000E09D2"/>
    <w:rsid w:val="000E0BF6"/>
    <w:rsid w:val="000E143D"/>
    <w:rsid w:val="000E18BF"/>
    <w:rsid w:val="000E2265"/>
    <w:rsid w:val="000E28AE"/>
    <w:rsid w:val="000E2B89"/>
    <w:rsid w:val="000E2C3D"/>
    <w:rsid w:val="000E2DC3"/>
    <w:rsid w:val="000E30FC"/>
    <w:rsid w:val="000E35E2"/>
    <w:rsid w:val="000E37FB"/>
    <w:rsid w:val="000E396A"/>
    <w:rsid w:val="000E3DF5"/>
    <w:rsid w:val="000E3F0B"/>
    <w:rsid w:val="000E40FC"/>
    <w:rsid w:val="000E42F8"/>
    <w:rsid w:val="000E4C4F"/>
    <w:rsid w:val="000E507B"/>
    <w:rsid w:val="000E512B"/>
    <w:rsid w:val="000E580A"/>
    <w:rsid w:val="000E5AB8"/>
    <w:rsid w:val="000E6098"/>
    <w:rsid w:val="000E6335"/>
    <w:rsid w:val="000E64A8"/>
    <w:rsid w:val="000E6631"/>
    <w:rsid w:val="000E6CFE"/>
    <w:rsid w:val="000E6D86"/>
    <w:rsid w:val="000E7077"/>
    <w:rsid w:val="000E7AE5"/>
    <w:rsid w:val="000E7BD1"/>
    <w:rsid w:val="000E7F16"/>
    <w:rsid w:val="000F0021"/>
    <w:rsid w:val="000F0081"/>
    <w:rsid w:val="000F064D"/>
    <w:rsid w:val="000F081F"/>
    <w:rsid w:val="000F09AC"/>
    <w:rsid w:val="000F0BF9"/>
    <w:rsid w:val="000F0EDE"/>
    <w:rsid w:val="000F12CD"/>
    <w:rsid w:val="000F141A"/>
    <w:rsid w:val="000F192F"/>
    <w:rsid w:val="000F1EEF"/>
    <w:rsid w:val="000F20CF"/>
    <w:rsid w:val="000F22DE"/>
    <w:rsid w:val="000F236A"/>
    <w:rsid w:val="000F27BD"/>
    <w:rsid w:val="000F2BC6"/>
    <w:rsid w:val="000F3286"/>
    <w:rsid w:val="000F3527"/>
    <w:rsid w:val="000F36BE"/>
    <w:rsid w:val="000F3C1D"/>
    <w:rsid w:val="000F5979"/>
    <w:rsid w:val="000F5DC7"/>
    <w:rsid w:val="000F651D"/>
    <w:rsid w:val="000F67A2"/>
    <w:rsid w:val="000F6984"/>
    <w:rsid w:val="000F6A9F"/>
    <w:rsid w:val="000F70B0"/>
    <w:rsid w:val="000F70F4"/>
    <w:rsid w:val="000F7554"/>
    <w:rsid w:val="000F7B76"/>
    <w:rsid w:val="000F7E68"/>
    <w:rsid w:val="000F7FD3"/>
    <w:rsid w:val="00100123"/>
    <w:rsid w:val="00100531"/>
    <w:rsid w:val="00100880"/>
    <w:rsid w:val="00100EEB"/>
    <w:rsid w:val="001011E2"/>
    <w:rsid w:val="0010188A"/>
    <w:rsid w:val="00101AA0"/>
    <w:rsid w:val="00101C38"/>
    <w:rsid w:val="00101E9A"/>
    <w:rsid w:val="00102082"/>
    <w:rsid w:val="00102178"/>
    <w:rsid w:val="001025EB"/>
    <w:rsid w:val="001027C3"/>
    <w:rsid w:val="001028C2"/>
    <w:rsid w:val="00102BF2"/>
    <w:rsid w:val="00102F35"/>
    <w:rsid w:val="00102F87"/>
    <w:rsid w:val="00102F90"/>
    <w:rsid w:val="0010303A"/>
    <w:rsid w:val="00103075"/>
    <w:rsid w:val="0010380E"/>
    <w:rsid w:val="00103A1C"/>
    <w:rsid w:val="00103C6B"/>
    <w:rsid w:val="00103EC8"/>
    <w:rsid w:val="00103FF4"/>
    <w:rsid w:val="00104253"/>
    <w:rsid w:val="00104BA0"/>
    <w:rsid w:val="00104EEE"/>
    <w:rsid w:val="001058A5"/>
    <w:rsid w:val="00106510"/>
    <w:rsid w:val="001067C5"/>
    <w:rsid w:val="00106951"/>
    <w:rsid w:val="00106ABC"/>
    <w:rsid w:val="00106E0A"/>
    <w:rsid w:val="001070F3"/>
    <w:rsid w:val="001076B2"/>
    <w:rsid w:val="00107B82"/>
    <w:rsid w:val="00107BA6"/>
    <w:rsid w:val="00107D4D"/>
    <w:rsid w:val="0011043B"/>
    <w:rsid w:val="001106CD"/>
    <w:rsid w:val="00110855"/>
    <w:rsid w:val="00110E3C"/>
    <w:rsid w:val="001112A9"/>
    <w:rsid w:val="00111412"/>
    <w:rsid w:val="001115C6"/>
    <w:rsid w:val="001115CA"/>
    <w:rsid w:val="001120AA"/>
    <w:rsid w:val="00112288"/>
    <w:rsid w:val="001134F8"/>
    <w:rsid w:val="0011381E"/>
    <w:rsid w:val="00113FB8"/>
    <w:rsid w:val="0011404D"/>
    <w:rsid w:val="00114B9B"/>
    <w:rsid w:val="00114DE6"/>
    <w:rsid w:val="00114F66"/>
    <w:rsid w:val="001154F4"/>
    <w:rsid w:val="00115AFE"/>
    <w:rsid w:val="00116673"/>
    <w:rsid w:val="001168DB"/>
    <w:rsid w:val="00116E99"/>
    <w:rsid w:val="001170AA"/>
    <w:rsid w:val="001176B8"/>
    <w:rsid w:val="0011777B"/>
    <w:rsid w:val="00117C7E"/>
    <w:rsid w:val="00117CCA"/>
    <w:rsid w:val="0012007C"/>
    <w:rsid w:val="00120087"/>
    <w:rsid w:val="00120244"/>
    <w:rsid w:val="001202E8"/>
    <w:rsid w:val="0012056E"/>
    <w:rsid w:val="001205C4"/>
    <w:rsid w:val="00120927"/>
    <w:rsid w:val="00120A62"/>
    <w:rsid w:val="00120D33"/>
    <w:rsid w:val="001214C8"/>
    <w:rsid w:val="001215FD"/>
    <w:rsid w:val="00121686"/>
    <w:rsid w:val="001217F2"/>
    <w:rsid w:val="001218DB"/>
    <w:rsid w:val="001222A2"/>
    <w:rsid w:val="0012236A"/>
    <w:rsid w:val="00122BC0"/>
    <w:rsid w:val="00123151"/>
    <w:rsid w:val="00123684"/>
    <w:rsid w:val="001236F3"/>
    <w:rsid w:val="00123859"/>
    <w:rsid w:val="00123AF3"/>
    <w:rsid w:val="001242F7"/>
    <w:rsid w:val="001248DA"/>
    <w:rsid w:val="00125858"/>
    <w:rsid w:val="00125ABC"/>
    <w:rsid w:val="00125AD0"/>
    <w:rsid w:val="00125C8D"/>
    <w:rsid w:val="0012625D"/>
    <w:rsid w:val="00126968"/>
    <w:rsid w:val="00126B4F"/>
    <w:rsid w:val="00126C2F"/>
    <w:rsid w:val="00126F66"/>
    <w:rsid w:val="00127047"/>
    <w:rsid w:val="0012729A"/>
    <w:rsid w:val="001273E9"/>
    <w:rsid w:val="0012744F"/>
    <w:rsid w:val="0012752D"/>
    <w:rsid w:val="00127876"/>
    <w:rsid w:val="00127B4D"/>
    <w:rsid w:val="00127CEC"/>
    <w:rsid w:val="00127D07"/>
    <w:rsid w:val="00127F6C"/>
    <w:rsid w:val="00130341"/>
    <w:rsid w:val="001304CD"/>
    <w:rsid w:val="0013074A"/>
    <w:rsid w:val="00130DBA"/>
    <w:rsid w:val="00130FF6"/>
    <w:rsid w:val="00131143"/>
    <w:rsid w:val="001314FD"/>
    <w:rsid w:val="00131D52"/>
    <w:rsid w:val="00131E72"/>
    <w:rsid w:val="001322BD"/>
    <w:rsid w:val="00132558"/>
    <w:rsid w:val="001326BC"/>
    <w:rsid w:val="0013300B"/>
    <w:rsid w:val="0013315C"/>
    <w:rsid w:val="0013358F"/>
    <w:rsid w:val="00133644"/>
    <w:rsid w:val="001336FC"/>
    <w:rsid w:val="00133987"/>
    <w:rsid w:val="00133B68"/>
    <w:rsid w:val="001340DA"/>
    <w:rsid w:val="00134502"/>
    <w:rsid w:val="001348CB"/>
    <w:rsid w:val="00134A2C"/>
    <w:rsid w:val="00134B4F"/>
    <w:rsid w:val="001354ED"/>
    <w:rsid w:val="00135AF9"/>
    <w:rsid w:val="001364E2"/>
    <w:rsid w:val="0013657B"/>
    <w:rsid w:val="00136B75"/>
    <w:rsid w:val="00136D2E"/>
    <w:rsid w:val="001371C2"/>
    <w:rsid w:val="00137C5C"/>
    <w:rsid w:val="00137E30"/>
    <w:rsid w:val="0014045C"/>
    <w:rsid w:val="00140C98"/>
    <w:rsid w:val="001411E3"/>
    <w:rsid w:val="001416EB"/>
    <w:rsid w:val="0014172D"/>
    <w:rsid w:val="001417A3"/>
    <w:rsid w:val="001426F9"/>
    <w:rsid w:val="00142B89"/>
    <w:rsid w:val="001431A2"/>
    <w:rsid w:val="0014324C"/>
    <w:rsid w:val="0014330C"/>
    <w:rsid w:val="001433B5"/>
    <w:rsid w:val="00143541"/>
    <w:rsid w:val="001435C6"/>
    <w:rsid w:val="001436A6"/>
    <w:rsid w:val="00143A3B"/>
    <w:rsid w:val="0014463F"/>
    <w:rsid w:val="00144A50"/>
    <w:rsid w:val="00144FF1"/>
    <w:rsid w:val="0014532A"/>
    <w:rsid w:val="001453C7"/>
    <w:rsid w:val="00145569"/>
    <w:rsid w:val="0014569C"/>
    <w:rsid w:val="00145ABB"/>
    <w:rsid w:val="00146845"/>
    <w:rsid w:val="0014749A"/>
    <w:rsid w:val="00147515"/>
    <w:rsid w:val="00147664"/>
    <w:rsid w:val="001478CF"/>
    <w:rsid w:val="00147933"/>
    <w:rsid w:val="00147ADC"/>
    <w:rsid w:val="00147CDF"/>
    <w:rsid w:val="00147E11"/>
    <w:rsid w:val="00147FBA"/>
    <w:rsid w:val="00147FD2"/>
    <w:rsid w:val="0015024A"/>
    <w:rsid w:val="00150546"/>
    <w:rsid w:val="00150BC6"/>
    <w:rsid w:val="00150DB4"/>
    <w:rsid w:val="00150FF2"/>
    <w:rsid w:val="00151200"/>
    <w:rsid w:val="0015158D"/>
    <w:rsid w:val="001519E1"/>
    <w:rsid w:val="001529FA"/>
    <w:rsid w:val="00152B1B"/>
    <w:rsid w:val="00152D61"/>
    <w:rsid w:val="001530D4"/>
    <w:rsid w:val="00153310"/>
    <w:rsid w:val="001536DF"/>
    <w:rsid w:val="001539B6"/>
    <w:rsid w:val="00154400"/>
    <w:rsid w:val="00154602"/>
    <w:rsid w:val="001547D3"/>
    <w:rsid w:val="001551FA"/>
    <w:rsid w:val="00155387"/>
    <w:rsid w:val="00155504"/>
    <w:rsid w:val="00155F2D"/>
    <w:rsid w:val="001565BA"/>
    <w:rsid w:val="001565C6"/>
    <w:rsid w:val="00156C4B"/>
    <w:rsid w:val="001571FA"/>
    <w:rsid w:val="0015727D"/>
    <w:rsid w:val="001573C2"/>
    <w:rsid w:val="00157511"/>
    <w:rsid w:val="001575F4"/>
    <w:rsid w:val="0015784E"/>
    <w:rsid w:val="001578E5"/>
    <w:rsid w:val="0016024B"/>
    <w:rsid w:val="001605D4"/>
    <w:rsid w:val="00160B55"/>
    <w:rsid w:val="00161866"/>
    <w:rsid w:val="00161884"/>
    <w:rsid w:val="00161F6D"/>
    <w:rsid w:val="00162202"/>
    <w:rsid w:val="0016275A"/>
    <w:rsid w:val="001629C7"/>
    <w:rsid w:val="00162A88"/>
    <w:rsid w:val="00162BFB"/>
    <w:rsid w:val="00162FAA"/>
    <w:rsid w:val="00163106"/>
    <w:rsid w:val="001632FE"/>
    <w:rsid w:val="001637B4"/>
    <w:rsid w:val="00163972"/>
    <w:rsid w:val="00163B43"/>
    <w:rsid w:val="001642B7"/>
    <w:rsid w:val="001649C6"/>
    <w:rsid w:val="00164EA1"/>
    <w:rsid w:val="00165074"/>
    <w:rsid w:val="001650AE"/>
    <w:rsid w:val="001652BE"/>
    <w:rsid w:val="0016530C"/>
    <w:rsid w:val="0016579B"/>
    <w:rsid w:val="00165B7A"/>
    <w:rsid w:val="00166607"/>
    <w:rsid w:val="00166E11"/>
    <w:rsid w:val="001672B9"/>
    <w:rsid w:val="00167F34"/>
    <w:rsid w:val="001705C4"/>
    <w:rsid w:val="001705EB"/>
    <w:rsid w:val="00170642"/>
    <w:rsid w:val="00170688"/>
    <w:rsid w:val="00170D3D"/>
    <w:rsid w:val="0017111C"/>
    <w:rsid w:val="00171408"/>
    <w:rsid w:val="00171409"/>
    <w:rsid w:val="001715C2"/>
    <w:rsid w:val="0017299A"/>
    <w:rsid w:val="00172D36"/>
    <w:rsid w:val="00173F6E"/>
    <w:rsid w:val="0017425C"/>
    <w:rsid w:val="00174799"/>
    <w:rsid w:val="00174E8F"/>
    <w:rsid w:val="0017525D"/>
    <w:rsid w:val="0017540D"/>
    <w:rsid w:val="0017598B"/>
    <w:rsid w:val="00175D10"/>
    <w:rsid w:val="00176168"/>
    <w:rsid w:val="0017663F"/>
    <w:rsid w:val="00176E47"/>
    <w:rsid w:val="00177905"/>
    <w:rsid w:val="00177CAB"/>
    <w:rsid w:val="00177F87"/>
    <w:rsid w:val="00180196"/>
    <w:rsid w:val="00180224"/>
    <w:rsid w:val="00180228"/>
    <w:rsid w:val="001802EB"/>
    <w:rsid w:val="00180408"/>
    <w:rsid w:val="0018081A"/>
    <w:rsid w:val="001808A4"/>
    <w:rsid w:val="00180C7C"/>
    <w:rsid w:val="00180DC1"/>
    <w:rsid w:val="00181018"/>
    <w:rsid w:val="00181023"/>
    <w:rsid w:val="00181174"/>
    <w:rsid w:val="0018147F"/>
    <w:rsid w:val="00181A91"/>
    <w:rsid w:val="00181C92"/>
    <w:rsid w:val="00181E56"/>
    <w:rsid w:val="001821D8"/>
    <w:rsid w:val="001822BA"/>
    <w:rsid w:val="0018273F"/>
    <w:rsid w:val="00182748"/>
    <w:rsid w:val="00182999"/>
    <w:rsid w:val="00182A29"/>
    <w:rsid w:val="00182F56"/>
    <w:rsid w:val="001830F0"/>
    <w:rsid w:val="00183759"/>
    <w:rsid w:val="00183857"/>
    <w:rsid w:val="0018391E"/>
    <w:rsid w:val="00184165"/>
    <w:rsid w:val="00184E31"/>
    <w:rsid w:val="0018516C"/>
    <w:rsid w:val="001859E0"/>
    <w:rsid w:val="0018646C"/>
    <w:rsid w:val="00186DBE"/>
    <w:rsid w:val="00186EB0"/>
    <w:rsid w:val="00186FD9"/>
    <w:rsid w:val="00187323"/>
    <w:rsid w:val="00187457"/>
    <w:rsid w:val="001875F3"/>
    <w:rsid w:val="00190328"/>
    <w:rsid w:val="001907DD"/>
    <w:rsid w:val="00190AA4"/>
    <w:rsid w:val="00190C0A"/>
    <w:rsid w:val="001921FD"/>
    <w:rsid w:val="001926FC"/>
    <w:rsid w:val="00192719"/>
    <w:rsid w:val="00192B00"/>
    <w:rsid w:val="001933CC"/>
    <w:rsid w:val="0019395E"/>
    <w:rsid w:val="00193DAC"/>
    <w:rsid w:val="00193E43"/>
    <w:rsid w:val="00193FD8"/>
    <w:rsid w:val="001943FA"/>
    <w:rsid w:val="001948BA"/>
    <w:rsid w:val="00194C5B"/>
    <w:rsid w:val="001957C6"/>
    <w:rsid w:val="00195DB7"/>
    <w:rsid w:val="00195DC5"/>
    <w:rsid w:val="00195F5A"/>
    <w:rsid w:val="00196DCC"/>
    <w:rsid w:val="00197254"/>
    <w:rsid w:val="001976E3"/>
    <w:rsid w:val="001979D9"/>
    <w:rsid w:val="00197AEC"/>
    <w:rsid w:val="00197C7D"/>
    <w:rsid w:val="00197DC1"/>
    <w:rsid w:val="001A05C5"/>
    <w:rsid w:val="001A0AFE"/>
    <w:rsid w:val="001A1255"/>
    <w:rsid w:val="001A141B"/>
    <w:rsid w:val="001A1449"/>
    <w:rsid w:val="001A147F"/>
    <w:rsid w:val="001A15D6"/>
    <w:rsid w:val="001A1D83"/>
    <w:rsid w:val="001A2239"/>
    <w:rsid w:val="001A23C3"/>
    <w:rsid w:val="001A2836"/>
    <w:rsid w:val="001A2AB8"/>
    <w:rsid w:val="001A2BE6"/>
    <w:rsid w:val="001A3129"/>
    <w:rsid w:val="001A3A04"/>
    <w:rsid w:val="001A3AE0"/>
    <w:rsid w:val="001A4434"/>
    <w:rsid w:val="001A49CE"/>
    <w:rsid w:val="001A4AEC"/>
    <w:rsid w:val="001A4E51"/>
    <w:rsid w:val="001A5263"/>
    <w:rsid w:val="001A5336"/>
    <w:rsid w:val="001A563D"/>
    <w:rsid w:val="001A585A"/>
    <w:rsid w:val="001A5D56"/>
    <w:rsid w:val="001A60A7"/>
    <w:rsid w:val="001A63C9"/>
    <w:rsid w:val="001A6849"/>
    <w:rsid w:val="001A6CDF"/>
    <w:rsid w:val="001A6E47"/>
    <w:rsid w:val="001A6F6E"/>
    <w:rsid w:val="001A7AA8"/>
    <w:rsid w:val="001A7B9E"/>
    <w:rsid w:val="001A7CD4"/>
    <w:rsid w:val="001A7D8D"/>
    <w:rsid w:val="001A7F35"/>
    <w:rsid w:val="001B07C7"/>
    <w:rsid w:val="001B0C2E"/>
    <w:rsid w:val="001B1237"/>
    <w:rsid w:val="001B15DA"/>
    <w:rsid w:val="001B18DE"/>
    <w:rsid w:val="001B1A81"/>
    <w:rsid w:val="001B1AC5"/>
    <w:rsid w:val="001B1C5B"/>
    <w:rsid w:val="001B1FA1"/>
    <w:rsid w:val="001B2112"/>
    <w:rsid w:val="001B27C7"/>
    <w:rsid w:val="001B3069"/>
    <w:rsid w:val="001B31E3"/>
    <w:rsid w:val="001B3299"/>
    <w:rsid w:val="001B339B"/>
    <w:rsid w:val="001B35AC"/>
    <w:rsid w:val="001B3716"/>
    <w:rsid w:val="001B389C"/>
    <w:rsid w:val="001B39CF"/>
    <w:rsid w:val="001B436F"/>
    <w:rsid w:val="001B4825"/>
    <w:rsid w:val="001B502B"/>
    <w:rsid w:val="001B53D2"/>
    <w:rsid w:val="001B548F"/>
    <w:rsid w:val="001B57B9"/>
    <w:rsid w:val="001B58C3"/>
    <w:rsid w:val="001B5B19"/>
    <w:rsid w:val="001B5EB6"/>
    <w:rsid w:val="001B60A2"/>
    <w:rsid w:val="001B62B1"/>
    <w:rsid w:val="001B637B"/>
    <w:rsid w:val="001B6A53"/>
    <w:rsid w:val="001B6B37"/>
    <w:rsid w:val="001B6D77"/>
    <w:rsid w:val="001B734D"/>
    <w:rsid w:val="001B7649"/>
    <w:rsid w:val="001B7A53"/>
    <w:rsid w:val="001C00E0"/>
    <w:rsid w:val="001C0AED"/>
    <w:rsid w:val="001C0FEF"/>
    <w:rsid w:val="001C11FD"/>
    <w:rsid w:val="001C1603"/>
    <w:rsid w:val="001C1684"/>
    <w:rsid w:val="001C169E"/>
    <w:rsid w:val="001C182A"/>
    <w:rsid w:val="001C1BF8"/>
    <w:rsid w:val="001C1E62"/>
    <w:rsid w:val="001C2278"/>
    <w:rsid w:val="001C2A00"/>
    <w:rsid w:val="001C2B75"/>
    <w:rsid w:val="001C2E7A"/>
    <w:rsid w:val="001C2F34"/>
    <w:rsid w:val="001C3298"/>
    <w:rsid w:val="001C3525"/>
    <w:rsid w:val="001C3FF8"/>
    <w:rsid w:val="001C40AD"/>
    <w:rsid w:val="001C4214"/>
    <w:rsid w:val="001C4434"/>
    <w:rsid w:val="001C50FC"/>
    <w:rsid w:val="001C59A0"/>
    <w:rsid w:val="001C5AC5"/>
    <w:rsid w:val="001C5DF2"/>
    <w:rsid w:val="001C5EA6"/>
    <w:rsid w:val="001C6730"/>
    <w:rsid w:val="001C699F"/>
    <w:rsid w:val="001C6D85"/>
    <w:rsid w:val="001C7181"/>
    <w:rsid w:val="001C720D"/>
    <w:rsid w:val="001C77F5"/>
    <w:rsid w:val="001C7899"/>
    <w:rsid w:val="001C79A8"/>
    <w:rsid w:val="001C7C07"/>
    <w:rsid w:val="001C7F52"/>
    <w:rsid w:val="001C7F6D"/>
    <w:rsid w:val="001C7FC4"/>
    <w:rsid w:val="001D0339"/>
    <w:rsid w:val="001D0CBB"/>
    <w:rsid w:val="001D121A"/>
    <w:rsid w:val="001D1477"/>
    <w:rsid w:val="001D1748"/>
    <w:rsid w:val="001D1912"/>
    <w:rsid w:val="001D204D"/>
    <w:rsid w:val="001D212A"/>
    <w:rsid w:val="001D293A"/>
    <w:rsid w:val="001D2944"/>
    <w:rsid w:val="001D2A29"/>
    <w:rsid w:val="001D30AF"/>
    <w:rsid w:val="001D3548"/>
    <w:rsid w:val="001D4809"/>
    <w:rsid w:val="001D4A39"/>
    <w:rsid w:val="001D4BE5"/>
    <w:rsid w:val="001D529D"/>
    <w:rsid w:val="001D560E"/>
    <w:rsid w:val="001D5881"/>
    <w:rsid w:val="001D5AFB"/>
    <w:rsid w:val="001D6535"/>
    <w:rsid w:val="001D6FD6"/>
    <w:rsid w:val="001D7EE9"/>
    <w:rsid w:val="001E085D"/>
    <w:rsid w:val="001E0D21"/>
    <w:rsid w:val="001E0E71"/>
    <w:rsid w:val="001E147E"/>
    <w:rsid w:val="001E1B19"/>
    <w:rsid w:val="001E1B6A"/>
    <w:rsid w:val="001E2156"/>
    <w:rsid w:val="001E2333"/>
    <w:rsid w:val="001E243C"/>
    <w:rsid w:val="001E24A3"/>
    <w:rsid w:val="001E2A50"/>
    <w:rsid w:val="001E2A9B"/>
    <w:rsid w:val="001E2D7E"/>
    <w:rsid w:val="001E2E74"/>
    <w:rsid w:val="001E31D9"/>
    <w:rsid w:val="001E31F9"/>
    <w:rsid w:val="001E3881"/>
    <w:rsid w:val="001E3AF0"/>
    <w:rsid w:val="001E3C33"/>
    <w:rsid w:val="001E4312"/>
    <w:rsid w:val="001E48C4"/>
    <w:rsid w:val="001E49A1"/>
    <w:rsid w:val="001E54CA"/>
    <w:rsid w:val="001E5541"/>
    <w:rsid w:val="001E5603"/>
    <w:rsid w:val="001E5641"/>
    <w:rsid w:val="001E5673"/>
    <w:rsid w:val="001E5F91"/>
    <w:rsid w:val="001E61C6"/>
    <w:rsid w:val="001E65F2"/>
    <w:rsid w:val="001E66A9"/>
    <w:rsid w:val="001E6BDE"/>
    <w:rsid w:val="001E737E"/>
    <w:rsid w:val="001E744B"/>
    <w:rsid w:val="001F08AD"/>
    <w:rsid w:val="001F0995"/>
    <w:rsid w:val="001F0A85"/>
    <w:rsid w:val="001F0AAF"/>
    <w:rsid w:val="001F102C"/>
    <w:rsid w:val="001F1332"/>
    <w:rsid w:val="001F177D"/>
    <w:rsid w:val="001F1B47"/>
    <w:rsid w:val="001F1B90"/>
    <w:rsid w:val="001F1BA2"/>
    <w:rsid w:val="001F1C12"/>
    <w:rsid w:val="001F2049"/>
    <w:rsid w:val="001F248F"/>
    <w:rsid w:val="001F2531"/>
    <w:rsid w:val="001F256A"/>
    <w:rsid w:val="001F285A"/>
    <w:rsid w:val="001F3563"/>
    <w:rsid w:val="001F360F"/>
    <w:rsid w:val="001F3D28"/>
    <w:rsid w:val="001F3F70"/>
    <w:rsid w:val="001F42FC"/>
    <w:rsid w:val="001F431C"/>
    <w:rsid w:val="001F475F"/>
    <w:rsid w:val="001F4AF9"/>
    <w:rsid w:val="001F4B13"/>
    <w:rsid w:val="001F4BEE"/>
    <w:rsid w:val="001F4CC4"/>
    <w:rsid w:val="001F545E"/>
    <w:rsid w:val="001F5526"/>
    <w:rsid w:val="001F554E"/>
    <w:rsid w:val="001F55AD"/>
    <w:rsid w:val="001F5627"/>
    <w:rsid w:val="001F5757"/>
    <w:rsid w:val="001F6311"/>
    <w:rsid w:val="001F68A4"/>
    <w:rsid w:val="001F6E2E"/>
    <w:rsid w:val="001F723D"/>
    <w:rsid w:val="001F7328"/>
    <w:rsid w:val="001F7495"/>
    <w:rsid w:val="001F7DF7"/>
    <w:rsid w:val="001F7F6A"/>
    <w:rsid w:val="002006DF"/>
    <w:rsid w:val="00200B82"/>
    <w:rsid w:val="00201054"/>
    <w:rsid w:val="002011A9"/>
    <w:rsid w:val="00201275"/>
    <w:rsid w:val="00201504"/>
    <w:rsid w:val="002018AC"/>
    <w:rsid w:val="002018EA"/>
    <w:rsid w:val="002019D4"/>
    <w:rsid w:val="00201CDE"/>
    <w:rsid w:val="00201DC4"/>
    <w:rsid w:val="00201E94"/>
    <w:rsid w:val="002030CE"/>
    <w:rsid w:val="002034CC"/>
    <w:rsid w:val="00203518"/>
    <w:rsid w:val="002036E6"/>
    <w:rsid w:val="0020379D"/>
    <w:rsid w:val="0020439E"/>
    <w:rsid w:val="00204638"/>
    <w:rsid w:val="0020473C"/>
    <w:rsid w:val="00204A21"/>
    <w:rsid w:val="00204CC8"/>
    <w:rsid w:val="0020516C"/>
    <w:rsid w:val="002051EE"/>
    <w:rsid w:val="00205479"/>
    <w:rsid w:val="002059A3"/>
    <w:rsid w:val="00205CCC"/>
    <w:rsid w:val="00205CE9"/>
    <w:rsid w:val="00205CEA"/>
    <w:rsid w:val="00205D5E"/>
    <w:rsid w:val="002061E3"/>
    <w:rsid w:val="00206721"/>
    <w:rsid w:val="00206B1D"/>
    <w:rsid w:val="00206B7A"/>
    <w:rsid w:val="00206D13"/>
    <w:rsid w:val="00207A2B"/>
    <w:rsid w:val="00207AF0"/>
    <w:rsid w:val="002100B2"/>
    <w:rsid w:val="00210144"/>
    <w:rsid w:val="00211724"/>
    <w:rsid w:val="00211907"/>
    <w:rsid w:val="00211915"/>
    <w:rsid w:val="00211BC8"/>
    <w:rsid w:val="00212101"/>
    <w:rsid w:val="002122CE"/>
    <w:rsid w:val="002122FC"/>
    <w:rsid w:val="002124E9"/>
    <w:rsid w:val="00212552"/>
    <w:rsid w:val="00212E18"/>
    <w:rsid w:val="002133A1"/>
    <w:rsid w:val="002134AC"/>
    <w:rsid w:val="00213720"/>
    <w:rsid w:val="00213B28"/>
    <w:rsid w:val="00213BF6"/>
    <w:rsid w:val="0021406D"/>
    <w:rsid w:val="0021409E"/>
    <w:rsid w:val="002146F5"/>
    <w:rsid w:val="00215297"/>
    <w:rsid w:val="002153CD"/>
    <w:rsid w:val="00215826"/>
    <w:rsid w:val="00215FE6"/>
    <w:rsid w:val="00216A3F"/>
    <w:rsid w:val="00216B02"/>
    <w:rsid w:val="00216CDC"/>
    <w:rsid w:val="0021717D"/>
    <w:rsid w:val="002173C2"/>
    <w:rsid w:val="00217489"/>
    <w:rsid w:val="0021767E"/>
    <w:rsid w:val="002177D1"/>
    <w:rsid w:val="0021785B"/>
    <w:rsid w:val="00217FEF"/>
    <w:rsid w:val="002201F4"/>
    <w:rsid w:val="002209C4"/>
    <w:rsid w:val="00220A1E"/>
    <w:rsid w:val="00221B88"/>
    <w:rsid w:val="00221BD4"/>
    <w:rsid w:val="00221C23"/>
    <w:rsid w:val="002220FB"/>
    <w:rsid w:val="00222D2A"/>
    <w:rsid w:val="002230FD"/>
    <w:rsid w:val="00223143"/>
    <w:rsid w:val="0022377C"/>
    <w:rsid w:val="00223F8A"/>
    <w:rsid w:val="0022435E"/>
    <w:rsid w:val="002246EE"/>
    <w:rsid w:val="00224B54"/>
    <w:rsid w:val="00224D1C"/>
    <w:rsid w:val="00225143"/>
    <w:rsid w:val="002251EB"/>
    <w:rsid w:val="00225641"/>
    <w:rsid w:val="00225ED1"/>
    <w:rsid w:val="002261D0"/>
    <w:rsid w:val="002263D2"/>
    <w:rsid w:val="00226D15"/>
    <w:rsid w:val="00226D4E"/>
    <w:rsid w:val="002270D4"/>
    <w:rsid w:val="002270F5"/>
    <w:rsid w:val="00227613"/>
    <w:rsid w:val="00227C1E"/>
    <w:rsid w:val="002303E3"/>
    <w:rsid w:val="00230B4C"/>
    <w:rsid w:val="00230B59"/>
    <w:rsid w:val="00230C24"/>
    <w:rsid w:val="002314F9"/>
    <w:rsid w:val="002319D4"/>
    <w:rsid w:val="00231AEF"/>
    <w:rsid w:val="00231E81"/>
    <w:rsid w:val="00232F59"/>
    <w:rsid w:val="002333FB"/>
    <w:rsid w:val="00233779"/>
    <w:rsid w:val="00233954"/>
    <w:rsid w:val="00233EDC"/>
    <w:rsid w:val="0023401C"/>
    <w:rsid w:val="00234278"/>
    <w:rsid w:val="002343CA"/>
    <w:rsid w:val="002344C8"/>
    <w:rsid w:val="002352B2"/>
    <w:rsid w:val="00235C6F"/>
    <w:rsid w:val="0023602D"/>
    <w:rsid w:val="00237130"/>
    <w:rsid w:val="002371FE"/>
    <w:rsid w:val="00237961"/>
    <w:rsid w:val="00237994"/>
    <w:rsid w:val="00240321"/>
    <w:rsid w:val="00240DF7"/>
    <w:rsid w:val="0024128C"/>
    <w:rsid w:val="00241359"/>
    <w:rsid w:val="00241C2D"/>
    <w:rsid w:val="00241FA0"/>
    <w:rsid w:val="002423FD"/>
    <w:rsid w:val="00242565"/>
    <w:rsid w:val="0024277D"/>
    <w:rsid w:val="00242A1F"/>
    <w:rsid w:val="00242AD8"/>
    <w:rsid w:val="002432BF"/>
    <w:rsid w:val="00243425"/>
    <w:rsid w:val="002439B3"/>
    <w:rsid w:val="00243EEB"/>
    <w:rsid w:val="00244B93"/>
    <w:rsid w:val="00244DF7"/>
    <w:rsid w:val="00244E35"/>
    <w:rsid w:val="0024526E"/>
    <w:rsid w:val="002455C8"/>
    <w:rsid w:val="00245753"/>
    <w:rsid w:val="00245B5D"/>
    <w:rsid w:val="00245BEF"/>
    <w:rsid w:val="002462F8"/>
    <w:rsid w:val="002468C1"/>
    <w:rsid w:val="002468D2"/>
    <w:rsid w:val="00246EDE"/>
    <w:rsid w:val="002473BA"/>
    <w:rsid w:val="00247A17"/>
    <w:rsid w:val="00250997"/>
    <w:rsid w:val="00251100"/>
    <w:rsid w:val="002519E9"/>
    <w:rsid w:val="002526B4"/>
    <w:rsid w:val="0025289B"/>
    <w:rsid w:val="00252AC0"/>
    <w:rsid w:val="00253459"/>
    <w:rsid w:val="002536B0"/>
    <w:rsid w:val="00254094"/>
    <w:rsid w:val="002543A1"/>
    <w:rsid w:val="002549EB"/>
    <w:rsid w:val="00254BCC"/>
    <w:rsid w:val="00254C50"/>
    <w:rsid w:val="00254C6A"/>
    <w:rsid w:val="0025500F"/>
    <w:rsid w:val="002552A5"/>
    <w:rsid w:val="00255419"/>
    <w:rsid w:val="002556F5"/>
    <w:rsid w:val="0025589A"/>
    <w:rsid w:val="00256CB0"/>
    <w:rsid w:val="0025702E"/>
    <w:rsid w:val="002575A1"/>
    <w:rsid w:val="00260C68"/>
    <w:rsid w:val="00260C6F"/>
    <w:rsid w:val="00260E4A"/>
    <w:rsid w:val="00260F38"/>
    <w:rsid w:val="00261039"/>
    <w:rsid w:val="0026132F"/>
    <w:rsid w:val="00261573"/>
    <w:rsid w:val="002625AF"/>
    <w:rsid w:val="002626D9"/>
    <w:rsid w:val="00262837"/>
    <w:rsid w:val="00262953"/>
    <w:rsid w:val="00262B2D"/>
    <w:rsid w:val="0026305D"/>
    <w:rsid w:val="0026334C"/>
    <w:rsid w:val="0026379A"/>
    <w:rsid w:val="00264892"/>
    <w:rsid w:val="00264E50"/>
    <w:rsid w:val="002652E3"/>
    <w:rsid w:val="002653EB"/>
    <w:rsid w:val="00265FED"/>
    <w:rsid w:val="0026630F"/>
    <w:rsid w:val="00266424"/>
    <w:rsid w:val="00266573"/>
    <w:rsid w:val="0026662D"/>
    <w:rsid w:val="00266F1F"/>
    <w:rsid w:val="002672FA"/>
    <w:rsid w:val="002676EC"/>
    <w:rsid w:val="002679AA"/>
    <w:rsid w:val="002700C0"/>
    <w:rsid w:val="002707AF"/>
    <w:rsid w:val="00270E03"/>
    <w:rsid w:val="00270E50"/>
    <w:rsid w:val="00270F4E"/>
    <w:rsid w:val="00270F6A"/>
    <w:rsid w:val="00271084"/>
    <w:rsid w:val="0027180C"/>
    <w:rsid w:val="002718D8"/>
    <w:rsid w:val="00271C07"/>
    <w:rsid w:val="00272026"/>
    <w:rsid w:val="00272898"/>
    <w:rsid w:val="00272D11"/>
    <w:rsid w:val="00273AFA"/>
    <w:rsid w:val="00273DBA"/>
    <w:rsid w:val="00273F93"/>
    <w:rsid w:val="00273FC0"/>
    <w:rsid w:val="00273FEA"/>
    <w:rsid w:val="002740EC"/>
    <w:rsid w:val="00274300"/>
    <w:rsid w:val="002748A2"/>
    <w:rsid w:val="00274B2A"/>
    <w:rsid w:val="00274C3F"/>
    <w:rsid w:val="00275123"/>
    <w:rsid w:val="002751E8"/>
    <w:rsid w:val="0027524B"/>
    <w:rsid w:val="002754C0"/>
    <w:rsid w:val="0027555F"/>
    <w:rsid w:val="002763AF"/>
    <w:rsid w:val="00276AAA"/>
    <w:rsid w:val="00276C1D"/>
    <w:rsid w:val="002770B7"/>
    <w:rsid w:val="0027738F"/>
    <w:rsid w:val="002779BF"/>
    <w:rsid w:val="00277C34"/>
    <w:rsid w:val="002800FA"/>
    <w:rsid w:val="00280B02"/>
    <w:rsid w:val="00280FD8"/>
    <w:rsid w:val="0028116F"/>
    <w:rsid w:val="0028165C"/>
    <w:rsid w:val="00281731"/>
    <w:rsid w:val="00281A4B"/>
    <w:rsid w:val="00281D42"/>
    <w:rsid w:val="00281EAE"/>
    <w:rsid w:val="00281FF1"/>
    <w:rsid w:val="00282119"/>
    <w:rsid w:val="00282428"/>
    <w:rsid w:val="00282468"/>
    <w:rsid w:val="00282A49"/>
    <w:rsid w:val="00282EFE"/>
    <w:rsid w:val="002830AD"/>
    <w:rsid w:val="002833C9"/>
    <w:rsid w:val="00283DD3"/>
    <w:rsid w:val="00283F14"/>
    <w:rsid w:val="00283FC6"/>
    <w:rsid w:val="00284198"/>
    <w:rsid w:val="0028460B"/>
    <w:rsid w:val="00284D82"/>
    <w:rsid w:val="00284E5B"/>
    <w:rsid w:val="002854BB"/>
    <w:rsid w:val="00285B11"/>
    <w:rsid w:val="00285B35"/>
    <w:rsid w:val="00285C37"/>
    <w:rsid w:val="00285E52"/>
    <w:rsid w:val="00285FD4"/>
    <w:rsid w:val="00286198"/>
    <w:rsid w:val="00286207"/>
    <w:rsid w:val="00286557"/>
    <w:rsid w:val="002867E9"/>
    <w:rsid w:val="00286D95"/>
    <w:rsid w:val="00287052"/>
    <w:rsid w:val="0028705A"/>
    <w:rsid w:val="00287335"/>
    <w:rsid w:val="00287422"/>
    <w:rsid w:val="0028772E"/>
    <w:rsid w:val="00290505"/>
    <w:rsid w:val="0029088C"/>
    <w:rsid w:val="00290E72"/>
    <w:rsid w:val="00291413"/>
    <w:rsid w:val="00291426"/>
    <w:rsid w:val="0029158E"/>
    <w:rsid w:val="00291868"/>
    <w:rsid w:val="00291AA4"/>
    <w:rsid w:val="00292073"/>
    <w:rsid w:val="00292277"/>
    <w:rsid w:val="0029244F"/>
    <w:rsid w:val="00292606"/>
    <w:rsid w:val="0029267F"/>
    <w:rsid w:val="002927CA"/>
    <w:rsid w:val="0029289D"/>
    <w:rsid w:val="00292A35"/>
    <w:rsid w:val="00292CCB"/>
    <w:rsid w:val="00292E9F"/>
    <w:rsid w:val="00293667"/>
    <w:rsid w:val="00293810"/>
    <w:rsid w:val="002938CF"/>
    <w:rsid w:val="00293D57"/>
    <w:rsid w:val="002941D1"/>
    <w:rsid w:val="00294B96"/>
    <w:rsid w:val="00294BBC"/>
    <w:rsid w:val="00294E04"/>
    <w:rsid w:val="00295686"/>
    <w:rsid w:val="00295774"/>
    <w:rsid w:val="0029655E"/>
    <w:rsid w:val="00296624"/>
    <w:rsid w:val="00297796"/>
    <w:rsid w:val="00297E39"/>
    <w:rsid w:val="002A01B5"/>
    <w:rsid w:val="002A0505"/>
    <w:rsid w:val="002A08C7"/>
    <w:rsid w:val="002A0CCD"/>
    <w:rsid w:val="002A10CD"/>
    <w:rsid w:val="002A14DD"/>
    <w:rsid w:val="002A186E"/>
    <w:rsid w:val="002A2AA1"/>
    <w:rsid w:val="002A3007"/>
    <w:rsid w:val="002A3195"/>
    <w:rsid w:val="002A36A7"/>
    <w:rsid w:val="002A36F4"/>
    <w:rsid w:val="002A3A1E"/>
    <w:rsid w:val="002A3B3A"/>
    <w:rsid w:val="002A3CA7"/>
    <w:rsid w:val="002A3F20"/>
    <w:rsid w:val="002A4096"/>
    <w:rsid w:val="002A4AC5"/>
    <w:rsid w:val="002A50E6"/>
    <w:rsid w:val="002A5522"/>
    <w:rsid w:val="002A55D3"/>
    <w:rsid w:val="002A5628"/>
    <w:rsid w:val="002A6466"/>
    <w:rsid w:val="002A694F"/>
    <w:rsid w:val="002A6958"/>
    <w:rsid w:val="002A6AEF"/>
    <w:rsid w:val="002A721A"/>
    <w:rsid w:val="002A785E"/>
    <w:rsid w:val="002A7906"/>
    <w:rsid w:val="002A7C67"/>
    <w:rsid w:val="002B01A2"/>
    <w:rsid w:val="002B0525"/>
    <w:rsid w:val="002B12BD"/>
    <w:rsid w:val="002B13B4"/>
    <w:rsid w:val="002B15DD"/>
    <w:rsid w:val="002B258F"/>
    <w:rsid w:val="002B39D0"/>
    <w:rsid w:val="002B3F1E"/>
    <w:rsid w:val="002B3FC6"/>
    <w:rsid w:val="002B467E"/>
    <w:rsid w:val="002B489C"/>
    <w:rsid w:val="002B4BB5"/>
    <w:rsid w:val="002B4C51"/>
    <w:rsid w:val="002B4FCB"/>
    <w:rsid w:val="002B5815"/>
    <w:rsid w:val="002B5F8A"/>
    <w:rsid w:val="002B6045"/>
    <w:rsid w:val="002B6D0D"/>
    <w:rsid w:val="002B6D31"/>
    <w:rsid w:val="002B7532"/>
    <w:rsid w:val="002B7559"/>
    <w:rsid w:val="002B78C5"/>
    <w:rsid w:val="002B7B81"/>
    <w:rsid w:val="002B7DD7"/>
    <w:rsid w:val="002B7F05"/>
    <w:rsid w:val="002B7FB1"/>
    <w:rsid w:val="002C0007"/>
    <w:rsid w:val="002C0AD7"/>
    <w:rsid w:val="002C0B92"/>
    <w:rsid w:val="002C101A"/>
    <w:rsid w:val="002C1250"/>
    <w:rsid w:val="002C1421"/>
    <w:rsid w:val="002C1517"/>
    <w:rsid w:val="002C1D9D"/>
    <w:rsid w:val="002C1F72"/>
    <w:rsid w:val="002C2910"/>
    <w:rsid w:val="002C2E7A"/>
    <w:rsid w:val="002C30F5"/>
    <w:rsid w:val="002C32D3"/>
    <w:rsid w:val="002C3F9F"/>
    <w:rsid w:val="002C4A96"/>
    <w:rsid w:val="002C515B"/>
    <w:rsid w:val="002C5320"/>
    <w:rsid w:val="002C56E2"/>
    <w:rsid w:val="002C58BA"/>
    <w:rsid w:val="002C5C48"/>
    <w:rsid w:val="002C6064"/>
    <w:rsid w:val="002C7185"/>
    <w:rsid w:val="002C73B7"/>
    <w:rsid w:val="002C7485"/>
    <w:rsid w:val="002C7A98"/>
    <w:rsid w:val="002D0106"/>
    <w:rsid w:val="002D0174"/>
    <w:rsid w:val="002D0350"/>
    <w:rsid w:val="002D0CB0"/>
    <w:rsid w:val="002D0E29"/>
    <w:rsid w:val="002D109A"/>
    <w:rsid w:val="002D16E7"/>
    <w:rsid w:val="002D1788"/>
    <w:rsid w:val="002D203E"/>
    <w:rsid w:val="002D24A1"/>
    <w:rsid w:val="002D3158"/>
    <w:rsid w:val="002D3901"/>
    <w:rsid w:val="002D3A80"/>
    <w:rsid w:val="002D42CE"/>
    <w:rsid w:val="002D479C"/>
    <w:rsid w:val="002D4F3F"/>
    <w:rsid w:val="002D5030"/>
    <w:rsid w:val="002D555F"/>
    <w:rsid w:val="002D60CE"/>
    <w:rsid w:val="002D6149"/>
    <w:rsid w:val="002D7466"/>
    <w:rsid w:val="002D7555"/>
    <w:rsid w:val="002D785E"/>
    <w:rsid w:val="002D7AF9"/>
    <w:rsid w:val="002E0080"/>
    <w:rsid w:val="002E0234"/>
    <w:rsid w:val="002E0A72"/>
    <w:rsid w:val="002E0A75"/>
    <w:rsid w:val="002E247E"/>
    <w:rsid w:val="002E2783"/>
    <w:rsid w:val="002E2795"/>
    <w:rsid w:val="002E2800"/>
    <w:rsid w:val="002E2AA9"/>
    <w:rsid w:val="002E2B0F"/>
    <w:rsid w:val="002E2DA4"/>
    <w:rsid w:val="002E32E7"/>
    <w:rsid w:val="002E3BF0"/>
    <w:rsid w:val="002E4230"/>
    <w:rsid w:val="002E43E8"/>
    <w:rsid w:val="002E46BE"/>
    <w:rsid w:val="002E4D54"/>
    <w:rsid w:val="002E54ED"/>
    <w:rsid w:val="002E55D5"/>
    <w:rsid w:val="002E5628"/>
    <w:rsid w:val="002E571B"/>
    <w:rsid w:val="002E5A56"/>
    <w:rsid w:val="002E5BC1"/>
    <w:rsid w:val="002E5F7E"/>
    <w:rsid w:val="002E68D1"/>
    <w:rsid w:val="002E6CC6"/>
    <w:rsid w:val="002E72FB"/>
    <w:rsid w:val="002E771A"/>
    <w:rsid w:val="002E7BAD"/>
    <w:rsid w:val="002E7C74"/>
    <w:rsid w:val="002E7DA2"/>
    <w:rsid w:val="002F03EA"/>
    <w:rsid w:val="002F0576"/>
    <w:rsid w:val="002F080E"/>
    <w:rsid w:val="002F20FD"/>
    <w:rsid w:val="002F278B"/>
    <w:rsid w:val="002F29F8"/>
    <w:rsid w:val="002F2BD1"/>
    <w:rsid w:val="002F2C0A"/>
    <w:rsid w:val="002F2F64"/>
    <w:rsid w:val="002F3756"/>
    <w:rsid w:val="002F3CAF"/>
    <w:rsid w:val="002F41CE"/>
    <w:rsid w:val="002F42B6"/>
    <w:rsid w:val="002F4B59"/>
    <w:rsid w:val="002F4D0F"/>
    <w:rsid w:val="002F4D68"/>
    <w:rsid w:val="002F4D8E"/>
    <w:rsid w:val="002F53BB"/>
    <w:rsid w:val="002F5D2E"/>
    <w:rsid w:val="002F5FD5"/>
    <w:rsid w:val="002F67DA"/>
    <w:rsid w:val="002F6980"/>
    <w:rsid w:val="002F6E98"/>
    <w:rsid w:val="002F72B7"/>
    <w:rsid w:val="002F731C"/>
    <w:rsid w:val="002F79AD"/>
    <w:rsid w:val="002F7A17"/>
    <w:rsid w:val="0030033D"/>
    <w:rsid w:val="00300B5D"/>
    <w:rsid w:val="00300CEA"/>
    <w:rsid w:val="00301136"/>
    <w:rsid w:val="003013E1"/>
    <w:rsid w:val="0030157B"/>
    <w:rsid w:val="00301D65"/>
    <w:rsid w:val="00302A34"/>
    <w:rsid w:val="0030300E"/>
    <w:rsid w:val="003032B0"/>
    <w:rsid w:val="00303422"/>
    <w:rsid w:val="00303591"/>
    <w:rsid w:val="0030368E"/>
    <w:rsid w:val="0030370B"/>
    <w:rsid w:val="00303773"/>
    <w:rsid w:val="003038D3"/>
    <w:rsid w:val="00303A2A"/>
    <w:rsid w:val="00303B76"/>
    <w:rsid w:val="00303BCF"/>
    <w:rsid w:val="00303C96"/>
    <w:rsid w:val="00303DC1"/>
    <w:rsid w:val="00303E58"/>
    <w:rsid w:val="003046C2"/>
    <w:rsid w:val="00304A84"/>
    <w:rsid w:val="00304BA6"/>
    <w:rsid w:val="00305050"/>
    <w:rsid w:val="003051B2"/>
    <w:rsid w:val="0030552A"/>
    <w:rsid w:val="003058C6"/>
    <w:rsid w:val="00306521"/>
    <w:rsid w:val="00306530"/>
    <w:rsid w:val="0030678A"/>
    <w:rsid w:val="00306A5E"/>
    <w:rsid w:val="00306F3C"/>
    <w:rsid w:val="003075D0"/>
    <w:rsid w:val="003077AF"/>
    <w:rsid w:val="00307994"/>
    <w:rsid w:val="00307EC0"/>
    <w:rsid w:val="00307ED4"/>
    <w:rsid w:val="00310326"/>
    <w:rsid w:val="00310473"/>
    <w:rsid w:val="00310631"/>
    <w:rsid w:val="00310D51"/>
    <w:rsid w:val="00310D69"/>
    <w:rsid w:val="003111EF"/>
    <w:rsid w:val="003112F0"/>
    <w:rsid w:val="00311328"/>
    <w:rsid w:val="00311A73"/>
    <w:rsid w:val="00312CBE"/>
    <w:rsid w:val="00312FD4"/>
    <w:rsid w:val="003138A9"/>
    <w:rsid w:val="00313B40"/>
    <w:rsid w:val="00313F2B"/>
    <w:rsid w:val="003150F2"/>
    <w:rsid w:val="00315100"/>
    <w:rsid w:val="003152CE"/>
    <w:rsid w:val="003154D0"/>
    <w:rsid w:val="0031570A"/>
    <w:rsid w:val="00315E3B"/>
    <w:rsid w:val="003162D6"/>
    <w:rsid w:val="003162F8"/>
    <w:rsid w:val="00317195"/>
    <w:rsid w:val="003173E7"/>
    <w:rsid w:val="00317465"/>
    <w:rsid w:val="003174F5"/>
    <w:rsid w:val="00317C3B"/>
    <w:rsid w:val="00317E6F"/>
    <w:rsid w:val="00320336"/>
    <w:rsid w:val="0032039C"/>
    <w:rsid w:val="003207EC"/>
    <w:rsid w:val="00320CDA"/>
    <w:rsid w:val="00320FE1"/>
    <w:rsid w:val="0032177B"/>
    <w:rsid w:val="00321B2F"/>
    <w:rsid w:val="00321BB9"/>
    <w:rsid w:val="00321FD6"/>
    <w:rsid w:val="00322280"/>
    <w:rsid w:val="0032257B"/>
    <w:rsid w:val="00322630"/>
    <w:rsid w:val="003228DC"/>
    <w:rsid w:val="00322953"/>
    <w:rsid w:val="003229CF"/>
    <w:rsid w:val="00322D8F"/>
    <w:rsid w:val="00322E77"/>
    <w:rsid w:val="00323121"/>
    <w:rsid w:val="00323722"/>
    <w:rsid w:val="00323874"/>
    <w:rsid w:val="00323AF7"/>
    <w:rsid w:val="00323B2F"/>
    <w:rsid w:val="00323B9C"/>
    <w:rsid w:val="00323C63"/>
    <w:rsid w:val="00323CA8"/>
    <w:rsid w:val="00323D04"/>
    <w:rsid w:val="0032403E"/>
    <w:rsid w:val="00324055"/>
    <w:rsid w:val="0032475E"/>
    <w:rsid w:val="00325E13"/>
    <w:rsid w:val="003264A0"/>
    <w:rsid w:val="003265EF"/>
    <w:rsid w:val="00326BFD"/>
    <w:rsid w:val="00326F95"/>
    <w:rsid w:val="00327158"/>
    <w:rsid w:val="00327186"/>
    <w:rsid w:val="003271AA"/>
    <w:rsid w:val="0032777E"/>
    <w:rsid w:val="00327816"/>
    <w:rsid w:val="0032794E"/>
    <w:rsid w:val="00327B78"/>
    <w:rsid w:val="00327C83"/>
    <w:rsid w:val="00327E76"/>
    <w:rsid w:val="003305BF"/>
    <w:rsid w:val="00330ED4"/>
    <w:rsid w:val="003314EB"/>
    <w:rsid w:val="0033168B"/>
    <w:rsid w:val="00331E68"/>
    <w:rsid w:val="00331FDC"/>
    <w:rsid w:val="00332439"/>
    <w:rsid w:val="00332E2A"/>
    <w:rsid w:val="00333442"/>
    <w:rsid w:val="003335F1"/>
    <w:rsid w:val="0033374E"/>
    <w:rsid w:val="00334216"/>
    <w:rsid w:val="0033422D"/>
    <w:rsid w:val="00334593"/>
    <w:rsid w:val="0033498A"/>
    <w:rsid w:val="00334D56"/>
    <w:rsid w:val="003354C9"/>
    <w:rsid w:val="00335D1D"/>
    <w:rsid w:val="00335D90"/>
    <w:rsid w:val="00335DE7"/>
    <w:rsid w:val="00335E24"/>
    <w:rsid w:val="003361C1"/>
    <w:rsid w:val="00336364"/>
    <w:rsid w:val="0033674F"/>
    <w:rsid w:val="00336891"/>
    <w:rsid w:val="00337027"/>
    <w:rsid w:val="0033773F"/>
    <w:rsid w:val="003378F2"/>
    <w:rsid w:val="00337955"/>
    <w:rsid w:val="00337E17"/>
    <w:rsid w:val="00340217"/>
    <w:rsid w:val="0034055D"/>
    <w:rsid w:val="00340924"/>
    <w:rsid w:val="003409AE"/>
    <w:rsid w:val="00341031"/>
    <w:rsid w:val="00341104"/>
    <w:rsid w:val="00341980"/>
    <w:rsid w:val="0034243A"/>
    <w:rsid w:val="00342DBA"/>
    <w:rsid w:val="00342E37"/>
    <w:rsid w:val="00342F3A"/>
    <w:rsid w:val="00342FA8"/>
    <w:rsid w:val="0034304A"/>
    <w:rsid w:val="003434B7"/>
    <w:rsid w:val="003439E1"/>
    <w:rsid w:val="0034419F"/>
    <w:rsid w:val="003442E1"/>
    <w:rsid w:val="0034540E"/>
    <w:rsid w:val="0034561C"/>
    <w:rsid w:val="00345C74"/>
    <w:rsid w:val="00345C7A"/>
    <w:rsid w:val="003464C1"/>
    <w:rsid w:val="00347085"/>
    <w:rsid w:val="0034724E"/>
    <w:rsid w:val="00347BBE"/>
    <w:rsid w:val="0035042E"/>
    <w:rsid w:val="00350593"/>
    <w:rsid w:val="0035091C"/>
    <w:rsid w:val="00350AA0"/>
    <w:rsid w:val="0035173D"/>
    <w:rsid w:val="0035178D"/>
    <w:rsid w:val="00352413"/>
    <w:rsid w:val="00352915"/>
    <w:rsid w:val="00352A6C"/>
    <w:rsid w:val="003532A2"/>
    <w:rsid w:val="0035336B"/>
    <w:rsid w:val="00353D6A"/>
    <w:rsid w:val="00354443"/>
    <w:rsid w:val="00354642"/>
    <w:rsid w:val="003547DD"/>
    <w:rsid w:val="0035495A"/>
    <w:rsid w:val="00354F33"/>
    <w:rsid w:val="00357398"/>
    <w:rsid w:val="003573E7"/>
    <w:rsid w:val="003573E9"/>
    <w:rsid w:val="003574A2"/>
    <w:rsid w:val="00360119"/>
    <w:rsid w:val="003605CA"/>
    <w:rsid w:val="003606DE"/>
    <w:rsid w:val="00360B8D"/>
    <w:rsid w:val="00360F4E"/>
    <w:rsid w:val="00361312"/>
    <w:rsid w:val="00361A22"/>
    <w:rsid w:val="00361D60"/>
    <w:rsid w:val="00361DB4"/>
    <w:rsid w:val="00361E3C"/>
    <w:rsid w:val="00362A4C"/>
    <w:rsid w:val="00362A64"/>
    <w:rsid w:val="00363177"/>
    <w:rsid w:val="00363498"/>
    <w:rsid w:val="003637E0"/>
    <w:rsid w:val="003638FD"/>
    <w:rsid w:val="00363982"/>
    <w:rsid w:val="00363E13"/>
    <w:rsid w:val="00364087"/>
    <w:rsid w:val="00364433"/>
    <w:rsid w:val="0036480A"/>
    <w:rsid w:val="00364D88"/>
    <w:rsid w:val="0036507E"/>
    <w:rsid w:val="0036558C"/>
    <w:rsid w:val="00365FD3"/>
    <w:rsid w:val="0036627B"/>
    <w:rsid w:val="0036654C"/>
    <w:rsid w:val="0036687B"/>
    <w:rsid w:val="003668ED"/>
    <w:rsid w:val="00366AA5"/>
    <w:rsid w:val="00366DEC"/>
    <w:rsid w:val="00366EF3"/>
    <w:rsid w:val="00370094"/>
    <w:rsid w:val="003703FF"/>
    <w:rsid w:val="00370ABE"/>
    <w:rsid w:val="00370F88"/>
    <w:rsid w:val="003712B8"/>
    <w:rsid w:val="003713F0"/>
    <w:rsid w:val="00371852"/>
    <w:rsid w:val="003726B4"/>
    <w:rsid w:val="003734F7"/>
    <w:rsid w:val="00374130"/>
    <w:rsid w:val="00374393"/>
    <w:rsid w:val="003745D5"/>
    <w:rsid w:val="0037486B"/>
    <w:rsid w:val="00374909"/>
    <w:rsid w:val="00374FCD"/>
    <w:rsid w:val="00375212"/>
    <w:rsid w:val="00375B27"/>
    <w:rsid w:val="0037633C"/>
    <w:rsid w:val="00376751"/>
    <w:rsid w:val="00377431"/>
    <w:rsid w:val="00377CDA"/>
    <w:rsid w:val="00380168"/>
    <w:rsid w:val="00380249"/>
    <w:rsid w:val="0038051E"/>
    <w:rsid w:val="0038053A"/>
    <w:rsid w:val="003805CA"/>
    <w:rsid w:val="003808A5"/>
    <w:rsid w:val="003809A3"/>
    <w:rsid w:val="0038100C"/>
    <w:rsid w:val="00381077"/>
    <w:rsid w:val="00381202"/>
    <w:rsid w:val="0038128D"/>
    <w:rsid w:val="003815DA"/>
    <w:rsid w:val="00381BEC"/>
    <w:rsid w:val="00382030"/>
    <w:rsid w:val="003822B8"/>
    <w:rsid w:val="003824A4"/>
    <w:rsid w:val="00382514"/>
    <w:rsid w:val="00382737"/>
    <w:rsid w:val="0038315D"/>
    <w:rsid w:val="0038340B"/>
    <w:rsid w:val="0038368C"/>
    <w:rsid w:val="0038407A"/>
    <w:rsid w:val="0038429B"/>
    <w:rsid w:val="00385205"/>
    <w:rsid w:val="00385873"/>
    <w:rsid w:val="00385951"/>
    <w:rsid w:val="00385C94"/>
    <w:rsid w:val="00385CAC"/>
    <w:rsid w:val="00385EB2"/>
    <w:rsid w:val="00385F8E"/>
    <w:rsid w:val="00385FF7"/>
    <w:rsid w:val="00386715"/>
    <w:rsid w:val="00386B8F"/>
    <w:rsid w:val="00386E8D"/>
    <w:rsid w:val="003872E8"/>
    <w:rsid w:val="003903F1"/>
    <w:rsid w:val="0039047F"/>
    <w:rsid w:val="00390860"/>
    <w:rsid w:val="00390CCB"/>
    <w:rsid w:val="00390DCB"/>
    <w:rsid w:val="00391032"/>
    <w:rsid w:val="00391417"/>
    <w:rsid w:val="00391423"/>
    <w:rsid w:val="003918B1"/>
    <w:rsid w:val="00391AE3"/>
    <w:rsid w:val="00391CE3"/>
    <w:rsid w:val="0039204C"/>
    <w:rsid w:val="00392362"/>
    <w:rsid w:val="003925A5"/>
    <w:rsid w:val="00392750"/>
    <w:rsid w:val="00393050"/>
    <w:rsid w:val="003930BE"/>
    <w:rsid w:val="0039357B"/>
    <w:rsid w:val="0039381B"/>
    <w:rsid w:val="00393E98"/>
    <w:rsid w:val="0039470C"/>
    <w:rsid w:val="00394C3A"/>
    <w:rsid w:val="003951CE"/>
    <w:rsid w:val="00395966"/>
    <w:rsid w:val="003963A6"/>
    <w:rsid w:val="003963D8"/>
    <w:rsid w:val="00396DC1"/>
    <w:rsid w:val="003970FC"/>
    <w:rsid w:val="00397527"/>
    <w:rsid w:val="003978E9"/>
    <w:rsid w:val="00397BE2"/>
    <w:rsid w:val="00397D58"/>
    <w:rsid w:val="00397EE5"/>
    <w:rsid w:val="003A01AA"/>
    <w:rsid w:val="003A073A"/>
    <w:rsid w:val="003A07FB"/>
    <w:rsid w:val="003A1140"/>
    <w:rsid w:val="003A125B"/>
    <w:rsid w:val="003A134D"/>
    <w:rsid w:val="003A1DA7"/>
    <w:rsid w:val="003A24A0"/>
    <w:rsid w:val="003A2962"/>
    <w:rsid w:val="003A3284"/>
    <w:rsid w:val="003A3691"/>
    <w:rsid w:val="003A3807"/>
    <w:rsid w:val="003A39D7"/>
    <w:rsid w:val="003A4330"/>
    <w:rsid w:val="003A48EC"/>
    <w:rsid w:val="003A4C06"/>
    <w:rsid w:val="003A51CD"/>
    <w:rsid w:val="003A55AF"/>
    <w:rsid w:val="003A57F3"/>
    <w:rsid w:val="003A5878"/>
    <w:rsid w:val="003A5B0F"/>
    <w:rsid w:val="003A5C83"/>
    <w:rsid w:val="003A6EFC"/>
    <w:rsid w:val="003A70BE"/>
    <w:rsid w:val="003A71C6"/>
    <w:rsid w:val="003A738B"/>
    <w:rsid w:val="003A7A4C"/>
    <w:rsid w:val="003A7B1C"/>
    <w:rsid w:val="003A7CFA"/>
    <w:rsid w:val="003A7D6F"/>
    <w:rsid w:val="003A7FAB"/>
    <w:rsid w:val="003A7FC0"/>
    <w:rsid w:val="003B01DF"/>
    <w:rsid w:val="003B053D"/>
    <w:rsid w:val="003B06F8"/>
    <w:rsid w:val="003B10CA"/>
    <w:rsid w:val="003B1BD6"/>
    <w:rsid w:val="003B1BFA"/>
    <w:rsid w:val="003B2737"/>
    <w:rsid w:val="003B2BAA"/>
    <w:rsid w:val="003B2C96"/>
    <w:rsid w:val="003B2CEC"/>
    <w:rsid w:val="003B2EF9"/>
    <w:rsid w:val="003B3975"/>
    <w:rsid w:val="003B3A47"/>
    <w:rsid w:val="003B3A91"/>
    <w:rsid w:val="003B3D33"/>
    <w:rsid w:val="003B3E05"/>
    <w:rsid w:val="003B410D"/>
    <w:rsid w:val="003B41C2"/>
    <w:rsid w:val="003B44F7"/>
    <w:rsid w:val="003B49CE"/>
    <w:rsid w:val="003B508D"/>
    <w:rsid w:val="003B5543"/>
    <w:rsid w:val="003B5677"/>
    <w:rsid w:val="003B57D6"/>
    <w:rsid w:val="003B5838"/>
    <w:rsid w:val="003B5E28"/>
    <w:rsid w:val="003B5E9E"/>
    <w:rsid w:val="003B624C"/>
    <w:rsid w:val="003B6350"/>
    <w:rsid w:val="003B65FA"/>
    <w:rsid w:val="003B66C5"/>
    <w:rsid w:val="003B6B0B"/>
    <w:rsid w:val="003B7039"/>
    <w:rsid w:val="003B7583"/>
    <w:rsid w:val="003B7D58"/>
    <w:rsid w:val="003B7E29"/>
    <w:rsid w:val="003C007F"/>
    <w:rsid w:val="003C0452"/>
    <w:rsid w:val="003C0E38"/>
    <w:rsid w:val="003C12A3"/>
    <w:rsid w:val="003C15F4"/>
    <w:rsid w:val="003C1741"/>
    <w:rsid w:val="003C1BCE"/>
    <w:rsid w:val="003C1CAB"/>
    <w:rsid w:val="003C1D00"/>
    <w:rsid w:val="003C2322"/>
    <w:rsid w:val="003C25BB"/>
    <w:rsid w:val="003C2684"/>
    <w:rsid w:val="003C28C3"/>
    <w:rsid w:val="003C2B3B"/>
    <w:rsid w:val="003C3665"/>
    <w:rsid w:val="003C3911"/>
    <w:rsid w:val="003C3CF2"/>
    <w:rsid w:val="003C43C0"/>
    <w:rsid w:val="003C51FD"/>
    <w:rsid w:val="003C53ED"/>
    <w:rsid w:val="003C54AF"/>
    <w:rsid w:val="003C5B3F"/>
    <w:rsid w:val="003C63B9"/>
    <w:rsid w:val="003C66AC"/>
    <w:rsid w:val="003C676F"/>
    <w:rsid w:val="003C6826"/>
    <w:rsid w:val="003C694C"/>
    <w:rsid w:val="003C6B78"/>
    <w:rsid w:val="003C73C2"/>
    <w:rsid w:val="003C763B"/>
    <w:rsid w:val="003C769B"/>
    <w:rsid w:val="003C7769"/>
    <w:rsid w:val="003C77A1"/>
    <w:rsid w:val="003C7A25"/>
    <w:rsid w:val="003C7A6F"/>
    <w:rsid w:val="003C7D0E"/>
    <w:rsid w:val="003D00A7"/>
    <w:rsid w:val="003D00B1"/>
    <w:rsid w:val="003D06CB"/>
    <w:rsid w:val="003D06FD"/>
    <w:rsid w:val="003D0706"/>
    <w:rsid w:val="003D07E2"/>
    <w:rsid w:val="003D10D2"/>
    <w:rsid w:val="003D1501"/>
    <w:rsid w:val="003D1A40"/>
    <w:rsid w:val="003D1C53"/>
    <w:rsid w:val="003D1D2E"/>
    <w:rsid w:val="003D1D5E"/>
    <w:rsid w:val="003D1E03"/>
    <w:rsid w:val="003D1FC4"/>
    <w:rsid w:val="003D28AD"/>
    <w:rsid w:val="003D3ABA"/>
    <w:rsid w:val="003D3B08"/>
    <w:rsid w:val="003D4306"/>
    <w:rsid w:val="003D4412"/>
    <w:rsid w:val="003D4F6B"/>
    <w:rsid w:val="003D5471"/>
    <w:rsid w:val="003D5F5E"/>
    <w:rsid w:val="003D5F61"/>
    <w:rsid w:val="003D614D"/>
    <w:rsid w:val="003D6244"/>
    <w:rsid w:val="003D697B"/>
    <w:rsid w:val="003D6DC8"/>
    <w:rsid w:val="003D6EF0"/>
    <w:rsid w:val="003D7038"/>
    <w:rsid w:val="003D707E"/>
    <w:rsid w:val="003D75EE"/>
    <w:rsid w:val="003E05B4"/>
    <w:rsid w:val="003E0616"/>
    <w:rsid w:val="003E08D7"/>
    <w:rsid w:val="003E0C51"/>
    <w:rsid w:val="003E0DAD"/>
    <w:rsid w:val="003E0EF6"/>
    <w:rsid w:val="003E138B"/>
    <w:rsid w:val="003E2AAB"/>
    <w:rsid w:val="003E2CBA"/>
    <w:rsid w:val="003E31B0"/>
    <w:rsid w:val="003E335B"/>
    <w:rsid w:val="003E39D1"/>
    <w:rsid w:val="003E4170"/>
    <w:rsid w:val="003E45B2"/>
    <w:rsid w:val="003E45D6"/>
    <w:rsid w:val="003E4710"/>
    <w:rsid w:val="003E493E"/>
    <w:rsid w:val="003E4A23"/>
    <w:rsid w:val="003E5097"/>
    <w:rsid w:val="003E513A"/>
    <w:rsid w:val="003E52A1"/>
    <w:rsid w:val="003E5E39"/>
    <w:rsid w:val="003E5FFA"/>
    <w:rsid w:val="003E638B"/>
    <w:rsid w:val="003E63C3"/>
    <w:rsid w:val="003E6730"/>
    <w:rsid w:val="003E6817"/>
    <w:rsid w:val="003E68B3"/>
    <w:rsid w:val="003E732B"/>
    <w:rsid w:val="003E7356"/>
    <w:rsid w:val="003E7FB4"/>
    <w:rsid w:val="003F0039"/>
    <w:rsid w:val="003F0E6D"/>
    <w:rsid w:val="003F15D7"/>
    <w:rsid w:val="003F20F0"/>
    <w:rsid w:val="003F2371"/>
    <w:rsid w:val="003F30BA"/>
    <w:rsid w:val="003F377B"/>
    <w:rsid w:val="003F3D26"/>
    <w:rsid w:val="003F4A32"/>
    <w:rsid w:val="003F4BCC"/>
    <w:rsid w:val="003F4E33"/>
    <w:rsid w:val="003F5228"/>
    <w:rsid w:val="003F546F"/>
    <w:rsid w:val="003F565A"/>
    <w:rsid w:val="003F58CB"/>
    <w:rsid w:val="003F59C2"/>
    <w:rsid w:val="003F6117"/>
    <w:rsid w:val="003F63A4"/>
    <w:rsid w:val="003F647D"/>
    <w:rsid w:val="003F688A"/>
    <w:rsid w:val="003F6F3A"/>
    <w:rsid w:val="003F708C"/>
    <w:rsid w:val="003F70F3"/>
    <w:rsid w:val="003F7353"/>
    <w:rsid w:val="003F7550"/>
    <w:rsid w:val="003F7603"/>
    <w:rsid w:val="003F7827"/>
    <w:rsid w:val="00400748"/>
    <w:rsid w:val="0040087E"/>
    <w:rsid w:val="00400CC5"/>
    <w:rsid w:val="00400E9B"/>
    <w:rsid w:val="00400EE1"/>
    <w:rsid w:val="004012FD"/>
    <w:rsid w:val="00401692"/>
    <w:rsid w:val="00401EA3"/>
    <w:rsid w:val="00402192"/>
    <w:rsid w:val="00402335"/>
    <w:rsid w:val="00402786"/>
    <w:rsid w:val="00402BAD"/>
    <w:rsid w:val="00402D81"/>
    <w:rsid w:val="00402D9F"/>
    <w:rsid w:val="00402F0D"/>
    <w:rsid w:val="00403144"/>
    <w:rsid w:val="0040431B"/>
    <w:rsid w:val="0040472E"/>
    <w:rsid w:val="00404878"/>
    <w:rsid w:val="004048A4"/>
    <w:rsid w:val="00404B7F"/>
    <w:rsid w:val="00404D0B"/>
    <w:rsid w:val="004055A9"/>
    <w:rsid w:val="00405796"/>
    <w:rsid w:val="004059F9"/>
    <w:rsid w:val="00405B64"/>
    <w:rsid w:val="00405F4F"/>
    <w:rsid w:val="00406761"/>
    <w:rsid w:val="00406974"/>
    <w:rsid w:val="00407348"/>
    <w:rsid w:val="00407725"/>
    <w:rsid w:val="00407D38"/>
    <w:rsid w:val="00407E98"/>
    <w:rsid w:val="00410947"/>
    <w:rsid w:val="004110E1"/>
    <w:rsid w:val="00411507"/>
    <w:rsid w:val="00411886"/>
    <w:rsid w:val="00411CCE"/>
    <w:rsid w:val="00411E88"/>
    <w:rsid w:val="00412284"/>
    <w:rsid w:val="0041232B"/>
    <w:rsid w:val="00412729"/>
    <w:rsid w:val="0041284F"/>
    <w:rsid w:val="004134B1"/>
    <w:rsid w:val="004139EA"/>
    <w:rsid w:val="00413A3C"/>
    <w:rsid w:val="00413AAF"/>
    <w:rsid w:val="00414D6D"/>
    <w:rsid w:val="00414D8C"/>
    <w:rsid w:val="00415001"/>
    <w:rsid w:val="0041517E"/>
    <w:rsid w:val="00415457"/>
    <w:rsid w:val="0041553A"/>
    <w:rsid w:val="004156F6"/>
    <w:rsid w:val="00415D8D"/>
    <w:rsid w:val="0041622E"/>
    <w:rsid w:val="0041640D"/>
    <w:rsid w:val="004165F0"/>
    <w:rsid w:val="004169AE"/>
    <w:rsid w:val="00416B2D"/>
    <w:rsid w:val="00416BA1"/>
    <w:rsid w:val="00416CFE"/>
    <w:rsid w:val="00417211"/>
    <w:rsid w:val="00417245"/>
    <w:rsid w:val="004174DF"/>
    <w:rsid w:val="00417B17"/>
    <w:rsid w:val="00417C27"/>
    <w:rsid w:val="00417DDB"/>
    <w:rsid w:val="00420117"/>
    <w:rsid w:val="004202D2"/>
    <w:rsid w:val="0042082E"/>
    <w:rsid w:val="00420D36"/>
    <w:rsid w:val="004214FD"/>
    <w:rsid w:val="00421A34"/>
    <w:rsid w:val="0042207D"/>
    <w:rsid w:val="00422337"/>
    <w:rsid w:val="00422982"/>
    <w:rsid w:val="00422E50"/>
    <w:rsid w:val="00422E51"/>
    <w:rsid w:val="0042321E"/>
    <w:rsid w:val="0042362F"/>
    <w:rsid w:val="00423781"/>
    <w:rsid w:val="00424212"/>
    <w:rsid w:val="00424C1F"/>
    <w:rsid w:val="00425793"/>
    <w:rsid w:val="0042579A"/>
    <w:rsid w:val="00426057"/>
    <w:rsid w:val="004261FD"/>
    <w:rsid w:val="00426400"/>
    <w:rsid w:val="0042645F"/>
    <w:rsid w:val="004269B1"/>
    <w:rsid w:val="004269FC"/>
    <w:rsid w:val="00426E33"/>
    <w:rsid w:val="00426FF2"/>
    <w:rsid w:val="00427752"/>
    <w:rsid w:val="004277D4"/>
    <w:rsid w:val="00427A0D"/>
    <w:rsid w:val="004304E8"/>
    <w:rsid w:val="00430FC7"/>
    <w:rsid w:val="0043174E"/>
    <w:rsid w:val="0043179B"/>
    <w:rsid w:val="00431B1B"/>
    <w:rsid w:val="00431BBB"/>
    <w:rsid w:val="00431DF2"/>
    <w:rsid w:val="00431E88"/>
    <w:rsid w:val="00431EB2"/>
    <w:rsid w:val="00432215"/>
    <w:rsid w:val="0043258E"/>
    <w:rsid w:val="004327CC"/>
    <w:rsid w:val="004327F1"/>
    <w:rsid w:val="00432CA2"/>
    <w:rsid w:val="00433072"/>
    <w:rsid w:val="0043311A"/>
    <w:rsid w:val="00433827"/>
    <w:rsid w:val="00433868"/>
    <w:rsid w:val="00433FAC"/>
    <w:rsid w:val="004340CA"/>
    <w:rsid w:val="00434A0E"/>
    <w:rsid w:val="00434CCD"/>
    <w:rsid w:val="004352DC"/>
    <w:rsid w:val="0043533B"/>
    <w:rsid w:val="004358DF"/>
    <w:rsid w:val="00435998"/>
    <w:rsid w:val="00435BAD"/>
    <w:rsid w:val="00435C47"/>
    <w:rsid w:val="00436363"/>
    <w:rsid w:val="00436766"/>
    <w:rsid w:val="00436B40"/>
    <w:rsid w:val="00436E12"/>
    <w:rsid w:val="00436F83"/>
    <w:rsid w:val="0043790A"/>
    <w:rsid w:val="00437BFB"/>
    <w:rsid w:val="00437DAC"/>
    <w:rsid w:val="00437E3F"/>
    <w:rsid w:val="00437E60"/>
    <w:rsid w:val="00437E67"/>
    <w:rsid w:val="00437F66"/>
    <w:rsid w:val="00440456"/>
    <w:rsid w:val="004404AF"/>
    <w:rsid w:val="00440701"/>
    <w:rsid w:val="00440A6E"/>
    <w:rsid w:val="00440B19"/>
    <w:rsid w:val="00440EDE"/>
    <w:rsid w:val="00441384"/>
    <w:rsid w:val="00441546"/>
    <w:rsid w:val="004418A2"/>
    <w:rsid w:val="00441B99"/>
    <w:rsid w:val="00441F84"/>
    <w:rsid w:val="004422FD"/>
    <w:rsid w:val="004425EF"/>
    <w:rsid w:val="00442989"/>
    <w:rsid w:val="00442F33"/>
    <w:rsid w:val="0044312D"/>
    <w:rsid w:val="00443188"/>
    <w:rsid w:val="004437D9"/>
    <w:rsid w:val="00443E70"/>
    <w:rsid w:val="00444529"/>
    <w:rsid w:val="00444788"/>
    <w:rsid w:val="00444B9A"/>
    <w:rsid w:val="00444DC5"/>
    <w:rsid w:val="004450A0"/>
    <w:rsid w:val="004455B4"/>
    <w:rsid w:val="00445716"/>
    <w:rsid w:val="00445825"/>
    <w:rsid w:val="00445950"/>
    <w:rsid w:val="00445F71"/>
    <w:rsid w:val="004460C0"/>
    <w:rsid w:val="004466DF"/>
    <w:rsid w:val="004466FA"/>
    <w:rsid w:val="00446785"/>
    <w:rsid w:val="00446AFC"/>
    <w:rsid w:val="00446D69"/>
    <w:rsid w:val="00446E07"/>
    <w:rsid w:val="00446ED8"/>
    <w:rsid w:val="00446EF9"/>
    <w:rsid w:val="00447825"/>
    <w:rsid w:val="00447E50"/>
    <w:rsid w:val="0045025F"/>
    <w:rsid w:val="00450461"/>
    <w:rsid w:val="0045049C"/>
    <w:rsid w:val="00450822"/>
    <w:rsid w:val="00450A08"/>
    <w:rsid w:val="00450B25"/>
    <w:rsid w:val="00450BC3"/>
    <w:rsid w:val="0045138B"/>
    <w:rsid w:val="0045164D"/>
    <w:rsid w:val="00451F9E"/>
    <w:rsid w:val="00452187"/>
    <w:rsid w:val="00452997"/>
    <w:rsid w:val="00452A66"/>
    <w:rsid w:val="00452B50"/>
    <w:rsid w:val="00452FDB"/>
    <w:rsid w:val="0045304C"/>
    <w:rsid w:val="004536A1"/>
    <w:rsid w:val="004537B5"/>
    <w:rsid w:val="00453D1C"/>
    <w:rsid w:val="00453F6E"/>
    <w:rsid w:val="00454227"/>
    <w:rsid w:val="0045437B"/>
    <w:rsid w:val="00454A0F"/>
    <w:rsid w:val="00454A9D"/>
    <w:rsid w:val="00454F74"/>
    <w:rsid w:val="00455014"/>
    <w:rsid w:val="004555C4"/>
    <w:rsid w:val="004556A5"/>
    <w:rsid w:val="00455794"/>
    <w:rsid w:val="00455827"/>
    <w:rsid w:val="00455AEA"/>
    <w:rsid w:val="00455CAC"/>
    <w:rsid w:val="00455EC1"/>
    <w:rsid w:val="00456007"/>
    <w:rsid w:val="0045666F"/>
    <w:rsid w:val="00456757"/>
    <w:rsid w:val="00456C27"/>
    <w:rsid w:val="004570E1"/>
    <w:rsid w:val="004574E4"/>
    <w:rsid w:val="004574ED"/>
    <w:rsid w:val="0045788B"/>
    <w:rsid w:val="00457AD8"/>
    <w:rsid w:val="00457BD1"/>
    <w:rsid w:val="00457C56"/>
    <w:rsid w:val="00457E08"/>
    <w:rsid w:val="00460401"/>
    <w:rsid w:val="00460871"/>
    <w:rsid w:val="00460C19"/>
    <w:rsid w:val="004626C0"/>
    <w:rsid w:val="00463108"/>
    <w:rsid w:val="004632CA"/>
    <w:rsid w:val="00463585"/>
    <w:rsid w:val="004635FD"/>
    <w:rsid w:val="004636AE"/>
    <w:rsid w:val="004637D9"/>
    <w:rsid w:val="00464C9F"/>
    <w:rsid w:val="004651AB"/>
    <w:rsid w:val="00465C94"/>
    <w:rsid w:val="004663F6"/>
    <w:rsid w:val="00466412"/>
    <w:rsid w:val="0046654F"/>
    <w:rsid w:val="00466969"/>
    <w:rsid w:val="00467001"/>
    <w:rsid w:val="004670BB"/>
    <w:rsid w:val="004674F0"/>
    <w:rsid w:val="004701C5"/>
    <w:rsid w:val="0047081C"/>
    <w:rsid w:val="00470972"/>
    <w:rsid w:val="00470B0F"/>
    <w:rsid w:val="00471573"/>
    <w:rsid w:val="00471795"/>
    <w:rsid w:val="004717E0"/>
    <w:rsid w:val="0047180A"/>
    <w:rsid w:val="00471ACF"/>
    <w:rsid w:val="00471BE3"/>
    <w:rsid w:val="00471E12"/>
    <w:rsid w:val="00472561"/>
    <w:rsid w:val="00472774"/>
    <w:rsid w:val="004727AF"/>
    <w:rsid w:val="00472E20"/>
    <w:rsid w:val="00472EA9"/>
    <w:rsid w:val="004735A3"/>
    <w:rsid w:val="00473EA5"/>
    <w:rsid w:val="00474580"/>
    <w:rsid w:val="0047539D"/>
    <w:rsid w:val="00475A6B"/>
    <w:rsid w:val="00475B68"/>
    <w:rsid w:val="00475B6C"/>
    <w:rsid w:val="00476095"/>
    <w:rsid w:val="004760A3"/>
    <w:rsid w:val="00476139"/>
    <w:rsid w:val="00476D55"/>
    <w:rsid w:val="004774B7"/>
    <w:rsid w:val="00480D06"/>
    <w:rsid w:val="004817F4"/>
    <w:rsid w:val="00482CAE"/>
    <w:rsid w:val="004834E6"/>
    <w:rsid w:val="00483641"/>
    <w:rsid w:val="00483AC1"/>
    <w:rsid w:val="00483CCE"/>
    <w:rsid w:val="00483FAC"/>
    <w:rsid w:val="00484128"/>
    <w:rsid w:val="00484245"/>
    <w:rsid w:val="004843A6"/>
    <w:rsid w:val="004846C1"/>
    <w:rsid w:val="00484BE0"/>
    <w:rsid w:val="00485105"/>
    <w:rsid w:val="00485500"/>
    <w:rsid w:val="00485943"/>
    <w:rsid w:val="004859D6"/>
    <w:rsid w:val="00485AA2"/>
    <w:rsid w:val="00485B68"/>
    <w:rsid w:val="00485E5B"/>
    <w:rsid w:val="004867AA"/>
    <w:rsid w:val="00486A9D"/>
    <w:rsid w:val="00486FD6"/>
    <w:rsid w:val="0048785E"/>
    <w:rsid w:val="00490128"/>
    <w:rsid w:val="0049040F"/>
    <w:rsid w:val="004906B1"/>
    <w:rsid w:val="00491703"/>
    <w:rsid w:val="004918E8"/>
    <w:rsid w:val="00491B37"/>
    <w:rsid w:val="00491DA7"/>
    <w:rsid w:val="00492774"/>
    <w:rsid w:val="004928C0"/>
    <w:rsid w:val="00492DCA"/>
    <w:rsid w:val="00492EA5"/>
    <w:rsid w:val="004935CC"/>
    <w:rsid w:val="00493BD3"/>
    <w:rsid w:val="00494495"/>
    <w:rsid w:val="00494ABE"/>
    <w:rsid w:val="00494CE5"/>
    <w:rsid w:val="00494D64"/>
    <w:rsid w:val="00494E40"/>
    <w:rsid w:val="004950D4"/>
    <w:rsid w:val="004952E3"/>
    <w:rsid w:val="0049541D"/>
    <w:rsid w:val="00495A0C"/>
    <w:rsid w:val="004962E8"/>
    <w:rsid w:val="0049683B"/>
    <w:rsid w:val="00496BEA"/>
    <w:rsid w:val="00496DE9"/>
    <w:rsid w:val="00497570"/>
    <w:rsid w:val="00497676"/>
    <w:rsid w:val="00497A03"/>
    <w:rsid w:val="00497AB8"/>
    <w:rsid w:val="00497AFE"/>
    <w:rsid w:val="00497C38"/>
    <w:rsid w:val="00497EA1"/>
    <w:rsid w:val="00497F71"/>
    <w:rsid w:val="004A0021"/>
    <w:rsid w:val="004A032A"/>
    <w:rsid w:val="004A03BF"/>
    <w:rsid w:val="004A05C6"/>
    <w:rsid w:val="004A0B3C"/>
    <w:rsid w:val="004A1587"/>
    <w:rsid w:val="004A16D2"/>
    <w:rsid w:val="004A246D"/>
    <w:rsid w:val="004A2845"/>
    <w:rsid w:val="004A290C"/>
    <w:rsid w:val="004A2CCF"/>
    <w:rsid w:val="004A2D51"/>
    <w:rsid w:val="004A2EE7"/>
    <w:rsid w:val="004A32C4"/>
    <w:rsid w:val="004A3674"/>
    <w:rsid w:val="004A42B6"/>
    <w:rsid w:val="004A42D4"/>
    <w:rsid w:val="004A4426"/>
    <w:rsid w:val="004A445C"/>
    <w:rsid w:val="004A4474"/>
    <w:rsid w:val="004A4CB0"/>
    <w:rsid w:val="004A4F73"/>
    <w:rsid w:val="004A565C"/>
    <w:rsid w:val="004A5BFD"/>
    <w:rsid w:val="004A6845"/>
    <w:rsid w:val="004A6B08"/>
    <w:rsid w:val="004A789E"/>
    <w:rsid w:val="004A7986"/>
    <w:rsid w:val="004A7ADC"/>
    <w:rsid w:val="004A7ADF"/>
    <w:rsid w:val="004A7D7E"/>
    <w:rsid w:val="004A7EEB"/>
    <w:rsid w:val="004B0219"/>
    <w:rsid w:val="004B0978"/>
    <w:rsid w:val="004B0F1C"/>
    <w:rsid w:val="004B134E"/>
    <w:rsid w:val="004B13DE"/>
    <w:rsid w:val="004B1D40"/>
    <w:rsid w:val="004B1DC5"/>
    <w:rsid w:val="004B2E2D"/>
    <w:rsid w:val="004B308F"/>
    <w:rsid w:val="004B331A"/>
    <w:rsid w:val="004B343B"/>
    <w:rsid w:val="004B38F6"/>
    <w:rsid w:val="004B3BD9"/>
    <w:rsid w:val="004B3CF4"/>
    <w:rsid w:val="004B3E6C"/>
    <w:rsid w:val="004B3F4B"/>
    <w:rsid w:val="004B4913"/>
    <w:rsid w:val="004B54C6"/>
    <w:rsid w:val="004B57CE"/>
    <w:rsid w:val="004B5980"/>
    <w:rsid w:val="004B619A"/>
    <w:rsid w:val="004B66D4"/>
    <w:rsid w:val="004B696C"/>
    <w:rsid w:val="004B6A64"/>
    <w:rsid w:val="004B6BD5"/>
    <w:rsid w:val="004B6F81"/>
    <w:rsid w:val="004B70A1"/>
    <w:rsid w:val="004B73A4"/>
    <w:rsid w:val="004B7900"/>
    <w:rsid w:val="004C0498"/>
    <w:rsid w:val="004C0548"/>
    <w:rsid w:val="004C0556"/>
    <w:rsid w:val="004C08D0"/>
    <w:rsid w:val="004C0986"/>
    <w:rsid w:val="004C0A58"/>
    <w:rsid w:val="004C0A80"/>
    <w:rsid w:val="004C0AE4"/>
    <w:rsid w:val="004C0B72"/>
    <w:rsid w:val="004C0F28"/>
    <w:rsid w:val="004C0F8D"/>
    <w:rsid w:val="004C1067"/>
    <w:rsid w:val="004C13DD"/>
    <w:rsid w:val="004C205D"/>
    <w:rsid w:val="004C2826"/>
    <w:rsid w:val="004C2BBC"/>
    <w:rsid w:val="004C2E72"/>
    <w:rsid w:val="004C2ED3"/>
    <w:rsid w:val="004C2EE0"/>
    <w:rsid w:val="004C2F85"/>
    <w:rsid w:val="004C3067"/>
    <w:rsid w:val="004C312E"/>
    <w:rsid w:val="004C3417"/>
    <w:rsid w:val="004C36D7"/>
    <w:rsid w:val="004C387D"/>
    <w:rsid w:val="004C4035"/>
    <w:rsid w:val="004C431D"/>
    <w:rsid w:val="004C47C9"/>
    <w:rsid w:val="004C49C0"/>
    <w:rsid w:val="004C4B1F"/>
    <w:rsid w:val="004C4B60"/>
    <w:rsid w:val="004C4D72"/>
    <w:rsid w:val="004C55A2"/>
    <w:rsid w:val="004C56FF"/>
    <w:rsid w:val="004C5EBD"/>
    <w:rsid w:val="004C60EA"/>
    <w:rsid w:val="004C6158"/>
    <w:rsid w:val="004C6DB8"/>
    <w:rsid w:val="004C6F9F"/>
    <w:rsid w:val="004C743B"/>
    <w:rsid w:val="004C74FC"/>
    <w:rsid w:val="004C77FC"/>
    <w:rsid w:val="004C7BCB"/>
    <w:rsid w:val="004C7D15"/>
    <w:rsid w:val="004D0678"/>
    <w:rsid w:val="004D09D3"/>
    <w:rsid w:val="004D12B3"/>
    <w:rsid w:val="004D17C2"/>
    <w:rsid w:val="004D1BD8"/>
    <w:rsid w:val="004D209F"/>
    <w:rsid w:val="004D20E4"/>
    <w:rsid w:val="004D24FF"/>
    <w:rsid w:val="004D2DEB"/>
    <w:rsid w:val="004D2EE4"/>
    <w:rsid w:val="004D2F04"/>
    <w:rsid w:val="004D31F8"/>
    <w:rsid w:val="004D33DB"/>
    <w:rsid w:val="004D36DF"/>
    <w:rsid w:val="004D38E0"/>
    <w:rsid w:val="004D38FF"/>
    <w:rsid w:val="004D3FE5"/>
    <w:rsid w:val="004D40CB"/>
    <w:rsid w:val="004D439C"/>
    <w:rsid w:val="004D45A7"/>
    <w:rsid w:val="004D4FE2"/>
    <w:rsid w:val="004D4FF3"/>
    <w:rsid w:val="004D52C6"/>
    <w:rsid w:val="004D556D"/>
    <w:rsid w:val="004D58E6"/>
    <w:rsid w:val="004D5B96"/>
    <w:rsid w:val="004D5F44"/>
    <w:rsid w:val="004D60AE"/>
    <w:rsid w:val="004D60C8"/>
    <w:rsid w:val="004D61BC"/>
    <w:rsid w:val="004D6319"/>
    <w:rsid w:val="004D6C72"/>
    <w:rsid w:val="004D6C9B"/>
    <w:rsid w:val="004D6CB6"/>
    <w:rsid w:val="004D7542"/>
    <w:rsid w:val="004D7879"/>
    <w:rsid w:val="004D7B6A"/>
    <w:rsid w:val="004D7F2D"/>
    <w:rsid w:val="004E0DE5"/>
    <w:rsid w:val="004E0E96"/>
    <w:rsid w:val="004E0ED6"/>
    <w:rsid w:val="004E17DE"/>
    <w:rsid w:val="004E197C"/>
    <w:rsid w:val="004E1AE4"/>
    <w:rsid w:val="004E1C83"/>
    <w:rsid w:val="004E1D0A"/>
    <w:rsid w:val="004E1DE7"/>
    <w:rsid w:val="004E1F7D"/>
    <w:rsid w:val="004E2063"/>
    <w:rsid w:val="004E2144"/>
    <w:rsid w:val="004E23AC"/>
    <w:rsid w:val="004E2A59"/>
    <w:rsid w:val="004E2BDC"/>
    <w:rsid w:val="004E30F8"/>
    <w:rsid w:val="004E32A3"/>
    <w:rsid w:val="004E3A1B"/>
    <w:rsid w:val="004E423C"/>
    <w:rsid w:val="004E44E2"/>
    <w:rsid w:val="004E4AAF"/>
    <w:rsid w:val="004E4EBD"/>
    <w:rsid w:val="004E5813"/>
    <w:rsid w:val="004E5DE9"/>
    <w:rsid w:val="004E5E65"/>
    <w:rsid w:val="004E5F8E"/>
    <w:rsid w:val="004E60DD"/>
    <w:rsid w:val="004E619B"/>
    <w:rsid w:val="004E6265"/>
    <w:rsid w:val="004E6674"/>
    <w:rsid w:val="004E6B1F"/>
    <w:rsid w:val="004E6B39"/>
    <w:rsid w:val="004F0255"/>
    <w:rsid w:val="004F03CE"/>
    <w:rsid w:val="004F0701"/>
    <w:rsid w:val="004F0D95"/>
    <w:rsid w:val="004F0F16"/>
    <w:rsid w:val="004F13AD"/>
    <w:rsid w:val="004F13CA"/>
    <w:rsid w:val="004F1B1D"/>
    <w:rsid w:val="004F1B40"/>
    <w:rsid w:val="004F1BCD"/>
    <w:rsid w:val="004F20A5"/>
    <w:rsid w:val="004F2484"/>
    <w:rsid w:val="004F25BD"/>
    <w:rsid w:val="004F2CD9"/>
    <w:rsid w:val="004F2E94"/>
    <w:rsid w:val="004F3096"/>
    <w:rsid w:val="004F34CB"/>
    <w:rsid w:val="004F358A"/>
    <w:rsid w:val="004F35B5"/>
    <w:rsid w:val="004F36B8"/>
    <w:rsid w:val="004F37DD"/>
    <w:rsid w:val="004F3AB7"/>
    <w:rsid w:val="004F3C04"/>
    <w:rsid w:val="004F3C95"/>
    <w:rsid w:val="004F3E1B"/>
    <w:rsid w:val="004F4045"/>
    <w:rsid w:val="004F4216"/>
    <w:rsid w:val="004F445F"/>
    <w:rsid w:val="004F4EC6"/>
    <w:rsid w:val="004F4FA6"/>
    <w:rsid w:val="004F5121"/>
    <w:rsid w:val="004F5328"/>
    <w:rsid w:val="004F543B"/>
    <w:rsid w:val="004F55AE"/>
    <w:rsid w:val="004F5ECE"/>
    <w:rsid w:val="004F61AF"/>
    <w:rsid w:val="004F62BA"/>
    <w:rsid w:val="004F6305"/>
    <w:rsid w:val="004F6616"/>
    <w:rsid w:val="004F6D0B"/>
    <w:rsid w:val="004F70E7"/>
    <w:rsid w:val="004F7364"/>
    <w:rsid w:val="004F74F8"/>
    <w:rsid w:val="004F7992"/>
    <w:rsid w:val="005005CE"/>
    <w:rsid w:val="00500662"/>
    <w:rsid w:val="00500C21"/>
    <w:rsid w:val="00500D66"/>
    <w:rsid w:val="00501208"/>
    <w:rsid w:val="00501850"/>
    <w:rsid w:val="00501A03"/>
    <w:rsid w:val="0050282F"/>
    <w:rsid w:val="00502C20"/>
    <w:rsid w:val="00504167"/>
    <w:rsid w:val="00504C03"/>
    <w:rsid w:val="0050580E"/>
    <w:rsid w:val="0050596E"/>
    <w:rsid w:val="0050649C"/>
    <w:rsid w:val="00506AD7"/>
    <w:rsid w:val="00506C68"/>
    <w:rsid w:val="00506FDB"/>
    <w:rsid w:val="005075D8"/>
    <w:rsid w:val="0050779F"/>
    <w:rsid w:val="00507DB7"/>
    <w:rsid w:val="00510332"/>
    <w:rsid w:val="005105C6"/>
    <w:rsid w:val="00510A59"/>
    <w:rsid w:val="00510B12"/>
    <w:rsid w:val="00510B57"/>
    <w:rsid w:val="00511029"/>
    <w:rsid w:val="00511063"/>
    <w:rsid w:val="00511106"/>
    <w:rsid w:val="005111E0"/>
    <w:rsid w:val="0051130A"/>
    <w:rsid w:val="005114EF"/>
    <w:rsid w:val="00511C99"/>
    <w:rsid w:val="00512027"/>
    <w:rsid w:val="0051295C"/>
    <w:rsid w:val="00512B29"/>
    <w:rsid w:val="00512D11"/>
    <w:rsid w:val="00512EBF"/>
    <w:rsid w:val="005133E8"/>
    <w:rsid w:val="00513402"/>
    <w:rsid w:val="00513534"/>
    <w:rsid w:val="0051353D"/>
    <w:rsid w:val="00514A17"/>
    <w:rsid w:val="00514FC0"/>
    <w:rsid w:val="0051556F"/>
    <w:rsid w:val="005163EC"/>
    <w:rsid w:val="0051652A"/>
    <w:rsid w:val="005165E7"/>
    <w:rsid w:val="005167AD"/>
    <w:rsid w:val="00516967"/>
    <w:rsid w:val="00516C72"/>
    <w:rsid w:val="00516DDF"/>
    <w:rsid w:val="005170DD"/>
    <w:rsid w:val="00517614"/>
    <w:rsid w:val="0052020A"/>
    <w:rsid w:val="005203D0"/>
    <w:rsid w:val="00520E72"/>
    <w:rsid w:val="00520F19"/>
    <w:rsid w:val="005217DF"/>
    <w:rsid w:val="0052189D"/>
    <w:rsid w:val="00521B3A"/>
    <w:rsid w:val="00521C41"/>
    <w:rsid w:val="00521DD3"/>
    <w:rsid w:val="0052234A"/>
    <w:rsid w:val="00522836"/>
    <w:rsid w:val="00522F97"/>
    <w:rsid w:val="00523F70"/>
    <w:rsid w:val="00524494"/>
    <w:rsid w:val="00524737"/>
    <w:rsid w:val="0052475C"/>
    <w:rsid w:val="00524A6C"/>
    <w:rsid w:val="00524F04"/>
    <w:rsid w:val="005256D0"/>
    <w:rsid w:val="00525844"/>
    <w:rsid w:val="00525C8C"/>
    <w:rsid w:val="00526454"/>
    <w:rsid w:val="00526498"/>
    <w:rsid w:val="0052652F"/>
    <w:rsid w:val="0052739C"/>
    <w:rsid w:val="005273D1"/>
    <w:rsid w:val="00527690"/>
    <w:rsid w:val="00527F3C"/>
    <w:rsid w:val="00527FE8"/>
    <w:rsid w:val="005300BD"/>
    <w:rsid w:val="005301DC"/>
    <w:rsid w:val="005306F4"/>
    <w:rsid w:val="005307A6"/>
    <w:rsid w:val="0053086E"/>
    <w:rsid w:val="00530D13"/>
    <w:rsid w:val="005315B2"/>
    <w:rsid w:val="0053186A"/>
    <w:rsid w:val="0053187E"/>
    <w:rsid w:val="005319CB"/>
    <w:rsid w:val="00531A4B"/>
    <w:rsid w:val="00532507"/>
    <w:rsid w:val="0053263F"/>
    <w:rsid w:val="00533015"/>
    <w:rsid w:val="005332BA"/>
    <w:rsid w:val="00533321"/>
    <w:rsid w:val="00533392"/>
    <w:rsid w:val="005339DB"/>
    <w:rsid w:val="00533FD5"/>
    <w:rsid w:val="00534143"/>
    <w:rsid w:val="00534636"/>
    <w:rsid w:val="005348D3"/>
    <w:rsid w:val="00534A7C"/>
    <w:rsid w:val="00534DAD"/>
    <w:rsid w:val="005352C1"/>
    <w:rsid w:val="0053532B"/>
    <w:rsid w:val="0053540A"/>
    <w:rsid w:val="00535706"/>
    <w:rsid w:val="0053580B"/>
    <w:rsid w:val="00535A55"/>
    <w:rsid w:val="00535C05"/>
    <w:rsid w:val="00535C80"/>
    <w:rsid w:val="005365AA"/>
    <w:rsid w:val="00536814"/>
    <w:rsid w:val="005369DB"/>
    <w:rsid w:val="0053723E"/>
    <w:rsid w:val="00537535"/>
    <w:rsid w:val="00537770"/>
    <w:rsid w:val="00537856"/>
    <w:rsid w:val="00537C7A"/>
    <w:rsid w:val="00537EC2"/>
    <w:rsid w:val="00540B52"/>
    <w:rsid w:val="00540C3A"/>
    <w:rsid w:val="00540C62"/>
    <w:rsid w:val="00540DA5"/>
    <w:rsid w:val="00540DC2"/>
    <w:rsid w:val="00540F04"/>
    <w:rsid w:val="00540FBC"/>
    <w:rsid w:val="005411FC"/>
    <w:rsid w:val="00541488"/>
    <w:rsid w:val="00542269"/>
    <w:rsid w:val="005423B1"/>
    <w:rsid w:val="00542971"/>
    <w:rsid w:val="00543139"/>
    <w:rsid w:val="0054325D"/>
    <w:rsid w:val="0054370A"/>
    <w:rsid w:val="005438FF"/>
    <w:rsid w:val="005447E0"/>
    <w:rsid w:val="005449A8"/>
    <w:rsid w:val="00544A09"/>
    <w:rsid w:val="00544D48"/>
    <w:rsid w:val="00545422"/>
    <w:rsid w:val="00545507"/>
    <w:rsid w:val="005457C1"/>
    <w:rsid w:val="005467C5"/>
    <w:rsid w:val="005467FD"/>
    <w:rsid w:val="005469B2"/>
    <w:rsid w:val="00546E9A"/>
    <w:rsid w:val="005478DE"/>
    <w:rsid w:val="00547ED5"/>
    <w:rsid w:val="00550047"/>
    <w:rsid w:val="005500F7"/>
    <w:rsid w:val="00550A8F"/>
    <w:rsid w:val="00550B54"/>
    <w:rsid w:val="00551504"/>
    <w:rsid w:val="00551817"/>
    <w:rsid w:val="00551BF8"/>
    <w:rsid w:val="00551CF6"/>
    <w:rsid w:val="00551E4C"/>
    <w:rsid w:val="005522CB"/>
    <w:rsid w:val="00552374"/>
    <w:rsid w:val="00552CC3"/>
    <w:rsid w:val="00552F3A"/>
    <w:rsid w:val="00553519"/>
    <w:rsid w:val="00553784"/>
    <w:rsid w:val="0055386F"/>
    <w:rsid w:val="00553948"/>
    <w:rsid w:val="00554396"/>
    <w:rsid w:val="0055447A"/>
    <w:rsid w:val="0055451B"/>
    <w:rsid w:val="0055483B"/>
    <w:rsid w:val="00554C6E"/>
    <w:rsid w:val="005552A3"/>
    <w:rsid w:val="00555477"/>
    <w:rsid w:val="00555564"/>
    <w:rsid w:val="0055581D"/>
    <w:rsid w:val="00555A6A"/>
    <w:rsid w:val="005562A1"/>
    <w:rsid w:val="00557086"/>
    <w:rsid w:val="005570B9"/>
    <w:rsid w:val="00557723"/>
    <w:rsid w:val="0055798F"/>
    <w:rsid w:val="0056041A"/>
    <w:rsid w:val="005604DC"/>
    <w:rsid w:val="00561097"/>
    <w:rsid w:val="005610E9"/>
    <w:rsid w:val="0056137B"/>
    <w:rsid w:val="00561B23"/>
    <w:rsid w:val="00561C19"/>
    <w:rsid w:val="0056213A"/>
    <w:rsid w:val="00563F0E"/>
    <w:rsid w:val="0056416C"/>
    <w:rsid w:val="0056467D"/>
    <w:rsid w:val="005647FC"/>
    <w:rsid w:val="005654C0"/>
    <w:rsid w:val="005655A6"/>
    <w:rsid w:val="00565858"/>
    <w:rsid w:val="00566C03"/>
    <w:rsid w:val="005676DA"/>
    <w:rsid w:val="00567747"/>
    <w:rsid w:val="00567AE5"/>
    <w:rsid w:val="00567B68"/>
    <w:rsid w:val="00567C35"/>
    <w:rsid w:val="00570B08"/>
    <w:rsid w:val="00570C95"/>
    <w:rsid w:val="00570D89"/>
    <w:rsid w:val="0057117B"/>
    <w:rsid w:val="0057196D"/>
    <w:rsid w:val="0057279D"/>
    <w:rsid w:val="00572BFA"/>
    <w:rsid w:val="00572DAC"/>
    <w:rsid w:val="0057324B"/>
    <w:rsid w:val="00573AF0"/>
    <w:rsid w:val="00573C58"/>
    <w:rsid w:val="00574381"/>
    <w:rsid w:val="0057474B"/>
    <w:rsid w:val="0057494A"/>
    <w:rsid w:val="00574CB5"/>
    <w:rsid w:val="00575620"/>
    <w:rsid w:val="005756DE"/>
    <w:rsid w:val="00575897"/>
    <w:rsid w:val="00575B37"/>
    <w:rsid w:val="005765B8"/>
    <w:rsid w:val="005765E3"/>
    <w:rsid w:val="00576D32"/>
    <w:rsid w:val="00576E06"/>
    <w:rsid w:val="00576F96"/>
    <w:rsid w:val="005770A3"/>
    <w:rsid w:val="0057718E"/>
    <w:rsid w:val="00577224"/>
    <w:rsid w:val="00577DB1"/>
    <w:rsid w:val="00580297"/>
    <w:rsid w:val="005808E3"/>
    <w:rsid w:val="0058096B"/>
    <w:rsid w:val="00580CCC"/>
    <w:rsid w:val="0058110D"/>
    <w:rsid w:val="0058117C"/>
    <w:rsid w:val="005817E5"/>
    <w:rsid w:val="0058249F"/>
    <w:rsid w:val="00582A13"/>
    <w:rsid w:val="00582E1E"/>
    <w:rsid w:val="005830F1"/>
    <w:rsid w:val="0058386C"/>
    <w:rsid w:val="00583934"/>
    <w:rsid w:val="00583FD0"/>
    <w:rsid w:val="00583FDE"/>
    <w:rsid w:val="005841BE"/>
    <w:rsid w:val="005842FD"/>
    <w:rsid w:val="00584A6B"/>
    <w:rsid w:val="00584C70"/>
    <w:rsid w:val="00584C86"/>
    <w:rsid w:val="00584D87"/>
    <w:rsid w:val="0058507B"/>
    <w:rsid w:val="0058543A"/>
    <w:rsid w:val="005854D2"/>
    <w:rsid w:val="00585656"/>
    <w:rsid w:val="00585BFB"/>
    <w:rsid w:val="00585DB4"/>
    <w:rsid w:val="00585EF4"/>
    <w:rsid w:val="00586136"/>
    <w:rsid w:val="0058613D"/>
    <w:rsid w:val="00586159"/>
    <w:rsid w:val="0058683E"/>
    <w:rsid w:val="0059003C"/>
    <w:rsid w:val="00590EAD"/>
    <w:rsid w:val="00591026"/>
    <w:rsid w:val="005927F6"/>
    <w:rsid w:val="005929AE"/>
    <w:rsid w:val="00592C3F"/>
    <w:rsid w:val="00593579"/>
    <w:rsid w:val="005941E7"/>
    <w:rsid w:val="00594426"/>
    <w:rsid w:val="0059484D"/>
    <w:rsid w:val="00594CCC"/>
    <w:rsid w:val="005950D9"/>
    <w:rsid w:val="00595208"/>
    <w:rsid w:val="00595BAF"/>
    <w:rsid w:val="00595D59"/>
    <w:rsid w:val="00596018"/>
    <w:rsid w:val="005960D9"/>
    <w:rsid w:val="00596124"/>
    <w:rsid w:val="00596636"/>
    <w:rsid w:val="00596876"/>
    <w:rsid w:val="00596A08"/>
    <w:rsid w:val="00597BA0"/>
    <w:rsid w:val="005A0749"/>
    <w:rsid w:val="005A0871"/>
    <w:rsid w:val="005A1255"/>
    <w:rsid w:val="005A1C98"/>
    <w:rsid w:val="005A23A7"/>
    <w:rsid w:val="005A25FE"/>
    <w:rsid w:val="005A2AFD"/>
    <w:rsid w:val="005A2B87"/>
    <w:rsid w:val="005A2BA2"/>
    <w:rsid w:val="005A3009"/>
    <w:rsid w:val="005A304A"/>
    <w:rsid w:val="005A3087"/>
    <w:rsid w:val="005A31D9"/>
    <w:rsid w:val="005A31E5"/>
    <w:rsid w:val="005A32A3"/>
    <w:rsid w:val="005A3409"/>
    <w:rsid w:val="005A3852"/>
    <w:rsid w:val="005A406B"/>
    <w:rsid w:val="005A4423"/>
    <w:rsid w:val="005A46EE"/>
    <w:rsid w:val="005A495E"/>
    <w:rsid w:val="005A4EB5"/>
    <w:rsid w:val="005A513A"/>
    <w:rsid w:val="005A52FF"/>
    <w:rsid w:val="005A5747"/>
    <w:rsid w:val="005A57C5"/>
    <w:rsid w:val="005A5D8D"/>
    <w:rsid w:val="005A6F6D"/>
    <w:rsid w:val="005B01F1"/>
    <w:rsid w:val="005B0B57"/>
    <w:rsid w:val="005B14CE"/>
    <w:rsid w:val="005B203D"/>
    <w:rsid w:val="005B2C3A"/>
    <w:rsid w:val="005B2CFF"/>
    <w:rsid w:val="005B33F5"/>
    <w:rsid w:val="005B3BB7"/>
    <w:rsid w:val="005B4311"/>
    <w:rsid w:val="005B43E0"/>
    <w:rsid w:val="005B46E5"/>
    <w:rsid w:val="005B4956"/>
    <w:rsid w:val="005B4B6F"/>
    <w:rsid w:val="005B4BE5"/>
    <w:rsid w:val="005B538E"/>
    <w:rsid w:val="005B5ABB"/>
    <w:rsid w:val="005B61C5"/>
    <w:rsid w:val="005B66CA"/>
    <w:rsid w:val="005B67C2"/>
    <w:rsid w:val="005B6F6F"/>
    <w:rsid w:val="005B7BCA"/>
    <w:rsid w:val="005B7C3C"/>
    <w:rsid w:val="005C018C"/>
    <w:rsid w:val="005C041B"/>
    <w:rsid w:val="005C05E6"/>
    <w:rsid w:val="005C0900"/>
    <w:rsid w:val="005C13CE"/>
    <w:rsid w:val="005C1635"/>
    <w:rsid w:val="005C1BA3"/>
    <w:rsid w:val="005C1CCF"/>
    <w:rsid w:val="005C1D85"/>
    <w:rsid w:val="005C24A4"/>
    <w:rsid w:val="005C29E6"/>
    <w:rsid w:val="005C2E09"/>
    <w:rsid w:val="005C39E7"/>
    <w:rsid w:val="005C3B96"/>
    <w:rsid w:val="005C428E"/>
    <w:rsid w:val="005C4401"/>
    <w:rsid w:val="005C45D8"/>
    <w:rsid w:val="005C45DA"/>
    <w:rsid w:val="005C4A17"/>
    <w:rsid w:val="005C4B3F"/>
    <w:rsid w:val="005C4E40"/>
    <w:rsid w:val="005C5517"/>
    <w:rsid w:val="005C56C8"/>
    <w:rsid w:val="005C57F3"/>
    <w:rsid w:val="005C58B0"/>
    <w:rsid w:val="005C5CC1"/>
    <w:rsid w:val="005C5F9C"/>
    <w:rsid w:val="005C6F10"/>
    <w:rsid w:val="005C7241"/>
    <w:rsid w:val="005C756A"/>
    <w:rsid w:val="005C7F9E"/>
    <w:rsid w:val="005C7FC9"/>
    <w:rsid w:val="005D0843"/>
    <w:rsid w:val="005D0F27"/>
    <w:rsid w:val="005D1235"/>
    <w:rsid w:val="005D14CE"/>
    <w:rsid w:val="005D17C1"/>
    <w:rsid w:val="005D1812"/>
    <w:rsid w:val="005D1880"/>
    <w:rsid w:val="005D1C1B"/>
    <w:rsid w:val="005D2181"/>
    <w:rsid w:val="005D2E31"/>
    <w:rsid w:val="005D3FA1"/>
    <w:rsid w:val="005D42B1"/>
    <w:rsid w:val="005D4872"/>
    <w:rsid w:val="005D5183"/>
    <w:rsid w:val="005D576B"/>
    <w:rsid w:val="005D5B7D"/>
    <w:rsid w:val="005D5FF1"/>
    <w:rsid w:val="005D616D"/>
    <w:rsid w:val="005D619C"/>
    <w:rsid w:val="005D62FF"/>
    <w:rsid w:val="005D6581"/>
    <w:rsid w:val="005D6734"/>
    <w:rsid w:val="005D6818"/>
    <w:rsid w:val="005D7B9D"/>
    <w:rsid w:val="005D7D6B"/>
    <w:rsid w:val="005E0821"/>
    <w:rsid w:val="005E0852"/>
    <w:rsid w:val="005E0CB2"/>
    <w:rsid w:val="005E1872"/>
    <w:rsid w:val="005E1A44"/>
    <w:rsid w:val="005E1E6D"/>
    <w:rsid w:val="005E23F6"/>
    <w:rsid w:val="005E2C36"/>
    <w:rsid w:val="005E2D5B"/>
    <w:rsid w:val="005E311B"/>
    <w:rsid w:val="005E3CBC"/>
    <w:rsid w:val="005E4752"/>
    <w:rsid w:val="005E529F"/>
    <w:rsid w:val="005E5575"/>
    <w:rsid w:val="005E55C2"/>
    <w:rsid w:val="005E60BA"/>
    <w:rsid w:val="005E631F"/>
    <w:rsid w:val="005E6D4C"/>
    <w:rsid w:val="005E7679"/>
    <w:rsid w:val="005E7994"/>
    <w:rsid w:val="005E7F99"/>
    <w:rsid w:val="005F0201"/>
    <w:rsid w:val="005F070A"/>
    <w:rsid w:val="005F0791"/>
    <w:rsid w:val="005F08C5"/>
    <w:rsid w:val="005F14A4"/>
    <w:rsid w:val="005F21E5"/>
    <w:rsid w:val="005F2883"/>
    <w:rsid w:val="005F2A65"/>
    <w:rsid w:val="005F2E08"/>
    <w:rsid w:val="005F2EC6"/>
    <w:rsid w:val="005F3331"/>
    <w:rsid w:val="005F3622"/>
    <w:rsid w:val="005F3951"/>
    <w:rsid w:val="005F3B2B"/>
    <w:rsid w:val="005F3BE7"/>
    <w:rsid w:val="005F405E"/>
    <w:rsid w:val="005F46E7"/>
    <w:rsid w:val="005F477D"/>
    <w:rsid w:val="005F4EAF"/>
    <w:rsid w:val="005F4FA3"/>
    <w:rsid w:val="005F4FB5"/>
    <w:rsid w:val="005F5202"/>
    <w:rsid w:val="005F5A9A"/>
    <w:rsid w:val="005F5BDB"/>
    <w:rsid w:val="005F5C3D"/>
    <w:rsid w:val="005F5DC9"/>
    <w:rsid w:val="005F6956"/>
    <w:rsid w:val="005F6F75"/>
    <w:rsid w:val="005F7115"/>
    <w:rsid w:val="005F731A"/>
    <w:rsid w:val="005F755A"/>
    <w:rsid w:val="005F7832"/>
    <w:rsid w:val="005F7878"/>
    <w:rsid w:val="005F79BC"/>
    <w:rsid w:val="006004F2"/>
    <w:rsid w:val="00601474"/>
    <w:rsid w:val="006018BC"/>
    <w:rsid w:val="00601C2F"/>
    <w:rsid w:val="00601D2A"/>
    <w:rsid w:val="006021B7"/>
    <w:rsid w:val="006026A5"/>
    <w:rsid w:val="0060299F"/>
    <w:rsid w:val="00602C94"/>
    <w:rsid w:val="00602E87"/>
    <w:rsid w:val="00602F6B"/>
    <w:rsid w:val="0060328F"/>
    <w:rsid w:val="00603337"/>
    <w:rsid w:val="0060343A"/>
    <w:rsid w:val="00603A09"/>
    <w:rsid w:val="00603CD5"/>
    <w:rsid w:val="0060423C"/>
    <w:rsid w:val="00604724"/>
    <w:rsid w:val="0060484C"/>
    <w:rsid w:val="00604F68"/>
    <w:rsid w:val="006051F8"/>
    <w:rsid w:val="00605201"/>
    <w:rsid w:val="006059CE"/>
    <w:rsid w:val="00605E56"/>
    <w:rsid w:val="006060ED"/>
    <w:rsid w:val="006064F3"/>
    <w:rsid w:val="00606516"/>
    <w:rsid w:val="00606B51"/>
    <w:rsid w:val="00606CC7"/>
    <w:rsid w:val="00607275"/>
    <w:rsid w:val="006074C8"/>
    <w:rsid w:val="00607757"/>
    <w:rsid w:val="00607B3D"/>
    <w:rsid w:val="00610C30"/>
    <w:rsid w:val="00610CCA"/>
    <w:rsid w:val="006111C7"/>
    <w:rsid w:val="006115B6"/>
    <w:rsid w:val="0061178E"/>
    <w:rsid w:val="00611E90"/>
    <w:rsid w:val="00612034"/>
    <w:rsid w:val="0061243C"/>
    <w:rsid w:val="00612A40"/>
    <w:rsid w:val="0061327E"/>
    <w:rsid w:val="00613DA8"/>
    <w:rsid w:val="00613E1F"/>
    <w:rsid w:val="00613FEB"/>
    <w:rsid w:val="006140A0"/>
    <w:rsid w:val="006141EE"/>
    <w:rsid w:val="0061446F"/>
    <w:rsid w:val="00614C7F"/>
    <w:rsid w:val="00614D6A"/>
    <w:rsid w:val="00615395"/>
    <w:rsid w:val="00615745"/>
    <w:rsid w:val="006159E1"/>
    <w:rsid w:val="00616160"/>
    <w:rsid w:val="00616B22"/>
    <w:rsid w:val="00616B63"/>
    <w:rsid w:val="00616E4E"/>
    <w:rsid w:val="0061784E"/>
    <w:rsid w:val="0061790A"/>
    <w:rsid w:val="00617BA9"/>
    <w:rsid w:val="00617E4B"/>
    <w:rsid w:val="006205B8"/>
    <w:rsid w:val="00620A26"/>
    <w:rsid w:val="00621230"/>
    <w:rsid w:val="00621578"/>
    <w:rsid w:val="00621BD2"/>
    <w:rsid w:val="00621E08"/>
    <w:rsid w:val="00621EA8"/>
    <w:rsid w:val="00621EFD"/>
    <w:rsid w:val="00621F62"/>
    <w:rsid w:val="00622018"/>
    <w:rsid w:val="00622035"/>
    <w:rsid w:val="0062216C"/>
    <w:rsid w:val="0062218F"/>
    <w:rsid w:val="00622342"/>
    <w:rsid w:val="0062280F"/>
    <w:rsid w:val="0062297D"/>
    <w:rsid w:val="00622A06"/>
    <w:rsid w:val="00622F38"/>
    <w:rsid w:val="00623056"/>
    <w:rsid w:val="006237A4"/>
    <w:rsid w:val="00623B7F"/>
    <w:rsid w:val="00623BF0"/>
    <w:rsid w:val="00624554"/>
    <w:rsid w:val="00624972"/>
    <w:rsid w:val="00624FFF"/>
    <w:rsid w:val="00625980"/>
    <w:rsid w:val="00625AB9"/>
    <w:rsid w:val="00625F84"/>
    <w:rsid w:val="00626052"/>
    <w:rsid w:val="00626442"/>
    <w:rsid w:val="0062699C"/>
    <w:rsid w:val="0062734D"/>
    <w:rsid w:val="0062764C"/>
    <w:rsid w:val="00627675"/>
    <w:rsid w:val="00627C32"/>
    <w:rsid w:val="006308E9"/>
    <w:rsid w:val="00631048"/>
    <w:rsid w:val="00631725"/>
    <w:rsid w:val="006317B9"/>
    <w:rsid w:val="00631B6C"/>
    <w:rsid w:val="006324F2"/>
    <w:rsid w:val="006326D7"/>
    <w:rsid w:val="006328B4"/>
    <w:rsid w:val="00632A21"/>
    <w:rsid w:val="00632E68"/>
    <w:rsid w:val="00632F40"/>
    <w:rsid w:val="00632F85"/>
    <w:rsid w:val="00633171"/>
    <w:rsid w:val="0063362F"/>
    <w:rsid w:val="006336A5"/>
    <w:rsid w:val="006339FA"/>
    <w:rsid w:val="00634049"/>
    <w:rsid w:val="0063430C"/>
    <w:rsid w:val="0063432C"/>
    <w:rsid w:val="006347AB"/>
    <w:rsid w:val="00634AAE"/>
    <w:rsid w:val="006351B6"/>
    <w:rsid w:val="006356AF"/>
    <w:rsid w:val="006356B8"/>
    <w:rsid w:val="00636357"/>
    <w:rsid w:val="006367A1"/>
    <w:rsid w:val="00637129"/>
    <w:rsid w:val="006374A1"/>
    <w:rsid w:val="00637D38"/>
    <w:rsid w:val="006405DA"/>
    <w:rsid w:val="006409CE"/>
    <w:rsid w:val="00640D43"/>
    <w:rsid w:val="00641A3D"/>
    <w:rsid w:val="00642F98"/>
    <w:rsid w:val="006432AD"/>
    <w:rsid w:val="00643485"/>
    <w:rsid w:val="00643A0E"/>
    <w:rsid w:val="00643C3E"/>
    <w:rsid w:val="00643FE3"/>
    <w:rsid w:val="006440E8"/>
    <w:rsid w:val="00644551"/>
    <w:rsid w:val="006445D2"/>
    <w:rsid w:val="0064488D"/>
    <w:rsid w:val="006449F3"/>
    <w:rsid w:val="00646393"/>
    <w:rsid w:val="0064693E"/>
    <w:rsid w:val="00647760"/>
    <w:rsid w:val="006477A8"/>
    <w:rsid w:val="00647B71"/>
    <w:rsid w:val="00650A56"/>
    <w:rsid w:val="00651744"/>
    <w:rsid w:val="00651B30"/>
    <w:rsid w:val="006522D8"/>
    <w:rsid w:val="006527DF"/>
    <w:rsid w:val="00652EE3"/>
    <w:rsid w:val="00653626"/>
    <w:rsid w:val="00653776"/>
    <w:rsid w:val="00653924"/>
    <w:rsid w:val="00653934"/>
    <w:rsid w:val="006539D6"/>
    <w:rsid w:val="006546DB"/>
    <w:rsid w:val="00654D17"/>
    <w:rsid w:val="0065552B"/>
    <w:rsid w:val="006555AF"/>
    <w:rsid w:val="006559BD"/>
    <w:rsid w:val="006559FB"/>
    <w:rsid w:val="00655E01"/>
    <w:rsid w:val="00656A73"/>
    <w:rsid w:val="00656AB8"/>
    <w:rsid w:val="00656B37"/>
    <w:rsid w:val="006573DF"/>
    <w:rsid w:val="006577C4"/>
    <w:rsid w:val="006577E0"/>
    <w:rsid w:val="0065785B"/>
    <w:rsid w:val="006601FE"/>
    <w:rsid w:val="0066024D"/>
    <w:rsid w:val="006602FF"/>
    <w:rsid w:val="00660453"/>
    <w:rsid w:val="006605A2"/>
    <w:rsid w:val="00660704"/>
    <w:rsid w:val="0066098A"/>
    <w:rsid w:val="00660F04"/>
    <w:rsid w:val="0066118F"/>
    <w:rsid w:val="0066169E"/>
    <w:rsid w:val="00661ADC"/>
    <w:rsid w:val="00661C88"/>
    <w:rsid w:val="00661DE9"/>
    <w:rsid w:val="00662259"/>
    <w:rsid w:val="00662C11"/>
    <w:rsid w:val="00662D12"/>
    <w:rsid w:val="00663803"/>
    <w:rsid w:val="006638A5"/>
    <w:rsid w:val="00663935"/>
    <w:rsid w:val="006640BE"/>
    <w:rsid w:val="006641F0"/>
    <w:rsid w:val="006646CA"/>
    <w:rsid w:val="0066471C"/>
    <w:rsid w:val="006648CF"/>
    <w:rsid w:val="00664B1B"/>
    <w:rsid w:val="00664BA3"/>
    <w:rsid w:val="00664D0B"/>
    <w:rsid w:val="00665166"/>
    <w:rsid w:val="006651D2"/>
    <w:rsid w:val="00665FA1"/>
    <w:rsid w:val="00666044"/>
    <w:rsid w:val="006661E4"/>
    <w:rsid w:val="00666212"/>
    <w:rsid w:val="006662E5"/>
    <w:rsid w:val="006663B8"/>
    <w:rsid w:val="0066660F"/>
    <w:rsid w:val="00666670"/>
    <w:rsid w:val="00667370"/>
    <w:rsid w:val="006677FA"/>
    <w:rsid w:val="006678E1"/>
    <w:rsid w:val="00667A17"/>
    <w:rsid w:val="00667C67"/>
    <w:rsid w:val="006701AD"/>
    <w:rsid w:val="006701F0"/>
    <w:rsid w:val="006706A8"/>
    <w:rsid w:val="00670A0B"/>
    <w:rsid w:val="0067123F"/>
    <w:rsid w:val="0067152B"/>
    <w:rsid w:val="00671E59"/>
    <w:rsid w:val="0067257A"/>
    <w:rsid w:val="00672940"/>
    <w:rsid w:val="00672E42"/>
    <w:rsid w:val="00672F3D"/>
    <w:rsid w:val="0067324A"/>
    <w:rsid w:val="00673262"/>
    <w:rsid w:val="00673831"/>
    <w:rsid w:val="00673889"/>
    <w:rsid w:val="00673AF6"/>
    <w:rsid w:val="00673D39"/>
    <w:rsid w:val="006740AF"/>
    <w:rsid w:val="006741C5"/>
    <w:rsid w:val="0067471A"/>
    <w:rsid w:val="006750EC"/>
    <w:rsid w:val="006756BC"/>
    <w:rsid w:val="0067570C"/>
    <w:rsid w:val="0067598D"/>
    <w:rsid w:val="00675A4B"/>
    <w:rsid w:val="00675FC7"/>
    <w:rsid w:val="006761C5"/>
    <w:rsid w:val="00676556"/>
    <w:rsid w:val="006765B3"/>
    <w:rsid w:val="006769D9"/>
    <w:rsid w:val="00676D11"/>
    <w:rsid w:val="00676D87"/>
    <w:rsid w:val="00676EDE"/>
    <w:rsid w:val="0067704D"/>
    <w:rsid w:val="00677259"/>
    <w:rsid w:val="0067791B"/>
    <w:rsid w:val="00677CE6"/>
    <w:rsid w:val="00680CC9"/>
    <w:rsid w:val="00680E72"/>
    <w:rsid w:val="006811CE"/>
    <w:rsid w:val="006813A3"/>
    <w:rsid w:val="0068142F"/>
    <w:rsid w:val="006816EF"/>
    <w:rsid w:val="00682268"/>
    <w:rsid w:val="006824BF"/>
    <w:rsid w:val="006825D7"/>
    <w:rsid w:val="00682D9D"/>
    <w:rsid w:val="00682E49"/>
    <w:rsid w:val="00683053"/>
    <w:rsid w:val="006830AE"/>
    <w:rsid w:val="00683425"/>
    <w:rsid w:val="0068393D"/>
    <w:rsid w:val="00683BFA"/>
    <w:rsid w:val="00683CA7"/>
    <w:rsid w:val="00683E24"/>
    <w:rsid w:val="006843EE"/>
    <w:rsid w:val="00684816"/>
    <w:rsid w:val="00684A80"/>
    <w:rsid w:val="00684E29"/>
    <w:rsid w:val="00685663"/>
    <w:rsid w:val="00685CFD"/>
    <w:rsid w:val="006861E3"/>
    <w:rsid w:val="00686321"/>
    <w:rsid w:val="006869C8"/>
    <w:rsid w:val="00686B30"/>
    <w:rsid w:val="00686C5E"/>
    <w:rsid w:val="00686CF0"/>
    <w:rsid w:val="00686F7A"/>
    <w:rsid w:val="00687184"/>
    <w:rsid w:val="00687251"/>
    <w:rsid w:val="006873EA"/>
    <w:rsid w:val="0068779F"/>
    <w:rsid w:val="00687E6D"/>
    <w:rsid w:val="00687E98"/>
    <w:rsid w:val="00690147"/>
    <w:rsid w:val="0069028B"/>
    <w:rsid w:val="0069090C"/>
    <w:rsid w:val="00691653"/>
    <w:rsid w:val="00691B11"/>
    <w:rsid w:val="00691E7C"/>
    <w:rsid w:val="00691FC5"/>
    <w:rsid w:val="0069213E"/>
    <w:rsid w:val="00692465"/>
    <w:rsid w:val="006927D4"/>
    <w:rsid w:val="00692801"/>
    <w:rsid w:val="00692820"/>
    <w:rsid w:val="00692858"/>
    <w:rsid w:val="00692914"/>
    <w:rsid w:val="00692BEE"/>
    <w:rsid w:val="00692E2F"/>
    <w:rsid w:val="0069305B"/>
    <w:rsid w:val="006935B7"/>
    <w:rsid w:val="00693602"/>
    <w:rsid w:val="006939CC"/>
    <w:rsid w:val="00693F82"/>
    <w:rsid w:val="006945E9"/>
    <w:rsid w:val="006945EF"/>
    <w:rsid w:val="00695054"/>
    <w:rsid w:val="0069583A"/>
    <w:rsid w:val="00695A98"/>
    <w:rsid w:val="0069606D"/>
    <w:rsid w:val="006962E0"/>
    <w:rsid w:val="00696B80"/>
    <w:rsid w:val="006977A1"/>
    <w:rsid w:val="00697AAE"/>
    <w:rsid w:val="00697D35"/>
    <w:rsid w:val="006A0220"/>
    <w:rsid w:val="006A091F"/>
    <w:rsid w:val="006A1184"/>
    <w:rsid w:val="006A155B"/>
    <w:rsid w:val="006A196E"/>
    <w:rsid w:val="006A22D5"/>
    <w:rsid w:val="006A2307"/>
    <w:rsid w:val="006A24C7"/>
    <w:rsid w:val="006A26B5"/>
    <w:rsid w:val="006A2747"/>
    <w:rsid w:val="006A2BD8"/>
    <w:rsid w:val="006A2E32"/>
    <w:rsid w:val="006A369B"/>
    <w:rsid w:val="006A37ED"/>
    <w:rsid w:val="006A38BA"/>
    <w:rsid w:val="006A39AF"/>
    <w:rsid w:val="006A3A8B"/>
    <w:rsid w:val="006A3DF5"/>
    <w:rsid w:val="006A453E"/>
    <w:rsid w:val="006A4973"/>
    <w:rsid w:val="006A49A0"/>
    <w:rsid w:val="006A4CB2"/>
    <w:rsid w:val="006A5236"/>
    <w:rsid w:val="006A5328"/>
    <w:rsid w:val="006A5668"/>
    <w:rsid w:val="006A5A5D"/>
    <w:rsid w:val="006A5D25"/>
    <w:rsid w:val="006A6049"/>
    <w:rsid w:val="006A6151"/>
    <w:rsid w:val="006A70D7"/>
    <w:rsid w:val="006A7510"/>
    <w:rsid w:val="006A7749"/>
    <w:rsid w:val="006A7A18"/>
    <w:rsid w:val="006A7DE8"/>
    <w:rsid w:val="006A7ECF"/>
    <w:rsid w:val="006B03C8"/>
    <w:rsid w:val="006B03E5"/>
    <w:rsid w:val="006B05D1"/>
    <w:rsid w:val="006B07F6"/>
    <w:rsid w:val="006B0B7D"/>
    <w:rsid w:val="006B0BA0"/>
    <w:rsid w:val="006B0C10"/>
    <w:rsid w:val="006B1D1D"/>
    <w:rsid w:val="006B1D3A"/>
    <w:rsid w:val="006B1E99"/>
    <w:rsid w:val="006B21D2"/>
    <w:rsid w:val="006B23C9"/>
    <w:rsid w:val="006B25CB"/>
    <w:rsid w:val="006B25CE"/>
    <w:rsid w:val="006B2749"/>
    <w:rsid w:val="006B2C7D"/>
    <w:rsid w:val="006B2C9B"/>
    <w:rsid w:val="006B3574"/>
    <w:rsid w:val="006B367B"/>
    <w:rsid w:val="006B396E"/>
    <w:rsid w:val="006B39CC"/>
    <w:rsid w:val="006B3B1A"/>
    <w:rsid w:val="006B3C4F"/>
    <w:rsid w:val="006B3E8E"/>
    <w:rsid w:val="006B45AA"/>
    <w:rsid w:val="006B497C"/>
    <w:rsid w:val="006B4BE6"/>
    <w:rsid w:val="006B511B"/>
    <w:rsid w:val="006B5A0B"/>
    <w:rsid w:val="006B6CAB"/>
    <w:rsid w:val="006B7030"/>
    <w:rsid w:val="006B726B"/>
    <w:rsid w:val="006B7BA2"/>
    <w:rsid w:val="006B7BFE"/>
    <w:rsid w:val="006B7FFB"/>
    <w:rsid w:val="006C0813"/>
    <w:rsid w:val="006C0A32"/>
    <w:rsid w:val="006C0F42"/>
    <w:rsid w:val="006C161A"/>
    <w:rsid w:val="006C19D9"/>
    <w:rsid w:val="006C1AB8"/>
    <w:rsid w:val="006C1F34"/>
    <w:rsid w:val="006C2340"/>
    <w:rsid w:val="006C2DCB"/>
    <w:rsid w:val="006C2E83"/>
    <w:rsid w:val="006C3000"/>
    <w:rsid w:val="006C31FE"/>
    <w:rsid w:val="006C3248"/>
    <w:rsid w:val="006C3A98"/>
    <w:rsid w:val="006C410C"/>
    <w:rsid w:val="006C4A7A"/>
    <w:rsid w:val="006C521E"/>
    <w:rsid w:val="006C52FC"/>
    <w:rsid w:val="006C5763"/>
    <w:rsid w:val="006C5C65"/>
    <w:rsid w:val="006C5D2E"/>
    <w:rsid w:val="006C6656"/>
    <w:rsid w:val="006C6795"/>
    <w:rsid w:val="006C68DF"/>
    <w:rsid w:val="006C6B19"/>
    <w:rsid w:val="006C6E6C"/>
    <w:rsid w:val="006C6E9C"/>
    <w:rsid w:val="006C71AC"/>
    <w:rsid w:val="006C7EA6"/>
    <w:rsid w:val="006D0212"/>
    <w:rsid w:val="006D07FD"/>
    <w:rsid w:val="006D0972"/>
    <w:rsid w:val="006D127F"/>
    <w:rsid w:val="006D1602"/>
    <w:rsid w:val="006D1C9D"/>
    <w:rsid w:val="006D1DFB"/>
    <w:rsid w:val="006D2011"/>
    <w:rsid w:val="006D271B"/>
    <w:rsid w:val="006D337F"/>
    <w:rsid w:val="006D399F"/>
    <w:rsid w:val="006D3A67"/>
    <w:rsid w:val="006D3C0B"/>
    <w:rsid w:val="006D40EF"/>
    <w:rsid w:val="006D46D8"/>
    <w:rsid w:val="006D48D7"/>
    <w:rsid w:val="006D5239"/>
    <w:rsid w:val="006D5427"/>
    <w:rsid w:val="006D54E7"/>
    <w:rsid w:val="006D551E"/>
    <w:rsid w:val="006D603E"/>
    <w:rsid w:val="006D66B6"/>
    <w:rsid w:val="006D6977"/>
    <w:rsid w:val="006D6F69"/>
    <w:rsid w:val="006D7257"/>
    <w:rsid w:val="006D734F"/>
    <w:rsid w:val="006D75BE"/>
    <w:rsid w:val="006D7641"/>
    <w:rsid w:val="006D7BBF"/>
    <w:rsid w:val="006D7D17"/>
    <w:rsid w:val="006D7E92"/>
    <w:rsid w:val="006E01ED"/>
    <w:rsid w:val="006E0315"/>
    <w:rsid w:val="006E0559"/>
    <w:rsid w:val="006E0783"/>
    <w:rsid w:val="006E0B87"/>
    <w:rsid w:val="006E145D"/>
    <w:rsid w:val="006E14F3"/>
    <w:rsid w:val="006E2317"/>
    <w:rsid w:val="006E30D9"/>
    <w:rsid w:val="006E383B"/>
    <w:rsid w:val="006E43CC"/>
    <w:rsid w:val="006E45F0"/>
    <w:rsid w:val="006E4778"/>
    <w:rsid w:val="006E51B8"/>
    <w:rsid w:val="006E548E"/>
    <w:rsid w:val="006E5DD4"/>
    <w:rsid w:val="006E6255"/>
    <w:rsid w:val="006E6516"/>
    <w:rsid w:val="006E68D5"/>
    <w:rsid w:val="006E6ACB"/>
    <w:rsid w:val="006E7186"/>
    <w:rsid w:val="006E7637"/>
    <w:rsid w:val="006E7697"/>
    <w:rsid w:val="006E7E59"/>
    <w:rsid w:val="006F0239"/>
    <w:rsid w:val="006F04CE"/>
    <w:rsid w:val="006F0C48"/>
    <w:rsid w:val="006F11CA"/>
    <w:rsid w:val="006F121D"/>
    <w:rsid w:val="006F13EA"/>
    <w:rsid w:val="006F19DC"/>
    <w:rsid w:val="006F1E68"/>
    <w:rsid w:val="006F2121"/>
    <w:rsid w:val="006F284A"/>
    <w:rsid w:val="006F29C2"/>
    <w:rsid w:val="006F2A6C"/>
    <w:rsid w:val="006F2CE7"/>
    <w:rsid w:val="006F3033"/>
    <w:rsid w:val="006F3388"/>
    <w:rsid w:val="006F3585"/>
    <w:rsid w:val="006F3909"/>
    <w:rsid w:val="006F3C48"/>
    <w:rsid w:val="006F5572"/>
    <w:rsid w:val="006F5588"/>
    <w:rsid w:val="006F577B"/>
    <w:rsid w:val="006F5EC2"/>
    <w:rsid w:val="006F6ED9"/>
    <w:rsid w:val="006F6FE7"/>
    <w:rsid w:val="006F7569"/>
    <w:rsid w:val="006F7793"/>
    <w:rsid w:val="006F7C4E"/>
    <w:rsid w:val="0070026E"/>
    <w:rsid w:val="00700473"/>
    <w:rsid w:val="00700792"/>
    <w:rsid w:val="007007DE"/>
    <w:rsid w:val="00700B4F"/>
    <w:rsid w:val="00700EB0"/>
    <w:rsid w:val="00700F80"/>
    <w:rsid w:val="00701186"/>
    <w:rsid w:val="007014BB"/>
    <w:rsid w:val="00701E8F"/>
    <w:rsid w:val="00701E91"/>
    <w:rsid w:val="0070223A"/>
    <w:rsid w:val="00702394"/>
    <w:rsid w:val="007027BA"/>
    <w:rsid w:val="00702D56"/>
    <w:rsid w:val="00702F93"/>
    <w:rsid w:val="0070386B"/>
    <w:rsid w:val="00703A9A"/>
    <w:rsid w:val="00703BF1"/>
    <w:rsid w:val="00703F88"/>
    <w:rsid w:val="00704516"/>
    <w:rsid w:val="007045F7"/>
    <w:rsid w:val="00704A00"/>
    <w:rsid w:val="00705E42"/>
    <w:rsid w:val="00706240"/>
    <w:rsid w:val="00706281"/>
    <w:rsid w:val="007068CB"/>
    <w:rsid w:val="00706D1F"/>
    <w:rsid w:val="007074EE"/>
    <w:rsid w:val="0070778F"/>
    <w:rsid w:val="00707940"/>
    <w:rsid w:val="00707CDF"/>
    <w:rsid w:val="00707ED9"/>
    <w:rsid w:val="0071062B"/>
    <w:rsid w:val="00710B53"/>
    <w:rsid w:val="00711D63"/>
    <w:rsid w:val="00711F0E"/>
    <w:rsid w:val="00712084"/>
    <w:rsid w:val="00712750"/>
    <w:rsid w:val="00712BF0"/>
    <w:rsid w:val="00713109"/>
    <w:rsid w:val="0071319E"/>
    <w:rsid w:val="007137E6"/>
    <w:rsid w:val="007139F5"/>
    <w:rsid w:val="00713CFC"/>
    <w:rsid w:val="00713FAB"/>
    <w:rsid w:val="00713FCA"/>
    <w:rsid w:val="007140DF"/>
    <w:rsid w:val="0071416A"/>
    <w:rsid w:val="0071423E"/>
    <w:rsid w:val="0071440D"/>
    <w:rsid w:val="0071473D"/>
    <w:rsid w:val="007149A0"/>
    <w:rsid w:val="00714CC7"/>
    <w:rsid w:val="007151DC"/>
    <w:rsid w:val="007152C8"/>
    <w:rsid w:val="007153BD"/>
    <w:rsid w:val="00715475"/>
    <w:rsid w:val="00715AE5"/>
    <w:rsid w:val="00715DA0"/>
    <w:rsid w:val="00715E48"/>
    <w:rsid w:val="00715E7B"/>
    <w:rsid w:val="00715F34"/>
    <w:rsid w:val="00716F53"/>
    <w:rsid w:val="007200A9"/>
    <w:rsid w:val="007207B7"/>
    <w:rsid w:val="00720907"/>
    <w:rsid w:val="00720A53"/>
    <w:rsid w:val="00720CA9"/>
    <w:rsid w:val="00720D77"/>
    <w:rsid w:val="00720DA4"/>
    <w:rsid w:val="007215AF"/>
    <w:rsid w:val="007216C5"/>
    <w:rsid w:val="00721F58"/>
    <w:rsid w:val="007227EE"/>
    <w:rsid w:val="0072322E"/>
    <w:rsid w:val="00723677"/>
    <w:rsid w:val="007244D3"/>
    <w:rsid w:val="007245DF"/>
    <w:rsid w:val="007248E7"/>
    <w:rsid w:val="00724960"/>
    <w:rsid w:val="00725825"/>
    <w:rsid w:val="0072601D"/>
    <w:rsid w:val="00726231"/>
    <w:rsid w:val="00726295"/>
    <w:rsid w:val="00726FDE"/>
    <w:rsid w:val="00727263"/>
    <w:rsid w:val="00727623"/>
    <w:rsid w:val="00727B4B"/>
    <w:rsid w:val="0073022D"/>
    <w:rsid w:val="007307C7"/>
    <w:rsid w:val="00730B22"/>
    <w:rsid w:val="00730E09"/>
    <w:rsid w:val="0073101C"/>
    <w:rsid w:val="0073142E"/>
    <w:rsid w:val="00731C49"/>
    <w:rsid w:val="00731CDE"/>
    <w:rsid w:val="00732080"/>
    <w:rsid w:val="007321D3"/>
    <w:rsid w:val="007323B9"/>
    <w:rsid w:val="007324FC"/>
    <w:rsid w:val="007328A9"/>
    <w:rsid w:val="00732B82"/>
    <w:rsid w:val="00732E11"/>
    <w:rsid w:val="00732FA1"/>
    <w:rsid w:val="007332C9"/>
    <w:rsid w:val="00733842"/>
    <w:rsid w:val="00733B02"/>
    <w:rsid w:val="00733CDB"/>
    <w:rsid w:val="0073437F"/>
    <w:rsid w:val="007345F1"/>
    <w:rsid w:val="00734694"/>
    <w:rsid w:val="00734792"/>
    <w:rsid w:val="00734AAC"/>
    <w:rsid w:val="00735016"/>
    <w:rsid w:val="007356D7"/>
    <w:rsid w:val="00735C5E"/>
    <w:rsid w:val="00735F51"/>
    <w:rsid w:val="0073637E"/>
    <w:rsid w:val="00736C4B"/>
    <w:rsid w:val="0073715F"/>
    <w:rsid w:val="007371AC"/>
    <w:rsid w:val="007373E8"/>
    <w:rsid w:val="00737413"/>
    <w:rsid w:val="00737599"/>
    <w:rsid w:val="00737671"/>
    <w:rsid w:val="00737892"/>
    <w:rsid w:val="00737F40"/>
    <w:rsid w:val="0074010E"/>
    <w:rsid w:val="00740705"/>
    <w:rsid w:val="00740E2B"/>
    <w:rsid w:val="007411D3"/>
    <w:rsid w:val="007412C8"/>
    <w:rsid w:val="00741473"/>
    <w:rsid w:val="00741A64"/>
    <w:rsid w:val="00742000"/>
    <w:rsid w:val="007420FC"/>
    <w:rsid w:val="00742145"/>
    <w:rsid w:val="007421DA"/>
    <w:rsid w:val="0074235B"/>
    <w:rsid w:val="0074250C"/>
    <w:rsid w:val="007433B9"/>
    <w:rsid w:val="00743439"/>
    <w:rsid w:val="007436D4"/>
    <w:rsid w:val="00743793"/>
    <w:rsid w:val="00744067"/>
    <w:rsid w:val="007446D5"/>
    <w:rsid w:val="00744907"/>
    <w:rsid w:val="00744F70"/>
    <w:rsid w:val="007456EF"/>
    <w:rsid w:val="0074580F"/>
    <w:rsid w:val="007459CE"/>
    <w:rsid w:val="007468A4"/>
    <w:rsid w:val="00746D35"/>
    <w:rsid w:val="0074786B"/>
    <w:rsid w:val="0074788E"/>
    <w:rsid w:val="00747FAE"/>
    <w:rsid w:val="00750539"/>
    <w:rsid w:val="00750F88"/>
    <w:rsid w:val="0075180E"/>
    <w:rsid w:val="00751918"/>
    <w:rsid w:val="00751AF5"/>
    <w:rsid w:val="00751FBD"/>
    <w:rsid w:val="00752392"/>
    <w:rsid w:val="007523B5"/>
    <w:rsid w:val="007524F1"/>
    <w:rsid w:val="007525EC"/>
    <w:rsid w:val="00752A3E"/>
    <w:rsid w:val="00752B2A"/>
    <w:rsid w:val="00752CBF"/>
    <w:rsid w:val="007532AE"/>
    <w:rsid w:val="0075348E"/>
    <w:rsid w:val="007535E0"/>
    <w:rsid w:val="00753BCB"/>
    <w:rsid w:val="00753EEE"/>
    <w:rsid w:val="00753FD0"/>
    <w:rsid w:val="007540D8"/>
    <w:rsid w:val="007541B4"/>
    <w:rsid w:val="00754909"/>
    <w:rsid w:val="007553BB"/>
    <w:rsid w:val="00755B1D"/>
    <w:rsid w:val="00755FC1"/>
    <w:rsid w:val="007565D3"/>
    <w:rsid w:val="00756AE5"/>
    <w:rsid w:val="00756C38"/>
    <w:rsid w:val="00756C82"/>
    <w:rsid w:val="00756FD0"/>
    <w:rsid w:val="00757292"/>
    <w:rsid w:val="00757311"/>
    <w:rsid w:val="007575D8"/>
    <w:rsid w:val="0075763F"/>
    <w:rsid w:val="00757986"/>
    <w:rsid w:val="00757AE3"/>
    <w:rsid w:val="00757F7B"/>
    <w:rsid w:val="00760A99"/>
    <w:rsid w:val="00760E98"/>
    <w:rsid w:val="00761603"/>
    <w:rsid w:val="007623A8"/>
    <w:rsid w:val="0076241F"/>
    <w:rsid w:val="00762E78"/>
    <w:rsid w:val="007639E1"/>
    <w:rsid w:val="00763AB0"/>
    <w:rsid w:val="00763F79"/>
    <w:rsid w:val="00764B61"/>
    <w:rsid w:val="007650DC"/>
    <w:rsid w:val="00765177"/>
    <w:rsid w:val="007658E4"/>
    <w:rsid w:val="00766462"/>
    <w:rsid w:val="007668A6"/>
    <w:rsid w:val="00766B1F"/>
    <w:rsid w:val="00766B44"/>
    <w:rsid w:val="00766BB7"/>
    <w:rsid w:val="00766E7F"/>
    <w:rsid w:val="00767723"/>
    <w:rsid w:val="00767EDC"/>
    <w:rsid w:val="007700A2"/>
    <w:rsid w:val="00770609"/>
    <w:rsid w:val="007708FC"/>
    <w:rsid w:val="007710D1"/>
    <w:rsid w:val="00771501"/>
    <w:rsid w:val="00771A5A"/>
    <w:rsid w:val="007729EA"/>
    <w:rsid w:val="0077361D"/>
    <w:rsid w:val="007738EF"/>
    <w:rsid w:val="00774A70"/>
    <w:rsid w:val="00774F58"/>
    <w:rsid w:val="00774FA7"/>
    <w:rsid w:val="007751F5"/>
    <w:rsid w:val="007753E4"/>
    <w:rsid w:val="00775584"/>
    <w:rsid w:val="00775A25"/>
    <w:rsid w:val="00775A36"/>
    <w:rsid w:val="00775C5E"/>
    <w:rsid w:val="0077627C"/>
    <w:rsid w:val="00776583"/>
    <w:rsid w:val="007766BE"/>
    <w:rsid w:val="007769B4"/>
    <w:rsid w:val="00776B4F"/>
    <w:rsid w:val="00776C56"/>
    <w:rsid w:val="00776F28"/>
    <w:rsid w:val="007771A8"/>
    <w:rsid w:val="007775E7"/>
    <w:rsid w:val="0077761B"/>
    <w:rsid w:val="00777B91"/>
    <w:rsid w:val="00777FC0"/>
    <w:rsid w:val="00780175"/>
    <w:rsid w:val="0078022B"/>
    <w:rsid w:val="0078028A"/>
    <w:rsid w:val="0078059E"/>
    <w:rsid w:val="0078063F"/>
    <w:rsid w:val="0078117B"/>
    <w:rsid w:val="007814EA"/>
    <w:rsid w:val="00781A23"/>
    <w:rsid w:val="00781CDE"/>
    <w:rsid w:val="00782205"/>
    <w:rsid w:val="00782B7F"/>
    <w:rsid w:val="00782E92"/>
    <w:rsid w:val="007834E2"/>
    <w:rsid w:val="007835BA"/>
    <w:rsid w:val="007836F5"/>
    <w:rsid w:val="00783ECE"/>
    <w:rsid w:val="007843F9"/>
    <w:rsid w:val="00785234"/>
    <w:rsid w:val="00786A79"/>
    <w:rsid w:val="00786D32"/>
    <w:rsid w:val="0078766F"/>
    <w:rsid w:val="00787DBE"/>
    <w:rsid w:val="00787EC2"/>
    <w:rsid w:val="00790024"/>
    <w:rsid w:val="0079056C"/>
    <w:rsid w:val="00790CC1"/>
    <w:rsid w:val="0079110C"/>
    <w:rsid w:val="00791161"/>
    <w:rsid w:val="007916DD"/>
    <w:rsid w:val="00791EB6"/>
    <w:rsid w:val="00792C02"/>
    <w:rsid w:val="00792F4D"/>
    <w:rsid w:val="007937EB"/>
    <w:rsid w:val="00793A72"/>
    <w:rsid w:val="00794509"/>
    <w:rsid w:val="007949AB"/>
    <w:rsid w:val="00794AAA"/>
    <w:rsid w:val="00794E62"/>
    <w:rsid w:val="00795126"/>
    <w:rsid w:val="00795164"/>
    <w:rsid w:val="007951D5"/>
    <w:rsid w:val="007952A2"/>
    <w:rsid w:val="007958F7"/>
    <w:rsid w:val="00795FD7"/>
    <w:rsid w:val="00796336"/>
    <w:rsid w:val="0079641D"/>
    <w:rsid w:val="0079644F"/>
    <w:rsid w:val="00796FB7"/>
    <w:rsid w:val="007973C2"/>
    <w:rsid w:val="00797E91"/>
    <w:rsid w:val="00797FD9"/>
    <w:rsid w:val="007A009C"/>
    <w:rsid w:val="007A00E1"/>
    <w:rsid w:val="007A075D"/>
    <w:rsid w:val="007A077F"/>
    <w:rsid w:val="007A0A7C"/>
    <w:rsid w:val="007A0BD1"/>
    <w:rsid w:val="007A0D7C"/>
    <w:rsid w:val="007A0DED"/>
    <w:rsid w:val="007A1284"/>
    <w:rsid w:val="007A16C5"/>
    <w:rsid w:val="007A1C08"/>
    <w:rsid w:val="007A1FB2"/>
    <w:rsid w:val="007A2ABE"/>
    <w:rsid w:val="007A345A"/>
    <w:rsid w:val="007A3B00"/>
    <w:rsid w:val="007A3B41"/>
    <w:rsid w:val="007A3D8B"/>
    <w:rsid w:val="007A3DF9"/>
    <w:rsid w:val="007A4227"/>
    <w:rsid w:val="007A444D"/>
    <w:rsid w:val="007A46C7"/>
    <w:rsid w:val="007A4E95"/>
    <w:rsid w:val="007A4FF6"/>
    <w:rsid w:val="007A50A8"/>
    <w:rsid w:val="007A553F"/>
    <w:rsid w:val="007A5C92"/>
    <w:rsid w:val="007A5F2C"/>
    <w:rsid w:val="007A6872"/>
    <w:rsid w:val="007A6AA0"/>
    <w:rsid w:val="007A6C81"/>
    <w:rsid w:val="007A6CCF"/>
    <w:rsid w:val="007A6D06"/>
    <w:rsid w:val="007A70A0"/>
    <w:rsid w:val="007A70DB"/>
    <w:rsid w:val="007A73ED"/>
    <w:rsid w:val="007A744A"/>
    <w:rsid w:val="007A75E6"/>
    <w:rsid w:val="007A775F"/>
    <w:rsid w:val="007A7C05"/>
    <w:rsid w:val="007A7E8A"/>
    <w:rsid w:val="007B0161"/>
    <w:rsid w:val="007B032C"/>
    <w:rsid w:val="007B12AA"/>
    <w:rsid w:val="007B14DA"/>
    <w:rsid w:val="007B2024"/>
    <w:rsid w:val="007B2159"/>
    <w:rsid w:val="007B2489"/>
    <w:rsid w:val="007B248C"/>
    <w:rsid w:val="007B2524"/>
    <w:rsid w:val="007B256A"/>
    <w:rsid w:val="007B2766"/>
    <w:rsid w:val="007B2911"/>
    <w:rsid w:val="007B29EA"/>
    <w:rsid w:val="007B2EAB"/>
    <w:rsid w:val="007B3585"/>
    <w:rsid w:val="007B36E4"/>
    <w:rsid w:val="007B3E14"/>
    <w:rsid w:val="007B4BBB"/>
    <w:rsid w:val="007B4CC3"/>
    <w:rsid w:val="007B4D7D"/>
    <w:rsid w:val="007B4F4A"/>
    <w:rsid w:val="007B5550"/>
    <w:rsid w:val="007B55CB"/>
    <w:rsid w:val="007B5710"/>
    <w:rsid w:val="007B5863"/>
    <w:rsid w:val="007B5E54"/>
    <w:rsid w:val="007B6373"/>
    <w:rsid w:val="007B6772"/>
    <w:rsid w:val="007B6AC6"/>
    <w:rsid w:val="007B6C4A"/>
    <w:rsid w:val="007B6EC7"/>
    <w:rsid w:val="007B7890"/>
    <w:rsid w:val="007B7EF2"/>
    <w:rsid w:val="007C046C"/>
    <w:rsid w:val="007C0C3D"/>
    <w:rsid w:val="007C0CE5"/>
    <w:rsid w:val="007C13D0"/>
    <w:rsid w:val="007C1AA6"/>
    <w:rsid w:val="007C1BC4"/>
    <w:rsid w:val="007C1C82"/>
    <w:rsid w:val="007C1E6E"/>
    <w:rsid w:val="007C1FE1"/>
    <w:rsid w:val="007C2019"/>
    <w:rsid w:val="007C25F0"/>
    <w:rsid w:val="007C29B9"/>
    <w:rsid w:val="007C2D66"/>
    <w:rsid w:val="007C3081"/>
    <w:rsid w:val="007C3110"/>
    <w:rsid w:val="007C39D2"/>
    <w:rsid w:val="007C4724"/>
    <w:rsid w:val="007C4A13"/>
    <w:rsid w:val="007C5009"/>
    <w:rsid w:val="007C5878"/>
    <w:rsid w:val="007C7229"/>
    <w:rsid w:val="007C785D"/>
    <w:rsid w:val="007C7B06"/>
    <w:rsid w:val="007C7F21"/>
    <w:rsid w:val="007D0643"/>
    <w:rsid w:val="007D0F46"/>
    <w:rsid w:val="007D1812"/>
    <w:rsid w:val="007D1DD2"/>
    <w:rsid w:val="007D1E34"/>
    <w:rsid w:val="007D27D5"/>
    <w:rsid w:val="007D3913"/>
    <w:rsid w:val="007D466C"/>
    <w:rsid w:val="007D4A89"/>
    <w:rsid w:val="007D527D"/>
    <w:rsid w:val="007D531F"/>
    <w:rsid w:val="007D5977"/>
    <w:rsid w:val="007D5D3D"/>
    <w:rsid w:val="007D5EC3"/>
    <w:rsid w:val="007D61ED"/>
    <w:rsid w:val="007D675C"/>
    <w:rsid w:val="007D6E91"/>
    <w:rsid w:val="007D6EDC"/>
    <w:rsid w:val="007D7CCF"/>
    <w:rsid w:val="007D7D6F"/>
    <w:rsid w:val="007E0006"/>
    <w:rsid w:val="007E026D"/>
    <w:rsid w:val="007E0320"/>
    <w:rsid w:val="007E038A"/>
    <w:rsid w:val="007E0D4B"/>
    <w:rsid w:val="007E0FB8"/>
    <w:rsid w:val="007E15AE"/>
    <w:rsid w:val="007E197F"/>
    <w:rsid w:val="007E1F06"/>
    <w:rsid w:val="007E1FF2"/>
    <w:rsid w:val="007E24BB"/>
    <w:rsid w:val="007E2A74"/>
    <w:rsid w:val="007E34F9"/>
    <w:rsid w:val="007E3BDB"/>
    <w:rsid w:val="007E3E15"/>
    <w:rsid w:val="007E42E8"/>
    <w:rsid w:val="007E430E"/>
    <w:rsid w:val="007E4398"/>
    <w:rsid w:val="007E442B"/>
    <w:rsid w:val="007E455C"/>
    <w:rsid w:val="007E4641"/>
    <w:rsid w:val="007E4CE8"/>
    <w:rsid w:val="007E50E2"/>
    <w:rsid w:val="007E518E"/>
    <w:rsid w:val="007E590F"/>
    <w:rsid w:val="007E5A20"/>
    <w:rsid w:val="007E62EF"/>
    <w:rsid w:val="007E665C"/>
    <w:rsid w:val="007E66E8"/>
    <w:rsid w:val="007E67FC"/>
    <w:rsid w:val="007E7061"/>
    <w:rsid w:val="007E722C"/>
    <w:rsid w:val="007E73DA"/>
    <w:rsid w:val="007E770B"/>
    <w:rsid w:val="007E7BA6"/>
    <w:rsid w:val="007F059D"/>
    <w:rsid w:val="007F0C30"/>
    <w:rsid w:val="007F0CAA"/>
    <w:rsid w:val="007F0CD0"/>
    <w:rsid w:val="007F0D2A"/>
    <w:rsid w:val="007F0FC4"/>
    <w:rsid w:val="007F1027"/>
    <w:rsid w:val="007F1396"/>
    <w:rsid w:val="007F1546"/>
    <w:rsid w:val="007F184C"/>
    <w:rsid w:val="007F1BFA"/>
    <w:rsid w:val="007F1D51"/>
    <w:rsid w:val="007F1F8A"/>
    <w:rsid w:val="007F2102"/>
    <w:rsid w:val="007F2589"/>
    <w:rsid w:val="007F2760"/>
    <w:rsid w:val="007F3944"/>
    <w:rsid w:val="007F3AEA"/>
    <w:rsid w:val="007F3BDF"/>
    <w:rsid w:val="007F3C00"/>
    <w:rsid w:val="007F45FE"/>
    <w:rsid w:val="007F49A4"/>
    <w:rsid w:val="007F4BCF"/>
    <w:rsid w:val="007F4DCD"/>
    <w:rsid w:val="007F4EA7"/>
    <w:rsid w:val="007F5034"/>
    <w:rsid w:val="007F5593"/>
    <w:rsid w:val="007F5A54"/>
    <w:rsid w:val="007F7117"/>
    <w:rsid w:val="007F7859"/>
    <w:rsid w:val="007F7A40"/>
    <w:rsid w:val="007F7AD9"/>
    <w:rsid w:val="007F7C4D"/>
    <w:rsid w:val="007F7D6C"/>
    <w:rsid w:val="007F7E29"/>
    <w:rsid w:val="00800895"/>
    <w:rsid w:val="0080091A"/>
    <w:rsid w:val="00801273"/>
    <w:rsid w:val="008015E9"/>
    <w:rsid w:val="00801880"/>
    <w:rsid w:val="008019CE"/>
    <w:rsid w:val="00801A46"/>
    <w:rsid w:val="00801EC4"/>
    <w:rsid w:val="008027E6"/>
    <w:rsid w:val="00802942"/>
    <w:rsid w:val="00802970"/>
    <w:rsid w:val="00802E45"/>
    <w:rsid w:val="00802F84"/>
    <w:rsid w:val="0080371C"/>
    <w:rsid w:val="00803F1E"/>
    <w:rsid w:val="00803FEF"/>
    <w:rsid w:val="008040AB"/>
    <w:rsid w:val="008043D6"/>
    <w:rsid w:val="00804E47"/>
    <w:rsid w:val="00805C4D"/>
    <w:rsid w:val="00805EC7"/>
    <w:rsid w:val="00805EED"/>
    <w:rsid w:val="008062DD"/>
    <w:rsid w:val="00806BE3"/>
    <w:rsid w:val="00806C63"/>
    <w:rsid w:val="00806F46"/>
    <w:rsid w:val="00806FA5"/>
    <w:rsid w:val="0080749C"/>
    <w:rsid w:val="008076FC"/>
    <w:rsid w:val="0080771F"/>
    <w:rsid w:val="008077EF"/>
    <w:rsid w:val="008079F8"/>
    <w:rsid w:val="00807B1B"/>
    <w:rsid w:val="008102ED"/>
    <w:rsid w:val="00810738"/>
    <w:rsid w:val="0081094C"/>
    <w:rsid w:val="008109FA"/>
    <w:rsid w:val="008110B2"/>
    <w:rsid w:val="008114B5"/>
    <w:rsid w:val="008117CF"/>
    <w:rsid w:val="00811ACC"/>
    <w:rsid w:val="008121EE"/>
    <w:rsid w:val="00812677"/>
    <w:rsid w:val="008128F8"/>
    <w:rsid w:val="00812AD9"/>
    <w:rsid w:val="008134F3"/>
    <w:rsid w:val="00813607"/>
    <w:rsid w:val="008137FB"/>
    <w:rsid w:val="00813E6F"/>
    <w:rsid w:val="00814343"/>
    <w:rsid w:val="0081455B"/>
    <w:rsid w:val="008145FA"/>
    <w:rsid w:val="00814CB2"/>
    <w:rsid w:val="008158E8"/>
    <w:rsid w:val="0081593B"/>
    <w:rsid w:val="00815B92"/>
    <w:rsid w:val="00815CD4"/>
    <w:rsid w:val="00815E5B"/>
    <w:rsid w:val="00815EBD"/>
    <w:rsid w:val="0081625C"/>
    <w:rsid w:val="0081635C"/>
    <w:rsid w:val="008169EC"/>
    <w:rsid w:val="00816E93"/>
    <w:rsid w:val="008173C8"/>
    <w:rsid w:val="00817516"/>
    <w:rsid w:val="00817CC6"/>
    <w:rsid w:val="008208F4"/>
    <w:rsid w:val="00820C2A"/>
    <w:rsid w:val="00820D44"/>
    <w:rsid w:val="00820FEF"/>
    <w:rsid w:val="0082104B"/>
    <w:rsid w:val="00821473"/>
    <w:rsid w:val="00821F36"/>
    <w:rsid w:val="0082228B"/>
    <w:rsid w:val="00822B8B"/>
    <w:rsid w:val="00822D29"/>
    <w:rsid w:val="008231D8"/>
    <w:rsid w:val="00824276"/>
    <w:rsid w:val="00824845"/>
    <w:rsid w:val="008249AA"/>
    <w:rsid w:val="00824A10"/>
    <w:rsid w:val="00824B0E"/>
    <w:rsid w:val="00824FC8"/>
    <w:rsid w:val="008258AA"/>
    <w:rsid w:val="00825A37"/>
    <w:rsid w:val="00825BC6"/>
    <w:rsid w:val="00826388"/>
    <w:rsid w:val="0082691C"/>
    <w:rsid w:val="00826A93"/>
    <w:rsid w:val="00826A9F"/>
    <w:rsid w:val="00827F2A"/>
    <w:rsid w:val="0083001C"/>
    <w:rsid w:val="008302F9"/>
    <w:rsid w:val="0083067C"/>
    <w:rsid w:val="0083082B"/>
    <w:rsid w:val="00830AF6"/>
    <w:rsid w:val="00830CD8"/>
    <w:rsid w:val="00830DD1"/>
    <w:rsid w:val="00830EE4"/>
    <w:rsid w:val="0083119F"/>
    <w:rsid w:val="008311AD"/>
    <w:rsid w:val="0083159D"/>
    <w:rsid w:val="00831627"/>
    <w:rsid w:val="00831815"/>
    <w:rsid w:val="00831A7C"/>
    <w:rsid w:val="00831E32"/>
    <w:rsid w:val="008320B9"/>
    <w:rsid w:val="00832221"/>
    <w:rsid w:val="008325F6"/>
    <w:rsid w:val="0083281C"/>
    <w:rsid w:val="00832F32"/>
    <w:rsid w:val="008334D0"/>
    <w:rsid w:val="00833ADF"/>
    <w:rsid w:val="00833D47"/>
    <w:rsid w:val="00833D93"/>
    <w:rsid w:val="00833EE5"/>
    <w:rsid w:val="008340BC"/>
    <w:rsid w:val="00834267"/>
    <w:rsid w:val="00834510"/>
    <w:rsid w:val="00834513"/>
    <w:rsid w:val="008348B3"/>
    <w:rsid w:val="0083494F"/>
    <w:rsid w:val="00834A00"/>
    <w:rsid w:val="00834E0E"/>
    <w:rsid w:val="0083559D"/>
    <w:rsid w:val="00835F0D"/>
    <w:rsid w:val="00836399"/>
    <w:rsid w:val="00836EAC"/>
    <w:rsid w:val="00836F20"/>
    <w:rsid w:val="00836FED"/>
    <w:rsid w:val="00837234"/>
    <w:rsid w:val="0083745A"/>
    <w:rsid w:val="00837DB7"/>
    <w:rsid w:val="008405D8"/>
    <w:rsid w:val="00840D44"/>
    <w:rsid w:val="00840FE4"/>
    <w:rsid w:val="00840FFF"/>
    <w:rsid w:val="00841478"/>
    <w:rsid w:val="008417F9"/>
    <w:rsid w:val="00842C26"/>
    <w:rsid w:val="00842C82"/>
    <w:rsid w:val="0084307C"/>
    <w:rsid w:val="008431DD"/>
    <w:rsid w:val="00843598"/>
    <w:rsid w:val="00844211"/>
    <w:rsid w:val="00844EBA"/>
    <w:rsid w:val="008451F5"/>
    <w:rsid w:val="00845408"/>
    <w:rsid w:val="0084548E"/>
    <w:rsid w:val="008457B0"/>
    <w:rsid w:val="008458E0"/>
    <w:rsid w:val="00846373"/>
    <w:rsid w:val="00846A84"/>
    <w:rsid w:val="00846C62"/>
    <w:rsid w:val="00847470"/>
    <w:rsid w:val="008477D9"/>
    <w:rsid w:val="008501C7"/>
    <w:rsid w:val="0085111A"/>
    <w:rsid w:val="00851351"/>
    <w:rsid w:val="008518D4"/>
    <w:rsid w:val="0085209C"/>
    <w:rsid w:val="00852E85"/>
    <w:rsid w:val="00852EA8"/>
    <w:rsid w:val="00853055"/>
    <w:rsid w:val="00853421"/>
    <w:rsid w:val="008539B4"/>
    <w:rsid w:val="008539EC"/>
    <w:rsid w:val="00853D1B"/>
    <w:rsid w:val="00853D75"/>
    <w:rsid w:val="008540BF"/>
    <w:rsid w:val="00854986"/>
    <w:rsid w:val="00854BA1"/>
    <w:rsid w:val="00854CF9"/>
    <w:rsid w:val="00854D31"/>
    <w:rsid w:val="0085515D"/>
    <w:rsid w:val="0085527E"/>
    <w:rsid w:val="008554E1"/>
    <w:rsid w:val="0085555A"/>
    <w:rsid w:val="008556B4"/>
    <w:rsid w:val="00855720"/>
    <w:rsid w:val="00856DC0"/>
    <w:rsid w:val="00856E1B"/>
    <w:rsid w:val="00857405"/>
    <w:rsid w:val="0085773F"/>
    <w:rsid w:val="00857B99"/>
    <w:rsid w:val="00857D03"/>
    <w:rsid w:val="00857DDF"/>
    <w:rsid w:val="00860811"/>
    <w:rsid w:val="00860A80"/>
    <w:rsid w:val="00860CAC"/>
    <w:rsid w:val="00860E8A"/>
    <w:rsid w:val="00860FE3"/>
    <w:rsid w:val="0086145E"/>
    <w:rsid w:val="00861DDB"/>
    <w:rsid w:val="00861E5D"/>
    <w:rsid w:val="00862186"/>
    <w:rsid w:val="008621E5"/>
    <w:rsid w:val="00862225"/>
    <w:rsid w:val="00862D4B"/>
    <w:rsid w:val="0086315E"/>
    <w:rsid w:val="0086349D"/>
    <w:rsid w:val="00863AEF"/>
    <w:rsid w:val="00863EFE"/>
    <w:rsid w:val="00864A84"/>
    <w:rsid w:val="00865032"/>
    <w:rsid w:val="00865052"/>
    <w:rsid w:val="00865300"/>
    <w:rsid w:val="00865481"/>
    <w:rsid w:val="00865DF8"/>
    <w:rsid w:val="00865E20"/>
    <w:rsid w:val="008664F0"/>
    <w:rsid w:val="00866CF1"/>
    <w:rsid w:val="008670DE"/>
    <w:rsid w:val="00867EE8"/>
    <w:rsid w:val="0087007A"/>
    <w:rsid w:val="00870163"/>
    <w:rsid w:val="00870603"/>
    <w:rsid w:val="00870C8D"/>
    <w:rsid w:val="0087162B"/>
    <w:rsid w:val="00871863"/>
    <w:rsid w:val="008719CC"/>
    <w:rsid w:val="00871A17"/>
    <w:rsid w:val="00871A86"/>
    <w:rsid w:val="00871C10"/>
    <w:rsid w:val="00871E62"/>
    <w:rsid w:val="008720C3"/>
    <w:rsid w:val="008721DB"/>
    <w:rsid w:val="00872467"/>
    <w:rsid w:val="008724FA"/>
    <w:rsid w:val="00872AE7"/>
    <w:rsid w:val="008730AA"/>
    <w:rsid w:val="00873187"/>
    <w:rsid w:val="00873C1F"/>
    <w:rsid w:val="00873E14"/>
    <w:rsid w:val="00873EE0"/>
    <w:rsid w:val="00874285"/>
    <w:rsid w:val="008742C8"/>
    <w:rsid w:val="008749B2"/>
    <w:rsid w:val="00874B83"/>
    <w:rsid w:val="00875053"/>
    <w:rsid w:val="00875228"/>
    <w:rsid w:val="008757B7"/>
    <w:rsid w:val="0087582C"/>
    <w:rsid w:val="008758AD"/>
    <w:rsid w:val="008760B9"/>
    <w:rsid w:val="00876176"/>
    <w:rsid w:val="00876328"/>
    <w:rsid w:val="00876646"/>
    <w:rsid w:val="008766A8"/>
    <w:rsid w:val="008768FD"/>
    <w:rsid w:val="00876E62"/>
    <w:rsid w:val="0087736B"/>
    <w:rsid w:val="0087755A"/>
    <w:rsid w:val="00877FA4"/>
    <w:rsid w:val="00880013"/>
    <w:rsid w:val="00880025"/>
    <w:rsid w:val="0088014B"/>
    <w:rsid w:val="008805E2"/>
    <w:rsid w:val="00880C0D"/>
    <w:rsid w:val="00880D5D"/>
    <w:rsid w:val="0088132F"/>
    <w:rsid w:val="00881360"/>
    <w:rsid w:val="0088167D"/>
    <w:rsid w:val="008817DB"/>
    <w:rsid w:val="00881C82"/>
    <w:rsid w:val="008826E1"/>
    <w:rsid w:val="00882A0A"/>
    <w:rsid w:val="00883BB0"/>
    <w:rsid w:val="00883CDC"/>
    <w:rsid w:val="00884238"/>
    <w:rsid w:val="008842BB"/>
    <w:rsid w:val="00884559"/>
    <w:rsid w:val="008847E2"/>
    <w:rsid w:val="00884964"/>
    <w:rsid w:val="00884B09"/>
    <w:rsid w:val="00884C70"/>
    <w:rsid w:val="00884C89"/>
    <w:rsid w:val="0088553F"/>
    <w:rsid w:val="008857F4"/>
    <w:rsid w:val="00885848"/>
    <w:rsid w:val="00886AA4"/>
    <w:rsid w:val="00887D28"/>
    <w:rsid w:val="00887E93"/>
    <w:rsid w:val="00890285"/>
    <w:rsid w:val="008903EA"/>
    <w:rsid w:val="00890489"/>
    <w:rsid w:val="008905ED"/>
    <w:rsid w:val="008911F2"/>
    <w:rsid w:val="00891431"/>
    <w:rsid w:val="00891EC1"/>
    <w:rsid w:val="008920AE"/>
    <w:rsid w:val="0089226F"/>
    <w:rsid w:val="008928F2"/>
    <w:rsid w:val="008932DE"/>
    <w:rsid w:val="008946E9"/>
    <w:rsid w:val="00894FAE"/>
    <w:rsid w:val="00895111"/>
    <w:rsid w:val="0089530E"/>
    <w:rsid w:val="008956CA"/>
    <w:rsid w:val="008956D5"/>
    <w:rsid w:val="008967EB"/>
    <w:rsid w:val="00896AA1"/>
    <w:rsid w:val="00896C3E"/>
    <w:rsid w:val="00896FD9"/>
    <w:rsid w:val="008970D3"/>
    <w:rsid w:val="00897208"/>
    <w:rsid w:val="00897426"/>
    <w:rsid w:val="00897669"/>
    <w:rsid w:val="00897DB9"/>
    <w:rsid w:val="008A000E"/>
    <w:rsid w:val="008A04C1"/>
    <w:rsid w:val="008A09A5"/>
    <w:rsid w:val="008A0D18"/>
    <w:rsid w:val="008A1CD0"/>
    <w:rsid w:val="008A1FE0"/>
    <w:rsid w:val="008A263C"/>
    <w:rsid w:val="008A2BFB"/>
    <w:rsid w:val="008A2D59"/>
    <w:rsid w:val="008A2E15"/>
    <w:rsid w:val="008A38D1"/>
    <w:rsid w:val="008A3972"/>
    <w:rsid w:val="008A46D0"/>
    <w:rsid w:val="008A4F84"/>
    <w:rsid w:val="008A60BB"/>
    <w:rsid w:val="008A679C"/>
    <w:rsid w:val="008A6EC4"/>
    <w:rsid w:val="008A730C"/>
    <w:rsid w:val="008A7604"/>
    <w:rsid w:val="008A7D63"/>
    <w:rsid w:val="008A7EB5"/>
    <w:rsid w:val="008B023D"/>
    <w:rsid w:val="008B0474"/>
    <w:rsid w:val="008B0A7F"/>
    <w:rsid w:val="008B0A80"/>
    <w:rsid w:val="008B0DCA"/>
    <w:rsid w:val="008B0FA0"/>
    <w:rsid w:val="008B1244"/>
    <w:rsid w:val="008B1FE1"/>
    <w:rsid w:val="008B2113"/>
    <w:rsid w:val="008B25A5"/>
    <w:rsid w:val="008B299D"/>
    <w:rsid w:val="008B2A0C"/>
    <w:rsid w:val="008B2E84"/>
    <w:rsid w:val="008B3706"/>
    <w:rsid w:val="008B3994"/>
    <w:rsid w:val="008B3A9E"/>
    <w:rsid w:val="008B3BD0"/>
    <w:rsid w:val="008B3D53"/>
    <w:rsid w:val="008B3FBC"/>
    <w:rsid w:val="008B41EB"/>
    <w:rsid w:val="008B42BB"/>
    <w:rsid w:val="008B522B"/>
    <w:rsid w:val="008B57AA"/>
    <w:rsid w:val="008B57D2"/>
    <w:rsid w:val="008B5950"/>
    <w:rsid w:val="008B6AAE"/>
    <w:rsid w:val="008B6BBE"/>
    <w:rsid w:val="008B6C01"/>
    <w:rsid w:val="008B6E13"/>
    <w:rsid w:val="008B723B"/>
    <w:rsid w:val="008B744E"/>
    <w:rsid w:val="008B75A2"/>
    <w:rsid w:val="008B78AC"/>
    <w:rsid w:val="008B7A0D"/>
    <w:rsid w:val="008B7A68"/>
    <w:rsid w:val="008C007E"/>
    <w:rsid w:val="008C03AD"/>
    <w:rsid w:val="008C05A5"/>
    <w:rsid w:val="008C06F8"/>
    <w:rsid w:val="008C07C9"/>
    <w:rsid w:val="008C0A7B"/>
    <w:rsid w:val="008C0F50"/>
    <w:rsid w:val="008C13B3"/>
    <w:rsid w:val="008C14E8"/>
    <w:rsid w:val="008C164B"/>
    <w:rsid w:val="008C1726"/>
    <w:rsid w:val="008C1C8E"/>
    <w:rsid w:val="008C22D0"/>
    <w:rsid w:val="008C291B"/>
    <w:rsid w:val="008C3C1C"/>
    <w:rsid w:val="008C421B"/>
    <w:rsid w:val="008C4D46"/>
    <w:rsid w:val="008C521D"/>
    <w:rsid w:val="008C5267"/>
    <w:rsid w:val="008C5302"/>
    <w:rsid w:val="008C603D"/>
    <w:rsid w:val="008C62CB"/>
    <w:rsid w:val="008C668A"/>
    <w:rsid w:val="008C683F"/>
    <w:rsid w:val="008C69E8"/>
    <w:rsid w:val="008C6EEA"/>
    <w:rsid w:val="008C7575"/>
    <w:rsid w:val="008C7734"/>
    <w:rsid w:val="008C7840"/>
    <w:rsid w:val="008C7A05"/>
    <w:rsid w:val="008C7B36"/>
    <w:rsid w:val="008C7BE1"/>
    <w:rsid w:val="008C7D05"/>
    <w:rsid w:val="008C7D32"/>
    <w:rsid w:val="008D0128"/>
    <w:rsid w:val="008D041A"/>
    <w:rsid w:val="008D0454"/>
    <w:rsid w:val="008D05D7"/>
    <w:rsid w:val="008D0A9F"/>
    <w:rsid w:val="008D0F96"/>
    <w:rsid w:val="008D161A"/>
    <w:rsid w:val="008D17F2"/>
    <w:rsid w:val="008D1C30"/>
    <w:rsid w:val="008D1C8C"/>
    <w:rsid w:val="008D20E2"/>
    <w:rsid w:val="008D2116"/>
    <w:rsid w:val="008D2516"/>
    <w:rsid w:val="008D2881"/>
    <w:rsid w:val="008D2D6F"/>
    <w:rsid w:val="008D3452"/>
    <w:rsid w:val="008D363F"/>
    <w:rsid w:val="008D3D64"/>
    <w:rsid w:val="008D453C"/>
    <w:rsid w:val="008D45C4"/>
    <w:rsid w:val="008D466D"/>
    <w:rsid w:val="008D4B3C"/>
    <w:rsid w:val="008D4C0B"/>
    <w:rsid w:val="008D4D51"/>
    <w:rsid w:val="008D53EE"/>
    <w:rsid w:val="008D56CF"/>
    <w:rsid w:val="008D5B62"/>
    <w:rsid w:val="008D600D"/>
    <w:rsid w:val="008D642D"/>
    <w:rsid w:val="008D64AB"/>
    <w:rsid w:val="008D72C3"/>
    <w:rsid w:val="008D797A"/>
    <w:rsid w:val="008D7A73"/>
    <w:rsid w:val="008D7E61"/>
    <w:rsid w:val="008D7EBB"/>
    <w:rsid w:val="008E013B"/>
    <w:rsid w:val="008E0339"/>
    <w:rsid w:val="008E0D6D"/>
    <w:rsid w:val="008E0D98"/>
    <w:rsid w:val="008E1026"/>
    <w:rsid w:val="008E17C9"/>
    <w:rsid w:val="008E1B7B"/>
    <w:rsid w:val="008E1D9C"/>
    <w:rsid w:val="008E1FB6"/>
    <w:rsid w:val="008E272D"/>
    <w:rsid w:val="008E2C59"/>
    <w:rsid w:val="008E3527"/>
    <w:rsid w:val="008E3650"/>
    <w:rsid w:val="008E37E7"/>
    <w:rsid w:val="008E3A3C"/>
    <w:rsid w:val="008E4528"/>
    <w:rsid w:val="008E4803"/>
    <w:rsid w:val="008E4926"/>
    <w:rsid w:val="008E4A05"/>
    <w:rsid w:val="008E4C3C"/>
    <w:rsid w:val="008E4E64"/>
    <w:rsid w:val="008E500B"/>
    <w:rsid w:val="008E52C0"/>
    <w:rsid w:val="008E541E"/>
    <w:rsid w:val="008E5A13"/>
    <w:rsid w:val="008E5F6A"/>
    <w:rsid w:val="008E61D3"/>
    <w:rsid w:val="008E6568"/>
    <w:rsid w:val="008E6A8E"/>
    <w:rsid w:val="008E70A6"/>
    <w:rsid w:val="008E784C"/>
    <w:rsid w:val="008E7B02"/>
    <w:rsid w:val="008E7B30"/>
    <w:rsid w:val="008E7B59"/>
    <w:rsid w:val="008E7C6F"/>
    <w:rsid w:val="008F0381"/>
    <w:rsid w:val="008F073A"/>
    <w:rsid w:val="008F0EEB"/>
    <w:rsid w:val="008F1692"/>
    <w:rsid w:val="008F1982"/>
    <w:rsid w:val="008F1BD3"/>
    <w:rsid w:val="008F1CB9"/>
    <w:rsid w:val="008F1D75"/>
    <w:rsid w:val="008F1DAB"/>
    <w:rsid w:val="008F25BE"/>
    <w:rsid w:val="008F25F8"/>
    <w:rsid w:val="008F2F7D"/>
    <w:rsid w:val="008F3177"/>
    <w:rsid w:val="008F31D8"/>
    <w:rsid w:val="008F31FE"/>
    <w:rsid w:val="008F3660"/>
    <w:rsid w:val="008F463E"/>
    <w:rsid w:val="008F4B1D"/>
    <w:rsid w:val="008F4BCC"/>
    <w:rsid w:val="008F4CE6"/>
    <w:rsid w:val="008F536B"/>
    <w:rsid w:val="008F55A0"/>
    <w:rsid w:val="008F59A1"/>
    <w:rsid w:val="008F6186"/>
    <w:rsid w:val="008F61BD"/>
    <w:rsid w:val="008F6302"/>
    <w:rsid w:val="008F6608"/>
    <w:rsid w:val="008F7150"/>
    <w:rsid w:val="008F7869"/>
    <w:rsid w:val="008F7D68"/>
    <w:rsid w:val="00900262"/>
    <w:rsid w:val="009004C4"/>
    <w:rsid w:val="009007D5"/>
    <w:rsid w:val="00900868"/>
    <w:rsid w:val="00900EE2"/>
    <w:rsid w:val="00901555"/>
    <w:rsid w:val="00901751"/>
    <w:rsid w:val="0090175E"/>
    <w:rsid w:val="00901D48"/>
    <w:rsid w:val="00901E9D"/>
    <w:rsid w:val="00902359"/>
    <w:rsid w:val="00902637"/>
    <w:rsid w:val="00902734"/>
    <w:rsid w:val="00902A0D"/>
    <w:rsid w:val="00902A61"/>
    <w:rsid w:val="00902A9A"/>
    <w:rsid w:val="00902C79"/>
    <w:rsid w:val="0090326C"/>
    <w:rsid w:val="0090328D"/>
    <w:rsid w:val="00903578"/>
    <w:rsid w:val="009035B9"/>
    <w:rsid w:val="009035EE"/>
    <w:rsid w:val="009037B6"/>
    <w:rsid w:val="00903B93"/>
    <w:rsid w:val="00903DAD"/>
    <w:rsid w:val="00903F09"/>
    <w:rsid w:val="00904366"/>
    <w:rsid w:val="009044A8"/>
    <w:rsid w:val="009047C7"/>
    <w:rsid w:val="00904DC2"/>
    <w:rsid w:val="00905276"/>
    <w:rsid w:val="00905A12"/>
    <w:rsid w:val="00905A75"/>
    <w:rsid w:val="00905B5B"/>
    <w:rsid w:val="00906108"/>
    <w:rsid w:val="0090654B"/>
    <w:rsid w:val="009066CD"/>
    <w:rsid w:val="00906E6B"/>
    <w:rsid w:val="00906FC3"/>
    <w:rsid w:val="00907E9D"/>
    <w:rsid w:val="009106AE"/>
    <w:rsid w:val="00910A49"/>
    <w:rsid w:val="0091178B"/>
    <w:rsid w:val="00911A49"/>
    <w:rsid w:val="00911A4A"/>
    <w:rsid w:val="00912734"/>
    <w:rsid w:val="00912D46"/>
    <w:rsid w:val="009131BA"/>
    <w:rsid w:val="009146EE"/>
    <w:rsid w:val="009148B8"/>
    <w:rsid w:val="0091492C"/>
    <w:rsid w:val="00914AE1"/>
    <w:rsid w:val="00914FB4"/>
    <w:rsid w:val="0091561A"/>
    <w:rsid w:val="00915A64"/>
    <w:rsid w:val="00915B3E"/>
    <w:rsid w:val="009162CC"/>
    <w:rsid w:val="0091639E"/>
    <w:rsid w:val="009166AD"/>
    <w:rsid w:val="00916847"/>
    <w:rsid w:val="009168A7"/>
    <w:rsid w:val="00916BDB"/>
    <w:rsid w:val="00916CDB"/>
    <w:rsid w:val="00917406"/>
    <w:rsid w:val="009176F2"/>
    <w:rsid w:val="009176F8"/>
    <w:rsid w:val="00917844"/>
    <w:rsid w:val="009178AE"/>
    <w:rsid w:val="009178DA"/>
    <w:rsid w:val="00917AF0"/>
    <w:rsid w:val="00920193"/>
    <w:rsid w:val="009201BA"/>
    <w:rsid w:val="009201DC"/>
    <w:rsid w:val="009203E5"/>
    <w:rsid w:val="00920949"/>
    <w:rsid w:val="009209B7"/>
    <w:rsid w:val="00920BBF"/>
    <w:rsid w:val="00920CB0"/>
    <w:rsid w:val="00920E9C"/>
    <w:rsid w:val="00920F3F"/>
    <w:rsid w:val="0092100E"/>
    <w:rsid w:val="00921461"/>
    <w:rsid w:val="009214D1"/>
    <w:rsid w:val="009216AE"/>
    <w:rsid w:val="00921843"/>
    <w:rsid w:val="0092280F"/>
    <w:rsid w:val="00922ACD"/>
    <w:rsid w:val="00922E64"/>
    <w:rsid w:val="00922F26"/>
    <w:rsid w:val="00923711"/>
    <w:rsid w:val="0092377C"/>
    <w:rsid w:val="00923D28"/>
    <w:rsid w:val="00924BD4"/>
    <w:rsid w:val="00924F81"/>
    <w:rsid w:val="00925270"/>
    <w:rsid w:val="00925379"/>
    <w:rsid w:val="009254C2"/>
    <w:rsid w:val="00925706"/>
    <w:rsid w:val="00925746"/>
    <w:rsid w:val="009258CA"/>
    <w:rsid w:val="00925ADF"/>
    <w:rsid w:val="00926BDC"/>
    <w:rsid w:val="00926E50"/>
    <w:rsid w:val="00927023"/>
    <w:rsid w:val="0092719D"/>
    <w:rsid w:val="00927468"/>
    <w:rsid w:val="0092746D"/>
    <w:rsid w:val="009275FC"/>
    <w:rsid w:val="00927921"/>
    <w:rsid w:val="00927DC7"/>
    <w:rsid w:val="009300E5"/>
    <w:rsid w:val="009302AA"/>
    <w:rsid w:val="0093051C"/>
    <w:rsid w:val="00930567"/>
    <w:rsid w:val="009305AD"/>
    <w:rsid w:val="00930630"/>
    <w:rsid w:val="009307C2"/>
    <w:rsid w:val="00930913"/>
    <w:rsid w:val="0093158D"/>
    <w:rsid w:val="00931786"/>
    <w:rsid w:val="00931898"/>
    <w:rsid w:val="009321AE"/>
    <w:rsid w:val="009325E4"/>
    <w:rsid w:val="00932CFF"/>
    <w:rsid w:val="00932EAA"/>
    <w:rsid w:val="00932EF5"/>
    <w:rsid w:val="00932F91"/>
    <w:rsid w:val="00933035"/>
    <w:rsid w:val="009337D3"/>
    <w:rsid w:val="00933F68"/>
    <w:rsid w:val="0093411B"/>
    <w:rsid w:val="00934170"/>
    <w:rsid w:val="00934511"/>
    <w:rsid w:val="0093493A"/>
    <w:rsid w:val="00934AC6"/>
    <w:rsid w:val="00934BAF"/>
    <w:rsid w:val="00934BF9"/>
    <w:rsid w:val="009351D3"/>
    <w:rsid w:val="009351E3"/>
    <w:rsid w:val="0093527C"/>
    <w:rsid w:val="00935675"/>
    <w:rsid w:val="009357FF"/>
    <w:rsid w:val="00935862"/>
    <w:rsid w:val="00936D73"/>
    <w:rsid w:val="00936F1C"/>
    <w:rsid w:val="00936FE4"/>
    <w:rsid w:val="00937274"/>
    <w:rsid w:val="0093737A"/>
    <w:rsid w:val="0093744A"/>
    <w:rsid w:val="00937928"/>
    <w:rsid w:val="00937A80"/>
    <w:rsid w:val="00937F5E"/>
    <w:rsid w:val="0094040B"/>
    <w:rsid w:val="00940DFA"/>
    <w:rsid w:val="009410A2"/>
    <w:rsid w:val="00941178"/>
    <w:rsid w:val="009413A3"/>
    <w:rsid w:val="009418A5"/>
    <w:rsid w:val="00941F1D"/>
    <w:rsid w:val="0094203B"/>
    <w:rsid w:val="00942091"/>
    <w:rsid w:val="009420D9"/>
    <w:rsid w:val="00942192"/>
    <w:rsid w:val="00942706"/>
    <w:rsid w:val="00942EC1"/>
    <w:rsid w:val="00942EE3"/>
    <w:rsid w:val="00943017"/>
    <w:rsid w:val="00943181"/>
    <w:rsid w:val="00943781"/>
    <w:rsid w:val="00943B68"/>
    <w:rsid w:val="00943E7E"/>
    <w:rsid w:val="00945C3A"/>
    <w:rsid w:val="00945D76"/>
    <w:rsid w:val="00945E38"/>
    <w:rsid w:val="0094698A"/>
    <w:rsid w:val="0094741D"/>
    <w:rsid w:val="00947893"/>
    <w:rsid w:val="00947CD3"/>
    <w:rsid w:val="00947E7A"/>
    <w:rsid w:val="00947F8A"/>
    <w:rsid w:val="00950062"/>
    <w:rsid w:val="00950862"/>
    <w:rsid w:val="0095090D"/>
    <w:rsid w:val="00951BC7"/>
    <w:rsid w:val="00951F07"/>
    <w:rsid w:val="0095237B"/>
    <w:rsid w:val="00952418"/>
    <w:rsid w:val="009527E6"/>
    <w:rsid w:val="00952853"/>
    <w:rsid w:val="00952970"/>
    <w:rsid w:val="00952B08"/>
    <w:rsid w:val="00953517"/>
    <w:rsid w:val="00953BF8"/>
    <w:rsid w:val="00953DBF"/>
    <w:rsid w:val="00953F4E"/>
    <w:rsid w:val="00954196"/>
    <w:rsid w:val="0095434B"/>
    <w:rsid w:val="009545A1"/>
    <w:rsid w:val="009547FE"/>
    <w:rsid w:val="00954818"/>
    <w:rsid w:val="009549A9"/>
    <w:rsid w:val="00954C99"/>
    <w:rsid w:val="009550B9"/>
    <w:rsid w:val="009550D7"/>
    <w:rsid w:val="00955340"/>
    <w:rsid w:val="009555C1"/>
    <w:rsid w:val="00955613"/>
    <w:rsid w:val="00955F18"/>
    <w:rsid w:val="0095665C"/>
    <w:rsid w:val="00956689"/>
    <w:rsid w:val="00957251"/>
    <w:rsid w:val="00957529"/>
    <w:rsid w:val="009577A1"/>
    <w:rsid w:val="009577E2"/>
    <w:rsid w:val="009579A6"/>
    <w:rsid w:val="009602C9"/>
    <w:rsid w:val="00960816"/>
    <w:rsid w:val="009608D3"/>
    <w:rsid w:val="00961433"/>
    <w:rsid w:val="0096194B"/>
    <w:rsid w:val="00961B16"/>
    <w:rsid w:val="0096230E"/>
    <w:rsid w:val="009623AD"/>
    <w:rsid w:val="00962756"/>
    <w:rsid w:val="00962A67"/>
    <w:rsid w:val="00962E71"/>
    <w:rsid w:val="00962E7F"/>
    <w:rsid w:val="00962F17"/>
    <w:rsid w:val="009630DF"/>
    <w:rsid w:val="009632F5"/>
    <w:rsid w:val="0096349B"/>
    <w:rsid w:val="00963781"/>
    <w:rsid w:val="00963790"/>
    <w:rsid w:val="00964280"/>
    <w:rsid w:val="009643F9"/>
    <w:rsid w:val="009645A9"/>
    <w:rsid w:val="00964967"/>
    <w:rsid w:val="00964A4D"/>
    <w:rsid w:val="0096512A"/>
    <w:rsid w:val="0096523B"/>
    <w:rsid w:val="00965CA9"/>
    <w:rsid w:val="00965E71"/>
    <w:rsid w:val="009667B3"/>
    <w:rsid w:val="00966837"/>
    <w:rsid w:val="00966F0E"/>
    <w:rsid w:val="0096714F"/>
    <w:rsid w:val="00967A17"/>
    <w:rsid w:val="00970185"/>
    <w:rsid w:val="0097062E"/>
    <w:rsid w:val="00971C7E"/>
    <w:rsid w:val="00972DFC"/>
    <w:rsid w:val="0097300C"/>
    <w:rsid w:val="009732E0"/>
    <w:rsid w:val="0097374F"/>
    <w:rsid w:val="00973D37"/>
    <w:rsid w:val="00973F12"/>
    <w:rsid w:val="00973FA9"/>
    <w:rsid w:val="00974683"/>
    <w:rsid w:val="0097470E"/>
    <w:rsid w:val="009747B6"/>
    <w:rsid w:val="0097481B"/>
    <w:rsid w:val="0097488B"/>
    <w:rsid w:val="00974BE0"/>
    <w:rsid w:val="00974D74"/>
    <w:rsid w:val="009754D7"/>
    <w:rsid w:val="00975538"/>
    <w:rsid w:val="009774BF"/>
    <w:rsid w:val="0097789F"/>
    <w:rsid w:val="00977DAE"/>
    <w:rsid w:val="009816AE"/>
    <w:rsid w:val="00981AC3"/>
    <w:rsid w:val="0098204D"/>
    <w:rsid w:val="00982175"/>
    <w:rsid w:val="00982D22"/>
    <w:rsid w:val="00982F76"/>
    <w:rsid w:val="00983410"/>
    <w:rsid w:val="009835BC"/>
    <w:rsid w:val="00983A74"/>
    <w:rsid w:val="00983BB2"/>
    <w:rsid w:val="00983D12"/>
    <w:rsid w:val="009845BB"/>
    <w:rsid w:val="00984684"/>
    <w:rsid w:val="00984E88"/>
    <w:rsid w:val="00985352"/>
    <w:rsid w:val="0098568E"/>
    <w:rsid w:val="009859DA"/>
    <w:rsid w:val="009869C9"/>
    <w:rsid w:val="00986C2B"/>
    <w:rsid w:val="0098723C"/>
    <w:rsid w:val="009873A9"/>
    <w:rsid w:val="00987583"/>
    <w:rsid w:val="00987936"/>
    <w:rsid w:val="009901D6"/>
    <w:rsid w:val="00990997"/>
    <w:rsid w:val="00990AC1"/>
    <w:rsid w:val="00990B01"/>
    <w:rsid w:val="00991171"/>
    <w:rsid w:val="00991A7E"/>
    <w:rsid w:val="009924E0"/>
    <w:rsid w:val="009926AF"/>
    <w:rsid w:val="00992E23"/>
    <w:rsid w:val="00992E57"/>
    <w:rsid w:val="009931CC"/>
    <w:rsid w:val="00993B19"/>
    <w:rsid w:val="00993E58"/>
    <w:rsid w:val="00993E61"/>
    <w:rsid w:val="00993F42"/>
    <w:rsid w:val="009945B5"/>
    <w:rsid w:val="00994A59"/>
    <w:rsid w:val="00994BAD"/>
    <w:rsid w:val="00994CF9"/>
    <w:rsid w:val="00994EB2"/>
    <w:rsid w:val="00995114"/>
    <w:rsid w:val="0099527A"/>
    <w:rsid w:val="0099546F"/>
    <w:rsid w:val="0099567B"/>
    <w:rsid w:val="00996108"/>
    <w:rsid w:val="0099679E"/>
    <w:rsid w:val="00996E5D"/>
    <w:rsid w:val="009977BA"/>
    <w:rsid w:val="009979C4"/>
    <w:rsid w:val="009979F9"/>
    <w:rsid w:val="009A01DD"/>
    <w:rsid w:val="009A0E31"/>
    <w:rsid w:val="009A118E"/>
    <w:rsid w:val="009A2DAF"/>
    <w:rsid w:val="009A30A6"/>
    <w:rsid w:val="009A329E"/>
    <w:rsid w:val="009A3D08"/>
    <w:rsid w:val="009A3D77"/>
    <w:rsid w:val="009A4279"/>
    <w:rsid w:val="009A4A70"/>
    <w:rsid w:val="009A6189"/>
    <w:rsid w:val="009A6258"/>
    <w:rsid w:val="009A6557"/>
    <w:rsid w:val="009A66C1"/>
    <w:rsid w:val="009A6CC8"/>
    <w:rsid w:val="009A71CB"/>
    <w:rsid w:val="009A71D4"/>
    <w:rsid w:val="009A77A6"/>
    <w:rsid w:val="009A7A3A"/>
    <w:rsid w:val="009A7A5C"/>
    <w:rsid w:val="009A7BB0"/>
    <w:rsid w:val="009A7C04"/>
    <w:rsid w:val="009A7C5F"/>
    <w:rsid w:val="009B0060"/>
    <w:rsid w:val="009B00AF"/>
    <w:rsid w:val="009B03F5"/>
    <w:rsid w:val="009B096B"/>
    <w:rsid w:val="009B0DD7"/>
    <w:rsid w:val="009B0EC3"/>
    <w:rsid w:val="009B1238"/>
    <w:rsid w:val="009B2820"/>
    <w:rsid w:val="009B28A2"/>
    <w:rsid w:val="009B2C2F"/>
    <w:rsid w:val="009B2D59"/>
    <w:rsid w:val="009B2D6A"/>
    <w:rsid w:val="009B2E0C"/>
    <w:rsid w:val="009B35B0"/>
    <w:rsid w:val="009B37C0"/>
    <w:rsid w:val="009B3AB0"/>
    <w:rsid w:val="009B3CFB"/>
    <w:rsid w:val="009B3FCE"/>
    <w:rsid w:val="009B4589"/>
    <w:rsid w:val="009B50C4"/>
    <w:rsid w:val="009B5127"/>
    <w:rsid w:val="009B5547"/>
    <w:rsid w:val="009B5698"/>
    <w:rsid w:val="009B56F1"/>
    <w:rsid w:val="009B5B89"/>
    <w:rsid w:val="009B6ED5"/>
    <w:rsid w:val="009B70DC"/>
    <w:rsid w:val="009B7656"/>
    <w:rsid w:val="009B7821"/>
    <w:rsid w:val="009B7884"/>
    <w:rsid w:val="009B79BF"/>
    <w:rsid w:val="009B7D76"/>
    <w:rsid w:val="009B7F28"/>
    <w:rsid w:val="009B7F6C"/>
    <w:rsid w:val="009C002B"/>
    <w:rsid w:val="009C0335"/>
    <w:rsid w:val="009C0679"/>
    <w:rsid w:val="009C0A2E"/>
    <w:rsid w:val="009C128A"/>
    <w:rsid w:val="009C14AE"/>
    <w:rsid w:val="009C1593"/>
    <w:rsid w:val="009C1889"/>
    <w:rsid w:val="009C1C13"/>
    <w:rsid w:val="009C25D9"/>
    <w:rsid w:val="009C2A74"/>
    <w:rsid w:val="009C2C05"/>
    <w:rsid w:val="009C2D8B"/>
    <w:rsid w:val="009C3109"/>
    <w:rsid w:val="009C322C"/>
    <w:rsid w:val="009C3338"/>
    <w:rsid w:val="009C366D"/>
    <w:rsid w:val="009C40CC"/>
    <w:rsid w:val="009C4173"/>
    <w:rsid w:val="009C43C1"/>
    <w:rsid w:val="009C43D3"/>
    <w:rsid w:val="009C457B"/>
    <w:rsid w:val="009C4F10"/>
    <w:rsid w:val="009C7850"/>
    <w:rsid w:val="009C7A9C"/>
    <w:rsid w:val="009C7E43"/>
    <w:rsid w:val="009D004F"/>
    <w:rsid w:val="009D00D5"/>
    <w:rsid w:val="009D0322"/>
    <w:rsid w:val="009D0538"/>
    <w:rsid w:val="009D07DD"/>
    <w:rsid w:val="009D0D21"/>
    <w:rsid w:val="009D0D61"/>
    <w:rsid w:val="009D0E38"/>
    <w:rsid w:val="009D10E7"/>
    <w:rsid w:val="009D14EE"/>
    <w:rsid w:val="009D182B"/>
    <w:rsid w:val="009D1CF9"/>
    <w:rsid w:val="009D2032"/>
    <w:rsid w:val="009D250D"/>
    <w:rsid w:val="009D26E1"/>
    <w:rsid w:val="009D28C5"/>
    <w:rsid w:val="009D312E"/>
    <w:rsid w:val="009D3AF4"/>
    <w:rsid w:val="009D416B"/>
    <w:rsid w:val="009D452F"/>
    <w:rsid w:val="009D46BE"/>
    <w:rsid w:val="009D48BB"/>
    <w:rsid w:val="009D4993"/>
    <w:rsid w:val="009D4A25"/>
    <w:rsid w:val="009D5097"/>
    <w:rsid w:val="009D50D9"/>
    <w:rsid w:val="009D5269"/>
    <w:rsid w:val="009D5F9B"/>
    <w:rsid w:val="009D650A"/>
    <w:rsid w:val="009D6942"/>
    <w:rsid w:val="009D7429"/>
    <w:rsid w:val="009D74CA"/>
    <w:rsid w:val="009D7818"/>
    <w:rsid w:val="009D7CB1"/>
    <w:rsid w:val="009E040F"/>
    <w:rsid w:val="009E0757"/>
    <w:rsid w:val="009E086C"/>
    <w:rsid w:val="009E0A4F"/>
    <w:rsid w:val="009E0FEC"/>
    <w:rsid w:val="009E1166"/>
    <w:rsid w:val="009E1792"/>
    <w:rsid w:val="009E250E"/>
    <w:rsid w:val="009E285F"/>
    <w:rsid w:val="009E28A8"/>
    <w:rsid w:val="009E2996"/>
    <w:rsid w:val="009E2D85"/>
    <w:rsid w:val="009E3AF4"/>
    <w:rsid w:val="009E3BB8"/>
    <w:rsid w:val="009E3E98"/>
    <w:rsid w:val="009E4114"/>
    <w:rsid w:val="009E4153"/>
    <w:rsid w:val="009E47AA"/>
    <w:rsid w:val="009E4D0C"/>
    <w:rsid w:val="009E51BB"/>
    <w:rsid w:val="009E52DB"/>
    <w:rsid w:val="009E584C"/>
    <w:rsid w:val="009E58C0"/>
    <w:rsid w:val="009E5928"/>
    <w:rsid w:val="009E5BC3"/>
    <w:rsid w:val="009E6002"/>
    <w:rsid w:val="009E61B2"/>
    <w:rsid w:val="009E6260"/>
    <w:rsid w:val="009E6400"/>
    <w:rsid w:val="009E7011"/>
    <w:rsid w:val="009E7144"/>
    <w:rsid w:val="009E7673"/>
    <w:rsid w:val="009E7823"/>
    <w:rsid w:val="009E79AF"/>
    <w:rsid w:val="009E7C7D"/>
    <w:rsid w:val="009E7D75"/>
    <w:rsid w:val="009F0BDA"/>
    <w:rsid w:val="009F0C18"/>
    <w:rsid w:val="009F137E"/>
    <w:rsid w:val="009F1E8A"/>
    <w:rsid w:val="009F21B8"/>
    <w:rsid w:val="009F21DC"/>
    <w:rsid w:val="009F2239"/>
    <w:rsid w:val="009F2531"/>
    <w:rsid w:val="009F2820"/>
    <w:rsid w:val="009F2B70"/>
    <w:rsid w:val="009F331B"/>
    <w:rsid w:val="009F34EC"/>
    <w:rsid w:val="009F37F3"/>
    <w:rsid w:val="009F3A6C"/>
    <w:rsid w:val="009F4023"/>
    <w:rsid w:val="009F40F7"/>
    <w:rsid w:val="009F4528"/>
    <w:rsid w:val="009F47E4"/>
    <w:rsid w:val="009F47F0"/>
    <w:rsid w:val="009F487B"/>
    <w:rsid w:val="009F4DFC"/>
    <w:rsid w:val="009F4F4F"/>
    <w:rsid w:val="009F4F50"/>
    <w:rsid w:val="009F50AE"/>
    <w:rsid w:val="009F52D6"/>
    <w:rsid w:val="009F5484"/>
    <w:rsid w:val="009F5543"/>
    <w:rsid w:val="009F5912"/>
    <w:rsid w:val="009F63F0"/>
    <w:rsid w:val="009F676D"/>
    <w:rsid w:val="009F691D"/>
    <w:rsid w:val="009F6C3D"/>
    <w:rsid w:val="009F711C"/>
    <w:rsid w:val="009F742A"/>
    <w:rsid w:val="009F79EA"/>
    <w:rsid w:val="009F7DBD"/>
    <w:rsid w:val="00A00361"/>
    <w:rsid w:val="00A010A3"/>
    <w:rsid w:val="00A0112A"/>
    <w:rsid w:val="00A012D1"/>
    <w:rsid w:val="00A01640"/>
    <w:rsid w:val="00A019B9"/>
    <w:rsid w:val="00A01C25"/>
    <w:rsid w:val="00A02026"/>
    <w:rsid w:val="00A02048"/>
    <w:rsid w:val="00A02051"/>
    <w:rsid w:val="00A022DD"/>
    <w:rsid w:val="00A02461"/>
    <w:rsid w:val="00A024CC"/>
    <w:rsid w:val="00A0295A"/>
    <w:rsid w:val="00A02D32"/>
    <w:rsid w:val="00A02D34"/>
    <w:rsid w:val="00A030EA"/>
    <w:rsid w:val="00A03389"/>
    <w:rsid w:val="00A0361C"/>
    <w:rsid w:val="00A03A10"/>
    <w:rsid w:val="00A03DD7"/>
    <w:rsid w:val="00A03E9E"/>
    <w:rsid w:val="00A03EDC"/>
    <w:rsid w:val="00A049DA"/>
    <w:rsid w:val="00A04D54"/>
    <w:rsid w:val="00A054B8"/>
    <w:rsid w:val="00A05751"/>
    <w:rsid w:val="00A062A5"/>
    <w:rsid w:val="00A06A99"/>
    <w:rsid w:val="00A06B0B"/>
    <w:rsid w:val="00A070F6"/>
    <w:rsid w:val="00A07624"/>
    <w:rsid w:val="00A0762B"/>
    <w:rsid w:val="00A078B6"/>
    <w:rsid w:val="00A07AB1"/>
    <w:rsid w:val="00A07D13"/>
    <w:rsid w:val="00A07EFD"/>
    <w:rsid w:val="00A1079A"/>
    <w:rsid w:val="00A10C34"/>
    <w:rsid w:val="00A11213"/>
    <w:rsid w:val="00A1142F"/>
    <w:rsid w:val="00A1153E"/>
    <w:rsid w:val="00A117F2"/>
    <w:rsid w:val="00A118CE"/>
    <w:rsid w:val="00A12014"/>
    <w:rsid w:val="00A121B9"/>
    <w:rsid w:val="00A13231"/>
    <w:rsid w:val="00A133F5"/>
    <w:rsid w:val="00A1357E"/>
    <w:rsid w:val="00A13693"/>
    <w:rsid w:val="00A143E7"/>
    <w:rsid w:val="00A149B5"/>
    <w:rsid w:val="00A152D9"/>
    <w:rsid w:val="00A1563F"/>
    <w:rsid w:val="00A1599A"/>
    <w:rsid w:val="00A160E5"/>
    <w:rsid w:val="00A160EF"/>
    <w:rsid w:val="00A16113"/>
    <w:rsid w:val="00A16777"/>
    <w:rsid w:val="00A17A5C"/>
    <w:rsid w:val="00A17FC3"/>
    <w:rsid w:val="00A20495"/>
    <w:rsid w:val="00A20557"/>
    <w:rsid w:val="00A209FF"/>
    <w:rsid w:val="00A2105F"/>
    <w:rsid w:val="00A21396"/>
    <w:rsid w:val="00A2193B"/>
    <w:rsid w:val="00A21BB3"/>
    <w:rsid w:val="00A21D42"/>
    <w:rsid w:val="00A21EC3"/>
    <w:rsid w:val="00A21F16"/>
    <w:rsid w:val="00A2206C"/>
    <w:rsid w:val="00A2231E"/>
    <w:rsid w:val="00A22686"/>
    <w:rsid w:val="00A2285F"/>
    <w:rsid w:val="00A22A45"/>
    <w:rsid w:val="00A22ADB"/>
    <w:rsid w:val="00A22ED7"/>
    <w:rsid w:val="00A231CF"/>
    <w:rsid w:val="00A2367D"/>
    <w:rsid w:val="00A2376C"/>
    <w:rsid w:val="00A23AB4"/>
    <w:rsid w:val="00A23B03"/>
    <w:rsid w:val="00A23B4C"/>
    <w:rsid w:val="00A23E19"/>
    <w:rsid w:val="00A23E90"/>
    <w:rsid w:val="00A244C3"/>
    <w:rsid w:val="00A247E0"/>
    <w:rsid w:val="00A24978"/>
    <w:rsid w:val="00A249F0"/>
    <w:rsid w:val="00A256BB"/>
    <w:rsid w:val="00A25A12"/>
    <w:rsid w:val="00A25EC8"/>
    <w:rsid w:val="00A26750"/>
    <w:rsid w:val="00A2699B"/>
    <w:rsid w:val="00A269B1"/>
    <w:rsid w:val="00A26AF9"/>
    <w:rsid w:val="00A26C27"/>
    <w:rsid w:val="00A26CB9"/>
    <w:rsid w:val="00A26DB1"/>
    <w:rsid w:val="00A27103"/>
    <w:rsid w:val="00A27215"/>
    <w:rsid w:val="00A274FE"/>
    <w:rsid w:val="00A27518"/>
    <w:rsid w:val="00A27967"/>
    <w:rsid w:val="00A27FC3"/>
    <w:rsid w:val="00A301A9"/>
    <w:rsid w:val="00A3054C"/>
    <w:rsid w:val="00A3107D"/>
    <w:rsid w:val="00A3110C"/>
    <w:rsid w:val="00A31113"/>
    <w:rsid w:val="00A31CD5"/>
    <w:rsid w:val="00A32764"/>
    <w:rsid w:val="00A32D9B"/>
    <w:rsid w:val="00A3348A"/>
    <w:rsid w:val="00A3362A"/>
    <w:rsid w:val="00A3369B"/>
    <w:rsid w:val="00A33846"/>
    <w:rsid w:val="00A33CCA"/>
    <w:rsid w:val="00A3447C"/>
    <w:rsid w:val="00A3472C"/>
    <w:rsid w:val="00A348C0"/>
    <w:rsid w:val="00A35452"/>
    <w:rsid w:val="00A3567A"/>
    <w:rsid w:val="00A35706"/>
    <w:rsid w:val="00A35852"/>
    <w:rsid w:val="00A3597D"/>
    <w:rsid w:val="00A35A3D"/>
    <w:rsid w:val="00A365D3"/>
    <w:rsid w:val="00A36F9A"/>
    <w:rsid w:val="00A37E82"/>
    <w:rsid w:val="00A400B9"/>
    <w:rsid w:val="00A404D5"/>
    <w:rsid w:val="00A40663"/>
    <w:rsid w:val="00A40A87"/>
    <w:rsid w:val="00A40D7F"/>
    <w:rsid w:val="00A4101D"/>
    <w:rsid w:val="00A41381"/>
    <w:rsid w:val="00A413CE"/>
    <w:rsid w:val="00A41A67"/>
    <w:rsid w:val="00A4230F"/>
    <w:rsid w:val="00A42596"/>
    <w:rsid w:val="00A426A4"/>
    <w:rsid w:val="00A4289C"/>
    <w:rsid w:val="00A42951"/>
    <w:rsid w:val="00A42BA9"/>
    <w:rsid w:val="00A42CAD"/>
    <w:rsid w:val="00A43A92"/>
    <w:rsid w:val="00A43D1A"/>
    <w:rsid w:val="00A43EA8"/>
    <w:rsid w:val="00A43F7C"/>
    <w:rsid w:val="00A4425B"/>
    <w:rsid w:val="00A4428C"/>
    <w:rsid w:val="00A443FB"/>
    <w:rsid w:val="00A4459D"/>
    <w:rsid w:val="00A44A2C"/>
    <w:rsid w:val="00A44E64"/>
    <w:rsid w:val="00A44F96"/>
    <w:rsid w:val="00A44FD3"/>
    <w:rsid w:val="00A459A9"/>
    <w:rsid w:val="00A4616C"/>
    <w:rsid w:val="00A46876"/>
    <w:rsid w:val="00A471E4"/>
    <w:rsid w:val="00A47528"/>
    <w:rsid w:val="00A478B5"/>
    <w:rsid w:val="00A47A1F"/>
    <w:rsid w:val="00A47C6D"/>
    <w:rsid w:val="00A47E48"/>
    <w:rsid w:val="00A502FD"/>
    <w:rsid w:val="00A5192C"/>
    <w:rsid w:val="00A51ABE"/>
    <w:rsid w:val="00A51FFD"/>
    <w:rsid w:val="00A52EA3"/>
    <w:rsid w:val="00A52F62"/>
    <w:rsid w:val="00A5348B"/>
    <w:rsid w:val="00A53876"/>
    <w:rsid w:val="00A54019"/>
    <w:rsid w:val="00A540B8"/>
    <w:rsid w:val="00A542F7"/>
    <w:rsid w:val="00A55576"/>
    <w:rsid w:val="00A559A2"/>
    <w:rsid w:val="00A55FEE"/>
    <w:rsid w:val="00A56089"/>
    <w:rsid w:val="00A5637C"/>
    <w:rsid w:val="00A564AF"/>
    <w:rsid w:val="00A566F3"/>
    <w:rsid w:val="00A56929"/>
    <w:rsid w:val="00A56F5F"/>
    <w:rsid w:val="00A5783E"/>
    <w:rsid w:val="00A57A72"/>
    <w:rsid w:val="00A57C85"/>
    <w:rsid w:val="00A57D0A"/>
    <w:rsid w:val="00A57E07"/>
    <w:rsid w:val="00A6002D"/>
    <w:rsid w:val="00A604BF"/>
    <w:rsid w:val="00A60DC0"/>
    <w:rsid w:val="00A60F79"/>
    <w:rsid w:val="00A61188"/>
    <w:rsid w:val="00A6172A"/>
    <w:rsid w:val="00A61945"/>
    <w:rsid w:val="00A61B2C"/>
    <w:rsid w:val="00A61BF9"/>
    <w:rsid w:val="00A62335"/>
    <w:rsid w:val="00A62856"/>
    <w:rsid w:val="00A62B7E"/>
    <w:rsid w:val="00A62DAC"/>
    <w:rsid w:val="00A62F1B"/>
    <w:rsid w:val="00A63145"/>
    <w:rsid w:val="00A638D6"/>
    <w:rsid w:val="00A63A13"/>
    <w:rsid w:val="00A63E85"/>
    <w:rsid w:val="00A6404F"/>
    <w:rsid w:val="00A64ADD"/>
    <w:rsid w:val="00A64F0C"/>
    <w:rsid w:val="00A65F73"/>
    <w:rsid w:val="00A660D2"/>
    <w:rsid w:val="00A6640D"/>
    <w:rsid w:val="00A66454"/>
    <w:rsid w:val="00A66BAE"/>
    <w:rsid w:val="00A66D6B"/>
    <w:rsid w:val="00A673EA"/>
    <w:rsid w:val="00A67648"/>
    <w:rsid w:val="00A67740"/>
    <w:rsid w:val="00A67954"/>
    <w:rsid w:val="00A70CFD"/>
    <w:rsid w:val="00A70F06"/>
    <w:rsid w:val="00A719F1"/>
    <w:rsid w:val="00A71A1B"/>
    <w:rsid w:val="00A71DCB"/>
    <w:rsid w:val="00A71E44"/>
    <w:rsid w:val="00A71E55"/>
    <w:rsid w:val="00A71F58"/>
    <w:rsid w:val="00A720FA"/>
    <w:rsid w:val="00A720FC"/>
    <w:rsid w:val="00A7261A"/>
    <w:rsid w:val="00A727FE"/>
    <w:rsid w:val="00A72EB9"/>
    <w:rsid w:val="00A73096"/>
    <w:rsid w:val="00A732CC"/>
    <w:rsid w:val="00A7346A"/>
    <w:rsid w:val="00A737C2"/>
    <w:rsid w:val="00A7390A"/>
    <w:rsid w:val="00A73A01"/>
    <w:rsid w:val="00A73A7D"/>
    <w:rsid w:val="00A73F2F"/>
    <w:rsid w:val="00A73F42"/>
    <w:rsid w:val="00A73FC8"/>
    <w:rsid w:val="00A745E9"/>
    <w:rsid w:val="00A74B49"/>
    <w:rsid w:val="00A752BF"/>
    <w:rsid w:val="00A753FB"/>
    <w:rsid w:val="00A759B1"/>
    <w:rsid w:val="00A75B5B"/>
    <w:rsid w:val="00A76024"/>
    <w:rsid w:val="00A76955"/>
    <w:rsid w:val="00A76D3C"/>
    <w:rsid w:val="00A76EE4"/>
    <w:rsid w:val="00A771ED"/>
    <w:rsid w:val="00A77434"/>
    <w:rsid w:val="00A77AE3"/>
    <w:rsid w:val="00A802B6"/>
    <w:rsid w:val="00A804B4"/>
    <w:rsid w:val="00A80504"/>
    <w:rsid w:val="00A805F5"/>
    <w:rsid w:val="00A80992"/>
    <w:rsid w:val="00A80AD8"/>
    <w:rsid w:val="00A80B3D"/>
    <w:rsid w:val="00A80ED7"/>
    <w:rsid w:val="00A81280"/>
    <w:rsid w:val="00A812F1"/>
    <w:rsid w:val="00A81551"/>
    <w:rsid w:val="00A81775"/>
    <w:rsid w:val="00A81867"/>
    <w:rsid w:val="00A81A82"/>
    <w:rsid w:val="00A81F3B"/>
    <w:rsid w:val="00A82502"/>
    <w:rsid w:val="00A82766"/>
    <w:rsid w:val="00A82857"/>
    <w:rsid w:val="00A839BC"/>
    <w:rsid w:val="00A83A13"/>
    <w:rsid w:val="00A83D01"/>
    <w:rsid w:val="00A83D55"/>
    <w:rsid w:val="00A84234"/>
    <w:rsid w:val="00A848E8"/>
    <w:rsid w:val="00A848EA"/>
    <w:rsid w:val="00A85150"/>
    <w:rsid w:val="00A859EE"/>
    <w:rsid w:val="00A85EE4"/>
    <w:rsid w:val="00A86020"/>
    <w:rsid w:val="00A860CF"/>
    <w:rsid w:val="00A8697F"/>
    <w:rsid w:val="00A86C3E"/>
    <w:rsid w:val="00A87521"/>
    <w:rsid w:val="00A901FF"/>
    <w:rsid w:val="00A9026A"/>
    <w:rsid w:val="00A904F4"/>
    <w:rsid w:val="00A905A8"/>
    <w:rsid w:val="00A9081F"/>
    <w:rsid w:val="00A908F4"/>
    <w:rsid w:val="00A91123"/>
    <w:rsid w:val="00A91582"/>
    <w:rsid w:val="00A91648"/>
    <w:rsid w:val="00A9178F"/>
    <w:rsid w:val="00A91B10"/>
    <w:rsid w:val="00A91D0F"/>
    <w:rsid w:val="00A91E3D"/>
    <w:rsid w:val="00A922D9"/>
    <w:rsid w:val="00A92725"/>
    <w:rsid w:val="00A92795"/>
    <w:rsid w:val="00A92F48"/>
    <w:rsid w:val="00A93175"/>
    <w:rsid w:val="00A933F9"/>
    <w:rsid w:val="00A93498"/>
    <w:rsid w:val="00A93938"/>
    <w:rsid w:val="00A93B4D"/>
    <w:rsid w:val="00A93D2C"/>
    <w:rsid w:val="00A9438A"/>
    <w:rsid w:val="00A944B3"/>
    <w:rsid w:val="00A944D0"/>
    <w:rsid w:val="00A9456A"/>
    <w:rsid w:val="00A94863"/>
    <w:rsid w:val="00A95434"/>
    <w:rsid w:val="00A958FC"/>
    <w:rsid w:val="00A95BD4"/>
    <w:rsid w:val="00A9703E"/>
    <w:rsid w:val="00A97363"/>
    <w:rsid w:val="00A97939"/>
    <w:rsid w:val="00A97B3B"/>
    <w:rsid w:val="00A97D01"/>
    <w:rsid w:val="00A97D22"/>
    <w:rsid w:val="00AA00B1"/>
    <w:rsid w:val="00AA077C"/>
    <w:rsid w:val="00AA0A5B"/>
    <w:rsid w:val="00AA0B2A"/>
    <w:rsid w:val="00AA0CF7"/>
    <w:rsid w:val="00AA1433"/>
    <w:rsid w:val="00AA15D5"/>
    <w:rsid w:val="00AA1C23"/>
    <w:rsid w:val="00AA1E5D"/>
    <w:rsid w:val="00AA1E6D"/>
    <w:rsid w:val="00AA2AC5"/>
    <w:rsid w:val="00AA32B9"/>
    <w:rsid w:val="00AA3354"/>
    <w:rsid w:val="00AA35B6"/>
    <w:rsid w:val="00AA3A14"/>
    <w:rsid w:val="00AA3BF2"/>
    <w:rsid w:val="00AA42E0"/>
    <w:rsid w:val="00AA4739"/>
    <w:rsid w:val="00AA4A79"/>
    <w:rsid w:val="00AA4EEA"/>
    <w:rsid w:val="00AA5561"/>
    <w:rsid w:val="00AA5784"/>
    <w:rsid w:val="00AA5A0A"/>
    <w:rsid w:val="00AA5B00"/>
    <w:rsid w:val="00AA6087"/>
    <w:rsid w:val="00AA608F"/>
    <w:rsid w:val="00AA6253"/>
    <w:rsid w:val="00AA62AF"/>
    <w:rsid w:val="00AA63B3"/>
    <w:rsid w:val="00AA6648"/>
    <w:rsid w:val="00AA67A6"/>
    <w:rsid w:val="00AA7354"/>
    <w:rsid w:val="00AA777E"/>
    <w:rsid w:val="00AB004B"/>
    <w:rsid w:val="00AB02A2"/>
    <w:rsid w:val="00AB0A4E"/>
    <w:rsid w:val="00AB0C11"/>
    <w:rsid w:val="00AB1A6F"/>
    <w:rsid w:val="00AB2140"/>
    <w:rsid w:val="00AB24CF"/>
    <w:rsid w:val="00AB26EE"/>
    <w:rsid w:val="00AB2713"/>
    <w:rsid w:val="00AB2FAB"/>
    <w:rsid w:val="00AB3028"/>
    <w:rsid w:val="00AB35C8"/>
    <w:rsid w:val="00AB3688"/>
    <w:rsid w:val="00AB4081"/>
    <w:rsid w:val="00AB417B"/>
    <w:rsid w:val="00AB41E9"/>
    <w:rsid w:val="00AB4378"/>
    <w:rsid w:val="00AB49D1"/>
    <w:rsid w:val="00AB4CA9"/>
    <w:rsid w:val="00AB52EB"/>
    <w:rsid w:val="00AB577D"/>
    <w:rsid w:val="00AB57AB"/>
    <w:rsid w:val="00AB5D93"/>
    <w:rsid w:val="00AB652A"/>
    <w:rsid w:val="00AB664E"/>
    <w:rsid w:val="00AB6804"/>
    <w:rsid w:val="00AB6807"/>
    <w:rsid w:val="00AB6D33"/>
    <w:rsid w:val="00AB7269"/>
    <w:rsid w:val="00AB7307"/>
    <w:rsid w:val="00AB77E2"/>
    <w:rsid w:val="00AB7928"/>
    <w:rsid w:val="00AB7C81"/>
    <w:rsid w:val="00AB7F88"/>
    <w:rsid w:val="00AC024A"/>
    <w:rsid w:val="00AC0548"/>
    <w:rsid w:val="00AC0E90"/>
    <w:rsid w:val="00AC38BC"/>
    <w:rsid w:val="00AC398A"/>
    <w:rsid w:val="00AC4170"/>
    <w:rsid w:val="00AC4333"/>
    <w:rsid w:val="00AC4E98"/>
    <w:rsid w:val="00AC5104"/>
    <w:rsid w:val="00AC572C"/>
    <w:rsid w:val="00AC5846"/>
    <w:rsid w:val="00AC5BFF"/>
    <w:rsid w:val="00AC6066"/>
    <w:rsid w:val="00AC6079"/>
    <w:rsid w:val="00AC685C"/>
    <w:rsid w:val="00AC6962"/>
    <w:rsid w:val="00AC6E0A"/>
    <w:rsid w:val="00AC71C6"/>
    <w:rsid w:val="00AC73E6"/>
    <w:rsid w:val="00AC7648"/>
    <w:rsid w:val="00AC791C"/>
    <w:rsid w:val="00AC7D6C"/>
    <w:rsid w:val="00AD08F1"/>
    <w:rsid w:val="00AD0FB2"/>
    <w:rsid w:val="00AD15EA"/>
    <w:rsid w:val="00AD182A"/>
    <w:rsid w:val="00AD1AA6"/>
    <w:rsid w:val="00AD217D"/>
    <w:rsid w:val="00AD2240"/>
    <w:rsid w:val="00AD22CF"/>
    <w:rsid w:val="00AD2608"/>
    <w:rsid w:val="00AD2740"/>
    <w:rsid w:val="00AD2882"/>
    <w:rsid w:val="00AD2C6E"/>
    <w:rsid w:val="00AD2EFC"/>
    <w:rsid w:val="00AD31C0"/>
    <w:rsid w:val="00AD3E28"/>
    <w:rsid w:val="00AD42E7"/>
    <w:rsid w:val="00AD4489"/>
    <w:rsid w:val="00AD4ECB"/>
    <w:rsid w:val="00AD4FC3"/>
    <w:rsid w:val="00AD5001"/>
    <w:rsid w:val="00AD5520"/>
    <w:rsid w:val="00AD5C84"/>
    <w:rsid w:val="00AD60F3"/>
    <w:rsid w:val="00AD6EEC"/>
    <w:rsid w:val="00AD6F35"/>
    <w:rsid w:val="00AD7057"/>
    <w:rsid w:val="00AD7447"/>
    <w:rsid w:val="00AD775F"/>
    <w:rsid w:val="00AD77B4"/>
    <w:rsid w:val="00AD7B8D"/>
    <w:rsid w:val="00AD7C4B"/>
    <w:rsid w:val="00AD7E71"/>
    <w:rsid w:val="00AE07B1"/>
    <w:rsid w:val="00AE19CB"/>
    <w:rsid w:val="00AE1E3C"/>
    <w:rsid w:val="00AE25C7"/>
    <w:rsid w:val="00AE25EC"/>
    <w:rsid w:val="00AE2ABF"/>
    <w:rsid w:val="00AE2E25"/>
    <w:rsid w:val="00AE3163"/>
    <w:rsid w:val="00AE3226"/>
    <w:rsid w:val="00AE327A"/>
    <w:rsid w:val="00AE32D1"/>
    <w:rsid w:val="00AE33B3"/>
    <w:rsid w:val="00AE394C"/>
    <w:rsid w:val="00AE3CA6"/>
    <w:rsid w:val="00AE3D81"/>
    <w:rsid w:val="00AE3E70"/>
    <w:rsid w:val="00AE42D9"/>
    <w:rsid w:val="00AE4911"/>
    <w:rsid w:val="00AE4B96"/>
    <w:rsid w:val="00AE53FA"/>
    <w:rsid w:val="00AE5472"/>
    <w:rsid w:val="00AE5726"/>
    <w:rsid w:val="00AE5772"/>
    <w:rsid w:val="00AE5790"/>
    <w:rsid w:val="00AE5D5A"/>
    <w:rsid w:val="00AE5EF5"/>
    <w:rsid w:val="00AE5F47"/>
    <w:rsid w:val="00AE6089"/>
    <w:rsid w:val="00AE66AC"/>
    <w:rsid w:val="00AE699F"/>
    <w:rsid w:val="00AE7108"/>
    <w:rsid w:val="00AE7547"/>
    <w:rsid w:val="00AE780F"/>
    <w:rsid w:val="00AE7A0B"/>
    <w:rsid w:val="00AE7D6F"/>
    <w:rsid w:val="00AE7F5D"/>
    <w:rsid w:val="00AF040C"/>
    <w:rsid w:val="00AF043B"/>
    <w:rsid w:val="00AF08DD"/>
    <w:rsid w:val="00AF0FD6"/>
    <w:rsid w:val="00AF16C2"/>
    <w:rsid w:val="00AF1A72"/>
    <w:rsid w:val="00AF1D3E"/>
    <w:rsid w:val="00AF21FA"/>
    <w:rsid w:val="00AF22FE"/>
    <w:rsid w:val="00AF25EC"/>
    <w:rsid w:val="00AF26A1"/>
    <w:rsid w:val="00AF2B19"/>
    <w:rsid w:val="00AF33AF"/>
    <w:rsid w:val="00AF4257"/>
    <w:rsid w:val="00AF522B"/>
    <w:rsid w:val="00AF560B"/>
    <w:rsid w:val="00AF5938"/>
    <w:rsid w:val="00AF59EA"/>
    <w:rsid w:val="00AF5C3E"/>
    <w:rsid w:val="00AF6CF0"/>
    <w:rsid w:val="00AF6E6B"/>
    <w:rsid w:val="00AF6FF2"/>
    <w:rsid w:val="00AF7339"/>
    <w:rsid w:val="00AF7C08"/>
    <w:rsid w:val="00AF7EAC"/>
    <w:rsid w:val="00AF7F23"/>
    <w:rsid w:val="00B003BB"/>
    <w:rsid w:val="00B008DF"/>
    <w:rsid w:val="00B009E0"/>
    <w:rsid w:val="00B011F5"/>
    <w:rsid w:val="00B018CB"/>
    <w:rsid w:val="00B018E7"/>
    <w:rsid w:val="00B01E2B"/>
    <w:rsid w:val="00B02696"/>
    <w:rsid w:val="00B0291B"/>
    <w:rsid w:val="00B02A34"/>
    <w:rsid w:val="00B03122"/>
    <w:rsid w:val="00B03154"/>
    <w:rsid w:val="00B031E8"/>
    <w:rsid w:val="00B0344B"/>
    <w:rsid w:val="00B035BB"/>
    <w:rsid w:val="00B03956"/>
    <w:rsid w:val="00B03E74"/>
    <w:rsid w:val="00B03F98"/>
    <w:rsid w:val="00B04901"/>
    <w:rsid w:val="00B04C26"/>
    <w:rsid w:val="00B04D9B"/>
    <w:rsid w:val="00B0551B"/>
    <w:rsid w:val="00B05CA8"/>
    <w:rsid w:val="00B05E3D"/>
    <w:rsid w:val="00B06317"/>
    <w:rsid w:val="00B06379"/>
    <w:rsid w:val="00B06654"/>
    <w:rsid w:val="00B07064"/>
    <w:rsid w:val="00B071BC"/>
    <w:rsid w:val="00B072B7"/>
    <w:rsid w:val="00B07843"/>
    <w:rsid w:val="00B07D0E"/>
    <w:rsid w:val="00B101E5"/>
    <w:rsid w:val="00B10801"/>
    <w:rsid w:val="00B108A3"/>
    <w:rsid w:val="00B108BB"/>
    <w:rsid w:val="00B118C0"/>
    <w:rsid w:val="00B11D34"/>
    <w:rsid w:val="00B12546"/>
    <w:rsid w:val="00B12683"/>
    <w:rsid w:val="00B12BBA"/>
    <w:rsid w:val="00B12E6F"/>
    <w:rsid w:val="00B137B7"/>
    <w:rsid w:val="00B138F1"/>
    <w:rsid w:val="00B13CE0"/>
    <w:rsid w:val="00B1461B"/>
    <w:rsid w:val="00B149ED"/>
    <w:rsid w:val="00B14D14"/>
    <w:rsid w:val="00B151A5"/>
    <w:rsid w:val="00B1525D"/>
    <w:rsid w:val="00B1526E"/>
    <w:rsid w:val="00B15339"/>
    <w:rsid w:val="00B154C0"/>
    <w:rsid w:val="00B15681"/>
    <w:rsid w:val="00B16200"/>
    <w:rsid w:val="00B16377"/>
    <w:rsid w:val="00B16CEE"/>
    <w:rsid w:val="00B170C3"/>
    <w:rsid w:val="00B179CC"/>
    <w:rsid w:val="00B17E53"/>
    <w:rsid w:val="00B2026C"/>
    <w:rsid w:val="00B21301"/>
    <w:rsid w:val="00B214C7"/>
    <w:rsid w:val="00B2169C"/>
    <w:rsid w:val="00B21964"/>
    <w:rsid w:val="00B21C70"/>
    <w:rsid w:val="00B226EC"/>
    <w:rsid w:val="00B22A74"/>
    <w:rsid w:val="00B22BE1"/>
    <w:rsid w:val="00B22C5B"/>
    <w:rsid w:val="00B23201"/>
    <w:rsid w:val="00B23724"/>
    <w:rsid w:val="00B23917"/>
    <w:rsid w:val="00B23E4D"/>
    <w:rsid w:val="00B24DD0"/>
    <w:rsid w:val="00B250AA"/>
    <w:rsid w:val="00B25514"/>
    <w:rsid w:val="00B2552A"/>
    <w:rsid w:val="00B258D0"/>
    <w:rsid w:val="00B2646F"/>
    <w:rsid w:val="00B2669A"/>
    <w:rsid w:val="00B26FB3"/>
    <w:rsid w:val="00B274DB"/>
    <w:rsid w:val="00B27743"/>
    <w:rsid w:val="00B27884"/>
    <w:rsid w:val="00B27AB0"/>
    <w:rsid w:val="00B27C53"/>
    <w:rsid w:val="00B27DDF"/>
    <w:rsid w:val="00B309FA"/>
    <w:rsid w:val="00B30EDF"/>
    <w:rsid w:val="00B30F73"/>
    <w:rsid w:val="00B313E5"/>
    <w:rsid w:val="00B316BA"/>
    <w:rsid w:val="00B318DD"/>
    <w:rsid w:val="00B31AA4"/>
    <w:rsid w:val="00B31ABC"/>
    <w:rsid w:val="00B31F86"/>
    <w:rsid w:val="00B31FD9"/>
    <w:rsid w:val="00B32097"/>
    <w:rsid w:val="00B32386"/>
    <w:rsid w:val="00B32747"/>
    <w:rsid w:val="00B32D4F"/>
    <w:rsid w:val="00B32F75"/>
    <w:rsid w:val="00B33726"/>
    <w:rsid w:val="00B33A1E"/>
    <w:rsid w:val="00B33E94"/>
    <w:rsid w:val="00B340DF"/>
    <w:rsid w:val="00B3440F"/>
    <w:rsid w:val="00B3443D"/>
    <w:rsid w:val="00B34673"/>
    <w:rsid w:val="00B347DF"/>
    <w:rsid w:val="00B34855"/>
    <w:rsid w:val="00B35553"/>
    <w:rsid w:val="00B35670"/>
    <w:rsid w:val="00B35E85"/>
    <w:rsid w:val="00B35E9E"/>
    <w:rsid w:val="00B360E9"/>
    <w:rsid w:val="00B36981"/>
    <w:rsid w:val="00B371A8"/>
    <w:rsid w:val="00B373C8"/>
    <w:rsid w:val="00B37781"/>
    <w:rsid w:val="00B379B6"/>
    <w:rsid w:val="00B400BF"/>
    <w:rsid w:val="00B40135"/>
    <w:rsid w:val="00B40156"/>
    <w:rsid w:val="00B401ED"/>
    <w:rsid w:val="00B41484"/>
    <w:rsid w:val="00B41C9D"/>
    <w:rsid w:val="00B41E5D"/>
    <w:rsid w:val="00B422AA"/>
    <w:rsid w:val="00B4244D"/>
    <w:rsid w:val="00B42555"/>
    <w:rsid w:val="00B42762"/>
    <w:rsid w:val="00B427DD"/>
    <w:rsid w:val="00B43519"/>
    <w:rsid w:val="00B436E4"/>
    <w:rsid w:val="00B43816"/>
    <w:rsid w:val="00B43866"/>
    <w:rsid w:val="00B43A44"/>
    <w:rsid w:val="00B43C17"/>
    <w:rsid w:val="00B4430D"/>
    <w:rsid w:val="00B4435B"/>
    <w:rsid w:val="00B44809"/>
    <w:rsid w:val="00B448AA"/>
    <w:rsid w:val="00B44AB1"/>
    <w:rsid w:val="00B44CDE"/>
    <w:rsid w:val="00B44FD6"/>
    <w:rsid w:val="00B453FC"/>
    <w:rsid w:val="00B454A4"/>
    <w:rsid w:val="00B46008"/>
    <w:rsid w:val="00B462CA"/>
    <w:rsid w:val="00B47283"/>
    <w:rsid w:val="00B501BF"/>
    <w:rsid w:val="00B507FB"/>
    <w:rsid w:val="00B5088D"/>
    <w:rsid w:val="00B50BF5"/>
    <w:rsid w:val="00B50D3E"/>
    <w:rsid w:val="00B50F4B"/>
    <w:rsid w:val="00B510DE"/>
    <w:rsid w:val="00B51A1B"/>
    <w:rsid w:val="00B520B5"/>
    <w:rsid w:val="00B520D6"/>
    <w:rsid w:val="00B520E1"/>
    <w:rsid w:val="00B525DF"/>
    <w:rsid w:val="00B52A83"/>
    <w:rsid w:val="00B52B1B"/>
    <w:rsid w:val="00B52C8D"/>
    <w:rsid w:val="00B52D66"/>
    <w:rsid w:val="00B5316A"/>
    <w:rsid w:val="00B534CD"/>
    <w:rsid w:val="00B54074"/>
    <w:rsid w:val="00B5556F"/>
    <w:rsid w:val="00B55C55"/>
    <w:rsid w:val="00B55F97"/>
    <w:rsid w:val="00B5625D"/>
    <w:rsid w:val="00B56309"/>
    <w:rsid w:val="00B566AD"/>
    <w:rsid w:val="00B56747"/>
    <w:rsid w:val="00B567D3"/>
    <w:rsid w:val="00B56CC1"/>
    <w:rsid w:val="00B56D3D"/>
    <w:rsid w:val="00B5728F"/>
    <w:rsid w:val="00B572A0"/>
    <w:rsid w:val="00B575AC"/>
    <w:rsid w:val="00B57637"/>
    <w:rsid w:val="00B57EE3"/>
    <w:rsid w:val="00B57F37"/>
    <w:rsid w:val="00B601E3"/>
    <w:rsid w:val="00B601FD"/>
    <w:rsid w:val="00B606EF"/>
    <w:rsid w:val="00B60EBF"/>
    <w:rsid w:val="00B610D6"/>
    <w:rsid w:val="00B615B6"/>
    <w:rsid w:val="00B618DA"/>
    <w:rsid w:val="00B61B71"/>
    <w:rsid w:val="00B62A5C"/>
    <w:rsid w:val="00B634AC"/>
    <w:rsid w:val="00B63A07"/>
    <w:rsid w:val="00B63B97"/>
    <w:rsid w:val="00B63EAB"/>
    <w:rsid w:val="00B63F58"/>
    <w:rsid w:val="00B63FE7"/>
    <w:rsid w:val="00B64219"/>
    <w:rsid w:val="00B64589"/>
    <w:rsid w:val="00B64942"/>
    <w:rsid w:val="00B649D9"/>
    <w:rsid w:val="00B64B39"/>
    <w:rsid w:val="00B64BA5"/>
    <w:rsid w:val="00B65497"/>
    <w:rsid w:val="00B65AAA"/>
    <w:rsid w:val="00B65B3E"/>
    <w:rsid w:val="00B66018"/>
    <w:rsid w:val="00B6630A"/>
    <w:rsid w:val="00B66481"/>
    <w:rsid w:val="00B66529"/>
    <w:rsid w:val="00B66729"/>
    <w:rsid w:val="00B6683C"/>
    <w:rsid w:val="00B66C94"/>
    <w:rsid w:val="00B66E3C"/>
    <w:rsid w:val="00B6704E"/>
    <w:rsid w:val="00B67061"/>
    <w:rsid w:val="00B67393"/>
    <w:rsid w:val="00B67F64"/>
    <w:rsid w:val="00B70809"/>
    <w:rsid w:val="00B70BE1"/>
    <w:rsid w:val="00B70ED0"/>
    <w:rsid w:val="00B70EFC"/>
    <w:rsid w:val="00B7138D"/>
    <w:rsid w:val="00B717F6"/>
    <w:rsid w:val="00B71DBF"/>
    <w:rsid w:val="00B72276"/>
    <w:rsid w:val="00B727C5"/>
    <w:rsid w:val="00B73285"/>
    <w:rsid w:val="00B732AC"/>
    <w:rsid w:val="00B73948"/>
    <w:rsid w:val="00B74082"/>
    <w:rsid w:val="00B744E6"/>
    <w:rsid w:val="00B74B90"/>
    <w:rsid w:val="00B74C23"/>
    <w:rsid w:val="00B75243"/>
    <w:rsid w:val="00B75499"/>
    <w:rsid w:val="00B7565B"/>
    <w:rsid w:val="00B756A8"/>
    <w:rsid w:val="00B759E6"/>
    <w:rsid w:val="00B75AB0"/>
    <w:rsid w:val="00B75E89"/>
    <w:rsid w:val="00B764F7"/>
    <w:rsid w:val="00B76582"/>
    <w:rsid w:val="00B76751"/>
    <w:rsid w:val="00B76799"/>
    <w:rsid w:val="00B76F89"/>
    <w:rsid w:val="00B775E1"/>
    <w:rsid w:val="00B77612"/>
    <w:rsid w:val="00B77A46"/>
    <w:rsid w:val="00B77B0B"/>
    <w:rsid w:val="00B77BEB"/>
    <w:rsid w:val="00B77FEE"/>
    <w:rsid w:val="00B80066"/>
    <w:rsid w:val="00B801B9"/>
    <w:rsid w:val="00B8039C"/>
    <w:rsid w:val="00B80BB9"/>
    <w:rsid w:val="00B80D32"/>
    <w:rsid w:val="00B8103D"/>
    <w:rsid w:val="00B812FF"/>
    <w:rsid w:val="00B81615"/>
    <w:rsid w:val="00B81914"/>
    <w:rsid w:val="00B81FFA"/>
    <w:rsid w:val="00B8218F"/>
    <w:rsid w:val="00B82792"/>
    <w:rsid w:val="00B833BE"/>
    <w:rsid w:val="00B8357E"/>
    <w:rsid w:val="00B8365E"/>
    <w:rsid w:val="00B838CC"/>
    <w:rsid w:val="00B846BE"/>
    <w:rsid w:val="00B84AAE"/>
    <w:rsid w:val="00B84D51"/>
    <w:rsid w:val="00B85AD2"/>
    <w:rsid w:val="00B85EB2"/>
    <w:rsid w:val="00B862E6"/>
    <w:rsid w:val="00B866E7"/>
    <w:rsid w:val="00B8681C"/>
    <w:rsid w:val="00B8727D"/>
    <w:rsid w:val="00B872B1"/>
    <w:rsid w:val="00B87676"/>
    <w:rsid w:val="00B878D2"/>
    <w:rsid w:val="00B87DE8"/>
    <w:rsid w:val="00B90755"/>
    <w:rsid w:val="00B91060"/>
    <w:rsid w:val="00B91F66"/>
    <w:rsid w:val="00B91FF1"/>
    <w:rsid w:val="00B92504"/>
    <w:rsid w:val="00B9295D"/>
    <w:rsid w:val="00B92D3E"/>
    <w:rsid w:val="00B92E7F"/>
    <w:rsid w:val="00B93396"/>
    <w:rsid w:val="00B93940"/>
    <w:rsid w:val="00B93E36"/>
    <w:rsid w:val="00B94087"/>
    <w:rsid w:val="00B940D2"/>
    <w:rsid w:val="00B94117"/>
    <w:rsid w:val="00B94265"/>
    <w:rsid w:val="00B94354"/>
    <w:rsid w:val="00B94678"/>
    <w:rsid w:val="00B94686"/>
    <w:rsid w:val="00B94725"/>
    <w:rsid w:val="00B94AA5"/>
    <w:rsid w:val="00B94CF3"/>
    <w:rsid w:val="00B94DEB"/>
    <w:rsid w:val="00B95C33"/>
    <w:rsid w:val="00B95DCB"/>
    <w:rsid w:val="00B960D2"/>
    <w:rsid w:val="00B961E9"/>
    <w:rsid w:val="00B965FF"/>
    <w:rsid w:val="00B966C4"/>
    <w:rsid w:val="00B968D6"/>
    <w:rsid w:val="00B9696F"/>
    <w:rsid w:val="00B96D66"/>
    <w:rsid w:val="00B9710A"/>
    <w:rsid w:val="00B97A48"/>
    <w:rsid w:val="00B97B06"/>
    <w:rsid w:val="00B97F1F"/>
    <w:rsid w:val="00B97F4D"/>
    <w:rsid w:val="00BA027B"/>
    <w:rsid w:val="00BA0292"/>
    <w:rsid w:val="00BA040F"/>
    <w:rsid w:val="00BA05F7"/>
    <w:rsid w:val="00BA0616"/>
    <w:rsid w:val="00BA09E9"/>
    <w:rsid w:val="00BA1473"/>
    <w:rsid w:val="00BA169E"/>
    <w:rsid w:val="00BA1883"/>
    <w:rsid w:val="00BA1927"/>
    <w:rsid w:val="00BA195D"/>
    <w:rsid w:val="00BA1E13"/>
    <w:rsid w:val="00BA1EF5"/>
    <w:rsid w:val="00BA2003"/>
    <w:rsid w:val="00BA2494"/>
    <w:rsid w:val="00BA24F0"/>
    <w:rsid w:val="00BA26B2"/>
    <w:rsid w:val="00BA2848"/>
    <w:rsid w:val="00BA296E"/>
    <w:rsid w:val="00BA2AFF"/>
    <w:rsid w:val="00BA2D00"/>
    <w:rsid w:val="00BA320E"/>
    <w:rsid w:val="00BA4193"/>
    <w:rsid w:val="00BA43D4"/>
    <w:rsid w:val="00BA4750"/>
    <w:rsid w:val="00BA48B4"/>
    <w:rsid w:val="00BA4F08"/>
    <w:rsid w:val="00BA5232"/>
    <w:rsid w:val="00BA58F1"/>
    <w:rsid w:val="00BA5DE6"/>
    <w:rsid w:val="00BA5FB6"/>
    <w:rsid w:val="00BA6621"/>
    <w:rsid w:val="00BA6762"/>
    <w:rsid w:val="00BA6982"/>
    <w:rsid w:val="00BA6DD0"/>
    <w:rsid w:val="00BA6EB7"/>
    <w:rsid w:val="00BA79ED"/>
    <w:rsid w:val="00BA7A60"/>
    <w:rsid w:val="00BA7B04"/>
    <w:rsid w:val="00BB008E"/>
    <w:rsid w:val="00BB033D"/>
    <w:rsid w:val="00BB0A2C"/>
    <w:rsid w:val="00BB0CBE"/>
    <w:rsid w:val="00BB0D6F"/>
    <w:rsid w:val="00BB0F3B"/>
    <w:rsid w:val="00BB1477"/>
    <w:rsid w:val="00BB15CB"/>
    <w:rsid w:val="00BB1AFC"/>
    <w:rsid w:val="00BB214F"/>
    <w:rsid w:val="00BB21B3"/>
    <w:rsid w:val="00BB2219"/>
    <w:rsid w:val="00BB2456"/>
    <w:rsid w:val="00BB256D"/>
    <w:rsid w:val="00BB2DE9"/>
    <w:rsid w:val="00BB2EAD"/>
    <w:rsid w:val="00BB3677"/>
    <w:rsid w:val="00BB36A6"/>
    <w:rsid w:val="00BB3DF3"/>
    <w:rsid w:val="00BB4336"/>
    <w:rsid w:val="00BB482F"/>
    <w:rsid w:val="00BB4BD9"/>
    <w:rsid w:val="00BB4BFD"/>
    <w:rsid w:val="00BB4F56"/>
    <w:rsid w:val="00BB5B0C"/>
    <w:rsid w:val="00BB5C61"/>
    <w:rsid w:val="00BB5D2E"/>
    <w:rsid w:val="00BB6143"/>
    <w:rsid w:val="00BB6D28"/>
    <w:rsid w:val="00BB799C"/>
    <w:rsid w:val="00BB7DA6"/>
    <w:rsid w:val="00BB7E6C"/>
    <w:rsid w:val="00BB7EA6"/>
    <w:rsid w:val="00BC0622"/>
    <w:rsid w:val="00BC0A12"/>
    <w:rsid w:val="00BC1297"/>
    <w:rsid w:val="00BC1463"/>
    <w:rsid w:val="00BC1CBF"/>
    <w:rsid w:val="00BC1D8D"/>
    <w:rsid w:val="00BC2744"/>
    <w:rsid w:val="00BC276C"/>
    <w:rsid w:val="00BC2EB5"/>
    <w:rsid w:val="00BC3212"/>
    <w:rsid w:val="00BC35CB"/>
    <w:rsid w:val="00BC3C06"/>
    <w:rsid w:val="00BC4206"/>
    <w:rsid w:val="00BC4318"/>
    <w:rsid w:val="00BC4ECD"/>
    <w:rsid w:val="00BC5561"/>
    <w:rsid w:val="00BC5616"/>
    <w:rsid w:val="00BC57EE"/>
    <w:rsid w:val="00BC588C"/>
    <w:rsid w:val="00BC5A11"/>
    <w:rsid w:val="00BC5D75"/>
    <w:rsid w:val="00BC5E89"/>
    <w:rsid w:val="00BC66AB"/>
    <w:rsid w:val="00BC695C"/>
    <w:rsid w:val="00BC6B48"/>
    <w:rsid w:val="00BC6F9F"/>
    <w:rsid w:val="00BC74C6"/>
    <w:rsid w:val="00BD07D3"/>
    <w:rsid w:val="00BD0E00"/>
    <w:rsid w:val="00BD1511"/>
    <w:rsid w:val="00BD178D"/>
    <w:rsid w:val="00BD188C"/>
    <w:rsid w:val="00BD1B69"/>
    <w:rsid w:val="00BD1E55"/>
    <w:rsid w:val="00BD1F78"/>
    <w:rsid w:val="00BD2C4D"/>
    <w:rsid w:val="00BD2D03"/>
    <w:rsid w:val="00BD34AD"/>
    <w:rsid w:val="00BD41C0"/>
    <w:rsid w:val="00BD43FB"/>
    <w:rsid w:val="00BD4564"/>
    <w:rsid w:val="00BD48CB"/>
    <w:rsid w:val="00BD4C1B"/>
    <w:rsid w:val="00BD4C27"/>
    <w:rsid w:val="00BD51CF"/>
    <w:rsid w:val="00BD520D"/>
    <w:rsid w:val="00BD53CE"/>
    <w:rsid w:val="00BD557E"/>
    <w:rsid w:val="00BD64D2"/>
    <w:rsid w:val="00BD6C76"/>
    <w:rsid w:val="00BD6CB0"/>
    <w:rsid w:val="00BD6DEF"/>
    <w:rsid w:val="00BD786C"/>
    <w:rsid w:val="00BD7E95"/>
    <w:rsid w:val="00BE014A"/>
    <w:rsid w:val="00BE06BB"/>
    <w:rsid w:val="00BE0B55"/>
    <w:rsid w:val="00BE0F3F"/>
    <w:rsid w:val="00BE1919"/>
    <w:rsid w:val="00BE1B16"/>
    <w:rsid w:val="00BE251A"/>
    <w:rsid w:val="00BE2594"/>
    <w:rsid w:val="00BE273A"/>
    <w:rsid w:val="00BE2AC2"/>
    <w:rsid w:val="00BE2ADE"/>
    <w:rsid w:val="00BE2CBC"/>
    <w:rsid w:val="00BE30CB"/>
    <w:rsid w:val="00BE35AC"/>
    <w:rsid w:val="00BE3A96"/>
    <w:rsid w:val="00BE44B8"/>
    <w:rsid w:val="00BE47C7"/>
    <w:rsid w:val="00BE4BB4"/>
    <w:rsid w:val="00BE569D"/>
    <w:rsid w:val="00BE5931"/>
    <w:rsid w:val="00BE5BCB"/>
    <w:rsid w:val="00BE5CA1"/>
    <w:rsid w:val="00BE643A"/>
    <w:rsid w:val="00BE686B"/>
    <w:rsid w:val="00BE6C5D"/>
    <w:rsid w:val="00BE7911"/>
    <w:rsid w:val="00BE7D2B"/>
    <w:rsid w:val="00BF071A"/>
    <w:rsid w:val="00BF128D"/>
    <w:rsid w:val="00BF211E"/>
    <w:rsid w:val="00BF213A"/>
    <w:rsid w:val="00BF22E7"/>
    <w:rsid w:val="00BF24A6"/>
    <w:rsid w:val="00BF2758"/>
    <w:rsid w:val="00BF2F7C"/>
    <w:rsid w:val="00BF3604"/>
    <w:rsid w:val="00BF3A4B"/>
    <w:rsid w:val="00BF3C10"/>
    <w:rsid w:val="00BF45F9"/>
    <w:rsid w:val="00BF4CC9"/>
    <w:rsid w:val="00BF4CD1"/>
    <w:rsid w:val="00BF4D00"/>
    <w:rsid w:val="00BF50B1"/>
    <w:rsid w:val="00BF56B5"/>
    <w:rsid w:val="00BF5A47"/>
    <w:rsid w:val="00BF6500"/>
    <w:rsid w:val="00BF6518"/>
    <w:rsid w:val="00BF652D"/>
    <w:rsid w:val="00BF68CD"/>
    <w:rsid w:val="00BF72C8"/>
    <w:rsid w:val="00BF790C"/>
    <w:rsid w:val="00BF791F"/>
    <w:rsid w:val="00C00016"/>
    <w:rsid w:val="00C0016F"/>
    <w:rsid w:val="00C00C51"/>
    <w:rsid w:val="00C01180"/>
    <w:rsid w:val="00C0138F"/>
    <w:rsid w:val="00C030D7"/>
    <w:rsid w:val="00C0333C"/>
    <w:rsid w:val="00C0347B"/>
    <w:rsid w:val="00C04573"/>
    <w:rsid w:val="00C04648"/>
    <w:rsid w:val="00C04870"/>
    <w:rsid w:val="00C04A4D"/>
    <w:rsid w:val="00C04C25"/>
    <w:rsid w:val="00C05372"/>
    <w:rsid w:val="00C055CC"/>
    <w:rsid w:val="00C055F1"/>
    <w:rsid w:val="00C05ACC"/>
    <w:rsid w:val="00C05ED6"/>
    <w:rsid w:val="00C06AF2"/>
    <w:rsid w:val="00C074A1"/>
    <w:rsid w:val="00C0756E"/>
    <w:rsid w:val="00C0776F"/>
    <w:rsid w:val="00C07949"/>
    <w:rsid w:val="00C07C21"/>
    <w:rsid w:val="00C07E1B"/>
    <w:rsid w:val="00C07ED0"/>
    <w:rsid w:val="00C10154"/>
    <w:rsid w:val="00C10196"/>
    <w:rsid w:val="00C101BC"/>
    <w:rsid w:val="00C1168E"/>
    <w:rsid w:val="00C12210"/>
    <w:rsid w:val="00C12445"/>
    <w:rsid w:val="00C1267A"/>
    <w:rsid w:val="00C12921"/>
    <w:rsid w:val="00C12AA4"/>
    <w:rsid w:val="00C12F9F"/>
    <w:rsid w:val="00C133ED"/>
    <w:rsid w:val="00C137DD"/>
    <w:rsid w:val="00C149E0"/>
    <w:rsid w:val="00C14EE1"/>
    <w:rsid w:val="00C1501C"/>
    <w:rsid w:val="00C15308"/>
    <w:rsid w:val="00C15C95"/>
    <w:rsid w:val="00C1664D"/>
    <w:rsid w:val="00C170A5"/>
    <w:rsid w:val="00C1737D"/>
    <w:rsid w:val="00C174AE"/>
    <w:rsid w:val="00C17A76"/>
    <w:rsid w:val="00C17D6F"/>
    <w:rsid w:val="00C20952"/>
    <w:rsid w:val="00C20C12"/>
    <w:rsid w:val="00C20D86"/>
    <w:rsid w:val="00C20EED"/>
    <w:rsid w:val="00C2124D"/>
    <w:rsid w:val="00C21CCC"/>
    <w:rsid w:val="00C225BB"/>
    <w:rsid w:val="00C225C4"/>
    <w:rsid w:val="00C226A6"/>
    <w:rsid w:val="00C22A6D"/>
    <w:rsid w:val="00C22B8E"/>
    <w:rsid w:val="00C22B99"/>
    <w:rsid w:val="00C22D87"/>
    <w:rsid w:val="00C23059"/>
    <w:rsid w:val="00C23126"/>
    <w:rsid w:val="00C2315F"/>
    <w:rsid w:val="00C236D5"/>
    <w:rsid w:val="00C23784"/>
    <w:rsid w:val="00C23830"/>
    <w:rsid w:val="00C238A9"/>
    <w:rsid w:val="00C23B2E"/>
    <w:rsid w:val="00C23D81"/>
    <w:rsid w:val="00C2404D"/>
    <w:rsid w:val="00C24222"/>
    <w:rsid w:val="00C24318"/>
    <w:rsid w:val="00C249D8"/>
    <w:rsid w:val="00C24BC2"/>
    <w:rsid w:val="00C24EEE"/>
    <w:rsid w:val="00C252A3"/>
    <w:rsid w:val="00C25481"/>
    <w:rsid w:val="00C255AB"/>
    <w:rsid w:val="00C2564E"/>
    <w:rsid w:val="00C257B2"/>
    <w:rsid w:val="00C261F2"/>
    <w:rsid w:val="00C267CF"/>
    <w:rsid w:val="00C26B81"/>
    <w:rsid w:val="00C26C05"/>
    <w:rsid w:val="00C26C85"/>
    <w:rsid w:val="00C270A3"/>
    <w:rsid w:val="00C272C6"/>
    <w:rsid w:val="00C27CD8"/>
    <w:rsid w:val="00C300B1"/>
    <w:rsid w:val="00C30255"/>
    <w:rsid w:val="00C305E6"/>
    <w:rsid w:val="00C307A1"/>
    <w:rsid w:val="00C30B4A"/>
    <w:rsid w:val="00C31006"/>
    <w:rsid w:val="00C312D9"/>
    <w:rsid w:val="00C32473"/>
    <w:rsid w:val="00C32AA0"/>
    <w:rsid w:val="00C3460E"/>
    <w:rsid w:val="00C3466A"/>
    <w:rsid w:val="00C34802"/>
    <w:rsid w:val="00C349A6"/>
    <w:rsid w:val="00C35252"/>
    <w:rsid w:val="00C35411"/>
    <w:rsid w:val="00C35567"/>
    <w:rsid w:val="00C3562D"/>
    <w:rsid w:val="00C35C25"/>
    <w:rsid w:val="00C35E78"/>
    <w:rsid w:val="00C36261"/>
    <w:rsid w:val="00C362C0"/>
    <w:rsid w:val="00C363B9"/>
    <w:rsid w:val="00C36705"/>
    <w:rsid w:val="00C3676C"/>
    <w:rsid w:val="00C36C28"/>
    <w:rsid w:val="00C36C78"/>
    <w:rsid w:val="00C36F3F"/>
    <w:rsid w:val="00C3705C"/>
    <w:rsid w:val="00C37192"/>
    <w:rsid w:val="00C37252"/>
    <w:rsid w:val="00C37474"/>
    <w:rsid w:val="00C3772E"/>
    <w:rsid w:val="00C4016E"/>
    <w:rsid w:val="00C405F0"/>
    <w:rsid w:val="00C40C99"/>
    <w:rsid w:val="00C418B9"/>
    <w:rsid w:val="00C41F90"/>
    <w:rsid w:val="00C42406"/>
    <w:rsid w:val="00C431AA"/>
    <w:rsid w:val="00C439B5"/>
    <w:rsid w:val="00C43DAB"/>
    <w:rsid w:val="00C43FB1"/>
    <w:rsid w:val="00C444AE"/>
    <w:rsid w:val="00C45530"/>
    <w:rsid w:val="00C4631B"/>
    <w:rsid w:val="00C46507"/>
    <w:rsid w:val="00C4651A"/>
    <w:rsid w:val="00C46553"/>
    <w:rsid w:val="00C465FF"/>
    <w:rsid w:val="00C46B2C"/>
    <w:rsid w:val="00C46B6A"/>
    <w:rsid w:val="00C46D23"/>
    <w:rsid w:val="00C47000"/>
    <w:rsid w:val="00C4751C"/>
    <w:rsid w:val="00C479BA"/>
    <w:rsid w:val="00C47A97"/>
    <w:rsid w:val="00C5087B"/>
    <w:rsid w:val="00C50D4B"/>
    <w:rsid w:val="00C51205"/>
    <w:rsid w:val="00C5126A"/>
    <w:rsid w:val="00C515EC"/>
    <w:rsid w:val="00C51758"/>
    <w:rsid w:val="00C51D15"/>
    <w:rsid w:val="00C5272E"/>
    <w:rsid w:val="00C52EBE"/>
    <w:rsid w:val="00C53648"/>
    <w:rsid w:val="00C53DAD"/>
    <w:rsid w:val="00C53DDF"/>
    <w:rsid w:val="00C54301"/>
    <w:rsid w:val="00C545E2"/>
    <w:rsid w:val="00C545F3"/>
    <w:rsid w:val="00C54A2B"/>
    <w:rsid w:val="00C55A49"/>
    <w:rsid w:val="00C55AA1"/>
    <w:rsid w:val="00C55D99"/>
    <w:rsid w:val="00C56579"/>
    <w:rsid w:val="00C567DD"/>
    <w:rsid w:val="00C56A98"/>
    <w:rsid w:val="00C56E7A"/>
    <w:rsid w:val="00C56E86"/>
    <w:rsid w:val="00C57461"/>
    <w:rsid w:val="00C5746A"/>
    <w:rsid w:val="00C57A5D"/>
    <w:rsid w:val="00C57DC7"/>
    <w:rsid w:val="00C602A4"/>
    <w:rsid w:val="00C603F7"/>
    <w:rsid w:val="00C610E2"/>
    <w:rsid w:val="00C61217"/>
    <w:rsid w:val="00C61757"/>
    <w:rsid w:val="00C61CDD"/>
    <w:rsid w:val="00C620DC"/>
    <w:rsid w:val="00C624F7"/>
    <w:rsid w:val="00C625A5"/>
    <w:rsid w:val="00C63281"/>
    <w:rsid w:val="00C633A3"/>
    <w:rsid w:val="00C63E42"/>
    <w:rsid w:val="00C63F19"/>
    <w:rsid w:val="00C63FBA"/>
    <w:rsid w:val="00C641A1"/>
    <w:rsid w:val="00C6480A"/>
    <w:rsid w:val="00C648AF"/>
    <w:rsid w:val="00C64AF3"/>
    <w:rsid w:val="00C6550C"/>
    <w:rsid w:val="00C6577B"/>
    <w:rsid w:val="00C65E15"/>
    <w:rsid w:val="00C66387"/>
    <w:rsid w:val="00C667C7"/>
    <w:rsid w:val="00C6686E"/>
    <w:rsid w:val="00C66C02"/>
    <w:rsid w:val="00C67922"/>
    <w:rsid w:val="00C67CC0"/>
    <w:rsid w:val="00C67E30"/>
    <w:rsid w:val="00C67E8D"/>
    <w:rsid w:val="00C703B4"/>
    <w:rsid w:val="00C70E9F"/>
    <w:rsid w:val="00C70EC8"/>
    <w:rsid w:val="00C71606"/>
    <w:rsid w:val="00C71652"/>
    <w:rsid w:val="00C717AE"/>
    <w:rsid w:val="00C71898"/>
    <w:rsid w:val="00C72070"/>
    <w:rsid w:val="00C72676"/>
    <w:rsid w:val="00C72C75"/>
    <w:rsid w:val="00C7302F"/>
    <w:rsid w:val="00C73563"/>
    <w:rsid w:val="00C738AB"/>
    <w:rsid w:val="00C73BE1"/>
    <w:rsid w:val="00C73F7E"/>
    <w:rsid w:val="00C74D1B"/>
    <w:rsid w:val="00C74D8E"/>
    <w:rsid w:val="00C752BD"/>
    <w:rsid w:val="00C753EE"/>
    <w:rsid w:val="00C754F9"/>
    <w:rsid w:val="00C75E52"/>
    <w:rsid w:val="00C76473"/>
    <w:rsid w:val="00C767C5"/>
    <w:rsid w:val="00C767D9"/>
    <w:rsid w:val="00C76968"/>
    <w:rsid w:val="00C77217"/>
    <w:rsid w:val="00C7766D"/>
    <w:rsid w:val="00C7787C"/>
    <w:rsid w:val="00C802C1"/>
    <w:rsid w:val="00C80579"/>
    <w:rsid w:val="00C8072F"/>
    <w:rsid w:val="00C81593"/>
    <w:rsid w:val="00C81986"/>
    <w:rsid w:val="00C819A8"/>
    <w:rsid w:val="00C81E1E"/>
    <w:rsid w:val="00C82011"/>
    <w:rsid w:val="00C82215"/>
    <w:rsid w:val="00C8227D"/>
    <w:rsid w:val="00C824C2"/>
    <w:rsid w:val="00C82577"/>
    <w:rsid w:val="00C82ACD"/>
    <w:rsid w:val="00C82BE4"/>
    <w:rsid w:val="00C82E53"/>
    <w:rsid w:val="00C82E65"/>
    <w:rsid w:val="00C82E98"/>
    <w:rsid w:val="00C830FE"/>
    <w:rsid w:val="00C835C4"/>
    <w:rsid w:val="00C83839"/>
    <w:rsid w:val="00C838BA"/>
    <w:rsid w:val="00C8457A"/>
    <w:rsid w:val="00C846CE"/>
    <w:rsid w:val="00C84C46"/>
    <w:rsid w:val="00C84EE1"/>
    <w:rsid w:val="00C85500"/>
    <w:rsid w:val="00C855A7"/>
    <w:rsid w:val="00C867C1"/>
    <w:rsid w:val="00C86A47"/>
    <w:rsid w:val="00C86B18"/>
    <w:rsid w:val="00C86D13"/>
    <w:rsid w:val="00C87A08"/>
    <w:rsid w:val="00C87C0E"/>
    <w:rsid w:val="00C87F86"/>
    <w:rsid w:val="00C9053C"/>
    <w:rsid w:val="00C90569"/>
    <w:rsid w:val="00C9081F"/>
    <w:rsid w:val="00C91639"/>
    <w:rsid w:val="00C916FB"/>
    <w:rsid w:val="00C91FA2"/>
    <w:rsid w:val="00C927CA"/>
    <w:rsid w:val="00C9293E"/>
    <w:rsid w:val="00C92C2D"/>
    <w:rsid w:val="00C930C8"/>
    <w:rsid w:val="00C93247"/>
    <w:rsid w:val="00C93640"/>
    <w:rsid w:val="00C9387B"/>
    <w:rsid w:val="00C93B43"/>
    <w:rsid w:val="00C941E6"/>
    <w:rsid w:val="00C946BC"/>
    <w:rsid w:val="00C94A3B"/>
    <w:rsid w:val="00C94EEA"/>
    <w:rsid w:val="00C94F38"/>
    <w:rsid w:val="00C9502A"/>
    <w:rsid w:val="00C9506E"/>
    <w:rsid w:val="00C9517F"/>
    <w:rsid w:val="00C95525"/>
    <w:rsid w:val="00C955F7"/>
    <w:rsid w:val="00C95706"/>
    <w:rsid w:val="00C95B91"/>
    <w:rsid w:val="00C95D3C"/>
    <w:rsid w:val="00C96323"/>
    <w:rsid w:val="00C96651"/>
    <w:rsid w:val="00C96970"/>
    <w:rsid w:val="00C96C9E"/>
    <w:rsid w:val="00C96DC6"/>
    <w:rsid w:val="00C975EC"/>
    <w:rsid w:val="00C97926"/>
    <w:rsid w:val="00C97A62"/>
    <w:rsid w:val="00CA02BF"/>
    <w:rsid w:val="00CA05BA"/>
    <w:rsid w:val="00CA065B"/>
    <w:rsid w:val="00CA0704"/>
    <w:rsid w:val="00CA0E45"/>
    <w:rsid w:val="00CA17AF"/>
    <w:rsid w:val="00CA1F3E"/>
    <w:rsid w:val="00CA1FE6"/>
    <w:rsid w:val="00CA20B2"/>
    <w:rsid w:val="00CA228F"/>
    <w:rsid w:val="00CA3359"/>
    <w:rsid w:val="00CA338F"/>
    <w:rsid w:val="00CA3564"/>
    <w:rsid w:val="00CA3E59"/>
    <w:rsid w:val="00CA4053"/>
    <w:rsid w:val="00CA4BC4"/>
    <w:rsid w:val="00CA51CB"/>
    <w:rsid w:val="00CA55C5"/>
    <w:rsid w:val="00CA55CD"/>
    <w:rsid w:val="00CA58FE"/>
    <w:rsid w:val="00CA5998"/>
    <w:rsid w:val="00CA5A73"/>
    <w:rsid w:val="00CA5D80"/>
    <w:rsid w:val="00CA5DD8"/>
    <w:rsid w:val="00CA601D"/>
    <w:rsid w:val="00CA64F4"/>
    <w:rsid w:val="00CA67DC"/>
    <w:rsid w:val="00CA6882"/>
    <w:rsid w:val="00CA68C4"/>
    <w:rsid w:val="00CA6E62"/>
    <w:rsid w:val="00CA74AB"/>
    <w:rsid w:val="00CA790B"/>
    <w:rsid w:val="00CA79C2"/>
    <w:rsid w:val="00CB0334"/>
    <w:rsid w:val="00CB073F"/>
    <w:rsid w:val="00CB09B2"/>
    <w:rsid w:val="00CB0BC3"/>
    <w:rsid w:val="00CB0CF6"/>
    <w:rsid w:val="00CB18C0"/>
    <w:rsid w:val="00CB18DE"/>
    <w:rsid w:val="00CB1ABB"/>
    <w:rsid w:val="00CB1BD5"/>
    <w:rsid w:val="00CB1BFF"/>
    <w:rsid w:val="00CB2206"/>
    <w:rsid w:val="00CB285F"/>
    <w:rsid w:val="00CB2A2A"/>
    <w:rsid w:val="00CB2A99"/>
    <w:rsid w:val="00CB31CF"/>
    <w:rsid w:val="00CB392F"/>
    <w:rsid w:val="00CB4CDB"/>
    <w:rsid w:val="00CB4F59"/>
    <w:rsid w:val="00CB521A"/>
    <w:rsid w:val="00CB5B26"/>
    <w:rsid w:val="00CB6228"/>
    <w:rsid w:val="00CB6C05"/>
    <w:rsid w:val="00CB6D93"/>
    <w:rsid w:val="00CB7639"/>
    <w:rsid w:val="00CB786E"/>
    <w:rsid w:val="00CB7896"/>
    <w:rsid w:val="00CB7A06"/>
    <w:rsid w:val="00CB7B3C"/>
    <w:rsid w:val="00CB7CDE"/>
    <w:rsid w:val="00CC04E6"/>
    <w:rsid w:val="00CC05CB"/>
    <w:rsid w:val="00CC197C"/>
    <w:rsid w:val="00CC1E56"/>
    <w:rsid w:val="00CC20B3"/>
    <w:rsid w:val="00CC24D8"/>
    <w:rsid w:val="00CC29BE"/>
    <w:rsid w:val="00CC2B06"/>
    <w:rsid w:val="00CC2B3A"/>
    <w:rsid w:val="00CC2D67"/>
    <w:rsid w:val="00CC2E3A"/>
    <w:rsid w:val="00CC2EA9"/>
    <w:rsid w:val="00CC3536"/>
    <w:rsid w:val="00CC354F"/>
    <w:rsid w:val="00CC3997"/>
    <w:rsid w:val="00CC3E85"/>
    <w:rsid w:val="00CC4431"/>
    <w:rsid w:val="00CC548F"/>
    <w:rsid w:val="00CC5CAA"/>
    <w:rsid w:val="00CC5FF6"/>
    <w:rsid w:val="00CC6A2C"/>
    <w:rsid w:val="00CC6C35"/>
    <w:rsid w:val="00CC7947"/>
    <w:rsid w:val="00CC798C"/>
    <w:rsid w:val="00CD007E"/>
    <w:rsid w:val="00CD031B"/>
    <w:rsid w:val="00CD0410"/>
    <w:rsid w:val="00CD072C"/>
    <w:rsid w:val="00CD0A2F"/>
    <w:rsid w:val="00CD0A3C"/>
    <w:rsid w:val="00CD1630"/>
    <w:rsid w:val="00CD181B"/>
    <w:rsid w:val="00CD1E66"/>
    <w:rsid w:val="00CD204C"/>
    <w:rsid w:val="00CD24BD"/>
    <w:rsid w:val="00CD25B4"/>
    <w:rsid w:val="00CD2715"/>
    <w:rsid w:val="00CD287C"/>
    <w:rsid w:val="00CD288A"/>
    <w:rsid w:val="00CD2CCF"/>
    <w:rsid w:val="00CD2DF5"/>
    <w:rsid w:val="00CD2E36"/>
    <w:rsid w:val="00CD2FE5"/>
    <w:rsid w:val="00CD3346"/>
    <w:rsid w:val="00CD337B"/>
    <w:rsid w:val="00CD38E0"/>
    <w:rsid w:val="00CD39AC"/>
    <w:rsid w:val="00CD3A73"/>
    <w:rsid w:val="00CD3EDA"/>
    <w:rsid w:val="00CD3FC5"/>
    <w:rsid w:val="00CD4D4E"/>
    <w:rsid w:val="00CD507C"/>
    <w:rsid w:val="00CD5384"/>
    <w:rsid w:val="00CD5EA3"/>
    <w:rsid w:val="00CD64B4"/>
    <w:rsid w:val="00CD65C4"/>
    <w:rsid w:val="00CD66D6"/>
    <w:rsid w:val="00CD6D9C"/>
    <w:rsid w:val="00CD70C6"/>
    <w:rsid w:val="00CD7225"/>
    <w:rsid w:val="00CD725D"/>
    <w:rsid w:val="00CD73C1"/>
    <w:rsid w:val="00CD742E"/>
    <w:rsid w:val="00CD768F"/>
    <w:rsid w:val="00CD7B72"/>
    <w:rsid w:val="00CD7DD6"/>
    <w:rsid w:val="00CD7DFC"/>
    <w:rsid w:val="00CE0882"/>
    <w:rsid w:val="00CE0B9C"/>
    <w:rsid w:val="00CE121F"/>
    <w:rsid w:val="00CE12E7"/>
    <w:rsid w:val="00CE1D29"/>
    <w:rsid w:val="00CE20AC"/>
    <w:rsid w:val="00CE2173"/>
    <w:rsid w:val="00CE23D6"/>
    <w:rsid w:val="00CE280D"/>
    <w:rsid w:val="00CE2A90"/>
    <w:rsid w:val="00CE2D0C"/>
    <w:rsid w:val="00CE3753"/>
    <w:rsid w:val="00CE3949"/>
    <w:rsid w:val="00CE40E3"/>
    <w:rsid w:val="00CE47E7"/>
    <w:rsid w:val="00CE4B30"/>
    <w:rsid w:val="00CE4B4D"/>
    <w:rsid w:val="00CE4E37"/>
    <w:rsid w:val="00CE550A"/>
    <w:rsid w:val="00CE58D9"/>
    <w:rsid w:val="00CE5D17"/>
    <w:rsid w:val="00CE5E31"/>
    <w:rsid w:val="00CE60EC"/>
    <w:rsid w:val="00CE643C"/>
    <w:rsid w:val="00CE650B"/>
    <w:rsid w:val="00CE69C8"/>
    <w:rsid w:val="00CE6A64"/>
    <w:rsid w:val="00CE6F4E"/>
    <w:rsid w:val="00CE747D"/>
    <w:rsid w:val="00CE787F"/>
    <w:rsid w:val="00CE7A84"/>
    <w:rsid w:val="00CE7E88"/>
    <w:rsid w:val="00CF0234"/>
    <w:rsid w:val="00CF063A"/>
    <w:rsid w:val="00CF0A92"/>
    <w:rsid w:val="00CF1266"/>
    <w:rsid w:val="00CF1D57"/>
    <w:rsid w:val="00CF1F23"/>
    <w:rsid w:val="00CF245E"/>
    <w:rsid w:val="00CF247B"/>
    <w:rsid w:val="00CF2701"/>
    <w:rsid w:val="00CF2888"/>
    <w:rsid w:val="00CF569B"/>
    <w:rsid w:val="00CF5A97"/>
    <w:rsid w:val="00CF5BAD"/>
    <w:rsid w:val="00CF647E"/>
    <w:rsid w:val="00CF6AD8"/>
    <w:rsid w:val="00CF6F86"/>
    <w:rsid w:val="00CF75FE"/>
    <w:rsid w:val="00CF7981"/>
    <w:rsid w:val="00CF7D4C"/>
    <w:rsid w:val="00CF7D87"/>
    <w:rsid w:val="00CF7E88"/>
    <w:rsid w:val="00D000F5"/>
    <w:rsid w:val="00D0099F"/>
    <w:rsid w:val="00D00F1E"/>
    <w:rsid w:val="00D011FC"/>
    <w:rsid w:val="00D016A0"/>
    <w:rsid w:val="00D01791"/>
    <w:rsid w:val="00D018F2"/>
    <w:rsid w:val="00D022A6"/>
    <w:rsid w:val="00D02305"/>
    <w:rsid w:val="00D02306"/>
    <w:rsid w:val="00D025C2"/>
    <w:rsid w:val="00D0272E"/>
    <w:rsid w:val="00D029A7"/>
    <w:rsid w:val="00D02B61"/>
    <w:rsid w:val="00D035EC"/>
    <w:rsid w:val="00D03821"/>
    <w:rsid w:val="00D0386E"/>
    <w:rsid w:val="00D03AF6"/>
    <w:rsid w:val="00D03C0D"/>
    <w:rsid w:val="00D04AD0"/>
    <w:rsid w:val="00D04D3E"/>
    <w:rsid w:val="00D04EBF"/>
    <w:rsid w:val="00D05195"/>
    <w:rsid w:val="00D05E6F"/>
    <w:rsid w:val="00D063CC"/>
    <w:rsid w:val="00D06625"/>
    <w:rsid w:val="00D06B5B"/>
    <w:rsid w:val="00D072CB"/>
    <w:rsid w:val="00D07320"/>
    <w:rsid w:val="00D07B3F"/>
    <w:rsid w:val="00D07BEA"/>
    <w:rsid w:val="00D1037C"/>
    <w:rsid w:val="00D1091E"/>
    <w:rsid w:val="00D10DAC"/>
    <w:rsid w:val="00D10E68"/>
    <w:rsid w:val="00D11024"/>
    <w:rsid w:val="00D110EF"/>
    <w:rsid w:val="00D11BF1"/>
    <w:rsid w:val="00D11CC6"/>
    <w:rsid w:val="00D11D00"/>
    <w:rsid w:val="00D11D43"/>
    <w:rsid w:val="00D12348"/>
    <w:rsid w:val="00D126B1"/>
    <w:rsid w:val="00D12AC6"/>
    <w:rsid w:val="00D12CDD"/>
    <w:rsid w:val="00D12ED4"/>
    <w:rsid w:val="00D135DB"/>
    <w:rsid w:val="00D13DA3"/>
    <w:rsid w:val="00D14447"/>
    <w:rsid w:val="00D15338"/>
    <w:rsid w:val="00D1552B"/>
    <w:rsid w:val="00D1585F"/>
    <w:rsid w:val="00D15ADB"/>
    <w:rsid w:val="00D15B62"/>
    <w:rsid w:val="00D15BBC"/>
    <w:rsid w:val="00D168E3"/>
    <w:rsid w:val="00D168F3"/>
    <w:rsid w:val="00D16C3B"/>
    <w:rsid w:val="00D16DC6"/>
    <w:rsid w:val="00D17479"/>
    <w:rsid w:val="00D1758A"/>
    <w:rsid w:val="00D17B07"/>
    <w:rsid w:val="00D17DBF"/>
    <w:rsid w:val="00D2026E"/>
    <w:rsid w:val="00D2049A"/>
    <w:rsid w:val="00D20A67"/>
    <w:rsid w:val="00D20D60"/>
    <w:rsid w:val="00D20E02"/>
    <w:rsid w:val="00D20EE0"/>
    <w:rsid w:val="00D20FFB"/>
    <w:rsid w:val="00D21935"/>
    <w:rsid w:val="00D21ADF"/>
    <w:rsid w:val="00D21C16"/>
    <w:rsid w:val="00D21F1A"/>
    <w:rsid w:val="00D221EE"/>
    <w:rsid w:val="00D22393"/>
    <w:rsid w:val="00D2270B"/>
    <w:rsid w:val="00D228A2"/>
    <w:rsid w:val="00D22913"/>
    <w:rsid w:val="00D22F12"/>
    <w:rsid w:val="00D23076"/>
    <w:rsid w:val="00D23256"/>
    <w:rsid w:val="00D2333A"/>
    <w:rsid w:val="00D23AC6"/>
    <w:rsid w:val="00D23CB7"/>
    <w:rsid w:val="00D23E45"/>
    <w:rsid w:val="00D23EC0"/>
    <w:rsid w:val="00D243DC"/>
    <w:rsid w:val="00D2445C"/>
    <w:rsid w:val="00D24804"/>
    <w:rsid w:val="00D24AD4"/>
    <w:rsid w:val="00D25B0A"/>
    <w:rsid w:val="00D260E1"/>
    <w:rsid w:val="00D2640E"/>
    <w:rsid w:val="00D2651B"/>
    <w:rsid w:val="00D2763C"/>
    <w:rsid w:val="00D27D2C"/>
    <w:rsid w:val="00D27E61"/>
    <w:rsid w:val="00D30115"/>
    <w:rsid w:val="00D30882"/>
    <w:rsid w:val="00D30C86"/>
    <w:rsid w:val="00D30C93"/>
    <w:rsid w:val="00D30E73"/>
    <w:rsid w:val="00D3146D"/>
    <w:rsid w:val="00D317D1"/>
    <w:rsid w:val="00D319F1"/>
    <w:rsid w:val="00D31FED"/>
    <w:rsid w:val="00D3245C"/>
    <w:rsid w:val="00D324D7"/>
    <w:rsid w:val="00D326A2"/>
    <w:rsid w:val="00D326C5"/>
    <w:rsid w:val="00D32B74"/>
    <w:rsid w:val="00D32CA0"/>
    <w:rsid w:val="00D33341"/>
    <w:rsid w:val="00D334AE"/>
    <w:rsid w:val="00D3391F"/>
    <w:rsid w:val="00D33E07"/>
    <w:rsid w:val="00D3401D"/>
    <w:rsid w:val="00D341E7"/>
    <w:rsid w:val="00D3471F"/>
    <w:rsid w:val="00D34A1D"/>
    <w:rsid w:val="00D35798"/>
    <w:rsid w:val="00D3579F"/>
    <w:rsid w:val="00D3603A"/>
    <w:rsid w:val="00D36605"/>
    <w:rsid w:val="00D3695A"/>
    <w:rsid w:val="00D36B6A"/>
    <w:rsid w:val="00D36DDB"/>
    <w:rsid w:val="00D36E5E"/>
    <w:rsid w:val="00D3736A"/>
    <w:rsid w:val="00D37E04"/>
    <w:rsid w:val="00D37E44"/>
    <w:rsid w:val="00D40B15"/>
    <w:rsid w:val="00D40BB4"/>
    <w:rsid w:val="00D41396"/>
    <w:rsid w:val="00D415AD"/>
    <w:rsid w:val="00D41AD4"/>
    <w:rsid w:val="00D4228D"/>
    <w:rsid w:val="00D426DB"/>
    <w:rsid w:val="00D427D3"/>
    <w:rsid w:val="00D4290D"/>
    <w:rsid w:val="00D42995"/>
    <w:rsid w:val="00D42A42"/>
    <w:rsid w:val="00D42B41"/>
    <w:rsid w:val="00D42CCB"/>
    <w:rsid w:val="00D42E0F"/>
    <w:rsid w:val="00D42F3A"/>
    <w:rsid w:val="00D42FF7"/>
    <w:rsid w:val="00D4348B"/>
    <w:rsid w:val="00D43BF7"/>
    <w:rsid w:val="00D44107"/>
    <w:rsid w:val="00D44187"/>
    <w:rsid w:val="00D441D6"/>
    <w:rsid w:val="00D44226"/>
    <w:rsid w:val="00D442C2"/>
    <w:rsid w:val="00D44564"/>
    <w:rsid w:val="00D44784"/>
    <w:rsid w:val="00D44AAA"/>
    <w:rsid w:val="00D44EE1"/>
    <w:rsid w:val="00D44FC2"/>
    <w:rsid w:val="00D45F94"/>
    <w:rsid w:val="00D463E9"/>
    <w:rsid w:val="00D467FA"/>
    <w:rsid w:val="00D46B5B"/>
    <w:rsid w:val="00D46B8C"/>
    <w:rsid w:val="00D46C40"/>
    <w:rsid w:val="00D46CAC"/>
    <w:rsid w:val="00D46D63"/>
    <w:rsid w:val="00D46E2E"/>
    <w:rsid w:val="00D471ED"/>
    <w:rsid w:val="00D473EC"/>
    <w:rsid w:val="00D4789B"/>
    <w:rsid w:val="00D47D14"/>
    <w:rsid w:val="00D51374"/>
    <w:rsid w:val="00D51EF7"/>
    <w:rsid w:val="00D520A6"/>
    <w:rsid w:val="00D52D38"/>
    <w:rsid w:val="00D52E14"/>
    <w:rsid w:val="00D530DF"/>
    <w:rsid w:val="00D53275"/>
    <w:rsid w:val="00D53833"/>
    <w:rsid w:val="00D5394A"/>
    <w:rsid w:val="00D540FD"/>
    <w:rsid w:val="00D541EF"/>
    <w:rsid w:val="00D54A4C"/>
    <w:rsid w:val="00D54CB3"/>
    <w:rsid w:val="00D54EEF"/>
    <w:rsid w:val="00D550B9"/>
    <w:rsid w:val="00D55494"/>
    <w:rsid w:val="00D5583E"/>
    <w:rsid w:val="00D5597D"/>
    <w:rsid w:val="00D55E18"/>
    <w:rsid w:val="00D563F9"/>
    <w:rsid w:val="00D56648"/>
    <w:rsid w:val="00D567F4"/>
    <w:rsid w:val="00D569BF"/>
    <w:rsid w:val="00D57045"/>
    <w:rsid w:val="00D571D9"/>
    <w:rsid w:val="00D573B4"/>
    <w:rsid w:val="00D573F5"/>
    <w:rsid w:val="00D57669"/>
    <w:rsid w:val="00D57AC2"/>
    <w:rsid w:val="00D57FE3"/>
    <w:rsid w:val="00D60714"/>
    <w:rsid w:val="00D60F78"/>
    <w:rsid w:val="00D612B9"/>
    <w:rsid w:val="00D620F6"/>
    <w:rsid w:val="00D6232A"/>
    <w:rsid w:val="00D62372"/>
    <w:rsid w:val="00D63500"/>
    <w:rsid w:val="00D63563"/>
    <w:rsid w:val="00D63773"/>
    <w:rsid w:val="00D639E3"/>
    <w:rsid w:val="00D63CB7"/>
    <w:rsid w:val="00D6421F"/>
    <w:rsid w:val="00D643F5"/>
    <w:rsid w:val="00D646EF"/>
    <w:rsid w:val="00D64728"/>
    <w:rsid w:val="00D64792"/>
    <w:rsid w:val="00D64A1D"/>
    <w:rsid w:val="00D64ADD"/>
    <w:rsid w:val="00D64C4D"/>
    <w:rsid w:val="00D6540E"/>
    <w:rsid w:val="00D65B0F"/>
    <w:rsid w:val="00D65D01"/>
    <w:rsid w:val="00D663E7"/>
    <w:rsid w:val="00D664B5"/>
    <w:rsid w:val="00D66FBD"/>
    <w:rsid w:val="00D6728E"/>
    <w:rsid w:val="00D67761"/>
    <w:rsid w:val="00D67FDE"/>
    <w:rsid w:val="00D70DDB"/>
    <w:rsid w:val="00D7135A"/>
    <w:rsid w:val="00D71BCD"/>
    <w:rsid w:val="00D71FF0"/>
    <w:rsid w:val="00D72903"/>
    <w:rsid w:val="00D72A29"/>
    <w:rsid w:val="00D73874"/>
    <w:rsid w:val="00D73A2C"/>
    <w:rsid w:val="00D754D6"/>
    <w:rsid w:val="00D75673"/>
    <w:rsid w:val="00D76FAE"/>
    <w:rsid w:val="00D76FCA"/>
    <w:rsid w:val="00D77143"/>
    <w:rsid w:val="00D7735F"/>
    <w:rsid w:val="00D774F8"/>
    <w:rsid w:val="00D778C3"/>
    <w:rsid w:val="00D77A5A"/>
    <w:rsid w:val="00D77C43"/>
    <w:rsid w:val="00D77CFA"/>
    <w:rsid w:val="00D77D72"/>
    <w:rsid w:val="00D80056"/>
    <w:rsid w:val="00D80884"/>
    <w:rsid w:val="00D80C10"/>
    <w:rsid w:val="00D8109D"/>
    <w:rsid w:val="00D8110C"/>
    <w:rsid w:val="00D81417"/>
    <w:rsid w:val="00D8146D"/>
    <w:rsid w:val="00D814AF"/>
    <w:rsid w:val="00D81694"/>
    <w:rsid w:val="00D81B21"/>
    <w:rsid w:val="00D81B99"/>
    <w:rsid w:val="00D81F42"/>
    <w:rsid w:val="00D82375"/>
    <w:rsid w:val="00D829E0"/>
    <w:rsid w:val="00D82D65"/>
    <w:rsid w:val="00D831E3"/>
    <w:rsid w:val="00D83381"/>
    <w:rsid w:val="00D83698"/>
    <w:rsid w:val="00D839B5"/>
    <w:rsid w:val="00D84275"/>
    <w:rsid w:val="00D842F9"/>
    <w:rsid w:val="00D843ED"/>
    <w:rsid w:val="00D84D3C"/>
    <w:rsid w:val="00D8575C"/>
    <w:rsid w:val="00D8595C"/>
    <w:rsid w:val="00D85E58"/>
    <w:rsid w:val="00D8630E"/>
    <w:rsid w:val="00D8666B"/>
    <w:rsid w:val="00D86AB0"/>
    <w:rsid w:val="00D86F41"/>
    <w:rsid w:val="00D86F53"/>
    <w:rsid w:val="00D87326"/>
    <w:rsid w:val="00D87804"/>
    <w:rsid w:val="00D87E96"/>
    <w:rsid w:val="00D905CD"/>
    <w:rsid w:val="00D906F8"/>
    <w:rsid w:val="00D909A8"/>
    <w:rsid w:val="00D90DD4"/>
    <w:rsid w:val="00D90F7D"/>
    <w:rsid w:val="00D9110B"/>
    <w:rsid w:val="00D912BF"/>
    <w:rsid w:val="00D91884"/>
    <w:rsid w:val="00D92039"/>
    <w:rsid w:val="00D92133"/>
    <w:rsid w:val="00D92251"/>
    <w:rsid w:val="00D9233F"/>
    <w:rsid w:val="00D92482"/>
    <w:rsid w:val="00D92793"/>
    <w:rsid w:val="00D92C43"/>
    <w:rsid w:val="00D936AF"/>
    <w:rsid w:val="00D93E15"/>
    <w:rsid w:val="00D940DE"/>
    <w:rsid w:val="00D9446B"/>
    <w:rsid w:val="00D949B2"/>
    <w:rsid w:val="00D94ACA"/>
    <w:rsid w:val="00D95180"/>
    <w:rsid w:val="00D954DE"/>
    <w:rsid w:val="00D95815"/>
    <w:rsid w:val="00D9581A"/>
    <w:rsid w:val="00D95B11"/>
    <w:rsid w:val="00D960FE"/>
    <w:rsid w:val="00D964B6"/>
    <w:rsid w:val="00D96A33"/>
    <w:rsid w:val="00D96AA4"/>
    <w:rsid w:val="00D96C07"/>
    <w:rsid w:val="00D9745C"/>
    <w:rsid w:val="00D97597"/>
    <w:rsid w:val="00D97C24"/>
    <w:rsid w:val="00DA0325"/>
    <w:rsid w:val="00DA0418"/>
    <w:rsid w:val="00DA04D6"/>
    <w:rsid w:val="00DA053B"/>
    <w:rsid w:val="00DA0542"/>
    <w:rsid w:val="00DA08FD"/>
    <w:rsid w:val="00DA0D6F"/>
    <w:rsid w:val="00DA0E85"/>
    <w:rsid w:val="00DA0FEE"/>
    <w:rsid w:val="00DA1E1A"/>
    <w:rsid w:val="00DA2064"/>
    <w:rsid w:val="00DA218C"/>
    <w:rsid w:val="00DA28F4"/>
    <w:rsid w:val="00DA2C4D"/>
    <w:rsid w:val="00DA2FD5"/>
    <w:rsid w:val="00DA31EC"/>
    <w:rsid w:val="00DA33A4"/>
    <w:rsid w:val="00DA33EA"/>
    <w:rsid w:val="00DA3766"/>
    <w:rsid w:val="00DA3A1A"/>
    <w:rsid w:val="00DA3CA0"/>
    <w:rsid w:val="00DA3D82"/>
    <w:rsid w:val="00DA3F92"/>
    <w:rsid w:val="00DA4340"/>
    <w:rsid w:val="00DA4823"/>
    <w:rsid w:val="00DA4A6E"/>
    <w:rsid w:val="00DA4B90"/>
    <w:rsid w:val="00DA50C0"/>
    <w:rsid w:val="00DA5994"/>
    <w:rsid w:val="00DA59D5"/>
    <w:rsid w:val="00DA64E5"/>
    <w:rsid w:val="00DA674B"/>
    <w:rsid w:val="00DA6788"/>
    <w:rsid w:val="00DA68A8"/>
    <w:rsid w:val="00DB07D3"/>
    <w:rsid w:val="00DB0A7D"/>
    <w:rsid w:val="00DB0F23"/>
    <w:rsid w:val="00DB130C"/>
    <w:rsid w:val="00DB19BC"/>
    <w:rsid w:val="00DB1A3D"/>
    <w:rsid w:val="00DB1F34"/>
    <w:rsid w:val="00DB23E8"/>
    <w:rsid w:val="00DB27E6"/>
    <w:rsid w:val="00DB2982"/>
    <w:rsid w:val="00DB2AF5"/>
    <w:rsid w:val="00DB3EBE"/>
    <w:rsid w:val="00DB45B9"/>
    <w:rsid w:val="00DB4674"/>
    <w:rsid w:val="00DB47B1"/>
    <w:rsid w:val="00DB582F"/>
    <w:rsid w:val="00DB592F"/>
    <w:rsid w:val="00DB5DA5"/>
    <w:rsid w:val="00DB5E0E"/>
    <w:rsid w:val="00DB63D6"/>
    <w:rsid w:val="00DB63E8"/>
    <w:rsid w:val="00DB65DC"/>
    <w:rsid w:val="00DB6B02"/>
    <w:rsid w:val="00DB70EF"/>
    <w:rsid w:val="00DB71DF"/>
    <w:rsid w:val="00DB7677"/>
    <w:rsid w:val="00DC0129"/>
    <w:rsid w:val="00DC0436"/>
    <w:rsid w:val="00DC071A"/>
    <w:rsid w:val="00DC0741"/>
    <w:rsid w:val="00DC0C3A"/>
    <w:rsid w:val="00DC105F"/>
    <w:rsid w:val="00DC11F0"/>
    <w:rsid w:val="00DC1796"/>
    <w:rsid w:val="00DC1A4D"/>
    <w:rsid w:val="00DC257F"/>
    <w:rsid w:val="00DC26D2"/>
    <w:rsid w:val="00DC2815"/>
    <w:rsid w:val="00DC281A"/>
    <w:rsid w:val="00DC2A0C"/>
    <w:rsid w:val="00DC3332"/>
    <w:rsid w:val="00DC3699"/>
    <w:rsid w:val="00DC3946"/>
    <w:rsid w:val="00DC3AD0"/>
    <w:rsid w:val="00DC3AE7"/>
    <w:rsid w:val="00DC3B3D"/>
    <w:rsid w:val="00DC3DE5"/>
    <w:rsid w:val="00DC4634"/>
    <w:rsid w:val="00DC46F2"/>
    <w:rsid w:val="00DC4D48"/>
    <w:rsid w:val="00DC5458"/>
    <w:rsid w:val="00DC54EB"/>
    <w:rsid w:val="00DC58F9"/>
    <w:rsid w:val="00DC58FE"/>
    <w:rsid w:val="00DC6057"/>
    <w:rsid w:val="00DC6406"/>
    <w:rsid w:val="00DC698D"/>
    <w:rsid w:val="00DC6F5B"/>
    <w:rsid w:val="00DC70F4"/>
    <w:rsid w:val="00DC78EE"/>
    <w:rsid w:val="00DC7F4F"/>
    <w:rsid w:val="00DD01E3"/>
    <w:rsid w:val="00DD01E5"/>
    <w:rsid w:val="00DD03D4"/>
    <w:rsid w:val="00DD0DFC"/>
    <w:rsid w:val="00DD1856"/>
    <w:rsid w:val="00DD18AD"/>
    <w:rsid w:val="00DD1940"/>
    <w:rsid w:val="00DD1C74"/>
    <w:rsid w:val="00DD1C7B"/>
    <w:rsid w:val="00DD2D51"/>
    <w:rsid w:val="00DD3272"/>
    <w:rsid w:val="00DD32A4"/>
    <w:rsid w:val="00DD3712"/>
    <w:rsid w:val="00DD39E2"/>
    <w:rsid w:val="00DD4382"/>
    <w:rsid w:val="00DD4D8B"/>
    <w:rsid w:val="00DD4DEF"/>
    <w:rsid w:val="00DD5712"/>
    <w:rsid w:val="00DD5ADD"/>
    <w:rsid w:val="00DD605F"/>
    <w:rsid w:val="00DD6119"/>
    <w:rsid w:val="00DD638F"/>
    <w:rsid w:val="00DD6657"/>
    <w:rsid w:val="00DD6767"/>
    <w:rsid w:val="00DD6DD3"/>
    <w:rsid w:val="00DD70D0"/>
    <w:rsid w:val="00DD78A1"/>
    <w:rsid w:val="00DD7CE7"/>
    <w:rsid w:val="00DE0030"/>
    <w:rsid w:val="00DE034D"/>
    <w:rsid w:val="00DE0477"/>
    <w:rsid w:val="00DE07A2"/>
    <w:rsid w:val="00DE0D5C"/>
    <w:rsid w:val="00DE2256"/>
    <w:rsid w:val="00DE23D4"/>
    <w:rsid w:val="00DE29C3"/>
    <w:rsid w:val="00DE2C5A"/>
    <w:rsid w:val="00DE2EB7"/>
    <w:rsid w:val="00DE3455"/>
    <w:rsid w:val="00DE3C38"/>
    <w:rsid w:val="00DE3CDF"/>
    <w:rsid w:val="00DE3E1C"/>
    <w:rsid w:val="00DE3FAA"/>
    <w:rsid w:val="00DE42F8"/>
    <w:rsid w:val="00DE4526"/>
    <w:rsid w:val="00DE49C2"/>
    <w:rsid w:val="00DE49ED"/>
    <w:rsid w:val="00DE4CE1"/>
    <w:rsid w:val="00DE51AF"/>
    <w:rsid w:val="00DE5556"/>
    <w:rsid w:val="00DE5ADD"/>
    <w:rsid w:val="00DE6DB6"/>
    <w:rsid w:val="00DE7094"/>
    <w:rsid w:val="00DE70F9"/>
    <w:rsid w:val="00DE748E"/>
    <w:rsid w:val="00DE75DC"/>
    <w:rsid w:val="00DE7840"/>
    <w:rsid w:val="00DE7A56"/>
    <w:rsid w:val="00DE7F4A"/>
    <w:rsid w:val="00DF0667"/>
    <w:rsid w:val="00DF0BF6"/>
    <w:rsid w:val="00DF15B6"/>
    <w:rsid w:val="00DF18B3"/>
    <w:rsid w:val="00DF21C8"/>
    <w:rsid w:val="00DF262C"/>
    <w:rsid w:val="00DF29A0"/>
    <w:rsid w:val="00DF2B5A"/>
    <w:rsid w:val="00DF32B6"/>
    <w:rsid w:val="00DF393B"/>
    <w:rsid w:val="00DF3A22"/>
    <w:rsid w:val="00DF4947"/>
    <w:rsid w:val="00DF5708"/>
    <w:rsid w:val="00DF5829"/>
    <w:rsid w:val="00DF58FD"/>
    <w:rsid w:val="00DF664C"/>
    <w:rsid w:val="00DF6678"/>
    <w:rsid w:val="00DF667E"/>
    <w:rsid w:val="00DF6A37"/>
    <w:rsid w:val="00DF6F4C"/>
    <w:rsid w:val="00DF70C6"/>
    <w:rsid w:val="00DF71FA"/>
    <w:rsid w:val="00DF7207"/>
    <w:rsid w:val="00DF738E"/>
    <w:rsid w:val="00DF74A3"/>
    <w:rsid w:val="00DF75DF"/>
    <w:rsid w:val="00DF7715"/>
    <w:rsid w:val="00DF7E7F"/>
    <w:rsid w:val="00E00271"/>
    <w:rsid w:val="00E00408"/>
    <w:rsid w:val="00E004E6"/>
    <w:rsid w:val="00E00C75"/>
    <w:rsid w:val="00E012A0"/>
    <w:rsid w:val="00E015E4"/>
    <w:rsid w:val="00E01692"/>
    <w:rsid w:val="00E01A2A"/>
    <w:rsid w:val="00E01CBB"/>
    <w:rsid w:val="00E01DBF"/>
    <w:rsid w:val="00E01EEE"/>
    <w:rsid w:val="00E022D6"/>
    <w:rsid w:val="00E02738"/>
    <w:rsid w:val="00E02A45"/>
    <w:rsid w:val="00E02E20"/>
    <w:rsid w:val="00E03320"/>
    <w:rsid w:val="00E0373D"/>
    <w:rsid w:val="00E03F04"/>
    <w:rsid w:val="00E044E0"/>
    <w:rsid w:val="00E04579"/>
    <w:rsid w:val="00E04629"/>
    <w:rsid w:val="00E049B1"/>
    <w:rsid w:val="00E049F5"/>
    <w:rsid w:val="00E04BFB"/>
    <w:rsid w:val="00E04F5A"/>
    <w:rsid w:val="00E05585"/>
    <w:rsid w:val="00E058DA"/>
    <w:rsid w:val="00E05AF2"/>
    <w:rsid w:val="00E05B3B"/>
    <w:rsid w:val="00E05D4A"/>
    <w:rsid w:val="00E06497"/>
    <w:rsid w:val="00E067C9"/>
    <w:rsid w:val="00E069EE"/>
    <w:rsid w:val="00E06D1D"/>
    <w:rsid w:val="00E071D8"/>
    <w:rsid w:val="00E07383"/>
    <w:rsid w:val="00E07680"/>
    <w:rsid w:val="00E0787A"/>
    <w:rsid w:val="00E07C33"/>
    <w:rsid w:val="00E07FE7"/>
    <w:rsid w:val="00E105F9"/>
    <w:rsid w:val="00E10731"/>
    <w:rsid w:val="00E108CF"/>
    <w:rsid w:val="00E10B0A"/>
    <w:rsid w:val="00E10ED9"/>
    <w:rsid w:val="00E1129F"/>
    <w:rsid w:val="00E112C9"/>
    <w:rsid w:val="00E11370"/>
    <w:rsid w:val="00E11C23"/>
    <w:rsid w:val="00E11D89"/>
    <w:rsid w:val="00E11EEB"/>
    <w:rsid w:val="00E12269"/>
    <w:rsid w:val="00E12361"/>
    <w:rsid w:val="00E12705"/>
    <w:rsid w:val="00E12877"/>
    <w:rsid w:val="00E12A1D"/>
    <w:rsid w:val="00E1300A"/>
    <w:rsid w:val="00E1326E"/>
    <w:rsid w:val="00E13400"/>
    <w:rsid w:val="00E13571"/>
    <w:rsid w:val="00E138E2"/>
    <w:rsid w:val="00E13AFF"/>
    <w:rsid w:val="00E13FB2"/>
    <w:rsid w:val="00E142FE"/>
    <w:rsid w:val="00E1444D"/>
    <w:rsid w:val="00E14667"/>
    <w:rsid w:val="00E14945"/>
    <w:rsid w:val="00E14DE6"/>
    <w:rsid w:val="00E1515C"/>
    <w:rsid w:val="00E15330"/>
    <w:rsid w:val="00E1535E"/>
    <w:rsid w:val="00E1574B"/>
    <w:rsid w:val="00E1582A"/>
    <w:rsid w:val="00E15E6D"/>
    <w:rsid w:val="00E162DD"/>
    <w:rsid w:val="00E166F1"/>
    <w:rsid w:val="00E16E9A"/>
    <w:rsid w:val="00E16F95"/>
    <w:rsid w:val="00E17A80"/>
    <w:rsid w:val="00E20014"/>
    <w:rsid w:val="00E2013A"/>
    <w:rsid w:val="00E206FF"/>
    <w:rsid w:val="00E210ED"/>
    <w:rsid w:val="00E219DC"/>
    <w:rsid w:val="00E21D0B"/>
    <w:rsid w:val="00E21D72"/>
    <w:rsid w:val="00E21E1C"/>
    <w:rsid w:val="00E22068"/>
    <w:rsid w:val="00E2230E"/>
    <w:rsid w:val="00E23249"/>
    <w:rsid w:val="00E2408C"/>
    <w:rsid w:val="00E247B8"/>
    <w:rsid w:val="00E24940"/>
    <w:rsid w:val="00E24F11"/>
    <w:rsid w:val="00E25010"/>
    <w:rsid w:val="00E253CF"/>
    <w:rsid w:val="00E25647"/>
    <w:rsid w:val="00E25808"/>
    <w:rsid w:val="00E25876"/>
    <w:rsid w:val="00E258DF"/>
    <w:rsid w:val="00E26293"/>
    <w:rsid w:val="00E26BD4"/>
    <w:rsid w:val="00E26D9D"/>
    <w:rsid w:val="00E26F18"/>
    <w:rsid w:val="00E2773D"/>
    <w:rsid w:val="00E27EE8"/>
    <w:rsid w:val="00E27FD6"/>
    <w:rsid w:val="00E301AC"/>
    <w:rsid w:val="00E30847"/>
    <w:rsid w:val="00E30AC9"/>
    <w:rsid w:val="00E30C13"/>
    <w:rsid w:val="00E30C1C"/>
    <w:rsid w:val="00E31AA3"/>
    <w:rsid w:val="00E31B91"/>
    <w:rsid w:val="00E31C10"/>
    <w:rsid w:val="00E3221B"/>
    <w:rsid w:val="00E323EC"/>
    <w:rsid w:val="00E3277C"/>
    <w:rsid w:val="00E32E0E"/>
    <w:rsid w:val="00E33A29"/>
    <w:rsid w:val="00E345D2"/>
    <w:rsid w:val="00E346CA"/>
    <w:rsid w:val="00E35172"/>
    <w:rsid w:val="00E35244"/>
    <w:rsid w:val="00E358B5"/>
    <w:rsid w:val="00E35DD0"/>
    <w:rsid w:val="00E361F5"/>
    <w:rsid w:val="00E364AB"/>
    <w:rsid w:val="00E36A47"/>
    <w:rsid w:val="00E36AAE"/>
    <w:rsid w:val="00E37536"/>
    <w:rsid w:val="00E3795F"/>
    <w:rsid w:val="00E4022A"/>
    <w:rsid w:val="00E402BA"/>
    <w:rsid w:val="00E4040B"/>
    <w:rsid w:val="00E40533"/>
    <w:rsid w:val="00E40FD7"/>
    <w:rsid w:val="00E41BD8"/>
    <w:rsid w:val="00E41DF0"/>
    <w:rsid w:val="00E423DC"/>
    <w:rsid w:val="00E42A0E"/>
    <w:rsid w:val="00E42BD7"/>
    <w:rsid w:val="00E42D4E"/>
    <w:rsid w:val="00E42D85"/>
    <w:rsid w:val="00E42DA2"/>
    <w:rsid w:val="00E42E09"/>
    <w:rsid w:val="00E43216"/>
    <w:rsid w:val="00E43564"/>
    <w:rsid w:val="00E436BC"/>
    <w:rsid w:val="00E43EEE"/>
    <w:rsid w:val="00E43F77"/>
    <w:rsid w:val="00E4482C"/>
    <w:rsid w:val="00E44B1F"/>
    <w:rsid w:val="00E45155"/>
    <w:rsid w:val="00E455F8"/>
    <w:rsid w:val="00E4622E"/>
    <w:rsid w:val="00E46295"/>
    <w:rsid w:val="00E4669A"/>
    <w:rsid w:val="00E47111"/>
    <w:rsid w:val="00E478BE"/>
    <w:rsid w:val="00E5003F"/>
    <w:rsid w:val="00E500AE"/>
    <w:rsid w:val="00E506FC"/>
    <w:rsid w:val="00E50832"/>
    <w:rsid w:val="00E50933"/>
    <w:rsid w:val="00E5107C"/>
    <w:rsid w:val="00E511F2"/>
    <w:rsid w:val="00E51534"/>
    <w:rsid w:val="00E516B0"/>
    <w:rsid w:val="00E519B8"/>
    <w:rsid w:val="00E52025"/>
    <w:rsid w:val="00E52235"/>
    <w:rsid w:val="00E52821"/>
    <w:rsid w:val="00E528BD"/>
    <w:rsid w:val="00E52C30"/>
    <w:rsid w:val="00E530FB"/>
    <w:rsid w:val="00E53345"/>
    <w:rsid w:val="00E533BB"/>
    <w:rsid w:val="00E53B2B"/>
    <w:rsid w:val="00E5404D"/>
    <w:rsid w:val="00E541A7"/>
    <w:rsid w:val="00E547AC"/>
    <w:rsid w:val="00E54EBF"/>
    <w:rsid w:val="00E5519C"/>
    <w:rsid w:val="00E554F0"/>
    <w:rsid w:val="00E55E08"/>
    <w:rsid w:val="00E55E45"/>
    <w:rsid w:val="00E57236"/>
    <w:rsid w:val="00E57674"/>
    <w:rsid w:val="00E57B2E"/>
    <w:rsid w:val="00E607F1"/>
    <w:rsid w:val="00E608AA"/>
    <w:rsid w:val="00E60DC6"/>
    <w:rsid w:val="00E617EA"/>
    <w:rsid w:val="00E61C89"/>
    <w:rsid w:val="00E621E3"/>
    <w:rsid w:val="00E62BB8"/>
    <w:rsid w:val="00E63B3A"/>
    <w:rsid w:val="00E63C04"/>
    <w:rsid w:val="00E63F5C"/>
    <w:rsid w:val="00E65117"/>
    <w:rsid w:val="00E657FA"/>
    <w:rsid w:val="00E65D57"/>
    <w:rsid w:val="00E65E16"/>
    <w:rsid w:val="00E66F57"/>
    <w:rsid w:val="00E670A1"/>
    <w:rsid w:val="00E6725E"/>
    <w:rsid w:val="00E675E5"/>
    <w:rsid w:val="00E67B4C"/>
    <w:rsid w:val="00E70438"/>
    <w:rsid w:val="00E70741"/>
    <w:rsid w:val="00E70A35"/>
    <w:rsid w:val="00E70C68"/>
    <w:rsid w:val="00E71296"/>
    <w:rsid w:val="00E71353"/>
    <w:rsid w:val="00E7154C"/>
    <w:rsid w:val="00E716F9"/>
    <w:rsid w:val="00E71823"/>
    <w:rsid w:val="00E71DA9"/>
    <w:rsid w:val="00E71E11"/>
    <w:rsid w:val="00E72596"/>
    <w:rsid w:val="00E72CB4"/>
    <w:rsid w:val="00E73580"/>
    <w:rsid w:val="00E73635"/>
    <w:rsid w:val="00E7365D"/>
    <w:rsid w:val="00E73A42"/>
    <w:rsid w:val="00E73A68"/>
    <w:rsid w:val="00E73AF0"/>
    <w:rsid w:val="00E73B0A"/>
    <w:rsid w:val="00E744E3"/>
    <w:rsid w:val="00E74E72"/>
    <w:rsid w:val="00E7523B"/>
    <w:rsid w:val="00E75448"/>
    <w:rsid w:val="00E75A72"/>
    <w:rsid w:val="00E75D8B"/>
    <w:rsid w:val="00E75DFB"/>
    <w:rsid w:val="00E7638D"/>
    <w:rsid w:val="00E763D5"/>
    <w:rsid w:val="00E7685F"/>
    <w:rsid w:val="00E76C2F"/>
    <w:rsid w:val="00E771C6"/>
    <w:rsid w:val="00E77B36"/>
    <w:rsid w:val="00E77D96"/>
    <w:rsid w:val="00E8009C"/>
    <w:rsid w:val="00E8038B"/>
    <w:rsid w:val="00E8073C"/>
    <w:rsid w:val="00E8127C"/>
    <w:rsid w:val="00E8132B"/>
    <w:rsid w:val="00E816DA"/>
    <w:rsid w:val="00E81A26"/>
    <w:rsid w:val="00E81D4E"/>
    <w:rsid w:val="00E8237F"/>
    <w:rsid w:val="00E83535"/>
    <w:rsid w:val="00E83947"/>
    <w:rsid w:val="00E83B98"/>
    <w:rsid w:val="00E83BFD"/>
    <w:rsid w:val="00E83CEC"/>
    <w:rsid w:val="00E841E9"/>
    <w:rsid w:val="00E84213"/>
    <w:rsid w:val="00E84727"/>
    <w:rsid w:val="00E851B1"/>
    <w:rsid w:val="00E858D3"/>
    <w:rsid w:val="00E85931"/>
    <w:rsid w:val="00E85C04"/>
    <w:rsid w:val="00E85DD0"/>
    <w:rsid w:val="00E86464"/>
    <w:rsid w:val="00E86534"/>
    <w:rsid w:val="00E87016"/>
    <w:rsid w:val="00E87095"/>
    <w:rsid w:val="00E87180"/>
    <w:rsid w:val="00E876D7"/>
    <w:rsid w:val="00E87D1A"/>
    <w:rsid w:val="00E902D6"/>
    <w:rsid w:val="00E90432"/>
    <w:rsid w:val="00E9080F"/>
    <w:rsid w:val="00E908E5"/>
    <w:rsid w:val="00E90F26"/>
    <w:rsid w:val="00E90F70"/>
    <w:rsid w:val="00E91D0D"/>
    <w:rsid w:val="00E9204E"/>
    <w:rsid w:val="00E92100"/>
    <w:rsid w:val="00E923EA"/>
    <w:rsid w:val="00E92535"/>
    <w:rsid w:val="00E92DBF"/>
    <w:rsid w:val="00E93046"/>
    <w:rsid w:val="00E93171"/>
    <w:rsid w:val="00E9326D"/>
    <w:rsid w:val="00E93974"/>
    <w:rsid w:val="00E93AD5"/>
    <w:rsid w:val="00E93B19"/>
    <w:rsid w:val="00E94257"/>
    <w:rsid w:val="00E9453E"/>
    <w:rsid w:val="00E947C2"/>
    <w:rsid w:val="00E94FF6"/>
    <w:rsid w:val="00E95D02"/>
    <w:rsid w:val="00E96118"/>
    <w:rsid w:val="00E96194"/>
    <w:rsid w:val="00E970EE"/>
    <w:rsid w:val="00E97539"/>
    <w:rsid w:val="00E9764D"/>
    <w:rsid w:val="00E97922"/>
    <w:rsid w:val="00E979A7"/>
    <w:rsid w:val="00E97B22"/>
    <w:rsid w:val="00EA00EB"/>
    <w:rsid w:val="00EA0772"/>
    <w:rsid w:val="00EA0937"/>
    <w:rsid w:val="00EA09EF"/>
    <w:rsid w:val="00EA0EC1"/>
    <w:rsid w:val="00EA0FC4"/>
    <w:rsid w:val="00EA13F6"/>
    <w:rsid w:val="00EA1552"/>
    <w:rsid w:val="00EA18A8"/>
    <w:rsid w:val="00EA19C9"/>
    <w:rsid w:val="00EA2166"/>
    <w:rsid w:val="00EA225F"/>
    <w:rsid w:val="00EA2528"/>
    <w:rsid w:val="00EA2603"/>
    <w:rsid w:val="00EA26A8"/>
    <w:rsid w:val="00EA283D"/>
    <w:rsid w:val="00EA44A5"/>
    <w:rsid w:val="00EA45E1"/>
    <w:rsid w:val="00EA461F"/>
    <w:rsid w:val="00EA4A3A"/>
    <w:rsid w:val="00EA4BF5"/>
    <w:rsid w:val="00EA56EE"/>
    <w:rsid w:val="00EA59EC"/>
    <w:rsid w:val="00EA5A54"/>
    <w:rsid w:val="00EA5E67"/>
    <w:rsid w:val="00EA6557"/>
    <w:rsid w:val="00EA6585"/>
    <w:rsid w:val="00EA67AE"/>
    <w:rsid w:val="00EA7025"/>
    <w:rsid w:val="00EA7198"/>
    <w:rsid w:val="00EA725A"/>
    <w:rsid w:val="00EA773C"/>
    <w:rsid w:val="00EA7DD7"/>
    <w:rsid w:val="00EB07C9"/>
    <w:rsid w:val="00EB0A12"/>
    <w:rsid w:val="00EB0A1F"/>
    <w:rsid w:val="00EB0ABC"/>
    <w:rsid w:val="00EB16D3"/>
    <w:rsid w:val="00EB186F"/>
    <w:rsid w:val="00EB18B6"/>
    <w:rsid w:val="00EB24C7"/>
    <w:rsid w:val="00EB259E"/>
    <w:rsid w:val="00EB2A2F"/>
    <w:rsid w:val="00EB2F62"/>
    <w:rsid w:val="00EB324D"/>
    <w:rsid w:val="00EB39C1"/>
    <w:rsid w:val="00EB3B35"/>
    <w:rsid w:val="00EB3E35"/>
    <w:rsid w:val="00EB3EDF"/>
    <w:rsid w:val="00EB4333"/>
    <w:rsid w:val="00EB44F9"/>
    <w:rsid w:val="00EB45E5"/>
    <w:rsid w:val="00EB4BFB"/>
    <w:rsid w:val="00EB4DD6"/>
    <w:rsid w:val="00EB5828"/>
    <w:rsid w:val="00EB6082"/>
    <w:rsid w:val="00EB6E6B"/>
    <w:rsid w:val="00EB74EB"/>
    <w:rsid w:val="00EC0A39"/>
    <w:rsid w:val="00EC107A"/>
    <w:rsid w:val="00EC15C7"/>
    <w:rsid w:val="00EC1798"/>
    <w:rsid w:val="00EC1CEA"/>
    <w:rsid w:val="00EC2416"/>
    <w:rsid w:val="00EC24FD"/>
    <w:rsid w:val="00EC26E9"/>
    <w:rsid w:val="00EC2D09"/>
    <w:rsid w:val="00EC2D13"/>
    <w:rsid w:val="00EC2E4F"/>
    <w:rsid w:val="00EC32F5"/>
    <w:rsid w:val="00EC34F9"/>
    <w:rsid w:val="00EC37BE"/>
    <w:rsid w:val="00EC4E34"/>
    <w:rsid w:val="00EC5186"/>
    <w:rsid w:val="00EC54B0"/>
    <w:rsid w:val="00EC563B"/>
    <w:rsid w:val="00EC5680"/>
    <w:rsid w:val="00EC5B2D"/>
    <w:rsid w:val="00EC6246"/>
    <w:rsid w:val="00EC62F7"/>
    <w:rsid w:val="00EC646C"/>
    <w:rsid w:val="00EC66A3"/>
    <w:rsid w:val="00EC6C4B"/>
    <w:rsid w:val="00EC718F"/>
    <w:rsid w:val="00EC7577"/>
    <w:rsid w:val="00EC7A83"/>
    <w:rsid w:val="00EC7AFC"/>
    <w:rsid w:val="00ED01CD"/>
    <w:rsid w:val="00ED02DC"/>
    <w:rsid w:val="00ED0479"/>
    <w:rsid w:val="00ED0ED3"/>
    <w:rsid w:val="00ED1161"/>
    <w:rsid w:val="00ED194D"/>
    <w:rsid w:val="00ED1AE1"/>
    <w:rsid w:val="00ED1D04"/>
    <w:rsid w:val="00ED249A"/>
    <w:rsid w:val="00ED2942"/>
    <w:rsid w:val="00ED2BF1"/>
    <w:rsid w:val="00ED315E"/>
    <w:rsid w:val="00ED32FB"/>
    <w:rsid w:val="00ED35A3"/>
    <w:rsid w:val="00ED3CC6"/>
    <w:rsid w:val="00ED4189"/>
    <w:rsid w:val="00ED4565"/>
    <w:rsid w:val="00ED508F"/>
    <w:rsid w:val="00ED5221"/>
    <w:rsid w:val="00ED5A18"/>
    <w:rsid w:val="00ED605D"/>
    <w:rsid w:val="00ED62A6"/>
    <w:rsid w:val="00ED63C0"/>
    <w:rsid w:val="00ED6A23"/>
    <w:rsid w:val="00ED6A3E"/>
    <w:rsid w:val="00ED6C76"/>
    <w:rsid w:val="00ED6F47"/>
    <w:rsid w:val="00ED76F9"/>
    <w:rsid w:val="00EE00AA"/>
    <w:rsid w:val="00EE0102"/>
    <w:rsid w:val="00EE0125"/>
    <w:rsid w:val="00EE020D"/>
    <w:rsid w:val="00EE088D"/>
    <w:rsid w:val="00EE089E"/>
    <w:rsid w:val="00EE0E93"/>
    <w:rsid w:val="00EE103C"/>
    <w:rsid w:val="00EE192C"/>
    <w:rsid w:val="00EE1DFF"/>
    <w:rsid w:val="00EE1ED6"/>
    <w:rsid w:val="00EE2B7B"/>
    <w:rsid w:val="00EE2D27"/>
    <w:rsid w:val="00EE2D71"/>
    <w:rsid w:val="00EE2F4A"/>
    <w:rsid w:val="00EE32D9"/>
    <w:rsid w:val="00EE3827"/>
    <w:rsid w:val="00EE3889"/>
    <w:rsid w:val="00EE3C4B"/>
    <w:rsid w:val="00EE3CAD"/>
    <w:rsid w:val="00EE41BC"/>
    <w:rsid w:val="00EE49BA"/>
    <w:rsid w:val="00EE4C97"/>
    <w:rsid w:val="00EE5316"/>
    <w:rsid w:val="00EE56F1"/>
    <w:rsid w:val="00EE5FE1"/>
    <w:rsid w:val="00EE6141"/>
    <w:rsid w:val="00EE68CA"/>
    <w:rsid w:val="00EE69C9"/>
    <w:rsid w:val="00EE6E34"/>
    <w:rsid w:val="00EE7316"/>
    <w:rsid w:val="00EE735E"/>
    <w:rsid w:val="00EE7369"/>
    <w:rsid w:val="00EE7BE6"/>
    <w:rsid w:val="00EE7F1C"/>
    <w:rsid w:val="00EF01B4"/>
    <w:rsid w:val="00EF03EB"/>
    <w:rsid w:val="00EF06A2"/>
    <w:rsid w:val="00EF0AC8"/>
    <w:rsid w:val="00EF160E"/>
    <w:rsid w:val="00EF1D60"/>
    <w:rsid w:val="00EF26E7"/>
    <w:rsid w:val="00EF34AD"/>
    <w:rsid w:val="00EF359E"/>
    <w:rsid w:val="00EF380B"/>
    <w:rsid w:val="00EF386D"/>
    <w:rsid w:val="00EF395C"/>
    <w:rsid w:val="00EF3960"/>
    <w:rsid w:val="00EF479F"/>
    <w:rsid w:val="00EF48F6"/>
    <w:rsid w:val="00EF49F2"/>
    <w:rsid w:val="00EF4C0C"/>
    <w:rsid w:val="00EF4CAC"/>
    <w:rsid w:val="00EF50E3"/>
    <w:rsid w:val="00EF5261"/>
    <w:rsid w:val="00EF5303"/>
    <w:rsid w:val="00EF55F1"/>
    <w:rsid w:val="00EF5675"/>
    <w:rsid w:val="00EF5939"/>
    <w:rsid w:val="00EF5B30"/>
    <w:rsid w:val="00EF5EA6"/>
    <w:rsid w:val="00EF6423"/>
    <w:rsid w:val="00EF64D4"/>
    <w:rsid w:val="00EF6BDB"/>
    <w:rsid w:val="00EF6F85"/>
    <w:rsid w:val="00EF7117"/>
    <w:rsid w:val="00EF7557"/>
    <w:rsid w:val="00EF7792"/>
    <w:rsid w:val="00EF7DD1"/>
    <w:rsid w:val="00EF7E89"/>
    <w:rsid w:val="00F0000A"/>
    <w:rsid w:val="00F0089B"/>
    <w:rsid w:val="00F00E7D"/>
    <w:rsid w:val="00F01585"/>
    <w:rsid w:val="00F0195C"/>
    <w:rsid w:val="00F01ACB"/>
    <w:rsid w:val="00F02925"/>
    <w:rsid w:val="00F03044"/>
    <w:rsid w:val="00F03DB1"/>
    <w:rsid w:val="00F03DD1"/>
    <w:rsid w:val="00F03F71"/>
    <w:rsid w:val="00F04438"/>
    <w:rsid w:val="00F04A49"/>
    <w:rsid w:val="00F04B12"/>
    <w:rsid w:val="00F04CEB"/>
    <w:rsid w:val="00F05558"/>
    <w:rsid w:val="00F061C1"/>
    <w:rsid w:val="00F0635E"/>
    <w:rsid w:val="00F07876"/>
    <w:rsid w:val="00F103DF"/>
    <w:rsid w:val="00F10447"/>
    <w:rsid w:val="00F106E2"/>
    <w:rsid w:val="00F10BAE"/>
    <w:rsid w:val="00F10BB5"/>
    <w:rsid w:val="00F10BD6"/>
    <w:rsid w:val="00F1121A"/>
    <w:rsid w:val="00F11469"/>
    <w:rsid w:val="00F11619"/>
    <w:rsid w:val="00F11696"/>
    <w:rsid w:val="00F117D1"/>
    <w:rsid w:val="00F11945"/>
    <w:rsid w:val="00F11E22"/>
    <w:rsid w:val="00F12143"/>
    <w:rsid w:val="00F121B2"/>
    <w:rsid w:val="00F12562"/>
    <w:rsid w:val="00F128F6"/>
    <w:rsid w:val="00F12A12"/>
    <w:rsid w:val="00F130EA"/>
    <w:rsid w:val="00F1318E"/>
    <w:rsid w:val="00F131B6"/>
    <w:rsid w:val="00F131BE"/>
    <w:rsid w:val="00F1339A"/>
    <w:rsid w:val="00F13649"/>
    <w:rsid w:val="00F1367E"/>
    <w:rsid w:val="00F13895"/>
    <w:rsid w:val="00F13AF0"/>
    <w:rsid w:val="00F1433D"/>
    <w:rsid w:val="00F14897"/>
    <w:rsid w:val="00F1566B"/>
    <w:rsid w:val="00F15A4D"/>
    <w:rsid w:val="00F15BAB"/>
    <w:rsid w:val="00F1608D"/>
    <w:rsid w:val="00F16A97"/>
    <w:rsid w:val="00F16AB1"/>
    <w:rsid w:val="00F16AC7"/>
    <w:rsid w:val="00F16B07"/>
    <w:rsid w:val="00F16C8E"/>
    <w:rsid w:val="00F17638"/>
    <w:rsid w:val="00F17FE5"/>
    <w:rsid w:val="00F2021F"/>
    <w:rsid w:val="00F208C5"/>
    <w:rsid w:val="00F21000"/>
    <w:rsid w:val="00F2110D"/>
    <w:rsid w:val="00F212BC"/>
    <w:rsid w:val="00F21649"/>
    <w:rsid w:val="00F21950"/>
    <w:rsid w:val="00F219A3"/>
    <w:rsid w:val="00F21FF4"/>
    <w:rsid w:val="00F221A0"/>
    <w:rsid w:val="00F225C3"/>
    <w:rsid w:val="00F22608"/>
    <w:rsid w:val="00F22AC9"/>
    <w:rsid w:val="00F22DBE"/>
    <w:rsid w:val="00F2304D"/>
    <w:rsid w:val="00F23119"/>
    <w:rsid w:val="00F23CBE"/>
    <w:rsid w:val="00F23DE1"/>
    <w:rsid w:val="00F2403D"/>
    <w:rsid w:val="00F24996"/>
    <w:rsid w:val="00F253BA"/>
    <w:rsid w:val="00F26156"/>
    <w:rsid w:val="00F262DE"/>
    <w:rsid w:val="00F2653A"/>
    <w:rsid w:val="00F26B8B"/>
    <w:rsid w:val="00F26BD2"/>
    <w:rsid w:val="00F27CAB"/>
    <w:rsid w:val="00F27E71"/>
    <w:rsid w:val="00F301BA"/>
    <w:rsid w:val="00F30F85"/>
    <w:rsid w:val="00F30FF8"/>
    <w:rsid w:val="00F310F3"/>
    <w:rsid w:val="00F31188"/>
    <w:rsid w:val="00F3127E"/>
    <w:rsid w:val="00F317B4"/>
    <w:rsid w:val="00F31A56"/>
    <w:rsid w:val="00F31AF4"/>
    <w:rsid w:val="00F31C82"/>
    <w:rsid w:val="00F327C5"/>
    <w:rsid w:val="00F3283A"/>
    <w:rsid w:val="00F328DD"/>
    <w:rsid w:val="00F3298B"/>
    <w:rsid w:val="00F32D90"/>
    <w:rsid w:val="00F3359F"/>
    <w:rsid w:val="00F33964"/>
    <w:rsid w:val="00F33B8D"/>
    <w:rsid w:val="00F34424"/>
    <w:rsid w:val="00F34442"/>
    <w:rsid w:val="00F34465"/>
    <w:rsid w:val="00F351A2"/>
    <w:rsid w:val="00F35301"/>
    <w:rsid w:val="00F35903"/>
    <w:rsid w:val="00F35C2B"/>
    <w:rsid w:val="00F36042"/>
    <w:rsid w:val="00F36587"/>
    <w:rsid w:val="00F3680D"/>
    <w:rsid w:val="00F36C9B"/>
    <w:rsid w:val="00F37BED"/>
    <w:rsid w:val="00F37D61"/>
    <w:rsid w:val="00F40529"/>
    <w:rsid w:val="00F40F97"/>
    <w:rsid w:val="00F4218B"/>
    <w:rsid w:val="00F42254"/>
    <w:rsid w:val="00F42456"/>
    <w:rsid w:val="00F42598"/>
    <w:rsid w:val="00F425FA"/>
    <w:rsid w:val="00F428E6"/>
    <w:rsid w:val="00F42B57"/>
    <w:rsid w:val="00F42EE9"/>
    <w:rsid w:val="00F42EEC"/>
    <w:rsid w:val="00F4305E"/>
    <w:rsid w:val="00F4323B"/>
    <w:rsid w:val="00F43259"/>
    <w:rsid w:val="00F43294"/>
    <w:rsid w:val="00F438B5"/>
    <w:rsid w:val="00F43C09"/>
    <w:rsid w:val="00F43D1D"/>
    <w:rsid w:val="00F44842"/>
    <w:rsid w:val="00F4504E"/>
    <w:rsid w:val="00F45263"/>
    <w:rsid w:val="00F45576"/>
    <w:rsid w:val="00F45696"/>
    <w:rsid w:val="00F45C60"/>
    <w:rsid w:val="00F46357"/>
    <w:rsid w:val="00F46CFA"/>
    <w:rsid w:val="00F46F3D"/>
    <w:rsid w:val="00F475F3"/>
    <w:rsid w:val="00F47A3C"/>
    <w:rsid w:val="00F47B05"/>
    <w:rsid w:val="00F47B13"/>
    <w:rsid w:val="00F47C64"/>
    <w:rsid w:val="00F47CD1"/>
    <w:rsid w:val="00F47D08"/>
    <w:rsid w:val="00F504C2"/>
    <w:rsid w:val="00F50744"/>
    <w:rsid w:val="00F507C0"/>
    <w:rsid w:val="00F50D7B"/>
    <w:rsid w:val="00F50EF5"/>
    <w:rsid w:val="00F51000"/>
    <w:rsid w:val="00F5143D"/>
    <w:rsid w:val="00F518E9"/>
    <w:rsid w:val="00F51C12"/>
    <w:rsid w:val="00F51EC2"/>
    <w:rsid w:val="00F52825"/>
    <w:rsid w:val="00F52D32"/>
    <w:rsid w:val="00F52E33"/>
    <w:rsid w:val="00F53289"/>
    <w:rsid w:val="00F5352E"/>
    <w:rsid w:val="00F539FE"/>
    <w:rsid w:val="00F53CCF"/>
    <w:rsid w:val="00F541A5"/>
    <w:rsid w:val="00F541FE"/>
    <w:rsid w:val="00F54437"/>
    <w:rsid w:val="00F54E33"/>
    <w:rsid w:val="00F54F19"/>
    <w:rsid w:val="00F5556D"/>
    <w:rsid w:val="00F55669"/>
    <w:rsid w:val="00F55AB6"/>
    <w:rsid w:val="00F55F8C"/>
    <w:rsid w:val="00F5606D"/>
    <w:rsid w:val="00F56605"/>
    <w:rsid w:val="00F56A03"/>
    <w:rsid w:val="00F56A16"/>
    <w:rsid w:val="00F56EC7"/>
    <w:rsid w:val="00F57406"/>
    <w:rsid w:val="00F5767B"/>
    <w:rsid w:val="00F576BF"/>
    <w:rsid w:val="00F57754"/>
    <w:rsid w:val="00F57B5A"/>
    <w:rsid w:val="00F57C17"/>
    <w:rsid w:val="00F57CA5"/>
    <w:rsid w:val="00F60832"/>
    <w:rsid w:val="00F608B7"/>
    <w:rsid w:val="00F61384"/>
    <w:rsid w:val="00F613D3"/>
    <w:rsid w:val="00F61590"/>
    <w:rsid w:val="00F617E8"/>
    <w:rsid w:val="00F6180E"/>
    <w:rsid w:val="00F62241"/>
    <w:rsid w:val="00F622A7"/>
    <w:rsid w:val="00F624B9"/>
    <w:rsid w:val="00F625DB"/>
    <w:rsid w:val="00F62823"/>
    <w:rsid w:val="00F62A1A"/>
    <w:rsid w:val="00F62D27"/>
    <w:rsid w:val="00F633B1"/>
    <w:rsid w:val="00F633D8"/>
    <w:rsid w:val="00F6375B"/>
    <w:rsid w:val="00F63F43"/>
    <w:rsid w:val="00F64CA9"/>
    <w:rsid w:val="00F65865"/>
    <w:rsid w:val="00F65BAF"/>
    <w:rsid w:val="00F66B51"/>
    <w:rsid w:val="00F677E9"/>
    <w:rsid w:val="00F67ECF"/>
    <w:rsid w:val="00F7056A"/>
    <w:rsid w:val="00F70C7E"/>
    <w:rsid w:val="00F7102B"/>
    <w:rsid w:val="00F715EC"/>
    <w:rsid w:val="00F71B44"/>
    <w:rsid w:val="00F71E87"/>
    <w:rsid w:val="00F7205F"/>
    <w:rsid w:val="00F73006"/>
    <w:rsid w:val="00F73705"/>
    <w:rsid w:val="00F73D66"/>
    <w:rsid w:val="00F73FB9"/>
    <w:rsid w:val="00F74428"/>
    <w:rsid w:val="00F74E3E"/>
    <w:rsid w:val="00F74E6A"/>
    <w:rsid w:val="00F74FC6"/>
    <w:rsid w:val="00F75858"/>
    <w:rsid w:val="00F75903"/>
    <w:rsid w:val="00F75A13"/>
    <w:rsid w:val="00F75A21"/>
    <w:rsid w:val="00F75DA0"/>
    <w:rsid w:val="00F75F9B"/>
    <w:rsid w:val="00F7625E"/>
    <w:rsid w:val="00F77073"/>
    <w:rsid w:val="00F77C97"/>
    <w:rsid w:val="00F77F04"/>
    <w:rsid w:val="00F80ACC"/>
    <w:rsid w:val="00F80D3B"/>
    <w:rsid w:val="00F815FF"/>
    <w:rsid w:val="00F81CFD"/>
    <w:rsid w:val="00F8282A"/>
    <w:rsid w:val="00F82864"/>
    <w:rsid w:val="00F82A38"/>
    <w:rsid w:val="00F8363C"/>
    <w:rsid w:val="00F83948"/>
    <w:rsid w:val="00F8395A"/>
    <w:rsid w:val="00F839CD"/>
    <w:rsid w:val="00F845E7"/>
    <w:rsid w:val="00F85722"/>
    <w:rsid w:val="00F859A2"/>
    <w:rsid w:val="00F85D30"/>
    <w:rsid w:val="00F8656C"/>
    <w:rsid w:val="00F8711B"/>
    <w:rsid w:val="00F87275"/>
    <w:rsid w:val="00F8730B"/>
    <w:rsid w:val="00F875BA"/>
    <w:rsid w:val="00F87881"/>
    <w:rsid w:val="00F87E54"/>
    <w:rsid w:val="00F90D2D"/>
    <w:rsid w:val="00F9136E"/>
    <w:rsid w:val="00F914CE"/>
    <w:rsid w:val="00F915E7"/>
    <w:rsid w:val="00F91C69"/>
    <w:rsid w:val="00F91FA9"/>
    <w:rsid w:val="00F9253B"/>
    <w:rsid w:val="00F926D2"/>
    <w:rsid w:val="00F92837"/>
    <w:rsid w:val="00F92947"/>
    <w:rsid w:val="00F92FAC"/>
    <w:rsid w:val="00F930A9"/>
    <w:rsid w:val="00F93345"/>
    <w:rsid w:val="00F933F2"/>
    <w:rsid w:val="00F9356E"/>
    <w:rsid w:val="00F94169"/>
    <w:rsid w:val="00F94365"/>
    <w:rsid w:val="00F944EF"/>
    <w:rsid w:val="00F9497D"/>
    <w:rsid w:val="00F94CCD"/>
    <w:rsid w:val="00F94D6D"/>
    <w:rsid w:val="00F94DE8"/>
    <w:rsid w:val="00F94FB6"/>
    <w:rsid w:val="00F9549F"/>
    <w:rsid w:val="00F95515"/>
    <w:rsid w:val="00F96531"/>
    <w:rsid w:val="00F96ECB"/>
    <w:rsid w:val="00F97073"/>
    <w:rsid w:val="00F972B7"/>
    <w:rsid w:val="00F97BD8"/>
    <w:rsid w:val="00FA0229"/>
    <w:rsid w:val="00FA0B8B"/>
    <w:rsid w:val="00FA0C56"/>
    <w:rsid w:val="00FA0E7D"/>
    <w:rsid w:val="00FA126E"/>
    <w:rsid w:val="00FA162D"/>
    <w:rsid w:val="00FA1897"/>
    <w:rsid w:val="00FA1A03"/>
    <w:rsid w:val="00FA1CDB"/>
    <w:rsid w:val="00FA2477"/>
    <w:rsid w:val="00FA2527"/>
    <w:rsid w:val="00FA2EBC"/>
    <w:rsid w:val="00FA3240"/>
    <w:rsid w:val="00FA372F"/>
    <w:rsid w:val="00FA39F2"/>
    <w:rsid w:val="00FA3DF4"/>
    <w:rsid w:val="00FA41CC"/>
    <w:rsid w:val="00FA56D1"/>
    <w:rsid w:val="00FA5791"/>
    <w:rsid w:val="00FA602F"/>
    <w:rsid w:val="00FA608F"/>
    <w:rsid w:val="00FA64A4"/>
    <w:rsid w:val="00FA6664"/>
    <w:rsid w:val="00FA66BE"/>
    <w:rsid w:val="00FA6A59"/>
    <w:rsid w:val="00FA6DE5"/>
    <w:rsid w:val="00FA6E32"/>
    <w:rsid w:val="00FA7A05"/>
    <w:rsid w:val="00FA7AAA"/>
    <w:rsid w:val="00FA7ACF"/>
    <w:rsid w:val="00FA7D44"/>
    <w:rsid w:val="00FA7EDF"/>
    <w:rsid w:val="00FB04F8"/>
    <w:rsid w:val="00FB091C"/>
    <w:rsid w:val="00FB0D31"/>
    <w:rsid w:val="00FB11E6"/>
    <w:rsid w:val="00FB17EC"/>
    <w:rsid w:val="00FB188C"/>
    <w:rsid w:val="00FB1DFD"/>
    <w:rsid w:val="00FB2459"/>
    <w:rsid w:val="00FB2835"/>
    <w:rsid w:val="00FB29AD"/>
    <w:rsid w:val="00FB2AF1"/>
    <w:rsid w:val="00FB2C75"/>
    <w:rsid w:val="00FB2E13"/>
    <w:rsid w:val="00FB342D"/>
    <w:rsid w:val="00FB388F"/>
    <w:rsid w:val="00FB3B48"/>
    <w:rsid w:val="00FB3B68"/>
    <w:rsid w:val="00FB3D38"/>
    <w:rsid w:val="00FB40F0"/>
    <w:rsid w:val="00FB41A1"/>
    <w:rsid w:val="00FB43F9"/>
    <w:rsid w:val="00FB4A9E"/>
    <w:rsid w:val="00FB4C63"/>
    <w:rsid w:val="00FB51F7"/>
    <w:rsid w:val="00FB5535"/>
    <w:rsid w:val="00FB5693"/>
    <w:rsid w:val="00FB6A94"/>
    <w:rsid w:val="00FB6D24"/>
    <w:rsid w:val="00FB6E94"/>
    <w:rsid w:val="00FB7FC4"/>
    <w:rsid w:val="00FC0101"/>
    <w:rsid w:val="00FC0503"/>
    <w:rsid w:val="00FC0627"/>
    <w:rsid w:val="00FC08A0"/>
    <w:rsid w:val="00FC0916"/>
    <w:rsid w:val="00FC1097"/>
    <w:rsid w:val="00FC141E"/>
    <w:rsid w:val="00FC15FC"/>
    <w:rsid w:val="00FC1A9F"/>
    <w:rsid w:val="00FC1C8E"/>
    <w:rsid w:val="00FC1FD2"/>
    <w:rsid w:val="00FC2229"/>
    <w:rsid w:val="00FC2D50"/>
    <w:rsid w:val="00FC33E4"/>
    <w:rsid w:val="00FC3BCD"/>
    <w:rsid w:val="00FC44B6"/>
    <w:rsid w:val="00FC4719"/>
    <w:rsid w:val="00FC4A93"/>
    <w:rsid w:val="00FC4AA1"/>
    <w:rsid w:val="00FC4C5F"/>
    <w:rsid w:val="00FC4D7C"/>
    <w:rsid w:val="00FC4EAB"/>
    <w:rsid w:val="00FC5B88"/>
    <w:rsid w:val="00FC62CE"/>
    <w:rsid w:val="00FC70F8"/>
    <w:rsid w:val="00FC7AE6"/>
    <w:rsid w:val="00FC7B7C"/>
    <w:rsid w:val="00FC7D72"/>
    <w:rsid w:val="00FC7F3C"/>
    <w:rsid w:val="00FD00FB"/>
    <w:rsid w:val="00FD01C1"/>
    <w:rsid w:val="00FD03C1"/>
    <w:rsid w:val="00FD0478"/>
    <w:rsid w:val="00FD05C8"/>
    <w:rsid w:val="00FD0700"/>
    <w:rsid w:val="00FD0743"/>
    <w:rsid w:val="00FD0984"/>
    <w:rsid w:val="00FD0F72"/>
    <w:rsid w:val="00FD103E"/>
    <w:rsid w:val="00FD1A19"/>
    <w:rsid w:val="00FD1FA2"/>
    <w:rsid w:val="00FD239C"/>
    <w:rsid w:val="00FD246D"/>
    <w:rsid w:val="00FD257B"/>
    <w:rsid w:val="00FD283A"/>
    <w:rsid w:val="00FD2996"/>
    <w:rsid w:val="00FD2BC7"/>
    <w:rsid w:val="00FD2F65"/>
    <w:rsid w:val="00FD31CE"/>
    <w:rsid w:val="00FD3239"/>
    <w:rsid w:val="00FD3293"/>
    <w:rsid w:val="00FD3321"/>
    <w:rsid w:val="00FD3B6C"/>
    <w:rsid w:val="00FD4863"/>
    <w:rsid w:val="00FD5088"/>
    <w:rsid w:val="00FD51A5"/>
    <w:rsid w:val="00FD5657"/>
    <w:rsid w:val="00FD5C1A"/>
    <w:rsid w:val="00FD5DE8"/>
    <w:rsid w:val="00FD61C2"/>
    <w:rsid w:val="00FD6824"/>
    <w:rsid w:val="00FD6A78"/>
    <w:rsid w:val="00FD6C3F"/>
    <w:rsid w:val="00FD6F06"/>
    <w:rsid w:val="00FD71A3"/>
    <w:rsid w:val="00FD73C8"/>
    <w:rsid w:val="00FE0206"/>
    <w:rsid w:val="00FE03E6"/>
    <w:rsid w:val="00FE063D"/>
    <w:rsid w:val="00FE06EF"/>
    <w:rsid w:val="00FE0780"/>
    <w:rsid w:val="00FE0A6D"/>
    <w:rsid w:val="00FE0F8D"/>
    <w:rsid w:val="00FE179D"/>
    <w:rsid w:val="00FE1ABF"/>
    <w:rsid w:val="00FE2074"/>
    <w:rsid w:val="00FE2329"/>
    <w:rsid w:val="00FE29ED"/>
    <w:rsid w:val="00FE2A46"/>
    <w:rsid w:val="00FE2C77"/>
    <w:rsid w:val="00FE2CFE"/>
    <w:rsid w:val="00FE3003"/>
    <w:rsid w:val="00FE31E2"/>
    <w:rsid w:val="00FE3BA6"/>
    <w:rsid w:val="00FE466A"/>
    <w:rsid w:val="00FE4B33"/>
    <w:rsid w:val="00FE5129"/>
    <w:rsid w:val="00FE54E8"/>
    <w:rsid w:val="00FE5987"/>
    <w:rsid w:val="00FE59B0"/>
    <w:rsid w:val="00FE5A6B"/>
    <w:rsid w:val="00FE5E32"/>
    <w:rsid w:val="00FE5E39"/>
    <w:rsid w:val="00FE6567"/>
    <w:rsid w:val="00FE677D"/>
    <w:rsid w:val="00FE71DF"/>
    <w:rsid w:val="00FE77C0"/>
    <w:rsid w:val="00FE7AD7"/>
    <w:rsid w:val="00FE7DE8"/>
    <w:rsid w:val="00FF0838"/>
    <w:rsid w:val="00FF0CB2"/>
    <w:rsid w:val="00FF0CF5"/>
    <w:rsid w:val="00FF18CB"/>
    <w:rsid w:val="00FF1B6C"/>
    <w:rsid w:val="00FF1CCD"/>
    <w:rsid w:val="00FF1CD2"/>
    <w:rsid w:val="00FF1DB4"/>
    <w:rsid w:val="00FF1F82"/>
    <w:rsid w:val="00FF231A"/>
    <w:rsid w:val="00FF237F"/>
    <w:rsid w:val="00FF2C41"/>
    <w:rsid w:val="00FF2DA2"/>
    <w:rsid w:val="00FF2E17"/>
    <w:rsid w:val="00FF3143"/>
    <w:rsid w:val="00FF3E1A"/>
    <w:rsid w:val="00FF3E30"/>
    <w:rsid w:val="00FF429B"/>
    <w:rsid w:val="00FF4DF7"/>
    <w:rsid w:val="00FF516F"/>
    <w:rsid w:val="00FF5D4A"/>
    <w:rsid w:val="00FF5EBC"/>
    <w:rsid w:val="00FF6013"/>
    <w:rsid w:val="00FF69E4"/>
    <w:rsid w:val="00FF6B4C"/>
    <w:rsid w:val="00FF6FB4"/>
    <w:rsid w:val="00FF702E"/>
    <w:rsid w:val="00FF71A8"/>
    <w:rsid w:val="00FF7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37E897"/>
  <w15:docId w15:val="{EB7A3A6E-F393-4A2A-B9FC-C74A56C99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37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B3706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B370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5579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45579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455794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uiPriority w:val="99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uiPriority w:val="99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link w:val="Heading7"/>
    <w:uiPriority w:val="99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uiPriority w:val="99"/>
    <w:locked/>
    <w:rsid w:val="00455794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link w:val="Heading9"/>
    <w:uiPriority w:val="99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uiPriority w:val="99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629C7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uiPriority w:val="99"/>
    <w:qFormat/>
    <w:rsid w:val="008B370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B3706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uiPriority w:val="99"/>
    <w:rsid w:val="008B370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B370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B3706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B370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B370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B370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B3706"/>
    <w:pPr>
      <w:ind w:left="284"/>
    </w:pPr>
  </w:style>
  <w:style w:type="paragraph" w:customStyle="1" w:styleId="AAFrameAddress">
    <w:name w:val="AA Frame Address"/>
    <w:basedOn w:val="Heading1"/>
    <w:uiPriority w:val="99"/>
    <w:rsid w:val="008B370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B370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B370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8B370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B370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B370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B370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B370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B370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B370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B370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B370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B3706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B370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B370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B370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B370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B370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B370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B3706"/>
    <w:pPr>
      <w:ind w:left="567" w:hanging="567"/>
    </w:pPr>
  </w:style>
  <w:style w:type="paragraph" w:styleId="ListBullet5">
    <w:name w:val="List Bullet 5"/>
    <w:basedOn w:val="Normal"/>
    <w:uiPriority w:val="99"/>
    <w:rsid w:val="008B370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B3706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8B3706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B3706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B3706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uiPriority w:val="99"/>
    <w:qFormat/>
    <w:rsid w:val="008B370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B370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B370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B370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B370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B370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B370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B370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B370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B370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B370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B370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B370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B370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B370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455794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µÒÃÒ§3ªèÍ§"/>
    <w:basedOn w:val="Normal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uiPriority w:val="99"/>
    <w:rsid w:val="008B3706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3Char">
    <w:name w:val="Body Text 3 Char"/>
    <w:link w:val="BodyText3"/>
    <w:uiPriority w:val="99"/>
    <w:locked/>
    <w:rsid w:val="00455794"/>
    <w:rPr>
      <w:rFonts w:cs="EucrosiaUPC"/>
      <w:sz w:val="30"/>
      <w:szCs w:val="30"/>
      <w:lang w:val="th-TH" w:eastAsia="en-US" w:bidi="th-TH"/>
    </w:rPr>
  </w:style>
  <w:style w:type="paragraph" w:customStyle="1" w:styleId="a1">
    <w:name w:val="???????"/>
    <w:basedOn w:val="Normal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7937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55794"/>
    <w:rPr>
      <w:rFonts w:ascii="Tahoma" w:hAnsi="Tahoma" w:cs="Tahoma"/>
      <w:sz w:val="16"/>
      <w:szCs w:val="16"/>
      <w:lang w:val="en-US" w:eastAsia="en-US" w:bidi="th-TH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617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5C45D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981AC3"/>
    <w:rPr>
      <w:rFonts w:ascii="Arial" w:hAnsi="Arial" w:cs="Times New Roman"/>
      <w:sz w:val="20"/>
      <w:szCs w:val="20"/>
    </w:rPr>
  </w:style>
  <w:style w:type="paragraph" w:styleId="Signature">
    <w:name w:val="Signature"/>
    <w:basedOn w:val="Normal"/>
    <w:link w:val="SignatureChar"/>
    <w:uiPriority w:val="99"/>
    <w:rsid w:val="005C45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ignatureChar">
    <w:name w:val="Signature Char"/>
    <w:link w:val="Signature"/>
    <w:uiPriority w:val="99"/>
    <w:locked/>
    <w:rsid w:val="00455794"/>
    <w:rPr>
      <w:rFonts w:cs="Times New Roman"/>
      <w:sz w:val="22"/>
      <w:lang w:val="en-GB" w:eastAsia="en-US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0063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uiPriority w:val="99"/>
    <w:rsid w:val="00DD19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720" w:hanging="54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ttwolines">
    <w:name w:val="acct two lines"/>
    <w:aliases w:val="a2l"/>
    <w:basedOn w:val="Normal"/>
    <w:uiPriority w:val="99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overClientName">
    <w:name w:val="Cover Client Name"/>
    <w:basedOn w:val="Normal"/>
    <w:uiPriority w:val="99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semiHidden/>
    <w:rsid w:val="001D212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455794"/>
    <w:rPr>
      <w:rFonts w:ascii="Tahoma" w:hAnsi="Tahoma" w:cs="Tahoma"/>
      <w:lang w:val="en-US" w:eastAsia="en-US" w:bidi="th-TH"/>
    </w:rPr>
  </w:style>
  <w:style w:type="paragraph" w:customStyle="1" w:styleId="acctindenttabsnospaceafter">
    <w:name w:val="acct indent+tabs no space after"/>
    <w:aliases w:val="aitn"/>
    <w:basedOn w:val="Normal"/>
    <w:uiPriority w:val="99"/>
    <w:rsid w:val="00A922D9"/>
    <w:pPr>
      <w:numPr>
        <w:numId w:val="16"/>
      </w:numPr>
      <w:tabs>
        <w:tab w:val="clear" w:pos="227"/>
        <w:tab w:val="clear" w:pos="34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51"/>
        <w:tab w:val="left" w:pos="1134"/>
      </w:tabs>
      <w:spacing w:line="260" w:lineRule="atLeast"/>
      <w:ind w:left="284" w:firstLine="0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26FF2"/>
    <w:pPr>
      <w:ind w:left="720"/>
    </w:pPr>
    <w:rPr>
      <w:szCs w:val="22"/>
    </w:rPr>
  </w:style>
  <w:style w:type="character" w:styleId="Hyperlink">
    <w:name w:val="Hyperlink"/>
    <w:uiPriority w:val="99"/>
    <w:rsid w:val="00A41A67"/>
    <w:rPr>
      <w:rFonts w:cs="Times New Roman"/>
      <w:color w:val="0000FF"/>
      <w:u w:val="single"/>
    </w:rPr>
  </w:style>
  <w:style w:type="paragraph" w:customStyle="1" w:styleId="a3">
    <w:name w:val="??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455794"/>
    <w:rPr>
      <w:rFonts w:eastAsia="Times New Roman"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uiPriority w:val="99"/>
    <w:rsid w:val="004557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">
    <w:name w:val="acct column heading"/>
    <w:aliases w:val="ac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55794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5579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45579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45579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5579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5579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5579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5579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455794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45579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4557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45579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45579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455794"/>
  </w:style>
  <w:style w:type="paragraph" w:customStyle="1" w:styleId="zreportaddinfo">
    <w:name w:val="zreport addinfo"/>
    <w:basedOn w:val="Normal"/>
    <w:uiPriority w:val="99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45579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45579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5579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45579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5579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5579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45579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55794"/>
  </w:style>
  <w:style w:type="paragraph" w:customStyle="1" w:styleId="nineptheadingcentredbold">
    <w:name w:val="nine pt heading centred bold"/>
    <w:aliases w:val="9hcb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5579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5579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5579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5579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5579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5579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5579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  <w:tab w:val="left" w:pos="907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5579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5579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5579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5579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5579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45579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55794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455794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45579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45579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5579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5579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45579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45579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5579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5579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455794"/>
    <w:pPr>
      <w:tabs>
        <w:tab w:val="left" w:pos="851"/>
        <w:tab w:val="left" w:pos="1134"/>
      </w:tabs>
    </w:pPr>
  </w:style>
  <w:style w:type="paragraph" w:customStyle="1" w:styleId="blockbullet">
    <w:name w:val="block bullet"/>
    <w:aliases w:val="bb"/>
    <w:basedOn w:val="block"/>
    <w:uiPriority w:val="99"/>
    <w:rsid w:val="0045579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5579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5579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5579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5579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5579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5579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5579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5579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5579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5579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5579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5579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5579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5579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5579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5579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45579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5579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5579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5579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5579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5579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5579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5579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5579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5579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5579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5579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5579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5579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5579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5579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5579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5579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5579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5579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5579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5579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5579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5579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5579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5579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5579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5579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55794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45579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5579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5579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5579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5579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5579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5579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5579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5579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455794"/>
    <w:rPr>
      <w:rFonts w:eastAsia="Times New Roman"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455794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455794"/>
    <w:rPr>
      <w:rFonts w:eastAsia="Times New Roman"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SubTitle">
    <w:name w:val="Cover SubTitle"/>
    <w:basedOn w:val="Single"/>
    <w:uiPriority w:val="99"/>
    <w:rsid w:val="004557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557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45579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455794"/>
    <w:rPr>
      <w:rFonts w:ascii="Consolas" w:hAnsi="Consolas" w:cs="Angsana New"/>
      <w:sz w:val="26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45579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455794"/>
    <w:rPr>
      <w:rFonts w:ascii="Arial" w:hAnsi="Arial" w:cs="Angsana New"/>
      <w:sz w:val="25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55794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455794"/>
    <w:rPr>
      <w:rFonts w:ascii="Arial" w:hAnsi="Arial" w:cs="Angsana New"/>
      <w:b/>
      <w:bCs/>
      <w:sz w:val="25"/>
      <w:szCs w:val="25"/>
      <w:lang w:val="en-US" w:eastAsia="en-US" w:bidi="th-TH"/>
    </w:rPr>
  </w:style>
  <w:style w:type="paragraph" w:styleId="Revision">
    <w:name w:val="Revision"/>
    <w:hidden/>
    <w:uiPriority w:val="99"/>
    <w:semiHidden/>
    <w:rsid w:val="00455794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D63C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uiPriority w:val="99"/>
    <w:rsid w:val="001907DD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907DD"/>
    <w:rPr>
      <w:rFonts w:cs="Times New Roman"/>
      <w:sz w:val="29"/>
      <w:szCs w:val="29"/>
    </w:rPr>
  </w:style>
  <w:style w:type="character" w:customStyle="1" w:styleId="hps">
    <w:name w:val="hps"/>
    <w:uiPriority w:val="99"/>
    <w:rsid w:val="001907DD"/>
    <w:rPr>
      <w:rFonts w:cs="Times New Roman"/>
    </w:rPr>
  </w:style>
  <w:style w:type="character" w:customStyle="1" w:styleId="gt-icon-text1">
    <w:name w:val="gt-icon-text1"/>
    <w:uiPriority w:val="99"/>
    <w:rsid w:val="001907DD"/>
    <w:rPr>
      <w:rFonts w:cs="Times New Roman"/>
    </w:rPr>
  </w:style>
  <w:style w:type="character" w:customStyle="1" w:styleId="shorttext">
    <w:name w:val="short_text"/>
    <w:uiPriority w:val="99"/>
    <w:rsid w:val="001907DD"/>
    <w:rPr>
      <w:rFonts w:cs="Times New Roman"/>
    </w:rPr>
  </w:style>
  <w:style w:type="character" w:customStyle="1" w:styleId="longtext">
    <w:name w:val="long_text"/>
    <w:uiPriority w:val="99"/>
    <w:rsid w:val="001907DD"/>
    <w:rPr>
      <w:rFonts w:cs="Times New Roman"/>
    </w:rPr>
  </w:style>
  <w:style w:type="character" w:styleId="CommentReference">
    <w:name w:val="annotation reference"/>
    <w:uiPriority w:val="99"/>
    <w:rsid w:val="001907DD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semiHidden/>
    <w:locked/>
    <w:rsid w:val="00442F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0347A1"/>
    <w:rPr>
      <w:rFonts w:ascii="Calibri" w:eastAsia="Calibri" w:hAnsi="Calibri" w:cs="Cordia New"/>
      <w:sz w:val="22"/>
      <w:szCs w:val="28"/>
    </w:rPr>
  </w:style>
  <w:style w:type="character" w:customStyle="1" w:styleId="st1">
    <w:name w:val="st1"/>
    <w:basedOn w:val="DefaultParagraphFont"/>
    <w:rsid w:val="00205CEA"/>
  </w:style>
  <w:style w:type="paragraph" w:styleId="HTMLPreformatted">
    <w:name w:val="HTML Preformatted"/>
    <w:basedOn w:val="Normal"/>
    <w:link w:val="HTMLPreformattedChar"/>
    <w:uiPriority w:val="99"/>
    <w:unhideWhenUsed/>
    <w:locked/>
    <w:rsid w:val="00846C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846C62"/>
    <w:rPr>
      <w:rFonts w:ascii="Courier New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97553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C47A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3C1D00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817E1-7073-4457-9492-63AD0C497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21</TotalTime>
  <Pages>12</Pages>
  <Words>1969</Words>
  <Characters>11224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DMT Pcl.</vt:lpstr>
    </vt:vector>
  </TitlesOfParts>
  <Company>KPMG</Company>
  <LinksUpToDate>false</LinksUpToDate>
  <CharactersWithSpaces>13167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DMT Pcl.</dc:title>
  <dc:subject/>
  <dc:creator>osrisomphot</dc:creator>
  <cp:keywords/>
  <cp:lastModifiedBy>Pattaraporn Amornsrivarakul</cp:lastModifiedBy>
  <cp:revision>2</cp:revision>
  <cp:lastPrinted>2020-08-06T06:56:00Z</cp:lastPrinted>
  <dcterms:created xsi:type="dcterms:W3CDTF">2021-11-09T06:51:00Z</dcterms:created>
  <dcterms:modified xsi:type="dcterms:W3CDTF">2021-11-09T06:51:00Z</dcterms:modified>
</cp:coreProperties>
</file>