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81289C" w14:textId="77777777" w:rsidR="003D743A" w:rsidRDefault="003D743A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trike/>
          <w:cs/>
        </w:rPr>
      </w:pPr>
      <w:bookmarkStart w:id="0" w:name="Title"/>
      <w:bookmarkStart w:id="1" w:name="_GoBack"/>
      <w:bookmarkEnd w:id="1"/>
    </w:p>
    <w:p w14:paraId="02FFD971" w14:textId="77777777" w:rsidR="00662D6D" w:rsidRPr="00BD488B" w:rsidRDefault="00662D6D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trike/>
        </w:rPr>
      </w:pPr>
    </w:p>
    <w:p w14:paraId="2C4585C4" w14:textId="77777777" w:rsidR="00F62D2A" w:rsidRPr="00FC3D7D" w:rsidRDefault="00F62D2A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s/>
        </w:rPr>
      </w:pPr>
    </w:p>
    <w:p w14:paraId="02296F26" w14:textId="77777777" w:rsidR="00F62D2A" w:rsidRPr="00FC3D7D" w:rsidRDefault="00F62D2A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0A99BF1A" w14:textId="77777777" w:rsidR="00F62D2A" w:rsidRPr="00FC3D7D" w:rsidRDefault="00F62D2A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47450810" w14:textId="77777777" w:rsidR="00F62D2A" w:rsidRPr="00FC3D7D" w:rsidRDefault="00F62D2A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3E532073" w14:textId="77777777" w:rsidR="00F62D2A" w:rsidRPr="00FC3D7D" w:rsidRDefault="00F62D2A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s/>
        </w:rPr>
      </w:pPr>
    </w:p>
    <w:p w14:paraId="1610B3BF" w14:textId="77777777" w:rsidR="00C27EA7" w:rsidRPr="00FC3D7D" w:rsidRDefault="00C27EA7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19CC634E" w14:textId="77777777" w:rsidR="00C27EA7" w:rsidRPr="00FC3D7D" w:rsidRDefault="00C27EA7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510A74A9" w14:textId="77777777" w:rsidR="00C27EA7" w:rsidRPr="00FC3D7D" w:rsidRDefault="00C27EA7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s/>
        </w:rPr>
      </w:pPr>
    </w:p>
    <w:p w14:paraId="192A629F" w14:textId="77777777" w:rsidR="00C27EA7" w:rsidRPr="00FC3D7D" w:rsidRDefault="00C27EA7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0A161E78" w14:textId="77777777" w:rsidR="00AA06DC" w:rsidRPr="00FC3D7D" w:rsidRDefault="00D00D7D" w:rsidP="00AA06D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bookmarkStart w:id="2" w:name="Start"/>
      <w:bookmarkEnd w:id="0"/>
      <w:bookmarkEnd w:id="2"/>
      <w:r>
        <w:rPr>
          <w:rFonts w:ascii="Angsana New" w:hAnsi="Angsana New" w:cs="Angsana New" w:hint="cs"/>
          <w:sz w:val="52"/>
          <w:szCs w:val="52"/>
          <w:cs/>
        </w:rPr>
        <w:t xml:space="preserve"> </w:t>
      </w:r>
    </w:p>
    <w:p w14:paraId="0D9B979F" w14:textId="77777777" w:rsidR="00293B08" w:rsidRPr="00D00D7D" w:rsidRDefault="00293B08" w:rsidP="00293B0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0"/>
          <w:szCs w:val="50"/>
        </w:rPr>
      </w:pPr>
      <w:r w:rsidRPr="00D00D7D">
        <w:rPr>
          <w:rFonts w:ascii="Angsana New" w:hAnsi="Angsana New" w:cs="Angsana New" w:hint="cs"/>
          <w:sz w:val="50"/>
          <w:szCs w:val="50"/>
          <w:cs/>
        </w:rPr>
        <w:t xml:space="preserve">บริษัท </w:t>
      </w:r>
      <w:r w:rsidR="001103FB" w:rsidRPr="00D00D7D">
        <w:rPr>
          <w:rFonts w:ascii="Angsana New" w:hAnsi="Angsana New" w:cs="Angsana New" w:hint="cs"/>
          <w:sz w:val="50"/>
          <w:szCs w:val="50"/>
          <w:cs/>
        </w:rPr>
        <w:t>ทาคูนิ</w:t>
      </w:r>
      <w:r w:rsidR="001103FB" w:rsidRPr="00D00D7D">
        <w:rPr>
          <w:rFonts w:ascii="Angsana New" w:hAnsi="Angsana New" w:cs="Angsana New" w:hint="cs"/>
          <w:sz w:val="50"/>
          <w:szCs w:val="50"/>
        </w:rPr>
        <w:t xml:space="preserve"> </w:t>
      </w:r>
      <w:r w:rsidR="001103FB" w:rsidRPr="00D00D7D">
        <w:rPr>
          <w:rFonts w:ascii="Angsana New" w:hAnsi="Angsana New" w:cs="Angsana New" w:hint="cs"/>
          <w:sz w:val="50"/>
          <w:szCs w:val="50"/>
          <w:cs/>
        </w:rPr>
        <w:t>กรุ๊ป จำกัด</w:t>
      </w:r>
      <w:r w:rsidR="001103FB" w:rsidRPr="00D00D7D">
        <w:rPr>
          <w:rFonts w:ascii="Angsana New" w:hAnsi="Angsana New" w:cs="Angsana New" w:hint="cs"/>
          <w:i/>
          <w:iCs/>
          <w:sz w:val="50"/>
          <w:szCs w:val="50"/>
        </w:rPr>
        <w:t xml:space="preserve"> </w:t>
      </w:r>
      <w:r w:rsidR="001103FB" w:rsidRPr="00D00D7D">
        <w:rPr>
          <w:rFonts w:ascii="Angsana New" w:hAnsi="Angsana New" w:cs="Angsana New" w:hint="cs"/>
          <w:sz w:val="50"/>
          <w:szCs w:val="50"/>
          <w:cs/>
        </w:rPr>
        <w:t>(มหาชน)</w:t>
      </w:r>
      <w:r w:rsidR="001103FB" w:rsidRPr="00D00D7D">
        <w:rPr>
          <w:rFonts w:ascii="Angsana New" w:hAnsi="Angsana New" w:cs="Angsana New"/>
          <w:sz w:val="50"/>
          <w:szCs w:val="50"/>
        </w:rPr>
        <w:t xml:space="preserve"> </w:t>
      </w:r>
      <w:r w:rsidR="00F12C71" w:rsidRPr="00D00D7D">
        <w:rPr>
          <w:rFonts w:ascii="Angsana New" w:hAnsi="Angsana New" w:cs="Angsana New" w:hint="cs"/>
          <w:sz w:val="50"/>
          <w:szCs w:val="50"/>
          <w:cs/>
        </w:rPr>
        <w:t>และบริษัทย่อย</w:t>
      </w:r>
    </w:p>
    <w:p w14:paraId="251460D1" w14:textId="77777777" w:rsidR="006F6438" w:rsidRPr="00D00D7D" w:rsidRDefault="002D2D89" w:rsidP="00764E43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6375"/>
        </w:tabs>
        <w:spacing w:line="240" w:lineRule="auto"/>
        <w:rPr>
          <w:rFonts w:ascii="Angsana New" w:hAnsi="Angsana New" w:cs="Angsana New"/>
          <w:sz w:val="44"/>
          <w:szCs w:val="44"/>
          <w:cs/>
        </w:rPr>
      </w:pPr>
      <w:r w:rsidRPr="00D00D7D">
        <w:rPr>
          <w:rFonts w:ascii="Angsana New" w:hAnsi="Angsana New" w:cs="Angsana New"/>
          <w:sz w:val="44"/>
          <w:szCs w:val="44"/>
        </w:rPr>
        <w:tab/>
      </w:r>
      <w:r w:rsidRPr="00D00D7D">
        <w:rPr>
          <w:rFonts w:ascii="Angsana New" w:hAnsi="Angsana New" w:cs="Angsana New"/>
          <w:sz w:val="44"/>
          <w:szCs w:val="44"/>
        </w:rPr>
        <w:tab/>
      </w:r>
    </w:p>
    <w:p w14:paraId="19D2F24B" w14:textId="77777777" w:rsidR="002357BF" w:rsidRPr="00D00D7D" w:rsidRDefault="002357BF" w:rsidP="002357B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D00D7D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183126" w:rsidRPr="00D00D7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4CA5DBD8" w14:textId="77777777" w:rsidR="002357BF" w:rsidRPr="00D00D7D" w:rsidRDefault="002357BF" w:rsidP="002357B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32"/>
          <w:szCs w:val="32"/>
        </w:rPr>
      </w:pPr>
      <w:r w:rsidRPr="00D00D7D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</w:t>
      </w:r>
      <w:r w:rsidR="00737BC5" w:rsidRPr="00D00D7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</w:t>
      </w:r>
      <w:r w:rsidR="006C3342" w:rsidRPr="00D00D7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เก้า</w:t>
      </w:r>
      <w:r w:rsidR="00737BC5" w:rsidRPr="00D00D7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เดือน</w:t>
      </w:r>
      <w:r w:rsidRPr="00D00D7D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D45D49" w:rsidRPr="00D00D7D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737BC5" w:rsidRPr="00D00D7D">
        <w:rPr>
          <w:rFonts w:ascii="Angsana New" w:hAnsi="Angsana New" w:cs="Angsana New"/>
          <w:b w:val="0"/>
          <w:bCs w:val="0"/>
          <w:sz w:val="32"/>
          <w:szCs w:val="32"/>
        </w:rPr>
        <w:t>0</w:t>
      </w:r>
      <w:r w:rsidR="00D45D49" w:rsidRPr="00D00D7D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6C3342" w:rsidRPr="00D00D7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กันยายน </w:t>
      </w:r>
      <w:r w:rsidR="00D45D49" w:rsidRPr="00D00D7D">
        <w:rPr>
          <w:rFonts w:ascii="Angsana New" w:hAnsi="Angsana New" w:cs="Angsana New"/>
          <w:b w:val="0"/>
          <w:bCs w:val="0"/>
          <w:sz w:val="32"/>
          <w:szCs w:val="32"/>
        </w:rPr>
        <w:t>2564</w:t>
      </w:r>
    </w:p>
    <w:p w14:paraId="11EFDAF1" w14:textId="77777777" w:rsidR="002357BF" w:rsidRPr="00D00D7D" w:rsidRDefault="002357BF" w:rsidP="002357B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  <w:cs/>
          <w:lang w:val="th-TH"/>
        </w:rPr>
      </w:pPr>
      <w:r w:rsidRPr="00D00D7D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39AF117D" w14:textId="77777777" w:rsidR="002357BF" w:rsidRPr="00D00D7D" w:rsidRDefault="002357BF" w:rsidP="002357B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D00D7D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="00183126" w:rsidRPr="00D00D7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D00D7D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0C3EBC42" w14:textId="77777777" w:rsidR="003D4E48" w:rsidRPr="00D00D7D" w:rsidRDefault="003D4E48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  <w:sectPr w:rsidR="003D4E48" w:rsidRPr="00D00D7D" w:rsidSect="006B0875">
          <w:headerReference w:type="default" r:id="rId8"/>
          <w:footerReference w:type="default" r:id="rId9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</w:sectPr>
      </w:pPr>
    </w:p>
    <w:p w14:paraId="5DC8ED44" w14:textId="77777777" w:rsidR="00F470B8" w:rsidRPr="00D00D7D" w:rsidRDefault="00F470B8" w:rsidP="0087701D">
      <w:pPr>
        <w:spacing w:line="340" w:lineRule="exact"/>
        <w:ind w:right="45"/>
        <w:rPr>
          <w:rFonts w:ascii="Angsana New" w:hAnsi="Angsana New"/>
          <w:b/>
          <w:bCs/>
          <w:sz w:val="32"/>
          <w:szCs w:val="32"/>
        </w:rPr>
      </w:pPr>
    </w:p>
    <w:p w14:paraId="004339E0" w14:textId="77777777" w:rsidR="008911AD" w:rsidRPr="00D00D7D" w:rsidRDefault="008911AD" w:rsidP="002357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2E0FF6A1" w14:textId="77777777" w:rsidR="008911AD" w:rsidRPr="00D00D7D" w:rsidRDefault="008911AD" w:rsidP="002357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3575576E" w14:textId="77777777" w:rsidR="008911AD" w:rsidRPr="00D00D7D" w:rsidRDefault="008911AD" w:rsidP="002357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71A7F01F" w14:textId="77777777" w:rsidR="008911AD" w:rsidRPr="00D00D7D" w:rsidRDefault="008911AD" w:rsidP="002357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52B3DB4F" w14:textId="77777777" w:rsidR="008911AD" w:rsidRPr="00D00D7D" w:rsidRDefault="008911AD" w:rsidP="002357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58F13DE3" w14:textId="77777777" w:rsidR="008911AD" w:rsidRPr="00D00D7D" w:rsidRDefault="008911AD" w:rsidP="002357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39E025A7" w14:textId="77777777" w:rsidR="002357BF" w:rsidRPr="00D00D7D" w:rsidRDefault="002357BF" w:rsidP="002357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D00D7D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671138A1" w14:textId="77777777" w:rsidR="0087701D" w:rsidRPr="00D00D7D" w:rsidRDefault="0087701D" w:rsidP="0087701D">
      <w:pPr>
        <w:spacing w:line="240" w:lineRule="auto"/>
        <w:ind w:right="45"/>
        <w:jc w:val="both"/>
        <w:rPr>
          <w:rFonts w:ascii="Angsana New" w:hAnsi="Angsana New"/>
          <w:b/>
          <w:bCs/>
          <w:sz w:val="30"/>
          <w:szCs w:val="30"/>
        </w:rPr>
      </w:pPr>
    </w:p>
    <w:p w14:paraId="1AB664D6" w14:textId="77777777" w:rsidR="006F0F74" w:rsidRPr="00D00D7D" w:rsidRDefault="00293B08" w:rsidP="006F0F74">
      <w:pPr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00D7D">
        <w:rPr>
          <w:rFonts w:ascii="Angsana New" w:hAnsi="Angsana New"/>
          <w:b/>
          <w:bCs/>
          <w:sz w:val="32"/>
          <w:szCs w:val="32"/>
          <w:cs/>
        </w:rPr>
        <w:t xml:space="preserve">เสนอ </w:t>
      </w:r>
      <w:r w:rsidRPr="00D00D7D">
        <w:rPr>
          <w:rFonts w:ascii="Angsana New" w:hAnsi="Angsana New" w:hint="cs"/>
          <w:b/>
          <w:bCs/>
          <w:sz w:val="32"/>
          <w:szCs w:val="32"/>
          <w:cs/>
        </w:rPr>
        <w:t>คณะกรรมการ</w:t>
      </w:r>
      <w:r w:rsidR="001103FB" w:rsidRPr="00D00D7D">
        <w:rPr>
          <w:rFonts w:ascii="Angsana New" w:hAnsi="Angsana New" w:hint="cs"/>
          <w:b/>
          <w:bCs/>
          <w:sz w:val="32"/>
          <w:szCs w:val="32"/>
          <w:cs/>
        </w:rPr>
        <w:t>บริษัท ทาคูนิ กรุ๊ป จำกัด (มหาชน)</w:t>
      </w:r>
      <w:r w:rsidR="000409F8" w:rsidRPr="00D00D7D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6247323E" w14:textId="77777777" w:rsidR="00FF047D" w:rsidRPr="00D00D7D" w:rsidRDefault="00FF047D" w:rsidP="00FF047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05F5FD2" w14:textId="77777777" w:rsidR="0087701D" w:rsidRPr="00D00D7D" w:rsidRDefault="002357BF" w:rsidP="002357B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D00D7D">
        <w:rPr>
          <w:rFonts w:ascii="Angsana New" w:hAnsi="Angsana New"/>
          <w:sz w:val="30"/>
          <w:szCs w:val="30"/>
          <w:cs/>
        </w:rPr>
        <w:t>ข้าพเจ้าได้สอบทานงบแสดงฐานะการเงินรวมและงบแสดงฐา</w:t>
      </w:r>
      <w:r w:rsidR="00053159" w:rsidRPr="00D00D7D">
        <w:rPr>
          <w:rFonts w:ascii="Angsana New" w:hAnsi="Angsana New"/>
          <w:sz w:val="30"/>
          <w:szCs w:val="30"/>
          <w:cs/>
        </w:rPr>
        <w:t xml:space="preserve">นะการเงินเฉพาะกิจการ ณ วันที่ </w:t>
      </w:r>
      <w:r w:rsidR="00D45D49" w:rsidRPr="00D00D7D">
        <w:rPr>
          <w:rFonts w:ascii="Angsana New" w:hAnsi="Angsana New"/>
          <w:sz w:val="30"/>
          <w:szCs w:val="30"/>
        </w:rPr>
        <w:t>3</w:t>
      </w:r>
      <w:r w:rsidR="00DA185C" w:rsidRPr="00D00D7D">
        <w:rPr>
          <w:rFonts w:ascii="Angsana New" w:hAnsi="Angsana New"/>
          <w:sz w:val="30"/>
          <w:szCs w:val="30"/>
        </w:rPr>
        <w:t>0</w:t>
      </w:r>
      <w:r w:rsidR="00D45D49" w:rsidRPr="00D00D7D">
        <w:rPr>
          <w:rFonts w:ascii="Angsana New" w:hAnsi="Angsana New"/>
          <w:sz w:val="30"/>
          <w:szCs w:val="30"/>
        </w:rPr>
        <w:t xml:space="preserve"> </w:t>
      </w:r>
      <w:r w:rsidR="009558C6" w:rsidRPr="00D00D7D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D45D49" w:rsidRPr="00D00D7D">
        <w:rPr>
          <w:rFonts w:ascii="Angsana New" w:hAnsi="Angsana New"/>
          <w:sz w:val="30"/>
          <w:szCs w:val="30"/>
        </w:rPr>
        <w:t>2564</w:t>
      </w:r>
      <w:r w:rsidRPr="00D00D7D">
        <w:rPr>
          <w:rFonts w:ascii="Angsana New" w:hAnsi="Angsana New"/>
          <w:sz w:val="30"/>
          <w:szCs w:val="30"/>
          <w:cs/>
        </w:rPr>
        <w:t xml:space="preserve"> </w:t>
      </w:r>
      <w:r w:rsidR="000B6151" w:rsidRPr="00D00D7D">
        <w:rPr>
          <w:rFonts w:ascii="Angsana New" w:hAnsi="Angsana New"/>
          <w:sz w:val="30"/>
          <w:szCs w:val="30"/>
        </w:rPr>
        <w:br/>
      </w:r>
      <w:r w:rsidRPr="00D00D7D">
        <w:rPr>
          <w:rFonts w:ascii="Angsana New" w:hAnsi="Angsana New"/>
          <w:spacing w:val="-2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E10017" w:rsidRPr="00D00D7D">
        <w:rPr>
          <w:rFonts w:ascii="Angsana New" w:hAnsi="Angsana New" w:hint="cs"/>
          <w:spacing w:val="-2"/>
          <w:sz w:val="30"/>
          <w:szCs w:val="30"/>
          <w:cs/>
        </w:rPr>
        <w:t>สำหรับงวดสามเดือนและ</w:t>
      </w:r>
      <w:r w:rsidR="009558C6" w:rsidRPr="00D00D7D">
        <w:rPr>
          <w:rFonts w:ascii="Angsana New" w:hAnsi="Angsana New" w:hint="cs"/>
          <w:spacing w:val="-2"/>
          <w:sz w:val="30"/>
          <w:szCs w:val="30"/>
          <w:cs/>
        </w:rPr>
        <w:t>เก้า</w:t>
      </w:r>
      <w:r w:rsidR="00E10017" w:rsidRPr="00D00D7D">
        <w:rPr>
          <w:rFonts w:ascii="Angsana New" w:hAnsi="Angsana New" w:hint="cs"/>
          <w:spacing w:val="-2"/>
          <w:sz w:val="30"/>
          <w:szCs w:val="30"/>
          <w:cs/>
        </w:rPr>
        <w:t>เดือนสิ้นสุดวันที่</w:t>
      </w:r>
      <w:r w:rsidR="009558C6" w:rsidRPr="00D00D7D">
        <w:rPr>
          <w:rFonts w:ascii="Angsana New" w:hAnsi="Angsana New"/>
          <w:spacing w:val="-2"/>
          <w:sz w:val="30"/>
          <w:szCs w:val="30"/>
          <w:cs/>
        </w:rPr>
        <w:br/>
      </w:r>
      <w:r w:rsidR="00E10017" w:rsidRPr="00D00D7D">
        <w:rPr>
          <w:rFonts w:ascii="Angsana New" w:hAnsi="Angsana New"/>
          <w:spacing w:val="-2"/>
          <w:sz w:val="30"/>
          <w:szCs w:val="30"/>
        </w:rPr>
        <w:t xml:space="preserve">30 </w:t>
      </w:r>
      <w:r w:rsidR="009558C6" w:rsidRPr="00D00D7D">
        <w:rPr>
          <w:rFonts w:ascii="Angsana New" w:hAnsi="Angsana New" w:hint="cs"/>
          <w:spacing w:val="-2"/>
          <w:sz w:val="30"/>
          <w:szCs w:val="30"/>
          <w:cs/>
        </w:rPr>
        <w:t xml:space="preserve">กันยายน </w:t>
      </w:r>
      <w:r w:rsidR="00E10017" w:rsidRPr="00D00D7D">
        <w:rPr>
          <w:rFonts w:ascii="Angsana New" w:hAnsi="Angsana New"/>
          <w:spacing w:val="-2"/>
          <w:sz w:val="30"/>
          <w:szCs w:val="30"/>
        </w:rPr>
        <w:t>2564</w:t>
      </w:r>
      <w:r w:rsidR="00FF047D" w:rsidRPr="00D00D7D">
        <w:rPr>
          <w:rFonts w:ascii="Angsana New" w:hAnsi="Angsana New"/>
          <w:spacing w:val="-4"/>
          <w:sz w:val="30"/>
          <w:szCs w:val="30"/>
        </w:rPr>
        <w:t xml:space="preserve"> </w:t>
      </w:r>
      <w:r w:rsidRPr="00D00D7D">
        <w:rPr>
          <w:rFonts w:ascii="Angsana New" w:hAnsi="Angsana New"/>
          <w:spacing w:val="-4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Pr="00D00D7D">
        <w:rPr>
          <w:rFonts w:ascii="Angsana New" w:hAnsi="Angsana New"/>
          <w:sz w:val="30"/>
          <w:szCs w:val="30"/>
          <w:cs/>
        </w:rPr>
        <w:t xml:space="preserve"> </w:t>
      </w:r>
      <w:r w:rsidRPr="00D00D7D">
        <w:rPr>
          <w:rFonts w:ascii="Angsana New" w:hAnsi="Angsana New"/>
          <w:spacing w:val="2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="00CC191F" w:rsidRPr="00D00D7D">
        <w:rPr>
          <w:rFonts w:ascii="Angsana New" w:hAnsi="Angsana New"/>
          <w:spacing w:val="2"/>
          <w:sz w:val="30"/>
          <w:szCs w:val="30"/>
        </w:rPr>
        <w:t xml:space="preserve"> </w:t>
      </w:r>
      <w:r w:rsidRPr="00D00D7D">
        <w:rPr>
          <w:rFonts w:ascii="Angsana New" w:hAnsi="Angsana New"/>
          <w:spacing w:val="-2"/>
          <w:sz w:val="30"/>
          <w:szCs w:val="30"/>
          <w:cs/>
        </w:rPr>
        <w:t>ส</w:t>
      </w:r>
      <w:r w:rsidR="00053159" w:rsidRPr="00D00D7D">
        <w:rPr>
          <w:rFonts w:ascii="Angsana New" w:hAnsi="Angsana New"/>
          <w:spacing w:val="-2"/>
          <w:sz w:val="30"/>
          <w:szCs w:val="30"/>
          <w:cs/>
        </w:rPr>
        <w:t>ำหรับงวด</w:t>
      </w:r>
      <w:r w:rsidR="009558C6" w:rsidRPr="00D00D7D">
        <w:rPr>
          <w:rFonts w:ascii="Angsana New" w:hAnsi="Angsana New" w:hint="cs"/>
          <w:spacing w:val="-2"/>
          <w:sz w:val="30"/>
          <w:szCs w:val="30"/>
          <w:cs/>
        </w:rPr>
        <w:t>เก้า</w:t>
      </w:r>
      <w:r w:rsidR="002B7F30" w:rsidRPr="00D00D7D">
        <w:rPr>
          <w:rFonts w:ascii="Angsana New" w:hAnsi="Angsana New"/>
          <w:spacing w:val="-2"/>
          <w:sz w:val="30"/>
          <w:szCs w:val="30"/>
          <w:cs/>
        </w:rPr>
        <w:t>เดือน</w:t>
      </w:r>
      <w:r w:rsidR="00053159" w:rsidRPr="00D00D7D">
        <w:rPr>
          <w:rFonts w:ascii="Angsana New" w:hAnsi="Angsana New"/>
          <w:spacing w:val="-2"/>
          <w:sz w:val="30"/>
          <w:szCs w:val="30"/>
          <w:cs/>
        </w:rPr>
        <w:t xml:space="preserve">สิ้นสุดวันที่ </w:t>
      </w:r>
      <w:r w:rsidR="00E10017" w:rsidRPr="00D00D7D">
        <w:rPr>
          <w:rFonts w:ascii="Angsana New" w:hAnsi="Angsana New"/>
          <w:spacing w:val="-2"/>
          <w:sz w:val="30"/>
          <w:szCs w:val="30"/>
        </w:rPr>
        <w:t xml:space="preserve">30 </w:t>
      </w:r>
      <w:r w:rsidR="009558C6" w:rsidRPr="00D00D7D">
        <w:rPr>
          <w:rFonts w:ascii="Angsana New" w:hAnsi="Angsana New" w:hint="cs"/>
          <w:spacing w:val="-2"/>
          <w:sz w:val="30"/>
          <w:szCs w:val="30"/>
          <w:cs/>
        </w:rPr>
        <w:t xml:space="preserve">กันยายน </w:t>
      </w:r>
      <w:r w:rsidR="00D45D49" w:rsidRPr="00D00D7D">
        <w:rPr>
          <w:rFonts w:ascii="Angsana New" w:hAnsi="Angsana New"/>
          <w:spacing w:val="-2"/>
          <w:sz w:val="30"/>
          <w:szCs w:val="30"/>
        </w:rPr>
        <w:t>2564</w:t>
      </w:r>
      <w:r w:rsidRPr="00D00D7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6B7EAC" w:rsidRPr="00D00D7D">
        <w:rPr>
          <w:rFonts w:ascii="Angsana New" w:hAnsi="Angsana New"/>
          <w:spacing w:val="-2"/>
          <w:sz w:val="30"/>
          <w:szCs w:val="30"/>
          <w:cs/>
        </w:rPr>
        <w:t>และ</w:t>
      </w:r>
      <w:r w:rsidR="00E10017" w:rsidRPr="00D00D7D">
        <w:rPr>
          <w:rFonts w:ascii="Angsana New" w:hAnsi="Angsana New"/>
          <w:spacing w:val="-2"/>
          <w:sz w:val="30"/>
          <w:szCs w:val="30"/>
          <w:cs/>
        </w:rPr>
        <w:br/>
      </w:r>
      <w:r w:rsidRPr="00D00D7D">
        <w:rPr>
          <w:rFonts w:ascii="Angsana New" w:hAnsi="Angsana New"/>
          <w:spacing w:val="-2"/>
          <w:sz w:val="30"/>
          <w:szCs w:val="30"/>
          <w:cs/>
        </w:rPr>
        <w:t>หมายเหตุประกอบงบการเงินแบบย่อ (ข้อมูลทางการเงินระหว่างกาล)</w:t>
      </w:r>
      <w:r w:rsidRPr="00D00D7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293B08" w:rsidRPr="00D00D7D">
        <w:rPr>
          <w:rFonts w:ascii="Angsana New" w:hAnsi="Angsana New"/>
          <w:spacing w:val="-4"/>
          <w:sz w:val="30"/>
          <w:szCs w:val="30"/>
          <w:cs/>
        </w:rPr>
        <w:t>ของ</w:t>
      </w:r>
      <w:r w:rsidR="001103FB" w:rsidRPr="00D00D7D">
        <w:rPr>
          <w:rFonts w:ascii="Angsana New" w:hAnsi="Angsana New"/>
          <w:spacing w:val="-4"/>
          <w:sz w:val="30"/>
          <w:szCs w:val="30"/>
          <w:cs/>
        </w:rPr>
        <w:t>บริษัท ทาคูนิ กรุ๊ป จำกัด (มหาชน)</w:t>
      </w:r>
      <w:r w:rsidR="005224B2" w:rsidRPr="00D00D7D">
        <w:rPr>
          <w:rFonts w:ascii="Angsana New" w:hAnsi="Angsana New"/>
          <w:spacing w:val="-4"/>
          <w:sz w:val="30"/>
          <w:szCs w:val="30"/>
        </w:rPr>
        <w:t xml:space="preserve"> </w:t>
      </w:r>
      <w:r w:rsidR="00C13BE3" w:rsidRPr="00D00D7D">
        <w:rPr>
          <w:rFonts w:ascii="Angsana New" w:hAnsi="Angsana New"/>
          <w:spacing w:val="-4"/>
          <w:sz w:val="30"/>
          <w:szCs w:val="30"/>
          <w:cs/>
        </w:rPr>
        <w:t>และบริษัทย่อย</w:t>
      </w:r>
      <w:r w:rsidR="00FF047D" w:rsidRPr="00D00D7D">
        <w:rPr>
          <w:rFonts w:ascii="Angsana New" w:hAnsi="Angsana New"/>
          <w:spacing w:val="4"/>
          <w:sz w:val="30"/>
          <w:szCs w:val="30"/>
        </w:rPr>
        <w:t xml:space="preserve"> </w:t>
      </w:r>
      <w:r w:rsidR="00FF047D" w:rsidRPr="00D00D7D">
        <w:rPr>
          <w:rFonts w:ascii="Angsana New" w:hAnsi="Angsana New"/>
          <w:spacing w:val="4"/>
          <w:sz w:val="30"/>
          <w:szCs w:val="30"/>
          <w:cs/>
        </w:rPr>
        <w:t>และของเฉพาะบริษัท ทาคูนิ กรุ๊ป จำกัด (มหาชน)</w:t>
      </w:r>
      <w:r w:rsidR="00FF047D" w:rsidRPr="00D00D7D">
        <w:rPr>
          <w:rFonts w:ascii="Angsana New" w:hAnsi="Angsana New"/>
          <w:spacing w:val="4"/>
          <w:sz w:val="30"/>
          <w:szCs w:val="30"/>
        </w:rPr>
        <w:t xml:space="preserve"> </w:t>
      </w:r>
      <w:r w:rsidR="00FF047D" w:rsidRPr="00D00D7D">
        <w:rPr>
          <w:rFonts w:ascii="Angsana New" w:hAnsi="Angsana New" w:hint="cs"/>
          <w:spacing w:val="4"/>
          <w:sz w:val="30"/>
          <w:szCs w:val="30"/>
          <w:cs/>
        </w:rPr>
        <w:t>ตามลำดับ</w:t>
      </w:r>
      <w:r w:rsidR="00293B08" w:rsidRPr="00D00D7D">
        <w:rPr>
          <w:rFonts w:ascii="Angsana New" w:hAnsi="Angsana New"/>
          <w:sz w:val="30"/>
          <w:szCs w:val="30"/>
        </w:rPr>
        <w:t xml:space="preserve"> </w:t>
      </w:r>
      <w:r w:rsidRPr="00D00D7D">
        <w:rPr>
          <w:rFonts w:ascii="Angsana New" w:hAnsi="Angsana New"/>
          <w:spacing w:val="4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</w:t>
      </w:r>
      <w:r w:rsidRPr="00D00D7D">
        <w:rPr>
          <w:rFonts w:ascii="Angsana New" w:hAnsi="Angsana New"/>
          <w:sz w:val="30"/>
          <w:szCs w:val="30"/>
          <w:cs/>
        </w:rPr>
        <w:t xml:space="preserve">การบัญชี ฉบับที่ </w:t>
      </w:r>
      <w:r w:rsidR="00FF047D" w:rsidRPr="00D00D7D">
        <w:rPr>
          <w:rFonts w:ascii="Angsana New" w:hAnsi="Angsana New"/>
          <w:sz w:val="30"/>
          <w:szCs w:val="30"/>
        </w:rPr>
        <w:t>34</w:t>
      </w:r>
      <w:r w:rsidRPr="00D00D7D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 </w:t>
      </w:r>
      <w:r w:rsidRPr="00D00D7D">
        <w:rPr>
          <w:rFonts w:ascii="Angsana New" w:hAnsi="Angsana New"/>
          <w:spacing w:val="-4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5EBD953" w14:textId="77777777" w:rsidR="0087701D" w:rsidRPr="00D00D7D" w:rsidRDefault="0087701D" w:rsidP="0087701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3FD1D6C" w14:textId="77777777" w:rsidR="00FF047D" w:rsidRPr="00D00D7D" w:rsidRDefault="00FF047D" w:rsidP="00FF047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D00D7D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205E6AAA" w14:textId="77777777" w:rsidR="00FF047D" w:rsidRPr="00D00D7D" w:rsidRDefault="00FF047D" w:rsidP="00FF047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612EB899" w14:textId="05C41D9E" w:rsidR="008576AE" w:rsidRDefault="00FF047D" w:rsidP="00FF047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00D7D">
        <w:rPr>
          <w:rFonts w:ascii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D00D7D">
        <w:rPr>
          <w:rFonts w:ascii="Angsana New" w:hAnsi="Angsana New"/>
          <w:sz w:val="30"/>
          <w:szCs w:val="30"/>
        </w:rPr>
        <w:t>2410</w:t>
      </w:r>
      <w:r w:rsidRPr="00D00D7D">
        <w:rPr>
          <w:rFonts w:ascii="Angsana New" w:hAnsi="Angsana New"/>
          <w:sz w:val="30"/>
          <w:szCs w:val="30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Pr="00D00D7D">
        <w:rPr>
          <w:rFonts w:ascii="Angsana New" w:hAnsi="Angsana New"/>
          <w:sz w:val="30"/>
          <w:szCs w:val="30"/>
        </w:rPr>
        <w:br/>
      </w:r>
      <w:r w:rsidRPr="00D00D7D">
        <w:rPr>
          <w:rFonts w:ascii="Angsana New" w:hAnsi="Angsana New"/>
          <w:sz w:val="30"/>
          <w:szCs w:val="30"/>
          <w:cs/>
        </w:rPr>
        <w:t>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4FB0F064" w14:textId="52031CCB" w:rsidR="00255E6C" w:rsidRDefault="00255E6C" w:rsidP="00FF047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C748A3C" w14:textId="77777777" w:rsidR="00255E6C" w:rsidRPr="00D00D7D" w:rsidRDefault="00255E6C" w:rsidP="00FF047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86CB24D" w14:textId="77777777" w:rsidR="002451A5" w:rsidRPr="00D00D7D" w:rsidRDefault="002451A5" w:rsidP="002357BF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  <w:cs/>
        </w:rPr>
        <w:sectPr w:rsidR="002451A5" w:rsidRPr="00D00D7D" w:rsidSect="00255E6C">
          <w:headerReference w:type="default" r:id="rId10"/>
          <w:footerReference w:type="default" r:id="rId11"/>
          <w:type w:val="nextColumn"/>
          <w:pgSz w:w="11909" w:h="16834" w:code="9"/>
          <w:pgMar w:top="691" w:right="1152" w:bottom="576" w:left="1152" w:header="720" w:footer="360" w:gutter="0"/>
          <w:cols w:space="720"/>
          <w:docGrid w:linePitch="245"/>
        </w:sectPr>
      </w:pPr>
    </w:p>
    <w:p w14:paraId="0FB4B11F" w14:textId="77777777" w:rsidR="002B7F30" w:rsidRPr="00D00D7D" w:rsidRDefault="002B7F30" w:rsidP="002357BF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21FBABCF" w14:textId="77777777" w:rsidR="002357BF" w:rsidRPr="00D00D7D" w:rsidRDefault="002357BF" w:rsidP="002357BF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D00D7D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4EFAEADB" w14:textId="77777777" w:rsidR="002357BF" w:rsidRPr="00D00D7D" w:rsidRDefault="002357BF" w:rsidP="002357BF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0B10B86A" w14:textId="77777777" w:rsidR="002357BF" w:rsidRPr="00D00D7D" w:rsidRDefault="002357BF" w:rsidP="00A36A7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00D7D">
        <w:rPr>
          <w:rFonts w:ascii="Angsana New" w:hAnsi="Angsana New"/>
          <w:spacing w:val="-4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="00B16013" w:rsidRPr="00D00D7D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D00D7D">
        <w:rPr>
          <w:rFonts w:ascii="Angsana New" w:hAnsi="Angsana New"/>
          <w:spacing w:val="-4"/>
          <w:sz w:val="30"/>
          <w:szCs w:val="30"/>
          <w:cs/>
        </w:rPr>
        <w:t>ไม</w:t>
      </w:r>
      <w:r w:rsidR="0043244A" w:rsidRPr="00D00D7D">
        <w:rPr>
          <w:rFonts w:ascii="Angsana New" w:hAnsi="Angsana New"/>
          <w:spacing w:val="-4"/>
          <w:sz w:val="30"/>
          <w:szCs w:val="30"/>
          <w:cs/>
        </w:rPr>
        <w:t>่ได้จัดทำขึ้นตามมาตรฐานการบัญชี</w:t>
      </w:r>
      <w:r w:rsidR="00076A81" w:rsidRPr="00D00D7D">
        <w:rPr>
          <w:rFonts w:ascii="Angsana New" w:hAnsi="Angsana New"/>
          <w:spacing w:val="-4"/>
          <w:sz w:val="30"/>
          <w:szCs w:val="30"/>
        </w:rPr>
        <w:t xml:space="preserve"> </w:t>
      </w:r>
      <w:r w:rsidR="0043244A" w:rsidRPr="00D00D7D">
        <w:rPr>
          <w:rFonts w:ascii="Angsana New" w:hAnsi="Angsana New" w:hint="cs"/>
          <w:spacing w:val="-4"/>
          <w:sz w:val="30"/>
          <w:szCs w:val="30"/>
          <w:cs/>
        </w:rPr>
        <w:t>ฉ</w:t>
      </w:r>
      <w:r w:rsidR="00916DB5" w:rsidRPr="00D00D7D">
        <w:rPr>
          <w:rFonts w:ascii="Angsana New" w:hAnsi="Angsana New"/>
          <w:spacing w:val="-4"/>
          <w:sz w:val="30"/>
          <w:szCs w:val="30"/>
          <w:cs/>
        </w:rPr>
        <w:t>บับที่</w:t>
      </w:r>
      <w:r w:rsidR="00076A81" w:rsidRPr="00D00D7D">
        <w:rPr>
          <w:rFonts w:ascii="Angsana New" w:hAnsi="Angsana New"/>
          <w:spacing w:val="-4"/>
          <w:sz w:val="30"/>
          <w:szCs w:val="30"/>
        </w:rPr>
        <w:t xml:space="preserve"> </w:t>
      </w:r>
      <w:r w:rsidRPr="00D00D7D">
        <w:rPr>
          <w:rFonts w:ascii="Angsana New" w:hAnsi="Angsana New"/>
          <w:spacing w:val="-4"/>
          <w:sz w:val="30"/>
          <w:szCs w:val="30"/>
        </w:rPr>
        <w:t>34</w:t>
      </w:r>
      <w:r w:rsidRPr="00D00D7D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43244A" w:rsidRPr="00D00D7D">
        <w:rPr>
          <w:rFonts w:ascii="Angsana New" w:hAnsi="Angsana New"/>
          <w:spacing w:val="4"/>
          <w:sz w:val="30"/>
          <w:szCs w:val="30"/>
          <w:cs/>
        </w:rPr>
        <w:br/>
      </w:r>
      <w:r w:rsidRPr="00D00D7D">
        <w:rPr>
          <w:rFonts w:ascii="Angsana New" w:hAnsi="Angsana New"/>
          <w:sz w:val="30"/>
          <w:szCs w:val="30"/>
          <w:cs/>
        </w:rPr>
        <w:t>เรื่อง การ</w:t>
      </w:r>
      <w:r w:rsidR="008F3E0B" w:rsidRPr="00D00D7D">
        <w:rPr>
          <w:rFonts w:ascii="Angsana New" w:hAnsi="Angsana New" w:hint="cs"/>
          <w:sz w:val="30"/>
          <w:szCs w:val="30"/>
          <w:cs/>
        </w:rPr>
        <w:t>ร</w:t>
      </w:r>
      <w:r w:rsidRPr="00D00D7D">
        <w:rPr>
          <w:rFonts w:ascii="Angsana New" w:hAnsi="Angsana New"/>
          <w:sz w:val="30"/>
          <w:szCs w:val="30"/>
          <w:cs/>
        </w:rPr>
        <w:t>ายงานทางการเงินระหว่างกาล</w:t>
      </w:r>
      <w:r w:rsidRPr="00D00D7D">
        <w:rPr>
          <w:rFonts w:ascii="Angsana New" w:hAnsi="Angsana New"/>
          <w:sz w:val="30"/>
          <w:szCs w:val="30"/>
        </w:rPr>
        <w:t xml:space="preserve"> </w:t>
      </w:r>
      <w:r w:rsidRPr="00D00D7D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1B7F80B8" w14:textId="77777777" w:rsidR="00063A8F" w:rsidRPr="00D00D7D" w:rsidRDefault="00063A8F" w:rsidP="00063A8F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0579CDE4" w14:textId="77777777" w:rsidR="009D5F35" w:rsidRPr="00D00D7D" w:rsidRDefault="009D5F35" w:rsidP="00063A8F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2CDC5C67" w14:textId="77777777" w:rsidR="009D5F35" w:rsidRPr="00D00D7D" w:rsidRDefault="009D5F35" w:rsidP="00063A8F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1CD19437" w14:textId="77777777" w:rsidR="009D5F35" w:rsidRPr="00D00D7D" w:rsidRDefault="009D5F35" w:rsidP="00063A8F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2F2FCFAF" w14:textId="77777777" w:rsidR="009D5F35" w:rsidRPr="00D00D7D" w:rsidRDefault="009D5F35" w:rsidP="00063A8F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583F2DE9" w14:textId="77777777" w:rsidR="0087701D" w:rsidRPr="00D00D7D" w:rsidRDefault="0087701D" w:rsidP="0087701D">
      <w:pPr>
        <w:tabs>
          <w:tab w:val="center" w:pos="6660"/>
        </w:tabs>
        <w:spacing w:line="240" w:lineRule="auto"/>
        <w:ind w:right="43"/>
        <w:rPr>
          <w:rFonts w:ascii="Angsana New" w:hAnsi="Angsana New"/>
          <w:sz w:val="30"/>
          <w:szCs w:val="30"/>
        </w:rPr>
      </w:pPr>
      <w:r w:rsidRPr="00D00D7D">
        <w:rPr>
          <w:rFonts w:ascii="Angsana New" w:hAnsi="Angsana New"/>
          <w:sz w:val="30"/>
          <w:szCs w:val="30"/>
        </w:rPr>
        <w:t>(</w:t>
      </w:r>
      <w:r w:rsidR="0011387D" w:rsidRPr="00D00D7D">
        <w:rPr>
          <w:rFonts w:ascii="Angsana New" w:hAnsi="Angsana New" w:hint="cs"/>
          <w:sz w:val="30"/>
          <w:szCs w:val="30"/>
          <w:cs/>
        </w:rPr>
        <w:t>วิภาวรรณ</w:t>
      </w:r>
      <w:r w:rsidR="0011387D" w:rsidRPr="00D00D7D">
        <w:rPr>
          <w:rFonts w:ascii="Angsana New" w:hAnsi="Angsana New"/>
          <w:sz w:val="30"/>
          <w:szCs w:val="30"/>
        </w:rPr>
        <w:t xml:space="preserve"> </w:t>
      </w:r>
      <w:r w:rsidR="0011387D" w:rsidRPr="00D00D7D">
        <w:rPr>
          <w:rFonts w:ascii="Angsana New" w:hAnsi="Angsana New" w:hint="cs"/>
          <w:sz w:val="30"/>
          <w:szCs w:val="30"/>
          <w:cs/>
        </w:rPr>
        <w:t>ปัทวันวิเวก</w:t>
      </w:r>
      <w:r w:rsidRPr="00D00D7D">
        <w:rPr>
          <w:rFonts w:ascii="Angsana New" w:hAnsi="Angsana New"/>
          <w:sz w:val="30"/>
          <w:szCs w:val="30"/>
        </w:rPr>
        <w:t>)</w:t>
      </w:r>
    </w:p>
    <w:p w14:paraId="0AD12C79" w14:textId="77777777" w:rsidR="0087701D" w:rsidRPr="00D00D7D" w:rsidRDefault="0087701D" w:rsidP="0087701D">
      <w:pPr>
        <w:tabs>
          <w:tab w:val="center" w:pos="6660"/>
        </w:tabs>
        <w:spacing w:line="240" w:lineRule="auto"/>
        <w:ind w:right="43"/>
        <w:rPr>
          <w:rFonts w:ascii="Angsana New" w:hAnsi="Angsana New"/>
          <w:sz w:val="30"/>
          <w:szCs w:val="30"/>
        </w:rPr>
      </w:pPr>
      <w:r w:rsidRPr="00D00D7D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15A3D5DB" w14:textId="77777777" w:rsidR="0087701D" w:rsidRPr="00D00D7D" w:rsidRDefault="0087701D" w:rsidP="0087701D">
      <w:pPr>
        <w:tabs>
          <w:tab w:val="center" w:pos="6660"/>
        </w:tabs>
        <w:spacing w:line="240" w:lineRule="auto"/>
        <w:ind w:right="43"/>
        <w:rPr>
          <w:rFonts w:ascii="Angsana New" w:hAnsi="Angsana New"/>
          <w:sz w:val="30"/>
          <w:szCs w:val="30"/>
        </w:rPr>
      </w:pPr>
      <w:r w:rsidRPr="00D00D7D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11387D" w:rsidRPr="00D00D7D">
        <w:rPr>
          <w:rFonts w:ascii="Angsana New" w:hAnsi="Angsana New"/>
          <w:sz w:val="30"/>
          <w:szCs w:val="30"/>
        </w:rPr>
        <w:t>4795</w:t>
      </w:r>
    </w:p>
    <w:p w14:paraId="494FF95E" w14:textId="77777777" w:rsidR="006F69A3" w:rsidRPr="00D00D7D" w:rsidRDefault="006F69A3" w:rsidP="00764E43">
      <w:pPr>
        <w:rPr>
          <w:rFonts w:ascii="Angsana New" w:hAnsi="Angsana New"/>
          <w:sz w:val="30"/>
          <w:szCs w:val="30"/>
        </w:rPr>
      </w:pPr>
    </w:p>
    <w:p w14:paraId="1C1E5794" w14:textId="77777777" w:rsidR="006F69A3" w:rsidRPr="00D00D7D" w:rsidRDefault="006F69A3" w:rsidP="00764E43">
      <w:pPr>
        <w:jc w:val="both"/>
        <w:rPr>
          <w:rFonts w:ascii="Angsana New" w:hAnsi="Angsana New"/>
          <w:sz w:val="30"/>
          <w:szCs w:val="30"/>
        </w:rPr>
      </w:pPr>
      <w:r w:rsidRPr="00D00D7D">
        <w:rPr>
          <w:rFonts w:ascii="Angsana New" w:hAnsi="Angsana New" w:hint="cs"/>
          <w:sz w:val="30"/>
          <w:szCs w:val="30"/>
          <w:cs/>
        </w:rPr>
        <w:t>บริษัท เคพีเอ็มจี ภูมิไชย สอบบัญชี จำกัด</w:t>
      </w:r>
    </w:p>
    <w:p w14:paraId="531286BB" w14:textId="77777777" w:rsidR="0043244A" w:rsidRPr="00D00D7D" w:rsidRDefault="006F69A3" w:rsidP="00764E43">
      <w:pPr>
        <w:jc w:val="both"/>
        <w:rPr>
          <w:rFonts w:ascii="Angsana New" w:hAnsi="Angsana New"/>
          <w:sz w:val="30"/>
          <w:szCs w:val="30"/>
        </w:rPr>
      </w:pPr>
      <w:r w:rsidRPr="00D00D7D">
        <w:rPr>
          <w:rFonts w:ascii="Angsana New" w:hAnsi="Angsana New" w:hint="cs"/>
          <w:sz w:val="30"/>
          <w:szCs w:val="30"/>
          <w:cs/>
        </w:rPr>
        <w:t>กรุงเทพมหานคร</w:t>
      </w:r>
    </w:p>
    <w:p w14:paraId="08C79618" w14:textId="77777777" w:rsidR="00ED0E6E" w:rsidRPr="00D00D7D" w:rsidRDefault="008B6A74" w:rsidP="00764E43">
      <w:pPr>
        <w:jc w:val="both"/>
        <w:rPr>
          <w:rFonts w:ascii="Angsana New" w:hAnsi="Angsana New"/>
          <w:sz w:val="30"/>
          <w:szCs w:val="30"/>
        </w:rPr>
      </w:pPr>
      <w:r w:rsidRPr="00D00D7D">
        <w:rPr>
          <w:rFonts w:ascii="Angsana New" w:hAnsi="Angsana New"/>
          <w:sz w:val="30"/>
          <w:szCs w:val="30"/>
        </w:rPr>
        <w:t xml:space="preserve">9 </w:t>
      </w:r>
      <w:r w:rsidR="00B813CD" w:rsidRPr="00D00D7D"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 w:rsidRPr="00D00D7D">
        <w:rPr>
          <w:rFonts w:ascii="Angsana New" w:hAnsi="Angsana New"/>
          <w:sz w:val="30"/>
          <w:szCs w:val="30"/>
        </w:rPr>
        <w:t>2564</w:t>
      </w:r>
    </w:p>
    <w:p w14:paraId="1FFB632C" w14:textId="77777777" w:rsidR="007A6E60" w:rsidRPr="00377452" w:rsidRDefault="007A6E60" w:rsidP="00955EE8">
      <w:pPr>
        <w:pStyle w:val="block"/>
        <w:spacing w:after="0"/>
        <w:ind w:left="540"/>
        <w:jc w:val="thaiDistribute"/>
        <w:rPr>
          <w:rFonts w:ascii="Angsana New" w:eastAsia="Calibri" w:hAnsi="Angsana New"/>
          <w:sz w:val="30"/>
          <w:szCs w:val="30"/>
          <w:lang w:val="en-US" w:bidi="th-TH"/>
        </w:rPr>
      </w:pPr>
    </w:p>
    <w:sectPr w:rsidR="007A6E60" w:rsidRPr="00377452" w:rsidSect="00821023">
      <w:headerReference w:type="default" r:id="rId12"/>
      <w:footerReference w:type="default" r:id="rId13"/>
      <w:pgSz w:w="11909" w:h="16834" w:code="9"/>
      <w:pgMar w:top="806" w:right="1109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9DCBF2" w14:textId="77777777" w:rsidR="00B22E45" w:rsidRDefault="00B22E45" w:rsidP="003D743A">
      <w:r>
        <w:separator/>
      </w:r>
    </w:p>
  </w:endnote>
  <w:endnote w:type="continuationSeparator" w:id="0">
    <w:p w14:paraId="6256F8A4" w14:textId="77777777" w:rsidR="00B22E45" w:rsidRDefault="00B22E45" w:rsidP="003D74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91775D" w14:textId="77777777" w:rsidR="004A03B0" w:rsidRPr="00EA1E3C" w:rsidRDefault="004A03B0" w:rsidP="00AD21EE">
    <w:pPr>
      <w:pStyle w:val="Footer"/>
      <w:ind w:right="360"/>
      <w:rPr>
        <w:rFonts w:ascii="Angsana New" w:hAnsi="Angsana New"/>
        <w:i/>
        <w:iCs/>
        <w:sz w:val="28"/>
        <w:szCs w:val="2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F9F2F5" w14:textId="77777777" w:rsidR="004A03B0" w:rsidRPr="00C37A07" w:rsidRDefault="004A03B0">
    <w:pPr>
      <w:pStyle w:val="Footer"/>
      <w:jc w:val="center"/>
      <w:rPr>
        <w:rFonts w:ascii="Angsana New" w:hAnsi="Angsana New"/>
        <w:sz w:val="32"/>
        <w:szCs w:val="32"/>
      </w:rPr>
    </w:pPr>
  </w:p>
  <w:p w14:paraId="35EA8615" w14:textId="77777777" w:rsidR="004A03B0" w:rsidRPr="00C37A07" w:rsidRDefault="004A03B0">
    <w:pPr>
      <w:pStyle w:val="Footer"/>
      <w:jc w:val="center"/>
      <w:rPr>
        <w:rFonts w:ascii="Angsana New" w:hAnsi="Angsana New"/>
        <w:noProof/>
        <w:sz w:val="22"/>
        <w:szCs w:val="2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5799497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9628BE1" w14:textId="76CBA3DE" w:rsidR="00255E6C" w:rsidRPr="00255E6C" w:rsidRDefault="00255E6C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255E6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255E6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255E6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253A7F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255E6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0D1127" w14:textId="77777777" w:rsidR="00B22E45" w:rsidRDefault="00B22E45" w:rsidP="003D743A">
      <w:r>
        <w:separator/>
      </w:r>
    </w:p>
  </w:footnote>
  <w:footnote w:type="continuationSeparator" w:id="0">
    <w:p w14:paraId="4524099A" w14:textId="77777777" w:rsidR="00B22E45" w:rsidRDefault="00B22E45" w:rsidP="003D74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1C16C2" w14:textId="77777777" w:rsidR="004A03B0" w:rsidRDefault="004A03B0" w:rsidP="00562FFF">
    <w:pPr>
      <w:spacing w:line="240" w:lineRule="auto"/>
      <w:rPr>
        <w:rFonts w:ascii="Angsana New" w:hAnsi="Angsana New"/>
        <w:b/>
        <w:bCs/>
        <w:sz w:val="32"/>
        <w:szCs w:val="32"/>
      </w:rPr>
    </w:pPr>
  </w:p>
  <w:p w14:paraId="6FA1D602" w14:textId="77777777" w:rsidR="004A03B0" w:rsidRPr="00562FFF" w:rsidRDefault="004A03B0" w:rsidP="00562FFF">
    <w:pPr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D2EACA" w14:textId="77777777" w:rsidR="004A03B0" w:rsidRPr="00C37A07" w:rsidRDefault="004A03B0" w:rsidP="003D4E48">
    <w:pPr>
      <w:pStyle w:val="Header"/>
      <w:rPr>
        <w:rFonts w:ascii="Angsana New" w:hAnsi="Angsana New"/>
        <w:sz w:val="32"/>
        <w:szCs w:val="32"/>
      </w:rPr>
    </w:pPr>
  </w:p>
  <w:p w14:paraId="0C8625CC" w14:textId="77777777" w:rsidR="004A03B0" w:rsidRPr="00C37A07" w:rsidRDefault="004A03B0" w:rsidP="003D4E48">
    <w:pPr>
      <w:pStyle w:val="Header"/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58F228" w14:textId="2678ED89" w:rsidR="004A03B0" w:rsidRDefault="004A03B0" w:rsidP="00695955">
    <w:pPr>
      <w:spacing w:line="240" w:lineRule="auto"/>
      <w:rPr>
        <w:sz w:val="32"/>
        <w:szCs w:val="32"/>
      </w:rPr>
    </w:pPr>
  </w:p>
  <w:p w14:paraId="083D67F5" w14:textId="77777777" w:rsidR="00255E6C" w:rsidRPr="00695955" w:rsidRDefault="00255E6C" w:rsidP="00695955">
    <w:pPr>
      <w:spacing w:line="240" w:lineRule="auto"/>
      <w:rPr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rPr>
        <w:rFonts w:ascii="Times New Roman" w:eastAsia="Angsana New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0C7878A2"/>
    <w:multiLevelType w:val="hybridMultilevel"/>
    <w:tmpl w:val="B302E6D0"/>
    <w:lvl w:ilvl="0" w:tplc="742C3B5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122676C0"/>
    <w:multiLevelType w:val="hybridMultilevel"/>
    <w:tmpl w:val="E5B291EA"/>
    <w:lvl w:ilvl="0" w:tplc="C83E6E9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C83E6E94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182D2E07"/>
    <w:multiLevelType w:val="hybridMultilevel"/>
    <w:tmpl w:val="4CB4125C"/>
    <w:lvl w:ilvl="0" w:tplc="ED44E352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DA847FA2">
      <w:numFmt w:val="bullet"/>
      <w:lvlText w:val="•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 w15:restartNumberingAfterBreak="0">
    <w:nsid w:val="1CA22528"/>
    <w:multiLevelType w:val="hybridMultilevel"/>
    <w:tmpl w:val="BA4CA26C"/>
    <w:lvl w:ilvl="0" w:tplc="56928B2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1CC578CA"/>
    <w:multiLevelType w:val="hybridMultilevel"/>
    <w:tmpl w:val="464EB528"/>
    <w:lvl w:ilvl="0" w:tplc="25ACAD58">
      <w:start w:val="29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030044"/>
    <w:multiLevelType w:val="hybridMultilevel"/>
    <w:tmpl w:val="A9F46A82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6486095"/>
    <w:multiLevelType w:val="hybridMultilevel"/>
    <w:tmpl w:val="E17A83A4"/>
    <w:lvl w:ilvl="0" w:tplc="E71A4FF8">
      <w:start w:val="1"/>
      <w:numFmt w:val="decimal"/>
      <w:lvlText w:val="%1)"/>
      <w:lvlJc w:val="left"/>
      <w:pPr>
        <w:ind w:left="1260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1" w15:restartNumberingAfterBreak="0">
    <w:nsid w:val="2B69275D"/>
    <w:multiLevelType w:val="hybridMultilevel"/>
    <w:tmpl w:val="B9020616"/>
    <w:lvl w:ilvl="0" w:tplc="25ACAD58">
      <w:start w:val="29"/>
      <w:numFmt w:val="bullet"/>
      <w:lvlText w:val="-"/>
      <w:lvlJc w:val="left"/>
      <w:pPr>
        <w:ind w:left="882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22" w15:restartNumberingAfterBreak="0">
    <w:nsid w:val="2C910207"/>
    <w:multiLevelType w:val="hybridMultilevel"/>
    <w:tmpl w:val="AEDCA43E"/>
    <w:lvl w:ilvl="0" w:tplc="1FB4BC1E">
      <w:start w:val="1"/>
      <w:numFmt w:val="thaiLetters"/>
      <w:lvlText w:val="(%1)"/>
      <w:lvlJc w:val="left"/>
      <w:pPr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4AAC707B"/>
    <w:multiLevelType w:val="hybridMultilevel"/>
    <w:tmpl w:val="6D2EEA6C"/>
    <w:lvl w:ilvl="0" w:tplc="C94AAE32">
      <w:start w:val="1"/>
      <w:numFmt w:val="thaiLetters"/>
      <w:lvlText w:val="(%1)"/>
      <w:lvlJc w:val="left"/>
      <w:pPr>
        <w:ind w:left="383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28" w15:restartNumberingAfterBreak="0">
    <w:nsid w:val="4F135D2E"/>
    <w:multiLevelType w:val="hybridMultilevel"/>
    <w:tmpl w:val="7E44945A"/>
    <w:lvl w:ilvl="0" w:tplc="25ACAD58">
      <w:start w:val="29"/>
      <w:numFmt w:val="bullet"/>
      <w:lvlText w:val="-"/>
      <w:lvlJc w:val="left"/>
      <w:pPr>
        <w:ind w:left="12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57034B69"/>
    <w:multiLevelType w:val="multilevel"/>
    <w:tmpl w:val="3B66293E"/>
    <w:lvl w:ilvl="0">
      <w:start w:val="1"/>
      <w:numFmt w:val="thaiLetters"/>
      <w:lvlText w:val="(%1)"/>
      <w:lvlJc w:val="left"/>
      <w:pPr>
        <w:ind w:left="383" w:hanging="360"/>
      </w:pPr>
      <w:rPr>
        <w:rFonts w:hint="default"/>
        <w:i w:val="0"/>
      </w:rPr>
    </w:lvl>
    <w:lvl w:ilvl="1" w:tentative="1">
      <w:start w:val="1"/>
      <w:numFmt w:val="lowerLetter"/>
      <w:lvlText w:val="%2."/>
      <w:lvlJc w:val="left"/>
      <w:pPr>
        <w:ind w:left="1103" w:hanging="360"/>
      </w:pPr>
    </w:lvl>
    <w:lvl w:ilvl="2" w:tentative="1">
      <w:start w:val="1"/>
      <w:numFmt w:val="lowerRoman"/>
      <w:lvlText w:val="%3."/>
      <w:lvlJc w:val="right"/>
      <w:pPr>
        <w:ind w:left="1823" w:hanging="180"/>
      </w:pPr>
    </w:lvl>
    <w:lvl w:ilvl="3" w:tentative="1">
      <w:start w:val="1"/>
      <w:numFmt w:val="decimal"/>
      <w:lvlText w:val="%4."/>
      <w:lvlJc w:val="left"/>
      <w:pPr>
        <w:ind w:left="2543" w:hanging="360"/>
      </w:pPr>
    </w:lvl>
    <w:lvl w:ilvl="4" w:tentative="1">
      <w:start w:val="1"/>
      <w:numFmt w:val="lowerLetter"/>
      <w:lvlText w:val="%5."/>
      <w:lvlJc w:val="left"/>
      <w:pPr>
        <w:ind w:left="3263" w:hanging="360"/>
      </w:pPr>
    </w:lvl>
    <w:lvl w:ilvl="5" w:tentative="1">
      <w:start w:val="1"/>
      <w:numFmt w:val="lowerRoman"/>
      <w:lvlText w:val="%6."/>
      <w:lvlJc w:val="right"/>
      <w:pPr>
        <w:ind w:left="3983" w:hanging="180"/>
      </w:pPr>
    </w:lvl>
    <w:lvl w:ilvl="6" w:tentative="1">
      <w:start w:val="1"/>
      <w:numFmt w:val="decimal"/>
      <w:lvlText w:val="%7."/>
      <w:lvlJc w:val="left"/>
      <w:pPr>
        <w:ind w:left="4703" w:hanging="360"/>
      </w:pPr>
    </w:lvl>
    <w:lvl w:ilvl="7" w:tentative="1">
      <w:start w:val="1"/>
      <w:numFmt w:val="lowerLetter"/>
      <w:lvlText w:val="%8."/>
      <w:lvlJc w:val="left"/>
      <w:pPr>
        <w:ind w:left="5423" w:hanging="360"/>
      </w:pPr>
    </w:lvl>
    <w:lvl w:ilvl="8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30" w15:restartNumberingAfterBreak="0">
    <w:nsid w:val="5C95140C"/>
    <w:multiLevelType w:val="hybridMultilevel"/>
    <w:tmpl w:val="4CB4125C"/>
    <w:lvl w:ilvl="0" w:tplc="ED44E352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DA847FA2">
      <w:numFmt w:val="bullet"/>
      <w:lvlText w:val="•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1B61D7"/>
    <w:multiLevelType w:val="singleLevel"/>
    <w:tmpl w:val="37644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2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4" w15:restartNumberingAfterBreak="0">
    <w:nsid w:val="6F706D0A"/>
    <w:multiLevelType w:val="hybridMultilevel"/>
    <w:tmpl w:val="3F109DB6"/>
    <w:lvl w:ilvl="0" w:tplc="25ACAD58">
      <w:start w:val="29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6" w15:restartNumberingAfterBreak="0">
    <w:nsid w:val="748311C0"/>
    <w:multiLevelType w:val="hybridMultilevel"/>
    <w:tmpl w:val="5CF236FA"/>
    <w:lvl w:ilvl="0" w:tplc="E544FA90">
      <w:start w:val="1"/>
      <w:numFmt w:val="thaiLetters"/>
      <w:lvlText w:val="(%1)"/>
      <w:lvlJc w:val="left"/>
      <w:pPr>
        <w:ind w:left="126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7" w15:restartNumberingAfterBreak="0">
    <w:nsid w:val="76C65C30"/>
    <w:multiLevelType w:val="hybridMultilevel"/>
    <w:tmpl w:val="20304DDE"/>
    <w:lvl w:ilvl="0" w:tplc="C5980CC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2DECBC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57EC6B6E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A1899F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D4A9482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EA266CA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219A5E6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A87658B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2E862E7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8" w15:restartNumberingAfterBreak="0">
    <w:nsid w:val="7BAD6C47"/>
    <w:multiLevelType w:val="hybridMultilevel"/>
    <w:tmpl w:val="33C0B688"/>
    <w:lvl w:ilvl="0" w:tplc="81CC0C68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4"/>
  </w:num>
  <w:num w:numId="12">
    <w:abstractNumId w:val="20"/>
  </w:num>
  <w:num w:numId="13">
    <w:abstractNumId w:val="33"/>
  </w:num>
  <w:num w:numId="14">
    <w:abstractNumId w:val="23"/>
  </w:num>
  <w:num w:numId="15">
    <w:abstractNumId w:val="25"/>
  </w:num>
  <w:num w:numId="16">
    <w:abstractNumId w:val="35"/>
  </w:num>
  <w:num w:numId="17">
    <w:abstractNumId w:val="37"/>
  </w:num>
  <w:num w:numId="18">
    <w:abstractNumId w:val="14"/>
  </w:num>
  <w:num w:numId="19">
    <w:abstractNumId w:val="11"/>
  </w:num>
  <w:num w:numId="20">
    <w:abstractNumId w:val="31"/>
  </w:num>
  <w:num w:numId="21">
    <w:abstractNumId w:val="12"/>
  </w:num>
  <w:num w:numId="22">
    <w:abstractNumId w:val="22"/>
  </w:num>
  <w:num w:numId="23">
    <w:abstractNumId w:val="32"/>
  </w:num>
  <w:num w:numId="24">
    <w:abstractNumId w:val="15"/>
  </w:num>
  <w:num w:numId="25">
    <w:abstractNumId w:val="34"/>
  </w:num>
  <w:num w:numId="26">
    <w:abstractNumId w:val="28"/>
  </w:num>
  <w:num w:numId="27">
    <w:abstractNumId w:val="26"/>
  </w:num>
  <w:num w:numId="28">
    <w:abstractNumId w:val="13"/>
  </w:num>
  <w:num w:numId="29">
    <w:abstractNumId w:val="27"/>
  </w:num>
  <w:num w:numId="30">
    <w:abstractNumId w:val="29"/>
  </w:num>
  <w:num w:numId="31">
    <w:abstractNumId w:val="39"/>
  </w:num>
  <w:num w:numId="32">
    <w:abstractNumId w:val="10"/>
  </w:num>
  <w:num w:numId="33">
    <w:abstractNumId w:val="16"/>
  </w:num>
  <w:num w:numId="34">
    <w:abstractNumId w:val="38"/>
  </w:num>
  <w:num w:numId="35">
    <w:abstractNumId w:val="18"/>
  </w:num>
  <w:num w:numId="36">
    <w:abstractNumId w:val="17"/>
  </w:num>
  <w:num w:numId="37">
    <w:abstractNumId w:val="21"/>
  </w:num>
  <w:num w:numId="38">
    <w:abstractNumId w:val="19"/>
  </w:num>
  <w:num w:numId="39">
    <w:abstractNumId w:val="36"/>
  </w:num>
  <w:num w:numId="40">
    <w:abstractNumId w:val="30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1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1228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268B"/>
    <w:rsid w:val="000000B0"/>
    <w:rsid w:val="0000012A"/>
    <w:rsid w:val="0000061C"/>
    <w:rsid w:val="00000EE5"/>
    <w:rsid w:val="000011DD"/>
    <w:rsid w:val="00001210"/>
    <w:rsid w:val="000015CF"/>
    <w:rsid w:val="00001ADB"/>
    <w:rsid w:val="0000200C"/>
    <w:rsid w:val="0000290A"/>
    <w:rsid w:val="00002D9B"/>
    <w:rsid w:val="00003047"/>
    <w:rsid w:val="000030B1"/>
    <w:rsid w:val="0000330E"/>
    <w:rsid w:val="0000351D"/>
    <w:rsid w:val="000035D8"/>
    <w:rsid w:val="000038FA"/>
    <w:rsid w:val="00003B2D"/>
    <w:rsid w:val="00003F94"/>
    <w:rsid w:val="00004185"/>
    <w:rsid w:val="000041DD"/>
    <w:rsid w:val="000044DD"/>
    <w:rsid w:val="00004847"/>
    <w:rsid w:val="000049C2"/>
    <w:rsid w:val="00004A99"/>
    <w:rsid w:val="00004D33"/>
    <w:rsid w:val="00004F42"/>
    <w:rsid w:val="00005218"/>
    <w:rsid w:val="0000525E"/>
    <w:rsid w:val="0000541D"/>
    <w:rsid w:val="00005C69"/>
    <w:rsid w:val="00005C96"/>
    <w:rsid w:val="0000605F"/>
    <w:rsid w:val="00006347"/>
    <w:rsid w:val="00006571"/>
    <w:rsid w:val="000068DA"/>
    <w:rsid w:val="0000720D"/>
    <w:rsid w:val="000072EF"/>
    <w:rsid w:val="00007CEB"/>
    <w:rsid w:val="0001054B"/>
    <w:rsid w:val="00010892"/>
    <w:rsid w:val="0001156F"/>
    <w:rsid w:val="00011992"/>
    <w:rsid w:val="00012526"/>
    <w:rsid w:val="0001354F"/>
    <w:rsid w:val="00013673"/>
    <w:rsid w:val="00013DC9"/>
    <w:rsid w:val="00013E15"/>
    <w:rsid w:val="00013F04"/>
    <w:rsid w:val="00014BF9"/>
    <w:rsid w:val="00014BFA"/>
    <w:rsid w:val="00014D0F"/>
    <w:rsid w:val="00014DAD"/>
    <w:rsid w:val="0001512B"/>
    <w:rsid w:val="00015846"/>
    <w:rsid w:val="00015B11"/>
    <w:rsid w:val="00017786"/>
    <w:rsid w:val="00017B1F"/>
    <w:rsid w:val="00017B35"/>
    <w:rsid w:val="00017BDE"/>
    <w:rsid w:val="00017C87"/>
    <w:rsid w:val="00017D44"/>
    <w:rsid w:val="000207FE"/>
    <w:rsid w:val="00020ABE"/>
    <w:rsid w:val="00020BB8"/>
    <w:rsid w:val="00021140"/>
    <w:rsid w:val="00021283"/>
    <w:rsid w:val="00021715"/>
    <w:rsid w:val="00021FDF"/>
    <w:rsid w:val="000225A7"/>
    <w:rsid w:val="000228BF"/>
    <w:rsid w:val="00022902"/>
    <w:rsid w:val="00022BDD"/>
    <w:rsid w:val="000231BC"/>
    <w:rsid w:val="000231DB"/>
    <w:rsid w:val="00023260"/>
    <w:rsid w:val="00024686"/>
    <w:rsid w:val="000246C8"/>
    <w:rsid w:val="00024812"/>
    <w:rsid w:val="000249B4"/>
    <w:rsid w:val="00025028"/>
    <w:rsid w:val="000255D9"/>
    <w:rsid w:val="000261F0"/>
    <w:rsid w:val="00026693"/>
    <w:rsid w:val="0002675E"/>
    <w:rsid w:val="0002681A"/>
    <w:rsid w:val="00026C7D"/>
    <w:rsid w:val="00026CE0"/>
    <w:rsid w:val="00026F42"/>
    <w:rsid w:val="00027531"/>
    <w:rsid w:val="00027717"/>
    <w:rsid w:val="00027F78"/>
    <w:rsid w:val="00027F91"/>
    <w:rsid w:val="00027FFE"/>
    <w:rsid w:val="00030249"/>
    <w:rsid w:val="0003026C"/>
    <w:rsid w:val="00030A73"/>
    <w:rsid w:val="00030C00"/>
    <w:rsid w:val="00030E4F"/>
    <w:rsid w:val="00031A2A"/>
    <w:rsid w:val="00031CC0"/>
    <w:rsid w:val="00031EBA"/>
    <w:rsid w:val="000324E8"/>
    <w:rsid w:val="0003286A"/>
    <w:rsid w:val="00033666"/>
    <w:rsid w:val="00033A34"/>
    <w:rsid w:val="00033E87"/>
    <w:rsid w:val="00033FA6"/>
    <w:rsid w:val="0003409F"/>
    <w:rsid w:val="00034305"/>
    <w:rsid w:val="0003440C"/>
    <w:rsid w:val="00034E81"/>
    <w:rsid w:val="00034FD3"/>
    <w:rsid w:val="00035149"/>
    <w:rsid w:val="00035339"/>
    <w:rsid w:val="00035452"/>
    <w:rsid w:val="000355ED"/>
    <w:rsid w:val="00035EC1"/>
    <w:rsid w:val="00036167"/>
    <w:rsid w:val="0003669F"/>
    <w:rsid w:val="00036A62"/>
    <w:rsid w:val="00036AB3"/>
    <w:rsid w:val="00036F26"/>
    <w:rsid w:val="00037470"/>
    <w:rsid w:val="00040184"/>
    <w:rsid w:val="000407B9"/>
    <w:rsid w:val="000409F8"/>
    <w:rsid w:val="00040D11"/>
    <w:rsid w:val="00040EF6"/>
    <w:rsid w:val="00040FE5"/>
    <w:rsid w:val="00041133"/>
    <w:rsid w:val="000412FC"/>
    <w:rsid w:val="000412FD"/>
    <w:rsid w:val="00041A2B"/>
    <w:rsid w:val="00041B09"/>
    <w:rsid w:val="00042012"/>
    <w:rsid w:val="00042379"/>
    <w:rsid w:val="000424F0"/>
    <w:rsid w:val="00042FE1"/>
    <w:rsid w:val="000433CB"/>
    <w:rsid w:val="00043956"/>
    <w:rsid w:val="00043AB4"/>
    <w:rsid w:val="00043CDD"/>
    <w:rsid w:val="000440F4"/>
    <w:rsid w:val="000441FB"/>
    <w:rsid w:val="0004447D"/>
    <w:rsid w:val="00044A95"/>
    <w:rsid w:val="00044C18"/>
    <w:rsid w:val="000451B9"/>
    <w:rsid w:val="000458D2"/>
    <w:rsid w:val="00045B6B"/>
    <w:rsid w:val="00045FD4"/>
    <w:rsid w:val="00046344"/>
    <w:rsid w:val="00047691"/>
    <w:rsid w:val="00047D99"/>
    <w:rsid w:val="00047F49"/>
    <w:rsid w:val="00050C9F"/>
    <w:rsid w:val="00050FE0"/>
    <w:rsid w:val="0005108A"/>
    <w:rsid w:val="0005138F"/>
    <w:rsid w:val="000518E7"/>
    <w:rsid w:val="00051955"/>
    <w:rsid w:val="0005220B"/>
    <w:rsid w:val="00052BDC"/>
    <w:rsid w:val="000530C6"/>
    <w:rsid w:val="00053159"/>
    <w:rsid w:val="000532F4"/>
    <w:rsid w:val="00053624"/>
    <w:rsid w:val="000541C9"/>
    <w:rsid w:val="000543C5"/>
    <w:rsid w:val="000549DF"/>
    <w:rsid w:val="00054DA4"/>
    <w:rsid w:val="00054DEC"/>
    <w:rsid w:val="000550F6"/>
    <w:rsid w:val="00055674"/>
    <w:rsid w:val="0005602B"/>
    <w:rsid w:val="0005686B"/>
    <w:rsid w:val="00057D59"/>
    <w:rsid w:val="00057F7A"/>
    <w:rsid w:val="00060440"/>
    <w:rsid w:val="00060603"/>
    <w:rsid w:val="0006061C"/>
    <w:rsid w:val="0006079D"/>
    <w:rsid w:val="000607BD"/>
    <w:rsid w:val="00060D8C"/>
    <w:rsid w:val="00061402"/>
    <w:rsid w:val="00061B47"/>
    <w:rsid w:val="00062F98"/>
    <w:rsid w:val="00063256"/>
    <w:rsid w:val="00063A8F"/>
    <w:rsid w:val="00064280"/>
    <w:rsid w:val="00064514"/>
    <w:rsid w:val="00064669"/>
    <w:rsid w:val="0006500B"/>
    <w:rsid w:val="000654DA"/>
    <w:rsid w:val="00065859"/>
    <w:rsid w:val="00065947"/>
    <w:rsid w:val="00065B1F"/>
    <w:rsid w:val="00065DB2"/>
    <w:rsid w:val="00066054"/>
    <w:rsid w:val="0006613E"/>
    <w:rsid w:val="00066A49"/>
    <w:rsid w:val="000675E2"/>
    <w:rsid w:val="00067783"/>
    <w:rsid w:val="00070263"/>
    <w:rsid w:val="000702D5"/>
    <w:rsid w:val="00070B95"/>
    <w:rsid w:val="00071457"/>
    <w:rsid w:val="00071CC1"/>
    <w:rsid w:val="000720AD"/>
    <w:rsid w:val="0007243C"/>
    <w:rsid w:val="000724DD"/>
    <w:rsid w:val="00072C19"/>
    <w:rsid w:val="0007303C"/>
    <w:rsid w:val="0007333A"/>
    <w:rsid w:val="000735E5"/>
    <w:rsid w:val="0007409F"/>
    <w:rsid w:val="00074285"/>
    <w:rsid w:val="0007457F"/>
    <w:rsid w:val="0007469B"/>
    <w:rsid w:val="00074F99"/>
    <w:rsid w:val="000758B9"/>
    <w:rsid w:val="00075A91"/>
    <w:rsid w:val="00076046"/>
    <w:rsid w:val="000764FA"/>
    <w:rsid w:val="0007657C"/>
    <w:rsid w:val="000765FC"/>
    <w:rsid w:val="000769B3"/>
    <w:rsid w:val="00076A81"/>
    <w:rsid w:val="000773AD"/>
    <w:rsid w:val="00077D38"/>
    <w:rsid w:val="00080164"/>
    <w:rsid w:val="00080304"/>
    <w:rsid w:val="000804DD"/>
    <w:rsid w:val="000807AC"/>
    <w:rsid w:val="00080D76"/>
    <w:rsid w:val="00080EA7"/>
    <w:rsid w:val="00080F95"/>
    <w:rsid w:val="00080FB0"/>
    <w:rsid w:val="000815E1"/>
    <w:rsid w:val="000815FE"/>
    <w:rsid w:val="000817C0"/>
    <w:rsid w:val="00081876"/>
    <w:rsid w:val="00081978"/>
    <w:rsid w:val="00081A59"/>
    <w:rsid w:val="000820B1"/>
    <w:rsid w:val="00082ABC"/>
    <w:rsid w:val="0008304C"/>
    <w:rsid w:val="00083276"/>
    <w:rsid w:val="00083A6D"/>
    <w:rsid w:val="00083D44"/>
    <w:rsid w:val="00084BCE"/>
    <w:rsid w:val="00084F47"/>
    <w:rsid w:val="000851A5"/>
    <w:rsid w:val="00085611"/>
    <w:rsid w:val="00085A47"/>
    <w:rsid w:val="0008634C"/>
    <w:rsid w:val="00086E02"/>
    <w:rsid w:val="0008740C"/>
    <w:rsid w:val="0008752A"/>
    <w:rsid w:val="00087B59"/>
    <w:rsid w:val="00087D7E"/>
    <w:rsid w:val="00090162"/>
    <w:rsid w:val="00090A66"/>
    <w:rsid w:val="00090DB1"/>
    <w:rsid w:val="00090E2F"/>
    <w:rsid w:val="000912BA"/>
    <w:rsid w:val="0009192B"/>
    <w:rsid w:val="00092746"/>
    <w:rsid w:val="00092E69"/>
    <w:rsid w:val="00093439"/>
    <w:rsid w:val="000934C6"/>
    <w:rsid w:val="000935EA"/>
    <w:rsid w:val="000936CF"/>
    <w:rsid w:val="0009375E"/>
    <w:rsid w:val="00093E02"/>
    <w:rsid w:val="00093E11"/>
    <w:rsid w:val="000940CE"/>
    <w:rsid w:val="0009463F"/>
    <w:rsid w:val="00094872"/>
    <w:rsid w:val="00094DCF"/>
    <w:rsid w:val="00094EC4"/>
    <w:rsid w:val="00095859"/>
    <w:rsid w:val="00095A61"/>
    <w:rsid w:val="000965DD"/>
    <w:rsid w:val="000967FD"/>
    <w:rsid w:val="00096F03"/>
    <w:rsid w:val="0009759D"/>
    <w:rsid w:val="000979D8"/>
    <w:rsid w:val="00097D74"/>
    <w:rsid w:val="000A00DF"/>
    <w:rsid w:val="000A0481"/>
    <w:rsid w:val="000A0501"/>
    <w:rsid w:val="000A0F2C"/>
    <w:rsid w:val="000A0F9C"/>
    <w:rsid w:val="000A14D2"/>
    <w:rsid w:val="000A1F4B"/>
    <w:rsid w:val="000A21EF"/>
    <w:rsid w:val="000A248B"/>
    <w:rsid w:val="000A275F"/>
    <w:rsid w:val="000A27EE"/>
    <w:rsid w:val="000A2C98"/>
    <w:rsid w:val="000A2E0E"/>
    <w:rsid w:val="000A2FBB"/>
    <w:rsid w:val="000A2FED"/>
    <w:rsid w:val="000A39A0"/>
    <w:rsid w:val="000A3A7D"/>
    <w:rsid w:val="000A3C98"/>
    <w:rsid w:val="000A44D1"/>
    <w:rsid w:val="000A4840"/>
    <w:rsid w:val="000A6320"/>
    <w:rsid w:val="000A65A7"/>
    <w:rsid w:val="000A69B8"/>
    <w:rsid w:val="000A69CF"/>
    <w:rsid w:val="000A74EE"/>
    <w:rsid w:val="000A7D6E"/>
    <w:rsid w:val="000B034E"/>
    <w:rsid w:val="000B04CD"/>
    <w:rsid w:val="000B0890"/>
    <w:rsid w:val="000B1FAF"/>
    <w:rsid w:val="000B268D"/>
    <w:rsid w:val="000B2C33"/>
    <w:rsid w:val="000B2F7C"/>
    <w:rsid w:val="000B2F95"/>
    <w:rsid w:val="000B395E"/>
    <w:rsid w:val="000B3BD9"/>
    <w:rsid w:val="000B3C2B"/>
    <w:rsid w:val="000B460D"/>
    <w:rsid w:val="000B477D"/>
    <w:rsid w:val="000B4990"/>
    <w:rsid w:val="000B4F05"/>
    <w:rsid w:val="000B545B"/>
    <w:rsid w:val="000B548D"/>
    <w:rsid w:val="000B5510"/>
    <w:rsid w:val="000B5870"/>
    <w:rsid w:val="000B58CC"/>
    <w:rsid w:val="000B6151"/>
    <w:rsid w:val="000B67ED"/>
    <w:rsid w:val="000B6803"/>
    <w:rsid w:val="000B694A"/>
    <w:rsid w:val="000B695F"/>
    <w:rsid w:val="000B6BA1"/>
    <w:rsid w:val="000B720E"/>
    <w:rsid w:val="000B7365"/>
    <w:rsid w:val="000B7AE5"/>
    <w:rsid w:val="000B7D02"/>
    <w:rsid w:val="000C021A"/>
    <w:rsid w:val="000C0305"/>
    <w:rsid w:val="000C0812"/>
    <w:rsid w:val="000C0A40"/>
    <w:rsid w:val="000C0CD9"/>
    <w:rsid w:val="000C0D6E"/>
    <w:rsid w:val="000C0FAA"/>
    <w:rsid w:val="000C1296"/>
    <w:rsid w:val="000C1417"/>
    <w:rsid w:val="000C1527"/>
    <w:rsid w:val="000C1532"/>
    <w:rsid w:val="000C160C"/>
    <w:rsid w:val="000C1931"/>
    <w:rsid w:val="000C1B88"/>
    <w:rsid w:val="000C1FE9"/>
    <w:rsid w:val="000C23F9"/>
    <w:rsid w:val="000C2AA3"/>
    <w:rsid w:val="000C2EF0"/>
    <w:rsid w:val="000C33F6"/>
    <w:rsid w:val="000C3485"/>
    <w:rsid w:val="000C3768"/>
    <w:rsid w:val="000C3AA9"/>
    <w:rsid w:val="000C3BE3"/>
    <w:rsid w:val="000C3FF2"/>
    <w:rsid w:val="000C41C8"/>
    <w:rsid w:val="000C422B"/>
    <w:rsid w:val="000C4E55"/>
    <w:rsid w:val="000C4F84"/>
    <w:rsid w:val="000C5080"/>
    <w:rsid w:val="000C5125"/>
    <w:rsid w:val="000C5C27"/>
    <w:rsid w:val="000C5DEF"/>
    <w:rsid w:val="000C5E91"/>
    <w:rsid w:val="000C6262"/>
    <w:rsid w:val="000C6727"/>
    <w:rsid w:val="000C6A61"/>
    <w:rsid w:val="000C6AF3"/>
    <w:rsid w:val="000C6EA2"/>
    <w:rsid w:val="000C74C4"/>
    <w:rsid w:val="000C77E5"/>
    <w:rsid w:val="000D06B1"/>
    <w:rsid w:val="000D09EB"/>
    <w:rsid w:val="000D0BE4"/>
    <w:rsid w:val="000D16EE"/>
    <w:rsid w:val="000D17AF"/>
    <w:rsid w:val="000D19BC"/>
    <w:rsid w:val="000D22E1"/>
    <w:rsid w:val="000D294E"/>
    <w:rsid w:val="000D3589"/>
    <w:rsid w:val="000D36AE"/>
    <w:rsid w:val="000D389C"/>
    <w:rsid w:val="000D38BF"/>
    <w:rsid w:val="000D3940"/>
    <w:rsid w:val="000D402E"/>
    <w:rsid w:val="000D4886"/>
    <w:rsid w:val="000D4CF1"/>
    <w:rsid w:val="000D524B"/>
    <w:rsid w:val="000D5807"/>
    <w:rsid w:val="000D59D4"/>
    <w:rsid w:val="000D5C78"/>
    <w:rsid w:val="000D5C8D"/>
    <w:rsid w:val="000D64FD"/>
    <w:rsid w:val="000D66A6"/>
    <w:rsid w:val="000D6776"/>
    <w:rsid w:val="000D6881"/>
    <w:rsid w:val="000D6E5E"/>
    <w:rsid w:val="000D714D"/>
    <w:rsid w:val="000D7183"/>
    <w:rsid w:val="000D7280"/>
    <w:rsid w:val="000D7936"/>
    <w:rsid w:val="000E041D"/>
    <w:rsid w:val="000E0423"/>
    <w:rsid w:val="000E04D5"/>
    <w:rsid w:val="000E06F2"/>
    <w:rsid w:val="000E0E9F"/>
    <w:rsid w:val="000E0EC0"/>
    <w:rsid w:val="000E1E23"/>
    <w:rsid w:val="000E1EA0"/>
    <w:rsid w:val="000E235D"/>
    <w:rsid w:val="000E27AF"/>
    <w:rsid w:val="000E28CA"/>
    <w:rsid w:val="000E32B0"/>
    <w:rsid w:val="000E3D5A"/>
    <w:rsid w:val="000E3ECF"/>
    <w:rsid w:val="000E453D"/>
    <w:rsid w:val="000E56E0"/>
    <w:rsid w:val="000E571C"/>
    <w:rsid w:val="000E5A8D"/>
    <w:rsid w:val="000E628A"/>
    <w:rsid w:val="000E7875"/>
    <w:rsid w:val="000E7D6C"/>
    <w:rsid w:val="000E7E80"/>
    <w:rsid w:val="000E7EA7"/>
    <w:rsid w:val="000F09D9"/>
    <w:rsid w:val="000F1359"/>
    <w:rsid w:val="000F1BEC"/>
    <w:rsid w:val="000F1F5D"/>
    <w:rsid w:val="000F28CD"/>
    <w:rsid w:val="000F327C"/>
    <w:rsid w:val="000F39AB"/>
    <w:rsid w:val="000F42A3"/>
    <w:rsid w:val="000F46D1"/>
    <w:rsid w:val="000F47B4"/>
    <w:rsid w:val="000F4F27"/>
    <w:rsid w:val="000F5A07"/>
    <w:rsid w:val="000F5D11"/>
    <w:rsid w:val="000F6C22"/>
    <w:rsid w:val="000F6C2A"/>
    <w:rsid w:val="000F71D3"/>
    <w:rsid w:val="000F7489"/>
    <w:rsid w:val="000F7504"/>
    <w:rsid w:val="000F75E3"/>
    <w:rsid w:val="000F7604"/>
    <w:rsid w:val="000F7D05"/>
    <w:rsid w:val="0010023C"/>
    <w:rsid w:val="001003A3"/>
    <w:rsid w:val="00100724"/>
    <w:rsid w:val="001007EA"/>
    <w:rsid w:val="001008A1"/>
    <w:rsid w:val="001008C2"/>
    <w:rsid w:val="00100A0F"/>
    <w:rsid w:val="00100B91"/>
    <w:rsid w:val="00100BDB"/>
    <w:rsid w:val="00100FE1"/>
    <w:rsid w:val="001013DA"/>
    <w:rsid w:val="001029BD"/>
    <w:rsid w:val="00102A14"/>
    <w:rsid w:val="00102B35"/>
    <w:rsid w:val="0010353F"/>
    <w:rsid w:val="001052FE"/>
    <w:rsid w:val="00105678"/>
    <w:rsid w:val="0010589C"/>
    <w:rsid w:val="00105967"/>
    <w:rsid w:val="00105AB3"/>
    <w:rsid w:val="00105B00"/>
    <w:rsid w:val="00105B2C"/>
    <w:rsid w:val="00105B60"/>
    <w:rsid w:val="00105F80"/>
    <w:rsid w:val="00106771"/>
    <w:rsid w:val="00106991"/>
    <w:rsid w:val="00106ED0"/>
    <w:rsid w:val="00107752"/>
    <w:rsid w:val="00110335"/>
    <w:rsid w:val="001103FB"/>
    <w:rsid w:val="00110772"/>
    <w:rsid w:val="00110A90"/>
    <w:rsid w:val="00112984"/>
    <w:rsid w:val="00112C2A"/>
    <w:rsid w:val="00113149"/>
    <w:rsid w:val="0011314D"/>
    <w:rsid w:val="00113313"/>
    <w:rsid w:val="0011387D"/>
    <w:rsid w:val="001138DB"/>
    <w:rsid w:val="001139E1"/>
    <w:rsid w:val="00113B6D"/>
    <w:rsid w:val="0011438F"/>
    <w:rsid w:val="0011479E"/>
    <w:rsid w:val="00114BB5"/>
    <w:rsid w:val="00114CA1"/>
    <w:rsid w:val="0011505B"/>
    <w:rsid w:val="001150FA"/>
    <w:rsid w:val="0011535B"/>
    <w:rsid w:val="0011588F"/>
    <w:rsid w:val="00115B5A"/>
    <w:rsid w:val="00115BF5"/>
    <w:rsid w:val="0011642D"/>
    <w:rsid w:val="001168DD"/>
    <w:rsid w:val="00116D94"/>
    <w:rsid w:val="00116E7C"/>
    <w:rsid w:val="00117294"/>
    <w:rsid w:val="00117800"/>
    <w:rsid w:val="00117A48"/>
    <w:rsid w:val="00117E05"/>
    <w:rsid w:val="00120064"/>
    <w:rsid w:val="00120E05"/>
    <w:rsid w:val="001211F7"/>
    <w:rsid w:val="001212D6"/>
    <w:rsid w:val="0012162E"/>
    <w:rsid w:val="001217D7"/>
    <w:rsid w:val="001218E2"/>
    <w:rsid w:val="00121F2D"/>
    <w:rsid w:val="001226A5"/>
    <w:rsid w:val="001229C3"/>
    <w:rsid w:val="00122D07"/>
    <w:rsid w:val="00122FAB"/>
    <w:rsid w:val="0012313E"/>
    <w:rsid w:val="0012366D"/>
    <w:rsid w:val="001237B8"/>
    <w:rsid w:val="00123B42"/>
    <w:rsid w:val="001249F7"/>
    <w:rsid w:val="00124BA7"/>
    <w:rsid w:val="00124FF7"/>
    <w:rsid w:val="00125792"/>
    <w:rsid w:val="00125845"/>
    <w:rsid w:val="00125BF9"/>
    <w:rsid w:val="001261FE"/>
    <w:rsid w:val="001266FA"/>
    <w:rsid w:val="00126A42"/>
    <w:rsid w:val="00126C69"/>
    <w:rsid w:val="00126E40"/>
    <w:rsid w:val="00126FCF"/>
    <w:rsid w:val="001271C0"/>
    <w:rsid w:val="00130A82"/>
    <w:rsid w:val="00131634"/>
    <w:rsid w:val="001316CF"/>
    <w:rsid w:val="00131E59"/>
    <w:rsid w:val="00131EEE"/>
    <w:rsid w:val="00132318"/>
    <w:rsid w:val="001323A6"/>
    <w:rsid w:val="001323F8"/>
    <w:rsid w:val="001326E1"/>
    <w:rsid w:val="00132D0D"/>
    <w:rsid w:val="00132FEC"/>
    <w:rsid w:val="0013349B"/>
    <w:rsid w:val="00133837"/>
    <w:rsid w:val="0013415D"/>
    <w:rsid w:val="001344A0"/>
    <w:rsid w:val="00134AF8"/>
    <w:rsid w:val="001354A3"/>
    <w:rsid w:val="00135A10"/>
    <w:rsid w:val="00135B65"/>
    <w:rsid w:val="00135DE2"/>
    <w:rsid w:val="001364AF"/>
    <w:rsid w:val="00136AAF"/>
    <w:rsid w:val="00136ACF"/>
    <w:rsid w:val="00136EC2"/>
    <w:rsid w:val="001374DB"/>
    <w:rsid w:val="00137AE2"/>
    <w:rsid w:val="00137C16"/>
    <w:rsid w:val="00137EA8"/>
    <w:rsid w:val="0014099B"/>
    <w:rsid w:val="00140C7C"/>
    <w:rsid w:val="00141781"/>
    <w:rsid w:val="00141E68"/>
    <w:rsid w:val="00142AF2"/>
    <w:rsid w:val="00142B89"/>
    <w:rsid w:val="00142C73"/>
    <w:rsid w:val="00143166"/>
    <w:rsid w:val="00143531"/>
    <w:rsid w:val="00143542"/>
    <w:rsid w:val="0014402E"/>
    <w:rsid w:val="0014410D"/>
    <w:rsid w:val="0014488B"/>
    <w:rsid w:val="00144E52"/>
    <w:rsid w:val="001453F4"/>
    <w:rsid w:val="001463ED"/>
    <w:rsid w:val="0014645C"/>
    <w:rsid w:val="00146723"/>
    <w:rsid w:val="001471F8"/>
    <w:rsid w:val="00147D88"/>
    <w:rsid w:val="00147DB1"/>
    <w:rsid w:val="001505E6"/>
    <w:rsid w:val="001508E9"/>
    <w:rsid w:val="0015125E"/>
    <w:rsid w:val="001515E9"/>
    <w:rsid w:val="00151DFB"/>
    <w:rsid w:val="00151EF3"/>
    <w:rsid w:val="001526B2"/>
    <w:rsid w:val="001537D5"/>
    <w:rsid w:val="00153A5C"/>
    <w:rsid w:val="00153C3A"/>
    <w:rsid w:val="001543A0"/>
    <w:rsid w:val="001544AE"/>
    <w:rsid w:val="00154955"/>
    <w:rsid w:val="00155622"/>
    <w:rsid w:val="00155951"/>
    <w:rsid w:val="00155AB9"/>
    <w:rsid w:val="00155BB9"/>
    <w:rsid w:val="00156247"/>
    <w:rsid w:val="00156738"/>
    <w:rsid w:val="00156F99"/>
    <w:rsid w:val="00157963"/>
    <w:rsid w:val="00157A2D"/>
    <w:rsid w:val="00160547"/>
    <w:rsid w:val="00160557"/>
    <w:rsid w:val="001607B0"/>
    <w:rsid w:val="00161347"/>
    <w:rsid w:val="001614D2"/>
    <w:rsid w:val="001617A7"/>
    <w:rsid w:val="0016185A"/>
    <w:rsid w:val="00161E82"/>
    <w:rsid w:val="001623C6"/>
    <w:rsid w:val="00162D6C"/>
    <w:rsid w:val="0016372B"/>
    <w:rsid w:val="00163AC4"/>
    <w:rsid w:val="00163B33"/>
    <w:rsid w:val="00163B86"/>
    <w:rsid w:val="00163CF5"/>
    <w:rsid w:val="001642EC"/>
    <w:rsid w:val="00164540"/>
    <w:rsid w:val="0016474C"/>
    <w:rsid w:val="00164A44"/>
    <w:rsid w:val="00164AF8"/>
    <w:rsid w:val="001654B3"/>
    <w:rsid w:val="001654E2"/>
    <w:rsid w:val="001655DE"/>
    <w:rsid w:val="001656F8"/>
    <w:rsid w:val="001657EE"/>
    <w:rsid w:val="00165AF9"/>
    <w:rsid w:val="00165C3F"/>
    <w:rsid w:val="00165E00"/>
    <w:rsid w:val="00166218"/>
    <w:rsid w:val="00166338"/>
    <w:rsid w:val="00166548"/>
    <w:rsid w:val="00166953"/>
    <w:rsid w:val="00166BEC"/>
    <w:rsid w:val="00166CB4"/>
    <w:rsid w:val="00167704"/>
    <w:rsid w:val="00167FB3"/>
    <w:rsid w:val="00170046"/>
    <w:rsid w:val="00170430"/>
    <w:rsid w:val="001704D4"/>
    <w:rsid w:val="00170BBA"/>
    <w:rsid w:val="00171FD6"/>
    <w:rsid w:val="001720B5"/>
    <w:rsid w:val="0017217F"/>
    <w:rsid w:val="001721A8"/>
    <w:rsid w:val="0017275A"/>
    <w:rsid w:val="001728C6"/>
    <w:rsid w:val="00172ADD"/>
    <w:rsid w:val="00172C2D"/>
    <w:rsid w:val="00172CCB"/>
    <w:rsid w:val="00172D13"/>
    <w:rsid w:val="001730F9"/>
    <w:rsid w:val="00173A6C"/>
    <w:rsid w:val="00173D21"/>
    <w:rsid w:val="00173EE2"/>
    <w:rsid w:val="001745E9"/>
    <w:rsid w:val="001747E8"/>
    <w:rsid w:val="00174B4C"/>
    <w:rsid w:val="0017550F"/>
    <w:rsid w:val="001755BC"/>
    <w:rsid w:val="001757A5"/>
    <w:rsid w:val="00175E78"/>
    <w:rsid w:val="00176352"/>
    <w:rsid w:val="0017648A"/>
    <w:rsid w:val="00176498"/>
    <w:rsid w:val="0017671D"/>
    <w:rsid w:val="00176FB3"/>
    <w:rsid w:val="00177241"/>
    <w:rsid w:val="00177245"/>
    <w:rsid w:val="00177377"/>
    <w:rsid w:val="00177D3D"/>
    <w:rsid w:val="00180730"/>
    <w:rsid w:val="001807C9"/>
    <w:rsid w:val="00180A0D"/>
    <w:rsid w:val="00180B3C"/>
    <w:rsid w:val="00180CC6"/>
    <w:rsid w:val="00180E7E"/>
    <w:rsid w:val="00181DD3"/>
    <w:rsid w:val="00182D60"/>
    <w:rsid w:val="00182FF5"/>
    <w:rsid w:val="00183126"/>
    <w:rsid w:val="0018335A"/>
    <w:rsid w:val="00183409"/>
    <w:rsid w:val="0018368A"/>
    <w:rsid w:val="00183C36"/>
    <w:rsid w:val="00183EF8"/>
    <w:rsid w:val="0018404A"/>
    <w:rsid w:val="00184287"/>
    <w:rsid w:val="001842A7"/>
    <w:rsid w:val="0018498D"/>
    <w:rsid w:val="00184D3B"/>
    <w:rsid w:val="0018570F"/>
    <w:rsid w:val="00185CE0"/>
    <w:rsid w:val="0018613F"/>
    <w:rsid w:val="001870E2"/>
    <w:rsid w:val="00187EDB"/>
    <w:rsid w:val="0019016C"/>
    <w:rsid w:val="001909C2"/>
    <w:rsid w:val="00190F4C"/>
    <w:rsid w:val="001911C3"/>
    <w:rsid w:val="0019122E"/>
    <w:rsid w:val="00191409"/>
    <w:rsid w:val="0019161C"/>
    <w:rsid w:val="00191ACE"/>
    <w:rsid w:val="00191C15"/>
    <w:rsid w:val="00191E74"/>
    <w:rsid w:val="0019239D"/>
    <w:rsid w:val="001924B2"/>
    <w:rsid w:val="00192CDB"/>
    <w:rsid w:val="00192FC8"/>
    <w:rsid w:val="00193628"/>
    <w:rsid w:val="00193A8A"/>
    <w:rsid w:val="0019462F"/>
    <w:rsid w:val="0019470F"/>
    <w:rsid w:val="00194765"/>
    <w:rsid w:val="0019494C"/>
    <w:rsid w:val="001949CA"/>
    <w:rsid w:val="001949E5"/>
    <w:rsid w:val="00195031"/>
    <w:rsid w:val="0019622E"/>
    <w:rsid w:val="00196C80"/>
    <w:rsid w:val="00196DDD"/>
    <w:rsid w:val="00197385"/>
    <w:rsid w:val="00197CF0"/>
    <w:rsid w:val="001A062D"/>
    <w:rsid w:val="001A0C2B"/>
    <w:rsid w:val="001A0E5F"/>
    <w:rsid w:val="001A1849"/>
    <w:rsid w:val="001A1AA7"/>
    <w:rsid w:val="001A1AAB"/>
    <w:rsid w:val="001A1D26"/>
    <w:rsid w:val="001A2356"/>
    <w:rsid w:val="001A25CE"/>
    <w:rsid w:val="001A296A"/>
    <w:rsid w:val="001A3918"/>
    <w:rsid w:val="001A4473"/>
    <w:rsid w:val="001A4865"/>
    <w:rsid w:val="001A487F"/>
    <w:rsid w:val="001A4AC6"/>
    <w:rsid w:val="001A4C88"/>
    <w:rsid w:val="001A535F"/>
    <w:rsid w:val="001A539F"/>
    <w:rsid w:val="001A6325"/>
    <w:rsid w:val="001A6B1D"/>
    <w:rsid w:val="001B02A8"/>
    <w:rsid w:val="001B02F8"/>
    <w:rsid w:val="001B0309"/>
    <w:rsid w:val="001B0F80"/>
    <w:rsid w:val="001B13F8"/>
    <w:rsid w:val="001B1C3F"/>
    <w:rsid w:val="001B2385"/>
    <w:rsid w:val="001B254A"/>
    <w:rsid w:val="001B2749"/>
    <w:rsid w:val="001B2785"/>
    <w:rsid w:val="001B30D8"/>
    <w:rsid w:val="001B32AB"/>
    <w:rsid w:val="001B32B8"/>
    <w:rsid w:val="001B3666"/>
    <w:rsid w:val="001B3864"/>
    <w:rsid w:val="001B39F9"/>
    <w:rsid w:val="001B3AFF"/>
    <w:rsid w:val="001B3BD7"/>
    <w:rsid w:val="001B4005"/>
    <w:rsid w:val="001B41A9"/>
    <w:rsid w:val="001B454A"/>
    <w:rsid w:val="001B455A"/>
    <w:rsid w:val="001B5573"/>
    <w:rsid w:val="001B55FA"/>
    <w:rsid w:val="001B5646"/>
    <w:rsid w:val="001B59DE"/>
    <w:rsid w:val="001B5B80"/>
    <w:rsid w:val="001B5CB7"/>
    <w:rsid w:val="001B5E27"/>
    <w:rsid w:val="001B5FEE"/>
    <w:rsid w:val="001B64E2"/>
    <w:rsid w:val="001B67DC"/>
    <w:rsid w:val="001B6E4E"/>
    <w:rsid w:val="001B7121"/>
    <w:rsid w:val="001B725A"/>
    <w:rsid w:val="001B7CBE"/>
    <w:rsid w:val="001C15A2"/>
    <w:rsid w:val="001C17CF"/>
    <w:rsid w:val="001C1981"/>
    <w:rsid w:val="001C1B0D"/>
    <w:rsid w:val="001C2D46"/>
    <w:rsid w:val="001C370E"/>
    <w:rsid w:val="001C3821"/>
    <w:rsid w:val="001C3EAB"/>
    <w:rsid w:val="001C41DD"/>
    <w:rsid w:val="001C4EA9"/>
    <w:rsid w:val="001C4FA9"/>
    <w:rsid w:val="001C5862"/>
    <w:rsid w:val="001C5B6C"/>
    <w:rsid w:val="001C5E12"/>
    <w:rsid w:val="001C61CB"/>
    <w:rsid w:val="001C629F"/>
    <w:rsid w:val="001C657E"/>
    <w:rsid w:val="001C7386"/>
    <w:rsid w:val="001C75E4"/>
    <w:rsid w:val="001C7658"/>
    <w:rsid w:val="001C7EB3"/>
    <w:rsid w:val="001D0C60"/>
    <w:rsid w:val="001D0E64"/>
    <w:rsid w:val="001D1006"/>
    <w:rsid w:val="001D1F9C"/>
    <w:rsid w:val="001D2694"/>
    <w:rsid w:val="001D2DC2"/>
    <w:rsid w:val="001D35D5"/>
    <w:rsid w:val="001D3A75"/>
    <w:rsid w:val="001D443F"/>
    <w:rsid w:val="001D4604"/>
    <w:rsid w:val="001D4790"/>
    <w:rsid w:val="001D545F"/>
    <w:rsid w:val="001D56A8"/>
    <w:rsid w:val="001D5736"/>
    <w:rsid w:val="001D61BB"/>
    <w:rsid w:val="001D6B71"/>
    <w:rsid w:val="001D6CAB"/>
    <w:rsid w:val="001D7319"/>
    <w:rsid w:val="001E045E"/>
    <w:rsid w:val="001E0D32"/>
    <w:rsid w:val="001E1095"/>
    <w:rsid w:val="001E111F"/>
    <w:rsid w:val="001E1586"/>
    <w:rsid w:val="001E20BC"/>
    <w:rsid w:val="001E2842"/>
    <w:rsid w:val="001E32F5"/>
    <w:rsid w:val="001E36B9"/>
    <w:rsid w:val="001E3B25"/>
    <w:rsid w:val="001E3FF6"/>
    <w:rsid w:val="001E4714"/>
    <w:rsid w:val="001E48BC"/>
    <w:rsid w:val="001E48DF"/>
    <w:rsid w:val="001E4C6D"/>
    <w:rsid w:val="001E506A"/>
    <w:rsid w:val="001E5104"/>
    <w:rsid w:val="001E516D"/>
    <w:rsid w:val="001E5960"/>
    <w:rsid w:val="001E61DB"/>
    <w:rsid w:val="001E6549"/>
    <w:rsid w:val="001E656C"/>
    <w:rsid w:val="001E66C2"/>
    <w:rsid w:val="001E76ED"/>
    <w:rsid w:val="001E78E5"/>
    <w:rsid w:val="001E7B89"/>
    <w:rsid w:val="001E7EC5"/>
    <w:rsid w:val="001F0000"/>
    <w:rsid w:val="001F03CB"/>
    <w:rsid w:val="001F13E5"/>
    <w:rsid w:val="001F16E3"/>
    <w:rsid w:val="001F1726"/>
    <w:rsid w:val="001F1784"/>
    <w:rsid w:val="001F1988"/>
    <w:rsid w:val="001F1E8E"/>
    <w:rsid w:val="001F2275"/>
    <w:rsid w:val="001F23A7"/>
    <w:rsid w:val="001F23BA"/>
    <w:rsid w:val="001F23CF"/>
    <w:rsid w:val="001F30D9"/>
    <w:rsid w:val="001F3CD2"/>
    <w:rsid w:val="001F4001"/>
    <w:rsid w:val="001F484C"/>
    <w:rsid w:val="001F4BBE"/>
    <w:rsid w:val="001F5480"/>
    <w:rsid w:val="001F5597"/>
    <w:rsid w:val="001F57A5"/>
    <w:rsid w:val="001F5A72"/>
    <w:rsid w:val="001F5C2D"/>
    <w:rsid w:val="001F5FC4"/>
    <w:rsid w:val="001F6581"/>
    <w:rsid w:val="001F6631"/>
    <w:rsid w:val="001F6B15"/>
    <w:rsid w:val="001F6CF3"/>
    <w:rsid w:val="001F6D62"/>
    <w:rsid w:val="001F7C3F"/>
    <w:rsid w:val="00201EA5"/>
    <w:rsid w:val="002027BD"/>
    <w:rsid w:val="0020319A"/>
    <w:rsid w:val="002031FC"/>
    <w:rsid w:val="002038CD"/>
    <w:rsid w:val="00203C7F"/>
    <w:rsid w:val="00203EBB"/>
    <w:rsid w:val="002049F8"/>
    <w:rsid w:val="00204A66"/>
    <w:rsid w:val="0020514B"/>
    <w:rsid w:val="00205425"/>
    <w:rsid w:val="0020568E"/>
    <w:rsid w:val="002056EE"/>
    <w:rsid w:val="00205983"/>
    <w:rsid w:val="00205C2A"/>
    <w:rsid w:val="0020601B"/>
    <w:rsid w:val="00206191"/>
    <w:rsid w:val="0020636C"/>
    <w:rsid w:val="0020686F"/>
    <w:rsid w:val="00206908"/>
    <w:rsid w:val="00206953"/>
    <w:rsid w:val="002069EA"/>
    <w:rsid w:val="00206D9F"/>
    <w:rsid w:val="00206E70"/>
    <w:rsid w:val="00207119"/>
    <w:rsid w:val="0020748D"/>
    <w:rsid w:val="00207626"/>
    <w:rsid w:val="00207B0A"/>
    <w:rsid w:val="0021090B"/>
    <w:rsid w:val="00210DBF"/>
    <w:rsid w:val="00211063"/>
    <w:rsid w:val="0021150C"/>
    <w:rsid w:val="002116C5"/>
    <w:rsid w:val="0021194C"/>
    <w:rsid w:val="00211C91"/>
    <w:rsid w:val="00211D27"/>
    <w:rsid w:val="00212537"/>
    <w:rsid w:val="00212572"/>
    <w:rsid w:val="00212F34"/>
    <w:rsid w:val="002132C5"/>
    <w:rsid w:val="00213325"/>
    <w:rsid w:val="002139FE"/>
    <w:rsid w:val="00213C52"/>
    <w:rsid w:val="002149D1"/>
    <w:rsid w:val="00214A42"/>
    <w:rsid w:val="00214DD0"/>
    <w:rsid w:val="00214DE1"/>
    <w:rsid w:val="002152E0"/>
    <w:rsid w:val="00215897"/>
    <w:rsid w:val="0021589F"/>
    <w:rsid w:val="002158AC"/>
    <w:rsid w:val="00215B23"/>
    <w:rsid w:val="00215C00"/>
    <w:rsid w:val="00215DED"/>
    <w:rsid w:val="002161FB"/>
    <w:rsid w:val="0021693F"/>
    <w:rsid w:val="00216C4A"/>
    <w:rsid w:val="00216FBA"/>
    <w:rsid w:val="00217918"/>
    <w:rsid w:val="0022067A"/>
    <w:rsid w:val="0022198A"/>
    <w:rsid w:val="00221D4C"/>
    <w:rsid w:val="0022241C"/>
    <w:rsid w:val="00222599"/>
    <w:rsid w:val="002225D7"/>
    <w:rsid w:val="0022264A"/>
    <w:rsid w:val="00222904"/>
    <w:rsid w:val="00222A93"/>
    <w:rsid w:val="00222F6F"/>
    <w:rsid w:val="00222F96"/>
    <w:rsid w:val="002231D4"/>
    <w:rsid w:val="0022358B"/>
    <w:rsid w:val="00223E5C"/>
    <w:rsid w:val="00224384"/>
    <w:rsid w:val="002248ED"/>
    <w:rsid w:val="00224B97"/>
    <w:rsid w:val="00225286"/>
    <w:rsid w:val="002259E0"/>
    <w:rsid w:val="00226D2B"/>
    <w:rsid w:val="002279F6"/>
    <w:rsid w:val="00227C65"/>
    <w:rsid w:val="00227E1D"/>
    <w:rsid w:val="00230CCC"/>
    <w:rsid w:val="00231365"/>
    <w:rsid w:val="002313CE"/>
    <w:rsid w:val="002320B3"/>
    <w:rsid w:val="002326E6"/>
    <w:rsid w:val="00232969"/>
    <w:rsid w:val="00232E05"/>
    <w:rsid w:val="00233050"/>
    <w:rsid w:val="0023336F"/>
    <w:rsid w:val="0023426A"/>
    <w:rsid w:val="00234672"/>
    <w:rsid w:val="00235315"/>
    <w:rsid w:val="00235454"/>
    <w:rsid w:val="002357BF"/>
    <w:rsid w:val="00235F64"/>
    <w:rsid w:val="00236295"/>
    <w:rsid w:val="002366E3"/>
    <w:rsid w:val="00236D16"/>
    <w:rsid w:val="00237145"/>
    <w:rsid w:val="00237EB3"/>
    <w:rsid w:val="00240461"/>
    <w:rsid w:val="00240CEE"/>
    <w:rsid w:val="00240FAC"/>
    <w:rsid w:val="00241460"/>
    <w:rsid w:val="0024173E"/>
    <w:rsid w:val="002421EC"/>
    <w:rsid w:val="0024225F"/>
    <w:rsid w:val="0024253D"/>
    <w:rsid w:val="002431FC"/>
    <w:rsid w:val="00243459"/>
    <w:rsid w:val="002435FA"/>
    <w:rsid w:val="0024373A"/>
    <w:rsid w:val="00243953"/>
    <w:rsid w:val="0024441D"/>
    <w:rsid w:val="002451A5"/>
    <w:rsid w:val="00245237"/>
    <w:rsid w:val="00245497"/>
    <w:rsid w:val="00246640"/>
    <w:rsid w:val="00246ADD"/>
    <w:rsid w:val="00246EBF"/>
    <w:rsid w:val="0024724E"/>
    <w:rsid w:val="0024767A"/>
    <w:rsid w:val="002476D9"/>
    <w:rsid w:val="00250573"/>
    <w:rsid w:val="002511DF"/>
    <w:rsid w:val="00251B69"/>
    <w:rsid w:val="00251E47"/>
    <w:rsid w:val="00251E7E"/>
    <w:rsid w:val="00252AFF"/>
    <w:rsid w:val="00253083"/>
    <w:rsid w:val="00253A7F"/>
    <w:rsid w:val="00253BB4"/>
    <w:rsid w:val="00253C11"/>
    <w:rsid w:val="0025404F"/>
    <w:rsid w:val="002541C2"/>
    <w:rsid w:val="0025423C"/>
    <w:rsid w:val="002549D0"/>
    <w:rsid w:val="00254C95"/>
    <w:rsid w:val="0025565B"/>
    <w:rsid w:val="00255E6C"/>
    <w:rsid w:val="002563B8"/>
    <w:rsid w:val="0025645E"/>
    <w:rsid w:val="002564FA"/>
    <w:rsid w:val="002568D3"/>
    <w:rsid w:val="0025733F"/>
    <w:rsid w:val="002576AE"/>
    <w:rsid w:val="002576D4"/>
    <w:rsid w:val="002579FE"/>
    <w:rsid w:val="00257EBB"/>
    <w:rsid w:val="0026016E"/>
    <w:rsid w:val="002604AD"/>
    <w:rsid w:val="0026058C"/>
    <w:rsid w:val="002605A9"/>
    <w:rsid w:val="00260BF0"/>
    <w:rsid w:val="00261809"/>
    <w:rsid w:val="0026191A"/>
    <w:rsid w:val="00261F66"/>
    <w:rsid w:val="00262488"/>
    <w:rsid w:val="00262DD7"/>
    <w:rsid w:val="00263141"/>
    <w:rsid w:val="002631D8"/>
    <w:rsid w:val="00263283"/>
    <w:rsid w:val="00263E59"/>
    <w:rsid w:val="00263F46"/>
    <w:rsid w:val="00264549"/>
    <w:rsid w:val="00264DCF"/>
    <w:rsid w:val="002650E6"/>
    <w:rsid w:val="00265301"/>
    <w:rsid w:val="00265422"/>
    <w:rsid w:val="002660DD"/>
    <w:rsid w:val="00266937"/>
    <w:rsid w:val="00266AF7"/>
    <w:rsid w:val="0026717C"/>
    <w:rsid w:val="0026774A"/>
    <w:rsid w:val="002677F1"/>
    <w:rsid w:val="002700CB"/>
    <w:rsid w:val="002700DA"/>
    <w:rsid w:val="002701CF"/>
    <w:rsid w:val="0027046F"/>
    <w:rsid w:val="002708FC"/>
    <w:rsid w:val="00270CE2"/>
    <w:rsid w:val="00270FC5"/>
    <w:rsid w:val="002710BE"/>
    <w:rsid w:val="002713B1"/>
    <w:rsid w:val="0027148A"/>
    <w:rsid w:val="00271CFE"/>
    <w:rsid w:val="00271E5A"/>
    <w:rsid w:val="00271FCB"/>
    <w:rsid w:val="00272C34"/>
    <w:rsid w:val="0027389F"/>
    <w:rsid w:val="00273BED"/>
    <w:rsid w:val="00273CE8"/>
    <w:rsid w:val="00274128"/>
    <w:rsid w:val="00274213"/>
    <w:rsid w:val="0027422B"/>
    <w:rsid w:val="00274238"/>
    <w:rsid w:val="00274828"/>
    <w:rsid w:val="002753C3"/>
    <w:rsid w:val="002757EE"/>
    <w:rsid w:val="002759DC"/>
    <w:rsid w:val="00276BE4"/>
    <w:rsid w:val="00276E29"/>
    <w:rsid w:val="0027722A"/>
    <w:rsid w:val="00277535"/>
    <w:rsid w:val="00277D84"/>
    <w:rsid w:val="00277EA0"/>
    <w:rsid w:val="00277EB8"/>
    <w:rsid w:val="002805E6"/>
    <w:rsid w:val="00280606"/>
    <w:rsid w:val="00281B2D"/>
    <w:rsid w:val="0028255A"/>
    <w:rsid w:val="0028299B"/>
    <w:rsid w:val="002835B5"/>
    <w:rsid w:val="0028360C"/>
    <w:rsid w:val="002838AF"/>
    <w:rsid w:val="00283921"/>
    <w:rsid w:val="002842E8"/>
    <w:rsid w:val="00284541"/>
    <w:rsid w:val="0028476F"/>
    <w:rsid w:val="00284ABB"/>
    <w:rsid w:val="00284BBC"/>
    <w:rsid w:val="00284DA6"/>
    <w:rsid w:val="00286029"/>
    <w:rsid w:val="0028660E"/>
    <w:rsid w:val="00286AF6"/>
    <w:rsid w:val="00286C7C"/>
    <w:rsid w:val="00286FF7"/>
    <w:rsid w:val="00287275"/>
    <w:rsid w:val="0028750A"/>
    <w:rsid w:val="00287C49"/>
    <w:rsid w:val="00290113"/>
    <w:rsid w:val="00290340"/>
    <w:rsid w:val="002903A5"/>
    <w:rsid w:val="00290564"/>
    <w:rsid w:val="00290B53"/>
    <w:rsid w:val="00290FE2"/>
    <w:rsid w:val="00291325"/>
    <w:rsid w:val="0029150F"/>
    <w:rsid w:val="0029164C"/>
    <w:rsid w:val="00291AC4"/>
    <w:rsid w:val="0029202D"/>
    <w:rsid w:val="002922E6"/>
    <w:rsid w:val="00292824"/>
    <w:rsid w:val="00292B5A"/>
    <w:rsid w:val="00292DB0"/>
    <w:rsid w:val="002936ED"/>
    <w:rsid w:val="002938FF"/>
    <w:rsid w:val="00293B08"/>
    <w:rsid w:val="00293DA2"/>
    <w:rsid w:val="002941BD"/>
    <w:rsid w:val="0029454B"/>
    <w:rsid w:val="002945E1"/>
    <w:rsid w:val="0029465E"/>
    <w:rsid w:val="00294B4C"/>
    <w:rsid w:val="00294BA4"/>
    <w:rsid w:val="00294E38"/>
    <w:rsid w:val="00295212"/>
    <w:rsid w:val="0029545E"/>
    <w:rsid w:val="002954E8"/>
    <w:rsid w:val="0029582F"/>
    <w:rsid w:val="00295FFD"/>
    <w:rsid w:val="00296C4A"/>
    <w:rsid w:val="00297007"/>
    <w:rsid w:val="00297171"/>
    <w:rsid w:val="002974D6"/>
    <w:rsid w:val="00297614"/>
    <w:rsid w:val="002A01BF"/>
    <w:rsid w:val="002A03D0"/>
    <w:rsid w:val="002A0CE2"/>
    <w:rsid w:val="002A141C"/>
    <w:rsid w:val="002A19BC"/>
    <w:rsid w:val="002A1FC5"/>
    <w:rsid w:val="002A216E"/>
    <w:rsid w:val="002A24C1"/>
    <w:rsid w:val="002A2AE0"/>
    <w:rsid w:val="002A2C90"/>
    <w:rsid w:val="002A2FA1"/>
    <w:rsid w:val="002A4694"/>
    <w:rsid w:val="002A46B2"/>
    <w:rsid w:val="002A485D"/>
    <w:rsid w:val="002A4C2D"/>
    <w:rsid w:val="002A5564"/>
    <w:rsid w:val="002A67C0"/>
    <w:rsid w:val="002A688D"/>
    <w:rsid w:val="002A6D7B"/>
    <w:rsid w:val="002A6DC2"/>
    <w:rsid w:val="002A6DCB"/>
    <w:rsid w:val="002A7320"/>
    <w:rsid w:val="002A799E"/>
    <w:rsid w:val="002B0890"/>
    <w:rsid w:val="002B0ADD"/>
    <w:rsid w:val="002B0B68"/>
    <w:rsid w:val="002B1482"/>
    <w:rsid w:val="002B15A5"/>
    <w:rsid w:val="002B1622"/>
    <w:rsid w:val="002B185E"/>
    <w:rsid w:val="002B1DB1"/>
    <w:rsid w:val="002B1EB2"/>
    <w:rsid w:val="002B1EB5"/>
    <w:rsid w:val="002B2B63"/>
    <w:rsid w:val="002B3020"/>
    <w:rsid w:val="002B3022"/>
    <w:rsid w:val="002B30B6"/>
    <w:rsid w:val="002B332C"/>
    <w:rsid w:val="002B3777"/>
    <w:rsid w:val="002B4130"/>
    <w:rsid w:val="002B517F"/>
    <w:rsid w:val="002B53CD"/>
    <w:rsid w:val="002B5C51"/>
    <w:rsid w:val="002B6407"/>
    <w:rsid w:val="002B64F2"/>
    <w:rsid w:val="002B754D"/>
    <w:rsid w:val="002B78D5"/>
    <w:rsid w:val="002B7A32"/>
    <w:rsid w:val="002B7BD7"/>
    <w:rsid w:val="002B7E7D"/>
    <w:rsid w:val="002B7F30"/>
    <w:rsid w:val="002C004B"/>
    <w:rsid w:val="002C0384"/>
    <w:rsid w:val="002C03AD"/>
    <w:rsid w:val="002C0884"/>
    <w:rsid w:val="002C0971"/>
    <w:rsid w:val="002C107B"/>
    <w:rsid w:val="002C10EF"/>
    <w:rsid w:val="002C123B"/>
    <w:rsid w:val="002C1CB1"/>
    <w:rsid w:val="002C20A4"/>
    <w:rsid w:val="002C2136"/>
    <w:rsid w:val="002C243B"/>
    <w:rsid w:val="002C368D"/>
    <w:rsid w:val="002C40B3"/>
    <w:rsid w:val="002C412E"/>
    <w:rsid w:val="002C43A9"/>
    <w:rsid w:val="002C553B"/>
    <w:rsid w:val="002C5880"/>
    <w:rsid w:val="002C692E"/>
    <w:rsid w:val="002C69C2"/>
    <w:rsid w:val="002C69DC"/>
    <w:rsid w:val="002C6B0A"/>
    <w:rsid w:val="002C71E7"/>
    <w:rsid w:val="002C7354"/>
    <w:rsid w:val="002C7609"/>
    <w:rsid w:val="002C7D01"/>
    <w:rsid w:val="002C7F22"/>
    <w:rsid w:val="002C7F9B"/>
    <w:rsid w:val="002D05BF"/>
    <w:rsid w:val="002D162A"/>
    <w:rsid w:val="002D1927"/>
    <w:rsid w:val="002D221F"/>
    <w:rsid w:val="002D299A"/>
    <w:rsid w:val="002D2B13"/>
    <w:rsid w:val="002D2D89"/>
    <w:rsid w:val="002D36F0"/>
    <w:rsid w:val="002D3C58"/>
    <w:rsid w:val="002D41AC"/>
    <w:rsid w:val="002D545A"/>
    <w:rsid w:val="002D58C0"/>
    <w:rsid w:val="002D5C8E"/>
    <w:rsid w:val="002D5EAF"/>
    <w:rsid w:val="002D6404"/>
    <w:rsid w:val="002D702A"/>
    <w:rsid w:val="002D71AF"/>
    <w:rsid w:val="002D730C"/>
    <w:rsid w:val="002D79DD"/>
    <w:rsid w:val="002E192B"/>
    <w:rsid w:val="002E19FB"/>
    <w:rsid w:val="002E1EE6"/>
    <w:rsid w:val="002E2348"/>
    <w:rsid w:val="002E2525"/>
    <w:rsid w:val="002E26AC"/>
    <w:rsid w:val="002E291F"/>
    <w:rsid w:val="002E2A8B"/>
    <w:rsid w:val="002E323C"/>
    <w:rsid w:val="002E3914"/>
    <w:rsid w:val="002E3D4E"/>
    <w:rsid w:val="002E3F0C"/>
    <w:rsid w:val="002E402B"/>
    <w:rsid w:val="002E425F"/>
    <w:rsid w:val="002E4718"/>
    <w:rsid w:val="002E47F5"/>
    <w:rsid w:val="002E56C9"/>
    <w:rsid w:val="002E56EC"/>
    <w:rsid w:val="002E58DC"/>
    <w:rsid w:val="002E5C9F"/>
    <w:rsid w:val="002E5E09"/>
    <w:rsid w:val="002E613C"/>
    <w:rsid w:val="002E6258"/>
    <w:rsid w:val="002E6990"/>
    <w:rsid w:val="002E6EE6"/>
    <w:rsid w:val="002E71E9"/>
    <w:rsid w:val="002E766D"/>
    <w:rsid w:val="002E7F61"/>
    <w:rsid w:val="002F01DA"/>
    <w:rsid w:val="002F03C6"/>
    <w:rsid w:val="002F0613"/>
    <w:rsid w:val="002F12B5"/>
    <w:rsid w:val="002F15B2"/>
    <w:rsid w:val="002F1922"/>
    <w:rsid w:val="002F2292"/>
    <w:rsid w:val="002F238C"/>
    <w:rsid w:val="002F2718"/>
    <w:rsid w:val="002F2C89"/>
    <w:rsid w:val="002F35A8"/>
    <w:rsid w:val="002F3B6D"/>
    <w:rsid w:val="002F4CC7"/>
    <w:rsid w:val="002F4ECF"/>
    <w:rsid w:val="002F5301"/>
    <w:rsid w:val="002F5613"/>
    <w:rsid w:val="002F5981"/>
    <w:rsid w:val="002F5E82"/>
    <w:rsid w:val="002F616F"/>
    <w:rsid w:val="002F622B"/>
    <w:rsid w:val="002F6D8F"/>
    <w:rsid w:val="002F7392"/>
    <w:rsid w:val="002F73FC"/>
    <w:rsid w:val="002F746B"/>
    <w:rsid w:val="002F7BEA"/>
    <w:rsid w:val="003002B8"/>
    <w:rsid w:val="003005EE"/>
    <w:rsid w:val="00300698"/>
    <w:rsid w:val="00300A18"/>
    <w:rsid w:val="003012C1"/>
    <w:rsid w:val="00301979"/>
    <w:rsid w:val="00301D0A"/>
    <w:rsid w:val="003025B4"/>
    <w:rsid w:val="00303F96"/>
    <w:rsid w:val="0030417A"/>
    <w:rsid w:val="00304290"/>
    <w:rsid w:val="00304CF0"/>
    <w:rsid w:val="003053E3"/>
    <w:rsid w:val="00305635"/>
    <w:rsid w:val="00306B43"/>
    <w:rsid w:val="00307561"/>
    <w:rsid w:val="00307A72"/>
    <w:rsid w:val="00307E4E"/>
    <w:rsid w:val="00307F2E"/>
    <w:rsid w:val="003104C5"/>
    <w:rsid w:val="003107AE"/>
    <w:rsid w:val="00310976"/>
    <w:rsid w:val="00310CC8"/>
    <w:rsid w:val="003111A0"/>
    <w:rsid w:val="00311AFC"/>
    <w:rsid w:val="00312333"/>
    <w:rsid w:val="003129E9"/>
    <w:rsid w:val="003131FD"/>
    <w:rsid w:val="0031324B"/>
    <w:rsid w:val="003134F4"/>
    <w:rsid w:val="00313DEB"/>
    <w:rsid w:val="00313EA7"/>
    <w:rsid w:val="00313FE7"/>
    <w:rsid w:val="003146E4"/>
    <w:rsid w:val="00314BF4"/>
    <w:rsid w:val="003153A8"/>
    <w:rsid w:val="0031555D"/>
    <w:rsid w:val="00315D41"/>
    <w:rsid w:val="00315E62"/>
    <w:rsid w:val="003160DB"/>
    <w:rsid w:val="0031619D"/>
    <w:rsid w:val="00316231"/>
    <w:rsid w:val="00316BD4"/>
    <w:rsid w:val="00317551"/>
    <w:rsid w:val="00317B67"/>
    <w:rsid w:val="0032065B"/>
    <w:rsid w:val="00320B71"/>
    <w:rsid w:val="00320B8B"/>
    <w:rsid w:val="00320F68"/>
    <w:rsid w:val="00321858"/>
    <w:rsid w:val="003226F1"/>
    <w:rsid w:val="00322D98"/>
    <w:rsid w:val="00323C1E"/>
    <w:rsid w:val="0032440F"/>
    <w:rsid w:val="00324BBA"/>
    <w:rsid w:val="003251AD"/>
    <w:rsid w:val="003253B5"/>
    <w:rsid w:val="00325651"/>
    <w:rsid w:val="003256FF"/>
    <w:rsid w:val="003258D5"/>
    <w:rsid w:val="00325A22"/>
    <w:rsid w:val="00326456"/>
    <w:rsid w:val="00326780"/>
    <w:rsid w:val="00327035"/>
    <w:rsid w:val="0033009E"/>
    <w:rsid w:val="0033020B"/>
    <w:rsid w:val="00330DFD"/>
    <w:rsid w:val="0033159E"/>
    <w:rsid w:val="00331B28"/>
    <w:rsid w:val="003321D1"/>
    <w:rsid w:val="00332A10"/>
    <w:rsid w:val="003335D5"/>
    <w:rsid w:val="003339FB"/>
    <w:rsid w:val="003343E1"/>
    <w:rsid w:val="00334531"/>
    <w:rsid w:val="00334902"/>
    <w:rsid w:val="0033500E"/>
    <w:rsid w:val="00335C80"/>
    <w:rsid w:val="003362CD"/>
    <w:rsid w:val="00336504"/>
    <w:rsid w:val="003367EB"/>
    <w:rsid w:val="003369A2"/>
    <w:rsid w:val="003369A4"/>
    <w:rsid w:val="003369CA"/>
    <w:rsid w:val="00337648"/>
    <w:rsid w:val="00337818"/>
    <w:rsid w:val="003378FF"/>
    <w:rsid w:val="00337A42"/>
    <w:rsid w:val="00337D76"/>
    <w:rsid w:val="003406BB"/>
    <w:rsid w:val="00340851"/>
    <w:rsid w:val="0034087C"/>
    <w:rsid w:val="00340F95"/>
    <w:rsid w:val="0034120F"/>
    <w:rsid w:val="003415F5"/>
    <w:rsid w:val="00341CF2"/>
    <w:rsid w:val="00341D08"/>
    <w:rsid w:val="00341F6E"/>
    <w:rsid w:val="003427F0"/>
    <w:rsid w:val="003429E8"/>
    <w:rsid w:val="00342F74"/>
    <w:rsid w:val="003436D9"/>
    <w:rsid w:val="0034395D"/>
    <w:rsid w:val="00343F43"/>
    <w:rsid w:val="00344268"/>
    <w:rsid w:val="003443F8"/>
    <w:rsid w:val="00344DFD"/>
    <w:rsid w:val="0034502B"/>
    <w:rsid w:val="00345063"/>
    <w:rsid w:val="00345277"/>
    <w:rsid w:val="003455B6"/>
    <w:rsid w:val="0034567D"/>
    <w:rsid w:val="00345931"/>
    <w:rsid w:val="0034599F"/>
    <w:rsid w:val="0034611A"/>
    <w:rsid w:val="00346A6B"/>
    <w:rsid w:val="00347534"/>
    <w:rsid w:val="003501AA"/>
    <w:rsid w:val="003509B3"/>
    <w:rsid w:val="00350A08"/>
    <w:rsid w:val="00350F3C"/>
    <w:rsid w:val="00351CF7"/>
    <w:rsid w:val="00352785"/>
    <w:rsid w:val="00353126"/>
    <w:rsid w:val="00353421"/>
    <w:rsid w:val="00353452"/>
    <w:rsid w:val="003534A8"/>
    <w:rsid w:val="0035426B"/>
    <w:rsid w:val="00354331"/>
    <w:rsid w:val="00354580"/>
    <w:rsid w:val="00354587"/>
    <w:rsid w:val="003546C1"/>
    <w:rsid w:val="00354AAF"/>
    <w:rsid w:val="00354DD2"/>
    <w:rsid w:val="00355603"/>
    <w:rsid w:val="0035575E"/>
    <w:rsid w:val="00355CC5"/>
    <w:rsid w:val="00355DAE"/>
    <w:rsid w:val="003562AE"/>
    <w:rsid w:val="003568A5"/>
    <w:rsid w:val="00356BCC"/>
    <w:rsid w:val="00356D2E"/>
    <w:rsid w:val="00356DED"/>
    <w:rsid w:val="003572DC"/>
    <w:rsid w:val="003575B3"/>
    <w:rsid w:val="00357644"/>
    <w:rsid w:val="00360222"/>
    <w:rsid w:val="00360EE2"/>
    <w:rsid w:val="0036112B"/>
    <w:rsid w:val="0036123F"/>
    <w:rsid w:val="003616B9"/>
    <w:rsid w:val="003618E9"/>
    <w:rsid w:val="00361C89"/>
    <w:rsid w:val="00361CA2"/>
    <w:rsid w:val="00362150"/>
    <w:rsid w:val="003622FF"/>
    <w:rsid w:val="00362322"/>
    <w:rsid w:val="003627D4"/>
    <w:rsid w:val="00362E38"/>
    <w:rsid w:val="00362EBF"/>
    <w:rsid w:val="00362F98"/>
    <w:rsid w:val="003633D2"/>
    <w:rsid w:val="003638BC"/>
    <w:rsid w:val="00363C2D"/>
    <w:rsid w:val="00364451"/>
    <w:rsid w:val="00364577"/>
    <w:rsid w:val="003648B6"/>
    <w:rsid w:val="00364E6C"/>
    <w:rsid w:val="00364FAE"/>
    <w:rsid w:val="003655E4"/>
    <w:rsid w:val="003656A5"/>
    <w:rsid w:val="003658F6"/>
    <w:rsid w:val="00365EE1"/>
    <w:rsid w:val="00365EFB"/>
    <w:rsid w:val="00365FB9"/>
    <w:rsid w:val="00367048"/>
    <w:rsid w:val="003671AE"/>
    <w:rsid w:val="00367666"/>
    <w:rsid w:val="003678FD"/>
    <w:rsid w:val="003700BB"/>
    <w:rsid w:val="00370EBD"/>
    <w:rsid w:val="003716AE"/>
    <w:rsid w:val="00371957"/>
    <w:rsid w:val="003719AA"/>
    <w:rsid w:val="00371F58"/>
    <w:rsid w:val="0037242E"/>
    <w:rsid w:val="00372A48"/>
    <w:rsid w:val="00372AFA"/>
    <w:rsid w:val="00373450"/>
    <w:rsid w:val="00373E45"/>
    <w:rsid w:val="00373F81"/>
    <w:rsid w:val="003742BC"/>
    <w:rsid w:val="003747DF"/>
    <w:rsid w:val="00374C82"/>
    <w:rsid w:val="00375425"/>
    <w:rsid w:val="0037570A"/>
    <w:rsid w:val="00376224"/>
    <w:rsid w:val="003764DD"/>
    <w:rsid w:val="003765C7"/>
    <w:rsid w:val="00376F89"/>
    <w:rsid w:val="00377351"/>
    <w:rsid w:val="003773E5"/>
    <w:rsid w:val="00377452"/>
    <w:rsid w:val="003776C8"/>
    <w:rsid w:val="003778DF"/>
    <w:rsid w:val="00377999"/>
    <w:rsid w:val="0038025B"/>
    <w:rsid w:val="003807DF"/>
    <w:rsid w:val="00380A45"/>
    <w:rsid w:val="00380AF7"/>
    <w:rsid w:val="00380BE4"/>
    <w:rsid w:val="00380D99"/>
    <w:rsid w:val="00380F27"/>
    <w:rsid w:val="00382017"/>
    <w:rsid w:val="00382230"/>
    <w:rsid w:val="003823B6"/>
    <w:rsid w:val="00382CD9"/>
    <w:rsid w:val="0038381F"/>
    <w:rsid w:val="00383BED"/>
    <w:rsid w:val="003844FC"/>
    <w:rsid w:val="00384533"/>
    <w:rsid w:val="00384ED6"/>
    <w:rsid w:val="003850DB"/>
    <w:rsid w:val="00385104"/>
    <w:rsid w:val="00385CB4"/>
    <w:rsid w:val="003861C4"/>
    <w:rsid w:val="003861CC"/>
    <w:rsid w:val="00386448"/>
    <w:rsid w:val="00386466"/>
    <w:rsid w:val="003864ED"/>
    <w:rsid w:val="00386F2F"/>
    <w:rsid w:val="003874B7"/>
    <w:rsid w:val="0038767C"/>
    <w:rsid w:val="00387984"/>
    <w:rsid w:val="00387F62"/>
    <w:rsid w:val="003903F4"/>
    <w:rsid w:val="00390C8E"/>
    <w:rsid w:val="003919B5"/>
    <w:rsid w:val="00391A4C"/>
    <w:rsid w:val="00391CF6"/>
    <w:rsid w:val="00391D97"/>
    <w:rsid w:val="00392437"/>
    <w:rsid w:val="00392854"/>
    <w:rsid w:val="00392C51"/>
    <w:rsid w:val="00392D22"/>
    <w:rsid w:val="0039338A"/>
    <w:rsid w:val="00393954"/>
    <w:rsid w:val="00394187"/>
    <w:rsid w:val="003943AD"/>
    <w:rsid w:val="003947E5"/>
    <w:rsid w:val="00394DCB"/>
    <w:rsid w:val="00394EEC"/>
    <w:rsid w:val="0039525C"/>
    <w:rsid w:val="003958FF"/>
    <w:rsid w:val="00395C89"/>
    <w:rsid w:val="00396A20"/>
    <w:rsid w:val="00396BE1"/>
    <w:rsid w:val="00396E40"/>
    <w:rsid w:val="00397077"/>
    <w:rsid w:val="00397233"/>
    <w:rsid w:val="00397238"/>
    <w:rsid w:val="003972AB"/>
    <w:rsid w:val="003A021E"/>
    <w:rsid w:val="003A0384"/>
    <w:rsid w:val="003A103E"/>
    <w:rsid w:val="003A137A"/>
    <w:rsid w:val="003A1696"/>
    <w:rsid w:val="003A1B86"/>
    <w:rsid w:val="003A1EC1"/>
    <w:rsid w:val="003A2358"/>
    <w:rsid w:val="003A29DF"/>
    <w:rsid w:val="003A2B3B"/>
    <w:rsid w:val="003A2BF8"/>
    <w:rsid w:val="003A3A50"/>
    <w:rsid w:val="003A3A93"/>
    <w:rsid w:val="003A4620"/>
    <w:rsid w:val="003A49C1"/>
    <w:rsid w:val="003A547F"/>
    <w:rsid w:val="003A5589"/>
    <w:rsid w:val="003A5A2A"/>
    <w:rsid w:val="003A5ADD"/>
    <w:rsid w:val="003A5AFD"/>
    <w:rsid w:val="003A5D3E"/>
    <w:rsid w:val="003A5EE8"/>
    <w:rsid w:val="003A6129"/>
    <w:rsid w:val="003A6837"/>
    <w:rsid w:val="003A72F2"/>
    <w:rsid w:val="003A755C"/>
    <w:rsid w:val="003A799B"/>
    <w:rsid w:val="003B0AB0"/>
    <w:rsid w:val="003B0FD4"/>
    <w:rsid w:val="003B11FB"/>
    <w:rsid w:val="003B1847"/>
    <w:rsid w:val="003B18B2"/>
    <w:rsid w:val="003B1BE8"/>
    <w:rsid w:val="003B1EDD"/>
    <w:rsid w:val="003B2727"/>
    <w:rsid w:val="003B284E"/>
    <w:rsid w:val="003B2A0E"/>
    <w:rsid w:val="003B2B83"/>
    <w:rsid w:val="003B2F08"/>
    <w:rsid w:val="003B3721"/>
    <w:rsid w:val="003B3899"/>
    <w:rsid w:val="003B4056"/>
    <w:rsid w:val="003B40AF"/>
    <w:rsid w:val="003B4631"/>
    <w:rsid w:val="003B4921"/>
    <w:rsid w:val="003B5212"/>
    <w:rsid w:val="003B5681"/>
    <w:rsid w:val="003B59E6"/>
    <w:rsid w:val="003B60D6"/>
    <w:rsid w:val="003B6924"/>
    <w:rsid w:val="003B7350"/>
    <w:rsid w:val="003B76B8"/>
    <w:rsid w:val="003B773E"/>
    <w:rsid w:val="003B7898"/>
    <w:rsid w:val="003C01F0"/>
    <w:rsid w:val="003C035C"/>
    <w:rsid w:val="003C0756"/>
    <w:rsid w:val="003C07CB"/>
    <w:rsid w:val="003C085A"/>
    <w:rsid w:val="003C087A"/>
    <w:rsid w:val="003C1155"/>
    <w:rsid w:val="003C179F"/>
    <w:rsid w:val="003C1C51"/>
    <w:rsid w:val="003C22F4"/>
    <w:rsid w:val="003C23A6"/>
    <w:rsid w:val="003C250F"/>
    <w:rsid w:val="003C2B6C"/>
    <w:rsid w:val="003C2BC1"/>
    <w:rsid w:val="003C32AC"/>
    <w:rsid w:val="003C3615"/>
    <w:rsid w:val="003C3857"/>
    <w:rsid w:val="003C3B68"/>
    <w:rsid w:val="003C3FA5"/>
    <w:rsid w:val="003C5BC9"/>
    <w:rsid w:val="003C5E41"/>
    <w:rsid w:val="003C6337"/>
    <w:rsid w:val="003C66AC"/>
    <w:rsid w:val="003C66B6"/>
    <w:rsid w:val="003C68E4"/>
    <w:rsid w:val="003C6905"/>
    <w:rsid w:val="003C6948"/>
    <w:rsid w:val="003C6FDD"/>
    <w:rsid w:val="003C7352"/>
    <w:rsid w:val="003C7453"/>
    <w:rsid w:val="003C7981"/>
    <w:rsid w:val="003C7A25"/>
    <w:rsid w:val="003D0417"/>
    <w:rsid w:val="003D0AED"/>
    <w:rsid w:val="003D0BEA"/>
    <w:rsid w:val="003D0F83"/>
    <w:rsid w:val="003D11CD"/>
    <w:rsid w:val="003D137F"/>
    <w:rsid w:val="003D15D5"/>
    <w:rsid w:val="003D1AE2"/>
    <w:rsid w:val="003D1E32"/>
    <w:rsid w:val="003D1FA8"/>
    <w:rsid w:val="003D21BC"/>
    <w:rsid w:val="003D2709"/>
    <w:rsid w:val="003D29EF"/>
    <w:rsid w:val="003D2A63"/>
    <w:rsid w:val="003D2A7D"/>
    <w:rsid w:val="003D45DF"/>
    <w:rsid w:val="003D49CF"/>
    <w:rsid w:val="003D4E48"/>
    <w:rsid w:val="003D502C"/>
    <w:rsid w:val="003D50C8"/>
    <w:rsid w:val="003D521B"/>
    <w:rsid w:val="003D5398"/>
    <w:rsid w:val="003D59CC"/>
    <w:rsid w:val="003D5AD8"/>
    <w:rsid w:val="003D5D01"/>
    <w:rsid w:val="003D67AF"/>
    <w:rsid w:val="003D6A08"/>
    <w:rsid w:val="003D6BA8"/>
    <w:rsid w:val="003D70EC"/>
    <w:rsid w:val="003D743A"/>
    <w:rsid w:val="003D78CC"/>
    <w:rsid w:val="003E01E3"/>
    <w:rsid w:val="003E0374"/>
    <w:rsid w:val="003E0397"/>
    <w:rsid w:val="003E052B"/>
    <w:rsid w:val="003E05CE"/>
    <w:rsid w:val="003E0616"/>
    <w:rsid w:val="003E075F"/>
    <w:rsid w:val="003E09D5"/>
    <w:rsid w:val="003E1342"/>
    <w:rsid w:val="003E1AFF"/>
    <w:rsid w:val="003E1B92"/>
    <w:rsid w:val="003E2395"/>
    <w:rsid w:val="003E23E3"/>
    <w:rsid w:val="003E25D5"/>
    <w:rsid w:val="003E2EB1"/>
    <w:rsid w:val="003E3795"/>
    <w:rsid w:val="003E384E"/>
    <w:rsid w:val="003E3AC9"/>
    <w:rsid w:val="003E43AB"/>
    <w:rsid w:val="003E4D42"/>
    <w:rsid w:val="003E50D9"/>
    <w:rsid w:val="003E5277"/>
    <w:rsid w:val="003E53DF"/>
    <w:rsid w:val="003E55FE"/>
    <w:rsid w:val="003E5CF3"/>
    <w:rsid w:val="003E6109"/>
    <w:rsid w:val="003E6B4D"/>
    <w:rsid w:val="003E7DFA"/>
    <w:rsid w:val="003E7E12"/>
    <w:rsid w:val="003E7F5A"/>
    <w:rsid w:val="003F002D"/>
    <w:rsid w:val="003F086C"/>
    <w:rsid w:val="003F0F34"/>
    <w:rsid w:val="003F1340"/>
    <w:rsid w:val="003F146A"/>
    <w:rsid w:val="003F1733"/>
    <w:rsid w:val="003F182B"/>
    <w:rsid w:val="003F1CE8"/>
    <w:rsid w:val="003F1E34"/>
    <w:rsid w:val="003F1EE0"/>
    <w:rsid w:val="003F244E"/>
    <w:rsid w:val="003F2BBA"/>
    <w:rsid w:val="003F2D10"/>
    <w:rsid w:val="003F3784"/>
    <w:rsid w:val="003F37BE"/>
    <w:rsid w:val="003F3917"/>
    <w:rsid w:val="003F4093"/>
    <w:rsid w:val="003F478F"/>
    <w:rsid w:val="003F5275"/>
    <w:rsid w:val="003F5D3F"/>
    <w:rsid w:val="003F6017"/>
    <w:rsid w:val="003F601A"/>
    <w:rsid w:val="003F60D1"/>
    <w:rsid w:val="003F64B1"/>
    <w:rsid w:val="003F757B"/>
    <w:rsid w:val="003F77F9"/>
    <w:rsid w:val="003F7AF0"/>
    <w:rsid w:val="003F7F03"/>
    <w:rsid w:val="00400217"/>
    <w:rsid w:val="0040037D"/>
    <w:rsid w:val="0040070E"/>
    <w:rsid w:val="00400A15"/>
    <w:rsid w:val="00400E64"/>
    <w:rsid w:val="0040126E"/>
    <w:rsid w:val="00402065"/>
    <w:rsid w:val="00402353"/>
    <w:rsid w:val="00402361"/>
    <w:rsid w:val="004024E9"/>
    <w:rsid w:val="0040250B"/>
    <w:rsid w:val="00402984"/>
    <w:rsid w:val="00402DB1"/>
    <w:rsid w:val="004031C3"/>
    <w:rsid w:val="0040328D"/>
    <w:rsid w:val="00403A39"/>
    <w:rsid w:val="00403A43"/>
    <w:rsid w:val="00403A53"/>
    <w:rsid w:val="00403A93"/>
    <w:rsid w:val="00403E6E"/>
    <w:rsid w:val="004046B5"/>
    <w:rsid w:val="00404A9A"/>
    <w:rsid w:val="004050CE"/>
    <w:rsid w:val="00405AD9"/>
    <w:rsid w:val="0040631F"/>
    <w:rsid w:val="004063AE"/>
    <w:rsid w:val="00406575"/>
    <w:rsid w:val="004066DF"/>
    <w:rsid w:val="00406A1F"/>
    <w:rsid w:val="00407DC3"/>
    <w:rsid w:val="00410338"/>
    <w:rsid w:val="004107F6"/>
    <w:rsid w:val="0041131D"/>
    <w:rsid w:val="00411835"/>
    <w:rsid w:val="00411B7C"/>
    <w:rsid w:val="00411DDD"/>
    <w:rsid w:val="00411FEE"/>
    <w:rsid w:val="00412391"/>
    <w:rsid w:val="00412AFE"/>
    <w:rsid w:val="004130CA"/>
    <w:rsid w:val="00413796"/>
    <w:rsid w:val="004142B6"/>
    <w:rsid w:val="00414891"/>
    <w:rsid w:val="00414899"/>
    <w:rsid w:val="00414CFC"/>
    <w:rsid w:val="00415316"/>
    <w:rsid w:val="004158B3"/>
    <w:rsid w:val="004159C8"/>
    <w:rsid w:val="00415B1B"/>
    <w:rsid w:val="00415FAE"/>
    <w:rsid w:val="00416183"/>
    <w:rsid w:val="004163F0"/>
    <w:rsid w:val="00416663"/>
    <w:rsid w:val="00417405"/>
    <w:rsid w:val="00417626"/>
    <w:rsid w:val="00417984"/>
    <w:rsid w:val="00417ACE"/>
    <w:rsid w:val="00420F34"/>
    <w:rsid w:val="00421EA5"/>
    <w:rsid w:val="00422DF3"/>
    <w:rsid w:val="00423057"/>
    <w:rsid w:val="004239D7"/>
    <w:rsid w:val="00423EDA"/>
    <w:rsid w:val="00424023"/>
    <w:rsid w:val="00424094"/>
    <w:rsid w:val="004243BF"/>
    <w:rsid w:val="00425E6B"/>
    <w:rsid w:val="00426D11"/>
    <w:rsid w:val="00427511"/>
    <w:rsid w:val="00427651"/>
    <w:rsid w:val="00427A09"/>
    <w:rsid w:val="00430BF3"/>
    <w:rsid w:val="00431752"/>
    <w:rsid w:val="0043216A"/>
    <w:rsid w:val="00432194"/>
    <w:rsid w:val="0043244A"/>
    <w:rsid w:val="0043367C"/>
    <w:rsid w:val="00433708"/>
    <w:rsid w:val="00433C04"/>
    <w:rsid w:val="00434047"/>
    <w:rsid w:val="0043473F"/>
    <w:rsid w:val="00434990"/>
    <w:rsid w:val="00434D24"/>
    <w:rsid w:val="004353B3"/>
    <w:rsid w:val="00436B1B"/>
    <w:rsid w:val="00437186"/>
    <w:rsid w:val="00437D43"/>
    <w:rsid w:val="00440405"/>
    <w:rsid w:val="00440A19"/>
    <w:rsid w:val="00440E46"/>
    <w:rsid w:val="0044114F"/>
    <w:rsid w:val="0044160C"/>
    <w:rsid w:val="004417C9"/>
    <w:rsid w:val="0044187A"/>
    <w:rsid w:val="0044260D"/>
    <w:rsid w:val="00442C86"/>
    <w:rsid w:val="00443574"/>
    <w:rsid w:val="0044375C"/>
    <w:rsid w:val="00443991"/>
    <w:rsid w:val="00443C09"/>
    <w:rsid w:val="00443F46"/>
    <w:rsid w:val="0044453D"/>
    <w:rsid w:val="00444A08"/>
    <w:rsid w:val="00444BB9"/>
    <w:rsid w:val="00444E51"/>
    <w:rsid w:val="004454B5"/>
    <w:rsid w:val="004458DA"/>
    <w:rsid w:val="00445DE5"/>
    <w:rsid w:val="00445F1D"/>
    <w:rsid w:val="00446AA5"/>
    <w:rsid w:val="00447A47"/>
    <w:rsid w:val="00447AD7"/>
    <w:rsid w:val="00447D5E"/>
    <w:rsid w:val="004502F6"/>
    <w:rsid w:val="00450748"/>
    <w:rsid w:val="004508BA"/>
    <w:rsid w:val="00450913"/>
    <w:rsid w:val="004509B1"/>
    <w:rsid w:val="004509C6"/>
    <w:rsid w:val="004512BA"/>
    <w:rsid w:val="0045168A"/>
    <w:rsid w:val="00451AF8"/>
    <w:rsid w:val="00451BAE"/>
    <w:rsid w:val="00451D3C"/>
    <w:rsid w:val="00451F6C"/>
    <w:rsid w:val="00451F85"/>
    <w:rsid w:val="004521EB"/>
    <w:rsid w:val="00452273"/>
    <w:rsid w:val="004526F0"/>
    <w:rsid w:val="00452A96"/>
    <w:rsid w:val="00452AB9"/>
    <w:rsid w:val="004530D3"/>
    <w:rsid w:val="00453316"/>
    <w:rsid w:val="00453572"/>
    <w:rsid w:val="004541DC"/>
    <w:rsid w:val="0045438C"/>
    <w:rsid w:val="004543E4"/>
    <w:rsid w:val="00454B2A"/>
    <w:rsid w:val="00454CE6"/>
    <w:rsid w:val="00454DBF"/>
    <w:rsid w:val="00455201"/>
    <w:rsid w:val="004558CE"/>
    <w:rsid w:val="004558D2"/>
    <w:rsid w:val="00456A46"/>
    <w:rsid w:val="00457085"/>
    <w:rsid w:val="00457555"/>
    <w:rsid w:val="00457FDC"/>
    <w:rsid w:val="004602BF"/>
    <w:rsid w:val="004607E0"/>
    <w:rsid w:val="004612D8"/>
    <w:rsid w:val="00461569"/>
    <w:rsid w:val="004615BE"/>
    <w:rsid w:val="00462669"/>
    <w:rsid w:val="00462690"/>
    <w:rsid w:val="00462695"/>
    <w:rsid w:val="004627BC"/>
    <w:rsid w:val="00462A69"/>
    <w:rsid w:val="00462B2B"/>
    <w:rsid w:val="00462D79"/>
    <w:rsid w:val="0046348A"/>
    <w:rsid w:val="0046390E"/>
    <w:rsid w:val="00463C4B"/>
    <w:rsid w:val="00463E07"/>
    <w:rsid w:val="00464495"/>
    <w:rsid w:val="004647C9"/>
    <w:rsid w:val="004657D4"/>
    <w:rsid w:val="00465942"/>
    <w:rsid w:val="00465A16"/>
    <w:rsid w:val="00466472"/>
    <w:rsid w:val="004669DE"/>
    <w:rsid w:val="00466A60"/>
    <w:rsid w:val="0046777B"/>
    <w:rsid w:val="00467951"/>
    <w:rsid w:val="00467A5C"/>
    <w:rsid w:val="00470121"/>
    <w:rsid w:val="004704B6"/>
    <w:rsid w:val="00470E0D"/>
    <w:rsid w:val="00471458"/>
    <w:rsid w:val="00472210"/>
    <w:rsid w:val="004724FE"/>
    <w:rsid w:val="004726EE"/>
    <w:rsid w:val="00472822"/>
    <w:rsid w:val="00472FF5"/>
    <w:rsid w:val="004731AD"/>
    <w:rsid w:val="00473481"/>
    <w:rsid w:val="004736C9"/>
    <w:rsid w:val="00473D52"/>
    <w:rsid w:val="00473D8B"/>
    <w:rsid w:val="00473EA7"/>
    <w:rsid w:val="004744A4"/>
    <w:rsid w:val="00474522"/>
    <w:rsid w:val="00474DC9"/>
    <w:rsid w:val="00475029"/>
    <w:rsid w:val="0047526F"/>
    <w:rsid w:val="004752BB"/>
    <w:rsid w:val="004754A6"/>
    <w:rsid w:val="00475527"/>
    <w:rsid w:val="00475A97"/>
    <w:rsid w:val="00476131"/>
    <w:rsid w:val="004761C4"/>
    <w:rsid w:val="00476216"/>
    <w:rsid w:val="00476714"/>
    <w:rsid w:val="004778EC"/>
    <w:rsid w:val="00477EC9"/>
    <w:rsid w:val="00480EF7"/>
    <w:rsid w:val="004810AA"/>
    <w:rsid w:val="004816B5"/>
    <w:rsid w:val="004816BB"/>
    <w:rsid w:val="00481796"/>
    <w:rsid w:val="00481BA2"/>
    <w:rsid w:val="004824C0"/>
    <w:rsid w:val="00482609"/>
    <w:rsid w:val="00482F29"/>
    <w:rsid w:val="004831E9"/>
    <w:rsid w:val="0048329C"/>
    <w:rsid w:val="004833EB"/>
    <w:rsid w:val="00483AFE"/>
    <w:rsid w:val="00483E5F"/>
    <w:rsid w:val="0048521D"/>
    <w:rsid w:val="0048522E"/>
    <w:rsid w:val="004854AE"/>
    <w:rsid w:val="0048587D"/>
    <w:rsid w:val="0048592E"/>
    <w:rsid w:val="00485E67"/>
    <w:rsid w:val="004865E6"/>
    <w:rsid w:val="0048692B"/>
    <w:rsid w:val="00486C57"/>
    <w:rsid w:val="00486DF4"/>
    <w:rsid w:val="00486E42"/>
    <w:rsid w:val="00487128"/>
    <w:rsid w:val="004872BE"/>
    <w:rsid w:val="004873BE"/>
    <w:rsid w:val="00487EC8"/>
    <w:rsid w:val="00490D80"/>
    <w:rsid w:val="004915B2"/>
    <w:rsid w:val="00491BC5"/>
    <w:rsid w:val="004925B9"/>
    <w:rsid w:val="004926C7"/>
    <w:rsid w:val="00492726"/>
    <w:rsid w:val="0049313D"/>
    <w:rsid w:val="00493385"/>
    <w:rsid w:val="00493683"/>
    <w:rsid w:val="00493867"/>
    <w:rsid w:val="00493A76"/>
    <w:rsid w:val="00493C19"/>
    <w:rsid w:val="00493D46"/>
    <w:rsid w:val="00493E5C"/>
    <w:rsid w:val="00494317"/>
    <w:rsid w:val="004948C9"/>
    <w:rsid w:val="00494ADD"/>
    <w:rsid w:val="00494B0F"/>
    <w:rsid w:val="0049520F"/>
    <w:rsid w:val="004952DA"/>
    <w:rsid w:val="004952F6"/>
    <w:rsid w:val="00495389"/>
    <w:rsid w:val="004953EA"/>
    <w:rsid w:val="00495AB9"/>
    <w:rsid w:val="00495F75"/>
    <w:rsid w:val="00495F76"/>
    <w:rsid w:val="00496BA3"/>
    <w:rsid w:val="00496E4D"/>
    <w:rsid w:val="004974EA"/>
    <w:rsid w:val="00497DD5"/>
    <w:rsid w:val="004A03B0"/>
    <w:rsid w:val="004A04F7"/>
    <w:rsid w:val="004A0715"/>
    <w:rsid w:val="004A0A48"/>
    <w:rsid w:val="004A0A9B"/>
    <w:rsid w:val="004A0BBA"/>
    <w:rsid w:val="004A1061"/>
    <w:rsid w:val="004A1B39"/>
    <w:rsid w:val="004A1C30"/>
    <w:rsid w:val="004A2B69"/>
    <w:rsid w:val="004A2BB4"/>
    <w:rsid w:val="004A2CBA"/>
    <w:rsid w:val="004A2D2B"/>
    <w:rsid w:val="004A3147"/>
    <w:rsid w:val="004A38AA"/>
    <w:rsid w:val="004A41D5"/>
    <w:rsid w:val="004A4D92"/>
    <w:rsid w:val="004A4F28"/>
    <w:rsid w:val="004A5520"/>
    <w:rsid w:val="004A59D3"/>
    <w:rsid w:val="004A6D7E"/>
    <w:rsid w:val="004A7BEF"/>
    <w:rsid w:val="004A7E38"/>
    <w:rsid w:val="004B020E"/>
    <w:rsid w:val="004B02D0"/>
    <w:rsid w:val="004B0A09"/>
    <w:rsid w:val="004B0BB8"/>
    <w:rsid w:val="004B11D7"/>
    <w:rsid w:val="004B19E9"/>
    <w:rsid w:val="004B1AAF"/>
    <w:rsid w:val="004B1CED"/>
    <w:rsid w:val="004B1FAA"/>
    <w:rsid w:val="004B2214"/>
    <w:rsid w:val="004B2A2B"/>
    <w:rsid w:val="004B2BD9"/>
    <w:rsid w:val="004B2D28"/>
    <w:rsid w:val="004B30D6"/>
    <w:rsid w:val="004B3B98"/>
    <w:rsid w:val="004B4026"/>
    <w:rsid w:val="004B402B"/>
    <w:rsid w:val="004B40EF"/>
    <w:rsid w:val="004B41A4"/>
    <w:rsid w:val="004B47D7"/>
    <w:rsid w:val="004B48AA"/>
    <w:rsid w:val="004B4F13"/>
    <w:rsid w:val="004B548D"/>
    <w:rsid w:val="004B59D6"/>
    <w:rsid w:val="004B5CB2"/>
    <w:rsid w:val="004B6564"/>
    <w:rsid w:val="004B661E"/>
    <w:rsid w:val="004B66DC"/>
    <w:rsid w:val="004B68BA"/>
    <w:rsid w:val="004B6BDC"/>
    <w:rsid w:val="004B6E77"/>
    <w:rsid w:val="004B7178"/>
    <w:rsid w:val="004B7234"/>
    <w:rsid w:val="004B72D6"/>
    <w:rsid w:val="004C00CC"/>
    <w:rsid w:val="004C09ED"/>
    <w:rsid w:val="004C0B6B"/>
    <w:rsid w:val="004C112F"/>
    <w:rsid w:val="004C13AB"/>
    <w:rsid w:val="004C18D0"/>
    <w:rsid w:val="004C1A20"/>
    <w:rsid w:val="004C1CB0"/>
    <w:rsid w:val="004C1CED"/>
    <w:rsid w:val="004C20C8"/>
    <w:rsid w:val="004C2119"/>
    <w:rsid w:val="004C217E"/>
    <w:rsid w:val="004C2656"/>
    <w:rsid w:val="004C3053"/>
    <w:rsid w:val="004C3646"/>
    <w:rsid w:val="004C3703"/>
    <w:rsid w:val="004C3876"/>
    <w:rsid w:val="004C398F"/>
    <w:rsid w:val="004C3A32"/>
    <w:rsid w:val="004C3A63"/>
    <w:rsid w:val="004C4312"/>
    <w:rsid w:val="004C47D7"/>
    <w:rsid w:val="004C4A3F"/>
    <w:rsid w:val="004C4B0A"/>
    <w:rsid w:val="004C4D31"/>
    <w:rsid w:val="004C4E41"/>
    <w:rsid w:val="004C4F74"/>
    <w:rsid w:val="004C5BD7"/>
    <w:rsid w:val="004C5E81"/>
    <w:rsid w:val="004C6C55"/>
    <w:rsid w:val="004C757C"/>
    <w:rsid w:val="004C7C39"/>
    <w:rsid w:val="004C7D2A"/>
    <w:rsid w:val="004D0C89"/>
    <w:rsid w:val="004D0FB1"/>
    <w:rsid w:val="004D19A4"/>
    <w:rsid w:val="004D1BD2"/>
    <w:rsid w:val="004D2DBE"/>
    <w:rsid w:val="004D322D"/>
    <w:rsid w:val="004D3AC9"/>
    <w:rsid w:val="004D40C1"/>
    <w:rsid w:val="004D5FF3"/>
    <w:rsid w:val="004D635B"/>
    <w:rsid w:val="004D67B4"/>
    <w:rsid w:val="004D69A5"/>
    <w:rsid w:val="004D75ED"/>
    <w:rsid w:val="004D7AFA"/>
    <w:rsid w:val="004E021B"/>
    <w:rsid w:val="004E026F"/>
    <w:rsid w:val="004E0ACE"/>
    <w:rsid w:val="004E16A9"/>
    <w:rsid w:val="004E1D74"/>
    <w:rsid w:val="004E2471"/>
    <w:rsid w:val="004E2799"/>
    <w:rsid w:val="004E2A8A"/>
    <w:rsid w:val="004E2ACE"/>
    <w:rsid w:val="004E3ADD"/>
    <w:rsid w:val="004E45C8"/>
    <w:rsid w:val="004E51F9"/>
    <w:rsid w:val="004E5D97"/>
    <w:rsid w:val="004E5F94"/>
    <w:rsid w:val="004E6430"/>
    <w:rsid w:val="004E78D0"/>
    <w:rsid w:val="004E7A2C"/>
    <w:rsid w:val="004F009D"/>
    <w:rsid w:val="004F02D3"/>
    <w:rsid w:val="004F03C3"/>
    <w:rsid w:val="004F0457"/>
    <w:rsid w:val="004F0BD1"/>
    <w:rsid w:val="004F11E0"/>
    <w:rsid w:val="004F11E3"/>
    <w:rsid w:val="004F154F"/>
    <w:rsid w:val="004F15A3"/>
    <w:rsid w:val="004F16A7"/>
    <w:rsid w:val="004F1864"/>
    <w:rsid w:val="004F1A4C"/>
    <w:rsid w:val="004F23BD"/>
    <w:rsid w:val="004F2578"/>
    <w:rsid w:val="004F2D1C"/>
    <w:rsid w:val="004F373A"/>
    <w:rsid w:val="004F37D4"/>
    <w:rsid w:val="004F3AD0"/>
    <w:rsid w:val="004F3C1C"/>
    <w:rsid w:val="004F47EE"/>
    <w:rsid w:val="004F4C74"/>
    <w:rsid w:val="004F4FA8"/>
    <w:rsid w:val="004F5229"/>
    <w:rsid w:val="004F575A"/>
    <w:rsid w:val="004F57D8"/>
    <w:rsid w:val="004F5920"/>
    <w:rsid w:val="004F672F"/>
    <w:rsid w:val="004F73BC"/>
    <w:rsid w:val="004F7495"/>
    <w:rsid w:val="004F74EE"/>
    <w:rsid w:val="004F7986"/>
    <w:rsid w:val="004F7D9E"/>
    <w:rsid w:val="004F7E41"/>
    <w:rsid w:val="005002CB"/>
    <w:rsid w:val="005004FD"/>
    <w:rsid w:val="0050064D"/>
    <w:rsid w:val="005006C6"/>
    <w:rsid w:val="00500DC3"/>
    <w:rsid w:val="005016A7"/>
    <w:rsid w:val="005027B6"/>
    <w:rsid w:val="00503109"/>
    <w:rsid w:val="00503206"/>
    <w:rsid w:val="00503CDE"/>
    <w:rsid w:val="00503DBE"/>
    <w:rsid w:val="0050427F"/>
    <w:rsid w:val="00504287"/>
    <w:rsid w:val="00504A6A"/>
    <w:rsid w:val="00505C61"/>
    <w:rsid w:val="0050678C"/>
    <w:rsid w:val="005068DD"/>
    <w:rsid w:val="0050798F"/>
    <w:rsid w:val="00510F0A"/>
    <w:rsid w:val="00511142"/>
    <w:rsid w:val="005111EB"/>
    <w:rsid w:val="00511255"/>
    <w:rsid w:val="00511470"/>
    <w:rsid w:val="005117AE"/>
    <w:rsid w:val="00511C2B"/>
    <w:rsid w:val="00511D7E"/>
    <w:rsid w:val="00511EBC"/>
    <w:rsid w:val="005120C1"/>
    <w:rsid w:val="005122A7"/>
    <w:rsid w:val="00512362"/>
    <w:rsid w:val="005124B3"/>
    <w:rsid w:val="00512680"/>
    <w:rsid w:val="00512EF7"/>
    <w:rsid w:val="00513495"/>
    <w:rsid w:val="00513609"/>
    <w:rsid w:val="005137E7"/>
    <w:rsid w:val="0051386B"/>
    <w:rsid w:val="00513889"/>
    <w:rsid w:val="005154FD"/>
    <w:rsid w:val="00515671"/>
    <w:rsid w:val="005158B5"/>
    <w:rsid w:val="005172FB"/>
    <w:rsid w:val="00517332"/>
    <w:rsid w:val="0052043A"/>
    <w:rsid w:val="005205D9"/>
    <w:rsid w:val="00520623"/>
    <w:rsid w:val="00520874"/>
    <w:rsid w:val="00520C30"/>
    <w:rsid w:val="00520EA9"/>
    <w:rsid w:val="00521083"/>
    <w:rsid w:val="005211B7"/>
    <w:rsid w:val="005212F5"/>
    <w:rsid w:val="0052160D"/>
    <w:rsid w:val="00521694"/>
    <w:rsid w:val="00521DF9"/>
    <w:rsid w:val="005220C5"/>
    <w:rsid w:val="00522100"/>
    <w:rsid w:val="005222BA"/>
    <w:rsid w:val="005224B2"/>
    <w:rsid w:val="00522FB0"/>
    <w:rsid w:val="00523D2D"/>
    <w:rsid w:val="00523D64"/>
    <w:rsid w:val="00523E22"/>
    <w:rsid w:val="00523F00"/>
    <w:rsid w:val="00523F2E"/>
    <w:rsid w:val="00524762"/>
    <w:rsid w:val="005249B1"/>
    <w:rsid w:val="00524D13"/>
    <w:rsid w:val="005250E8"/>
    <w:rsid w:val="00525177"/>
    <w:rsid w:val="0052522D"/>
    <w:rsid w:val="0052535A"/>
    <w:rsid w:val="00526167"/>
    <w:rsid w:val="005262C1"/>
    <w:rsid w:val="0052647E"/>
    <w:rsid w:val="00526521"/>
    <w:rsid w:val="005266BA"/>
    <w:rsid w:val="0052670E"/>
    <w:rsid w:val="005268D9"/>
    <w:rsid w:val="00526B3D"/>
    <w:rsid w:val="00526EE7"/>
    <w:rsid w:val="0052728C"/>
    <w:rsid w:val="0052756D"/>
    <w:rsid w:val="00531615"/>
    <w:rsid w:val="005322F7"/>
    <w:rsid w:val="005324CB"/>
    <w:rsid w:val="0053251D"/>
    <w:rsid w:val="00532BDA"/>
    <w:rsid w:val="00532C07"/>
    <w:rsid w:val="00532EAE"/>
    <w:rsid w:val="0053304F"/>
    <w:rsid w:val="00533803"/>
    <w:rsid w:val="00533951"/>
    <w:rsid w:val="00533F3C"/>
    <w:rsid w:val="0053412A"/>
    <w:rsid w:val="005345F7"/>
    <w:rsid w:val="00535893"/>
    <w:rsid w:val="00536597"/>
    <w:rsid w:val="00537CFF"/>
    <w:rsid w:val="00537E57"/>
    <w:rsid w:val="00540ABE"/>
    <w:rsid w:val="00540B7B"/>
    <w:rsid w:val="00540EA7"/>
    <w:rsid w:val="00540F49"/>
    <w:rsid w:val="005414E2"/>
    <w:rsid w:val="0054163A"/>
    <w:rsid w:val="00541C93"/>
    <w:rsid w:val="005425BA"/>
    <w:rsid w:val="005426C6"/>
    <w:rsid w:val="00542D18"/>
    <w:rsid w:val="00543381"/>
    <w:rsid w:val="005434D0"/>
    <w:rsid w:val="005438B6"/>
    <w:rsid w:val="005440BA"/>
    <w:rsid w:val="00544210"/>
    <w:rsid w:val="00544B7B"/>
    <w:rsid w:val="00544D44"/>
    <w:rsid w:val="00545981"/>
    <w:rsid w:val="00545A2D"/>
    <w:rsid w:val="005461CD"/>
    <w:rsid w:val="005469E3"/>
    <w:rsid w:val="00546BFE"/>
    <w:rsid w:val="00546ECA"/>
    <w:rsid w:val="00546F25"/>
    <w:rsid w:val="005473F0"/>
    <w:rsid w:val="005504DB"/>
    <w:rsid w:val="005506CF"/>
    <w:rsid w:val="005510D0"/>
    <w:rsid w:val="005519C6"/>
    <w:rsid w:val="005521CD"/>
    <w:rsid w:val="005521DA"/>
    <w:rsid w:val="00552440"/>
    <w:rsid w:val="0055264C"/>
    <w:rsid w:val="00552CDC"/>
    <w:rsid w:val="00552DF3"/>
    <w:rsid w:val="0055329D"/>
    <w:rsid w:val="005536CF"/>
    <w:rsid w:val="005538A1"/>
    <w:rsid w:val="0055407D"/>
    <w:rsid w:val="00554BC2"/>
    <w:rsid w:val="00554EC2"/>
    <w:rsid w:val="0055585B"/>
    <w:rsid w:val="00555E9B"/>
    <w:rsid w:val="00556206"/>
    <w:rsid w:val="005563AF"/>
    <w:rsid w:val="005567B1"/>
    <w:rsid w:val="00557249"/>
    <w:rsid w:val="00557430"/>
    <w:rsid w:val="00557850"/>
    <w:rsid w:val="00557933"/>
    <w:rsid w:val="00557E53"/>
    <w:rsid w:val="00560442"/>
    <w:rsid w:val="00560B9B"/>
    <w:rsid w:val="0056114A"/>
    <w:rsid w:val="00561279"/>
    <w:rsid w:val="005621E6"/>
    <w:rsid w:val="005625BB"/>
    <w:rsid w:val="005627C1"/>
    <w:rsid w:val="005628AE"/>
    <w:rsid w:val="00562A71"/>
    <w:rsid w:val="00562ACC"/>
    <w:rsid w:val="00562B12"/>
    <w:rsid w:val="00562FFF"/>
    <w:rsid w:val="00563198"/>
    <w:rsid w:val="005632AB"/>
    <w:rsid w:val="00563592"/>
    <w:rsid w:val="00563A83"/>
    <w:rsid w:val="00563CDE"/>
    <w:rsid w:val="005640AA"/>
    <w:rsid w:val="00564240"/>
    <w:rsid w:val="00564337"/>
    <w:rsid w:val="005654BA"/>
    <w:rsid w:val="005657C4"/>
    <w:rsid w:val="005662B9"/>
    <w:rsid w:val="00566475"/>
    <w:rsid w:val="0056658B"/>
    <w:rsid w:val="00566D98"/>
    <w:rsid w:val="005672AB"/>
    <w:rsid w:val="0056734D"/>
    <w:rsid w:val="005674DE"/>
    <w:rsid w:val="005678DE"/>
    <w:rsid w:val="00567CB3"/>
    <w:rsid w:val="00570438"/>
    <w:rsid w:val="005707EA"/>
    <w:rsid w:val="00570A03"/>
    <w:rsid w:val="00570DB6"/>
    <w:rsid w:val="00570F3F"/>
    <w:rsid w:val="00571916"/>
    <w:rsid w:val="0057205D"/>
    <w:rsid w:val="0057226D"/>
    <w:rsid w:val="00572E71"/>
    <w:rsid w:val="00574143"/>
    <w:rsid w:val="00574A9A"/>
    <w:rsid w:val="00574E59"/>
    <w:rsid w:val="0057527A"/>
    <w:rsid w:val="00575523"/>
    <w:rsid w:val="005755BF"/>
    <w:rsid w:val="00575DEB"/>
    <w:rsid w:val="0057669F"/>
    <w:rsid w:val="00576877"/>
    <w:rsid w:val="005773FF"/>
    <w:rsid w:val="00577556"/>
    <w:rsid w:val="00577563"/>
    <w:rsid w:val="00577744"/>
    <w:rsid w:val="00577A62"/>
    <w:rsid w:val="00577A6C"/>
    <w:rsid w:val="00577ACE"/>
    <w:rsid w:val="00580D83"/>
    <w:rsid w:val="0058117C"/>
    <w:rsid w:val="0058129D"/>
    <w:rsid w:val="005816D4"/>
    <w:rsid w:val="00581E1A"/>
    <w:rsid w:val="00582C9C"/>
    <w:rsid w:val="00582D9B"/>
    <w:rsid w:val="00582F20"/>
    <w:rsid w:val="00582FF6"/>
    <w:rsid w:val="00583498"/>
    <w:rsid w:val="00583869"/>
    <w:rsid w:val="00583F8F"/>
    <w:rsid w:val="005845B2"/>
    <w:rsid w:val="005848EC"/>
    <w:rsid w:val="00584EBA"/>
    <w:rsid w:val="0058576B"/>
    <w:rsid w:val="005858DE"/>
    <w:rsid w:val="00585A74"/>
    <w:rsid w:val="00585F88"/>
    <w:rsid w:val="005860B7"/>
    <w:rsid w:val="005864D7"/>
    <w:rsid w:val="00586718"/>
    <w:rsid w:val="005868D5"/>
    <w:rsid w:val="00586AF7"/>
    <w:rsid w:val="005874BF"/>
    <w:rsid w:val="00587A4A"/>
    <w:rsid w:val="00587CC0"/>
    <w:rsid w:val="005901A5"/>
    <w:rsid w:val="005902CE"/>
    <w:rsid w:val="00590310"/>
    <w:rsid w:val="0059035E"/>
    <w:rsid w:val="0059096D"/>
    <w:rsid w:val="00590A86"/>
    <w:rsid w:val="005912E0"/>
    <w:rsid w:val="00591F53"/>
    <w:rsid w:val="00592123"/>
    <w:rsid w:val="00592585"/>
    <w:rsid w:val="005925D5"/>
    <w:rsid w:val="00594651"/>
    <w:rsid w:val="005947E0"/>
    <w:rsid w:val="005950C9"/>
    <w:rsid w:val="0059520C"/>
    <w:rsid w:val="00595261"/>
    <w:rsid w:val="0059575E"/>
    <w:rsid w:val="005958CB"/>
    <w:rsid w:val="00595ECC"/>
    <w:rsid w:val="005963CB"/>
    <w:rsid w:val="00596675"/>
    <w:rsid w:val="0059684D"/>
    <w:rsid w:val="00596F6F"/>
    <w:rsid w:val="005973D8"/>
    <w:rsid w:val="0059765A"/>
    <w:rsid w:val="00597EAF"/>
    <w:rsid w:val="005A00CC"/>
    <w:rsid w:val="005A0CFB"/>
    <w:rsid w:val="005A0E2F"/>
    <w:rsid w:val="005A15A9"/>
    <w:rsid w:val="005A1BFF"/>
    <w:rsid w:val="005A1CC1"/>
    <w:rsid w:val="005A1DE4"/>
    <w:rsid w:val="005A2209"/>
    <w:rsid w:val="005A274E"/>
    <w:rsid w:val="005A2FA4"/>
    <w:rsid w:val="005A2FAE"/>
    <w:rsid w:val="005A338A"/>
    <w:rsid w:val="005A35B3"/>
    <w:rsid w:val="005A3A1D"/>
    <w:rsid w:val="005A407C"/>
    <w:rsid w:val="005A4A56"/>
    <w:rsid w:val="005A4AAD"/>
    <w:rsid w:val="005A4FF4"/>
    <w:rsid w:val="005A55EF"/>
    <w:rsid w:val="005A5FB1"/>
    <w:rsid w:val="005A6110"/>
    <w:rsid w:val="005A6294"/>
    <w:rsid w:val="005A682D"/>
    <w:rsid w:val="005A7291"/>
    <w:rsid w:val="005B04EF"/>
    <w:rsid w:val="005B0738"/>
    <w:rsid w:val="005B0E72"/>
    <w:rsid w:val="005B24C8"/>
    <w:rsid w:val="005B2B38"/>
    <w:rsid w:val="005B2B71"/>
    <w:rsid w:val="005B2C1B"/>
    <w:rsid w:val="005B33CF"/>
    <w:rsid w:val="005B34C3"/>
    <w:rsid w:val="005B3593"/>
    <w:rsid w:val="005B3FBF"/>
    <w:rsid w:val="005B43DD"/>
    <w:rsid w:val="005B5893"/>
    <w:rsid w:val="005B58FC"/>
    <w:rsid w:val="005B6A10"/>
    <w:rsid w:val="005B7451"/>
    <w:rsid w:val="005B7797"/>
    <w:rsid w:val="005B78F1"/>
    <w:rsid w:val="005B7BB2"/>
    <w:rsid w:val="005B7FE6"/>
    <w:rsid w:val="005C031F"/>
    <w:rsid w:val="005C0CAD"/>
    <w:rsid w:val="005C121D"/>
    <w:rsid w:val="005C133E"/>
    <w:rsid w:val="005C1528"/>
    <w:rsid w:val="005C17BA"/>
    <w:rsid w:val="005C1C6E"/>
    <w:rsid w:val="005C1EB9"/>
    <w:rsid w:val="005C1F51"/>
    <w:rsid w:val="005C20CD"/>
    <w:rsid w:val="005C256E"/>
    <w:rsid w:val="005C26C8"/>
    <w:rsid w:val="005C2A11"/>
    <w:rsid w:val="005C2DE2"/>
    <w:rsid w:val="005C3B86"/>
    <w:rsid w:val="005C4617"/>
    <w:rsid w:val="005C4E6A"/>
    <w:rsid w:val="005C51E2"/>
    <w:rsid w:val="005C53E8"/>
    <w:rsid w:val="005C5C6A"/>
    <w:rsid w:val="005C6715"/>
    <w:rsid w:val="005C67E9"/>
    <w:rsid w:val="005C6EE5"/>
    <w:rsid w:val="005C7796"/>
    <w:rsid w:val="005C7A50"/>
    <w:rsid w:val="005C7BB9"/>
    <w:rsid w:val="005D1239"/>
    <w:rsid w:val="005D12F2"/>
    <w:rsid w:val="005D1572"/>
    <w:rsid w:val="005D16C1"/>
    <w:rsid w:val="005D1C9B"/>
    <w:rsid w:val="005D2138"/>
    <w:rsid w:val="005D23AE"/>
    <w:rsid w:val="005D2730"/>
    <w:rsid w:val="005D343A"/>
    <w:rsid w:val="005D3728"/>
    <w:rsid w:val="005D3F24"/>
    <w:rsid w:val="005D4247"/>
    <w:rsid w:val="005D448E"/>
    <w:rsid w:val="005D5245"/>
    <w:rsid w:val="005D5457"/>
    <w:rsid w:val="005D596D"/>
    <w:rsid w:val="005D5D1B"/>
    <w:rsid w:val="005D604A"/>
    <w:rsid w:val="005D6414"/>
    <w:rsid w:val="005D6545"/>
    <w:rsid w:val="005D7223"/>
    <w:rsid w:val="005D72E7"/>
    <w:rsid w:val="005D7B73"/>
    <w:rsid w:val="005E000B"/>
    <w:rsid w:val="005E074F"/>
    <w:rsid w:val="005E0E28"/>
    <w:rsid w:val="005E157F"/>
    <w:rsid w:val="005E16E7"/>
    <w:rsid w:val="005E24F6"/>
    <w:rsid w:val="005E268E"/>
    <w:rsid w:val="005E2BB9"/>
    <w:rsid w:val="005E2BE1"/>
    <w:rsid w:val="005E2EBE"/>
    <w:rsid w:val="005E3D87"/>
    <w:rsid w:val="005E4260"/>
    <w:rsid w:val="005E4573"/>
    <w:rsid w:val="005E4B99"/>
    <w:rsid w:val="005E4D96"/>
    <w:rsid w:val="005E4F47"/>
    <w:rsid w:val="005E504D"/>
    <w:rsid w:val="005E53EE"/>
    <w:rsid w:val="005E5A5A"/>
    <w:rsid w:val="005E704E"/>
    <w:rsid w:val="005E7749"/>
    <w:rsid w:val="005E7BD1"/>
    <w:rsid w:val="005E7C5F"/>
    <w:rsid w:val="005F01E1"/>
    <w:rsid w:val="005F0848"/>
    <w:rsid w:val="005F0970"/>
    <w:rsid w:val="005F0AA7"/>
    <w:rsid w:val="005F0C50"/>
    <w:rsid w:val="005F125B"/>
    <w:rsid w:val="005F13AF"/>
    <w:rsid w:val="005F1ADE"/>
    <w:rsid w:val="005F202A"/>
    <w:rsid w:val="005F2363"/>
    <w:rsid w:val="005F2723"/>
    <w:rsid w:val="005F296D"/>
    <w:rsid w:val="005F371A"/>
    <w:rsid w:val="005F37C3"/>
    <w:rsid w:val="005F38C6"/>
    <w:rsid w:val="005F3F20"/>
    <w:rsid w:val="005F4425"/>
    <w:rsid w:val="005F45A0"/>
    <w:rsid w:val="005F45AC"/>
    <w:rsid w:val="005F4725"/>
    <w:rsid w:val="005F4747"/>
    <w:rsid w:val="005F4BC7"/>
    <w:rsid w:val="005F510E"/>
    <w:rsid w:val="005F561E"/>
    <w:rsid w:val="005F5906"/>
    <w:rsid w:val="005F5D47"/>
    <w:rsid w:val="005F5EA1"/>
    <w:rsid w:val="005F60E9"/>
    <w:rsid w:val="005F65C9"/>
    <w:rsid w:val="005F7360"/>
    <w:rsid w:val="005F77CA"/>
    <w:rsid w:val="005F7CE1"/>
    <w:rsid w:val="005F7D04"/>
    <w:rsid w:val="006007C0"/>
    <w:rsid w:val="00600EA6"/>
    <w:rsid w:val="00601287"/>
    <w:rsid w:val="006012E9"/>
    <w:rsid w:val="0060131A"/>
    <w:rsid w:val="00601470"/>
    <w:rsid w:val="006023DB"/>
    <w:rsid w:val="0060257D"/>
    <w:rsid w:val="00602E91"/>
    <w:rsid w:val="00602F92"/>
    <w:rsid w:val="0060364A"/>
    <w:rsid w:val="006037BC"/>
    <w:rsid w:val="006039B6"/>
    <w:rsid w:val="00603B8F"/>
    <w:rsid w:val="00603C9C"/>
    <w:rsid w:val="00604070"/>
    <w:rsid w:val="00604410"/>
    <w:rsid w:val="00604B14"/>
    <w:rsid w:val="00605CF0"/>
    <w:rsid w:val="006063F8"/>
    <w:rsid w:val="0060653A"/>
    <w:rsid w:val="00606B10"/>
    <w:rsid w:val="00606BF9"/>
    <w:rsid w:val="00606E4B"/>
    <w:rsid w:val="00607039"/>
    <w:rsid w:val="0060791C"/>
    <w:rsid w:val="00607AA4"/>
    <w:rsid w:val="00607ADB"/>
    <w:rsid w:val="00610402"/>
    <w:rsid w:val="0061053E"/>
    <w:rsid w:val="00610555"/>
    <w:rsid w:val="0061056B"/>
    <w:rsid w:val="006108D7"/>
    <w:rsid w:val="00611647"/>
    <w:rsid w:val="0061176A"/>
    <w:rsid w:val="006119AF"/>
    <w:rsid w:val="00611D6C"/>
    <w:rsid w:val="00611D97"/>
    <w:rsid w:val="00611F05"/>
    <w:rsid w:val="00612076"/>
    <w:rsid w:val="00612220"/>
    <w:rsid w:val="006122D3"/>
    <w:rsid w:val="0061271F"/>
    <w:rsid w:val="00612A66"/>
    <w:rsid w:val="006131CB"/>
    <w:rsid w:val="006133E7"/>
    <w:rsid w:val="00613900"/>
    <w:rsid w:val="00614382"/>
    <w:rsid w:val="00614584"/>
    <w:rsid w:val="00614972"/>
    <w:rsid w:val="0061525C"/>
    <w:rsid w:val="00615632"/>
    <w:rsid w:val="0061587E"/>
    <w:rsid w:val="00615D74"/>
    <w:rsid w:val="00615D87"/>
    <w:rsid w:val="006166F4"/>
    <w:rsid w:val="00617819"/>
    <w:rsid w:val="00617BB5"/>
    <w:rsid w:val="00617D06"/>
    <w:rsid w:val="00617D2D"/>
    <w:rsid w:val="00620670"/>
    <w:rsid w:val="00620A08"/>
    <w:rsid w:val="00620DCA"/>
    <w:rsid w:val="00620E7A"/>
    <w:rsid w:val="0062136B"/>
    <w:rsid w:val="006217F3"/>
    <w:rsid w:val="00621B43"/>
    <w:rsid w:val="00621D46"/>
    <w:rsid w:val="00623046"/>
    <w:rsid w:val="00623062"/>
    <w:rsid w:val="00623115"/>
    <w:rsid w:val="00623E73"/>
    <w:rsid w:val="00624034"/>
    <w:rsid w:val="00624648"/>
    <w:rsid w:val="00624965"/>
    <w:rsid w:val="00624CAE"/>
    <w:rsid w:val="00624E74"/>
    <w:rsid w:val="0062500F"/>
    <w:rsid w:val="00625D25"/>
    <w:rsid w:val="006260B9"/>
    <w:rsid w:val="006269D3"/>
    <w:rsid w:val="00626AD3"/>
    <w:rsid w:val="00626DCB"/>
    <w:rsid w:val="00627FE1"/>
    <w:rsid w:val="00630B68"/>
    <w:rsid w:val="00630BC2"/>
    <w:rsid w:val="00631614"/>
    <w:rsid w:val="00631868"/>
    <w:rsid w:val="00631AB7"/>
    <w:rsid w:val="00631D11"/>
    <w:rsid w:val="00631E37"/>
    <w:rsid w:val="00631F9A"/>
    <w:rsid w:val="006324A9"/>
    <w:rsid w:val="00632924"/>
    <w:rsid w:val="00633442"/>
    <w:rsid w:val="006338F6"/>
    <w:rsid w:val="00633EE3"/>
    <w:rsid w:val="00633EF4"/>
    <w:rsid w:val="006348AB"/>
    <w:rsid w:val="00635194"/>
    <w:rsid w:val="0063537C"/>
    <w:rsid w:val="006353CB"/>
    <w:rsid w:val="00635929"/>
    <w:rsid w:val="00635965"/>
    <w:rsid w:val="006369F5"/>
    <w:rsid w:val="00636B10"/>
    <w:rsid w:val="00636B83"/>
    <w:rsid w:val="00637265"/>
    <w:rsid w:val="006379CF"/>
    <w:rsid w:val="00637AF8"/>
    <w:rsid w:val="006401D3"/>
    <w:rsid w:val="00640635"/>
    <w:rsid w:val="006407E4"/>
    <w:rsid w:val="006409BD"/>
    <w:rsid w:val="006410B7"/>
    <w:rsid w:val="00641530"/>
    <w:rsid w:val="00641EAB"/>
    <w:rsid w:val="00641EF4"/>
    <w:rsid w:val="00643025"/>
    <w:rsid w:val="006437AA"/>
    <w:rsid w:val="00643950"/>
    <w:rsid w:val="00643F5D"/>
    <w:rsid w:val="00643FAF"/>
    <w:rsid w:val="00644389"/>
    <w:rsid w:val="006443DA"/>
    <w:rsid w:val="00644B58"/>
    <w:rsid w:val="00644BB1"/>
    <w:rsid w:val="0064537A"/>
    <w:rsid w:val="00645671"/>
    <w:rsid w:val="006462F9"/>
    <w:rsid w:val="00646C5B"/>
    <w:rsid w:val="006474E7"/>
    <w:rsid w:val="006474FF"/>
    <w:rsid w:val="00647A2C"/>
    <w:rsid w:val="00647B78"/>
    <w:rsid w:val="00647D34"/>
    <w:rsid w:val="006501D4"/>
    <w:rsid w:val="006503B1"/>
    <w:rsid w:val="006506AF"/>
    <w:rsid w:val="00651294"/>
    <w:rsid w:val="0065159D"/>
    <w:rsid w:val="00651774"/>
    <w:rsid w:val="006517F6"/>
    <w:rsid w:val="006525C9"/>
    <w:rsid w:val="00652ACF"/>
    <w:rsid w:val="00652EAA"/>
    <w:rsid w:val="00653B5A"/>
    <w:rsid w:val="00653E17"/>
    <w:rsid w:val="00653F8F"/>
    <w:rsid w:val="006548D1"/>
    <w:rsid w:val="00654C16"/>
    <w:rsid w:val="00656C68"/>
    <w:rsid w:val="00657BD8"/>
    <w:rsid w:val="00657E79"/>
    <w:rsid w:val="00660751"/>
    <w:rsid w:val="006608DD"/>
    <w:rsid w:val="00660ADB"/>
    <w:rsid w:val="00660C16"/>
    <w:rsid w:val="00660D37"/>
    <w:rsid w:val="00660D85"/>
    <w:rsid w:val="0066137D"/>
    <w:rsid w:val="006619B7"/>
    <w:rsid w:val="00661F55"/>
    <w:rsid w:val="00662320"/>
    <w:rsid w:val="00662850"/>
    <w:rsid w:val="00662D6D"/>
    <w:rsid w:val="00662E00"/>
    <w:rsid w:val="006637F3"/>
    <w:rsid w:val="00663A00"/>
    <w:rsid w:val="00663D9E"/>
    <w:rsid w:val="006640A3"/>
    <w:rsid w:val="006642F6"/>
    <w:rsid w:val="0066487B"/>
    <w:rsid w:val="00664CBC"/>
    <w:rsid w:val="00665070"/>
    <w:rsid w:val="00665616"/>
    <w:rsid w:val="00665A99"/>
    <w:rsid w:val="0066633A"/>
    <w:rsid w:val="006673F1"/>
    <w:rsid w:val="006676F3"/>
    <w:rsid w:val="00667A1E"/>
    <w:rsid w:val="00670123"/>
    <w:rsid w:val="006701E3"/>
    <w:rsid w:val="00670934"/>
    <w:rsid w:val="00670C8F"/>
    <w:rsid w:val="00670F35"/>
    <w:rsid w:val="00670FF3"/>
    <w:rsid w:val="006718A6"/>
    <w:rsid w:val="00672116"/>
    <w:rsid w:val="00672528"/>
    <w:rsid w:val="00672D0D"/>
    <w:rsid w:val="006734D6"/>
    <w:rsid w:val="00673AA7"/>
    <w:rsid w:val="0067435B"/>
    <w:rsid w:val="00674BA8"/>
    <w:rsid w:val="00674BE4"/>
    <w:rsid w:val="00674DFE"/>
    <w:rsid w:val="00675041"/>
    <w:rsid w:val="006750E2"/>
    <w:rsid w:val="00675755"/>
    <w:rsid w:val="00675784"/>
    <w:rsid w:val="00675796"/>
    <w:rsid w:val="00675AD4"/>
    <w:rsid w:val="006763E8"/>
    <w:rsid w:val="006764B4"/>
    <w:rsid w:val="0067676F"/>
    <w:rsid w:val="006769B6"/>
    <w:rsid w:val="00676C17"/>
    <w:rsid w:val="006779DF"/>
    <w:rsid w:val="00680CFF"/>
    <w:rsid w:val="00680EA9"/>
    <w:rsid w:val="0068105F"/>
    <w:rsid w:val="0068119A"/>
    <w:rsid w:val="0068341A"/>
    <w:rsid w:val="00683988"/>
    <w:rsid w:val="00683D83"/>
    <w:rsid w:val="0068428A"/>
    <w:rsid w:val="00684E1F"/>
    <w:rsid w:val="006853DD"/>
    <w:rsid w:val="0068570C"/>
    <w:rsid w:val="006859C9"/>
    <w:rsid w:val="00685CF7"/>
    <w:rsid w:val="00685E2E"/>
    <w:rsid w:val="00686497"/>
    <w:rsid w:val="00686795"/>
    <w:rsid w:val="00687264"/>
    <w:rsid w:val="006876F9"/>
    <w:rsid w:val="0068787B"/>
    <w:rsid w:val="00687ED7"/>
    <w:rsid w:val="006907B7"/>
    <w:rsid w:val="00690AEF"/>
    <w:rsid w:val="00690C69"/>
    <w:rsid w:val="00690F54"/>
    <w:rsid w:val="0069106F"/>
    <w:rsid w:val="0069215B"/>
    <w:rsid w:val="00692222"/>
    <w:rsid w:val="00692630"/>
    <w:rsid w:val="006927FB"/>
    <w:rsid w:val="00692B2C"/>
    <w:rsid w:val="00692CF7"/>
    <w:rsid w:val="00692DFA"/>
    <w:rsid w:val="006932EB"/>
    <w:rsid w:val="00693F4D"/>
    <w:rsid w:val="00694BA7"/>
    <w:rsid w:val="00695955"/>
    <w:rsid w:val="00695AD3"/>
    <w:rsid w:val="00695C6C"/>
    <w:rsid w:val="00695EFB"/>
    <w:rsid w:val="006960C5"/>
    <w:rsid w:val="006976D9"/>
    <w:rsid w:val="006A008A"/>
    <w:rsid w:val="006A0CD1"/>
    <w:rsid w:val="006A1497"/>
    <w:rsid w:val="006A14F2"/>
    <w:rsid w:val="006A1CB3"/>
    <w:rsid w:val="006A1F9B"/>
    <w:rsid w:val="006A3467"/>
    <w:rsid w:val="006A3621"/>
    <w:rsid w:val="006A366D"/>
    <w:rsid w:val="006A3839"/>
    <w:rsid w:val="006A3A1D"/>
    <w:rsid w:val="006A3C93"/>
    <w:rsid w:val="006A3DE0"/>
    <w:rsid w:val="006A4350"/>
    <w:rsid w:val="006A4A5E"/>
    <w:rsid w:val="006A51B6"/>
    <w:rsid w:val="006A52D1"/>
    <w:rsid w:val="006A5634"/>
    <w:rsid w:val="006A57C4"/>
    <w:rsid w:val="006A58E3"/>
    <w:rsid w:val="006A6595"/>
    <w:rsid w:val="006A66AA"/>
    <w:rsid w:val="006A6A76"/>
    <w:rsid w:val="006A6E35"/>
    <w:rsid w:val="006A70ED"/>
    <w:rsid w:val="006A7601"/>
    <w:rsid w:val="006A7901"/>
    <w:rsid w:val="006A7A7E"/>
    <w:rsid w:val="006B0243"/>
    <w:rsid w:val="006B0875"/>
    <w:rsid w:val="006B0BEC"/>
    <w:rsid w:val="006B0E57"/>
    <w:rsid w:val="006B0EE7"/>
    <w:rsid w:val="006B18B1"/>
    <w:rsid w:val="006B1AE5"/>
    <w:rsid w:val="006B1D87"/>
    <w:rsid w:val="006B1DA8"/>
    <w:rsid w:val="006B1FFF"/>
    <w:rsid w:val="006B2132"/>
    <w:rsid w:val="006B2406"/>
    <w:rsid w:val="006B24E9"/>
    <w:rsid w:val="006B288F"/>
    <w:rsid w:val="006B2B13"/>
    <w:rsid w:val="006B2F4F"/>
    <w:rsid w:val="006B4085"/>
    <w:rsid w:val="006B42E7"/>
    <w:rsid w:val="006B4885"/>
    <w:rsid w:val="006B48DD"/>
    <w:rsid w:val="006B4B64"/>
    <w:rsid w:val="006B4B79"/>
    <w:rsid w:val="006B54B7"/>
    <w:rsid w:val="006B5683"/>
    <w:rsid w:val="006B6815"/>
    <w:rsid w:val="006B6D49"/>
    <w:rsid w:val="006B7E39"/>
    <w:rsid w:val="006B7EAC"/>
    <w:rsid w:val="006B7FE7"/>
    <w:rsid w:val="006C1934"/>
    <w:rsid w:val="006C213B"/>
    <w:rsid w:val="006C2918"/>
    <w:rsid w:val="006C2C16"/>
    <w:rsid w:val="006C30F9"/>
    <w:rsid w:val="006C3250"/>
    <w:rsid w:val="006C3342"/>
    <w:rsid w:val="006C3433"/>
    <w:rsid w:val="006C3E16"/>
    <w:rsid w:val="006C4D09"/>
    <w:rsid w:val="006C4F65"/>
    <w:rsid w:val="006C4FD7"/>
    <w:rsid w:val="006C50AA"/>
    <w:rsid w:val="006C5534"/>
    <w:rsid w:val="006C57F9"/>
    <w:rsid w:val="006C58AC"/>
    <w:rsid w:val="006C63C6"/>
    <w:rsid w:val="006C7A88"/>
    <w:rsid w:val="006C7B10"/>
    <w:rsid w:val="006C7B29"/>
    <w:rsid w:val="006C7CD0"/>
    <w:rsid w:val="006D0143"/>
    <w:rsid w:val="006D037C"/>
    <w:rsid w:val="006D0D76"/>
    <w:rsid w:val="006D0F58"/>
    <w:rsid w:val="006D1345"/>
    <w:rsid w:val="006D1446"/>
    <w:rsid w:val="006D194F"/>
    <w:rsid w:val="006D1C84"/>
    <w:rsid w:val="006D23CE"/>
    <w:rsid w:val="006D28D3"/>
    <w:rsid w:val="006D2EFB"/>
    <w:rsid w:val="006D4389"/>
    <w:rsid w:val="006D461E"/>
    <w:rsid w:val="006D5504"/>
    <w:rsid w:val="006D63C1"/>
    <w:rsid w:val="006D6697"/>
    <w:rsid w:val="006D6CC2"/>
    <w:rsid w:val="006D6F7A"/>
    <w:rsid w:val="006D7262"/>
    <w:rsid w:val="006D7960"/>
    <w:rsid w:val="006D7D73"/>
    <w:rsid w:val="006E0A0F"/>
    <w:rsid w:val="006E12A2"/>
    <w:rsid w:val="006E1507"/>
    <w:rsid w:val="006E1C68"/>
    <w:rsid w:val="006E1E99"/>
    <w:rsid w:val="006E27E8"/>
    <w:rsid w:val="006E2B6E"/>
    <w:rsid w:val="006E2DB0"/>
    <w:rsid w:val="006E32E1"/>
    <w:rsid w:val="006E359B"/>
    <w:rsid w:val="006E359D"/>
    <w:rsid w:val="006E39C1"/>
    <w:rsid w:val="006E400B"/>
    <w:rsid w:val="006E4142"/>
    <w:rsid w:val="006E443E"/>
    <w:rsid w:val="006E490F"/>
    <w:rsid w:val="006E5366"/>
    <w:rsid w:val="006E5967"/>
    <w:rsid w:val="006E5C43"/>
    <w:rsid w:val="006E6442"/>
    <w:rsid w:val="006E65CB"/>
    <w:rsid w:val="006E68A9"/>
    <w:rsid w:val="006E7506"/>
    <w:rsid w:val="006E7E45"/>
    <w:rsid w:val="006F002B"/>
    <w:rsid w:val="006F053B"/>
    <w:rsid w:val="006F093F"/>
    <w:rsid w:val="006F099E"/>
    <w:rsid w:val="006F0F74"/>
    <w:rsid w:val="006F10B4"/>
    <w:rsid w:val="006F11C5"/>
    <w:rsid w:val="006F1944"/>
    <w:rsid w:val="006F21B9"/>
    <w:rsid w:val="006F2AA5"/>
    <w:rsid w:val="006F2C8F"/>
    <w:rsid w:val="006F2CE2"/>
    <w:rsid w:val="006F3339"/>
    <w:rsid w:val="006F3754"/>
    <w:rsid w:val="006F4302"/>
    <w:rsid w:val="006F494A"/>
    <w:rsid w:val="006F4A62"/>
    <w:rsid w:val="006F4C5D"/>
    <w:rsid w:val="006F4C6F"/>
    <w:rsid w:val="006F51C3"/>
    <w:rsid w:val="006F5366"/>
    <w:rsid w:val="006F53D8"/>
    <w:rsid w:val="006F606E"/>
    <w:rsid w:val="006F6438"/>
    <w:rsid w:val="006F681F"/>
    <w:rsid w:val="006F69A3"/>
    <w:rsid w:val="006F7327"/>
    <w:rsid w:val="006F795A"/>
    <w:rsid w:val="00700BA4"/>
    <w:rsid w:val="00700D96"/>
    <w:rsid w:val="007011B2"/>
    <w:rsid w:val="007020D7"/>
    <w:rsid w:val="00702AD8"/>
    <w:rsid w:val="00702BFA"/>
    <w:rsid w:val="00702DBF"/>
    <w:rsid w:val="00702FAF"/>
    <w:rsid w:val="00703859"/>
    <w:rsid w:val="0070394B"/>
    <w:rsid w:val="00703C35"/>
    <w:rsid w:val="007040E8"/>
    <w:rsid w:val="00704579"/>
    <w:rsid w:val="007045D6"/>
    <w:rsid w:val="00704743"/>
    <w:rsid w:val="00705677"/>
    <w:rsid w:val="00705BE8"/>
    <w:rsid w:val="00706910"/>
    <w:rsid w:val="00706DCE"/>
    <w:rsid w:val="00706F09"/>
    <w:rsid w:val="00706F3B"/>
    <w:rsid w:val="0070706B"/>
    <w:rsid w:val="00707837"/>
    <w:rsid w:val="00711776"/>
    <w:rsid w:val="007117F0"/>
    <w:rsid w:val="00711949"/>
    <w:rsid w:val="00711C05"/>
    <w:rsid w:val="00711F9B"/>
    <w:rsid w:val="00712456"/>
    <w:rsid w:val="007129EA"/>
    <w:rsid w:val="00713585"/>
    <w:rsid w:val="007135B9"/>
    <w:rsid w:val="007136A3"/>
    <w:rsid w:val="00713E80"/>
    <w:rsid w:val="00713F86"/>
    <w:rsid w:val="00714045"/>
    <w:rsid w:val="00714285"/>
    <w:rsid w:val="00714378"/>
    <w:rsid w:val="0071442A"/>
    <w:rsid w:val="00714855"/>
    <w:rsid w:val="00715012"/>
    <w:rsid w:val="00715D25"/>
    <w:rsid w:val="0071648A"/>
    <w:rsid w:val="007164A5"/>
    <w:rsid w:val="00716A45"/>
    <w:rsid w:val="00716F5D"/>
    <w:rsid w:val="00717446"/>
    <w:rsid w:val="00717E43"/>
    <w:rsid w:val="007201A0"/>
    <w:rsid w:val="0072026C"/>
    <w:rsid w:val="00720932"/>
    <w:rsid w:val="007209B8"/>
    <w:rsid w:val="00720A68"/>
    <w:rsid w:val="007228F0"/>
    <w:rsid w:val="00722A4B"/>
    <w:rsid w:val="0072357D"/>
    <w:rsid w:val="00723DCB"/>
    <w:rsid w:val="00724172"/>
    <w:rsid w:val="007244ED"/>
    <w:rsid w:val="0072457F"/>
    <w:rsid w:val="0072482D"/>
    <w:rsid w:val="007253DF"/>
    <w:rsid w:val="00725C0B"/>
    <w:rsid w:val="00725C75"/>
    <w:rsid w:val="00725CE2"/>
    <w:rsid w:val="007260C9"/>
    <w:rsid w:val="0072706F"/>
    <w:rsid w:val="007270B2"/>
    <w:rsid w:val="007277B3"/>
    <w:rsid w:val="00727A24"/>
    <w:rsid w:val="00727C0D"/>
    <w:rsid w:val="00727F6A"/>
    <w:rsid w:val="00730085"/>
    <w:rsid w:val="00730269"/>
    <w:rsid w:val="007302B8"/>
    <w:rsid w:val="007309ED"/>
    <w:rsid w:val="0073206A"/>
    <w:rsid w:val="007324F6"/>
    <w:rsid w:val="0073253B"/>
    <w:rsid w:val="007338CE"/>
    <w:rsid w:val="00734347"/>
    <w:rsid w:val="007345CC"/>
    <w:rsid w:val="00734AEF"/>
    <w:rsid w:val="007351C8"/>
    <w:rsid w:val="00735650"/>
    <w:rsid w:val="00735EB8"/>
    <w:rsid w:val="00735F50"/>
    <w:rsid w:val="00736C45"/>
    <w:rsid w:val="00736E69"/>
    <w:rsid w:val="00736FE1"/>
    <w:rsid w:val="00737341"/>
    <w:rsid w:val="00737806"/>
    <w:rsid w:val="00737BC5"/>
    <w:rsid w:val="00740365"/>
    <w:rsid w:val="00740495"/>
    <w:rsid w:val="00740FDE"/>
    <w:rsid w:val="007411A4"/>
    <w:rsid w:val="007424D0"/>
    <w:rsid w:val="0074287C"/>
    <w:rsid w:val="00742A13"/>
    <w:rsid w:val="00742EE4"/>
    <w:rsid w:val="0074340C"/>
    <w:rsid w:val="007438A6"/>
    <w:rsid w:val="0074455F"/>
    <w:rsid w:val="007448A4"/>
    <w:rsid w:val="00744DC5"/>
    <w:rsid w:val="0074558B"/>
    <w:rsid w:val="0074566A"/>
    <w:rsid w:val="007458F7"/>
    <w:rsid w:val="00745E76"/>
    <w:rsid w:val="007463E7"/>
    <w:rsid w:val="0074682B"/>
    <w:rsid w:val="00746920"/>
    <w:rsid w:val="007473CA"/>
    <w:rsid w:val="00750302"/>
    <w:rsid w:val="007505F7"/>
    <w:rsid w:val="00750945"/>
    <w:rsid w:val="00750ABF"/>
    <w:rsid w:val="00750F6A"/>
    <w:rsid w:val="00751381"/>
    <w:rsid w:val="007516CC"/>
    <w:rsid w:val="00751FAF"/>
    <w:rsid w:val="00752959"/>
    <w:rsid w:val="007529C5"/>
    <w:rsid w:val="00752A6E"/>
    <w:rsid w:val="00752FDE"/>
    <w:rsid w:val="007533AA"/>
    <w:rsid w:val="00753813"/>
    <w:rsid w:val="00753F3F"/>
    <w:rsid w:val="00753F56"/>
    <w:rsid w:val="007541A5"/>
    <w:rsid w:val="00754454"/>
    <w:rsid w:val="00754D33"/>
    <w:rsid w:val="0075535D"/>
    <w:rsid w:val="0075551F"/>
    <w:rsid w:val="00755532"/>
    <w:rsid w:val="007566D2"/>
    <w:rsid w:val="00756740"/>
    <w:rsid w:val="00756F17"/>
    <w:rsid w:val="00757016"/>
    <w:rsid w:val="007574A4"/>
    <w:rsid w:val="007600E9"/>
    <w:rsid w:val="00760789"/>
    <w:rsid w:val="00760904"/>
    <w:rsid w:val="0076098D"/>
    <w:rsid w:val="00760E23"/>
    <w:rsid w:val="007610BC"/>
    <w:rsid w:val="0076117A"/>
    <w:rsid w:val="0076130F"/>
    <w:rsid w:val="0076155D"/>
    <w:rsid w:val="00761708"/>
    <w:rsid w:val="00761751"/>
    <w:rsid w:val="00761B53"/>
    <w:rsid w:val="00763003"/>
    <w:rsid w:val="007634F5"/>
    <w:rsid w:val="007636C6"/>
    <w:rsid w:val="007637DD"/>
    <w:rsid w:val="00763EB9"/>
    <w:rsid w:val="00764BC2"/>
    <w:rsid w:val="00764CCB"/>
    <w:rsid w:val="00764E43"/>
    <w:rsid w:val="0076548B"/>
    <w:rsid w:val="00765668"/>
    <w:rsid w:val="007656F5"/>
    <w:rsid w:val="007659D8"/>
    <w:rsid w:val="00765C19"/>
    <w:rsid w:val="00765E9E"/>
    <w:rsid w:val="0076627A"/>
    <w:rsid w:val="007663DA"/>
    <w:rsid w:val="007666ED"/>
    <w:rsid w:val="00766E29"/>
    <w:rsid w:val="007676BC"/>
    <w:rsid w:val="00767866"/>
    <w:rsid w:val="00767BAE"/>
    <w:rsid w:val="00770021"/>
    <w:rsid w:val="007700A8"/>
    <w:rsid w:val="007705A9"/>
    <w:rsid w:val="00770785"/>
    <w:rsid w:val="00770B24"/>
    <w:rsid w:val="007710AD"/>
    <w:rsid w:val="00771243"/>
    <w:rsid w:val="00771334"/>
    <w:rsid w:val="007718B5"/>
    <w:rsid w:val="00771BC5"/>
    <w:rsid w:val="007725D3"/>
    <w:rsid w:val="00772EEE"/>
    <w:rsid w:val="0077360F"/>
    <w:rsid w:val="00773AB1"/>
    <w:rsid w:val="00773BC5"/>
    <w:rsid w:val="007741F2"/>
    <w:rsid w:val="00774411"/>
    <w:rsid w:val="00774F03"/>
    <w:rsid w:val="0077610F"/>
    <w:rsid w:val="00776C2C"/>
    <w:rsid w:val="007775F2"/>
    <w:rsid w:val="00780DAB"/>
    <w:rsid w:val="00780DB8"/>
    <w:rsid w:val="007811C7"/>
    <w:rsid w:val="007813D2"/>
    <w:rsid w:val="007814E8"/>
    <w:rsid w:val="007819BB"/>
    <w:rsid w:val="00781B2D"/>
    <w:rsid w:val="00781D0D"/>
    <w:rsid w:val="0078244E"/>
    <w:rsid w:val="00782B22"/>
    <w:rsid w:val="00782DEF"/>
    <w:rsid w:val="007831CD"/>
    <w:rsid w:val="0078321B"/>
    <w:rsid w:val="0078385B"/>
    <w:rsid w:val="00783F9E"/>
    <w:rsid w:val="00784151"/>
    <w:rsid w:val="00784233"/>
    <w:rsid w:val="0078484D"/>
    <w:rsid w:val="00784DA2"/>
    <w:rsid w:val="00784E1E"/>
    <w:rsid w:val="00784F00"/>
    <w:rsid w:val="007853B6"/>
    <w:rsid w:val="007862FF"/>
    <w:rsid w:val="007867E7"/>
    <w:rsid w:val="00786B9B"/>
    <w:rsid w:val="00786BAD"/>
    <w:rsid w:val="007875F4"/>
    <w:rsid w:val="00790640"/>
    <w:rsid w:val="00791402"/>
    <w:rsid w:val="007919DF"/>
    <w:rsid w:val="00791B6B"/>
    <w:rsid w:val="00791B70"/>
    <w:rsid w:val="00791BC6"/>
    <w:rsid w:val="00792BE1"/>
    <w:rsid w:val="00792D16"/>
    <w:rsid w:val="00792F2B"/>
    <w:rsid w:val="00793D88"/>
    <w:rsid w:val="00793EFA"/>
    <w:rsid w:val="0079402A"/>
    <w:rsid w:val="00794266"/>
    <w:rsid w:val="00794364"/>
    <w:rsid w:val="00794518"/>
    <w:rsid w:val="00794D7C"/>
    <w:rsid w:val="00794FEB"/>
    <w:rsid w:val="0079569F"/>
    <w:rsid w:val="00795895"/>
    <w:rsid w:val="00796015"/>
    <w:rsid w:val="00796428"/>
    <w:rsid w:val="00796EBE"/>
    <w:rsid w:val="00797109"/>
    <w:rsid w:val="00797336"/>
    <w:rsid w:val="0079744A"/>
    <w:rsid w:val="00797AAF"/>
    <w:rsid w:val="00797DF8"/>
    <w:rsid w:val="00797E5E"/>
    <w:rsid w:val="007A0164"/>
    <w:rsid w:val="007A0217"/>
    <w:rsid w:val="007A03D7"/>
    <w:rsid w:val="007A043B"/>
    <w:rsid w:val="007A08F5"/>
    <w:rsid w:val="007A1FE8"/>
    <w:rsid w:val="007A2025"/>
    <w:rsid w:val="007A20CB"/>
    <w:rsid w:val="007A2379"/>
    <w:rsid w:val="007A3C42"/>
    <w:rsid w:val="007A45D5"/>
    <w:rsid w:val="007A4BAE"/>
    <w:rsid w:val="007A567E"/>
    <w:rsid w:val="007A5793"/>
    <w:rsid w:val="007A60E1"/>
    <w:rsid w:val="007A6800"/>
    <w:rsid w:val="007A6A75"/>
    <w:rsid w:val="007A6C1B"/>
    <w:rsid w:val="007A6E60"/>
    <w:rsid w:val="007A7D09"/>
    <w:rsid w:val="007B0126"/>
    <w:rsid w:val="007B0A37"/>
    <w:rsid w:val="007B0B9C"/>
    <w:rsid w:val="007B1171"/>
    <w:rsid w:val="007B1620"/>
    <w:rsid w:val="007B18E2"/>
    <w:rsid w:val="007B1A71"/>
    <w:rsid w:val="007B1DAE"/>
    <w:rsid w:val="007B1EB6"/>
    <w:rsid w:val="007B22E0"/>
    <w:rsid w:val="007B2504"/>
    <w:rsid w:val="007B26AF"/>
    <w:rsid w:val="007B27D2"/>
    <w:rsid w:val="007B2F27"/>
    <w:rsid w:val="007B3114"/>
    <w:rsid w:val="007B313D"/>
    <w:rsid w:val="007B3648"/>
    <w:rsid w:val="007B37E6"/>
    <w:rsid w:val="007B3BA5"/>
    <w:rsid w:val="007B3E25"/>
    <w:rsid w:val="007B4CF4"/>
    <w:rsid w:val="007B4FF7"/>
    <w:rsid w:val="007B5571"/>
    <w:rsid w:val="007B5D80"/>
    <w:rsid w:val="007B6277"/>
    <w:rsid w:val="007B64DB"/>
    <w:rsid w:val="007B6601"/>
    <w:rsid w:val="007B6ED8"/>
    <w:rsid w:val="007B7351"/>
    <w:rsid w:val="007B7443"/>
    <w:rsid w:val="007C089B"/>
    <w:rsid w:val="007C0AD3"/>
    <w:rsid w:val="007C1546"/>
    <w:rsid w:val="007C18E2"/>
    <w:rsid w:val="007C27B7"/>
    <w:rsid w:val="007C2E01"/>
    <w:rsid w:val="007C2E55"/>
    <w:rsid w:val="007C388D"/>
    <w:rsid w:val="007C3D53"/>
    <w:rsid w:val="007C48B3"/>
    <w:rsid w:val="007C4D9E"/>
    <w:rsid w:val="007C4E59"/>
    <w:rsid w:val="007C4F09"/>
    <w:rsid w:val="007C536F"/>
    <w:rsid w:val="007C569E"/>
    <w:rsid w:val="007C5879"/>
    <w:rsid w:val="007C61C7"/>
    <w:rsid w:val="007C6231"/>
    <w:rsid w:val="007C645F"/>
    <w:rsid w:val="007C647D"/>
    <w:rsid w:val="007C7469"/>
    <w:rsid w:val="007C7524"/>
    <w:rsid w:val="007C768D"/>
    <w:rsid w:val="007C7B21"/>
    <w:rsid w:val="007C7F5F"/>
    <w:rsid w:val="007D021D"/>
    <w:rsid w:val="007D03FA"/>
    <w:rsid w:val="007D0747"/>
    <w:rsid w:val="007D0FC9"/>
    <w:rsid w:val="007D16AF"/>
    <w:rsid w:val="007D1E31"/>
    <w:rsid w:val="007D2C37"/>
    <w:rsid w:val="007D2D63"/>
    <w:rsid w:val="007D4145"/>
    <w:rsid w:val="007D44D9"/>
    <w:rsid w:val="007D47A8"/>
    <w:rsid w:val="007D4FBD"/>
    <w:rsid w:val="007D528B"/>
    <w:rsid w:val="007D532C"/>
    <w:rsid w:val="007D565A"/>
    <w:rsid w:val="007D582E"/>
    <w:rsid w:val="007D5CA6"/>
    <w:rsid w:val="007D601B"/>
    <w:rsid w:val="007D6B6D"/>
    <w:rsid w:val="007D6C46"/>
    <w:rsid w:val="007D724F"/>
    <w:rsid w:val="007D7CBE"/>
    <w:rsid w:val="007D7EBD"/>
    <w:rsid w:val="007D7F2A"/>
    <w:rsid w:val="007E04CD"/>
    <w:rsid w:val="007E0B52"/>
    <w:rsid w:val="007E0C1F"/>
    <w:rsid w:val="007E0D87"/>
    <w:rsid w:val="007E15C7"/>
    <w:rsid w:val="007E1667"/>
    <w:rsid w:val="007E1D7D"/>
    <w:rsid w:val="007E2343"/>
    <w:rsid w:val="007E2371"/>
    <w:rsid w:val="007E24EF"/>
    <w:rsid w:val="007E306E"/>
    <w:rsid w:val="007E34DD"/>
    <w:rsid w:val="007E3720"/>
    <w:rsid w:val="007E3AAE"/>
    <w:rsid w:val="007E3AC3"/>
    <w:rsid w:val="007E43E5"/>
    <w:rsid w:val="007E471D"/>
    <w:rsid w:val="007E48B3"/>
    <w:rsid w:val="007E48CD"/>
    <w:rsid w:val="007E5455"/>
    <w:rsid w:val="007E59B7"/>
    <w:rsid w:val="007E622D"/>
    <w:rsid w:val="007E696C"/>
    <w:rsid w:val="007E69D9"/>
    <w:rsid w:val="007E69DD"/>
    <w:rsid w:val="007E6CAD"/>
    <w:rsid w:val="007E7857"/>
    <w:rsid w:val="007E7D72"/>
    <w:rsid w:val="007F02AA"/>
    <w:rsid w:val="007F0360"/>
    <w:rsid w:val="007F0924"/>
    <w:rsid w:val="007F12D2"/>
    <w:rsid w:val="007F17F4"/>
    <w:rsid w:val="007F2757"/>
    <w:rsid w:val="007F2761"/>
    <w:rsid w:val="007F2F02"/>
    <w:rsid w:val="007F31F6"/>
    <w:rsid w:val="007F3FB2"/>
    <w:rsid w:val="007F4313"/>
    <w:rsid w:val="007F4486"/>
    <w:rsid w:val="007F4CD6"/>
    <w:rsid w:val="007F5069"/>
    <w:rsid w:val="007F58C4"/>
    <w:rsid w:val="007F5BBF"/>
    <w:rsid w:val="007F5C22"/>
    <w:rsid w:val="007F6B2D"/>
    <w:rsid w:val="007F6EA4"/>
    <w:rsid w:val="007F72D0"/>
    <w:rsid w:val="007F7698"/>
    <w:rsid w:val="007F7A50"/>
    <w:rsid w:val="007F7E8E"/>
    <w:rsid w:val="0080040C"/>
    <w:rsid w:val="00800667"/>
    <w:rsid w:val="00800C5D"/>
    <w:rsid w:val="0080119F"/>
    <w:rsid w:val="0080124C"/>
    <w:rsid w:val="00801547"/>
    <w:rsid w:val="00801CC3"/>
    <w:rsid w:val="008020E9"/>
    <w:rsid w:val="0080272A"/>
    <w:rsid w:val="00803500"/>
    <w:rsid w:val="008038D6"/>
    <w:rsid w:val="00803F47"/>
    <w:rsid w:val="0080402D"/>
    <w:rsid w:val="0080501F"/>
    <w:rsid w:val="008053F9"/>
    <w:rsid w:val="008054F0"/>
    <w:rsid w:val="00805500"/>
    <w:rsid w:val="00805976"/>
    <w:rsid w:val="00805988"/>
    <w:rsid w:val="00806236"/>
    <w:rsid w:val="00806358"/>
    <w:rsid w:val="0080642F"/>
    <w:rsid w:val="0080709C"/>
    <w:rsid w:val="00807A5E"/>
    <w:rsid w:val="00807C4A"/>
    <w:rsid w:val="0081007B"/>
    <w:rsid w:val="008106BE"/>
    <w:rsid w:val="008106FA"/>
    <w:rsid w:val="008108DB"/>
    <w:rsid w:val="00810AAC"/>
    <w:rsid w:val="00810C79"/>
    <w:rsid w:val="00810CC0"/>
    <w:rsid w:val="00810ECE"/>
    <w:rsid w:val="00811015"/>
    <w:rsid w:val="008110EE"/>
    <w:rsid w:val="00811D38"/>
    <w:rsid w:val="0081219B"/>
    <w:rsid w:val="0081222F"/>
    <w:rsid w:val="0081254C"/>
    <w:rsid w:val="00812887"/>
    <w:rsid w:val="00813091"/>
    <w:rsid w:val="008148D2"/>
    <w:rsid w:val="008150DA"/>
    <w:rsid w:val="008169B4"/>
    <w:rsid w:val="0081717E"/>
    <w:rsid w:val="00817F7B"/>
    <w:rsid w:val="00820BD1"/>
    <w:rsid w:val="00820C11"/>
    <w:rsid w:val="00821023"/>
    <w:rsid w:val="00821429"/>
    <w:rsid w:val="008216DC"/>
    <w:rsid w:val="008218B4"/>
    <w:rsid w:val="00821983"/>
    <w:rsid w:val="00821E03"/>
    <w:rsid w:val="00822705"/>
    <w:rsid w:val="008227DE"/>
    <w:rsid w:val="00822865"/>
    <w:rsid w:val="008230B0"/>
    <w:rsid w:val="00823843"/>
    <w:rsid w:val="00823F44"/>
    <w:rsid w:val="008243D4"/>
    <w:rsid w:val="00824419"/>
    <w:rsid w:val="0082451B"/>
    <w:rsid w:val="008247F1"/>
    <w:rsid w:val="008248EB"/>
    <w:rsid w:val="008253BB"/>
    <w:rsid w:val="008253C9"/>
    <w:rsid w:val="00825692"/>
    <w:rsid w:val="008257BE"/>
    <w:rsid w:val="008259E4"/>
    <w:rsid w:val="00826757"/>
    <w:rsid w:val="00826CFE"/>
    <w:rsid w:val="00827666"/>
    <w:rsid w:val="00827E33"/>
    <w:rsid w:val="00830142"/>
    <w:rsid w:val="00830566"/>
    <w:rsid w:val="008308A2"/>
    <w:rsid w:val="00830B07"/>
    <w:rsid w:val="008311FE"/>
    <w:rsid w:val="00831824"/>
    <w:rsid w:val="0083183D"/>
    <w:rsid w:val="00831A78"/>
    <w:rsid w:val="00831B11"/>
    <w:rsid w:val="00831E82"/>
    <w:rsid w:val="00831EA0"/>
    <w:rsid w:val="0083228A"/>
    <w:rsid w:val="00832331"/>
    <w:rsid w:val="008346CB"/>
    <w:rsid w:val="008351C4"/>
    <w:rsid w:val="00835213"/>
    <w:rsid w:val="00835322"/>
    <w:rsid w:val="00835565"/>
    <w:rsid w:val="00835F12"/>
    <w:rsid w:val="00836CC2"/>
    <w:rsid w:val="00837155"/>
    <w:rsid w:val="008378DE"/>
    <w:rsid w:val="00837C4E"/>
    <w:rsid w:val="00837DC6"/>
    <w:rsid w:val="00840C05"/>
    <w:rsid w:val="008412CB"/>
    <w:rsid w:val="00841E82"/>
    <w:rsid w:val="00841FCA"/>
    <w:rsid w:val="008422E4"/>
    <w:rsid w:val="008430A5"/>
    <w:rsid w:val="00843E76"/>
    <w:rsid w:val="00844051"/>
    <w:rsid w:val="008443C6"/>
    <w:rsid w:val="00844553"/>
    <w:rsid w:val="00844BDE"/>
    <w:rsid w:val="00844CB0"/>
    <w:rsid w:val="00844DBD"/>
    <w:rsid w:val="00844F8A"/>
    <w:rsid w:val="008455F2"/>
    <w:rsid w:val="00845652"/>
    <w:rsid w:val="008456DC"/>
    <w:rsid w:val="0084601E"/>
    <w:rsid w:val="008462EE"/>
    <w:rsid w:val="00846C09"/>
    <w:rsid w:val="00846E49"/>
    <w:rsid w:val="00846ECD"/>
    <w:rsid w:val="00846FDB"/>
    <w:rsid w:val="00847A9F"/>
    <w:rsid w:val="00847D3D"/>
    <w:rsid w:val="00850222"/>
    <w:rsid w:val="0085031E"/>
    <w:rsid w:val="008512A0"/>
    <w:rsid w:val="00851719"/>
    <w:rsid w:val="00852428"/>
    <w:rsid w:val="008525FC"/>
    <w:rsid w:val="008527ED"/>
    <w:rsid w:val="00852BD6"/>
    <w:rsid w:val="00852DE8"/>
    <w:rsid w:val="00853291"/>
    <w:rsid w:val="008533E7"/>
    <w:rsid w:val="008534C1"/>
    <w:rsid w:val="008534D7"/>
    <w:rsid w:val="00854402"/>
    <w:rsid w:val="00854CD5"/>
    <w:rsid w:val="00854D62"/>
    <w:rsid w:val="00855933"/>
    <w:rsid w:val="00855C1E"/>
    <w:rsid w:val="00855E0D"/>
    <w:rsid w:val="00856073"/>
    <w:rsid w:val="00856824"/>
    <w:rsid w:val="008568CD"/>
    <w:rsid w:val="00856E5F"/>
    <w:rsid w:val="00856FE0"/>
    <w:rsid w:val="008575E9"/>
    <w:rsid w:val="008576AE"/>
    <w:rsid w:val="008579C0"/>
    <w:rsid w:val="00860025"/>
    <w:rsid w:val="008605A3"/>
    <w:rsid w:val="008605F7"/>
    <w:rsid w:val="0086071E"/>
    <w:rsid w:val="00861150"/>
    <w:rsid w:val="0086127C"/>
    <w:rsid w:val="00861413"/>
    <w:rsid w:val="008618A5"/>
    <w:rsid w:val="00861B20"/>
    <w:rsid w:val="0086261E"/>
    <w:rsid w:val="008626EF"/>
    <w:rsid w:val="008628C6"/>
    <w:rsid w:val="00862E33"/>
    <w:rsid w:val="008631C5"/>
    <w:rsid w:val="0086387C"/>
    <w:rsid w:val="00863EC2"/>
    <w:rsid w:val="008644AD"/>
    <w:rsid w:val="008645D9"/>
    <w:rsid w:val="00864F04"/>
    <w:rsid w:val="00865104"/>
    <w:rsid w:val="008651C6"/>
    <w:rsid w:val="00865720"/>
    <w:rsid w:val="00866D4C"/>
    <w:rsid w:val="008670EE"/>
    <w:rsid w:val="0086721E"/>
    <w:rsid w:val="00867458"/>
    <w:rsid w:val="00867C02"/>
    <w:rsid w:val="008703F6"/>
    <w:rsid w:val="00870BF4"/>
    <w:rsid w:val="00871005"/>
    <w:rsid w:val="00871228"/>
    <w:rsid w:val="00871B40"/>
    <w:rsid w:val="00872FD1"/>
    <w:rsid w:val="008735CF"/>
    <w:rsid w:val="008736A2"/>
    <w:rsid w:val="00873A46"/>
    <w:rsid w:val="00873B03"/>
    <w:rsid w:val="008740FF"/>
    <w:rsid w:val="00874170"/>
    <w:rsid w:val="0087460C"/>
    <w:rsid w:val="00874B52"/>
    <w:rsid w:val="00874E4A"/>
    <w:rsid w:val="0087543D"/>
    <w:rsid w:val="0087574D"/>
    <w:rsid w:val="008757C5"/>
    <w:rsid w:val="00875BDB"/>
    <w:rsid w:val="00875EC6"/>
    <w:rsid w:val="008763D1"/>
    <w:rsid w:val="00876D48"/>
    <w:rsid w:val="0087701D"/>
    <w:rsid w:val="008777D8"/>
    <w:rsid w:val="008778C1"/>
    <w:rsid w:val="0087797B"/>
    <w:rsid w:val="00877DFD"/>
    <w:rsid w:val="00877E08"/>
    <w:rsid w:val="00877EA0"/>
    <w:rsid w:val="00877FC6"/>
    <w:rsid w:val="00880251"/>
    <w:rsid w:val="00880557"/>
    <w:rsid w:val="008806E4"/>
    <w:rsid w:val="00880974"/>
    <w:rsid w:val="00880B91"/>
    <w:rsid w:val="00880E51"/>
    <w:rsid w:val="00880ED0"/>
    <w:rsid w:val="00880F8F"/>
    <w:rsid w:val="00881270"/>
    <w:rsid w:val="00881AD1"/>
    <w:rsid w:val="00881B0E"/>
    <w:rsid w:val="00881BD5"/>
    <w:rsid w:val="00881C5C"/>
    <w:rsid w:val="008832EE"/>
    <w:rsid w:val="008833DA"/>
    <w:rsid w:val="008838C2"/>
    <w:rsid w:val="00883CE2"/>
    <w:rsid w:val="008853E8"/>
    <w:rsid w:val="0088546E"/>
    <w:rsid w:val="00885C6B"/>
    <w:rsid w:val="00885E45"/>
    <w:rsid w:val="0088626F"/>
    <w:rsid w:val="00886E16"/>
    <w:rsid w:val="00886E76"/>
    <w:rsid w:val="00887007"/>
    <w:rsid w:val="008875A3"/>
    <w:rsid w:val="008877F9"/>
    <w:rsid w:val="00887856"/>
    <w:rsid w:val="00887FFA"/>
    <w:rsid w:val="008902DE"/>
    <w:rsid w:val="00890890"/>
    <w:rsid w:val="00890B1D"/>
    <w:rsid w:val="00890F30"/>
    <w:rsid w:val="008911AD"/>
    <w:rsid w:val="00891355"/>
    <w:rsid w:val="0089168C"/>
    <w:rsid w:val="0089206F"/>
    <w:rsid w:val="00892872"/>
    <w:rsid w:val="00892CB3"/>
    <w:rsid w:val="00893562"/>
    <w:rsid w:val="00893AF4"/>
    <w:rsid w:val="008942B4"/>
    <w:rsid w:val="00894D6E"/>
    <w:rsid w:val="0089516B"/>
    <w:rsid w:val="00895ABD"/>
    <w:rsid w:val="00895DFE"/>
    <w:rsid w:val="008960FC"/>
    <w:rsid w:val="00896102"/>
    <w:rsid w:val="0089634F"/>
    <w:rsid w:val="00896946"/>
    <w:rsid w:val="00897022"/>
    <w:rsid w:val="0089797E"/>
    <w:rsid w:val="00897B45"/>
    <w:rsid w:val="00897C4F"/>
    <w:rsid w:val="008A09DC"/>
    <w:rsid w:val="008A0EC4"/>
    <w:rsid w:val="008A1AB2"/>
    <w:rsid w:val="008A1EA8"/>
    <w:rsid w:val="008A1FBE"/>
    <w:rsid w:val="008A2180"/>
    <w:rsid w:val="008A2196"/>
    <w:rsid w:val="008A220C"/>
    <w:rsid w:val="008A22D6"/>
    <w:rsid w:val="008A29D0"/>
    <w:rsid w:val="008A30EF"/>
    <w:rsid w:val="008A30F7"/>
    <w:rsid w:val="008A3BEC"/>
    <w:rsid w:val="008A41E3"/>
    <w:rsid w:val="008A4207"/>
    <w:rsid w:val="008A4A6B"/>
    <w:rsid w:val="008A4A93"/>
    <w:rsid w:val="008A4E61"/>
    <w:rsid w:val="008A505C"/>
    <w:rsid w:val="008A5709"/>
    <w:rsid w:val="008A59E3"/>
    <w:rsid w:val="008A5C10"/>
    <w:rsid w:val="008A6367"/>
    <w:rsid w:val="008A6EB8"/>
    <w:rsid w:val="008A71E8"/>
    <w:rsid w:val="008A786C"/>
    <w:rsid w:val="008A7CB2"/>
    <w:rsid w:val="008A7D19"/>
    <w:rsid w:val="008B02DA"/>
    <w:rsid w:val="008B04A6"/>
    <w:rsid w:val="008B0710"/>
    <w:rsid w:val="008B0D4F"/>
    <w:rsid w:val="008B142A"/>
    <w:rsid w:val="008B1B6F"/>
    <w:rsid w:val="008B1F43"/>
    <w:rsid w:val="008B2952"/>
    <w:rsid w:val="008B29A2"/>
    <w:rsid w:val="008B2A67"/>
    <w:rsid w:val="008B3D3D"/>
    <w:rsid w:val="008B40E0"/>
    <w:rsid w:val="008B454F"/>
    <w:rsid w:val="008B4748"/>
    <w:rsid w:val="008B491E"/>
    <w:rsid w:val="008B4A17"/>
    <w:rsid w:val="008B4F96"/>
    <w:rsid w:val="008B5220"/>
    <w:rsid w:val="008B5491"/>
    <w:rsid w:val="008B6066"/>
    <w:rsid w:val="008B62D5"/>
    <w:rsid w:val="008B6638"/>
    <w:rsid w:val="008B6862"/>
    <w:rsid w:val="008B6A74"/>
    <w:rsid w:val="008B70F8"/>
    <w:rsid w:val="008B72F6"/>
    <w:rsid w:val="008C03D2"/>
    <w:rsid w:val="008C06DC"/>
    <w:rsid w:val="008C07E0"/>
    <w:rsid w:val="008C0B5A"/>
    <w:rsid w:val="008C0C4C"/>
    <w:rsid w:val="008C0E92"/>
    <w:rsid w:val="008C1CBF"/>
    <w:rsid w:val="008C2D81"/>
    <w:rsid w:val="008C3155"/>
    <w:rsid w:val="008C3EF6"/>
    <w:rsid w:val="008C3F06"/>
    <w:rsid w:val="008C46D8"/>
    <w:rsid w:val="008C5291"/>
    <w:rsid w:val="008C5596"/>
    <w:rsid w:val="008C5B25"/>
    <w:rsid w:val="008C639F"/>
    <w:rsid w:val="008C6445"/>
    <w:rsid w:val="008C69BF"/>
    <w:rsid w:val="008C725C"/>
    <w:rsid w:val="008D0D73"/>
    <w:rsid w:val="008D132F"/>
    <w:rsid w:val="008D14C2"/>
    <w:rsid w:val="008D16D2"/>
    <w:rsid w:val="008D179C"/>
    <w:rsid w:val="008D1923"/>
    <w:rsid w:val="008D1BD0"/>
    <w:rsid w:val="008D25D3"/>
    <w:rsid w:val="008D27F8"/>
    <w:rsid w:val="008D2959"/>
    <w:rsid w:val="008D2CBE"/>
    <w:rsid w:val="008D2CD4"/>
    <w:rsid w:val="008D2CFB"/>
    <w:rsid w:val="008D31EB"/>
    <w:rsid w:val="008D3CCC"/>
    <w:rsid w:val="008D3F0B"/>
    <w:rsid w:val="008D4415"/>
    <w:rsid w:val="008D4BD5"/>
    <w:rsid w:val="008D53F8"/>
    <w:rsid w:val="008D651E"/>
    <w:rsid w:val="008D6CC0"/>
    <w:rsid w:val="008D7344"/>
    <w:rsid w:val="008D7605"/>
    <w:rsid w:val="008D7903"/>
    <w:rsid w:val="008E0686"/>
    <w:rsid w:val="008E08C3"/>
    <w:rsid w:val="008E0BFC"/>
    <w:rsid w:val="008E1467"/>
    <w:rsid w:val="008E14DF"/>
    <w:rsid w:val="008E1AC5"/>
    <w:rsid w:val="008E1E32"/>
    <w:rsid w:val="008E1FB3"/>
    <w:rsid w:val="008E281B"/>
    <w:rsid w:val="008E2F9C"/>
    <w:rsid w:val="008E3148"/>
    <w:rsid w:val="008E31CB"/>
    <w:rsid w:val="008E3F35"/>
    <w:rsid w:val="008E4087"/>
    <w:rsid w:val="008E4216"/>
    <w:rsid w:val="008E46CF"/>
    <w:rsid w:val="008E47D2"/>
    <w:rsid w:val="008E4869"/>
    <w:rsid w:val="008E4FC0"/>
    <w:rsid w:val="008E50B5"/>
    <w:rsid w:val="008E5534"/>
    <w:rsid w:val="008E619A"/>
    <w:rsid w:val="008E6243"/>
    <w:rsid w:val="008E64FF"/>
    <w:rsid w:val="008E6AD2"/>
    <w:rsid w:val="008E7092"/>
    <w:rsid w:val="008E7123"/>
    <w:rsid w:val="008E7A8E"/>
    <w:rsid w:val="008E7E49"/>
    <w:rsid w:val="008F01C7"/>
    <w:rsid w:val="008F05EC"/>
    <w:rsid w:val="008F0692"/>
    <w:rsid w:val="008F0D27"/>
    <w:rsid w:val="008F10FA"/>
    <w:rsid w:val="008F27F6"/>
    <w:rsid w:val="008F2875"/>
    <w:rsid w:val="008F2C42"/>
    <w:rsid w:val="008F2E7D"/>
    <w:rsid w:val="008F3AF0"/>
    <w:rsid w:val="008F3E0B"/>
    <w:rsid w:val="008F40C2"/>
    <w:rsid w:val="008F440E"/>
    <w:rsid w:val="008F4E2B"/>
    <w:rsid w:val="008F53CC"/>
    <w:rsid w:val="008F541C"/>
    <w:rsid w:val="008F550D"/>
    <w:rsid w:val="008F5A40"/>
    <w:rsid w:val="008F5DAA"/>
    <w:rsid w:val="008F6232"/>
    <w:rsid w:val="008F6312"/>
    <w:rsid w:val="008F6715"/>
    <w:rsid w:val="008F6727"/>
    <w:rsid w:val="008F6CDB"/>
    <w:rsid w:val="008F7150"/>
    <w:rsid w:val="008F7579"/>
    <w:rsid w:val="008F7702"/>
    <w:rsid w:val="00900134"/>
    <w:rsid w:val="009004AE"/>
    <w:rsid w:val="00900873"/>
    <w:rsid w:val="00901007"/>
    <w:rsid w:val="00901170"/>
    <w:rsid w:val="0090138E"/>
    <w:rsid w:val="00901726"/>
    <w:rsid w:val="00901D64"/>
    <w:rsid w:val="00901F7B"/>
    <w:rsid w:val="00902959"/>
    <w:rsid w:val="00902FAF"/>
    <w:rsid w:val="00903767"/>
    <w:rsid w:val="00903BC1"/>
    <w:rsid w:val="0090403B"/>
    <w:rsid w:val="00904751"/>
    <w:rsid w:val="00904E0E"/>
    <w:rsid w:val="009058DC"/>
    <w:rsid w:val="00906165"/>
    <w:rsid w:val="00906318"/>
    <w:rsid w:val="009063F8"/>
    <w:rsid w:val="009064E1"/>
    <w:rsid w:val="009071BD"/>
    <w:rsid w:val="009071EE"/>
    <w:rsid w:val="0090786C"/>
    <w:rsid w:val="00907AC8"/>
    <w:rsid w:val="00907BDB"/>
    <w:rsid w:val="009104B1"/>
    <w:rsid w:val="00910517"/>
    <w:rsid w:val="009105AA"/>
    <w:rsid w:val="009109E9"/>
    <w:rsid w:val="00910B24"/>
    <w:rsid w:val="00910DD1"/>
    <w:rsid w:val="00911277"/>
    <w:rsid w:val="009112B6"/>
    <w:rsid w:val="009115FA"/>
    <w:rsid w:val="00911732"/>
    <w:rsid w:val="00911871"/>
    <w:rsid w:val="00911984"/>
    <w:rsid w:val="00911B39"/>
    <w:rsid w:val="00911C01"/>
    <w:rsid w:val="00911D80"/>
    <w:rsid w:val="009121AB"/>
    <w:rsid w:val="009128B5"/>
    <w:rsid w:val="00912F54"/>
    <w:rsid w:val="00913074"/>
    <w:rsid w:val="009132F6"/>
    <w:rsid w:val="009139D4"/>
    <w:rsid w:val="00913BD7"/>
    <w:rsid w:val="00913C4C"/>
    <w:rsid w:val="00913D1C"/>
    <w:rsid w:val="00913D57"/>
    <w:rsid w:val="0091445B"/>
    <w:rsid w:val="00914761"/>
    <w:rsid w:val="0091496D"/>
    <w:rsid w:val="00914C33"/>
    <w:rsid w:val="00914D34"/>
    <w:rsid w:val="00914F67"/>
    <w:rsid w:val="009151D4"/>
    <w:rsid w:val="00915504"/>
    <w:rsid w:val="00915D9D"/>
    <w:rsid w:val="0091630A"/>
    <w:rsid w:val="00916409"/>
    <w:rsid w:val="009165C1"/>
    <w:rsid w:val="0091690A"/>
    <w:rsid w:val="00916DB5"/>
    <w:rsid w:val="009171B2"/>
    <w:rsid w:val="009172EE"/>
    <w:rsid w:val="00917374"/>
    <w:rsid w:val="0091751A"/>
    <w:rsid w:val="00917523"/>
    <w:rsid w:val="00917C54"/>
    <w:rsid w:val="0092040F"/>
    <w:rsid w:val="009204CF"/>
    <w:rsid w:val="00920988"/>
    <w:rsid w:val="00921F5E"/>
    <w:rsid w:val="00922652"/>
    <w:rsid w:val="00923274"/>
    <w:rsid w:val="00923927"/>
    <w:rsid w:val="00923F09"/>
    <w:rsid w:val="00923F65"/>
    <w:rsid w:val="0092433D"/>
    <w:rsid w:val="0092553B"/>
    <w:rsid w:val="00925559"/>
    <w:rsid w:val="00925B29"/>
    <w:rsid w:val="009260C2"/>
    <w:rsid w:val="00926526"/>
    <w:rsid w:val="0092655E"/>
    <w:rsid w:val="009267DF"/>
    <w:rsid w:val="009269B8"/>
    <w:rsid w:val="00926B2A"/>
    <w:rsid w:val="00926FCA"/>
    <w:rsid w:val="00926FF5"/>
    <w:rsid w:val="00927674"/>
    <w:rsid w:val="009276AD"/>
    <w:rsid w:val="00927748"/>
    <w:rsid w:val="0092786D"/>
    <w:rsid w:val="009279E7"/>
    <w:rsid w:val="00927C98"/>
    <w:rsid w:val="00927E22"/>
    <w:rsid w:val="00927E2F"/>
    <w:rsid w:val="009301BD"/>
    <w:rsid w:val="009312B1"/>
    <w:rsid w:val="0093153A"/>
    <w:rsid w:val="00931A7F"/>
    <w:rsid w:val="00931FD6"/>
    <w:rsid w:val="009321F3"/>
    <w:rsid w:val="0093256B"/>
    <w:rsid w:val="00933375"/>
    <w:rsid w:val="009335E5"/>
    <w:rsid w:val="00934FDA"/>
    <w:rsid w:val="009359F6"/>
    <w:rsid w:val="00935E31"/>
    <w:rsid w:val="0093655C"/>
    <w:rsid w:val="009376F3"/>
    <w:rsid w:val="00937711"/>
    <w:rsid w:val="00937C1B"/>
    <w:rsid w:val="00937C44"/>
    <w:rsid w:val="00940094"/>
    <w:rsid w:val="00940138"/>
    <w:rsid w:val="009402C9"/>
    <w:rsid w:val="0094060B"/>
    <w:rsid w:val="009408F2"/>
    <w:rsid w:val="00940BEA"/>
    <w:rsid w:val="00940EFE"/>
    <w:rsid w:val="00941235"/>
    <w:rsid w:val="00941287"/>
    <w:rsid w:val="00941707"/>
    <w:rsid w:val="00941CC0"/>
    <w:rsid w:val="0094224D"/>
    <w:rsid w:val="00942436"/>
    <w:rsid w:val="009425C2"/>
    <w:rsid w:val="00943B0B"/>
    <w:rsid w:val="00943CC6"/>
    <w:rsid w:val="00943E83"/>
    <w:rsid w:val="009446A3"/>
    <w:rsid w:val="009449DA"/>
    <w:rsid w:val="00944D2C"/>
    <w:rsid w:val="00944DF4"/>
    <w:rsid w:val="00945062"/>
    <w:rsid w:val="00945084"/>
    <w:rsid w:val="00945324"/>
    <w:rsid w:val="00945895"/>
    <w:rsid w:val="009458B8"/>
    <w:rsid w:val="00945C98"/>
    <w:rsid w:val="00945CCE"/>
    <w:rsid w:val="00945E00"/>
    <w:rsid w:val="00945EB4"/>
    <w:rsid w:val="00946537"/>
    <w:rsid w:val="009467D5"/>
    <w:rsid w:val="009467E0"/>
    <w:rsid w:val="00946C24"/>
    <w:rsid w:val="00947A70"/>
    <w:rsid w:val="00947ABA"/>
    <w:rsid w:val="00950F81"/>
    <w:rsid w:val="009510F4"/>
    <w:rsid w:val="00951182"/>
    <w:rsid w:val="0095133F"/>
    <w:rsid w:val="00951AE5"/>
    <w:rsid w:val="009524F2"/>
    <w:rsid w:val="00952D7B"/>
    <w:rsid w:val="0095368D"/>
    <w:rsid w:val="009536D0"/>
    <w:rsid w:val="0095392E"/>
    <w:rsid w:val="00953F93"/>
    <w:rsid w:val="009543DD"/>
    <w:rsid w:val="00954CB4"/>
    <w:rsid w:val="009551F2"/>
    <w:rsid w:val="0095571A"/>
    <w:rsid w:val="009558C6"/>
    <w:rsid w:val="0095592A"/>
    <w:rsid w:val="00955EE8"/>
    <w:rsid w:val="00956202"/>
    <w:rsid w:val="0095643B"/>
    <w:rsid w:val="00956618"/>
    <w:rsid w:val="00956A4F"/>
    <w:rsid w:val="00956E12"/>
    <w:rsid w:val="0095748F"/>
    <w:rsid w:val="00957751"/>
    <w:rsid w:val="00957849"/>
    <w:rsid w:val="00960157"/>
    <w:rsid w:val="00960224"/>
    <w:rsid w:val="0096023A"/>
    <w:rsid w:val="0096048C"/>
    <w:rsid w:val="0096086D"/>
    <w:rsid w:val="0096109B"/>
    <w:rsid w:val="00961127"/>
    <w:rsid w:val="009612ED"/>
    <w:rsid w:val="00961465"/>
    <w:rsid w:val="009619A8"/>
    <w:rsid w:val="009619AF"/>
    <w:rsid w:val="00962D8B"/>
    <w:rsid w:val="00962FCB"/>
    <w:rsid w:val="00963301"/>
    <w:rsid w:val="009633CA"/>
    <w:rsid w:val="009633CB"/>
    <w:rsid w:val="00963744"/>
    <w:rsid w:val="00963B4E"/>
    <w:rsid w:val="00963DB7"/>
    <w:rsid w:val="009640CF"/>
    <w:rsid w:val="009645BF"/>
    <w:rsid w:val="00965061"/>
    <w:rsid w:val="00965795"/>
    <w:rsid w:val="00965C7D"/>
    <w:rsid w:val="00965D09"/>
    <w:rsid w:val="00965F37"/>
    <w:rsid w:val="00966323"/>
    <w:rsid w:val="009665BF"/>
    <w:rsid w:val="00966621"/>
    <w:rsid w:val="009671E5"/>
    <w:rsid w:val="00967A0D"/>
    <w:rsid w:val="00967C99"/>
    <w:rsid w:val="00967CA6"/>
    <w:rsid w:val="00967FB1"/>
    <w:rsid w:val="00967FC3"/>
    <w:rsid w:val="00970302"/>
    <w:rsid w:val="009703E0"/>
    <w:rsid w:val="009703F7"/>
    <w:rsid w:val="009704C3"/>
    <w:rsid w:val="00970890"/>
    <w:rsid w:val="00970B2B"/>
    <w:rsid w:val="009712E9"/>
    <w:rsid w:val="00971C52"/>
    <w:rsid w:val="00971C93"/>
    <w:rsid w:val="009720C6"/>
    <w:rsid w:val="009728AF"/>
    <w:rsid w:val="00973969"/>
    <w:rsid w:val="00973AD1"/>
    <w:rsid w:val="0097426B"/>
    <w:rsid w:val="0097426E"/>
    <w:rsid w:val="0097449A"/>
    <w:rsid w:val="0097498E"/>
    <w:rsid w:val="00974B38"/>
    <w:rsid w:val="00974E75"/>
    <w:rsid w:val="00975673"/>
    <w:rsid w:val="00975900"/>
    <w:rsid w:val="00975AD0"/>
    <w:rsid w:val="00975CE0"/>
    <w:rsid w:val="00975DF8"/>
    <w:rsid w:val="009800D0"/>
    <w:rsid w:val="00980797"/>
    <w:rsid w:val="00980958"/>
    <w:rsid w:val="00980C78"/>
    <w:rsid w:val="00980DFA"/>
    <w:rsid w:val="0098118D"/>
    <w:rsid w:val="009811E6"/>
    <w:rsid w:val="00981680"/>
    <w:rsid w:val="00981DD0"/>
    <w:rsid w:val="00981EB5"/>
    <w:rsid w:val="00982498"/>
    <w:rsid w:val="009827B0"/>
    <w:rsid w:val="00982A77"/>
    <w:rsid w:val="00982D69"/>
    <w:rsid w:val="00982DA3"/>
    <w:rsid w:val="00982E8B"/>
    <w:rsid w:val="00982EA1"/>
    <w:rsid w:val="009831C0"/>
    <w:rsid w:val="0098366C"/>
    <w:rsid w:val="00983BD5"/>
    <w:rsid w:val="009840DA"/>
    <w:rsid w:val="00984574"/>
    <w:rsid w:val="00984685"/>
    <w:rsid w:val="00985345"/>
    <w:rsid w:val="009855F6"/>
    <w:rsid w:val="00986C51"/>
    <w:rsid w:val="00986C76"/>
    <w:rsid w:val="00986D7D"/>
    <w:rsid w:val="0098709A"/>
    <w:rsid w:val="009872A2"/>
    <w:rsid w:val="00987D1F"/>
    <w:rsid w:val="00987DF8"/>
    <w:rsid w:val="0099018C"/>
    <w:rsid w:val="0099037E"/>
    <w:rsid w:val="009903D4"/>
    <w:rsid w:val="00990404"/>
    <w:rsid w:val="0099099D"/>
    <w:rsid w:val="00990D7D"/>
    <w:rsid w:val="00990F60"/>
    <w:rsid w:val="00991197"/>
    <w:rsid w:val="0099125C"/>
    <w:rsid w:val="00991664"/>
    <w:rsid w:val="00991A47"/>
    <w:rsid w:val="00991F8C"/>
    <w:rsid w:val="009921E3"/>
    <w:rsid w:val="0099298D"/>
    <w:rsid w:val="00993569"/>
    <w:rsid w:val="0099359F"/>
    <w:rsid w:val="00993ACA"/>
    <w:rsid w:val="00993CA4"/>
    <w:rsid w:val="00993F32"/>
    <w:rsid w:val="00993FC6"/>
    <w:rsid w:val="009942A1"/>
    <w:rsid w:val="00994EE1"/>
    <w:rsid w:val="009954B2"/>
    <w:rsid w:val="00995BBD"/>
    <w:rsid w:val="00995BF6"/>
    <w:rsid w:val="00995FBE"/>
    <w:rsid w:val="009960F8"/>
    <w:rsid w:val="0099627D"/>
    <w:rsid w:val="009963C7"/>
    <w:rsid w:val="009967E0"/>
    <w:rsid w:val="00996843"/>
    <w:rsid w:val="00996AD6"/>
    <w:rsid w:val="009972EC"/>
    <w:rsid w:val="0099768E"/>
    <w:rsid w:val="00997F5B"/>
    <w:rsid w:val="009A0432"/>
    <w:rsid w:val="009A04ED"/>
    <w:rsid w:val="009A06D9"/>
    <w:rsid w:val="009A0B29"/>
    <w:rsid w:val="009A1064"/>
    <w:rsid w:val="009A116C"/>
    <w:rsid w:val="009A13CA"/>
    <w:rsid w:val="009A15D8"/>
    <w:rsid w:val="009A1AA9"/>
    <w:rsid w:val="009A2337"/>
    <w:rsid w:val="009A23CC"/>
    <w:rsid w:val="009A2566"/>
    <w:rsid w:val="009A2A5E"/>
    <w:rsid w:val="009A2B1F"/>
    <w:rsid w:val="009A320C"/>
    <w:rsid w:val="009A32AA"/>
    <w:rsid w:val="009A3589"/>
    <w:rsid w:val="009A4105"/>
    <w:rsid w:val="009A4417"/>
    <w:rsid w:val="009A4CB6"/>
    <w:rsid w:val="009A51EB"/>
    <w:rsid w:val="009A5310"/>
    <w:rsid w:val="009A58E9"/>
    <w:rsid w:val="009A5BB9"/>
    <w:rsid w:val="009A643B"/>
    <w:rsid w:val="009A66F1"/>
    <w:rsid w:val="009A6C46"/>
    <w:rsid w:val="009A6F1A"/>
    <w:rsid w:val="009A7ECE"/>
    <w:rsid w:val="009B041B"/>
    <w:rsid w:val="009B0587"/>
    <w:rsid w:val="009B0628"/>
    <w:rsid w:val="009B0930"/>
    <w:rsid w:val="009B16CE"/>
    <w:rsid w:val="009B1BFA"/>
    <w:rsid w:val="009B1F3B"/>
    <w:rsid w:val="009B214C"/>
    <w:rsid w:val="009B28A1"/>
    <w:rsid w:val="009B2CFF"/>
    <w:rsid w:val="009B3031"/>
    <w:rsid w:val="009B34CD"/>
    <w:rsid w:val="009B3837"/>
    <w:rsid w:val="009B3971"/>
    <w:rsid w:val="009B39B7"/>
    <w:rsid w:val="009B39CD"/>
    <w:rsid w:val="009B3FA5"/>
    <w:rsid w:val="009B4EAE"/>
    <w:rsid w:val="009B4F70"/>
    <w:rsid w:val="009B5FC7"/>
    <w:rsid w:val="009B67F2"/>
    <w:rsid w:val="009B683A"/>
    <w:rsid w:val="009B6A60"/>
    <w:rsid w:val="009C084E"/>
    <w:rsid w:val="009C0A65"/>
    <w:rsid w:val="009C0C9B"/>
    <w:rsid w:val="009C0E6F"/>
    <w:rsid w:val="009C0EA8"/>
    <w:rsid w:val="009C128B"/>
    <w:rsid w:val="009C1357"/>
    <w:rsid w:val="009C15EF"/>
    <w:rsid w:val="009C1A17"/>
    <w:rsid w:val="009C1CF6"/>
    <w:rsid w:val="009C211E"/>
    <w:rsid w:val="009C237F"/>
    <w:rsid w:val="009C25AF"/>
    <w:rsid w:val="009C27D8"/>
    <w:rsid w:val="009C28E1"/>
    <w:rsid w:val="009C31CF"/>
    <w:rsid w:val="009C3516"/>
    <w:rsid w:val="009C39DF"/>
    <w:rsid w:val="009C3E14"/>
    <w:rsid w:val="009C3E35"/>
    <w:rsid w:val="009C405B"/>
    <w:rsid w:val="009C42EA"/>
    <w:rsid w:val="009C468B"/>
    <w:rsid w:val="009C4C99"/>
    <w:rsid w:val="009C5363"/>
    <w:rsid w:val="009C5624"/>
    <w:rsid w:val="009C5855"/>
    <w:rsid w:val="009C5C3F"/>
    <w:rsid w:val="009C6064"/>
    <w:rsid w:val="009C65D8"/>
    <w:rsid w:val="009C686B"/>
    <w:rsid w:val="009C6D4C"/>
    <w:rsid w:val="009C731B"/>
    <w:rsid w:val="009C741E"/>
    <w:rsid w:val="009C7456"/>
    <w:rsid w:val="009C7549"/>
    <w:rsid w:val="009C7C0A"/>
    <w:rsid w:val="009D0062"/>
    <w:rsid w:val="009D00F4"/>
    <w:rsid w:val="009D08D0"/>
    <w:rsid w:val="009D0FE6"/>
    <w:rsid w:val="009D14D2"/>
    <w:rsid w:val="009D1F29"/>
    <w:rsid w:val="009D1F81"/>
    <w:rsid w:val="009D208C"/>
    <w:rsid w:val="009D23CB"/>
    <w:rsid w:val="009D2BA2"/>
    <w:rsid w:val="009D2BFF"/>
    <w:rsid w:val="009D2D1B"/>
    <w:rsid w:val="009D2F22"/>
    <w:rsid w:val="009D3420"/>
    <w:rsid w:val="009D381B"/>
    <w:rsid w:val="009D3A1F"/>
    <w:rsid w:val="009D3A64"/>
    <w:rsid w:val="009D4852"/>
    <w:rsid w:val="009D48E4"/>
    <w:rsid w:val="009D4907"/>
    <w:rsid w:val="009D4E4F"/>
    <w:rsid w:val="009D4ED3"/>
    <w:rsid w:val="009D5173"/>
    <w:rsid w:val="009D529C"/>
    <w:rsid w:val="009D5367"/>
    <w:rsid w:val="009D54DA"/>
    <w:rsid w:val="009D58BE"/>
    <w:rsid w:val="009D5BFF"/>
    <w:rsid w:val="009D5F35"/>
    <w:rsid w:val="009D61A7"/>
    <w:rsid w:val="009D6B02"/>
    <w:rsid w:val="009D6BD3"/>
    <w:rsid w:val="009D70F8"/>
    <w:rsid w:val="009D73F8"/>
    <w:rsid w:val="009D775A"/>
    <w:rsid w:val="009E001F"/>
    <w:rsid w:val="009E0123"/>
    <w:rsid w:val="009E0146"/>
    <w:rsid w:val="009E0582"/>
    <w:rsid w:val="009E104D"/>
    <w:rsid w:val="009E1680"/>
    <w:rsid w:val="009E18F2"/>
    <w:rsid w:val="009E19E8"/>
    <w:rsid w:val="009E1B4A"/>
    <w:rsid w:val="009E2B73"/>
    <w:rsid w:val="009E2F51"/>
    <w:rsid w:val="009E2FAC"/>
    <w:rsid w:val="009E3BCD"/>
    <w:rsid w:val="009E3EFA"/>
    <w:rsid w:val="009E4925"/>
    <w:rsid w:val="009E50F0"/>
    <w:rsid w:val="009E61FA"/>
    <w:rsid w:val="009E737B"/>
    <w:rsid w:val="009E765E"/>
    <w:rsid w:val="009F019D"/>
    <w:rsid w:val="009F0266"/>
    <w:rsid w:val="009F054F"/>
    <w:rsid w:val="009F0CB2"/>
    <w:rsid w:val="009F0E93"/>
    <w:rsid w:val="009F1072"/>
    <w:rsid w:val="009F1366"/>
    <w:rsid w:val="009F18D6"/>
    <w:rsid w:val="009F1C1F"/>
    <w:rsid w:val="009F20A7"/>
    <w:rsid w:val="009F214D"/>
    <w:rsid w:val="009F22AA"/>
    <w:rsid w:val="009F2356"/>
    <w:rsid w:val="009F33B5"/>
    <w:rsid w:val="009F3406"/>
    <w:rsid w:val="009F3417"/>
    <w:rsid w:val="009F3BF6"/>
    <w:rsid w:val="009F3F55"/>
    <w:rsid w:val="009F4095"/>
    <w:rsid w:val="009F419A"/>
    <w:rsid w:val="009F42C3"/>
    <w:rsid w:val="009F4D38"/>
    <w:rsid w:val="009F5578"/>
    <w:rsid w:val="009F57C2"/>
    <w:rsid w:val="009F58FF"/>
    <w:rsid w:val="009F5E3F"/>
    <w:rsid w:val="009F5E5E"/>
    <w:rsid w:val="009F60C7"/>
    <w:rsid w:val="009F61CD"/>
    <w:rsid w:val="009F6294"/>
    <w:rsid w:val="009F64C5"/>
    <w:rsid w:val="009F70BF"/>
    <w:rsid w:val="009F7122"/>
    <w:rsid w:val="009F71BF"/>
    <w:rsid w:val="009F735B"/>
    <w:rsid w:val="009F73CC"/>
    <w:rsid w:val="009F7470"/>
    <w:rsid w:val="009F779A"/>
    <w:rsid w:val="009F7837"/>
    <w:rsid w:val="009F7C77"/>
    <w:rsid w:val="00A00041"/>
    <w:rsid w:val="00A00152"/>
    <w:rsid w:val="00A001DD"/>
    <w:rsid w:val="00A00229"/>
    <w:rsid w:val="00A003C4"/>
    <w:rsid w:val="00A004C4"/>
    <w:rsid w:val="00A00B51"/>
    <w:rsid w:val="00A00CDB"/>
    <w:rsid w:val="00A00CF4"/>
    <w:rsid w:val="00A00E44"/>
    <w:rsid w:val="00A00E52"/>
    <w:rsid w:val="00A01A79"/>
    <w:rsid w:val="00A01BD8"/>
    <w:rsid w:val="00A01D03"/>
    <w:rsid w:val="00A01E5C"/>
    <w:rsid w:val="00A02292"/>
    <w:rsid w:val="00A023C4"/>
    <w:rsid w:val="00A025AF"/>
    <w:rsid w:val="00A02698"/>
    <w:rsid w:val="00A032C5"/>
    <w:rsid w:val="00A03899"/>
    <w:rsid w:val="00A038F7"/>
    <w:rsid w:val="00A03DA7"/>
    <w:rsid w:val="00A03E25"/>
    <w:rsid w:val="00A04BD3"/>
    <w:rsid w:val="00A04C44"/>
    <w:rsid w:val="00A04C6F"/>
    <w:rsid w:val="00A04D85"/>
    <w:rsid w:val="00A05541"/>
    <w:rsid w:val="00A05BB7"/>
    <w:rsid w:val="00A05EE2"/>
    <w:rsid w:val="00A069AA"/>
    <w:rsid w:val="00A06DE0"/>
    <w:rsid w:val="00A100D7"/>
    <w:rsid w:val="00A10786"/>
    <w:rsid w:val="00A10A75"/>
    <w:rsid w:val="00A10DD6"/>
    <w:rsid w:val="00A115D1"/>
    <w:rsid w:val="00A11641"/>
    <w:rsid w:val="00A11C00"/>
    <w:rsid w:val="00A11E0C"/>
    <w:rsid w:val="00A122EA"/>
    <w:rsid w:val="00A125EB"/>
    <w:rsid w:val="00A12C93"/>
    <w:rsid w:val="00A13D2A"/>
    <w:rsid w:val="00A1432D"/>
    <w:rsid w:val="00A149DD"/>
    <w:rsid w:val="00A15A4A"/>
    <w:rsid w:val="00A16379"/>
    <w:rsid w:val="00A163B0"/>
    <w:rsid w:val="00A16843"/>
    <w:rsid w:val="00A16C52"/>
    <w:rsid w:val="00A1737A"/>
    <w:rsid w:val="00A17456"/>
    <w:rsid w:val="00A17B53"/>
    <w:rsid w:val="00A212D7"/>
    <w:rsid w:val="00A21CEC"/>
    <w:rsid w:val="00A22036"/>
    <w:rsid w:val="00A2264E"/>
    <w:rsid w:val="00A2377F"/>
    <w:rsid w:val="00A23CF4"/>
    <w:rsid w:val="00A23D45"/>
    <w:rsid w:val="00A242F7"/>
    <w:rsid w:val="00A24530"/>
    <w:rsid w:val="00A24A4F"/>
    <w:rsid w:val="00A24CF9"/>
    <w:rsid w:val="00A250C6"/>
    <w:rsid w:val="00A25157"/>
    <w:rsid w:val="00A2623D"/>
    <w:rsid w:val="00A262B0"/>
    <w:rsid w:val="00A265E4"/>
    <w:rsid w:val="00A26827"/>
    <w:rsid w:val="00A26AB9"/>
    <w:rsid w:val="00A26C44"/>
    <w:rsid w:val="00A26C83"/>
    <w:rsid w:val="00A26CDC"/>
    <w:rsid w:val="00A273E7"/>
    <w:rsid w:val="00A3042E"/>
    <w:rsid w:val="00A30C4C"/>
    <w:rsid w:val="00A30E1F"/>
    <w:rsid w:val="00A30F1A"/>
    <w:rsid w:val="00A3125F"/>
    <w:rsid w:val="00A3158F"/>
    <w:rsid w:val="00A3187F"/>
    <w:rsid w:val="00A32B95"/>
    <w:rsid w:val="00A32CC9"/>
    <w:rsid w:val="00A33112"/>
    <w:rsid w:val="00A33143"/>
    <w:rsid w:val="00A331EB"/>
    <w:rsid w:val="00A33CDE"/>
    <w:rsid w:val="00A34689"/>
    <w:rsid w:val="00A348A6"/>
    <w:rsid w:val="00A35114"/>
    <w:rsid w:val="00A352B2"/>
    <w:rsid w:val="00A35568"/>
    <w:rsid w:val="00A3584D"/>
    <w:rsid w:val="00A359FA"/>
    <w:rsid w:val="00A35CF2"/>
    <w:rsid w:val="00A35EEA"/>
    <w:rsid w:val="00A36643"/>
    <w:rsid w:val="00A36663"/>
    <w:rsid w:val="00A36A77"/>
    <w:rsid w:val="00A36CF5"/>
    <w:rsid w:val="00A36D2B"/>
    <w:rsid w:val="00A36FC2"/>
    <w:rsid w:val="00A37B5D"/>
    <w:rsid w:val="00A37BA7"/>
    <w:rsid w:val="00A40109"/>
    <w:rsid w:val="00A40432"/>
    <w:rsid w:val="00A40532"/>
    <w:rsid w:val="00A409E6"/>
    <w:rsid w:val="00A41008"/>
    <w:rsid w:val="00A4110B"/>
    <w:rsid w:val="00A41326"/>
    <w:rsid w:val="00A4145E"/>
    <w:rsid w:val="00A41B8A"/>
    <w:rsid w:val="00A42083"/>
    <w:rsid w:val="00A42757"/>
    <w:rsid w:val="00A4313D"/>
    <w:rsid w:val="00A43759"/>
    <w:rsid w:val="00A43C27"/>
    <w:rsid w:val="00A43C88"/>
    <w:rsid w:val="00A43E4D"/>
    <w:rsid w:val="00A446E2"/>
    <w:rsid w:val="00A44A04"/>
    <w:rsid w:val="00A44A61"/>
    <w:rsid w:val="00A451D2"/>
    <w:rsid w:val="00A4541F"/>
    <w:rsid w:val="00A45697"/>
    <w:rsid w:val="00A45B1A"/>
    <w:rsid w:val="00A463A1"/>
    <w:rsid w:val="00A472E0"/>
    <w:rsid w:val="00A4795A"/>
    <w:rsid w:val="00A4795F"/>
    <w:rsid w:val="00A47E76"/>
    <w:rsid w:val="00A47E78"/>
    <w:rsid w:val="00A5033F"/>
    <w:rsid w:val="00A5060C"/>
    <w:rsid w:val="00A5060D"/>
    <w:rsid w:val="00A506A4"/>
    <w:rsid w:val="00A5079C"/>
    <w:rsid w:val="00A50D21"/>
    <w:rsid w:val="00A50D8A"/>
    <w:rsid w:val="00A51147"/>
    <w:rsid w:val="00A5121F"/>
    <w:rsid w:val="00A51386"/>
    <w:rsid w:val="00A51679"/>
    <w:rsid w:val="00A51E7C"/>
    <w:rsid w:val="00A521F2"/>
    <w:rsid w:val="00A523E1"/>
    <w:rsid w:val="00A5320D"/>
    <w:rsid w:val="00A53670"/>
    <w:rsid w:val="00A536D1"/>
    <w:rsid w:val="00A536D9"/>
    <w:rsid w:val="00A538AA"/>
    <w:rsid w:val="00A53904"/>
    <w:rsid w:val="00A53A1A"/>
    <w:rsid w:val="00A53A73"/>
    <w:rsid w:val="00A53AD7"/>
    <w:rsid w:val="00A53C70"/>
    <w:rsid w:val="00A5446D"/>
    <w:rsid w:val="00A54519"/>
    <w:rsid w:val="00A54B4E"/>
    <w:rsid w:val="00A54D20"/>
    <w:rsid w:val="00A55716"/>
    <w:rsid w:val="00A558A3"/>
    <w:rsid w:val="00A55DA8"/>
    <w:rsid w:val="00A5628C"/>
    <w:rsid w:val="00A57003"/>
    <w:rsid w:val="00A57131"/>
    <w:rsid w:val="00A5750C"/>
    <w:rsid w:val="00A5799D"/>
    <w:rsid w:val="00A57B67"/>
    <w:rsid w:val="00A60AA8"/>
    <w:rsid w:val="00A60EDE"/>
    <w:rsid w:val="00A61057"/>
    <w:rsid w:val="00A616F3"/>
    <w:rsid w:val="00A61883"/>
    <w:rsid w:val="00A6229B"/>
    <w:rsid w:val="00A622E1"/>
    <w:rsid w:val="00A623DF"/>
    <w:rsid w:val="00A62467"/>
    <w:rsid w:val="00A624DB"/>
    <w:rsid w:val="00A627D9"/>
    <w:rsid w:val="00A62D16"/>
    <w:rsid w:val="00A62D8F"/>
    <w:rsid w:val="00A62F28"/>
    <w:rsid w:val="00A63194"/>
    <w:rsid w:val="00A6342D"/>
    <w:rsid w:val="00A6364B"/>
    <w:rsid w:val="00A640DB"/>
    <w:rsid w:val="00A646AC"/>
    <w:rsid w:val="00A6559E"/>
    <w:rsid w:val="00A65BBF"/>
    <w:rsid w:val="00A67D52"/>
    <w:rsid w:val="00A67D6F"/>
    <w:rsid w:val="00A7004B"/>
    <w:rsid w:val="00A7044E"/>
    <w:rsid w:val="00A7066F"/>
    <w:rsid w:val="00A708D2"/>
    <w:rsid w:val="00A70DBF"/>
    <w:rsid w:val="00A70E4D"/>
    <w:rsid w:val="00A70E7C"/>
    <w:rsid w:val="00A7167A"/>
    <w:rsid w:val="00A717D4"/>
    <w:rsid w:val="00A71B86"/>
    <w:rsid w:val="00A71CB7"/>
    <w:rsid w:val="00A71CF3"/>
    <w:rsid w:val="00A720E2"/>
    <w:rsid w:val="00A7280A"/>
    <w:rsid w:val="00A72A43"/>
    <w:rsid w:val="00A733FC"/>
    <w:rsid w:val="00A73462"/>
    <w:rsid w:val="00A7349F"/>
    <w:rsid w:val="00A739A4"/>
    <w:rsid w:val="00A7422E"/>
    <w:rsid w:val="00A74538"/>
    <w:rsid w:val="00A74A71"/>
    <w:rsid w:val="00A76316"/>
    <w:rsid w:val="00A7634D"/>
    <w:rsid w:val="00A763BE"/>
    <w:rsid w:val="00A766FF"/>
    <w:rsid w:val="00A76D0B"/>
    <w:rsid w:val="00A76E24"/>
    <w:rsid w:val="00A803BA"/>
    <w:rsid w:val="00A80EAA"/>
    <w:rsid w:val="00A80F92"/>
    <w:rsid w:val="00A810F0"/>
    <w:rsid w:val="00A816AA"/>
    <w:rsid w:val="00A818C1"/>
    <w:rsid w:val="00A81F44"/>
    <w:rsid w:val="00A82444"/>
    <w:rsid w:val="00A826B4"/>
    <w:rsid w:val="00A82E46"/>
    <w:rsid w:val="00A83291"/>
    <w:rsid w:val="00A83364"/>
    <w:rsid w:val="00A834CC"/>
    <w:rsid w:val="00A83998"/>
    <w:rsid w:val="00A83E6B"/>
    <w:rsid w:val="00A84048"/>
    <w:rsid w:val="00A850F8"/>
    <w:rsid w:val="00A85946"/>
    <w:rsid w:val="00A85CDD"/>
    <w:rsid w:val="00A85D5E"/>
    <w:rsid w:val="00A86100"/>
    <w:rsid w:val="00A86786"/>
    <w:rsid w:val="00A86C0B"/>
    <w:rsid w:val="00A86CDB"/>
    <w:rsid w:val="00A87405"/>
    <w:rsid w:val="00A87546"/>
    <w:rsid w:val="00A87C6B"/>
    <w:rsid w:val="00A87EAB"/>
    <w:rsid w:val="00A90068"/>
    <w:rsid w:val="00A91202"/>
    <w:rsid w:val="00A91491"/>
    <w:rsid w:val="00A91958"/>
    <w:rsid w:val="00A91E85"/>
    <w:rsid w:val="00A91F16"/>
    <w:rsid w:val="00A92547"/>
    <w:rsid w:val="00A9271A"/>
    <w:rsid w:val="00A92CBA"/>
    <w:rsid w:val="00A92E4E"/>
    <w:rsid w:val="00A932F2"/>
    <w:rsid w:val="00A9362E"/>
    <w:rsid w:val="00A938A8"/>
    <w:rsid w:val="00A93BD4"/>
    <w:rsid w:val="00A93EBF"/>
    <w:rsid w:val="00A941F1"/>
    <w:rsid w:val="00A9432C"/>
    <w:rsid w:val="00A94A2C"/>
    <w:rsid w:val="00A9571F"/>
    <w:rsid w:val="00A9622B"/>
    <w:rsid w:val="00A96B24"/>
    <w:rsid w:val="00A96B8A"/>
    <w:rsid w:val="00A971C0"/>
    <w:rsid w:val="00A97640"/>
    <w:rsid w:val="00A97652"/>
    <w:rsid w:val="00A97A96"/>
    <w:rsid w:val="00A97B3B"/>
    <w:rsid w:val="00A97D8C"/>
    <w:rsid w:val="00A97F9B"/>
    <w:rsid w:val="00AA0127"/>
    <w:rsid w:val="00AA06DC"/>
    <w:rsid w:val="00AA1527"/>
    <w:rsid w:val="00AA166E"/>
    <w:rsid w:val="00AA200A"/>
    <w:rsid w:val="00AA21B6"/>
    <w:rsid w:val="00AA26C9"/>
    <w:rsid w:val="00AA274A"/>
    <w:rsid w:val="00AA2E7D"/>
    <w:rsid w:val="00AA2EBA"/>
    <w:rsid w:val="00AA3179"/>
    <w:rsid w:val="00AA3770"/>
    <w:rsid w:val="00AA3BB3"/>
    <w:rsid w:val="00AA4097"/>
    <w:rsid w:val="00AA4431"/>
    <w:rsid w:val="00AA4514"/>
    <w:rsid w:val="00AA4A27"/>
    <w:rsid w:val="00AA4F32"/>
    <w:rsid w:val="00AA57C6"/>
    <w:rsid w:val="00AA5889"/>
    <w:rsid w:val="00AA5BE1"/>
    <w:rsid w:val="00AA71D9"/>
    <w:rsid w:val="00AA7574"/>
    <w:rsid w:val="00AA7A97"/>
    <w:rsid w:val="00AB037A"/>
    <w:rsid w:val="00AB081D"/>
    <w:rsid w:val="00AB1443"/>
    <w:rsid w:val="00AB1BBF"/>
    <w:rsid w:val="00AB2C11"/>
    <w:rsid w:val="00AB33DA"/>
    <w:rsid w:val="00AB385E"/>
    <w:rsid w:val="00AB474E"/>
    <w:rsid w:val="00AB4A50"/>
    <w:rsid w:val="00AB4C79"/>
    <w:rsid w:val="00AB4D60"/>
    <w:rsid w:val="00AB5D1E"/>
    <w:rsid w:val="00AB686A"/>
    <w:rsid w:val="00AC010D"/>
    <w:rsid w:val="00AC0128"/>
    <w:rsid w:val="00AC04DF"/>
    <w:rsid w:val="00AC0503"/>
    <w:rsid w:val="00AC0569"/>
    <w:rsid w:val="00AC0C67"/>
    <w:rsid w:val="00AC0DC8"/>
    <w:rsid w:val="00AC1407"/>
    <w:rsid w:val="00AC1B31"/>
    <w:rsid w:val="00AC1D55"/>
    <w:rsid w:val="00AC1DBF"/>
    <w:rsid w:val="00AC1E73"/>
    <w:rsid w:val="00AC24B4"/>
    <w:rsid w:val="00AC2BC8"/>
    <w:rsid w:val="00AC2E1F"/>
    <w:rsid w:val="00AC320E"/>
    <w:rsid w:val="00AC391E"/>
    <w:rsid w:val="00AC3B41"/>
    <w:rsid w:val="00AC4BBD"/>
    <w:rsid w:val="00AC527D"/>
    <w:rsid w:val="00AC64CC"/>
    <w:rsid w:val="00AC66F2"/>
    <w:rsid w:val="00AC67AB"/>
    <w:rsid w:val="00AC68E2"/>
    <w:rsid w:val="00AC6B07"/>
    <w:rsid w:val="00AC6B22"/>
    <w:rsid w:val="00AC7066"/>
    <w:rsid w:val="00AC781B"/>
    <w:rsid w:val="00AC7A52"/>
    <w:rsid w:val="00AC7B7B"/>
    <w:rsid w:val="00AC7EA9"/>
    <w:rsid w:val="00AD029B"/>
    <w:rsid w:val="00AD0BA4"/>
    <w:rsid w:val="00AD0C7B"/>
    <w:rsid w:val="00AD1EF6"/>
    <w:rsid w:val="00AD1F2B"/>
    <w:rsid w:val="00AD1FA6"/>
    <w:rsid w:val="00AD2159"/>
    <w:rsid w:val="00AD21EE"/>
    <w:rsid w:val="00AD29C6"/>
    <w:rsid w:val="00AD3164"/>
    <w:rsid w:val="00AD3B42"/>
    <w:rsid w:val="00AD3FBF"/>
    <w:rsid w:val="00AD4153"/>
    <w:rsid w:val="00AD42F5"/>
    <w:rsid w:val="00AD5014"/>
    <w:rsid w:val="00AD5282"/>
    <w:rsid w:val="00AD5457"/>
    <w:rsid w:val="00AD669D"/>
    <w:rsid w:val="00AD6A48"/>
    <w:rsid w:val="00AD6FBE"/>
    <w:rsid w:val="00AD7050"/>
    <w:rsid w:val="00AD7701"/>
    <w:rsid w:val="00AD7805"/>
    <w:rsid w:val="00AD7A51"/>
    <w:rsid w:val="00AD7AF8"/>
    <w:rsid w:val="00AE05F0"/>
    <w:rsid w:val="00AE0F8F"/>
    <w:rsid w:val="00AE11BA"/>
    <w:rsid w:val="00AE1272"/>
    <w:rsid w:val="00AE1520"/>
    <w:rsid w:val="00AE16AB"/>
    <w:rsid w:val="00AE1815"/>
    <w:rsid w:val="00AE1ADB"/>
    <w:rsid w:val="00AE1B57"/>
    <w:rsid w:val="00AE2590"/>
    <w:rsid w:val="00AE2F96"/>
    <w:rsid w:val="00AE3063"/>
    <w:rsid w:val="00AE337F"/>
    <w:rsid w:val="00AE353C"/>
    <w:rsid w:val="00AE3891"/>
    <w:rsid w:val="00AE3966"/>
    <w:rsid w:val="00AE3D7C"/>
    <w:rsid w:val="00AE4B0F"/>
    <w:rsid w:val="00AE4ED7"/>
    <w:rsid w:val="00AE571A"/>
    <w:rsid w:val="00AE5EBD"/>
    <w:rsid w:val="00AE6393"/>
    <w:rsid w:val="00AE63E4"/>
    <w:rsid w:val="00AE6919"/>
    <w:rsid w:val="00AE6AC9"/>
    <w:rsid w:val="00AE6D5E"/>
    <w:rsid w:val="00AE6DE8"/>
    <w:rsid w:val="00AE6FB3"/>
    <w:rsid w:val="00AE7F89"/>
    <w:rsid w:val="00AF030C"/>
    <w:rsid w:val="00AF0327"/>
    <w:rsid w:val="00AF0F6A"/>
    <w:rsid w:val="00AF1257"/>
    <w:rsid w:val="00AF14CC"/>
    <w:rsid w:val="00AF1BA8"/>
    <w:rsid w:val="00AF1E3D"/>
    <w:rsid w:val="00AF220E"/>
    <w:rsid w:val="00AF24D9"/>
    <w:rsid w:val="00AF2644"/>
    <w:rsid w:val="00AF30A1"/>
    <w:rsid w:val="00AF3675"/>
    <w:rsid w:val="00AF373E"/>
    <w:rsid w:val="00AF37A8"/>
    <w:rsid w:val="00AF4254"/>
    <w:rsid w:val="00AF43CC"/>
    <w:rsid w:val="00AF4549"/>
    <w:rsid w:val="00AF48A8"/>
    <w:rsid w:val="00AF4BF6"/>
    <w:rsid w:val="00AF4CF9"/>
    <w:rsid w:val="00AF4DE4"/>
    <w:rsid w:val="00AF5E63"/>
    <w:rsid w:val="00AF5FEF"/>
    <w:rsid w:val="00AF6088"/>
    <w:rsid w:val="00AF6589"/>
    <w:rsid w:val="00AF6711"/>
    <w:rsid w:val="00AF6F32"/>
    <w:rsid w:val="00AF7434"/>
    <w:rsid w:val="00AF7A69"/>
    <w:rsid w:val="00B00F81"/>
    <w:rsid w:val="00B010DA"/>
    <w:rsid w:val="00B014C1"/>
    <w:rsid w:val="00B01C14"/>
    <w:rsid w:val="00B01DF1"/>
    <w:rsid w:val="00B027E0"/>
    <w:rsid w:val="00B02F6C"/>
    <w:rsid w:val="00B0332B"/>
    <w:rsid w:val="00B03D8B"/>
    <w:rsid w:val="00B0412A"/>
    <w:rsid w:val="00B04490"/>
    <w:rsid w:val="00B05050"/>
    <w:rsid w:val="00B05460"/>
    <w:rsid w:val="00B05BEF"/>
    <w:rsid w:val="00B06344"/>
    <w:rsid w:val="00B065E8"/>
    <w:rsid w:val="00B06B26"/>
    <w:rsid w:val="00B06EC3"/>
    <w:rsid w:val="00B07316"/>
    <w:rsid w:val="00B07549"/>
    <w:rsid w:val="00B11509"/>
    <w:rsid w:val="00B12254"/>
    <w:rsid w:val="00B1345F"/>
    <w:rsid w:val="00B13788"/>
    <w:rsid w:val="00B1383D"/>
    <w:rsid w:val="00B1387D"/>
    <w:rsid w:val="00B139A4"/>
    <w:rsid w:val="00B14788"/>
    <w:rsid w:val="00B14867"/>
    <w:rsid w:val="00B1535D"/>
    <w:rsid w:val="00B15763"/>
    <w:rsid w:val="00B15867"/>
    <w:rsid w:val="00B15B74"/>
    <w:rsid w:val="00B16013"/>
    <w:rsid w:val="00B1647D"/>
    <w:rsid w:val="00B16885"/>
    <w:rsid w:val="00B16A7B"/>
    <w:rsid w:val="00B16F31"/>
    <w:rsid w:val="00B173FB"/>
    <w:rsid w:val="00B17400"/>
    <w:rsid w:val="00B175BF"/>
    <w:rsid w:val="00B17D08"/>
    <w:rsid w:val="00B202D3"/>
    <w:rsid w:val="00B20A1A"/>
    <w:rsid w:val="00B20BD1"/>
    <w:rsid w:val="00B20F33"/>
    <w:rsid w:val="00B223C1"/>
    <w:rsid w:val="00B22E45"/>
    <w:rsid w:val="00B22E6E"/>
    <w:rsid w:val="00B23029"/>
    <w:rsid w:val="00B23340"/>
    <w:rsid w:val="00B233E1"/>
    <w:rsid w:val="00B23479"/>
    <w:rsid w:val="00B23654"/>
    <w:rsid w:val="00B24D49"/>
    <w:rsid w:val="00B25038"/>
    <w:rsid w:val="00B257FD"/>
    <w:rsid w:val="00B25BFB"/>
    <w:rsid w:val="00B25EFD"/>
    <w:rsid w:val="00B26257"/>
    <w:rsid w:val="00B263FE"/>
    <w:rsid w:val="00B26AB6"/>
    <w:rsid w:val="00B27DB1"/>
    <w:rsid w:val="00B27FAF"/>
    <w:rsid w:val="00B3037F"/>
    <w:rsid w:val="00B30421"/>
    <w:rsid w:val="00B3052E"/>
    <w:rsid w:val="00B3054E"/>
    <w:rsid w:val="00B308BA"/>
    <w:rsid w:val="00B314A9"/>
    <w:rsid w:val="00B3166C"/>
    <w:rsid w:val="00B3243D"/>
    <w:rsid w:val="00B32494"/>
    <w:rsid w:val="00B32A3C"/>
    <w:rsid w:val="00B32CA4"/>
    <w:rsid w:val="00B32E9F"/>
    <w:rsid w:val="00B33421"/>
    <w:rsid w:val="00B3450B"/>
    <w:rsid w:val="00B34873"/>
    <w:rsid w:val="00B34AFA"/>
    <w:rsid w:val="00B34E33"/>
    <w:rsid w:val="00B34F68"/>
    <w:rsid w:val="00B35564"/>
    <w:rsid w:val="00B35A0E"/>
    <w:rsid w:val="00B35B40"/>
    <w:rsid w:val="00B35C34"/>
    <w:rsid w:val="00B35C8C"/>
    <w:rsid w:val="00B35D63"/>
    <w:rsid w:val="00B3608F"/>
    <w:rsid w:val="00B360B6"/>
    <w:rsid w:val="00B362EB"/>
    <w:rsid w:val="00B36419"/>
    <w:rsid w:val="00B36A53"/>
    <w:rsid w:val="00B36E74"/>
    <w:rsid w:val="00B37586"/>
    <w:rsid w:val="00B3775B"/>
    <w:rsid w:val="00B406E5"/>
    <w:rsid w:val="00B40CBD"/>
    <w:rsid w:val="00B4116D"/>
    <w:rsid w:val="00B41647"/>
    <w:rsid w:val="00B417A5"/>
    <w:rsid w:val="00B41908"/>
    <w:rsid w:val="00B41E59"/>
    <w:rsid w:val="00B42496"/>
    <w:rsid w:val="00B429C6"/>
    <w:rsid w:val="00B43081"/>
    <w:rsid w:val="00B433CA"/>
    <w:rsid w:val="00B43ABD"/>
    <w:rsid w:val="00B44136"/>
    <w:rsid w:val="00B4467C"/>
    <w:rsid w:val="00B44738"/>
    <w:rsid w:val="00B44782"/>
    <w:rsid w:val="00B44ADD"/>
    <w:rsid w:val="00B44F4D"/>
    <w:rsid w:val="00B45413"/>
    <w:rsid w:val="00B45A95"/>
    <w:rsid w:val="00B45F52"/>
    <w:rsid w:val="00B469DF"/>
    <w:rsid w:val="00B46C1B"/>
    <w:rsid w:val="00B47423"/>
    <w:rsid w:val="00B4782F"/>
    <w:rsid w:val="00B47864"/>
    <w:rsid w:val="00B47BDC"/>
    <w:rsid w:val="00B50278"/>
    <w:rsid w:val="00B50AFA"/>
    <w:rsid w:val="00B50CB8"/>
    <w:rsid w:val="00B51718"/>
    <w:rsid w:val="00B518C2"/>
    <w:rsid w:val="00B51B4D"/>
    <w:rsid w:val="00B5218D"/>
    <w:rsid w:val="00B52499"/>
    <w:rsid w:val="00B524E6"/>
    <w:rsid w:val="00B5349D"/>
    <w:rsid w:val="00B53BE3"/>
    <w:rsid w:val="00B53DE5"/>
    <w:rsid w:val="00B5449D"/>
    <w:rsid w:val="00B54990"/>
    <w:rsid w:val="00B54C88"/>
    <w:rsid w:val="00B559DD"/>
    <w:rsid w:val="00B55B94"/>
    <w:rsid w:val="00B55DC6"/>
    <w:rsid w:val="00B56668"/>
    <w:rsid w:val="00B56CB5"/>
    <w:rsid w:val="00B57717"/>
    <w:rsid w:val="00B57ECB"/>
    <w:rsid w:val="00B600E0"/>
    <w:rsid w:val="00B60F18"/>
    <w:rsid w:val="00B611B1"/>
    <w:rsid w:val="00B6135A"/>
    <w:rsid w:val="00B62522"/>
    <w:rsid w:val="00B63039"/>
    <w:rsid w:val="00B63186"/>
    <w:rsid w:val="00B648B8"/>
    <w:rsid w:val="00B64986"/>
    <w:rsid w:val="00B64F55"/>
    <w:rsid w:val="00B65939"/>
    <w:rsid w:val="00B65ECE"/>
    <w:rsid w:val="00B66756"/>
    <w:rsid w:val="00B66988"/>
    <w:rsid w:val="00B67854"/>
    <w:rsid w:val="00B70757"/>
    <w:rsid w:val="00B70AC6"/>
    <w:rsid w:val="00B71022"/>
    <w:rsid w:val="00B71FAA"/>
    <w:rsid w:val="00B72051"/>
    <w:rsid w:val="00B72AD3"/>
    <w:rsid w:val="00B72DAF"/>
    <w:rsid w:val="00B72E6F"/>
    <w:rsid w:val="00B73335"/>
    <w:rsid w:val="00B734A6"/>
    <w:rsid w:val="00B73620"/>
    <w:rsid w:val="00B73816"/>
    <w:rsid w:val="00B73984"/>
    <w:rsid w:val="00B74728"/>
    <w:rsid w:val="00B75533"/>
    <w:rsid w:val="00B755A3"/>
    <w:rsid w:val="00B76160"/>
    <w:rsid w:val="00B766B0"/>
    <w:rsid w:val="00B76714"/>
    <w:rsid w:val="00B76912"/>
    <w:rsid w:val="00B76BE5"/>
    <w:rsid w:val="00B76C9C"/>
    <w:rsid w:val="00B76F45"/>
    <w:rsid w:val="00B76F5E"/>
    <w:rsid w:val="00B80316"/>
    <w:rsid w:val="00B80522"/>
    <w:rsid w:val="00B807FD"/>
    <w:rsid w:val="00B80DDD"/>
    <w:rsid w:val="00B80E87"/>
    <w:rsid w:val="00B80EC6"/>
    <w:rsid w:val="00B813CD"/>
    <w:rsid w:val="00B82706"/>
    <w:rsid w:val="00B829E6"/>
    <w:rsid w:val="00B82BCE"/>
    <w:rsid w:val="00B82C6A"/>
    <w:rsid w:val="00B82C7A"/>
    <w:rsid w:val="00B8305F"/>
    <w:rsid w:val="00B83297"/>
    <w:rsid w:val="00B834CF"/>
    <w:rsid w:val="00B8384A"/>
    <w:rsid w:val="00B839C4"/>
    <w:rsid w:val="00B8403C"/>
    <w:rsid w:val="00B84087"/>
    <w:rsid w:val="00B84516"/>
    <w:rsid w:val="00B84942"/>
    <w:rsid w:val="00B84CEE"/>
    <w:rsid w:val="00B85103"/>
    <w:rsid w:val="00B851B1"/>
    <w:rsid w:val="00B85F33"/>
    <w:rsid w:val="00B864D0"/>
    <w:rsid w:val="00B8688F"/>
    <w:rsid w:val="00B86950"/>
    <w:rsid w:val="00B86B83"/>
    <w:rsid w:val="00B875B1"/>
    <w:rsid w:val="00B90020"/>
    <w:rsid w:val="00B90124"/>
    <w:rsid w:val="00B90242"/>
    <w:rsid w:val="00B9054E"/>
    <w:rsid w:val="00B90B0D"/>
    <w:rsid w:val="00B90B1C"/>
    <w:rsid w:val="00B90F62"/>
    <w:rsid w:val="00B90FCE"/>
    <w:rsid w:val="00B92A2D"/>
    <w:rsid w:val="00B92FBA"/>
    <w:rsid w:val="00B93042"/>
    <w:rsid w:val="00B93373"/>
    <w:rsid w:val="00B9380F"/>
    <w:rsid w:val="00B93835"/>
    <w:rsid w:val="00B939A1"/>
    <w:rsid w:val="00B939F3"/>
    <w:rsid w:val="00B942D9"/>
    <w:rsid w:val="00B9482B"/>
    <w:rsid w:val="00B95030"/>
    <w:rsid w:val="00B951CA"/>
    <w:rsid w:val="00B95FF1"/>
    <w:rsid w:val="00B963EB"/>
    <w:rsid w:val="00B968BA"/>
    <w:rsid w:val="00B96A66"/>
    <w:rsid w:val="00B96C5B"/>
    <w:rsid w:val="00B975B1"/>
    <w:rsid w:val="00B97B33"/>
    <w:rsid w:val="00B97F57"/>
    <w:rsid w:val="00BA050F"/>
    <w:rsid w:val="00BA05A6"/>
    <w:rsid w:val="00BA0831"/>
    <w:rsid w:val="00BA0AFB"/>
    <w:rsid w:val="00BA0BE8"/>
    <w:rsid w:val="00BA1371"/>
    <w:rsid w:val="00BA1BC0"/>
    <w:rsid w:val="00BA1C0B"/>
    <w:rsid w:val="00BA1E26"/>
    <w:rsid w:val="00BA1E3B"/>
    <w:rsid w:val="00BA2032"/>
    <w:rsid w:val="00BA2145"/>
    <w:rsid w:val="00BA2183"/>
    <w:rsid w:val="00BA2272"/>
    <w:rsid w:val="00BA2C44"/>
    <w:rsid w:val="00BA2E24"/>
    <w:rsid w:val="00BA3169"/>
    <w:rsid w:val="00BA41DD"/>
    <w:rsid w:val="00BA50ED"/>
    <w:rsid w:val="00BA5EB3"/>
    <w:rsid w:val="00BA60EB"/>
    <w:rsid w:val="00BA620D"/>
    <w:rsid w:val="00BA68E8"/>
    <w:rsid w:val="00BA6B84"/>
    <w:rsid w:val="00BA7210"/>
    <w:rsid w:val="00BA79AF"/>
    <w:rsid w:val="00BB029F"/>
    <w:rsid w:val="00BB054A"/>
    <w:rsid w:val="00BB056A"/>
    <w:rsid w:val="00BB0777"/>
    <w:rsid w:val="00BB0DFD"/>
    <w:rsid w:val="00BB0FE6"/>
    <w:rsid w:val="00BB105F"/>
    <w:rsid w:val="00BB156B"/>
    <w:rsid w:val="00BB1E2A"/>
    <w:rsid w:val="00BB1EF2"/>
    <w:rsid w:val="00BB1FE3"/>
    <w:rsid w:val="00BB2707"/>
    <w:rsid w:val="00BB2FC3"/>
    <w:rsid w:val="00BB3D00"/>
    <w:rsid w:val="00BB3E18"/>
    <w:rsid w:val="00BB4217"/>
    <w:rsid w:val="00BB44E8"/>
    <w:rsid w:val="00BB470D"/>
    <w:rsid w:val="00BB4982"/>
    <w:rsid w:val="00BB505F"/>
    <w:rsid w:val="00BB54D3"/>
    <w:rsid w:val="00BB54F8"/>
    <w:rsid w:val="00BB564B"/>
    <w:rsid w:val="00BB5FF2"/>
    <w:rsid w:val="00BB601E"/>
    <w:rsid w:val="00BB60C1"/>
    <w:rsid w:val="00BB648B"/>
    <w:rsid w:val="00BB71F8"/>
    <w:rsid w:val="00BB72E3"/>
    <w:rsid w:val="00BB750B"/>
    <w:rsid w:val="00BC0AFC"/>
    <w:rsid w:val="00BC18DD"/>
    <w:rsid w:val="00BC24C7"/>
    <w:rsid w:val="00BC2F2C"/>
    <w:rsid w:val="00BC319F"/>
    <w:rsid w:val="00BC3268"/>
    <w:rsid w:val="00BC33C2"/>
    <w:rsid w:val="00BC389C"/>
    <w:rsid w:val="00BC3B7B"/>
    <w:rsid w:val="00BC456E"/>
    <w:rsid w:val="00BC4A7C"/>
    <w:rsid w:val="00BC513D"/>
    <w:rsid w:val="00BC52D3"/>
    <w:rsid w:val="00BC5626"/>
    <w:rsid w:val="00BC6236"/>
    <w:rsid w:val="00BC6D19"/>
    <w:rsid w:val="00BC7267"/>
    <w:rsid w:val="00BC780F"/>
    <w:rsid w:val="00BD05DA"/>
    <w:rsid w:val="00BD0BE4"/>
    <w:rsid w:val="00BD130E"/>
    <w:rsid w:val="00BD1426"/>
    <w:rsid w:val="00BD1712"/>
    <w:rsid w:val="00BD1C4C"/>
    <w:rsid w:val="00BD1EC8"/>
    <w:rsid w:val="00BD256D"/>
    <w:rsid w:val="00BD268B"/>
    <w:rsid w:val="00BD292D"/>
    <w:rsid w:val="00BD33E2"/>
    <w:rsid w:val="00BD488B"/>
    <w:rsid w:val="00BD4A06"/>
    <w:rsid w:val="00BD4B1E"/>
    <w:rsid w:val="00BD4B2E"/>
    <w:rsid w:val="00BD4D91"/>
    <w:rsid w:val="00BD4E05"/>
    <w:rsid w:val="00BD4E6B"/>
    <w:rsid w:val="00BD50BE"/>
    <w:rsid w:val="00BD553B"/>
    <w:rsid w:val="00BD56D1"/>
    <w:rsid w:val="00BD5F4C"/>
    <w:rsid w:val="00BD60AA"/>
    <w:rsid w:val="00BD66BC"/>
    <w:rsid w:val="00BD6B89"/>
    <w:rsid w:val="00BD6DB1"/>
    <w:rsid w:val="00BD700B"/>
    <w:rsid w:val="00BD773B"/>
    <w:rsid w:val="00BE056A"/>
    <w:rsid w:val="00BE07D0"/>
    <w:rsid w:val="00BE0FC1"/>
    <w:rsid w:val="00BE1425"/>
    <w:rsid w:val="00BE1451"/>
    <w:rsid w:val="00BE1A3C"/>
    <w:rsid w:val="00BE1BD6"/>
    <w:rsid w:val="00BE1F25"/>
    <w:rsid w:val="00BE21CC"/>
    <w:rsid w:val="00BE239D"/>
    <w:rsid w:val="00BE253A"/>
    <w:rsid w:val="00BE27F5"/>
    <w:rsid w:val="00BE284F"/>
    <w:rsid w:val="00BE2866"/>
    <w:rsid w:val="00BE2892"/>
    <w:rsid w:val="00BE2BC6"/>
    <w:rsid w:val="00BE2DB5"/>
    <w:rsid w:val="00BE2DF0"/>
    <w:rsid w:val="00BE3386"/>
    <w:rsid w:val="00BE3BA3"/>
    <w:rsid w:val="00BE4091"/>
    <w:rsid w:val="00BE4F94"/>
    <w:rsid w:val="00BE5CFF"/>
    <w:rsid w:val="00BE651D"/>
    <w:rsid w:val="00BE6661"/>
    <w:rsid w:val="00BE7001"/>
    <w:rsid w:val="00BE72BA"/>
    <w:rsid w:val="00BE760C"/>
    <w:rsid w:val="00BE78E4"/>
    <w:rsid w:val="00BE7D4C"/>
    <w:rsid w:val="00BF00F8"/>
    <w:rsid w:val="00BF0410"/>
    <w:rsid w:val="00BF0CDE"/>
    <w:rsid w:val="00BF1358"/>
    <w:rsid w:val="00BF18CC"/>
    <w:rsid w:val="00BF1C6F"/>
    <w:rsid w:val="00BF23D8"/>
    <w:rsid w:val="00BF25BB"/>
    <w:rsid w:val="00BF2A1F"/>
    <w:rsid w:val="00BF367E"/>
    <w:rsid w:val="00BF3D1C"/>
    <w:rsid w:val="00BF3D32"/>
    <w:rsid w:val="00BF3D58"/>
    <w:rsid w:val="00BF4772"/>
    <w:rsid w:val="00BF482F"/>
    <w:rsid w:val="00BF4B15"/>
    <w:rsid w:val="00BF4B68"/>
    <w:rsid w:val="00BF4C37"/>
    <w:rsid w:val="00BF5362"/>
    <w:rsid w:val="00BF5472"/>
    <w:rsid w:val="00BF5CFE"/>
    <w:rsid w:val="00BF5FEB"/>
    <w:rsid w:val="00BF6681"/>
    <w:rsid w:val="00BF6DCF"/>
    <w:rsid w:val="00BF6EDC"/>
    <w:rsid w:val="00BF7362"/>
    <w:rsid w:val="00BF767E"/>
    <w:rsid w:val="00BF7E13"/>
    <w:rsid w:val="00C009E2"/>
    <w:rsid w:val="00C00E83"/>
    <w:rsid w:val="00C014B0"/>
    <w:rsid w:val="00C015F5"/>
    <w:rsid w:val="00C01811"/>
    <w:rsid w:val="00C01BA1"/>
    <w:rsid w:val="00C01F14"/>
    <w:rsid w:val="00C021DD"/>
    <w:rsid w:val="00C023EC"/>
    <w:rsid w:val="00C0276A"/>
    <w:rsid w:val="00C02904"/>
    <w:rsid w:val="00C02F4D"/>
    <w:rsid w:val="00C0371E"/>
    <w:rsid w:val="00C03955"/>
    <w:rsid w:val="00C03F10"/>
    <w:rsid w:val="00C044AC"/>
    <w:rsid w:val="00C04DE9"/>
    <w:rsid w:val="00C05721"/>
    <w:rsid w:val="00C057B5"/>
    <w:rsid w:val="00C05E3F"/>
    <w:rsid w:val="00C0694B"/>
    <w:rsid w:val="00C07521"/>
    <w:rsid w:val="00C07C4D"/>
    <w:rsid w:val="00C07CC3"/>
    <w:rsid w:val="00C108DF"/>
    <w:rsid w:val="00C11230"/>
    <w:rsid w:val="00C11BF5"/>
    <w:rsid w:val="00C124A3"/>
    <w:rsid w:val="00C128D1"/>
    <w:rsid w:val="00C12F4D"/>
    <w:rsid w:val="00C13096"/>
    <w:rsid w:val="00C130CC"/>
    <w:rsid w:val="00C13BE3"/>
    <w:rsid w:val="00C143C5"/>
    <w:rsid w:val="00C145AD"/>
    <w:rsid w:val="00C14660"/>
    <w:rsid w:val="00C146A4"/>
    <w:rsid w:val="00C14798"/>
    <w:rsid w:val="00C1479F"/>
    <w:rsid w:val="00C15422"/>
    <w:rsid w:val="00C1596B"/>
    <w:rsid w:val="00C159E3"/>
    <w:rsid w:val="00C15AD0"/>
    <w:rsid w:val="00C16794"/>
    <w:rsid w:val="00C16D3F"/>
    <w:rsid w:val="00C17561"/>
    <w:rsid w:val="00C202F5"/>
    <w:rsid w:val="00C2065E"/>
    <w:rsid w:val="00C208EF"/>
    <w:rsid w:val="00C2094D"/>
    <w:rsid w:val="00C20B1D"/>
    <w:rsid w:val="00C20D42"/>
    <w:rsid w:val="00C20D69"/>
    <w:rsid w:val="00C20EB0"/>
    <w:rsid w:val="00C212DB"/>
    <w:rsid w:val="00C21F5C"/>
    <w:rsid w:val="00C2251A"/>
    <w:rsid w:val="00C22ADE"/>
    <w:rsid w:val="00C22FE4"/>
    <w:rsid w:val="00C23337"/>
    <w:rsid w:val="00C2335D"/>
    <w:rsid w:val="00C233AB"/>
    <w:rsid w:val="00C23678"/>
    <w:rsid w:val="00C23A04"/>
    <w:rsid w:val="00C23C86"/>
    <w:rsid w:val="00C23E58"/>
    <w:rsid w:val="00C24360"/>
    <w:rsid w:val="00C246F9"/>
    <w:rsid w:val="00C24B8B"/>
    <w:rsid w:val="00C24EA8"/>
    <w:rsid w:val="00C255E8"/>
    <w:rsid w:val="00C25632"/>
    <w:rsid w:val="00C25BB6"/>
    <w:rsid w:val="00C25BE7"/>
    <w:rsid w:val="00C25F18"/>
    <w:rsid w:val="00C269B0"/>
    <w:rsid w:val="00C26A42"/>
    <w:rsid w:val="00C271F9"/>
    <w:rsid w:val="00C277A6"/>
    <w:rsid w:val="00C27EA7"/>
    <w:rsid w:val="00C30377"/>
    <w:rsid w:val="00C30496"/>
    <w:rsid w:val="00C30560"/>
    <w:rsid w:val="00C30BD8"/>
    <w:rsid w:val="00C31228"/>
    <w:rsid w:val="00C318ED"/>
    <w:rsid w:val="00C31B2D"/>
    <w:rsid w:val="00C31B9D"/>
    <w:rsid w:val="00C32B90"/>
    <w:rsid w:val="00C33099"/>
    <w:rsid w:val="00C33C00"/>
    <w:rsid w:val="00C33D55"/>
    <w:rsid w:val="00C340F9"/>
    <w:rsid w:val="00C34129"/>
    <w:rsid w:val="00C34584"/>
    <w:rsid w:val="00C34A61"/>
    <w:rsid w:val="00C34D03"/>
    <w:rsid w:val="00C352B2"/>
    <w:rsid w:val="00C35676"/>
    <w:rsid w:val="00C35694"/>
    <w:rsid w:val="00C360A2"/>
    <w:rsid w:val="00C36904"/>
    <w:rsid w:val="00C37592"/>
    <w:rsid w:val="00C37782"/>
    <w:rsid w:val="00C37A07"/>
    <w:rsid w:val="00C37EE7"/>
    <w:rsid w:val="00C40161"/>
    <w:rsid w:val="00C40F08"/>
    <w:rsid w:val="00C4118B"/>
    <w:rsid w:val="00C429AD"/>
    <w:rsid w:val="00C42C81"/>
    <w:rsid w:val="00C43AB0"/>
    <w:rsid w:val="00C43CC4"/>
    <w:rsid w:val="00C44384"/>
    <w:rsid w:val="00C44866"/>
    <w:rsid w:val="00C44EDD"/>
    <w:rsid w:val="00C45D7D"/>
    <w:rsid w:val="00C461ED"/>
    <w:rsid w:val="00C465B4"/>
    <w:rsid w:val="00C469CF"/>
    <w:rsid w:val="00C46A0B"/>
    <w:rsid w:val="00C46CBE"/>
    <w:rsid w:val="00C47442"/>
    <w:rsid w:val="00C5005E"/>
    <w:rsid w:val="00C50D73"/>
    <w:rsid w:val="00C50E55"/>
    <w:rsid w:val="00C51386"/>
    <w:rsid w:val="00C51570"/>
    <w:rsid w:val="00C51A4D"/>
    <w:rsid w:val="00C51DBE"/>
    <w:rsid w:val="00C51EEA"/>
    <w:rsid w:val="00C52010"/>
    <w:rsid w:val="00C522D1"/>
    <w:rsid w:val="00C52AD0"/>
    <w:rsid w:val="00C52CC7"/>
    <w:rsid w:val="00C52CC8"/>
    <w:rsid w:val="00C5320E"/>
    <w:rsid w:val="00C53AEA"/>
    <w:rsid w:val="00C53C5C"/>
    <w:rsid w:val="00C53D73"/>
    <w:rsid w:val="00C54205"/>
    <w:rsid w:val="00C54234"/>
    <w:rsid w:val="00C544CC"/>
    <w:rsid w:val="00C54857"/>
    <w:rsid w:val="00C54AE8"/>
    <w:rsid w:val="00C55565"/>
    <w:rsid w:val="00C556AD"/>
    <w:rsid w:val="00C55C1D"/>
    <w:rsid w:val="00C55DD6"/>
    <w:rsid w:val="00C5658B"/>
    <w:rsid w:val="00C57E51"/>
    <w:rsid w:val="00C608D8"/>
    <w:rsid w:val="00C60A10"/>
    <w:rsid w:val="00C60F31"/>
    <w:rsid w:val="00C6105D"/>
    <w:rsid w:val="00C6131B"/>
    <w:rsid w:val="00C615F8"/>
    <w:rsid w:val="00C61601"/>
    <w:rsid w:val="00C61B51"/>
    <w:rsid w:val="00C61D5E"/>
    <w:rsid w:val="00C63273"/>
    <w:rsid w:val="00C634A7"/>
    <w:rsid w:val="00C6397B"/>
    <w:rsid w:val="00C63A88"/>
    <w:rsid w:val="00C6433C"/>
    <w:rsid w:val="00C64AA3"/>
    <w:rsid w:val="00C650BE"/>
    <w:rsid w:val="00C650CF"/>
    <w:rsid w:val="00C652AE"/>
    <w:rsid w:val="00C6548D"/>
    <w:rsid w:val="00C65F2E"/>
    <w:rsid w:val="00C6624E"/>
    <w:rsid w:val="00C66DC3"/>
    <w:rsid w:val="00C66E1B"/>
    <w:rsid w:val="00C67459"/>
    <w:rsid w:val="00C675B3"/>
    <w:rsid w:val="00C67801"/>
    <w:rsid w:val="00C67862"/>
    <w:rsid w:val="00C67E28"/>
    <w:rsid w:val="00C70594"/>
    <w:rsid w:val="00C70B22"/>
    <w:rsid w:val="00C713C8"/>
    <w:rsid w:val="00C7146E"/>
    <w:rsid w:val="00C718F1"/>
    <w:rsid w:val="00C71BCB"/>
    <w:rsid w:val="00C72212"/>
    <w:rsid w:val="00C72394"/>
    <w:rsid w:val="00C724E1"/>
    <w:rsid w:val="00C72733"/>
    <w:rsid w:val="00C731FA"/>
    <w:rsid w:val="00C7382C"/>
    <w:rsid w:val="00C73957"/>
    <w:rsid w:val="00C74190"/>
    <w:rsid w:val="00C745CA"/>
    <w:rsid w:val="00C74D85"/>
    <w:rsid w:val="00C74EA5"/>
    <w:rsid w:val="00C75198"/>
    <w:rsid w:val="00C755A1"/>
    <w:rsid w:val="00C755A6"/>
    <w:rsid w:val="00C76669"/>
    <w:rsid w:val="00C769BF"/>
    <w:rsid w:val="00C76C53"/>
    <w:rsid w:val="00C770FB"/>
    <w:rsid w:val="00C77B17"/>
    <w:rsid w:val="00C77BE0"/>
    <w:rsid w:val="00C801D2"/>
    <w:rsid w:val="00C80213"/>
    <w:rsid w:val="00C811BF"/>
    <w:rsid w:val="00C81896"/>
    <w:rsid w:val="00C819E1"/>
    <w:rsid w:val="00C81BA4"/>
    <w:rsid w:val="00C820A9"/>
    <w:rsid w:val="00C8342D"/>
    <w:rsid w:val="00C8361E"/>
    <w:rsid w:val="00C838E8"/>
    <w:rsid w:val="00C839F2"/>
    <w:rsid w:val="00C83B57"/>
    <w:rsid w:val="00C83E6E"/>
    <w:rsid w:val="00C83F40"/>
    <w:rsid w:val="00C84959"/>
    <w:rsid w:val="00C84A37"/>
    <w:rsid w:val="00C85048"/>
    <w:rsid w:val="00C854D1"/>
    <w:rsid w:val="00C85B94"/>
    <w:rsid w:val="00C85C53"/>
    <w:rsid w:val="00C85FD7"/>
    <w:rsid w:val="00C8615E"/>
    <w:rsid w:val="00C865B8"/>
    <w:rsid w:val="00C86756"/>
    <w:rsid w:val="00C86B69"/>
    <w:rsid w:val="00C86C0B"/>
    <w:rsid w:val="00C86F8D"/>
    <w:rsid w:val="00C86FC0"/>
    <w:rsid w:val="00C87788"/>
    <w:rsid w:val="00C87B54"/>
    <w:rsid w:val="00C87CBF"/>
    <w:rsid w:val="00C87D31"/>
    <w:rsid w:val="00C87E62"/>
    <w:rsid w:val="00C87F5D"/>
    <w:rsid w:val="00C9049A"/>
    <w:rsid w:val="00C90A4B"/>
    <w:rsid w:val="00C91336"/>
    <w:rsid w:val="00C913CF"/>
    <w:rsid w:val="00C91DE5"/>
    <w:rsid w:val="00C91E76"/>
    <w:rsid w:val="00C925D6"/>
    <w:rsid w:val="00C928B2"/>
    <w:rsid w:val="00C92962"/>
    <w:rsid w:val="00C934A9"/>
    <w:rsid w:val="00C93D92"/>
    <w:rsid w:val="00C95470"/>
    <w:rsid w:val="00C964AB"/>
    <w:rsid w:val="00C96766"/>
    <w:rsid w:val="00C96AAF"/>
    <w:rsid w:val="00C96F23"/>
    <w:rsid w:val="00C97040"/>
    <w:rsid w:val="00C9733E"/>
    <w:rsid w:val="00C97871"/>
    <w:rsid w:val="00C97BB7"/>
    <w:rsid w:val="00C97DE9"/>
    <w:rsid w:val="00C97FF9"/>
    <w:rsid w:val="00CA0120"/>
    <w:rsid w:val="00CA01D9"/>
    <w:rsid w:val="00CA03FB"/>
    <w:rsid w:val="00CA09DC"/>
    <w:rsid w:val="00CA1171"/>
    <w:rsid w:val="00CA1218"/>
    <w:rsid w:val="00CA13D9"/>
    <w:rsid w:val="00CA167B"/>
    <w:rsid w:val="00CA178B"/>
    <w:rsid w:val="00CA1A47"/>
    <w:rsid w:val="00CA1B67"/>
    <w:rsid w:val="00CA1DB9"/>
    <w:rsid w:val="00CA2667"/>
    <w:rsid w:val="00CA2783"/>
    <w:rsid w:val="00CA2E22"/>
    <w:rsid w:val="00CA34B3"/>
    <w:rsid w:val="00CA3F12"/>
    <w:rsid w:val="00CA4206"/>
    <w:rsid w:val="00CA4478"/>
    <w:rsid w:val="00CA4FF0"/>
    <w:rsid w:val="00CA5122"/>
    <w:rsid w:val="00CA5990"/>
    <w:rsid w:val="00CA5BC3"/>
    <w:rsid w:val="00CA605C"/>
    <w:rsid w:val="00CA66DC"/>
    <w:rsid w:val="00CA7BF7"/>
    <w:rsid w:val="00CA7C1C"/>
    <w:rsid w:val="00CA7FFC"/>
    <w:rsid w:val="00CB07C6"/>
    <w:rsid w:val="00CB09F8"/>
    <w:rsid w:val="00CB0A57"/>
    <w:rsid w:val="00CB0BC1"/>
    <w:rsid w:val="00CB0FDC"/>
    <w:rsid w:val="00CB136E"/>
    <w:rsid w:val="00CB1393"/>
    <w:rsid w:val="00CB1747"/>
    <w:rsid w:val="00CB1762"/>
    <w:rsid w:val="00CB182D"/>
    <w:rsid w:val="00CB2439"/>
    <w:rsid w:val="00CB3303"/>
    <w:rsid w:val="00CB3581"/>
    <w:rsid w:val="00CB5029"/>
    <w:rsid w:val="00CB5240"/>
    <w:rsid w:val="00CB586E"/>
    <w:rsid w:val="00CB6D66"/>
    <w:rsid w:val="00CB7773"/>
    <w:rsid w:val="00CB7890"/>
    <w:rsid w:val="00CB7E28"/>
    <w:rsid w:val="00CB7E79"/>
    <w:rsid w:val="00CC04E2"/>
    <w:rsid w:val="00CC086C"/>
    <w:rsid w:val="00CC0903"/>
    <w:rsid w:val="00CC0BF1"/>
    <w:rsid w:val="00CC1099"/>
    <w:rsid w:val="00CC191F"/>
    <w:rsid w:val="00CC2BAB"/>
    <w:rsid w:val="00CC2BD1"/>
    <w:rsid w:val="00CC2C29"/>
    <w:rsid w:val="00CC3195"/>
    <w:rsid w:val="00CC33F6"/>
    <w:rsid w:val="00CC3F43"/>
    <w:rsid w:val="00CC4860"/>
    <w:rsid w:val="00CC4F1A"/>
    <w:rsid w:val="00CC5149"/>
    <w:rsid w:val="00CC53BE"/>
    <w:rsid w:val="00CC57B4"/>
    <w:rsid w:val="00CC57BE"/>
    <w:rsid w:val="00CC6921"/>
    <w:rsid w:val="00CC7089"/>
    <w:rsid w:val="00CC78A6"/>
    <w:rsid w:val="00CC7AAD"/>
    <w:rsid w:val="00CC7AEE"/>
    <w:rsid w:val="00CC7F29"/>
    <w:rsid w:val="00CD06CC"/>
    <w:rsid w:val="00CD0E6D"/>
    <w:rsid w:val="00CD17B0"/>
    <w:rsid w:val="00CD1D5D"/>
    <w:rsid w:val="00CD1E1D"/>
    <w:rsid w:val="00CD24A9"/>
    <w:rsid w:val="00CD26CC"/>
    <w:rsid w:val="00CD3ECD"/>
    <w:rsid w:val="00CD3F27"/>
    <w:rsid w:val="00CD3F47"/>
    <w:rsid w:val="00CD485B"/>
    <w:rsid w:val="00CD54E9"/>
    <w:rsid w:val="00CD5638"/>
    <w:rsid w:val="00CD5831"/>
    <w:rsid w:val="00CD5877"/>
    <w:rsid w:val="00CD5AF6"/>
    <w:rsid w:val="00CD5E43"/>
    <w:rsid w:val="00CD67FE"/>
    <w:rsid w:val="00CD6A92"/>
    <w:rsid w:val="00CD6DA7"/>
    <w:rsid w:val="00CD76DE"/>
    <w:rsid w:val="00CE0024"/>
    <w:rsid w:val="00CE020A"/>
    <w:rsid w:val="00CE0431"/>
    <w:rsid w:val="00CE0C60"/>
    <w:rsid w:val="00CE1015"/>
    <w:rsid w:val="00CE183A"/>
    <w:rsid w:val="00CE2870"/>
    <w:rsid w:val="00CE29FB"/>
    <w:rsid w:val="00CE2AB2"/>
    <w:rsid w:val="00CE2B5F"/>
    <w:rsid w:val="00CE3DCC"/>
    <w:rsid w:val="00CE436E"/>
    <w:rsid w:val="00CE46DB"/>
    <w:rsid w:val="00CE4EEB"/>
    <w:rsid w:val="00CE51FB"/>
    <w:rsid w:val="00CE5594"/>
    <w:rsid w:val="00CE5E61"/>
    <w:rsid w:val="00CE6B28"/>
    <w:rsid w:val="00CE7583"/>
    <w:rsid w:val="00CE7603"/>
    <w:rsid w:val="00CE76B5"/>
    <w:rsid w:val="00CF0184"/>
    <w:rsid w:val="00CF056F"/>
    <w:rsid w:val="00CF0B4B"/>
    <w:rsid w:val="00CF1198"/>
    <w:rsid w:val="00CF186A"/>
    <w:rsid w:val="00CF1E42"/>
    <w:rsid w:val="00CF1E45"/>
    <w:rsid w:val="00CF1ECF"/>
    <w:rsid w:val="00CF3CA6"/>
    <w:rsid w:val="00CF4060"/>
    <w:rsid w:val="00CF470E"/>
    <w:rsid w:val="00CF4AA4"/>
    <w:rsid w:val="00CF4F36"/>
    <w:rsid w:val="00CF597C"/>
    <w:rsid w:val="00CF6224"/>
    <w:rsid w:val="00CF64BE"/>
    <w:rsid w:val="00CF6952"/>
    <w:rsid w:val="00CF6FF5"/>
    <w:rsid w:val="00CF7537"/>
    <w:rsid w:val="00CF75C6"/>
    <w:rsid w:val="00CF7D9D"/>
    <w:rsid w:val="00D001D5"/>
    <w:rsid w:val="00D002F1"/>
    <w:rsid w:val="00D00705"/>
    <w:rsid w:val="00D008F1"/>
    <w:rsid w:val="00D00AEA"/>
    <w:rsid w:val="00D00BC5"/>
    <w:rsid w:val="00D00D7D"/>
    <w:rsid w:val="00D00EC9"/>
    <w:rsid w:val="00D01B1D"/>
    <w:rsid w:val="00D01DE4"/>
    <w:rsid w:val="00D02143"/>
    <w:rsid w:val="00D023BE"/>
    <w:rsid w:val="00D02635"/>
    <w:rsid w:val="00D02931"/>
    <w:rsid w:val="00D02E6C"/>
    <w:rsid w:val="00D030BB"/>
    <w:rsid w:val="00D03A75"/>
    <w:rsid w:val="00D03B0C"/>
    <w:rsid w:val="00D03CC1"/>
    <w:rsid w:val="00D03E57"/>
    <w:rsid w:val="00D03F17"/>
    <w:rsid w:val="00D04081"/>
    <w:rsid w:val="00D04486"/>
    <w:rsid w:val="00D0465F"/>
    <w:rsid w:val="00D05520"/>
    <w:rsid w:val="00D058E4"/>
    <w:rsid w:val="00D059EA"/>
    <w:rsid w:val="00D059EC"/>
    <w:rsid w:val="00D06110"/>
    <w:rsid w:val="00D06824"/>
    <w:rsid w:val="00D068A2"/>
    <w:rsid w:val="00D06A5D"/>
    <w:rsid w:val="00D06F8D"/>
    <w:rsid w:val="00D06FC4"/>
    <w:rsid w:val="00D071E9"/>
    <w:rsid w:val="00D1057B"/>
    <w:rsid w:val="00D1062F"/>
    <w:rsid w:val="00D107B1"/>
    <w:rsid w:val="00D10D01"/>
    <w:rsid w:val="00D110DA"/>
    <w:rsid w:val="00D11552"/>
    <w:rsid w:val="00D11AA6"/>
    <w:rsid w:val="00D11BBD"/>
    <w:rsid w:val="00D12765"/>
    <w:rsid w:val="00D12EE4"/>
    <w:rsid w:val="00D13262"/>
    <w:rsid w:val="00D135B5"/>
    <w:rsid w:val="00D13812"/>
    <w:rsid w:val="00D13B95"/>
    <w:rsid w:val="00D14216"/>
    <w:rsid w:val="00D14357"/>
    <w:rsid w:val="00D1470B"/>
    <w:rsid w:val="00D15277"/>
    <w:rsid w:val="00D15F78"/>
    <w:rsid w:val="00D16112"/>
    <w:rsid w:val="00D16283"/>
    <w:rsid w:val="00D165FF"/>
    <w:rsid w:val="00D16628"/>
    <w:rsid w:val="00D16CE7"/>
    <w:rsid w:val="00D16F44"/>
    <w:rsid w:val="00D17ABE"/>
    <w:rsid w:val="00D201F8"/>
    <w:rsid w:val="00D20395"/>
    <w:rsid w:val="00D20A2C"/>
    <w:rsid w:val="00D216B4"/>
    <w:rsid w:val="00D22406"/>
    <w:rsid w:val="00D22739"/>
    <w:rsid w:val="00D2315A"/>
    <w:rsid w:val="00D233AD"/>
    <w:rsid w:val="00D2409C"/>
    <w:rsid w:val="00D240D5"/>
    <w:rsid w:val="00D241B4"/>
    <w:rsid w:val="00D242D3"/>
    <w:rsid w:val="00D24687"/>
    <w:rsid w:val="00D24AD3"/>
    <w:rsid w:val="00D25168"/>
    <w:rsid w:val="00D2521B"/>
    <w:rsid w:val="00D25813"/>
    <w:rsid w:val="00D2632E"/>
    <w:rsid w:val="00D263A3"/>
    <w:rsid w:val="00D26832"/>
    <w:rsid w:val="00D26BB5"/>
    <w:rsid w:val="00D26E46"/>
    <w:rsid w:val="00D2737E"/>
    <w:rsid w:val="00D2755D"/>
    <w:rsid w:val="00D279EB"/>
    <w:rsid w:val="00D27A96"/>
    <w:rsid w:val="00D27D83"/>
    <w:rsid w:val="00D306E2"/>
    <w:rsid w:val="00D30BCE"/>
    <w:rsid w:val="00D3184E"/>
    <w:rsid w:val="00D322C9"/>
    <w:rsid w:val="00D32605"/>
    <w:rsid w:val="00D32682"/>
    <w:rsid w:val="00D32B0F"/>
    <w:rsid w:val="00D32D2D"/>
    <w:rsid w:val="00D32F6E"/>
    <w:rsid w:val="00D33382"/>
    <w:rsid w:val="00D34400"/>
    <w:rsid w:val="00D346CA"/>
    <w:rsid w:val="00D34B39"/>
    <w:rsid w:val="00D34EA0"/>
    <w:rsid w:val="00D35327"/>
    <w:rsid w:val="00D353E6"/>
    <w:rsid w:val="00D355CC"/>
    <w:rsid w:val="00D35EC1"/>
    <w:rsid w:val="00D362F6"/>
    <w:rsid w:val="00D364AF"/>
    <w:rsid w:val="00D36E99"/>
    <w:rsid w:val="00D372AB"/>
    <w:rsid w:val="00D40D8E"/>
    <w:rsid w:val="00D41263"/>
    <w:rsid w:val="00D41B29"/>
    <w:rsid w:val="00D41BC0"/>
    <w:rsid w:val="00D41D14"/>
    <w:rsid w:val="00D41FE8"/>
    <w:rsid w:val="00D42071"/>
    <w:rsid w:val="00D420DC"/>
    <w:rsid w:val="00D42106"/>
    <w:rsid w:val="00D422CD"/>
    <w:rsid w:val="00D43346"/>
    <w:rsid w:val="00D439EE"/>
    <w:rsid w:val="00D441E5"/>
    <w:rsid w:val="00D4433D"/>
    <w:rsid w:val="00D44ABE"/>
    <w:rsid w:val="00D4530E"/>
    <w:rsid w:val="00D45AD8"/>
    <w:rsid w:val="00D45ADD"/>
    <w:rsid w:val="00D45D49"/>
    <w:rsid w:val="00D46066"/>
    <w:rsid w:val="00D461BF"/>
    <w:rsid w:val="00D463C5"/>
    <w:rsid w:val="00D464FB"/>
    <w:rsid w:val="00D4687E"/>
    <w:rsid w:val="00D4702B"/>
    <w:rsid w:val="00D47654"/>
    <w:rsid w:val="00D501DD"/>
    <w:rsid w:val="00D5054A"/>
    <w:rsid w:val="00D505B5"/>
    <w:rsid w:val="00D50809"/>
    <w:rsid w:val="00D50848"/>
    <w:rsid w:val="00D50F64"/>
    <w:rsid w:val="00D50F93"/>
    <w:rsid w:val="00D50FF9"/>
    <w:rsid w:val="00D51521"/>
    <w:rsid w:val="00D51C4F"/>
    <w:rsid w:val="00D51F14"/>
    <w:rsid w:val="00D5203D"/>
    <w:rsid w:val="00D529D3"/>
    <w:rsid w:val="00D52C16"/>
    <w:rsid w:val="00D5302A"/>
    <w:rsid w:val="00D53348"/>
    <w:rsid w:val="00D5343F"/>
    <w:rsid w:val="00D53D4E"/>
    <w:rsid w:val="00D546E5"/>
    <w:rsid w:val="00D547DB"/>
    <w:rsid w:val="00D547FB"/>
    <w:rsid w:val="00D54C9D"/>
    <w:rsid w:val="00D55600"/>
    <w:rsid w:val="00D55656"/>
    <w:rsid w:val="00D5622E"/>
    <w:rsid w:val="00D564CB"/>
    <w:rsid w:val="00D569A3"/>
    <w:rsid w:val="00D56E90"/>
    <w:rsid w:val="00D56F32"/>
    <w:rsid w:val="00D573A3"/>
    <w:rsid w:val="00D57B2B"/>
    <w:rsid w:val="00D602FA"/>
    <w:rsid w:val="00D6074B"/>
    <w:rsid w:val="00D6111D"/>
    <w:rsid w:val="00D61941"/>
    <w:rsid w:val="00D61F93"/>
    <w:rsid w:val="00D62607"/>
    <w:rsid w:val="00D6264A"/>
    <w:rsid w:val="00D62A2C"/>
    <w:rsid w:val="00D62E51"/>
    <w:rsid w:val="00D62FC4"/>
    <w:rsid w:val="00D63315"/>
    <w:rsid w:val="00D63609"/>
    <w:rsid w:val="00D6375C"/>
    <w:rsid w:val="00D63E87"/>
    <w:rsid w:val="00D6445E"/>
    <w:rsid w:val="00D645EA"/>
    <w:rsid w:val="00D64849"/>
    <w:rsid w:val="00D64A3F"/>
    <w:rsid w:val="00D64C89"/>
    <w:rsid w:val="00D6505C"/>
    <w:rsid w:val="00D65462"/>
    <w:rsid w:val="00D65684"/>
    <w:rsid w:val="00D656EA"/>
    <w:rsid w:val="00D65A24"/>
    <w:rsid w:val="00D65A69"/>
    <w:rsid w:val="00D65F5F"/>
    <w:rsid w:val="00D66C89"/>
    <w:rsid w:val="00D6751C"/>
    <w:rsid w:val="00D675B6"/>
    <w:rsid w:val="00D6782C"/>
    <w:rsid w:val="00D67A0E"/>
    <w:rsid w:val="00D67D70"/>
    <w:rsid w:val="00D700AB"/>
    <w:rsid w:val="00D7019F"/>
    <w:rsid w:val="00D70555"/>
    <w:rsid w:val="00D7086E"/>
    <w:rsid w:val="00D70C9C"/>
    <w:rsid w:val="00D70F13"/>
    <w:rsid w:val="00D70F9B"/>
    <w:rsid w:val="00D71017"/>
    <w:rsid w:val="00D71221"/>
    <w:rsid w:val="00D71774"/>
    <w:rsid w:val="00D717F2"/>
    <w:rsid w:val="00D71E36"/>
    <w:rsid w:val="00D7217C"/>
    <w:rsid w:val="00D72726"/>
    <w:rsid w:val="00D72B7F"/>
    <w:rsid w:val="00D73130"/>
    <w:rsid w:val="00D731DC"/>
    <w:rsid w:val="00D736B8"/>
    <w:rsid w:val="00D737FF"/>
    <w:rsid w:val="00D73D38"/>
    <w:rsid w:val="00D7465B"/>
    <w:rsid w:val="00D74BAA"/>
    <w:rsid w:val="00D74F8A"/>
    <w:rsid w:val="00D75798"/>
    <w:rsid w:val="00D75895"/>
    <w:rsid w:val="00D75AF7"/>
    <w:rsid w:val="00D75B2F"/>
    <w:rsid w:val="00D75FE4"/>
    <w:rsid w:val="00D765E4"/>
    <w:rsid w:val="00D7690F"/>
    <w:rsid w:val="00D76AAB"/>
    <w:rsid w:val="00D76EEC"/>
    <w:rsid w:val="00D77392"/>
    <w:rsid w:val="00D779C5"/>
    <w:rsid w:val="00D77E0C"/>
    <w:rsid w:val="00D80550"/>
    <w:rsid w:val="00D80586"/>
    <w:rsid w:val="00D80A06"/>
    <w:rsid w:val="00D80C97"/>
    <w:rsid w:val="00D81050"/>
    <w:rsid w:val="00D81586"/>
    <w:rsid w:val="00D816DA"/>
    <w:rsid w:val="00D81AB3"/>
    <w:rsid w:val="00D81EFD"/>
    <w:rsid w:val="00D82482"/>
    <w:rsid w:val="00D826DF"/>
    <w:rsid w:val="00D82B26"/>
    <w:rsid w:val="00D82FDB"/>
    <w:rsid w:val="00D83175"/>
    <w:rsid w:val="00D8342F"/>
    <w:rsid w:val="00D839B6"/>
    <w:rsid w:val="00D84079"/>
    <w:rsid w:val="00D849B2"/>
    <w:rsid w:val="00D84D26"/>
    <w:rsid w:val="00D8547A"/>
    <w:rsid w:val="00D86036"/>
    <w:rsid w:val="00D860D0"/>
    <w:rsid w:val="00D8623A"/>
    <w:rsid w:val="00D86B6F"/>
    <w:rsid w:val="00D86D9D"/>
    <w:rsid w:val="00D86DE3"/>
    <w:rsid w:val="00D873D5"/>
    <w:rsid w:val="00D901E6"/>
    <w:rsid w:val="00D90FE5"/>
    <w:rsid w:val="00D91002"/>
    <w:rsid w:val="00D91184"/>
    <w:rsid w:val="00D91FA2"/>
    <w:rsid w:val="00D920D3"/>
    <w:rsid w:val="00D92418"/>
    <w:rsid w:val="00D92E1D"/>
    <w:rsid w:val="00D93051"/>
    <w:rsid w:val="00D93B02"/>
    <w:rsid w:val="00D93ED0"/>
    <w:rsid w:val="00D940AF"/>
    <w:rsid w:val="00D941C1"/>
    <w:rsid w:val="00D94211"/>
    <w:rsid w:val="00D943EA"/>
    <w:rsid w:val="00D945C6"/>
    <w:rsid w:val="00D9466A"/>
    <w:rsid w:val="00D947F1"/>
    <w:rsid w:val="00D94A62"/>
    <w:rsid w:val="00D94D48"/>
    <w:rsid w:val="00D94F58"/>
    <w:rsid w:val="00D954AD"/>
    <w:rsid w:val="00D9580B"/>
    <w:rsid w:val="00D95CCE"/>
    <w:rsid w:val="00D96A7E"/>
    <w:rsid w:val="00D96EC3"/>
    <w:rsid w:val="00D97311"/>
    <w:rsid w:val="00D975A0"/>
    <w:rsid w:val="00D97AD6"/>
    <w:rsid w:val="00D97CB1"/>
    <w:rsid w:val="00D97F37"/>
    <w:rsid w:val="00DA185C"/>
    <w:rsid w:val="00DA2BC3"/>
    <w:rsid w:val="00DA33DA"/>
    <w:rsid w:val="00DA370F"/>
    <w:rsid w:val="00DA3A1F"/>
    <w:rsid w:val="00DA3B6E"/>
    <w:rsid w:val="00DA3C42"/>
    <w:rsid w:val="00DA42F2"/>
    <w:rsid w:val="00DA46B4"/>
    <w:rsid w:val="00DA46CB"/>
    <w:rsid w:val="00DA47E1"/>
    <w:rsid w:val="00DA50B2"/>
    <w:rsid w:val="00DA50DA"/>
    <w:rsid w:val="00DA57CF"/>
    <w:rsid w:val="00DA594E"/>
    <w:rsid w:val="00DA5D3E"/>
    <w:rsid w:val="00DA60A7"/>
    <w:rsid w:val="00DA6693"/>
    <w:rsid w:val="00DA6AF7"/>
    <w:rsid w:val="00DA6D83"/>
    <w:rsid w:val="00DA7C29"/>
    <w:rsid w:val="00DA7D63"/>
    <w:rsid w:val="00DB00A0"/>
    <w:rsid w:val="00DB0210"/>
    <w:rsid w:val="00DB0373"/>
    <w:rsid w:val="00DB0912"/>
    <w:rsid w:val="00DB0A3A"/>
    <w:rsid w:val="00DB1498"/>
    <w:rsid w:val="00DB1AD4"/>
    <w:rsid w:val="00DB54A3"/>
    <w:rsid w:val="00DB57B0"/>
    <w:rsid w:val="00DB5B77"/>
    <w:rsid w:val="00DB631E"/>
    <w:rsid w:val="00DB64A0"/>
    <w:rsid w:val="00DB6740"/>
    <w:rsid w:val="00DB73DA"/>
    <w:rsid w:val="00DB75BD"/>
    <w:rsid w:val="00DB7786"/>
    <w:rsid w:val="00DB7814"/>
    <w:rsid w:val="00DB7D6A"/>
    <w:rsid w:val="00DC03B8"/>
    <w:rsid w:val="00DC0427"/>
    <w:rsid w:val="00DC08F6"/>
    <w:rsid w:val="00DC0D26"/>
    <w:rsid w:val="00DC1608"/>
    <w:rsid w:val="00DC1873"/>
    <w:rsid w:val="00DC1897"/>
    <w:rsid w:val="00DC24AB"/>
    <w:rsid w:val="00DC2A57"/>
    <w:rsid w:val="00DC4031"/>
    <w:rsid w:val="00DC53AA"/>
    <w:rsid w:val="00DC5E0E"/>
    <w:rsid w:val="00DC6124"/>
    <w:rsid w:val="00DC6508"/>
    <w:rsid w:val="00DC73F2"/>
    <w:rsid w:val="00DC7645"/>
    <w:rsid w:val="00DD0071"/>
    <w:rsid w:val="00DD05D3"/>
    <w:rsid w:val="00DD1014"/>
    <w:rsid w:val="00DD13B7"/>
    <w:rsid w:val="00DD1745"/>
    <w:rsid w:val="00DD1A49"/>
    <w:rsid w:val="00DD2512"/>
    <w:rsid w:val="00DD257F"/>
    <w:rsid w:val="00DD281A"/>
    <w:rsid w:val="00DD28AA"/>
    <w:rsid w:val="00DD28AD"/>
    <w:rsid w:val="00DD2A88"/>
    <w:rsid w:val="00DD311A"/>
    <w:rsid w:val="00DD468C"/>
    <w:rsid w:val="00DD582D"/>
    <w:rsid w:val="00DD586E"/>
    <w:rsid w:val="00DD5B89"/>
    <w:rsid w:val="00DD5C12"/>
    <w:rsid w:val="00DD6581"/>
    <w:rsid w:val="00DD6F5B"/>
    <w:rsid w:val="00DD714B"/>
    <w:rsid w:val="00DD7637"/>
    <w:rsid w:val="00DD78CA"/>
    <w:rsid w:val="00DD7998"/>
    <w:rsid w:val="00DE0AAE"/>
    <w:rsid w:val="00DE1097"/>
    <w:rsid w:val="00DE10C3"/>
    <w:rsid w:val="00DE1698"/>
    <w:rsid w:val="00DE17E0"/>
    <w:rsid w:val="00DE1DCD"/>
    <w:rsid w:val="00DE1F11"/>
    <w:rsid w:val="00DE20B6"/>
    <w:rsid w:val="00DE21B1"/>
    <w:rsid w:val="00DE2680"/>
    <w:rsid w:val="00DE342B"/>
    <w:rsid w:val="00DE34B1"/>
    <w:rsid w:val="00DE3EF8"/>
    <w:rsid w:val="00DE4423"/>
    <w:rsid w:val="00DE46D4"/>
    <w:rsid w:val="00DE4A33"/>
    <w:rsid w:val="00DE4DB0"/>
    <w:rsid w:val="00DE51B0"/>
    <w:rsid w:val="00DE5609"/>
    <w:rsid w:val="00DE5F42"/>
    <w:rsid w:val="00DE644B"/>
    <w:rsid w:val="00DE6632"/>
    <w:rsid w:val="00DE67CF"/>
    <w:rsid w:val="00DE732C"/>
    <w:rsid w:val="00DE740E"/>
    <w:rsid w:val="00DE7A0F"/>
    <w:rsid w:val="00DE7C86"/>
    <w:rsid w:val="00DF04BA"/>
    <w:rsid w:val="00DF11E9"/>
    <w:rsid w:val="00DF14E2"/>
    <w:rsid w:val="00DF1A87"/>
    <w:rsid w:val="00DF1CCA"/>
    <w:rsid w:val="00DF2480"/>
    <w:rsid w:val="00DF28C1"/>
    <w:rsid w:val="00DF31A2"/>
    <w:rsid w:val="00DF31C9"/>
    <w:rsid w:val="00DF35B0"/>
    <w:rsid w:val="00DF3AF4"/>
    <w:rsid w:val="00DF46D0"/>
    <w:rsid w:val="00DF4CAD"/>
    <w:rsid w:val="00DF4E0B"/>
    <w:rsid w:val="00DF4E25"/>
    <w:rsid w:val="00DF5317"/>
    <w:rsid w:val="00DF53C6"/>
    <w:rsid w:val="00DF5547"/>
    <w:rsid w:val="00DF58AA"/>
    <w:rsid w:val="00DF58DC"/>
    <w:rsid w:val="00DF60D0"/>
    <w:rsid w:val="00DF7F9D"/>
    <w:rsid w:val="00E0049A"/>
    <w:rsid w:val="00E0065E"/>
    <w:rsid w:val="00E007CC"/>
    <w:rsid w:val="00E00820"/>
    <w:rsid w:val="00E00B1B"/>
    <w:rsid w:val="00E00C3B"/>
    <w:rsid w:val="00E00F42"/>
    <w:rsid w:val="00E01A99"/>
    <w:rsid w:val="00E01CEB"/>
    <w:rsid w:val="00E02081"/>
    <w:rsid w:val="00E0255E"/>
    <w:rsid w:val="00E0280E"/>
    <w:rsid w:val="00E02CD7"/>
    <w:rsid w:val="00E03456"/>
    <w:rsid w:val="00E03690"/>
    <w:rsid w:val="00E04EB9"/>
    <w:rsid w:val="00E0515F"/>
    <w:rsid w:val="00E055A6"/>
    <w:rsid w:val="00E05B3E"/>
    <w:rsid w:val="00E05BFC"/>
    <w:rsid w:val="00E05DC0"/>
    <w:rsid w:val="00E05F63"/>
    <w:rsid w:val="00E0606A"/>
    <w:rsid w:val="00E06193"/>
    <w:rsid w:val="00E06326"/>
    <w:rsid w:val="00E064B6"/>
    <w:rsid w:val="00E06517"/>
    <w:rsid w:val="00E067E9"/>
    <w:rsid w:val="00E06FD4"/>
    <w:rsid w:val="00E0759A"/>
    <w:rsid w:val="00E07B9F"/>
    <w:rsid w:val="00E07D1D"/>
    <w:rsid w:val="00E10017"/>
    <w:rsid w:val="00E103BE"/>
    <w:rsid w:val="00E10C4C"/>
    <w:rsid w:val="00E10FA0"/>
    <w:rsid w:val="00E112A7"/>
    <w:rsid w:val="00E1146B"/>
    <w:rsid w:val="00E117EE"/>
    <w:rsid w:val="00E117F3"/>
    <w:rsid w:val="00E1185F"/>
    <w:rsid w:val="00E11A94"/>
    <w:rsid w:val="00E12773"/>
    <w:rsid w:val="00E128AF"/>
    <w:rsid w:val="00E12D00"/>
    <w:rsid w:val="00E12FA8"/>
    <w:rsid w:val="00E13573"/>
    <w:rsid w:val="00E13D46"/>
    <w:rsid w:val="00E13E96"/>
    <w:rsid w:val="00E141FF"/>
    <w:rsid w:val="00E14347"/>
    <w:rsid w:val="00E14367"/>
    <w:rsid w:val="00E145BC"/>
    <w:rsid w:val="00E146E6"/>
    <w:rsid w:val="00E147EA"/>
    <w:rsid w:val="00E1596B"/>
    <w:rsid w:val="00E15BC4"/>
    <w:rsid w:val="00E15D6C"/>
    <w:rsid w:val="00E167CD"/>
    <w:rsid w:val="00E17032"/>
    <w:rsid w:val="00E17251"/>
    <w:rsid w:val="00E17486"/>
    <w:rsid w:val="00E176BB"/>
    <w:rsid w:val="00E17908"/>
    <w:rsid w:val="00E20335"/>
    <w:rsid w:val="00E20382"/>
    <w:rsid w:val="00E206F2"/>
    <w:rsid w:val="00E2086B"/>
    <w:rsid w:val="00E20A3D"/>
    <w:rsid w:val="00E2136C"/>
    <w:rsid w:val="00E214E9"/>
    <w:rsid w:val="00E217A2"/>
    <w:rsid w:val="00E218EA"/>
    <w:rsid w:val="00E21F5A"/>
    <w:rsid w:val="00E22AA1"/>
    <w:rsid w:val="00E22AFC"/>
    <w:rsid w:val="00E23023"/>
    <w:rsid w:val="00E23A4C"/>
    <w:rsid w:val="00E23FDF"/>
    <w:rsid w:val="00E244D1"/>
    <w:rsid w:val="00E26701"/>
    <w:rsid w:val="00E2736F"/>
    <w:rsid w:val="00E2745D"/>
    <w:rsid w:val="00E274E5"/>
    <w:rsid w:val="00E27AF9"/>
    <w:rsid w:val="00E27B1A"/>
    <w:rsid w:val="00E311D4"/>
    <w:rsid w:val="00E313C0"/>
    <w:rsid w:val="00E31791"/>
    <w:rsid w:val="00E317EB"/>
    <w:rsid w:val="00E319F2"/>
    <w:rsid w:val="00E31B26"/>
    <w:rsid w:val="00E31CEC"/>
    <w:rsid w:val="00E321B8"/>
    <w:rsid w:val="00E32C16"/>
    <w:rsid w:val="00E3318A"/>
    <w:rsid w:val="00E337CA"/>
    <w:rsid w:val="00E33964"/>
    <w:rsid w:val="00E3423F"/>
    <w:rsid w:val="00E34703"/>
    <w:rsid w:val="00E348B9"/>
    <w:rsid w:val="00E3519A"/>
    <w:rsid w:val="00E35247"/>
    <w:rsid w:val="00E3556E"/>
    <w:rsid w:val="00E357BD"/>
    <w:rsid w:val="00E3588F"/>
    <w:rsid w:val="00E360C9"/>
    <w:rsid w:val="00E36495"/>
    <w:rsid w:val="00E3738C"/>
    <w:rsid w:val="00E376C7"/>
    <w:rsid w:val="00E37D12"/>
    <w:rsid w:val="00E400B6"/>
    <w:rsid w:val="00E4054A"/>
    <w:rsid w:val="00E40716"/>
    <w:rsid w:val="00E4074A"/>
    <w:rsid w:val="00E40794"/>
    <w:rsid w:val="00E40A1E"/>
    <w:rsid w:val="00E40DB6"/>
    <w:rsid w:val="00E416AD"/>
    <w:rsid w:val="00E4182E"/>
    <w:rsid w:val="00E4207D"/>
    <w:rsid w:val="00E421D6"/>
    <w:rsid w:val="00E42642"/>
    <w:rsid w:val="00E4298F"/>
    <w:rsid w:val="00E42B15"/>
    <w:rsid w:val="00E42C0B"/>
    <w:rsid w:val="00E42C54"/>
    <w:rsid w:val="00E42EAB"/>
    <w:rsid w:val="00E43107"/>
    <w:rsid w:val="00E435D0"/>
    <w:rsid w:val="00E43A4E"/>
    <w:rsid w:val="00E44101"/>
    <w:rsid w:val="00E447E5"/>
    <w:rsid w:val="00E46179"/>
    <w:rsid w:val="00E4684F"/>
    <w:rsid w:val="00E46A52"/>
    <w:rsid w:val="00E50193"/>
    <w:rsid w:val="00E50273"/>
    <w:rsid w:val="00E506E9"/>
    <w:rsid w:val="00E50BA4"/>
    <w:rsid w:val="00E50DB7"/>
    <w:rsid w:val="00E50E59"/>
    <w:rsid w:val="00E50FF4"/>
    <w:rsid w:val="00E51971"/>
    <w:rsid w:val="00E5210E"/>
    <w:rsid w:val="00E52831"/>
    <w:rsid w:val="00E5298A"/>
    <w:rsid w:val="00E52B0D"/>
    <w:rsid w:val="00E52D18"/>
    <w:rsid w:val="00E52D9A"/>
    <w:rsid w:val="00E52E91"/>
    <w:rsid w:val="00E533B4"/>
    <w:rsid w:val="00E535EC"/>
    <w:rsid w:val="00E53696"/>
    <w:rsid w:val="00E537E6"/>
    <w:rsid w:val="00E53B61"/>
    <w:rsid w:val="00E54159"/>
    <w:rsid w:val="00E5419E"/>
    <w:rsid w:val="00E5466F"/>
    <w:rsid w:val="00E5472A"/>
    <w:rsid w:val="00E54897"/>
    <w:rsid w:val="00E54B4E"/>
    <w:rsid w:val="00E55589"/>
    <w:rsid w:val="00E55A13"/>
    <w:rsid w:val="00E55B9E"/>
    <w:rsid w:val="00E569D6"/>
    <w:rsid w:val="00E56E98"/>
    <w:rsid w:val="00E570FF"/>
    <w:rsid w:val="00E57A24"/>
    <w:rsid w:val="00E57C38"/>
    <w:rsid w:val="00E600FB"/>
    <w:rsid w:val="00E60864"/>
    <w:rsid w:val="00E61002"/>
    <w:rsid w:val="00E6109E"/>
    <w:rsid w:val="00E6177C"/>
    <w:rsid w:val="00E61804"/>
    <w:rsid w:val="00E61B55"/>
    <w:rsid w:val="00E61BC1"/>
    <w:rsid w:val="00E61C8C"/>
    <w:rsid w:val="00E6207C"/>
    <w:rsid w:val="00E62A8E"/>
    <w:rsid w:val="00E63505"/>
    <w:rsid w:val="00E64571"/>
    <w:rsid w:val="00E645EA"/>
    <w:rsid w:val="00E64A8C"/>
    <w:rsid w:val="00E64FC5"/>
    <w:rsid w:val="00E65BBD"/>
    <w:rsid w:val="00E65DCD"/>
    <w:rsid w:val="00E65E0B"/>
    <w:rsid w:val="00E66501"/>
    <w:rsid w:val="00E668C9"/>
    <w:rsid w:val="00E67183"/>
    <w:rsid w:val="00E67319"/>
    <w:rsid w:val="00E67634"/>
    <w:rsid w:val="00E67947"/>
    <w:rsid w:val="00E67D81"/>
    <w:rsid w:val="00E67DB9"/>
    <w:rsid w:val="00E70098"/>
    <w:rsid w:val="00E70753"/>
    <w:rsid w:val="00E70928"/>
    <w:rsid w:val="00E70FE4"/>
    <w:rsid w:val="00E7103C"/>
    <w:rsid w:val="00E71176"/>
    <w:rsid w:val="00E71257"/>
    <w:rsid w:val="00E713EF"/>
    <w:rsid w:val="00E71C4A"/>
    <w:rsid w:val="00E72054"/>
    <w:rsid w:val="00E724A2"/>
    <w:rsid w:val="00E72B73"/>
    <w:rsid w:val="00E72FEB"/>
    <w:rsid w:val="00E73117"/>
    <w:rsid w:val="00E73685"/>
    <w:rsid w:val="00E73787"/>
    <w:rsid w:val="00E73AC8"/>
    <w:rsid w:val="00E7404F"/>
    <w:rsid w:val="00E74136"/>
    <w:rsid w:val="00E742D1"/>
    <w:rsid w:val="00E7437E"/>
    <w:rsid w:val="00E745F4"/>
    <w:rsid w:val="00E74D53"/>
    <w:rsid w:val="00E751DF"/>
    <w:rsid w:val="00E75242"/>
    <w:rsid w:val="00E753D8"/>
    <w:rsid w:val="00E75E03"/>
    <w:rsid w:val="00E75E4B"/>
    <w:rsid w:val="00E761E4"/>
    <w:rsid w:val="00E7650D"/>
    <w:rsid w:val="00E76D0E"/>
    <w:rsid w:val="00E7709E"/>
    <w:rsid w:val="00E773F3"/>
    <w:rsid w:val="00E80359"/>
    <w:rsid w:val="00E80698"/>
    <w:rsid w:val="00E81059"/>
    <w:rsid w:val="00E81501"/>
    <w:rsid w:val="00E81704"/>
    <w:rsid w:val="00E8193C"/>
    <w:rsid w:val="00E819B3"/>
    <w:rsid w:val="00E81DD8"/>
    <w:rsid w:val="00E81FF0"/>
    <w:rsid w:val="00E825C9"/>
    <w:rsid w:val="00E82B8F"/>
    <w:rsid w:val="00E834BE"/>
    <w:rsid w:val="00E847B5"/>
    <w:rsid w:val="00E84881"/>
    <w:rsid w:val="00E84A61"/>
    <w:rsid w:val="00E84CBD"/>
    <w:rsid w:val="00E84E31"/>
    <w:rsid w:val="00E84FC9"/>
    <w:rsid w:val="00E85497"/>
    <w:rsid w:val="00E85541"/>
    <w:rsid w:val="00E85E20"/>
    <w:rsid w:val="00E87096"/>
    <w:rsid w:val="00E871FA"/>
    <w:rsid w:val="00E8790B"/>
    <w:rsid w:val="00E87CB0"/>
    <w:rsid w:val="00E9015D"/>
    <w:rsid w:val="00E902D7"/>
    <w:rsid w:val="00E903F3"/>
    <w:rsid w:val="00E9080B"/>
    <w:rsid w:val="00E9088A"/>
    <w:rsid w:val="00E90B0F"/>
    <w:rsid w:val="00E910F5"/>
    <w:rsid w:val="00E91A50"/>
    <w:rsid w:val="00E91F1F"/>
    <w:rsid w:val="00E91F6F"/>
    <w:rsid w:val="00E9209F"/>
    <w:rsid w:val="00E920C1"/>
    <w:rsid w:val="00E9282B"/>
    <w:rsid w:val="00E92EBD"/>
    <w:rsid w:val="00E92F49"/>
    <w:rsid w:val="00E9327E"/>
    <w:rsid w:val="00E933B4"/>
    <w:rsid w:val="00E934A5"/>
    <w:rsid w:val="00E93654"/>
    <w:rsid w:val="00E93795"/>
    <w:rsid w:val="00E939C0"/>
    <w:rsid w:val="00E93A08"/>
    <w:rsid w:val="00E93BC1"/>
    <w:rsid w:val="00E947DB"/>
    <w:rsid w:val="00E94FAC"/>
    <w:rsid w:val="00E95319"/>
    <w:rsid w:val="00E95790"/>
    <w:rsid w:val="00E95BDA"/>
    <w:rsid w:val="00E95EEF"/>
    <w:rsid w:val="00E95FDF"/>
    <w:rsid w:val="00E963B7"/>
    <w:rsid w:val="00E965BD"/>
    <w:rsid w:val="00E96BDD"/>
    <w:rsid w:val="00E96FD1"/>
    <w:rsid w:val="00E970CB"/>
    <w:rsid w:val="00E970D0"/>
    <w:rsid w:val="00E97122"/>
    <w:rsid w:val="00E97351"/>
    <w:rsid w:val="00E97790"/>
    <w:rsid w:val="00E9794C"/>
    <w:rsid w:val="00E97AB3"/>
    <w:rsid w:val="00E97AEF"/>
    <w:rsid w:val="00E97B53"/>
    <w:rsid w:val="00EA0049"/>
    <w:rsid w:val="00EA00DC"/>
    <w:rsid w:val="00EA0233"/>
    <w:rsid w:val="00EA03CE"/>
    <w:rsid w:val="00EA0AF7"/>
    <w:rsid w:val="00EA0D63"/>
    <w:rsid w:val="00EA0E31"/>
    <w:rsid w:val="00EA0F4D"/>
    <w:rsid w:val="00EA150B"/>
    <w:rsid w:val="00EA1AE7"/>
    <w:rsid w:val="00EA1F80"/>
    <w:rsid w:val="00EA21BD"/>
    <w:rsid w:val="00EA2C60"/>
    <w:rsid w:val="00EA300D"/>
    <w:rsid w:val="00EA36B8"/>
    <w:rsid w:val="00EA3A16"/>
    <w:rsid w:val="00EA3B30"/>
    <w:rsid w:val="00EA3DDD"/>
    <w:rsid w:val="00EA418F"/>
    <w:rsid w:val="00EA4509"/>
    <w:rsid w:val="00EA4615"/>
    <w:rsid w:val="00EA4628"/>
    <w:rsid w:val="00EA497D"/>
    <w:rsid w:val="00EA4DE3"/>
    <w:rsid w:val="00EA5149"/>
    <w:rsid w:val="00EA5DE7"/>
    <w:rsid w:val="00EA5E56"/>
    <w:rsid w:val="00EA5F8D"/>
    <w:rsid w:val="00EA6BF8"/>
    <w:rsid w:val="00EA6E7E"/>
    <w:rsid w:val="00EA74BA"/>
    <w:rsid w:val="00EA799B"/>
    <w:rsid w:val="00EA7F37"/>
    <w:rsid w:val="00EB005C"/>
    <w:rsid w:val="00EB00E1"/>
    <w:rsid w:val="00EB0374"/>
    <w:rsid w:val="00EB0412"/>
    <w:rsid w:val="00EB06C3"/>
    <w:rsid w:val="00EB09AC"/>
    <w:rsid w:val="00EB0B10"/>
    <w:rsid w:val="00EB0BEB"/>
    <w:rsid w:val="00EB12F5"/>
    <w:rsid w:val="00EB13AA"/>
    <w:rsid w:val="00EB19E7"/>
    <w:rsid w:val="00EB1CB0"/>
    <w:rsid w:val="00EB2262"/>
    <w:rsid w:val="00EB2F2C"/>
    <w:rsid w:val="00EB32F7"/>
    <w:rsid w:val="00EB34DA"/>
    <w:rsid w:val="00EB3ED4"/>
    <w:rsid w:val="00EB3F1F"/>
    <w:rsid w:val="00EB40B1"/>
    <w:rsid w:val="00EB4922"/>
    <w:rsid w:val="00EB5429"/>
    <w:rsid w:val="00EB5567"/>
    <w:rsid w:val="00EB5623"/>
    <w:rsid w:val="00EB5CF9"/>
    <w:rsid w:val="00EB5D79"/>
    <w:rsid w:val="00EB6898"/>
    <w:rsid w:val="00EB6AD5"/>
    <w:rsid w:val="00EB6F4C"/>
    <w:rsid w:val="00EB7060"/>
    <w:rsid w:val="00EB71C4"/>
    <w:rsid w:val="00EB7687"/>
    <w:rsid w:val="00EC0228"/>
    <w:rsid w:val="00EC04C0"/>
    <w:rsid w:val="00EC0AE0"/>
    <w:rsid w:val="00EC0C99"/>
    <w:rsid w:val="00EC0FBE"/>
    <w:rsid w:val="00EC1571"/>
    <w:rsid w:val="00EC1D33"/>
    <w:rsid w:val="00EC2227"/>
    <w:rsid w:val="00EC2FE1"/>
    <w:rsid w:val="00EC3032"/>
    <w:rsid w:val="00EC3092"/>
    <w:rsid w:val="00EC30B5"/>
    <w:rsid w:val="00EC3516"/>
    <w:rsid w:val="00EC4B4C"/>
    <w:rsid w:val="00EC5419"/>
    <w:rsid w:val="00EC57C8"/>
    <w:rsid w:val="00EC5B3D"/>
    <w:rsid w:val="00EC6080"/>
    <w:rsid w:val="00EC62B8"/>
    <w:rsid w:val="00EC6382"/>
    <w:rsid w:val="00EC68D8"/>
    <w:rsid w:val="00EC6BC0"/>
    <w:rsid w:val="00EC6E2E"/>
    <w:rsid w:val="00EC6EA3"/>
    <w:rsid w:val="00EC6F25"/>
    <w:rsid w:val="00EC7E64"/>
    <w:rsid w:val="00ED064E"/>
    <w:rsid w:val="00ED093E"/>
    <w:rsid w:val="00ED098F"/>
    <w:rsid w:val="00ED0E6E"/>
    <w:rsid w:val="00ED0F6A"/>
    <w:rsid w:val="00ED1045"/>
    <w:rsid w:val="00ED138C"/>
    <w:rsid w:val="00ED18C0"/>
    <w:rsid w:val="00ED274A"/>
    <w:rsid w:val="00ED29D3"/>
    <w:rsid w:val="00ED2F0F"/>
    <w:rsid w:val="00ED2FA1"/>
    <w:rsid w:val="00ED43CA"/>
    <w:rsid w:val="00ED44BA"/>
    <w:rsid w:val="00ED4ACE"/>
    <w:rsid w:val="00ED4AFB"/>
    <w:rsid w:val="00ED5597"/>
    <w:rsid w:val="00ED65CA"/>
    <w:rsid w:val="00ED6B1D"/>
    <w:rsid w:val="00ED7314"/>
    <w:rsid w:val="00ED7E78"/>
    <w:rsid w:val="00ED7EF5"/>
    <w:rsid w:val="00EE00BD"/>
    <w:rsid w:val="00EE0814"/>
    <w:rsid w:val="00EE0C70"/>
    <w:rsid w:val="00EE0DF4"/>
    <w:rsid w:val="00EE12F3"/>
    <w:rsid w:val="00EE2513"/>
    <w:rsid w:val="00EE2FB1"/>
    <w:rsid w:val="00EE3040"/>
    <w:rsid w:val="00EE3BEA"/>
    <w:rsid w:val="00EE437C"/>
    <w:rsid w:val="00EE4B65"/>
    <w:rsid w:val="00EE4D3F"/>
    <w:rsid w:val="00EE525B"/>
    <w:rsid w:val="00EE5268"/>
    <w:rsid w:val="00EE54D1"/>
    <w:rsid w:val="00EE5B2B"/>
    <w:rsid w:val="00EE5F04"/>
    <w:rsid w:val="00EE6A08"/>
    <w:rsid w:val="00EE6ABB"/>
    <w:rsid w:val="00EE7513"/>
    <w:rsid w:val="00EE76E9"/>
    <w:rsid w:val="00EE7F6F"/>
    <w:rsid w:val="00EF02F8"/>
    <w:rsid w:val="00EF1131"/>
    <w:rsid w:val="00EF1695"/>
    <w:rsid w:val="00EF21B3"/>
    <w:rsid w:val="00EF2244"/>
    <w:rsid w:val="00EF22D0"/>
    <w:rsid w:val="00EF2C20"/>
    <w:rsid w:val="00EF2DC5"/>
    <w:rsid w:val="00EF369E"/>
    <w:rsid w:val="00EF38E0"/>
    <w:rsid w:val="00EF3B46"/>
    <w:rsid w:val="00EF3EE3"/>
    <w:rsid w:val="00EF4220"/>
    <w:rsid w:val="00EF47BA"/>
    <w:rsid w:val="00EF4DB3"/>
    <w:rsid w:val="00EF4E0E"/>
    <w:rsid w:val="00EF5198"/>
    <w:rsid w:val="00EF55E6"/>
    <w:rsid w:val="00EF580D"/>
    <w:rsid w:val="00EF5998"/>
    <w:rsid w:val="00EF59DF"/>
    <w:rsid w:val="00EF5DB5"/>
    <w:rsid w:val="00EF639A"/>
    <w:rsid w:val="00EF6A7D"/>
    <w:rsid w:val="00EF7898"/>
    <w:rsid w:val="00EF7A60"/>
    <w:rsid w:val="00EF7B4F"/>
    <w:rsid w:val="00F009AC"/>
    <w:rsid w:val="00F0127F"/>
    <w:rsid w:val="00F01333"/>
    <w:rsid w:val="00F01D94"/>
    <w:rsid w:val="00F01F83"/>
    <w:rsid w:val="00F026E9"/>
    <w:rsid w:val="00F0283D"/>
    <w:rsid w:val="00F02AC3"/>
    <w:rsid w:val="00F02E16"/>
    <w:rsid w:val="00F0333B"/>
    <w:rsid w:val="00F0411C"/>
    <w:rsid w:val="00F04E91"/>
    <w:rsid w:val="00F05572"/>
    <w:rsid w:val="00F057E7"/>
    <w:rsid w:val="00F057EB"/>
    <w:rsid w:val="00F05935"/>
    <w:rsid w:val="00F05A3B"/>
    <w:rsid w:val="00F05B10"/>
    <w:rsid w:val="00F068B0"/>
    <w:rsid w:val="00F06D46"/>
    <w:rsid w:val="00F0721F"/>
    <w:rsid w:val="00F072CF"/>
    <w:rsid w:val="00F07845"/>
    <w:rsid w:val="00F07CBA"/>
    <w:rsid w:val="00F10D92"/>
    <w:rsid w:val="00F111CC"/>
    <w:rsid w:val="00F113FF"/>
    <w:rsid w:val="00F11422"/>
    <w:rsid w:val="00F114C5"/>
    <w:rsid w:val="00F11504"/>
    <w:rsid w:val="00F11550"/>
    <w:rsid w:val="00F11839"/>
    <w:rsid w:val="00F11E3B"/>
    <w:rsid w:val="00F12900"/>
    <w:rsid w:val="00F12B8C"/>
    <w:rsid w:val="00F12C71"/>
    <w:rsid w:val="00F12D03"/>
    <w:rsid w:val="00F13048"/>
    <w:rsid w:val="00F13147"/>
    <w:rsid w:val="00F141D8"/>
    <w:rsid w:val="00F142F1"/>
    <w:rsid w:val="00F1473B"/>
    <w:rsid w:val="00F14F92"/>
    <w:rsid w:val="00F15947"/>
    <w:rsid w:val="00F15C9B"/>
    <w:rsid w:val="00F15E4F"/>
    <w:rsid w:val="00F16002"/>
    <w:rsid w:val="00F1673D"/>
    <w:rsid w:val="00F16C9E"/>
    <w:rsid w:val="00F16CD2"/>
    <w:rsid w:val="00F16EE6"/>
    <w:rsid w:val="00F17330"/>
    <w:rsid w:val="00F176C1"/>
    <w:rsid w:val="00F177CB"/>
    <w:rsid w:val="00F20134"/>
    <w:rsid w:val="00F20545"/>
    <w:rsid w:val="00F206F8"/>
    <w:rsid w:val="00F20F3C"/>
    <w:rsid w:val="00F20FB3"/>
    <w:rsid w:val="00F21190"/>
    <w:rsid w:val="00F21C6E"/>
    <w:rsid w:val="00F21CE9"/>
    <w:rsid w:val="00F21E5F"/>
    <w:rsid w:val="00F22164"/>
    <w:rsid w:val="00F22486"/>
    <w:rsid w:val="00F22E34"/>
    <w:rsid w:val="00F231B3"/>
    <w:rsid w:val="00F231F6"/>
    <w:rsid w:val="00F23C86"/>
    <w:rsid w:val="00F23DC9"/>
    <w:rsid w:val="00F23ED5"/>
    <w:rsid w:val="00F25A4D"/>
    <w:rsid w:val="00F26753"/>
    <w:rsid w:val="00F26762"/>
    <w:rsid w:val="00F26DA0"/>
    <w:rsid w:val="00F2723A"/>
    <w:rsid w:val="00F274E8"/>
    <w:rsid w:val="00F27612"/>
    <w:rsid w:val="00F27867"/>
    <w:rsid w:val="00F27AA1"/>
    <w:rsid w:val="00F309D9"/>
    <w:rsid w:val="00F30F2B"/>
    <w:rsid w:val="00F30FD9"/>
    <w:rsid w:val="00F314E6"/>
    <w:rsid w:val="00F31E98"/>
    <w:rsid w:val="00F32287"/>
    <w:rsid w:val="00F3237D"/>
    <w:rsid w:val="00F33F9F"/>
    <w:rsid w:val="00F34E0A"/>
    <w:rsid w:val="00F34E16"/>
    <w:rsid w:val="00F34E90"/>
    <w:rsid w:val="00F35535"/>
    <w:rsid w:val="00F3664E"/>
    <w:rsid w:val="00F36DE5"/>
    <w:rsid w:val="00F36EBE"/>
    <w:rsid w:val="00F37791"/>
    <w:rsid w:val="00F377A1"/>
    <w:rsid w:val="00F37C20"/>
    <w:rsid w:val="00F401B3"/>
    <w:rsid w:val="00F40665"/>
    <w:rsid w:val="00F406C9"/>
    <w:rsid w:val="00F41193"/>
    <w:rsid w:val="00F41987"/>
    <w:rsid w:val="00F419D6"/>
    <w:rsid w:val="00F41A7B"/>
    <w:rsid w:val="00F41C39"/>
    <w:rsid w:val="00F42001"/>
    <w:rsid w:val="00F420A5"/>
    <w:rsid w:val="00F42687"/>
    <w:rsid w:val="00F42810"/>
    <w:rsid w:val="00F4291E"/>
    <w:rsid w:val="00F42C05"/>
    <w:rsid w:val="00F42C5C"/>
    <w:rsid w:val="00F43555"/>
    <w:rsid w:val="00F436BE"/>
    <w:rsid w:val="00F4445F"/>
    <w:rsid w:val="00F44682"/>
    <w:rsid w:val="00F44C8E"/>
    <w:rsid w:val="00F45245"/>
    <w:rsid w:val="00F45862"/>
    <w:rsid w:val="00F45ED2"/>
    <w:rsid w:val="00F46518"/>
    <w:rsid w:val="00F4681B"/>
    <w:rsid w:val="00F46E66"/>
    <w:rsid w:val="00F470B8"/>
    <w:rsid w:val="00F47217"/>
    <w:rsid w:val="00F476C6"/>
    <w:rsid w:val="00F47871"/>
    <w:rsid w:val="00F5016D"/>
    <w:rsid w:val="00F50861"/>
    <w:rsid w:val="00F50B07"/>
    <w:rsid w:val="00F510AA"/>
    <w:rsid w:val="00F51989"/>
    <w:rsid w:val="00F519C0"/>
    <w:rsid w:val="00F51C59"/>
    <w:rsid w:val="00F525E5"/>
    <w:rsid w:val="00F52D67"/>
    <w:rsid w:val="00F5315F"/>
    <w:rsid w:val="00F53CCD"/>
    <w:rsid w:val="00F54CAE"/>
    <w:rsid w:val="00F551E2"/>
    <w:rsid w:val="00F554B7"/>
    <w:rsid w:val="00F556B6"/>
    <w:rsid w:val="00F55906"/>
    <w:rsid w:val="00F55E65"/>
    <w:rsid w:val="00F577D0"/>
    <w:rsid w:val="00F57F36"/>
    <w:rsid w:val="00F60C84"/>
    <w:rsid w:val="00F61127"/>
    <w:rsid w:val="00F61319"/>
    <w:rsid w:val="00F618EC"/>
    <w:rsid w:val="00F6191A"/>
    <w:rsid w:val="00F61AEF"/>
    <w:rsid w:val="00F62253"/>
    <w:rsid w:val="00F622AD"/>
    <w:rsid w:val="00F62D2A"/>
    <w:rsid w:val="00F63C0E"/>
    <w:rsid w:val="00F6414A"/>
    <w:rsid w:val="00F644FF"/>
    <w:rsid w:val="00F645D0"/>
    <w:rsid w:val="00F65177"/>
    <w:rsid w:val="00F6560E"/>
    <w:rsid w:val="00F65B7C"/>
    <w:rsid w:val="00F662C0"/>
    <w:rsid w:val="00F66D07"/>
    <w:rsid w:val="00F66E40"/>
    <w:rsid w:val="00F671ED"/>
    <w:rsid w:val="00F67288"/>
    <w:rsid w:val="00F67522"/>
    <w:rsid w:val="00F67AA6"/>
    <w:rsid w:val="00F70017"/>
    <w:rsid w:val="00F700D9"/>
    <w:rsid w:val="00F70513"/>
    <w:rsid w:val="00F71353"/>
    <w:rsid w:val="00F71F15"/>
    <w:rsid w:val="00F72436"/>
    <w:rsid w:val="00F72F42"/>
    <w:rsid w:val="00F74C06"/>
    <w:rsid w:val="00F74C0F"/>
    <w:rsid w:val="00F750E4"/>
    <w:rsid w:val="00F75A83"/>
    <w:rsid w:val="00F75ABD"/>
    <w:rsid w:val="00F76725"/>
    <w:rsid w:val="00F76B18"/>
    <w:rsid w:val="00F76B2B"/>
    <w:rsid w:val="00F770AD"/>
    <w:rsid w:val="00F777EF"/>
    <w:rsid w:val="00F77F0E"/>
    <w:rsid w:val="00F77F98"/>
    <w:rsid w:val="00F81038"/>
    <w:rsid w:val="00F816F0"/>
    <w:rsid w:val="00F81C7E"/>
    <w:rsid w:val="00F81ECA"/>
    <w:rsid w:val="00F821FA"/>
    <w:rsid w:val="00F82601"/>
    <w:rsid w:val="00F8287E"/>
    <w:rsid w:val="00F8316A"/>
    <w:rsid w:val="00F8328A"/>
    <w:rsid w:val="00F83476"/>
    <w:rsid w:val="00F836F9"/>
    <w:rsid w:val="00F83889"/>
    <w:rsid w:val="00F839CB"/>
    <w:rsid w:val="00F83D6E"/>
    <w:rsid w:val="00F83E42"/>
    <w:rsid w:val="00F83FD2"/>
    <w:rsid w:val="00F84019"/>
    <w:rsid w:val="00F84735"/>
    <w:rsid w:val="00F84DB3"/>
    <w:rsid w:val="00F8561D"/>
    <w:rsid w:val="00F859E5"/>
    <w:rsid w:val="00F85A28"/>
    <w:rsid w:val="00F85DA5"/>
    <w:rsid w:val="00F861F8"/>
    <w:rsid w:val="00F86363"/>
    <w:rsid w:val="00F86EAA"/>
    <w:rsid w:val="00F86EF2"/>
    <w:rsid w:val="00F86F41"/>
    <w:rsid w:val="00F8725E"/>
    <w:rsid w:val="00F8734E"/>
    <w:rsid w:val="00F87B1D"/>
    <w:rsid w:val="00F900DD"/>
    <w:rsid w:val="00F9047C"/>
    <w:rsid w:val="00F90926"/>
    <w:rsid w:val="00F90997"/>
    <w:rsid w:val="00F90A27"/>
    <w:rsid w:val="00F90C95"/>
    <w:rsid w:val="00F90E2F"/>
    <w:rsid w:val="00F911D6"/>
    <w:rsid w:val="00F91618"/>
    <w:rsid w:val="00F92793"/>
    <w:rsid w:val="00F92A5C"/>
    <w:rsid w:val="00F92CC6"/>
    <w:rsid w:val="00F93078"/>
    <w:rsid w:val="00F937FB"/>
    <w:rsid w:val="00F93B5E"/>
    <w:rsid w:val="00F93C4A"/>
    <w:rsid w:val="00F9463C"/>
    <w:rsid w:val="00F94921"/>
    <w:rsid w:val="00F94FE2"/>
    <w:rsid w:val="00F96128"/>
    <w:rsid w:val="00F96173"/>
    <w:rsid w:val="00F96234"/>
    <w:rsid w:val="00F9633A"/>
    <w:rsid w:val="00F96C9E"/>
    <w:rsid w:val="00F9709D"/>
    <w:rsid w:val="00F9728A"/>
    <w:rsid w:val="00FA0027"/>
    <w:rsid w:val="00FA028C"/>
    <w:rsid w:val="00FA0380"/>
    <w:rsid w:val="00FA0465"/>
    <w:rsid w:val="00FA04F4"/>
    <w:rsid w:val="00FA0B21"/>
    <w:rsid w:val="00FA0BF8"/>
    <w:rsid w:val="00FA0E43"/>
    <w:rsid w:val="00FA15AC"/>
    <w:rsid w:val="00FA17B8"/>
    <w:rsid w:val="00FA1A34"/>
    <w:rsid w:val="00FA1A79"/>
    <w:rsid w:val="00FA32A5"/>
    <w:rsid w:val="00FA36FE"/>
    <w:rsid w:val="00FA3A3A"/>
    <w:rsid w:val="00FA3DE3"/>
    <w:rsid w:val="00FA3DF9"/>
    <w:rsid w:val="00FA3EA6"/>
    <w:rsid w:val="00FA400D"/>
    <w:rsid w:val="00FA4BED"/>
    <w:rsid w:val="00FA5BDC"/>
    <w:rsid w:val="00FA5C76"/>
    <w:rsid w:val="00FA5F52"/>
    <w:rsid w:val="00FA62BE"/>
    <w:rsid w:val="00FA6913"/>
    <w:rsid w:val="00FA6FBB"/>
    <w:rsid w:val="00FA76EB"/>
    <w:rsid w:val="00FB022C"/>
    <w:rsid w:val="00FB07B9"/>
    <w:rsid w:val="00FB0A81"/>
    <w:rsid w:val="00FB0F74"/>
    <w:rsid w:val="00FB1132"/>
    <w:rsid w:val="00FB160D"/>
    <w:rsid w:val="00FB17F9"/>
    <w:rsid w:val="00FB1BA5"/>
    <w:rsid w:val="00FB1D82"/>
    <w:rsid w:val="00FB1DF6"/>
    <w:rsid w:val="00FB2712"/>
    <w:rsid w:val="00FB29A8"/>
    <w:rsid w:val="00FB365F"/>
    <w:rsid w:val="00FB3719"/>
    <w:rsid w:val="00FB3902"/>
    <w:rsid w:val="00FB3FCE"/>
    <w:rsid w:val="00FB48A3"/>
    <w:rsid w:val="00FB4F89"/>
    <w:rsid w:val="00FB50B7"/>
    <w:rsid w:val="00FB577A"/>
    <w:rsid w:val="00FB58AA"/>
    <w:rsid w:val="00FB6086"/>
    <w:rsid w:val="00FB61B3"/>
    <w:rsid w:val="00FB63CF"/>
    <w:rsid w:val="00FB6F6B"/>
    <w:rsid w:val="00FB702B"/>
    <w:rsid w:val="00FB7061"/>
    <w:rsid w:val="00FB70A5"/>
    <w:rsid w:val="00FB7380"/>
    <w:rsid w:val="00FB7C38"/>
    <w:rsid w:val="00FC00D3"/>
    <w:rsid w:val="00FC0A20"/>
    <w:rsid w:val="00FC1369"/>
    <w:rsid w:val="00FC1BA2"/>
    <w:rsid w:val="00FC2246"/>
    <w:rsid w:val="00FC2778"/>
    <w:rsid w:val="00FC2AD9"/>
    <w:rsid w:val="00FC2C2B"/>
    <w:rsid w:val="00FC3A66"/>
    <w:rsid w:val="00FC3D7D"/>
    <w:rsid w:val="00FC465F"/>
    <w:rsid w:val="00FC5244"/>
    <w:rsid w:val="00FC6357"/>
    <w:rsid w:val="00FC6D60"/>
    <w:rsid w:val="00FC7055"/>
    <w:rsid w:val="00FC7B21"/>
    <w:rsid w:val="00FC7CCB"/>
    <w:rsid w:val="00FD0B18"/>
    <w:rsid w:val="00FD0BC8"/>
    <w:rsid w:val="00FD0E13"/>
    <w:rsid w:val="00FD16ED"/>
    <w:rsid w:val="00FD1795"/>
    <w:rsid w:val="00FD1FE4"/>
    <w:rsid w:val="00FD2822"/>
    <w:rsid w:val="00FD2B82"/>
    <w:rsid w:val="00FD2CA3"/>
    <w:rsid w:val="00FD315C"/>
    <w:rsid w:val="00FD3379"/>
    <w:rsid w:val="00FD397D"/>
    <w:rsid w:val="00FD3C91"/>
    <w:rsid w:val="00FD3E87"/>
    <w:rsid w:val="00FD4100"/>
    <w:rsid w:val="00FD426C"/>
    <w:rsid w:val="00FD4286"/>
    <w:rsid w:val="00FD4C31"/>
    <w:rsid w:val="00FD4C74"/>
    <w:rsid w:val="00FD4F12"/>
    <w:rsid w:val="00FD50BE"/>
    <w:rsid w:val="00FD57C3"/>
    <w:rsid w:val="00FD5A00"/>
    <w:rsid w:val="00FD60CA"/>
    <w:rsid w:val="00FD6127"/>
    <w:rsid w:val="00FD6380"/>
    <w:rsid w:val="00FD66F5"/>
    <w:rsid w:val="00FD6B3D"/>
    <w:rsid w:val="00FD6CA7"/>
    <w:rsid w:val="00FD6DD7"/>
    <w:rsid w:val="00FD727B"/>
    <w:rsid w:val="00FD72A6"/>
    <w:rsid w:val="00FD7497"/>
    <w:rsid w:val="00FE0E2F"/>
    <w:rsid w:val="00FE10DE"/>
    <w:rsid w:val="00FE2351"/>
    <w:rsid w:val="00FE251B"/>
    <w:rsid w:val="00FE25B7"/>
    <w:rsid w:val="00FE2989"/>
    <w:rsid w:val="00FE29F5"/>
    <w:rsid w:val="00FE2CB6"/>
    <w:rsid w:val="00FE3099"/>
    <w:rsid w:val="00FE388A"/>
    <w:rsid w:val="00FE4391"/>
    <w:rsid w:val="00FE5A8E"/>
    <w:rsid w:val="00FE5FE9"/>
    <w:rsid w:val="00FE62AA"/>
    <w:rsid w:val="00FE6966"/>
    <w:rsid w:val="00FE6BA4"/>
    <w:rsid w:val="00FE6C01"/>
    <w:rsid w:val="00FE6C04"/>
    <w:rsid w:val="00FE6C77"/>
    <w:rsid w:val="00FE6DFC"/>
    <w:rsid w:val="00FE79C1"/>
    <w:rsid w:val="00FE7AD1"/>
    <w:rsid w:val="00FE7BD9"/>
    <w:rsid w:val="00FE7D31"/>
    <w:rsid w:val="00FE7E9D"/>
    <w:rsid w:val="00FF047D"/>
    <w:rsid w:val="00FF1813"/>
    <w:rsid w:val="00FF1A80"/>
    <w:rsid w:val="00FF1C77"/>
    <w:rsid w:val="00FF1DDE"/>
    <w:rsid w:val="00FF229F"/>
    <w:rsid w:val="00FF2AB5"/>
    <w:rsid w:val="00FF312F"/>
    <w:rsid w:val="00FF3301"/>
    <w:rsid w:val="00FF41B6"/>
    <w:rsid w:val="00FF434B"/>
    <w:rsid w:val="00FF45FB"/>
    <w:rsid w:val="00FF47AA"/>
    <w:rsid w:val="00FF4ABE"/>
    <w:rsid w:val="00FF5617"/>
    <w:rsid w:val="00FF5C6B"/>
    <w:rsid w:val="00FF5CD1"/>
    <w:rsid w:val="00FF5DF3"/>
    <w:rsid w:val="00FF5E99"/>
    <w:rsid w:val="00FF6643"/>
    <w:rsid w:val="00FF7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204E47D3"/>
  <w15:docId w15:val="{63C65742-F6B8-4B45-AB2B-CC3EDF67F2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51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000EE5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000EE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000EE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000EE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5"/>
    </w:pPr>
    <w:rPr>
      <w:rFonts w:ascii="Times New Roman" w:hAnsi="Times New Roman" w:cs="EucrosiaUPC"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F18CC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4567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BF18C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7345CC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uiPriority w:val="99"/>
    <w:rsid w:val="00000EE5"/>
    <w:pPr>
      <w:spacing w:after="120"/>
    </w:pPr>
  </w:style>
  <w:style w:type="character" w:customStyle="1" w:styleId="Heading4Char">
    <w:name w:val="Heading 4 Char"/>
    <w:link w:val="Heading4"/>
    <w:rsid w:val="00BF18CC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BF18CC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rsid w:val="00BF18CC"/>
    <w:rPr>
      <w:rFonts w:cs="EucrosiaUPC"/>
      <w:sz w:val="28"/>
      <w:szCs w:val="28"/>
    </w:rPr>
  </w:style>
  <w:style w:type="character" w:customStyle="1" w:styleId="Heading7Char">
    <w:name w:val="Heading 7 Char"/>
    <w:link w:val="Heading7"/>
    <w:rsid w:val="00BF18CC"/>
    <w:rPr>
      <w:rFonts w:cs="EucrosiaUPC"/>
      <w:sz w:val="28"/>
      <w:szCs w:val="28"/>
    </w:rPr>
  </w:style>
  <w:style w:type="character" w:customStyle="1" w:styleId="Heading8Char">
    <w:name w:val="Heading 8 Char"/>
    <w:link w:val="Heading8"/>
    <w:rsid w:val="00BF18CC"/>
    <w:rPr>
      <w:rFonts w:cs="EucrosiaUPC"/>
      <w:b/>
      <w:bCs/>
      <w:sz w:val="28"/>
      <w:szCs w:val="28"/>
    </w:rPr>
  </w:style>
  <w:style w:type="character" w:customStyle="1" w:styleId="Heading9Char">
    <w:name w:val="Heading 9 Char"/>
    <w:link w:val="Heading9"/>
    <w:rsid w:val="00BF18CC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rsid w:val="00000EE5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BF18CC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000EE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000EE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000EE5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BF18CC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000EE5"/>
    <w:rPr>
      <w:rFonts w:cs="Times New Roman"/>
      <w:b/>
      <w:bCs/>
    </w:rPr>
  </w:style>
  <w:style w:type="paragraph" w:styleId="ListBullet">
    <w:name w:val="List Bullet"/>
    <w:basedOn w:val="Normal"/>
    <w:rsid w:val="00000EE5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000EE5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000EE5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000EE5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000EE5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000EE5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000EE5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000EE5"/>
    <w:pPr>
      <w:ind w:left="284"/>
    </w:pPr>
  </w:style>
  <w:style w:type="paragraph" w:customStyle="1" w:styleId="AAFrameAddress">
    <w:name w:val="AA Frame Address"/>
    <w:basedOn w:val="Heading1"/>
    <w:uiPriority w:val="99"/>
    <w:rsid w:val="00000EE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000EE5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000EE5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000EE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000EE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000EE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000EE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000EE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000EE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000EE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000EE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000EE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000EE5"/>
    <w:pPr>
      <w:ind w:left="2552" w:hanging="284"/>
    </w:pPr>
  </w:style>
  <w:style w:type="paragraph" w:styleId="TOC2">
    <w:name w:val="toc 2"/>
    <w:basedOn w:val="Normal"/>
    <w:next w:val="Normal"/>
    <w:semiHidden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000EE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000EE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000EE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000EE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000EE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000EE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000EE5"/>
    <w:pPr>
      <w:ind w:left="567" w:hanging="567"/>
    </w:pPr>
  </w:style>
  <w:style w:type="paragraph" w:styleId="ListBullet5">
    <w:name w:val="List Bullet 5"/>
    <w:basedOn w:val="Normal"/>
    <w:uiPriority w:val="99"/>
    <w:rsid w:val="00000EE5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000EE5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rsid w:val="00BF18CC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000EE5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BF18CC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000EE5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rsid w:val="00BF18CC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000EE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000EE5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000EE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000EE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000EE5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000EE5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000EE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000EE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000EE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000EE5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000EE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000EE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000EE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000EE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000EE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28"/>
      <w:szCs w:val="28"/>
    </w:rPr>
  </w:style>
  <w:style w:type="character" w:customStyle="1" w:styleId="BodyTextIndent2Char">
    <w:name w:val="Body Text Indent 2 Char"/>
    <w:link w:val="BodyTextIndent2"/>
    <w:uiPriority w:val="99"/>
    <w:rsid w:val="00BF18CC"/>
    <w:rPr>
      <w:rFonts w:cs="EucrosiaUPC"/>
      <w:sz w:val="28"/>
      <w:szCs w:val="28"/>
    </w:rPr>
  </w:style>
  <w:style w:type="paragraph" w:customStyle="1" w:styleId="a0">
    <w:name w:val="??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2">
    <w:name w:val="Åº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3">
    <w:name w:val="Body Text 3"/>
    <w:basedOn w:val="Normal"/>
    <w:link w:val="BodyText3Char"/>
    <w:rsid w:val="00000EE5"/>
    <w:pPr>
      <w:spacing w:line="240" w:lineRule="auto"/>
      <w:jc w:val="both"/>
    </w:pPr>
    <w:rPr>
      <w:rFonts w:ascii="Times New Roman" w:hAnsi="Times New Roman" w:cs="EucrosiaUPC"/>
      <w:sz w:val="28"/>
      <w:szCs w:val="28"/>
    </w:rPr>
  </w:style>
  <w:style w:type="character" w:customStyle="1" w:styleId="BodyText3Char">
    <w:name w:val="Body Text 3 Char"/>
    <w:link w:val="BodyText3"/>
    <w:rsid w:val="00BF18CC"/>
    <w:rPr>
      <w:rFonts w:cs="EucrosiaUPC"/>
      <w:sz w:val="28"/>
      <w:szCs w:val="28"/>
    </w:rPr>
  </w:style>
  <w:style w:type="paragraph" w:customStyle="1" w:styleId="a3">
    <w:name w:val="???????"/>
    <w:basedOn w:val="Normal"/>
    <w:uiPriority w:val="99"/>
    <w:rsid w:val="00000EE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E">
    <w:name w:val="Å§ª×èÍ E"/>
    <w:basedOn w:val="Normal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Angsana New" w:hAnsi="Angsana New"/>
      <w:sz w:val="30"/>
      <w:szCs w:val="30"/>
      <w:lang w:val="th-TH"/>
    </w:rPr>
  </w:style>
  <w:style w:type="character" w:customStyle="1" w:styleId="BodyText2Char">
    <w:name w:val="Body Text 2 Char"/>
    <w:link w:val="BodyText2"/>
    <w:rsid w:val="00BF18CC"/>
    <w:rPr>
      <w:rFonts w:ascii="Angsana New" w:hAnsi="Angsana New"/>
      <w:sz w:val="30"/>
      <w:szCs w:val="30"/>
      <w:lang w:val="th-TH"/>
    </w:rPr>
  </w:style>
  <w:style w:type="character" w:styleId="PageNumber">
    <w:name w:val="page number"/>
    <w:basedOn w:val="DefaultParagraphFont"/>
    <w:rsid w:val="00000EE5"/>
  </w:style>
  <w:style w:type="paragraph" w:styleId="BalloonText">
    <w:name w:val="Balloon Text"/>
    <w:basedOn w:val="Normal"/>
    <w:link w:val="BalloonTextChar"/>
    <w:semiHidden/>
    <w:rsid w:val="001730F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F18CC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FE23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hanging="540"/>
      <w:jc w:val="thaiDistribute"/>
    </w:pPr>
    <w:rPr>
      <w:rFonts w:ascii="Angsana New" w:hAnsi="Angsana New"/>
      <w:b/>
      <w:bCs/>
      <w:sz w:val="30"/>
      <w:szCs w:val="30"/>
      <w:lang w:val="th-TH"/>
    </w:rPr>
  </w:style>
  <w:style w:type="character" w:customStyle="1" w:styleId="AccPolicyHeadingChar">
    <w:name w:val="Acc Policy Heading Char"/>
    <w:link w:val="AccPolicyHeading"/>
    <w:uiPriority w:val="99"/>
    <w:rsid w:val="00FE2351"/>
    <w:rPr>
      <w:rFonts w:ascii="Angsana New" w:hAnsi="Angsana New" w:cs="Angsana New"/>
      <w:b/>
      <w:bCs/>
      <w:sz w:val="30"/>
      <w:szCs w:val="30"/>
      <w:lang w:val="th-TH" w:eastAsia="en-US" w:bidi="th-TH"/>
    </w:rPr>
  </w:style>
  <w:style w:type="table" w:styleId="TableGrid">
    <w:name w:val="Table Grid"/>
    <w:basedOn w:val="TableNormal"/>
    <w:uiPriority w:val="39"/>
    <w:rsid w:val="000041DD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,15 pt"/>
    <w:basedOn w:val="Normal"/>
    <w:link w:val="acctfourfiguresChar"/>
    <w:rsid w:val="00BD33E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acctfourfiguresChar">
    <w:name w:val="acct four figures Char"/>
    <w:aliases w:val="a4 Char,a4 + 8 pt Char,(Complex) + 8 pt Char,(Complex) Char,Thai Distribute... Char"/>
    <w:link w:val="acctfourfigures"/>
    <w:rsid w:val="001F6581"/>
    <w:rPr>
      <w:sz w:val="22"/>
      <w:lang w:val="en-GB" w:bidi="ar-SA"/>
    </w:rPr>
  </w:style>
  <w:style w:type="paragraph" w:customStyle="1" w:styleId="3">
    <w:name w:val="µÒÃÒ§3ªèÍ§"/>
    <w:basedOn w:val="Normal"/>
    <w:uiPriority w:val="99"/>
    <w:rsid w:val="00D412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4">
    <w:name w:val="ลบ"/>
    <w:basedOn w:val="Normal"/>
    <w:uiPriority w:val="99"/>
    <w:rsid w:val="00D412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customStyle="1" w:styleId="30">
    <w:name w:val="?????3????"/>
    <w:basedOn w:val="Normal"/>
    <w:uiPriority w:val="99"/>
    <w:rsid w:val="008C3F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8C3F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a5">
    <w:name w:val="ºÇ¡"/>
    <w:basedOn w:val="Normal"/>
    <w:uiPriority w:val="99"/>
    <w:rsid w:val="003456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1">
    <w:name w:val="ตาราง3ช่อง"/>
    <w:basedOn w:val="Normal"/>
    <w:rsid w:val="0034567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block">
    <w:name w:val="block"/>
    <w:aliases w:val="b"/>
    <w:basedOn w:val="BodyText"/>
    <w:rsid w:val="003456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456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6">
    <w:name w:val="ข้อความ"/>
    <w:basedOn w:val="Normal"/>
    <w:rsid w:val="0034611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index">
    <w:name w:val="index"/>
    <w:aliases w:val="ix"/>
    <w:basedOn w:val="BodyText"/>
    <w:rsid w:val="008311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E04D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styleId="BlockText">
    <w:name w:val="Block Text"/>
    <w:basedOn w:val="Normal"/>
    <w:rsid w:val="006F19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ordia New" w:hAnsi="Times New Roman" w:cs="Cordia New"/>
      <w:sz w:val="28"/>
      <w:szCs w:val="28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F012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540" w:right="389"/>
      <w:jc w:val="both"/>
    </w:pPr>
    <w:rPr>
      <w:rFonts w:ascii="Angsana New" w:hAnsi="Angsana New"/>
      <w:b/>
      <w:sz w:val="28"/>
      <w:szCs w:val="28"/>
      <w:lang w:eastAsia="en-GB"/>
    </w:rPr>
  </w:style>
  <w:style w:type="character" w:customStyle="1" w:styleId="AccPolicyalternativeChar">
    <w:name w:val="Acc Policy alternative Char"/>
    <w:link w:val="AccPolicyalternative"/>
    <w:rsid w:val="00F0127F"/>
    <w:rPr>
      <w:rFonts w:ascii="Angsana New" w:hAnsi="Angsana New"/>
      <w:b/>
      <w:sz w:val="28"/>
      <w:szCs w:val="28"/>
      <w:lang w:eastAsia="en-GB"/>
    </w:rPr>
  </w:style>
  <w:style w:type="paragraph" w:customStyle="1" w:styleId="Default">
    <w:name w:val="Default"/>
    <w:rsid w:val="00F0127F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T0">
    <w:name w:val="????? T"/>
    <w:basedOn w:val="Normal"/>
    <w:uiPriority w:val="99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0">
    <w:name w:val="ª×èÍºÃÔÉÑ· E"/>
    <w:basedOn w:val="Normal"/>
    <w:uiPriority w:val="99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styleId="Signature">
    <w:name w:val="Signature"/>
    <w:basedOn w:val="Normal"/>
    <w:link w:val="SignatureChar"/>
    <w:rsid w:val="00BF18CC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rsid w:val="00BF18CC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BF18C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BF18CC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BF18C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BF18CC"/>
    <w:pPr>
      <w:spacing w:after="0"/>
    </w:pPr>
  </w:style>
  <w:style w:type="paragraph" w:customStyle="1" w:styleId="acctdividends">
    <w:name w:val="acct dividends"/>
    <w:aliases w:val="a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BF18CC"/>
    <w:pPr>
      <w:spacing w:after="0"/>
    </w:pPr>
  </w:style>
  <w:style w:type="paragraph" w:customStyle="1" w:styleId="acctindent">
    <w:name w:val="acct indent"/>
    <w:aliases w:val="ai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BF18C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BF18C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BF18C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BF18C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BF18C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BF18CC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BF18C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BF18CC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BF18CC"/>
    <w:pPr>
      <w:spacing w:after="0"/>
    </w:pPr>
  </w:style>
  <w:style w:type="paragraph" w:customStyle="1" w:styleId="List1a">
    <w:name w:val="List 1a"/>
    <w:aliases w:val="1a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BF18C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BF18CC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BF18C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BF18CC"/>
  </w:style>
  <w:style w:type="paragraph" w:customStyle="1" w:styleId="zreportaddinfo">
    <w:name w:val="zreport addinfo"/>
    <w:basedOn w:val="Normal"/>
    <w:rsid w:val="00BF18C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BF18C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subtitle">
    <w:name w:val="zreport subtitle"/>
    <w:basedOn w:val="zreportname"/>
    <w:rsid w:val="00BF18C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BF18C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BF18CC"/>
    <w:rPr>
      <w:b/>
      <w:bCs/>
    </w:rPr>
  </w:style>
  <w:style w:type="paragraph" w:customStyle="1" w:styleId="nineptbodytext">
    <w:name w:val="nine pt body text"/>
    <w:aliases w:val="9bt"/>
    <w:basedOn w:val="nineptnormal"/>
    <w:rsid w:val="00BF18CC"/>
    <w:pPr>
      <w:spacing w:after="220"/>
    </w:pPr>
  </w:style>
  <w:style w:type="paragraph" w:customStyle="1" w:styleId="nineptnormal">
    <w:name w:val="nine pt normal"/>
    <w:aliases w:val="9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BF18CC"/>
    <w:pPr>
      <w:jc w:val="center"/>
    </w:pPr>
  </w:style>
  <w:style w:type="paragraph" w:customStyle="1" w:styleId="heading">
    <w:name w:val="heading"/>
    <w:aliases w:val="h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BF18C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BF18CC"/>
  </w:style>
  <w:style w:type="paragraph" w:customStyle="1" w:styleId="nineptheadingcentredbold">
    <w:name w:val="nine pt heading centred bold"/>
    <w:aliases w:val="9hcb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BF18C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BF18C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BF18CC"/>
    <w:rPr>
      <w:b/>
    </w:rPr>
  </w:style>
  <w:style w:type="paragraph" w:customStyle="1" w:styleId="nineptcolumntab1">
    <w:name w:val="nine pt column tab1"/>
    <w:aliases w:val="a91"/>
    <w:basedOn w:val="nineptnormal"/>
    <w:rsid w:val="00BF18C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BF18C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BF18CC"/>
    <w:pPr>
      <w:jc w:val="center"/>
    </w:pPr>
  </w:style>
  <w:style w:type="paragraph" w:customStyle="1" w:styleId="Normalheading">
    <w:name w:val="Normal heading"/>
    <w:aliases w:val="nh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BF18C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BF18C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BF18C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BF18C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BF18C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BF18C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BF18C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BF18C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BF18C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BF18C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BF18C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F18CC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BF18C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BF18CC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BF18C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BF18C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BF18C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BF18CC"/>
    <w:pPr>
      <w:spacing w:after="0"/>
    </w:pPr>
  </w:style>
  <w:style w:type="paragraph" w:customStyle="1" w:styleId="smallreturn">
    <w:name w:val="small return"/>
    <w:aliases w:val="sr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BF18CC"/>
    <w:pPr>
      <w:spacing w:after="0"/>
    </w:pPr>
  </w:style>
  <w:style w:type="paragraph" w:customStyle="1" w:styleId="headingbolditalic">
    <w:name w:val="heading bold italic"/>
    <w:aliases w:val="hbi"/>
    <w:basedOn w:val="heading"/>
    <w:rsid w:val="00BF18C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BF18C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BF18C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BF18C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BF18CC"/>
    <w:pPr>
      <w:spacing w:after="0"/>
    </w:pPr>
  </w:style>
  <w:style w:type="paragraph" w:customStyle="1" w:styleId="blockbullet">
    <w:name w:val="block bullet"/>
    <w:aliases w:val="bb"/>
    <w:basedOn w:val="block"/>
    <w:rsid w:val="00BF18CC"/>
    <w:pPr>
      <w:numPr>
        <w:numId w:val="16"/>
      </w:numPr>
      <w:tabs>
        <w:tab w:val="clear" w:pos="340"/>
        <w:tab w:val="num" w:pos="907"/>
      </w:tabs>
      <w:ind w:left="907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BF18C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BF18CC"/>
    <w:pPr>
      <w:spacing w:after="0"/>
    </w:pPr>
  </w:style>
  <w:style w:type="paragraph" w:customStyle="1" w:styleId="eightptnormal">
    <w:name w:val="eight pt normal"/>
    <w:aliases w:val="8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BF18C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BF18C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BF18C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BF18CC"/>
    <w:rPr>
      <w:b/>
      <w:bCs/>
    </w:rPr>
  </w:style>
  <w:style w:type="paragraph" w:customStyle="1" w:styleId="eightptbodytext">
    <w:name w:val="eight pt body text"/>
    <w:aliases w:val="8bt"/>
    <w:basedOn w:val="eightptnormal"/>
    <w:rsid w:val="00BF18C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BF18C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BF18C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BF18C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BF18CC"/>
    <w:pPr>
      <w:spacing w:after="0"/>
    </w:pPr>
  </w:style>
  <w:style w:type="paragraph" w:customStyle="1" w:styleId="eightptblock">
    <w:name w:val="eight pt block"/>
    <w:aliases w:val="8b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BF18C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BF18C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BF18C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BF18CC"/>
    <w:pPr>
      <w:spacing w:after="0"/>
    </w:pPr>
  </w:style>
  <w:style w:type="paragraph" w:customStyle="1" w:styleId="blockindent">
    <w:name w:val="block indent"/>
    <w:aliases w:val="bi"/>
    <w:basedOn w:val="block"/>
    <w:rsid w:val="00BF18CC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BF18CC"/>
    <w:pPr>
      <w:jc w:val="center"/>
    </w:pPr>
  </w:style>
  <w:style w:type="paragraph" w:customStyle="1" w:styleId="nineptcol">
    <w:name w:val="nine pt %col"/>
    <w:aliases w:val="9%"/>
    <w:basedOn w:val="nineptnormal"/>
    <w:rsid w:val="00BF18C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BF18C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BF18C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BF18CC"/>
    <w:pPr>
      <w:spacing w:after="0"/>
    </w:pPr>
  </w:style>
  <w:style w:type="paragraph" w:customStyle="1" w:styleId="nineptblocklist">
    <w:name w:val="nine pt block list"/>
    <w:aliases w:val="9bl"/>
    <w:basedOn w:val="nineptblock"/>
    <w:rsid w:val="00BF18C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BF18C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BF18C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BF18C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BF18C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BF18C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BF18C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BF18C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BF18C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BF18C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BF18C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BF18CC"/>
    <w:pPr>
      <w:spacing w:after="80"/>
    </w:pPr>
  </w:style>
  <w:style w:type="paragraph" w:customStyle="1" w:styleId="nineptratecol">
    <w:name w:val="nine pt rate col"/>
    <w:aliases w:val="a9r"/>
    <w:basedOn w:val="nineptnormal"/>
    <w:rsid w:val="00BF18C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BF18C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BF18C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BF18C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BF18C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BF18C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BF18C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BF18C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BF18C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BF18C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BF18C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BF18CC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BF18C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BF18C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BF18C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BF18C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BF18C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BF18C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BF18C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BF18CC"/>
    <w:pPr>
      <w:spacing w:after="80"/>
    </w:pPr>
  </w:style>
  <w:style w:type="paragraph" w:customStyle="1" w:styleId="blockbullet2">
    <w:name w:val="block bullet 2"/>
    <w:aliases w:val="bb2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BF18C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BF18C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BF18CC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BF18CC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BF18C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BF18CC"/>
    <w:pPr>
      <w:spacing w:after="0" w:line="440" w:lineRule="exact"/>
      <w:jc w:val="center"/>
    </w:pPr>
    <w:rPr>
      <w:sz w:val="32"/>
      <w:u w:val="none"/>
    </w:rPr>
  </w:style>
  <w:style w:type="paragraph" w:styleId="DocumentMap">
    <w:name w:val="Document Map"/>
    <w:basedOn w:val="Normal"/>
    <w:link w:val="DocumentMapChar"/>
    <w:rsid w:val="00BF18C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rsid w:val="00BF18CC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BF18CC"/>
    <w:rPr>
      <w:b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val="en-GB"/>
    </w:rPr>
  </w:style>
  <w:style w:type="character" w:customStyle="1" w:styleId="shorttext1">
    <w:name w:val="short_text1"/>
    <w:uiPriority w:val="99"/>
    <w:rsid w:val="00BF18CC"/>
    <w:rPr>
      <w:rFonts w:cs="Times New Roman"/>
      <w:sz w:val="29"/>
      <w:szCs w:val="29"/>
    </w:rPr>
  </w:style>
  <w:style w:type="character" w:customStyle="1" w:styleId="hps">
    <w:name w:val="hps"/>
    <w:uiPriority w:val="99"/>
    <w:rsid w:val="00BF18CC"/>
    <w:rPr>
      <w:rFonts w:cs="Times New Roman"/>
    </w:rPr>
  </w:style>
  <w:style w:type="character" w:customStyle="1" w:styleId="gt-icon-text1">
    <w:name w:val="gt-icon-text1"/>
    <w:uiPriority w:val="99"/>
    <w:rsid w:val="00BF18CC"/>
    <w:rPr>
      <w:rFonts w:cs="Times New Roman"/>
    </w:rPr>
  </w:style>
  <w:style w:type="character" w:customStyle="1" w:styleId="shorttext">
    <w:name w:val="short_text"/>
    <w:uiPriority w:val="99"/>
    <w:rsid w:val="00BF18CC"/>
    <w:rPr>
      <w:rFonts w:cs="Times New Roman"/>
    </w:rPr>
  </w:style>
  <w:style w:type="character" w:customStyle="1" w:styleId="longtext">
    <w:name w:val="long_text"/>
    <w:uiPriority w:val="99"/>
    <w:rsid w:val="00BF18CC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BF18CC"/>
    <w:rPr>
      <w:rFonts w:ascii="Consolas" w:hAnsi="Consolas"/>
      <w:sz w:val="21"/>
      <w:szCs w:val="26"/>
    </w:rPr>
  </w:style>
  <w:style w:type="character" w:styleId="CommentReference">
    <w:name w:val="annotation reference"/>
    <w:uiPriority w:val="99"/>
    <w:rsid w:val="00BF18C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F18CC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BF18CC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BF18CC"/>
    <w:rPr>
      <w:b/>
      <w:bCs/>
    </w:rPr>
  </w:style>
  <w:style w:type="character" w:customStyle="1" w:styleId="CommentSubjectChar">
    <w:name w:val="Comment Subject Char"/>
    <w:link w:val="CommentSubject"/>
    <w:rsid w:val="00BF18CC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BF18CC"/>
    <w:rPr>
      <w:rFonts w:ascii="Arial" w:hAnsi="Arial"/>
      <w:sz w:val="18"/>
      <w:szCs w:val="22"/>
    </w:rPr>
  </w:style>
  <w:style w:type="character" w:styleId="Emphasis">
    <w:name w:val="Emphasis"/>
    <w:uiPriority w:val="20"/>
    <w:qFormat/>
    <w:rsid w:val="00BF18CC"/>
    <w:rPr>
      <w:i/>
      <w:iCs/>
    </w:rPr>
  </w:style>
  <w:style w:type="character" w:customStyle="1" w:styleId="Heading1Char1">
    <w:name w:val="Heading 1 Char1"/>
    <w:rsid w:val="00BF18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BF18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BF18C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BF18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BF18C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BF18CC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BF18C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BF18C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BF18C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rsid w:val="00BF18CC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BF18CC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BF18CC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BF18CC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BF18CC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BF18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BF18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BF18C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BF18CC"/>
  </w:style>
  <w:style w:type="character" w:customStyle="1" w:styleId="st1">
    <w:name w:val="st1"/>
    <w:basedOn w:val="DefaultParagraphFont"/>
    <w:rsid w:val="00BF18CC"/>
  </w:style>
  <w:style w:type="table" w:customStyle="1" w:styleId="TableGrid1">
    <w:name w:val="Table Grid1"/>
    <w:basedOn w:val="TableNormal"/>
    <w:next w:val="TableGrid"/>
    <w:rsid w:val="00F0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F0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F0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bernegative">
    <w:name w:val="number negative"/>
    <w:basedOn w:val="Normal"/>
    <w:rsid w:val="002D58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jc w:val="right"/>
    </w:pPr>
    <w:rPr>
      <w:rFonts w:ascii="Angsana New" w:hAnsi="Angsana New"/>
      <w:sz w:val="20"/>
      <w:szCs w:val="20"/>
      <w:lang w:val="en-GB"/>
    </w:rPr>
  </w:style>
  <w:style w:type="paragraph" w:customStyle="1" w:styleId="NormalIndent2">
    <w:name w:val="Normal Indent2"/>
    <w:basedOn w:val="Normal"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221">
    <w:name w:val="Char Char221"/>
    <w:rsid w:val="0023426A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1">
    <w:name w:val="Char Char211"/>
    <w:rsid w:val="0023426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1">
    <w:name w:val="Char Char201"/>
    <w:rsid w:val="0023426A"/>
    <w:rPr>
      <w:rFonts w:ascii="Arial" w:eastAsia="Times New Roman" w:hAnsi="Arial" w:cs="Times New Roman"/>
      <w:i/>
      <w:iCs/>
      <w:sz w:val="18"/>
      <w:szCs w:val="18"/>
    </w:rPr>
  </w:style>
  <w:style w:type="paragraph" w:customStyle="1" w:styleId="FSContent">
    <w:name w:val="FS_Content"/>
    <w:basedOn w:val="Normal"/>
    <w:link w:val="FSContentChar"/>
    <w:qFormat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23426A"/>
    <w:rPr>
      <w:rFonts w:ascii="Angsana New" w:eastAsia="MS Mincho" w:hAnsi="Angsana New"/>
      <w:sz w:val="30"/>
      <w:szCs w:val="30"/>
    </w:rPr>
  </w:style>
  <w:style w:type="paragraph" w:customStyle="1" w:styleId="FSBlank">
    <w:name w:val="FS_Blank"/>
    <w:basedOn w:val="Normal"/>
    <w:link w:val="FSBlankChar"/>
    <w:qFormat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23426A"/>
    <w:rPr>
      <w:rFonts w:ascii="Angsana New" w:eastAsia="MS Mincho" w:hAnsi="Angsana New"/>
    </w:rPr>
  </w:style>
  <w:style w:type="character" w:styleId="FootnoteReference">
    <w:name w:val="footnote reference"/>
    <w:aliases w:val="fr"/>
    <w:semiHidden/>
    <w:unhideWhenUsed/>
    <w:rsid w:val="006A1F9B"/>
    <w:rPr>
      <w:vertAlign w:val="superscript"/>
    </w:rPr>
  </w:style>
  <w:style w:type="paragraph" w:customStyle="1" w:styleId="AccountingPolicy">
    <w:name w:val="Accounting Policy"/>
    <w:basedOn w:val="Normal"/>
    <w:link w:val="AccountingPolicyChar1"/>
    <w:rsid w:val="00B06B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B06B26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B06B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B06B2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B06B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B06B2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B06B2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B06B2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B06B26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B06B26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B06B26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B06B26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B06B26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B06B26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B06B26"/>
  </w:style>
  <w:style w:type="paragraph" w:customStyle="1" w:styleId="TableParagraph">
    <w:name w:val="Table Paragraph"/>
    <w:basedOn w:val="Normal"/>
    <w:uiPriority w:val="1"/>
    <w:qFormat/>
    <w:rsid w:val="00B06B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Angsana New" w:eastAsia="Angsana New" w:hAnsi="Angsana New"/>
      <w:sz w:val="22"/>
      <w:szCs w:val="22"/>
      <w:lang w:bidi="ar-SA"/>
    </w:rPr>
  </w:style>
  <w:style w:type="character" w:styleId="Hyperlink">
    <w:name w:val="Hyperlink"/>
    <w:rsid w:val="00B06B26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B06B26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B06B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7">
    <w:name w:val="เนื้อเรื่อง"/>
    <w:basedOn w:val="Normal"/>
    <w:rsid w:val="00BD6B8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eastAsia="MS Mincho" w:hAnsi="Times New Roman" w:cs="Times New Roman"/>
      <w:color w:val="000080"/>
      <w:sz w:val="28"/>
      <w:szCs w:val="28"/>
      <w:lang w:val="th-TH"/>
    </w:rPr>
  </w:style>
  <w:style w:type="paragraph" w:customStyle="1" w:styleId="Pa47">
    <w:name w:val="Pa47"/>
    <w:basedOn w:val="Normal"/>
    <w:next w:val="Normal"/>
    <w:uiPriority w:val="99"/>
    <w:rsid w:val="006133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CB0FDC"/>
    <w:rPr>
      <w:rFonts w:ascii="Calibri" w:eastAsia="Calibri" w:hAnsi="Calibri" w:cs="Cordia New"/>
      <w:sz w:val="22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0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3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1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6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2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2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9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8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7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8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2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7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8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3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0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6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9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2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4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2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4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7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7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8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3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5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1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1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8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4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4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4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8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2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5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3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0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9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4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1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14ED20-AC4A-49D4-8D8B-E0B0286CAD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0</TotalTime>
  <Pages>3</Pages>
  <Words>416</Words>
  <Characters>1606</Characters>
  <Application>Microsoft Office Word</Application>
  <DocSecurity>4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2018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</dc:creator>
  <cp:keywords/>
  <dc:description/>
  <cp:lastModifiedBy>ฐิติมา ธนาปกิจ</cp:lastModifiedBy>
  <cp:revision>2</cp:revision>
  <cp:lastPrinted>2021-10-30T15:53:00Z</cp:lastPrinted>
  <dcterms:created xsi:type="dcterms:W3CDTF">2021-11-10T00:54:00Z</dcterms:created>
  <dcterms:modified xsi:type="dcterms:W3CDTF">2021-11-10T00:54:00Z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strictedRibbons">
    <vt:lpwstr>AI-T|CT-T</vt:lpwstr>
  </property>
  <property fmtid="{D5CDD505-2E9C-101B-9397-08002B2CF9AE}" pid="3" name="SiteSource">
    <vt:lpwstr>Workgroup</vt:lpwstr>
  </property>
  <property fmtid="{D5CDD505-2E9C-101B-9397-08002B2CF9AE}" pid="4" name="OnLine">
    <vt:lpwstr>False</vt:lpwstr>
  </property>
  <property fmtid="{D5CDD505-2E9C-101B-9397-08002B2CF9AE}" pid="5" name="IsMembershipServiceImplemented">
    <vt:lpwstr>False</vt:lpwstr>
  </property>
  <property fmtid="{D5CDD505-2E9C-101B-9397-08002B2CF9AE}" pid="6" name="Version">
    <vt:lpwstr>V1</vt:lpwstr>
  </property>
  <property fmtid="{D5CDD505-2E9C-101B-9397-08002B2CF9AE}" pid="7" name="Product">
    <vt:lpwstr>eAudIT2016</vt:lpwstr>
  </property>
  <property fmtid="{D5CDD505-2E9C-101B-9397-08002B2CF9AE}" pid="8" name="ResourceDBName">
    <vt:lpwstr>eAudITAppDB2016_FSAV1</vt:lpwstr>
  </property>
  <property fmtid="{D5CDD505-2E9C-101B-9397-08002B2CF9AE}" pid="9" name="SiteType">
    <vt:lpwstr>Engagement2016</vt:lpwstr>
  </property>
  <property fmtid="{D5CDD505-2E9C-101B-9397-08002B2CF9AE}" pid="10" name="FilePath">
    <vt:lpwstr>C:\ProgramData\eAudIT\DM\e6819730-8a52-4133-be3d-7d13ac41ab58\ReadOnlyDocs\\4.6.2.0030Vending Corporation a161a-12t-.docx</vt:lpwstr>
  </property>
  <property fmtid="{D5CDD505-2E9C-101B-9397-08002B2CF9AE}" pid="11" name="Locale">
    <vt:lpwstr>en</vt:lpwstr>
  </property>
  <property fmtid="{D5CDD505-2E9C-101B-9397-08002B2CF9AE}" pid="12" name="ComponentName">
    <vt:lpwstr>Vending Corporation Co., Ltd. 31-Dec-16</vt:lpwstr>
  </property>
  <property fmtid="{D5CDD505-2E9C-101B-9397-08002B2CF9AE}" pid="13" name="ComponentID">
    <vt:lpwstr>1CC699D1-987D-42BE-8A23-CAD3EA4D3522</vt:lpwstr>
  </property>
  <property fmtid="{D5CDD505-2E9C-101B-9397-08002B2CF9AE}" pid="14" name="DocumentID">
    <vt:lpwstr>CE901F53-6EF2-40BC-9678-897783E4377E</vt:lpwstr>
  </property>
  <property fmtid="{D5CDD505-2E9C-101B-9397-08002B2CF9AE}" pid="15" name="LibraryID">
    <vt:lpwstr>Audit Files</vt:lpwstr>
  </property>
  <property fmtid="{D5CDD505-2E9C-101B-9397-08002B2CF9AE}" pid="16" name="EngagementID">
    <vt:lpwstr>e6819730-8a52-4133-be3d-7d13ac41ab58</vt:lpwstr>
  </property>
</Properties>
</file>