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D00D7D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D00D7D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00D7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D00D7D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D00D7D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D00D7D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D00D7D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D00D7D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D00D7D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D00D7D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D00D7D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D00D7D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D00D7D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75ABD" w:rsidRPr="00D00D7D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77777777" w:rsidR="00F75ABD" w:rsidRPr="00D00D7D" w:rsidRDefault="00661F55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631175" w14:textId="77777777" w:rsidR="00F75ABD" w:rsidRPr="00D00D7D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D00D7D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D00D7D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77777777" w:rsidR="00D45D49" w:rsidRPr="00D00D7D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E5E989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D00D7D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D00D7D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77777777" w:rsidR="00D45D49" w:rsidRPr="00D00D7D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BEFE2D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D00D7D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D00D7D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77777777" w:rsidR="00D45D49" w:rsidRPr="00D00D7D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49731D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D00D7D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D45D49" w:rsidRPr="00D00D7D" w14:paraId="764184ED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8A27DA" w14:textId="77777777" w:rsidR="00D45D49" w:rsidRPr="00D00D7D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279CDA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93C0C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4D635B"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D45D49" w:rsidRPr="00D00D7D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77777777" w:rsidR="00D45D49" w:rsidRPr="00D00D7D" w:rsidRDefault="004D635B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A2687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D45D49" w:rsidRPr="00D00D7D" w:rsidRDefault="00D45D49" w:rsidP="00D45D4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FE2CB6" w:rsidRPr="00D00D7D" w14:paraId="7A72C53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4A07A" w14:textId="77777777" w:rsidR="00FE2CB6" w:rsidRPr="00D00D7D" w:rsidRDefault="003F601A" w:rsidP="00B26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CD3FFC" w14:textId="77777777" w:rsidR="00FE2CB6" w:rsidRPr="00D00D7D" w:rsidRDefault="00FE2CB6" w:rsidP="00B26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1C9452" w14:textId="77777777" w:rsidR="00FE2CB6" w:rsidRPr="00D00D7D" w:rsidRDefault="00FE2CB6" w:rsidP="00B26AB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D45D49" w:rsidRPr="00D00D7D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77777777" w:rsidR="00D45D49" w:rsidRPr="00D00D7D" w:rsidRDefault="003F601A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ED827A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45D49" w:rsidRPr="00D00D7D" w14:paraId="5509B2E4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ED940" w14:textId="77777777" w:rsidR="00D45D49" w:rsidRPr="00D00D7D" w:rsidRDefault="003F601A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91365A" w14:textId="77777777" w:rsidR="00D45D49" w:rsidRPr="00D00D7D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DF0D30" w14:textId="77777777" w:rsidR="00D45D49" w:rsidRPr="00D00D7D" w:rsidRDefault="00D45D49" w:rsidP="00D45D49">
            <w:pPr>
              <w:pStyle w:val="BodyText2"/>
              <w:rPr>
                <w:cs/>
              </w:rPr>
            </w:pPr>
            <w:r w:rsidRPr="00D00D7D">
              <w:rPr>
                <w:cs/>
              </w:rPr>
              <w:t>ใบสำคัญแสดงสิทธิที่จะซื้อหุ้นสามัญ</w:t>
            </w:r>
          </w:p>
        </w:tc>
      </w:tr>
      <w:tr w:rsidR="004D635B" w:rsidRPr="00D00D7D" w14:paraId="4DE5CFED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20C777" w14:textId="77777777" w:rsidR="004D635B" w:rsidRPr="00D00D7D" w:rsidRDefault="004D635B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F601A"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911CFD" w14:textId="77777777" w:rsidR="004D635B" w:rsidRPr="00D00D7D" w:rsidRDefault="004D635B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11DA05" w14:textId="77777777" w:rsidR="004D635B" w:rsidRPr="00D00D7D" w:rsidRDefault="004D635B" w:rsidP="00F662C0">
            <w:pPr>
              <w:pStyle w:val="BodyText2"/>
              <w:rPr>
                <w:cs/>
              </w:rPr>
            </w:pPr>
            <w:r w:rsidRPr="00D00D7D">
              <w:rPr>
                <w:rFonts w:hint="cs"/>
                <w:cs/>
              </w:rPr>
              <w:t>เงินปันผล</w:t>
            </w:r>
          </w:p>
        </w:tc>
      </w:tr>
      <w:tr w:rsidR="00F662C0" w:rsidRPr="00D00D7D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F601A"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A20F8C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F662C0" w:rsidRPr="00D00D7D" w:rsidRDefault="00F662C0" w:rsidP="00F662C0">
            <w:pPr>
              <w:pStyle w:val="BodyText2"/>
              <w:rPr>
                <w:cs/>
              </w:rPr>
            </w:pPr>
            <w:r w:rsidRPr="00D00D7D">
              <w:rPr>
                <w:cs/>
              </w:rPr>
              <w:t>เครื่องมือทางการเงิน</w:t>
            </w:r>
          </w:p>
        </w:tc>
      </w:tr>
      <w:tr w:rsidR="00F662C0" w:rsidRPr="00D00D7D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F601A"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E99E5A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662C0" w:rsidRPr="00D00D7D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F601A" w:rsidRPr="00D00D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7D68A3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F662C0" w:rsidRPr="00D00D7D" w:rsidRDefault="00F662C0" w:rsidP="00F662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0D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6D65A6EC" w14:textId="77777777" w:rsidR="006F21B9" w:rsidRPr="00D00D7D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</w:rPr>
        <w:br w:type="page"/>
      </w:r>
      <w:r w:rsidR="006F21B9" w:rsidRPr="00D00D7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D00D7D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77777777" w:rsidR="006763E8" w:rsidRPr="00D00D7D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D00D7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00D7D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D00D7D">
        <w:rPr>
          <w:rFonts w:ascii="Angsana New" w:hAnsi="Angsana New" w:hint="cs"/>
          <w:sz w:val="30"/>
          <w:szCs w:val="30"/>
          <w:cs/>
        </w:rPr>
        <w:t>คณะ</w:t>
      </w:r>
      <w:r w:rsidRPr="00D00D7D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8B6A74" w:rsidRPr="00D00D7D">
        <w:rPr>
          <w:rFonts w:ascii="Angsana New" w:hAnsi="Angsana New"/>
          <w:sz w:val="30"/>
          <w:szCs w:val="30"/>
        </w:rPr>
        <w:t xml:space="preserve">9 </w:t>
      </w:r>
      <w:r w:rsidR="00B813CD" w:rsidRPr="00D00D7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B6A74" w:rsidRPr="00D00D7D">
        <w:rPr>
          <w:rFonts w:ascii="Angsana New" w:hAnsi="Angsana New"/>
          <w:sz w:val="30"/>
          <w:szCs w:val="30"/>
        </w:rPr>
        <w:t>2564</w:t>
      </w:r>
    </w:p>
    <w:p w14:paraId="2A9021A6" w14:textId="77777777" w:rsidR="006F21B9" w:rsidRPr="00D00D7D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D00D7D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D00D7D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77777777" w:rsidR="0094224D" w:rsidRPr="00D00D7D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D00D7D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D00D7D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D00D7D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D00D7D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D00D7D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D00D7D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D00D7D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D00D7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00D7D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D00D7D">
        <w:rPr>
          <w:rFonts w:ascii="Angsana New" w:hAnsi="Angsana New"/>
          <w:spacing w:val="-4"/>
          <w:sz w:val="30"/>
          <w:szCs w:val="30"/>
        </w:rPr>
        <w:t>34</w:t>
      </w:r>
      <w:r w:rsidRPr="00D00D7D">
        <w:rPr>
          <w:rFonts w:ascii="Angsana New" w:hAnsi="Angsana New"/>
          <w:sz w:val="30"/>
          <w:szCs w:val="30"/>
        </w:rPr>
        <w:t xml:space="preserve"> </w:t>
      </w:r>
      <w:r w:rsidRPr="00D00D7D">
        <w:rPr>
          <w:rFonts w:ascii="Angsana New" w:hAnsi="Angsana New"/>
          <w:sz w:val="30"/>
          <w:szCs w:val="30"/>
          <w:cs/>
        </w:rPr>
        <w:t xml:space="preserve">เรื่อง </w:t>
      </w:r>
      <w:r w:rsidRPr="00D00D7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D00D7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D00D7D">
        <w:rPr>
          <w:rFonts w:ascii="Angsana New" w:hAnsi="Angsana New"/>
          <w:sz w:val="30"/>
          <w:szCs w:val="30"/>
        </w:rPr>
        <w:t xml:space="preserve"> </w:t>
      </w:r>
      <w:r w:rsidRPr="00D00D7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00D7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D00D7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00D7D">
        <w:rPr>
          <w:rFonts w:ascii="Angsana New" w:hAnsi="Angsana New"/>
          <w:sz w:val="30"/>
          <w:szCs w:val="30"/>
        </w:rPr>
        <w:t xml:space="preserve"> </w:t>
      </w:r>
      <w:r w:rsidR="008A09DC" w:rsidRPr="00D00D7D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A09DC" w:rsidRPr="00D00D7D">
        <w:rPr>
          <w:rFonts w:ascii="Angsana New" w:hAnsi="Angsana New"/>
          <w:sz w:val="30"/>
          <w:szCs w:val="30"/>
        </w:rPr>
        <w:t xml:space="preserve">31 </w:t>
      </w:r>
      <w:r w:rsidR="008A09DC" w:rsidRPr="00D00D7D">
        <w:rPr>
          <w:rFonts w:ascii="Angsana New" w:hAnsi="Angsana New"/>
          <w:sz w:val="30"/>
          <w:szCs w:val="30"/>
          <w:cs/>
        </w:rPr>
        <w:t xml:space="preserve">ธันวาคม </w:t>
      </w:r>
      <w:r w:rsidR="008A09DC" w:rsidRPr="00D00D7D">
        <w:rPr>
          <w:rFonts w:ascii="Angsana New" w:hAnsi="Angsana New"/>
          <w:sz w:val="30"/>
          <w:szCs w:val="30"/>
        </w:rPr>
        <w:t>2563</w:t>
      </w:r>
    </w:p>
    <w:p w14:paraId="09B96A18" w14:textId="77777777" w:rsidR="00235F64" w:rsidRPr="00D00D7D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77777777" w:rsidR="008E4869" w:rsidRPr="00D00D7D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D00D7D">
        <w:rPr>
          <w:rFonts w:ascii="Angsana New" w:hAnsi="Angsana New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F41987" w:rsidRPr="00D00D7D">
        <w:rPr>
          <w:rFonts w:ascii="Angsana New" w:hAnsi="Angsana New"/>
          <w:spacing w:val="-2"/>
          <w:sz w:val="30"/>
          <w:szCs w:val="30"/>
        </w:rPr>
        <w:br/>
      </w:r>
      <w:r w:rsidRPr="00D00D7D">
        <w:rPr>
          <w:rFonts w:ascii="Angsana New" w:hAnsi="Angsana New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521CD" w:rsidRPr="00D00D7D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00D7D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00D7D">
        <w:rPr>
          <w:rFonts w:ascii="Angsana New" w:hAnsi="Angsana New"/>
          <w:spacing w:val="-2"/>
          <w:sz w:val="30"/>
          <w:szCs w:val="30"/>
        </w:rPr>
        <w:t xml:space="preserve">31 </w:t>
      </w:r>
      <w:r w:rsidRPr="00D00D7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00D7D">
        <w:rPr>
          <w:rFonts w:ascii="Angsana New" w:hAnsi="Angsana New"/>
          <w:spacing w:val="-2"/>
          <w:sz w:val="30"/>
          <w:szCs w:val="30"/>
        </w:rPr>
        <w:t>256</w:t>
      </w:r>
      <w:r w:rsidR="00D93B02" w:rsidRPr="00D00D7D">
        <w:rPr>
          <w:rFonts w:ascii="Angsana New" w:hAnsi="Angsana New"/>
          <w:spacing w:val="-2"/>
          <w:sz w:val="30"/>
          <w:szCs w:val="30"/>
        </w:rPr>
        <w:t>3</w:t>
      </w:r>
      <w:r w:rsidRPr="00D00D7D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6800CF2" w14:textId="77777777" w:rsidR="00D45D49" w:rsidRPr="00D00D7D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97D9C26" w14:textId="77777777" w:rsidR="0023426A" w:rsidRPr="00D00D7D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52DC1793" w14:textId="77777777" w:rsidR="001C1B0D" w:rsidRPr="00D00D7D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D00D7D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D00D7D" w14:paraId="65B08383" w14:textId="77777777" w:rsidTr="00090DB1">
        <w:trPr>
          <w:tblHeader/>
        </w:trPr>
        <w:tc>
          <w:tcPr>
            <w:tcW w:w="2223" w:type="pct"/>
          </w:tcPr>
          <w:p w14:paraId="4E924540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B1BE8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1BE8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5C778DED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18CA997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8333E29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1B8DFD69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0FCE" w:rsidRPr="00D00D7D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D00D7D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D00D7D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D00D7D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2E5B17A9" w14:textId="77777777" w:rsidTr="004A03B0">
        <w:trPr>
          <w:cantSplit/>
        </w:trPr>
        <w:tc>
          <w:tcPr>
            <w:tcW w:w="2223" w:type="pct"/>
          </w:tcPr>
          <w:p w14:paraId="2B04F402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7811ADD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47FFE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039A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215AA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F39A5" w14:textId="77777777" w:rsidR="00AA06DC" w:rsidRPr="00D00D7D" w:rsidRDefault="00BA41DD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134" w:type="pct"/>
          </w:tcPr>
          <w:p w14:paraId="4873304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0FFC9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17,293</w:t>
            </w:r>
          </w:p>
        </w:tc>
      </w:tr>
      <w:tr w:rsidR="00AA06DC" w:rsidRPr="00D00D7D" w14:paraId="4670547E" w14:textId="77777777" w:rsidTr="004A03B0">
        <w:trPr>
          <w:cantSplit/>
        </w:trPr>
        <w:tc>
          <w:tcPr>
            <w:tcW w:w="2223" w:type="pct"/>
          </w:tcPr>
          <w:p w14:paraId="77A77533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6E48185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ED9BFC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9E315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9D7DBD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192C3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134" w:type="pct"/>
          </w:tcPr>
          <w:p w14:paraId="75C1BF1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4CC233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1BC1F15A" w14:textId="77777777" w:rsidTr="004A03B0">
        <w:trPr>
          <w:cantSplit/>
        </w:trPr>
        <w:tc>
          <w:tcPr>
            <w:tcW w:w="2223" w:type="pct"/>
          </w:tcPr>
          <w:p w14:paraId="5E66393E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00D7D">
              <w:rPr>
                <w:rFonts w:ascii="Angsana New" w:hAnsi="Angsana New"/>
                <w:sz w:val="30"/>
                <w:szCs w:val="30"/>
              </w:rPr>
              <w:t>,156</w:t>
            </w:r>
          </w:p>
        </w:tc>
        <w:tc>
          <w:tcPr>
            <w:tcW w:w="134" w:type="pct"/>
          </w:tcPr>
          <w:p w14:paraId="422C017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406DD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7,529</w:t>
            </w:r>
          </w:p>
        </w:tc>
      </w:tr>
      <w:tr w:rsidR="00AA06DC" w:rsidRPr="00D00D7D" w14:paraId="0A4903AF" w14:textId="77777777" w:rsidTr="004A03B0">
        <w:trPr>
          <w:cantSplit/>
        </w:trPr>
        <w:tc>
          <w:tcPr>
            <w:tcW w:w="2223" w:type="pct"/>
          </w:tcPr>
          <w:p w14:paraId="7A54B7EC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134" w:type="pct"/>
          </w:tcPr>
          <w:p w14:paraId="27FCCDB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6D75B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AA06DC" w:rsidRPr="00D00D7D" w14:paraId="4E698737" w14:textId="77777777" w:rsidTr="004A03B0">
        <w:trPr>
          <w:cantSplit/>
        </w:trPr>
        <w:tc>
          <w:tcPr>
            <w:tcW w:w="2223" w:type="pct"/>
          </w:tcPr>
          <w:p w14:paraId="2E1F1822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  <w:tc>
          <w:tcPr>
            <w:tcW w:w="134" w:type="pct"/>
          </w:tcPr>
          <w:p w14:paraId="33EB773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48441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14,854</w:t>
            </w:r>
          </w:p>
        </w:tc>
      </w:tr>
      <w:tr w:rsidR="00AA06DC" w:rsidRPr="00D00D7D" w14:paraId="1AB15394" w14:textId="77777777" w:rsidTr="004A03B0">
        <w:trPr>
          <w:cantSplit/>
        </w:trPr>
        <w:tc>
          <w:tcPr>
            <w:tcW w:w="2223" w:type="pct"/>
          </w:tcPr>
          <w:p w14:paraId="417526DE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5,603</w:t>
            </w:r>
          </w:p>
        </w:tc>
        <w:tc>
          <w:tcPr>
            <w:tcW w:w="134" w:type="pct"/>
          </w:tcPr>
          <w:p w14:paraId="2208971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E99507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</w:tr>
      <w:tr w:rsidR="00AA06DC" w:rsidRPr="00D00D7D" w14:paraId="64428CF2" w14:textId="77777777" w:rsidTr="004A03B0">
        <w:trPr>
          <w:cantSplit/>
        </w:trPr>
        <w:tc>
          <w:tcPr>
            <w:tcW w:w="2223" w:type="pct"/>
          </w:tcPr>
          <w:p w14:paraId="1FE026E4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540AF4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91F8D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03F7E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49D0F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E2D71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34" w:type="pct"/>
          </w:tcPr>
          <w:p w14:paraId="2A61959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B5C48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AA06DC" w:rsidRPr="00D00D7D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5" w:type="pct"/>
          </w:tcPr>
          <w:p w14:paraId="1BDDC00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4" w:type="pct"/>
          </w:tcPr>
          <w:p w14:paraId="15D1B60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EF05D9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06DC" w:rsidRPr="00D00D7D" w14:paraId="4ACEF92C" w14:textId="77777777" w:rsidTr="00090DB1">
        <w:trPr>
          <w:cantSplit/>
        </w:trPr>
        <w:tc>
          <w:tcPr>
            <w:tcW w:w="2223" w:type="pct"/>
          </w:tcPr>
          <w:p w14:paraId="141E9684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4" w:type="pct"/>
          </w:tcPr>
          <w:p w14:paraId="15DEE0C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4" w:type="pct"/>
          </w:tcPr>
          <w:p w14:paraId="7D541FD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F5C216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785E3E7C" w14:textId="77777777" w:rsidTr="003256FF">
        <w:trPr>
          <w:cantSplit/>
        </w:trPr>
        <w:tc>
          <w:tcPr>
            <w:tcW w:w="2223" w:type="pct"/>
          </w:tcPr>
          <w:p w14:paraId="0139F1D8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2,</w:t>
            </w:r>
            <w:r w:rsidR="00AF3675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4" w:type="pct"/>
          </w:tcPr>
          <w:p w14:paraId="34905D7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6D8D5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CD170B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52901B66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E6CE2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AA06DC" w:rsidRPr="00D00D7D" w:rsidRDefault="00AA06DC" w:rsidP="00AA06DC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00D7D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70B5023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00D7D">
              <w:rPr>
                <w:rFonts w:ascii="Angsana New" w:hAnsi="Angsana New"/>
                <w:sz w:val="30"/>
                <w:szCs w:val="30"/>
              </w:rPr>
              <w:br/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27CD387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FB58F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24,280</w:t>
            </w:r>
          </w:p>
        </w:tc>
        <w:tc>
          <w:tcPr>
            <w:tcW w:w="144" w:type="pct"/>
          </w:tcPr>
          <w:p w14:paraId="738FBBC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C231A1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25,963</w:t>
            </w:r>
          </w:p>
        </w:tc>
        <w:tc>
          <w:tcPr>
            <w:tcW w:w="144" w:type="pct"/>
          </w:tcPr>
          <w:p w14:paraId="2A0E0CC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0D9FD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00D7D">
              <w:rPr>
                <w:rFonts w:ascii="Angsana New" w:hAnsi="Angsana New"/>
                <w:sz w:val="30"/>
                <w:szCs w:val="30"/>
              </w:rPr>
              <w:t>,095</w:t>
            </w:r>
          </w:p>
        </w:tc>
        <w:tc>
          <w:tcPr>
            <w:tcW w:w="134" w:type="pct"/>
          </w:tcPr>
          <w:p w14:paraId="3D6AA63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783EB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9,349</w:t>
            </w:r>
          </w:p>
        </w:tc>
      </w:tr>
      <w:tr w:rsidR="00AA06DC" w:rsidRPr="00D00D7D" w14:paraId="367175BE" w14:textId="77777777" w:rsidTr="00090DB1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2E9896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4" w:type="pct"/>
          </w:tcPr>
          <w:p w14:paraId="144886F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6D753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44" w:type="pct"/>
          </w:tcPr>
          <w:p w14:paraId="2B36722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C644B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235</w:t>
            </w:r>
          </w:p>
        </w:tc>
        <w:tc>
          <w:tcPr>
            <w:tcW w:w="134" w:type="pct"/>
          </w:tcPr>
          <w:p w14:paraId="6B46242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69F1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AA06DC" w:rsidRPr="00D00D7D" w14:paraId="6574883F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9C24E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24,961</w:t>
            </w:r>
          </w:p>
        </w:tc>
        <w:tc>
          <w:tcPr>
            <w:tcW w:w="144" w:type="pct"/>
          </w:tcPr>
          <w:p w14:paraId="6C41623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361310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26,684</w:t>
            </w:r>
          </w:p>
        </w:tc>
        <w:tc>
          <w:tcPr>
            <w:tcW w:w="144" w:type="pct"/>
          </w:tcPr>
          <w:p w14:paraId="62A2554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8AE2AB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8,330</w:t>
            </w:r>
          </w:p>
        </w:tc>
        <w:tc>
          <w:tcPr>
            <w:tcW w:w="134" w:type="pct"/>
          </w:tcPr>
          <w:p w14:paraId="1CA9382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2DBCDD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9,575</w:t>
            </w:r>
          </w:p>
        </w:tc>
      </w:tr>
      <w:tr w:rsidR="00AA06DC" w:rsidRPr="00D00D7D" w14:paraId="76217BDE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429BBC3E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16AD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02D2F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E8347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D30D9D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06DC" w:rsidRPr="00D00D7D" w14:paraId="1DE9D28F" w14:textId="77777777" w:rsidTr="00090DB1">
        <w:trPr>
          <w:cantSplit/>
          <w:trHeight w:val="68"/>
        </w:trPr>
        <w:tc>
          <w:tcPr>
            <w:tcW w:w="2223" w:type="pct"/>
          </w:tcPr>
          <w:p w14:paraId="7D99FC64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95" w:type="pct"/>
          </w:tcPr>
          <w:p w14:paraId="1774753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353EB8B5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2A3FD54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083A3B5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021D9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536062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4" w:type="pct"/>
            <w:shd w:val="clear" w:color="auto" w:fill="auto"/>
          </w:tcPr>
          <w:p w14:paraId="5497711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0D9840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3AAB4C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E5B43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240C9BA" w14:textId="77777777" w:rsidR="00B90FCE" w:rsidRPr="00D00D7D" w:rsidRDefault="00B90FCE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A87B378" w14:textId="77777777" w:rsidR="0023426A" w:rsidRPr="00D00D7D" w:rsidRDefault="002B0890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br w:type="page"/>
      </w:r>
      <w:r w:rsidR="0023426A" w:rsidRPr="00D00D7D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D00D7D">
        <w:rPr>
          <w:rFonts w:ascii="Angsana New" w:hAnsi="Angsana New"/>
          <w:sz w:val="30"/>
          <w:szCs w:val="30"/>
          <w:cs/>
        </w:rPr>
        <w:t>บุคคล</w:t>
      </w:r>
      <w:r w:rsidR="003C6905" w:rsidRPr="00D00D7D">
        <w:rPr>
          <w:rFonts w:ascii="Angsana New" w:hAnsi="Angsana New" w:hint="cs"/>
          <w:sz w:val="30"/>
          <w:szCs w:val="30"/>
          <w:cs/>
        </w:rPr>
        <w:t>หรือ</w:t>
      </w:r>
      <w:r w:rsidR="0023426A" w:rsidRPr="00D00D7D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D00D7D">
        <w:rPr>
          <w:rFonts w:ascii="Angsana New" w:hAnsi="Angsana New"/>
          <w:sz w:val="30"/>
          <w:szCs w:val="30"/>
        </w:rPr>
        <w:t xml:space="preserve"> </w:t>
      </w:r>
      <w:r w:rsidR="0002681A" w:rsidRPr="00D00D7D">
        <w:rPr>
          <w:rFonts w:ascii="Angsana New" w:hAnsi="Angsana New"/>
          <w:sz w:val="30"/>
          <w:szCs w:val="30"/>
        </w:rPr>
        <w:t xml:space="preserve">30 </w:t>
      </w:r>
      <w:r w:rsidR="003B1BE8" w:rsidRPr="00D00D7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45D49" w:rsidRPr="00D00D7D">
        <w:rPr>
          <w:rFonts w:ascii="Angsana New" w:hAnsi="Angsana New"/>
          <w:sz w:val="30"/>
          <w:szCs w:val="30"/>
        </w:rPr>
        <w:t>2564</w:t>
      </w:r>
      <w:r w:rsidR="00B44738" w:rsidRPr="00D00D7D">
        <w:rPr>
          <w:rFonts w:ascii="Angsana New" w:hAnsi="Angsana New"/>
          <w:sz w:val="30"/>
          <w:szCs w:val="30"/>
        </w:rPr>
        <w:t xml:space="preserve"> </w:t>
      </w:r>
      <w:r w:rsidR="0023426A" w:rsidRPr="00D00D7D">
        <w:rPr>
          <w:rFonts w:ascii="Angsana New" w:hAnsi="Angsana New"/>
          <w:sz w:val="30"/>
          <w:szCs w:val="30"/>
          <w:cs/>
        </w:rPr>
        <w:t>และ</w:t>
      </w:r>
      <w:r w:rsidR="0023426A" w:rsidRPr="00D00D7D">
        <w:rPr>
          <w:rFonts w:ascii="Angsana New" w:hAnsi="Angsana New"/>
          <w:sz w:val="30"/>
          <w:szCs w:val="30"/>
        </w:rPr>
        <w:t xml:space="preserve"> 31 </w:t>
      </w:r>
      <w:r w:rsidR="0023426A" w:rsidRPr="00D00D7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54AE" w:rsidRPr="00D00D7D">
        <w:rPr>
          <w:rFonts w:ascii="Angsana New" w:hAnsi="Angsana New"/>
          <w:sz w:val="30"/>
          <w:szCs w:val="30"/>
        </w:rPr>
        <w:t>256</w:t>
      </w:r>
      <w:r w:rsidR="00D45D49" w:rsidRPr="00D00D7D">
        <w:rPr>
          <w:rFonts w:ascii="Angsana New" w:hAnsi="Angsana New"/>
          <w:sz w:val="30"/>
          <w:szCs w:val="30"/>
        </w:rPr>
        <w:t>3</w:t>
      </w:r>
      <w:r w:rsidR="00B44738" w:rsidRPr="00D00D7D">
        <w:rPr>
          <w:rFonts w:ascii="Angsana New" w:hAnsi="Angsana New" w:hint="cs"/>
          <w:sz w:val="30"/>
          <w:szCs w:val="30"/>
          <w:cs/>
        </w:rPr>
        <w:t xml:space="preserve"> </w:t>
      </w:r>
      <w:r w:rsidR="0023426A" w:rsidRPr="00D00D7D">
        <w:rPr>
          <w:rFonts w:ascii="Angsana New" w:hAnsi="Angsana New"/>
          <w:sz w:val="30"/>
          <w:szCs w:val="30"/>
          <w:cs/>
        </w:rPr>
        <w:t>มีดังนี้</w:t>
      </w:r>
    </w:p>
    <w:p w14:paraId="52FCE6B2" w14:textId="77777777" w:rsidR="0023426A" w:rsidRPr="00D00D7D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75"/>
        <w:gridCol w:w="272"/>
        <w:gridCol w:w="1086"/>
        <w:gridCol w:w="272"/>
        <w:gridCol w:w="1173"/>
        <w:gridCol w:w="272"/>
        <w:gridCol w:w="1058"/>
      </w:tblGrid>
      <w:tr w:rsidR="00617BB5" w:rsidRPr="00D00D7D" w14:paraId="248159F3" w14:textId="77777777" w:rsidTr="00781D0D">
        <w:trPr>
          <w:tblHeader/>
        </w:trPr>
        <w:tc>
          <w:tcPr>
            <w:tcW w:w="2220" w:type="pct"/>
          </w:tcPr>
          <w:p w14:paraId="4B2B2E47" w14:textId="77777777" w:rsidR="00617BB5" w:rsidRPr="00D00D7D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29B3E0C" w14:textId="77777777" w:rsidR="00617BB5" w:rsidRPr="00D00D7D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8A82D8D" w14:textId="77777777" w:rsidR="00617BB5" w:rsidRPr="00D00D7D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56E82FDF" w14:textId="77777777" w:rsidR="00617BB5" w:rsidRPr="00D00D7D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D00D7D" w14:paraId="6D58076E" w14:textId="77777777" w:rsidTr="00AA06DC">
        <w:trPr>
          <w:tblHeader/>
        </w:trPr>
        <w:tc>
          <w:tcPr>
            <w:tcW w:w="2220" w:type="pct"/>
          </w:tcPr>
          <w:p w14:paraId="11649440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A980DFA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1BE8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65D088A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1D4C03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0F9B335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5CC0DC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1BE8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F5F9223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7616DE" w14:textId="77777777" w:rsidR="0002681A" w:rsidRPr="00D00D7D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D00D7D" w14:paraId="2C401AF0" w14:textId="77777777" w:rsidTr="00AA06DC">
        <w:trPr>
          <w:tblHeader/>
        </w:trPr>
        <w:tc>
          <w:tcPr>
            <w:tcW w:w="2220" w:type="pct"/>
          </w:tcPr>
          <w:p w14:paraId="6521FD6C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403F8D1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76D48F0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93DEF5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1DD0038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5E4C6B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AA68A40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21289DF" w14:textId="77777777" w:rsidR="00D45D49" w:rsidRPr="00D00D7D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7BB5" w:rsidRPr="00D00D7D" w14:paraId="01C52B18" w14:textId="77777777" w:rsidTr="00781D0D">
        <w:trPr>
          <w:tblHeader/>
        </w:trPr>
        <w:tc>
          <w:tcPr>
            <w:tcW w:w="2220" w:type="pct"/>
          </w:tcPr>
          <w:p w14:paraId="32562462" w14:textId="77777777" w:rsidR="00617BB5" w:rsidRPr="00D00D7D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0" w:type="pct"/>
            <w:gridSpan w:val="7"/>
          </w:tcPr>
          <w:p w14:paraId="2DBE8A1C" w14:textId="77777777" w:rsidR="00617BB5" w:rsidRPr="00D00D7D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CC0" w:rsidRPr="00D00D7D" w14:paraId="2A9C4FBE" w14:textId="77777777" w:rsidTr="00AA06DC">
        <w:tc>
          <w:tcPr>
            <w:tcW w:w="2220" w:type="pct"/>
          </w:tcPr>
          <w:p w14:paraId="0412DFCF" w14:textId="77777777" w:rsidR="009C4C99" w:rsidRPr="00D00D7D" w:rsidRDefault="009C4C99" w:rsidP="009C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6320C27E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D258BE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A3610A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CEABC1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9FCCFA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75FB2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86F22F2" w14:textId="77777777" w:rsidR="009C4C99" w:rsidRPr="00D00D7D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CC0" w:rsidRPr="00D00D7D" w14:paraId="062DE00C" w14:textId="77777777" w:rsidTr="00AA06DC">
        <w:tc>
          <w:tcPr>
            <w:tcW w:w="2220" w:type="pct"/>
          </w:tcPr>
          <w:p w14:paraId="49ABFDD8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6362ECB" w14:textId="77777777" w:rsidR="00263141" w:rsidRPr="00D00D7D" w:rsidRDefault="00AA06DC" w:rsidP="00D9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7AE0E1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B5F7B3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1906FEA5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C63B79D" w14:textId="77777777" w:rsidR="00263141" w:rsidRPr="00D00D7D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887DA4D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6ECE94C3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CC0" w:rsidRPr="00D00D7D" w14:paraId="354B6957" w14:textId="77777777" w:rsidTr="00AA06DC">
        <w:tc>
          <w:tcPr>
            <w:tcW w:w="2220" w:type="pct"/>
          </w:tcPr>
          <w:p w14:paraId="28F8F2B8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18445D2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7865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669BDF3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A9075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C8B7C4F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2CA529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1C8F42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CC0" w:rsidRPr="00D00D7D" w14:paraId="2659005A" w14:textId="77777777" w:rsidTr="00AA06DC">
        <w:tc>
          <w:tcPr>
            <w:tcW w:w="2220" w:type="pct"/>
          </w:tcPr>
          <w:p w14:paraId="2914FB0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74" w:type="pct"/>
          </w:tcPr>
          <w:p w14:paraId="24EF463D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4DF5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1C96189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F7AB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B64A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751FCE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5520365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CC0" w:rsidRPr="00D00D7D" w14:paraId="34412474" w14:textId="77777777" w:rsidTr="00AA06DC">
        <w:tc>
          <w:tcPr>
            <w:tcW w:w="2220" w:type="pct"/>
          </w:tcPr>
          <w:p w14:paraId="3F6F3B30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93E66A6" w14:textId="77777777" w:rsidR="00263141" w:rsidRPr="00D00D7D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9F4A959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A119A45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801DD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B4C48FD" w14:textId="77777777" w:rsidR="00263141" w:rsidRPr="00D00D7D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765</w:t>
            </w:r>
          </w:p>
        </w:tc>
        <w:tc>
          <w:tcPr>
            <w:tcW w:w="145" w:type="pct"/>
          </w:tcPr>
          <w:p w14:paraId="7898D33F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9ED00B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941CC0" w:rsidRPr="00D00D7D" w14:paraId="1D8E5E21" w14:textId="77777777" w:rsidTr="00AA06DC">
        <w:tc>
          <w:tcPr>
            <w:tcW w:w="2220" w:type="pct"/>
          </w:tcPr>
          <w:p w14:paraId="422043EB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ADA56AD" w14:textId="77777777" w:rsidR="00263141" w:rsidRPr="00D00D7D" w:rsidRDefault="00AA06DC" w:rsidP="00D9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</w:p>
        </w:tc>
        <w:tc>
          <w:tcPr>
            <w:tcW w:w="145" w:type="pct"/>
          </w:tcPr>
          <w:p w14:paraId="553C0F8D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C2D72DB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69C2534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F4C4096" w14:textId="77777777" w:rsidR="00263141" w:rsidRPr="00D00D7D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B56AEB6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779250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CC0" w:rsidRPr="00D00D7D" w14:paraId="34BD6283" w14:textId="77777777" w:rsidTr="00AA06DC">
        <w:tc>
          <w:tcPr>
            <w:tcW w:w="2220" w:type="pct"/>
          </w:tcPr>
          <w:p w14:paraId="79BDD0A2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77777777" w:rsidR="00263141" w:rsidRPr="00D00D7D" w:rsidRDefault="00AA06DC" w:rsidP="00D9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145" w:type="pct"/>
          </w:tcPr>
          <w:p w14:paraId="64D3B2D6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880AACA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B24D934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FAD8737" w14:textId="77777777" w:rsidR="00263141" w:rsidRPr="00D00D7D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765</w:t>
            </w:r>
          </w:p>
        </w:tc>
        <w:tc>
          <w:tcPr>
            <w:tcW w:w="145" w:type="pct"/>
          </w:tcPr>
          <w:p w14:paraId="3F29356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AF283F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941CC0" w:rsidRPr="00D00D7D" w14:paraId="1BB17165" w14:textId="77777777" w:rsidTr="00AA06DC">
        <w:tc>
          <w:tcPr>
            <w:tcW w:w="2220" w:type="pct"/>
          </w:tcPr>
          <w:p w14:paraId="607915E0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0492DDC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711196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6BC77F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31BB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A5B254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200EB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38D9EEF8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1CC0" w:rsidRPr="00D00D7D" w14:paraId="70724200" w14:textId="77777777" w:rsidTr="00AA06DC">
        <w:tc>
          <w:tcPr>
            <w:tcW w:w="2220" w:type="pct"/>
          </w:tcPr>
          <w:p w14:paraId="0157E63E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242894FE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E89E27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082741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D6CC1F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617D21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0A39D9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E5A1206" w14:textId="77777777" w:rsidR="00263141" w:rsidRPr="00D00D7D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0F07A72D" w14:textId="77777777" w:rsidTr="00AA06DC">
        <w:tc>
          <w:tcPr>
            <w:tcW w:w="2220" w:type="pct"/>
          </w:tcPr>
          <w:p w14:paraId="6A5AE153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83199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F78EFE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D97253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A80D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8ADD99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00D7D">
              <w:rPr>
                <w:rFonts w:ascii="Angsana New" w:hAnsi="Angsana New"/>
                <w:sz w:val="30"/>
                <w:szCs w:val="30"/>
              </w:rPr>
              <w:t>,672</w:t>
            </w:r>
          </w:p>
        </w:tc>
        <w:tc>
          <w:tcPr>
            <w:tcW w:w="145" w:type="pct"/>
          </w:tcPr>
          <w:p w14:paraId="1080C6F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75D3D5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AA06DC" w:rsidRPr="00D00D7D" w14:paraId="345859EF" w14:textId="77777777" w:rsidTr="00AA06DC">
        <w:tc>
          <w:tcPr>
            <w:tcW w:w="2220" w:type="pct"/>
          </w:tcPr>
          <w:p w14:paraId="33A51807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97A499" w14:textId="77777777" w:rsidR="00AA06DC" w:rsidRPr="00D00D7D" w:rsidRDefault="00AA06DC" w:rsidP="00670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9</w:t>
            </w:r>
            <w:r w:rsidR="00670F35" w:rsidRPr="00D00D7D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145" w:type="pct"/>
          </w:tcPr>
          <w:p w14:paraId="57927C8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9C096B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63E45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F3BDE5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CD3EF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AF56CB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2C5B6560" w14:textId="77777777" w:rsidTr="00AA06DC">
        <w:tc>
          <w:tcPr>
            <w:tcW w:w="2220" w:type="pct"/>
          </w:tcPr>
          <w:p w14:paraId="3C7EFB2B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E767630" w14:textId="77777777" w:rsidR="00AA06DC" w:rsidRPr="00D00D7D" w:rsidRDefault="00AA06DC" w:rsidP="00670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="00670F35"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</w:t>
            </w:r>
          </w:p>
        </w:tc>
        <w:tc>
          <w:tcPr>
            <w:tcW w:w="145" w:type="pct"/>
          </w:tcPr>
          <w:p w14:paraId="51A0F9E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7A03DD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70D43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88A38E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3,672</w:t>
            </w:r>
          </w:p>
        </w:tc>
        <w:tc>
          <w:tcPr>
            <w:tcW w:w="145" w:type="pct"/>
          </w:tcPr>
          <w:p w14:paraId="39B566C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F34EC5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2,700</w:t>
            </w:r>
          </w:p>
        </w:tc>
      </w:tr>
      <w:tr w:rsidR="00AA06DC" w:rsidRPr="00D00D7D" w14:paraId="03D12B1B" w14:textId="77777777" w:rsidTr="00AA06DC">
        <w:tc>
          <w:tcPr>
            <w:tcW w:w="2220" w:type="pct"/>
          </w:tcPr>
          <w:p w14:paraId="494CEE50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75F561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79BB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A9C59C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2DBD0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BA82C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36D03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BDEF7B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745EF78A" w14:textId="77777777" w:rsidTr="00AA06DC">
        <w:tc>
          <w:tcPr>
            <w:tcW w:w="2220" w:type="pct"/>
          </w:tcPr>
          <w:p w14:paraId="0A6F6133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74" w:type="pct"/>
          </w:tcPr>
          <w:p w14:paraId="6DF0A72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CDB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E64C8F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E27A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C545C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811ED8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2D1596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A06DC" w:rsidRPr="00D00D7D" w14:paraId="13E40A32" w14:textId="77777777" w:rsidTr="00AA06DC">
        <w:tc>
          <w:tcPr>
            <w:tcW w:w="2220" w:type="pct"/>
          </w:tcPr>
          <w:p w14:paraId="7A4B5B65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7FE320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DD2AFA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6AA7E5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BD275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9C2C9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667AF3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2B8BAD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37,897</w:t>
            </w:r>
          </w:p>
        </w:tc>
      </w:tr>
      <w:tr w:rsidR="00AA06DC" w:rsidRPr="00D00D7D" w14:paraId="1B2D124D" w14:textId="77777777" w:rsidTr="00AA06DC">
        <w:tc>
          <w:tcPr>
            <w:tcW w:w="2220" w:type="pct"/>
          </w:tcPr>
          <w:p w14:paraId="2E67D5F7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088283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7C9F4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F6341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9280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4C16DE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A3380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FAA167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6DC" w:rsidRPr="00D00D7D" w14:paraId="592F7E68" w14:textId="77777777" w:rsidTr="00AA06DC">
        <w:tc>
          <w:tcPr>
            <w:tcW w:w="2220" w:type="pct"/>
          </w:tcPr>
          <w:p w14:paraId="2B23CE7E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74" w:type="pct"/>
          </w:tcPr>
          <w:p w14:paraId="2AD3EEE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06BE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CB87D4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A9FA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8BC80F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D85B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75EE7C9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A06DC" w:rsidRPr="00D00D7D" w14:paraId="77D14B17" w14:textId="77777777" w:rsidTr="00AA06DC">
        <w:tc>
          <w:tcPr>
            <w:tcW w:w="2220" w:type="pct"/>
          </w:tcPr>
          <w:p w14:paraId="0E1140DD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46F2130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FD1155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2B7E1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923FD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3A8912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00D7D">
              <w:rPr>
                <w:rFonts w:ascii="Angsana New" w:hAnsi="Angsana New"/>
                <w:sz w:val="30"/>
                <w:szCs w:val="30"/>
              </w:rPr>
              <w:t>,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145" w:type="pct"/>
          </w:tcPr>
          <w:p w14:paraId="34D60BF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294F6E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</w:tr>
      <w:tr w:rsidR="00AA06DC" w:rsidRPr="00D00D7D" w14:paraId="4C313AB5" w14:textId="77777777" w:rsidTr="00AA06DC">
        <w:tc>
          <w:tcPr>
            <w:tcW w:w="2220" w:type="pct"/>
          </w:tcPr>
          <w:p w14:paraId="333ABAA0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F165CF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F995E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CF9541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B58D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82BCDD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85024E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0B64991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A06DC" w:rsidRPr="00D00D7D" w14:paraId="3647E09B" w14:textId="77777777" w:rsidTr="00AA06DC">
        <w:tc>
          <w:tcPr>
            <w:tcW w:w="2220" w:type="pct"/>
          </w:tcPr>
          <w:p w14:paraId="17A61556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74" w:type="pct"/>
          </w:tcPr>
          <w:p w14:paraId="598D471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ECA502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082EFE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3B4BC3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FD64A8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F73E2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A18D8F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A06DC" w:rsidRPr="00D00D7D" w14:paraId="597C36FF" w14:textId="77777777" w:rsidTr="00AA06DC">
        <w:tc>
          <w:tcPr>
            <w:tcW w:w="2220" w:type="pct"/>
          </w:tcPr>
          <w:p w14:paraId="7E807D96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25ED72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D00D7D">
              <w:rPr>
                <w:rFonts w:ascii="Angsana New" w:hAnsi="Angsana New"/>
                <w:sz w:val="30"/>
                <w:szCs w:val="30"/>
              </w:rPr>
              <w:t>,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241</w:t>
            </w:r>
          </w:p>
        </w:tc>
        <w:tc>
          <w:tcPr>
            <w:tcW w:w="145" w:type="pct"/>
          </w:tcPr>
          <w:p w14:paraId="2B71EAE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C4EA9E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00D86C38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9BC5266" w14:textId="77777777" w:rsidR="00AA06DC" w:rsidRPr="00D00D7D" w:rsidRDefault="008F27F6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8B1D36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908965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6DC" w:rsidRPr="00D00D7D" w14:paraId="6F1506BC" w14:textId="77777777" w:rsidTr="00AA06DC">
        <w:tc>
          <w:tcPr>
            <w:tcW w:w="2220" w:type="pct"/>
          </w:tcPr>
          <w:p w14:paraId="0D56BD77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AF3620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C56C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B5A9C89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4181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F8D594F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830E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0B69A61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06DC" w:rsidRPr="00D00D7D" w14:paraId="1D36E8E7" w14:textId="77777777" w:rsidTr="00AA06DC">
        <w:tc>
          <w:tcPr>
            <w:tcW w:w="2220" w:type="pct"/>
          </w:tcPr>
          <w:p w14:paraId="14B0405A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74" w:type="pct"/>
          </w:tcPr>
          <w:p w14:paraId="48A17F7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37F4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567D1D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AB5E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3F115D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FB86A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BB2962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06DC" w:rsidRPr="00D00D7D" w14:paraId="599CA539" w14:textId="77777777" w:rsidTr="00AA06DC">
        <w:tc>
          <w:tcPr>
            <w:tcW w:w="2220" w:type="pct"/>
          </w:tcPr>
          <w:p w14:paraId="5E91A921" w14:textId="77777777" w:rsidR="00AA06DC" w:rsidRPr="00D00D7D" w:rsidRDefault="00AA06DC" w:rsidP="00AA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5122E35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5836B36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DB4ED27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FAD8CC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5BC59B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0D7D">
              <w:rPr>
                <w:rFonts w:ascii="Angsana New" w:hAnsi="Angsana New"/>
                <w:sz w:val="30"/>
                <w:szCs w:val="30"/>
              </w:rPr>
              <w:t>,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  <w:tc>
          <w:tcPr>
            <w:tcW w:w="145" w:type="pct"/>
          </w:tcPr>
          <w:p w14:paraId="35B8875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32C67F4" w14:textId="77777777" w:rsidR="00AA06DC" w:rsidRPr="00D00D7D" w:rsidRDefault="00AA06DC" w:rsidP="00AA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</w:tbl>
    <w:p w14:paraId="697B74A4" w14:textId="77777777" w:rsidR="00781D0D" w:rsidRPr="00D00D7D" w:rsidRDefault="00781D0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42"/>
        <w:gridCol w:w="1079"/>
        <w:gridCol w:w="271"/>
        <w:gridCol w:w="1079"/>
        <w:gridCol w:w="271"/>
        <w:gridCol w:w="1168"/>
        <w:gridCol w:w="271"/>
        <w:gridCol w:w="990"/>
        <w:gridCol w:w="271"/>
        <w:gridCol w:w="1079"/>
        <w:gridCol w:w="271"/>
        <w:gridCol w:w="1076"/>
      </w:tblGrid>
      <w:tr w:rsidR="00EC3092" w:rsidRPr="00D00D7D" w14:paraId="192DB412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4036AEDD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  <w:shd w:val="clear" w:color="auto" w:fill="auto"/>
            <w:vAlign w:val="bottom"/>
          </w:tcPr>
          <w:p w14:paraId="0CDF34B9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9F647EA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8" w:type="pct"/>
            <w:gridSpan w:val="7"/>
            <w:shd w:val="clear" w:color="auto" w:fill="auto"/>
            <w:vAlign w:val="bottom"/>
          </w:tcPr>
          <w:p w14:paraId="2831CA61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C7267" w:rsidRPr="00D00D7D" w14:paraId="7448FD95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0961DF4C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AC02866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DA96F7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4DE474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76C17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60C4C3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0169242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99C2E81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37B0D1E6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5712AFD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18AFBDC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BECF97E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D2C370F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76C17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C7267" w:rsidRPr="00D00D7D" w14:paraId="56F2D65D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2F3533BE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70EC82E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D226379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B4F2633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79352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2F86BE9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50AE93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65460A9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10AD0D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9CBAB08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6D2D8A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8790CF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C3092" w:rsidRPr="00D00D7D" w14:paraId="43CA4869" w14:textId="77777777" w:rsidTr="00D4687E">
        <w:trPr>
          <w:cantSplit/>
        </w:trPr>
        <w:tc>
          <w:tcPr>
            <w:tcW w:w="867" w:type="pct"/>
            <w:shd w:val="clear" w:color="auto" w:fill="auto"/>
          </w:tcPr>
          <w:p w14:paraId="3D16930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14:paraId="2612C324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8D508E1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pct"/>
            <w:gridSpan w:val="7"/>
            <w:shd w:val="clear" w:color="auto" w:fill="auto"/>
          </w:tcPr>
          <w:p w14:paraId="5FC2808B" w14:textId="77777777" w:rsidR="00FE2CB6" w:rsidRPr="00D00D7D" w:rsidRDefault="00FE2CB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7267" w:rsidRPr="00D00D7D" w14:paraId="0E0EDA14" w14:textId="77777777" w:rsidTr="00D4687E">
        <w:trPr>
          <w:cantSplit/>
        </w:trPr>
        <w:tc>
          <w:tcPr>
            <w:tcW w:w="867" w:type="pct"/>
            <w:shd w:val="clear" w:color="auto" w:fill="auto"/>
          </w:tcPr>
          <w:p w14:paraId="4248BDE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0" w:type="pct"/>
            <w:shd w:val="clear" w:color="auto" w:fill="auto"/>
          </w:tcPr>
          <w:p w14:paraId="7BAA5E58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1F259D7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96D8151" w14:textId="77777777" w:rsidR="00263141" w:rsidRPr="00D00D7D" w:rsidRDefault="00C2094D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5906F610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7B1AA464" w14:textId="77777777" w:rsidR="00263141" w:rsidRPr="00D00D7D" w:rsidRDefault="00263141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18,320</w:t>
            </w:r>
          </w:p>
        </w:tc>
        <w:tc>
          <w:tcPr>
            <w:tcW w:w="143" w:type="pct"/>
            <w:shd w:val="clear" w:color="auto" w:fill="auto"/>
          </w:tcPr>
          <w:p w14:paraId="482195B3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  <w:shd w:val="clear" w:color="auto" w:fill="auto"/>
          </w:tcPr>
          <w:p w14:paraId="4B78DA27" w14:textId="77777777" w:rsidR="00263141" w:rsidRPr="00D00D7D" w:rsidRDefault="00D4687E" w:rsidP="00D9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40,140</w:t>
            </w:r>
          </w:p>
        </w:tc>
        <w:tc>
          <w:tcPr>
            <w:tcW w:w="143" w:type="pct"/>
            <w:shd w:val="clear" w:color="auto" w:fill="auto"/>
          </w:tcPr>
          <w:p w14:paraId="7655FA1C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5B68EC3F" w14:textId="77777777" w:rsidR="00263141" w:rsidRPr="00D00D7D" w:rsidRDefault="006217F3" w:rsidP="0079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4687E" w:rsidRPr="00D00D7D">
              <w:rPr>
                <w:rFonts w:ascii="Angsana New" w:hAnsi="Angsana New"/>
                <w:b/>
                <w:bCs/>
                <w:sz w:val="30"/>
                <w:szCs w:val="30"/>
              </w:rPr>
              <w:t>4,900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33C1243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12958B54" w14:textId="77777777" w:rsidR="00263141" w:rsidRPr="00D00D7D" w:rsidRDefault="00D4687E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53,560</w:t>
            </w:r>
          </w:p>
        </w:tc>
      </w:tr>
      <w:tr w:rsidR="00BC7267" w:rsidRPr="00D00D7D" w14:paraId="58BE81D7" w14:textId="77777777" w:rsidTr="00D4687E">
        <w:trPr>
          <w:cantSplit/>
        </w:trPr>
        <w:tc>
          <w:tcPr>
            <w:tcW w:w="867" w:type="pct"/>
            <w:shd w:val="clear" w:color="auto" w:fill="auto"/>
          </w:tcPr>
          <w:p w14:paraId="6AD0EC75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6C0C315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CF06DE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347482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0A77095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296E65B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210364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62FF407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55A27E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EB95B47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7EF799A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4918D55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3092" w:rsidRPr="00D00D7D" w14:paraId="766F2239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1F87F74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  <w:shd w:val="clear" w:color="auto" w:fill="auto"/>
            <w:vAlign w:val="bottom"/>
          </w:tcPr>
          <w:p w14:paraId="3E259D3B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0DBCB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8" w:type="pct"/>
            <w:gridSpan w:val="7"/>
            <w:shd w:val="clear" w:color="auto" w:fill="auto"/>
            <w:vAlign w:val="bottom"/>
          </w:tcPr>
          <w:p w14:paraId="5E0EBCD5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7267" w:rsidRPr="00D00D7D" w14:paraId="4DD7DC15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2080E5A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BF74F1A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9A24F98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2D44812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76C17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DDA9D0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6C87125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2A97773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7A585CE7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F0F9DD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9AE5525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0055FA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9347E23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76C17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C7267" w:rsidRPr="00D00D7D" w14:paraId="2B427982" w14:textId="77777777" w:rsidTr="00D4687E">
        <w:trPr>
          <w:cantSplit/>
        </w:trPr>
        <w:tc>
          <w:tcPr>
            <w:tcW w:w="867" w:type="pct"/>
            <w:shd w:val="clear" w:color="auto" w:fill="auto"/>
            <w:vAlign w:val="bottom"/>
          </w:tcPr>
          <w:p w14:paraId="6D22E386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E7F79F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B772DA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6205F87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FD866C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031AC8E9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9A46D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7A9DA3A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9BB820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CF36CAE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19D2CDF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5CF42CC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C3092" w:rsidRPr="00D00D7D" w14:paraId="7B1F018C" w14:textId="77777777" w:rsidTr="00D4687E">
        <w:trPr>
          <w:cantSplit/>
        </w:trPr>
        <w:tc>
          <w:tcPr>
            <w:tcW w:w="867" w:type="pct"/>
            <w:shd w:val="clear" w:color="auto" w:fill="auto"/>
          </w:tcPr>
          <w:p w14:paraId="303C2B32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14:paraId="0F51F522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5635D64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pct"/>
            <w:gridSpan w:val="7"/>
            <w:shd w:val="clear" w:color="auto" w:fill="auto"/>
          </w:tcPr>
          <w:p w14:paraId="6A69E264" w14:textId="77777777" w:rsidR="00263141" w:rsidRPr="00D00D7D" w:rsidRDefault="00263141" w:rsidP="00263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87E" w:rsidRPr="00D00D7D" w14:paraId="000A054C" w14:textId="77777777" w:rsidTr="003256FF">
        <w:trPr>
          <w:cantSplit/>
        </w:trPr>
        <w:tc>
          <w:tcPr>
            <w:tcW w:w="867" w:type="pct"/>
            <w:shd w:val="clear" w:color="auto" w:fill="auto"/>
          </w:tcPr>
          <w:p w14:paraId="6F8B554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0" w:type="pct"/>
            <w:shd w:val="clear" w:color="auto" w:fill="auto"/>
          </w:tcPr>
          <w:p w14:paraId="4F53D46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5E08F34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6A901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4B258D6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AAE8F37" w14:textId="77777777" w:rsidR="00D4687E" w:rsidRPr="00D00D7D" w:rsidRDefault="00D4687E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155,680</w:t>
            </w:r>
          </w:p>
        </w:tc>
        <w:tc>
          <w:tcPr>
            <w:tcW w:w="143" w:type="pct"/>
            <w:shd w:val="clear" w:color="auto" w:fill="auto"/>
          </w:tcPr>
          <w:p w14:paraId="15B9394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7DD71BDA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B82BCE">
              <w:rPr>
                <w:rFonts w:ascii="Angsana New" w:hAnsi="Angsana New"/>
                <w:sz w:val="30"/>
                <w:szCs w:val="30"/>
              </w:rPr>
              <w:t>57</w:t>
            </w:r>
            <w:r w:rsidR="00DD2A88">
              <w:rPr>
                <w:rFonts w:ascii="Angsana New" w:hAnsi="Angsana New"/>
                <w:sz w:val="30"/>
                <w:szCs w:val="30"/>
              </w:rPr>
              <w:t>1</w:t>
            </w:r>
            <w:r w:rsidRPr="00B82BCE">
              <w:rPr>
                <w:rFonts w:ascii="Angsana New" w:hAnsi="Angsana New"/>
                <w:sz w:val="30"/>
                <w:szCs w:val="30"/>
              </w:rPr>
              <w:t>,148</w:t>
            </w:r>
          </w:p>
        </w:tc>
        <w:tc>
          <w:tcPr>
            <w:tcW w:w="143" w:type="pct"/>
            <w:shd w:val="clear" w:color="auto" w:fill="auto"/>
          </w:tcPr>
          <w:p w14:paraId="405469D7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16D2976" w14:textId="77777777" w:rsidR="00D4687E" w:rsidRPr="00B82BCE" w:rsidRDefault="006217F3" w:rsidP="0013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82BCE">
              <w:rPr>
                <w:rFonts w:ascii="Angsana New" w:hAnsi="Angsana New"/>
                <w:sz w:val="30"/>
                <w:szCs w:val="30"/>
              </w:rPr>
              <w:t>(</w:t>
            </w:r>
            <w:r w:rsidR="00D4687E" w:rsidRPr="00B82BCE">
              <w:rPr>
                <w:rFonts w:ascii="Angsana New" w:hAnsi="Angsana New"/>
                <w:sz w:val="30"/>
                <w:szCs w:val="30"/>
              </w:rPr>
              <w:t>4</w:t>
            </w:r>
            <w:r w:rsidR="00DD2A88">
              <w:rPr>
                <w:rFonts w:ascii="Angsana New" w:hAnsi="Angsana New"/>
                <w:sz w:val="30"/>
                <w:szCs w:val="30"/>
              </w:rPr>
              <w:t>19</w:t>
            </w:r>
            <w:r w:rsidR="00D4687E" w:rsidRPr="00B82BCE">
              <w:rPr>
                <w:rFonts w:ascii="Angsana New" w:hAnsi="Angsana New"/>
                <w:sz w:val="30"/>
                <w:szCs w:val="30"/>
              </w:rPr>
              <w:t>,080</w:t>
            </w:r>
            <w:r w:rsidRPr="00B82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53DC4ADD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530E69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307,748</w:t>
            </w:r>
          </w:p>
        </w:tc>
      </w:tr>
      <w:tr w:rsidR="00D4687E" w:rsidRPr="00D00D7D" w14:paraId="488E90BA" w14:textId="77777777" w:rsidTr="00B82BCE">
        <w:trPr>
          <w:cantSplit/>
        </w:trPr>
        <w:tc>
          <w:tcPr>
            <w:tcW w:w="867" w:type="pct"/>
            <w:shd w:val="clear" w:color="auto" w:fill="auto"/>
          </w:tcPr>
          <w:p w14:paraId="1B79E61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0" w:type="pct"/>
            <w:shd w:val="clear" w:color="auto" w:fill="auto"/>
          </w:tcPr>
          <w:p w14:paraId="2E7BC92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DE0E6B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00A70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1433C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5E13EFCD" w14:textId="77777777" w:rsidR="00D4687E" w:rsidRPr="00D00D7D" w:rsidRDefault="00D4687E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18,320</w:t>
            </w:r>
          </w:p>
        </w:tc>
        <w:tc>
          <w:tcPr>
            <w:tcW w:w="143" w:type="pct"/>
            <w:shd w:val="clear" w:color="auto" w:fill="auto"/>
          </w:tcPr>
          <w:p w14:paraId="3DE36B7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589E3521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B82BCE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143" w:type="pct"/>
            <w:shd w:val="clear" w:color="auto" w:fill="auto"/>
          </w:tcPr>
          <w:p w14:paraId="486913B8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22666CB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82B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642314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468EE6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41,320</w:t>
            </w:r>
          </w:p>
        </w:tc>
      </w:tr>
      <w:tr w:rsidR="00D4687E" w:rsidRPr="00D00D7D" w14:paraId="240D9ACF" w14:textId="77777777" w:rsidTr="003256FF">
        <w:trPr>
          <w:cantSplit/>
        </w:trPr>
        <w:tc>
          <w:tcPr>
            <w:tcW w:w="867" w:type="pct"/>
            <w:shd w:val="clear" w:color="auto" w:fill="auto"/>
          </w:tcPr>
          <w:p w14:paraId="205308F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shd w:val="clear" w:color="auto" w:fill="auto"/>
          </w:tcPr>
          <w:p w14:paraId="2C8B939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1A9F9F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0E7916F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C3303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4164" w14:textId="77777777" w:rsidR="00D4687E" w:rsidRPr="00D00D7D" w:rsidRDefault="00D4687E" w:rsidP="0014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174,000</w:t>
            </w:r>
          </w:p>
        </w:tc>
        <w:tc>
          <w:tcPr>
            <w:tcW w:w="143" w:type="pct"/>
            <w:shd w:val="clear" w:color="auto" w:fill="auto"/>
          </w:tcPr>
          <w:p w14:paraId="7A624E9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E4968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BC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DD2A8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82BCE">
              <w:rPr>
                <w:rFonts w:ascii="Angsana New" w:hAnsi="Angsana New"/>
                <w:b/>
                <w:bCs/>
                <w:sz w:val="30"/>
                <w:szCs w:val="30"/>
              </w:rPr>
              <w:t>,148</w:t>
            </w:r>
          </w:p>
        </w:tc>
        <w:tc>
          <w:tcPr>
            <w:tcW w:w="143" w:type="pct"/>
            <w:shd w:val="clear" w:color="auto" w:fill="auto"/>
          </w:tcPr>
          <w:p w14:paraId="2A02DE25" w14:textId="77777777" w:rsidR="00D4687E" w:rsidRPr="00B82BCE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F03B" w14:textId="77777777" w:rsidR="00D4687E" w:rsidRPr="00B82BCE" w:rsidRDefault="006217F3" w:rsidP="0013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BC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4687E" w:rsidRPr="00B82BC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D2A88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D4687E" w:rsidRPr="00B82BCE">
              <w:rPr>
                <w:rFonts w:ascii="Angsana New" w:hAnsi="Angsana New"/>
                <w:b/>
                <w:bCs/>
                <w:sz w:val="30"/>
                <w:szCs w:val="30"/>
              </w:rPr>
              <w:t>,080</w:t>
            </w:r>
            <w:r w:rsidRPr="00B82BC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3DCE98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73DE1" w14:textId="77777777" w:rsidR="00D4687E" w:rsidRPr="00D00D7D" w:rsidRDefault="00D4687E" w:rsidP="00621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  <w:r w:rsidR="006217F3" w:rsidRPr="00D00D7D">
              <w:rPr>
                <w:rFonts w:ascii="Angsana New" w:hAnsi="Angsana New"/>
                <w:b/>
                <w:bCs/>
                <w:sz w:val="30"/>
                <w:szCs w:val="30"/>
              </w:rPr>
              <w:t>,068</w:t>
            </w:r>
          </w:p>
        </w:tc>
      </w:tr>
    </w:tbl>
    <w:p w14:paraId="38F8C846" w14:textId="77777777" w:rsidR="0089797E" w:rsidRPr="00D00D7D" w:rsidRDefault="00362150" w:rsidP="00CA7FFC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1" w:name="_Hlk71130354"/>
      <w:r w:rsidRPr="00D00D7D">
        <w:rPr>
          <w:b/>
          <w:bCs/>
          <w:cs/>
        </w:rPr>
        <w:br w:type="page"/>
      </w:r>
      <w:r w:rsidR="0089797E" w:rsidRPr="00D00D7D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bookmarkEnd w:id="1"/>
    <w:p w14:paraId="3B27ED70" w14:textId="77777777" w:rsidR="0089797E" w:rsidRPr="00377452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D00D7D" w14:paraId="72EBA55D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05CCAA86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17B67913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E4F8FB0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1FB1613A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07B9F" w:rsidRPr="00D00D7D" w14:paraId="0C0EDA02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5533E2EF" w14:textId="77777777" w:rsidR="00E07B9F" w:rsidRPr="00D00D7D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4295D84B" w14:textId="77777777" w:rsidR="00E07B9F" w:rsidRPr="00D00D7D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09979D8D" w14:textId="77777777" w:rsidR="00E07B9F" w:rsidRPr="00D00D7D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F4060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F4060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68F4BF47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105AF251" w14:textId="77777777" w:rsidR="00E07B9F" w:rsidRPr="00D00D7D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91E76" w:rsidRPr="00D00D7D" w14:paraId="657E4005" w14:textId="77777777" w:rsidTr="0066487B">
        <w:trPr>
          <w:cantSplit/>
        </w:trPr>
        <w:tc>
          <w:tcPr>
            <w:tcW w:w="1635" w:type="pct"/>
          </w:tcPr>
          <w:p w14:paraId="30CE2444" w14:textId="77777777" w:rsidR="00C91E76" w:rsidRPr="00D00D7D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6F521E9D" w14:textId="77777777" w:rsidR="00C91E76" w:rsidRPr="00D00D7D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C6D6C0A" w14:textId="77777777" w:rsidR="00C91E76" w:rsidRPr="00D00D7D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E849C63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3FCE2CD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F0F83A3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39E7CB" w14:textId="77777777" w:rsidR="00C91E76" w:rsidRPr="00D00D7D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9797E" w:rsidRPr="00D00D7D" w14:paraId="5D1AEE99" w14:textId="77777777" w:rsidTr="0066487B">
        <w:trPr>
          <w:cantSplit/>
        </w:trPr>
        <w:tc>
          <w:tcPr>
            <w:tcW w:w="1635" w:type="pct"/>
          </w:tcPr>
          <w:p w14:paraId="376AE186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5AA620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3E84D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513A12D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D00D7D" w14:paraId="486EEB23" w14:textId="77777777" w:rsidTr="00D64A3F">
        <w:trPr>
          <w:trHeight w:val="148"/>
        </w:trPr>
        <w:tc>
          <w:tcPr>
            <w:tcW w:w="1635" w:type="pct"/>
          </w:tcPr>
          <w:p w14:paraId="6D4046B6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55E599DE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4CCD43" w14:textId="77777777" w:rsidR="0089797E" w:rsidRPr="00D00D7D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89797E" w:rsidRPr="00D00D7D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89797E" w:rsidRPr="00D00D7D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89797E" w:rsidRPr="00D00D7D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C45A4CB" w14:textId="77777777" w:rsidR="0089797E" w:rsidRPr="00D00D7D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6CFAEB9" w14:textId="77777777" w:rsidR="0089797E" w:rsidRPr="00D00D7D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783" w:rsidRPr="00D00D7D" w14:paraId="5A27CDC0" w14:textId="77777777" w:rsidTr="00923F09">
        <w:trPr>
          <w:trHeight w:val="148"/>
        </w:trPr>
        <w:tc>
          <w:tcPr>
            <w:tcW w:w="1635" w:type="pct"/>
          </w:tcPr>
          <w:p w14:paraId="623F8830" w14:textId="77777777" w:rsidR="00067783" w:rsidRPr="00D00D7D" w:rsidRDefault="00067783" w:rsidP="0006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3" w:type="pct"/>
          </w:tcPr>
          <w:p w14:paraId="3A58778C" w14:textId="77777777" w:rsidR="00067783" w:rsidRPr="00D00D7D" w:rsidRDefault="00067783" w:rsidP="0006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EEF1517" w14:textId="77777777" w:rsidR="00067783" w:rsidRPr="00D00D7D" w:rsidRDefault="00067783" w:rsidP="0006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65090E63" w14:textId="77777777" w:rsidR="00067783" w:rsidRPr="00D00D7D" w:rsidRDefault="001F23BA" w:rsidP="00D93ED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2779CFB2" w14:textId="77777777" w:rsidR="00067783" w:rsidRPr="00D00D7D" w:rsidRDefault="00067783" w:rsidP="0006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721B071" w14:textId="77777777" w:rsidR="00067783" w:rsidRPr="00D00D7D" w:rsidRDefault="00067783" w:rsidP="000677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  <w:tcBorders>
              <w:bottom w:val="nil"/>
            </w:tcBorders>
          </w:tcPr>
          <w:p w14:paraId="327A8B2F" w14:textId="77777777" w:rsidR="00067783" w:rsidRPr="00D00D7D" w:rsidRDefault="00067783" w:rsidP="0006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223A6364" w14:textId="77777777" w:rsidR="00067783" w:rsidRPr="00D00D7D" w:rsidRDefault="001F23BA" w:rsidP="00067783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3503BA96" w14:textId="77777777" w:rsidR="00067783" w:rsidRPr="00D00D7D" w:rsidRDefault="00067783" w:rsidP="0006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B19DC5D" w14:textId="77777777" w:rsidR="00067783" w:rsidRPr="00D00D7D" w:rsidRDefault="00067783" w:rsidP="000677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B95" w:rsidRPr="00D00D7D" w14:paraId="7D7D14A4" w14:textId="77777777" w:rsidTr="00AF220E">
        <w:tc>
          <w:tcPr>
            <w:tcW w:w="1635" w:type="pct"/>
          </w:tcPr>
          <w:p w14:paraId="440D233B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470D582A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FC12E8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45B4B6E5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384,25</w:t>
            </w:r>
            <w:r w:rsidR="009C5C3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1E5B983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258,468 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50AB4EC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16CBB5E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30,31</w:t>
            </w:r>
            <w:r w:rsidR="00903BC1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00D1AAF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1C569EA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42,219 </w:t>
            </w:r>
          </w:p>
        </w:tc>
      </w:tr>
      <w:tr w:rsidR="00A32B95" w:rsidRPr="00D00D7D" w14:paraId="04D95A41" w14:textId="77777777" w:rsidTr="00AF220E">
        <w:tc>
          <w:tcPr>
            <w:tcW w:w="1635" w:type="pct"/>
          </w:tcPr>
          <w:p w14:paraId="428DC13A" w14:textId="77777777" w:rsidR="00A32B95" w:rsidRPr="00D00D7D" w:rsidRDefault="00A32B95" w:rsidP="00A32B9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2" w:name="_Hlk71130369"/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00D7D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2"/>
          </w:p>
        </w:tc>
        <w:tc>
          <w:tcPr>
            <w:tcW w:w="433" w:type="pct"/>
          </w:tcPr>
          <w:p w14:paraId="533AAC67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CF4DF8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29313942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E5751" w14:textId="5ADE1934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(1,5</w:t>
            </w:r>
            <w:r w:rsidR="009C5C3F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E3219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E4C745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(10,678)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4BD61E8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1D1D5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(677)</w:t>
            </w:r>
          </w:p>
        </w:tc>
        <w:tc>
          <w:tcPr>
            <w:tcW w:w="147" w:type="pct"/>
            <w:tcBorders>
              <w:top w:val="nil"/>
            </w:tcBorders>
          </w:tcPr>
          <w:p w14:paraId="13BB95F9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1E7530C6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(5,471)</w:t>
            </w:r>
          </w:p>
        </w:tc>
      </w:tr>
      <w:tr w:rsidR="00A32B95" w:rsidRPr="00D00D7D" w14:paraId="16C8CDD7" w14:textId="77777777" w:rsidTr="00513609">
        <w:tc>
          <w:tcPr>
            <w:tcW w:w="1635" w:type="pct"/>
          </w:tcPr>
          <w:p w14:paraId="21682C4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4788B1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DF57D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382,686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D7AF1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247,826 </w:t>
            </w:r>
          </w:p>
        </w:tc>
        <w:tc>
          <w:tcPr>
            <w:tcW w:w="147" w:type="pct"/>
            <w:shd w:val="clear" w:color="auto" w:fill="auto"/>
          </w:tcPr>
          <w:p w14:paraId="3D72383B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109D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29,64</w:t>
            </w:r>
            <w:r w:rsidR="00903BC1"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055E476E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CE70C2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36,748</w:t>
            </w:r>
          </w:p>
        </w:tc>
      </w:tr>
      <w:tr w:rsidR="00A32B95" w:rsidRPr="00377452" w14:paraId="23F652F4" w14:textId="77777777" w:rsidTr="00513609">
        <w:tc>
          <w:tcPr>
            <w:tcW w:w="1635" w:type="pct"/>
          </w:tcPr>
          <w:p w14:paraId="308D7D02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" w:type="pct"/>
          </w:tcPr>
          <w:p w14:paraId="3F018FA4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14:paraId="39F05F38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A32B95" w:rsidRPr="00377452" w:rsidRDefault="00A32B95" w:rsidP="00A32B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A32B95" w:rsidRPr="00377452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A32B95" w:rsidRPr="00377452" w:rsidRDefault="00A32B95" w:rsidP="00A32B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A32B95" w:rsidRPr="00377452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A32B95" w:rsidRPr="00377452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7" w:type="pct"/>
          </w:tcPr>
          <w:p w14:paraId="4CEE6039" w14:textId="77777777" w:rsidR="00A32B95" w:rsidRPr="00377452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FEE4C69" w14:textId="77777777" w:rsidR="00A32B95" w:rsidRPr="00377452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32B95" w:rsidRPr="00D00D7D" w14:paraId="01E31D62" w14:textId="77777777" w:rsidTr="00513609">
        <w:tc>
          <w:tcPr>
            <w:tcW w:w="1635" w:type="pct"/>
          </w:tcPr>
          <w:p w14:paraId="3BD92964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1515B78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D58A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7730B9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E950166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6377E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3FAB3B3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23CCC66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2B95" w:rsidRPr="00D00D7D" w14:paraId="540836A5" w14:textId="77777777" w:rsidTr="00513609">
        <w:tc>
          <w:tcPr>
            <w:tcW w:w="1635" w:type="pct"/>
          </w:tcPr>
          <w:p w14:paraId="00EAD72D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4C4D9105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6C15C14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DE934BB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147" w:type="pct"/>
            <w:shd w:val="clear" w:color="auto" w:fill="auto"/>
          </w:tcPr>
          <w:p w14:paraId="2698E5DE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B739E8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147" w:type="pct"/>
          </w:tcPr>
          <w:p w14:paraId="5A356554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D7D1E82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</w:tr>
      <w:tr w:rsidR="00A32B95" w:rsidRPr="00D00D7D" w14:paraId="3EAC1108" w14:textId="77777777" w:rsidTr="00513609">
        <w:tc>
          <w:tcPr>
            <w:tcW w:w="1635" w:type="pct"/>
          </w:tcPr>
          <w:p w14:paraId="5A25347A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5B12AC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0E82EF9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1,028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EAB53CA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600 </w:t>
            </w:r>
          </w:p>
        </w:tc>
        <w:tc>
          <w:tcPr>
            <w:tcW w:w="147" w:type="pct"/>
            <w:shd w:val="clear" w:color="auto" w:fill="auto"/>
          </w:tcPr>
          <w:p w14:paraId="3DBA6A7D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3940BDC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5197D794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9362EBE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B95" w:rsidRPr="00D00D7D" w14:paraId="1F833ECD" w14:textId="77777777" w:rsidTr="00513609">
        <w:tc>
          <w:tcPr>
            <w:tcW w:w="1635" w:type="pct"/>
          </w:tcPr>
          <w:p w14:paraId="6A1629DC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30"/>
            <w:r w:rsidRPr="00D00D7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3"/>
          </w:p>
        </w:tc>
        <w:tc>
          <w:tcPr>
            <w:tcW w:w="433" w:type="pct"/>
          </w:tcPr>
          <w:p w14:paraId="6F50C179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3606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22,69</w:t>
            </w:r>
            <w:r w:rsidR="00993569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C0B08E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14,034 </w:t>
            </w:r>
          </w:p>
        </w:tc>
        <w:tc>
          <w:tcPr>
            <w:tcW w:w="147" w:type="pct"/>
            <w:shd w:val="clear" w:color="auto" w:fill="auto"/>
          </w:tcPr>
          <w:p w14:paraId="61420B5B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BA7EBF" w14:textId="77777777" w:rsidR="00A32B95" w:rsidRPr="00D00D7D" w:rsidRDefault="00A32B95" w:rsidP="00963DB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1,30</w:t>
            </w:r>
            <w:r w:rsidR="00903BC1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369D3350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7C65A4E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A32B95" w:rsidRPr="00D00D7D" w14:paraId="6B48BEBD" w14:textId="77777777" w:rsidTr="00513609">
        <w:tc>
          <w:tcPr>
            <w:tcW w:w="1635" w:type="pct"/>
          </w:tcPr>
          <w:p w14:paraId="090CF77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1280842"/>
            <w:r w:rsidRPr="00D00D7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4"/>
          </w:p>
        </w:tc>
        <w:tc>
          <w:tcPr>
            <w:tcW w:w="433" w:type="pct"/>
          </w:tcPr>
          <w:p w14:paraId="517F7F61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468794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77777777" w:rsidR="00A32B95" w:rsidRPr="00D00D7D" w:rsidRDefault="00A32B95" w:rsidP="0099356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6,72</w:t>
            </w:r>
            <w:r w:rsidR="00993569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BFBE0C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2,553 </w:t>
            </w:r>
          </w:p>
        </w:tc>
        <w:tc>
          <w:tcPr>
            <w:tcW w:w="147" w:type="pct"/>
            <w:shd w:val="clear" w:color="auto" w:fill="auto"/>
          </w:tcPr>
          <w:p w14:paraId="7DEAA467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B1FFA7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0A96371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D589B41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B95" w:rsidRPr="00D00D7D" w14:paraId="654A37E6" w14:textId="77777777" w:rsidTr="00513609">
        <w:tc>
          <w:tcPr>
            <w:tcW w:w="1635" w:type="pct"/>
          </w:tcPr>
          <w:p w14:paraId="60CA465A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4AF9E7E6" w14:textId="77777777" w:rsidR="00A32B95" w:rsidRPr="00D00D7D" w:rsidDel="004C4E41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0425066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77777777" w:rsidR="00A32B95" w:rsidRPr="00D00D7D" w:rsidDel="004C4E41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518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A80D795" w14:textId="77777777" w:rsidR="00A32B95" w:rsidRPr="00D00D7D" w:rsidDel="004C4E41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159 </w:t>
            </w:r>
          </w:p>
        </w:tc>
        <w:tc>
          <w:tcPr>
            <w:tcW w:w="147" w:type="pct"/>
            <w:shd w:val="clear" w:color="auto" w:fill="auto"/>
          </w:tcPr>
          <w:p w14:paraId="7BDB4990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A222BC" w14:textId="77777777" w:rsidR="00A32B95" w:rsidRPr="00D00D7D" w:rsidDel="004C4E41" w:rsidRDefault="00A32B95" w:rsidP="00A32B95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51B3EDE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147A9CE" w14:textId="77777777" w:rsidR="00A32B95" w:rsidRPr="00D00D7D" w:rsidDel="004C4E41" w:rsidRDefault="00A32B95" w:rsidP="00A32B9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2B95" w:rsidRPr="00D00D7D" w14:paraId="78602D0D" w14:textId="77777777" w:rsidTr="00513609">
        <w:tc>
          <w:tcPr>
            <w:tcW w:w="1635" w:type="pct"/>
          </w:tcPr>
          <w:p w14:paraId="6B4F5A54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D00D7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5E49384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A0208D7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B19E749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41</w:t>
            </w:r>
          </w:p>
        </w:tc>
        <w:tc>
          <w:tcPr>
            <w:tcW w:w="147" w:type="pct"/>
            <w:shd w:val="clear" w:color="auto" w:fill="auto"/>
          </w:tcPr>
          <w:p w14:paraId="2BCACACA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D2772F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330AB6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2EAA47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3,672</w:t>
            </w:r>
          </w:p>
        </w:tc>
        <w:tc>
          <w:tcPr>
            <w:tcW w:w="147" w:type="pct"/>
          </w:tcPr>
          <w:p w14:paraId="54474E8B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E9D01F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2,700</w:t>
            </w:r>
          </w:p>
        </w:tc>
      </w:tr>
      <w:tr w:rsidR="00A32B95" w:rsidRPr="00D00D7D" w14:paraId="3879BADE" w14:textId="77777777" w:rsidTr="00513609">
        <w:tc>
          <w:tcPr>
            <w:tcW w:w="1635" w:type="pct"/>
          </w:tcPr>
          <w:p w14:paraId="1CAD35E6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3BF97ADE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CEB66F8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A2D82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109FFA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D62C29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6901C6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7603CF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E7D1835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0167455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37,897</w:t>
            </w:r>
          </w:p>
        </w:tc>
      </w:tr>
      <w:tr w:rsidR="00A32B95" w:rsidRPr="00D00D7D" w14:paraId="62348478" w14:textId="77777777" w:rsidTr="003E2EB1">
        <w:trPr>
          <w:trHeight w:val="345"/>
        </w:trPr>
        <w:tc>
          <w:tcPr>
            <w:tcW w:w="1635" w:type="pct"/>
          </w:tcPr>
          <w:p w14:paraId="3102B642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71280849"/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5016D32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AE419A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77777777" w:rsidR="00A32B95" w:rsidRPr="00D00D7D" w:rsidRDefault="00963DB7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31,940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4486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17,354</w:t>
            </w:r>
          </w:p>
        </w:tc>
        <w:tc>
          <w:tcPr>
            <w:tcW w:w="147" w:type="pct"/>
            <w:shd w:val="clear" w:color="auto" w:fill="auto"/>
          </w:tcPr>
          <w:p w14:paraId="76AAA058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63DBE" w14:textId="77777777" w:rsidR="00A32B95" w:rsidRPr="00D00D7D" w:rsidRDefault="00963DB7" w:rsidP="00903BC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5,75</w:t>
            </w:r>
            <w:r w:rsidR="00903BC1"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580B598B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6771A30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42,293</w:t>
            </w:r>
          </w:p>
        </w:tc>
      </w:tr>
      <w:tr w:rsidR="00A32B95" w:rsidRPr="00D00D7D" w14:paraId="4D7E728C" w14:textId="77777777" w:rsidTr="00C91E76">
        <w:trPr>
          <w:trHeight w:val="58"/>
        </w:trPr>
        <w:tc>
          <w:tcPr>
            <w:tcW w:w="2068" w:type="pct"/>
            <w:gridSpan w:val="2"/>
          </w:tcPr>
          <w:p w14:paraId="13CAD20D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66E90A1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414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,626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265,180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35,391</w:t>
            </w:r>
          </w:p>
        </w:tc>
        <w:tc>
          <w:tcPr>
            <w:tcW w:w="147" w:type="pct"/>
          </w:tcPr>
          <w:p w14:paraId="4446A2AB" w14:textId="77777777" w:rsidR="00A32B95" w:rsidRPr="00D00D7D" w:rsidRDefault="00A32B95" w:rsidP="00A3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79,041</w:t>
            </w:r>
          </w:p>
        </w:tc>
      </w:tr>
      <w:tr w:rsidR="00A32B95" w:rsidRPr="00377452" w14:paraId="1A81177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06FD4213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3CDC84E1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A32B95" w:rsidRPr="00377452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32B95" w:rsidRPr="00D00D7D" w14:paraId="7D5DF493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656DA87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70807376"/>
            <w:bookmarkEnd w:id="5"/>
          </w:p>
        </w:tc>
        <w:tc>
          <w:tcPr>
            <w:tcW w:w="145" w:type="pct"/>
            <w:tcBorders>
              <w:top w:val="nil"/>
            </w:tcBorders>
          </w:tcPr>
          <w:p w14:paraId="3AE3AEB9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6"/>
      <w:tr w:rsidR="00A32B95" w:rsidRPr="00D00D7D" w14:paraId="7B4051B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187C9AD3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nil"/>
            </w:tcBorders>
          </w:tcPr>
          <w:p w14:paraId="7F4C4805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</w:tcPr>
          <w:p w14:paraId="2CCB0A05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44C3956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32B95" w:rsidRPr="00D00D7D" w14:paraId="201C2917" w14:textId="77777777" w:rsidTr="00CB0FDC">
        <w:tc>
          <w:tcPr>
            <w:tcW w:w="2068" w:type="pct"/>
            <w:gridSpan w:val="2"/>
          </w:tcPr>
          <w:p w14:paraId="6D8B992B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7FEFBF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0A1D463C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32B95" w:rsidRPr="00D00D7D" w14:paraId="27ED3643" w14:textId="77777777" w:rsidTr="00CB0FDC">
        <w:tc>
          <w:tcPr>
            <w:tcW w:w="2068" w:type="pct"/>
            <w:gridSpan w:val="2"/>
          </w:tcPr>
          <w:p w14:paraId="73612128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</w:tcPr>
          <w:p w14:paraId="7041F882" w14:textId="77777777" w:rsidR="00A32B95" w:rsidRPr="00D00D7D" w:rsidRDefault="00A32B95" w:rsidP="00A32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A32B95" w:rsidRPr="00D00D7D" w:rsidRDefault="00A32B95" w:rsidP="00A32B9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2E192B" w:rsidRPr="00D00D7D" w14:paraId="4460386E" w14:textId="77777777" w:rsidTr="00CB0FDC">
        <w:tc>
          <w:tcPr>
            <w:tcW w:w="2068" w:type="pct"/>
            <w:gridSpan w:val="2"/>
            <w:shd w:val="clear" w:color="auto" w:fill="auto"/>
          </w:tcPr>
          <w:p w14:paraId="52476D6C" w14:textId="77777777" w:rsidR="002E192B" w:rsidRPr="00D00D7D" w:rsidRDefault="002E192B" w:rsidP="002E192B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193DB435" w14:textId="77777777" w:rsidR="002E192B" w:rsidRPr="00D00D7D" w:rsidRDefault="002E192B" w:rsidP="002E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2,614</w:t>
            </w:r>
          </w:p>
        </w:tc>
        <w:tc>
          <w:tcPr>
            <w:tcW w:w="147" w:type="pct"/>
            <w:shd w:val="clear" w:color="auto" w:fill="auto"/>
          </w:tcPr>
          <w:p w14:paraId="319DEE55" w14:textId="77777777" w:rsidR="002E192B" w:rsidRPr="00D00D7D" w:rsidRDefault="002E192B" w:rsidP="002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CD0F1E" w14:textId="77777777" w:rsidR="002E192B" w:rsidRPr="00D00D7D" w:rsidRDefault="002E192B" w:rsidP="00C352B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4,09</w:t>
            </w:r>
            <w:r w:rsidR="00C352B2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5FC9BC60" w14:textId="77777777" w:rsidR="002E192B" w:rsidRPr="00D00D7D" w:rsidRDefault="002E192B" w:rsidP="002E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4C9DD8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B5041AE" w14:textId="77777777" w:rsidR="002E192B" w:rsidRPr="00D00D7D" w:rsidRDefault="002E192B" w:rsidP="002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0F4A4BB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1,230</w:t>
            </w:r>
          </w:p>
        </w:tc>
      </w:tr>
      <w:tr w:rsidR="002E192B" w:rsidRPr="00D00D7D" w14:paraId="0CEA53A9" w14:textId="77777777" w:rsidTr="00CB0FDC">
        <w:tc>
          <w:tcPr>
            <w:tcW w:w="2068" w:type="pct"/>
            <w:gridSpan w:val="2"/>
            <w:shd w:val="clear" w:color="auto" w:fill="auto"/>
          </w:tcPr>
          <w:p w14:paraId="3A61AB08" w14:textId="77777777" w:rsidR="002E192B" w:rsidRPr="00D00D7D" w:rsidRDefault="002E192B" w:rsidP="002E192B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4FEB1365" w14:textId="77777777" w:rsidR="002E192B" w:rsidRPr="00D00D7D" w:rsidRDefault="002E192B" w:rsidP="002E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(11,722)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2E192B" w:rsidRPr="00D00D7D" w:rsidRDefault="002E192B" w:rsidP="002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D7C6E" w14:textId="77777777" w:rsidR="002E192B" w:rsidRPr="00D00D7D" w:rsidRDefault="002E192B" w:rsidP="00C352B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C352B2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31B73B5" w14:textId="77777777" w:rsidR="002E192B" w:rsidRPr="00D00D7D" w:rsidRDefault="002E192B" w:rsidP="002E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32C862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(4,794)</w:t>
            </w:r>
          </w:p>
        </w:tc>
        <w:tc>
          <w:tcPr>
            <w:tcW w:w="147" w:type="pct"/>
            <w:shd w:val="clear" w:color="auto" w:fill="auto"/>
          </w:tcPr>
          <w:p w14:paraId="3A3E4B71" w14:textId="77777777" w:rsidR="002E192B" w:rsidRPr="00D00D7D" w:rsidRDefault="002E192B" w:rsidP="002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2E100DA" w14:textId="77777777" w:rsidR="002E192B" w:rsidRPr="00D00D7D" w:rsidRDefault="002E192B" w:rsidP="002E192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(321)</w:t>
            </w:r>
          </w:p>
        </w:tc>
      </w:tr>
      <w:tr w:rsidR="00272C34" w:rsidRPr="00D00D7D" w14:paraId="13DFA22F" w14:textId="77777777" w:rsidTr="007741F2">
        <w:tc>
          <w:tcPr>
            <w:tcW w:w="2068" w:type="pct"/>
            <w:gridSpan w:val="2"/>
            <w:shd w:val="clear" w:color="auto" w:fill="auto"/>
          </w:tcPr>
          <w:p w14:paraId="33AA51C6" w14:textId="77777777" w:rsidR="00272C34" w:rsidRPr="00D00D7D" w:rsidRDefault="00272C34" w:rsidP="00D9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280FF099" w14:textId="77777777" w:rsidR="00272C34" w:rsidRPr="00D00D7D" w:rsidRDefault="00272C34" w:rsidP="00774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DE4FE" w14:textId="77777777" w:rsidR="00272C34" w:rsidRPr="00D00D7D" w:rsidRDefault="00A32B95" w:rsidP="007741F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7,743</w:t>
            </w:r>
          </w:p>
        </w:tc>
        <w:tc>
          <w:tcPr>
            <w:tcW w:w="147" w:type="pct"/>
            <w:shd w:val="clear" w:color="auto" w:fill="auto"/>
          </w:tcPr>
          <w:p w14:paraId="0C969BB9" w14:textId="77777777" w:rsidR="00272C34" w:rsidRPr="00D00D7D" w:rsidRDefault="00272C34" w:rsidP="0077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8E0CB92" w14:textId="77777777" w:rsidR="00272C34" w:rsidRPr="00D00D7D" w:rsidRDefault="00A33112" w:rsidP="00CD6A9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7" w:type="pct"/>
            <w:shd w:val="clear" w:color="auto" w:fill="auto"/>
          </w:tcPr>
          <w:p w14:paraId="32EE5ED5" w14:textId="77777777" w:rsidR="00272C34" w:rsidRPr="00D00D7D" w:rsidRDefault="00272C34" w:rsidP="00774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B8CD18" w14:textId="77777777" w:rsidR="00272C34" w:rsidRPr="00D00D7D" w:rsidRDefault="002E192B" w:rsidP="007741F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35A10901" w14:textId="77777777" w:rsidR="00272C34" w:rsidRPr="00D00D7D" w:rsidRDefault="00272C34" w:rsidP="0077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DE34BCB" w14:textId="77777777" w:rsidR="00272C34" w:rsidRPr="00D00D7D" w:rsidRDefault="00A33112" w:rsidP="00D93ED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5CB8733" w14:textId="77777777" w:rsidR="005124B3" w:rsidRPr="00D00D7D" w:rsidRDefault="005124B3" w:rsidP="00D93ED0">
      <w:pPr>
        <w:pStyle w:val="BodyText2"/>
        <w:ind w:left="450"/>
        <w:rPr>
          <w:i/>
          <w:iCs/>
          <w:cs/>
        </w:rPr>
      </w:pPr>
      <w:r w:rsidRPr="00D00D7D">
        <w:rPr>
          <w:cs/>
        </w:rPr>
        <w:t xml:space="preserve">ณ วันที่ </w:t>
      </w:r>
      <w:r w:rsidR="003F601A" w:rsidRPr="00D00D7D">
        <w:rPr>
          <w:rFonts w:hint="cs"/>
          <w:lang w:val="en-US"/>
        </w:rPr>
        <w:t>30</w:t>
      </w:r>
      <w:r w:rsidR="000820B1" w:rsidRPr="00D00D7D">
        <w:rPr>
          <w:rFonts w:hint="cs"/>
          <w:cs/>
        </w:rPr>
        <w:t xml:space="preserve"> กันยายน </w:t>
      </w:r>
      <w:r w:rsidR="003F601A" w:rsidRPr="00D00D7D">
        <w:rPr>
          <w:rFonts w:hint="cs"/>
          <w:lang w:val="en-US"/>
        </w:rPr>
        <w:t>2564</w:t>
      </w:r>
      <w:r w:rsidR="000E7875" w:rsidRPr="00D00D7D">
        <w:rPr>
          <w:rFonts w:hint="cs"/>
          <w:cs/>
          <w:lang w:val="en-US"/>
        </w:rPr>
        <w:t xml:space="preserve"> </w:t>
      </w:r>
      <w:r w:rsidRPr="00D00D7D">
        <w:rPr>
          <w:rFonts w:hint="cs"/>
          <w:cs/>
        </w:rPr>
        <w:t>บริษัท</w:t>
      </w:r>
      <w:r w:rsidR="004541DC" w:rsidRPr="00D00D7D">
        <w:rPr>
          <w:rFonts w:hint="cs"/>
          <w:cs/>
        </w:rPr>
        <w:t>ย่อย</w:t>
      </w:r>
      <w:r w:rsidR="00F20545" w:rsidRPr="00D00D7D">
        <w:rPr>
          <w:rFonts w:hint="cs"/>
          <w:cs/>
        </w:rPr>
        <w:t>ไม่มี</w:t>
      </w:r>
      <w:r w:rsidRPr="00D00D7D">
        <w:rPr>
          <w:cs/>
        </w:rPr>
        <w:t>ลูกหนี้การค้า</w:t>
      </w:r>
      <w:r w:rsidR="00F20545" w:rsidRPr="00D00D7D">
        <w:rPr>
          <w:rFonts w:hint="cs"/>
          <w:cs/>
        </w:rPr>
        <w:t>ที่นำ</w:t>
      </w:r>
      <w:r w:rsidRPr="00D00D7D">
        <w:rPr>
          <w:cs/>
        </w:rPr>
        <w:t xml:space="preserve">ไปเป็นหลักประกันเงินกู้ยืมระยะสั้นจากสถาบันการเงิน - สินเชื่อแฟคเตอริ่ง </w:t>
      </w:r>
      <w:r w:rsidRPr="00D00D7D">
        <w:rPr>
          <w:i/>
          <w:iCs/>
          <w:cs/>
        </w:rPr>
        <w:t>(</w:t>
      </w:r>
      <w:r w:rsidR="00D947F1" w:rsidRPr="00D00D7D">
        <w:rPr>
          <w:i/>
          <w:iCs/>
          <w:lang w:val="en-US"/>
        </w:rPr>
        <w:t>3</w:t>
      </w:r>
      <w:r w:rsidR="003F601A" w:rsidRPr="00D00D7D">
        <w:rPr>
          <w:rFonts w:hint="cs"/>
          <w:i/>
          <w:iCs/>
          <w:lang w:val="en-US"/>
        </w:rPr>
        <w:t>1</w:t>
      </w:r>
      <w:r w:rsidR="00D947F1" w:rsidRPr="00D00D7D">
        <w:rPr>
          <w:i/>
          <w:iCs/>
          <w:lang w:val="en-US"/>
        </w:rPr>
        <w:t xml:space="preserve"> </w:t>
      </w:r>
      <w:r w:rsidR="00F20545" w:rsidRPr="00D00D7D">
        <w:rPr>
          <w:rFonts w:hint="cs"/>
          <w:i/>
          <w:iCs/>
          <w:cs/>
          <w:lang w:val="en-US"/>
        </w:rPr>
        <w:t xml:space="preserve">ธันวาคม </w:t>
      </w:r>
      <w:r w:rsidR="00D947F1" w:rsidRPr="00D00D7D">
        <w:rPr>
          <w:i/>
          <w:iCs/>
          <w:lang w:val="en-US"/>
        </w:rPr>
        <w:t>25</w:t>
      </w:r>
      <w:r w:rsidR="003F601A" w:rsidRPr="00D00D7D">
        <w:rPr>
          <w:rFonts w:hint="cs"/>
          <w:i/>
          <w:iCs/>
          <w:lang w:val="en-US"/>
        </w:rPr>
        <w:t>63</w:t>
      </w:r>
      <w:r w:rsidRPr="00D00D7D">
        <w:rPr>
          <w:i/>
          <w:iCs/>
          <w:cs/>
        </w:rPr>
        <w:t xml:space="preserve"> : </w:t>
      </w:r>
      <w:r w:rsidR="003F601A" w:rsidRPr="00D00D7D">
        <w:rPr>
          <w:rFonts w:hint="cs"/>
          <w:i/>
          <w:iCs/>
          <w:lang w:val="en-US"/>
        </w:rPr>
        <w:t>101</w:t>
      </w:r>
      <w:r w:rsidR="00F20545" w:rsidRPr="00D00D7D">
        <w:rPr>
          <w:rFonts w:hint="cs"/>
          <w:i/>
          <w:iCs/>
          <w:cs/>
          <w:lang w:val="en-US"/>
        </w:rPr>
        <w:t>.</w:t>
      </w:r>
      <w:r w:rsidR="003F601A" w:rsidRPr="00D00D7D">
        <w:rPr>
          <w:rFonts w:hint="cs"/>
          <w:i/>
          <w:iCs/>
          <w:lang w:val="en-US"/>
        </w:rPr>
        <w:t>93</w:t>
      </w:r>
      <w:r w:rsidR="00F20545" w:rsidRPr="00D00D7D">
        <w:rPr>
          <w:rFonts w:hint="cs"/>
          <w:i/>
          <w:iCs/>
          <w:cs/>
          <w:lang w:val="en-US"/>
        </w:rPr>
        <w:t xml:space="preserve"> ล้านบาท</w:t>
      </w:r>
      <w:r w:rsidRPr="00D00D7D">
        <w:rPr>
          <w:i/>
          <w:iCs/>
          <w:cs/>
        </w:rPr>
        <w:t>)</w:t>
      </w:r>
    </w:p>
    <w:p w14:paraId="1C0E9668" w14:textId="77777777" w:rsidR="00B16885" w:rsidRPr="00D00D7D" w:rsidRDefault="00B16885" w:rsidP="005124B3">
      <w:pPr>
        <w:pStyle w:val="BodyText2"/>
        <w:ind w:left="540"/>
        <w:rPr>
          <w:i/>
          <w:iCs/>
          <w:cs/>
        </w:rPr>
      </w:pPr>
    </w:p>
    <w:p w14:paraId="76ACD664" w14:textId="77777777" w:rsidR="00AC1E73" w:rsidRPr="00D00D7D" w:rsidRDefault="003E09D5" w:rsidP="00CA7FFC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5FA9A686" w14:textId="77777777" w:rsidR="00C91E76" w:rsidRPr="00D00D7D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D00D7D" w:rsidRDefault="00C91E76" w:rsidP="00D93ED0">
      <w:pPr>
        <w:pStyle w:val="BodyText2"/>
        <w:ind w:left="450"/>
        <w:rPr>
          <w:cs/>
        </w:rPr>
      </w:pPr>
      <w:r w:rsidRPr="00D00D7D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D00D7D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F6560E" w:rsidRPr="00D00D7D" w14:paraId="23D691D4" w14:textId="77777777" w:rsidTr="00474DC9">
        <w:trPr>
          <w:tblHeader/>
        </w:trPr>
        <w:tc>
          <w:tcPr>
            <w:tcW w:w="2035" w:type="pct"/>
          </w:tcPr>
          <w:p w14:paraId="7BB87A1D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F31B034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6041BCE4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4F8565C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15F7F7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245" w:rsidRPr="00D00D7D" w14:paraId="40CDAE75" w14:textId="77777777" w:rsidTr="00474DC9">
        <w:trPr>
          <w:tblHeader/>
        </w:trPr>
        <w:tc>
          <w:tcPr>
            <w:tcW w:w="2035" w:type="pct"/>
          </w:tcPr>
          <w:p w14:paraId="79A53659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22E759" w14:textId="77777777" w:rsidR="005D5245" w:rsidRPr="00D00D7D" w:rsidRDefault="005D5245" w:rsidP="005D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0121448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3EF6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0A0C48D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2A1507A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19950E1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C0AB8B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3EF6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</w:tcPr>
          <w:p w14:paraId="6781CB3C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95EB188" w14:textId="77777777" w:rsidR="005D5245" w:rsidRPr="00D00D7D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D00D7D" w14:paraId="244B530F" w14:textId="77777777" w:rsidTr="00474DC9">
        <w:trPr>
          <w:tblHeader/>
        </w:trPr>
        <w:tc>
          <w:tcPr>
            <w:tcW w:w="2035" w:type="pct"/>
          </w:tcPr>
          <w:p w14:paraId="2DAAA8AE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715DD74" w14:textId="77777777" w:rsidR="00F6560E" w:rsidRPr="00D00D7D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DD4E21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10B4187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7DD7D22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71657D1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33E9CC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759CF286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1110075" w14:textId="77777777" w:rsidR="00F6560E" w:rsidRPr="00D00D7D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6560E" w:rsidRPr="00D00D7D" w14:paraId="05484124" w14:textId="77777777" w:rsidTr="00474DC9">
        <w:trPr>
          <w:tblHeader/>
        </w:trPr>
        <w:tc>
          <w:tcPr>
            <w:tcW w:w="2035" w:type="pct"/>
          </w:tcPr>
          <w:p w14:paraId="78BE3605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42B5A46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7E32FE07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60E" w:rsidRPr="00D00D7D" w14:paraId="5C1DD3BB" w14:textId="77777777" w:rsidTr="00474DC9">
        <w:tc>
          <w:tcPr>
            <w:tcW w:w="2035" w:type="pct"/>
            <w:vAlign w:val="bottom"/>
          </w:tcPr>
          <w:p w14:paraId="3FF7B973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1D925389" w14:textId="77777777" w:rsidR="00F6560E" w:rsidRPr="00D00D7D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19B71AF" w14:textId="77777777" w:rsidR="00F6560E" w:rsidRPr="00D00D7D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36501EC" w14:textId="77777777" w:rsidR="00F6560E" w:rsidRPr="00D00D7D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50768D1" w14:textId="77777777" w:rsidR="00F6560E" w:rsidRPr="00D00D7D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4CE89A" w14:textId="77777777" w:rsidR="00F6560E" w:rsidRPr="00D00D7D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9842B25" w14:textId="77777777" w:rsidR="00F6560E" w:rsidRPr="00D00D7D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E78040E" w14:textId="77777777" w:rsidR="00F6560E" w:rsidRPr="00D00D7D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D407037" w14:textId="77777777" w:rsidR="00F6560E" w:rsidRPr="00D00D7D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4687E" w:rsidRPr="00D00D7D" w14:paraId="62F1D0BE" w14:textId="77777777" w:rsidTr="00474DC9">
        <w:tc>
          <w:tcPr>
            <w:tcW w:w="2035" w:type="pct"/>
            <w:vAlign w:val="bottom"/>
          </w:tcPr>
          <w:p w14:paraId="7F50A08B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532BFF1D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E6D6DF" w14:textId="77777777" w:rsidR="00D4687E" w:rsidRPr="00D00D7D" w:rsidRDefault="00B76F5E" w:rsidP="00B76F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7,9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</w:t>
            </w:r>
            <w:r w:rsidR="00D4687E"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526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CE12F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7BA3B1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7,770,394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E78AA8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632F57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BFF390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93AE1B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D4687E" w:rsidRPr="00D00D7D" w14:paraId="4E1B6472" w14:textId="77777777" w:rsidTr="00474DC9">
        <w:tc>
          <w:tcPr>
            <w:tcW w:w="2035" w:type="pct"/>
            <w:vAlign w:val="bottom"/>
          </w:tcPr>
          <w:p w14:paraId="71E1E9C1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D17E10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DE37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6CE45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7FC0DB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166BB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532E793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8ECD58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0C8456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687E" w:rsidRPr="00D00D7D" w14:paraId="18DB0B38" w14:textId="77777777" w:rsidTr="00474DC9">
        <w:tc>
          <w:tcPr>
            <w:tcW w:w="2035" w:type="pct"/>
            <w:vAlign w:val="bottom"/>
          </w:tcPr>
          <w:p w14:paraId="0BE95623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119A45B3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70945B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3,814,526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F846F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AC75EC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4,458,463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8AD09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171908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CC1F95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8881D5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D4687E" w:rsidRPr="00D00D7D" w14:paraId="06975090" w14:textId="77777777" w:rsidTr="00474DC9">
        <w:tc>
          <w:tcPr>
            <w:tcW w:w="2035" w:type="pct"/>
            <w:vAlign w:val="bottom"/>
          </w:tcPr>
          <w:p w14:paraId="264A3132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00D7D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074E1A71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A591B45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(3,196,741)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778051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7900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(3,934,372)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0D4C7D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0B3C192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B9C9F9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62A2475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494,935)</w:t>
            </w:r>
          </w:p>
        </w:tc>
      </w:tr>
      <w:tr w:rsidR="00D4687E" w:rsidRPr="00D00D7D" w14:paraId="0E0AEB26" w14:textId="77777777" w:rsidTr="00474DC9">
        <w:tc>
          <w:tcPr>
            <w:tcW w:w="2035" w:type="pct"/>
          </w:tcPr>
          <w:p w14:paraId="75FA5F21" w14:textId="77777777" w:rsidR="00D4687E" w:rsidRPr="00D00D7D" w:rsidRDefault="00D4687E" w:rsidP="00D4687E">
            <w:pPr>
              <w:pStyle w:val="BodyText2"/>
              <w:rPr>
                <w:b/>
                <w:bCs/>
                <w:cs/>
              </w:rPr>
            </w:pPr>
            <w:r w:rsidRPr="00D00D7D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21206562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E25C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617,785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F5B766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B2ED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524,091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0EEF9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1DE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A29A0D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C89B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54246BA1" w14:textId="77777777" w:rsidTr="00474DC9">
        <w:tc>
          <w:tcPr>
            <w:tcW w:w="2035" w:type="pct"/>
          </w:tcPr>
          <w:p w14:paraId="53EBCBD9" w14:textId="77777777" w:rsidR="00D4687E" w:rsidRPr="00D00D7D" w:rsidRDefault="00D4687E" w:rsidP="00D4687E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17F822C5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55A985D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F93F57D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3D7DC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40DF13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5EB82E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708B8B2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34A25F0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4687E" w:rsidRPr="00D00D7D" w14:paraId="2B1B487F" w14:textId="77777777" w:rsidTr="00474DC9">
        <w:tc>
          <w:tcPr>
            <w:tcW w:w="2035" w:type="pct"/>
            <w:vAlign w:val="bottom"/>
          </w:tcPr>
          <w:p w14:paraId="1441E266" w14:textId="77777777" w:rsidR="00D4687E" w:rsidRPr="00D00D7D" w:rsidRDefault="00D4687E" w:rsidP="00D4687E">
            <w:pPr>
              <w:pStyle w:val="BodyText2"/>
              <w:ind w:right="113"/>
              <w:rPr>
                <w:cs/>
              </w:rPr>
            </w:pPr>
            <w:r w:rsidRPr="00D00D7D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142" w:type="pct"/>
          </w:tcPr>
          <w:p w14:paraId="3E970D8A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3EF4099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71,775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8E02C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0D53E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54,192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59777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2C48543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DD388D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14:paraId="673659A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6BB5" w:rsidRPr="00D00D7D" w14:paraId="520BBCDB" w14:textId="77777777" w:rsidTr="00474DC9">
        <w:tc>
          <w:tcPr>
            <w:tcW w:w="2035" w:type="pct"/>
          </w:tcPr>
          <w:p w14:paraId="5EF794A0" w14:textId="77777777" w:rsidR="00D26BB5" w:rsidRPr="00D00D7D" w:rsidRDefault="00D26BB5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B0DA2D4" w14:textId="77777777" w:rsidR="00D26BB5" w:rsidRPr="00D00D7D" w:rsidRDefault="00D26BB5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52C7DA7" w14:textId="77777777" w:rsidR="00D26BB5" w:rsidRPr="00D00D7D" w:rsidRDefault="00D26BB5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D32F5" w14:textId="77777777" w:rsidR="00D26BB5" w:rsidRPr="00D00D7D" w:rsidRDefault="00D26BB5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6EF898D3" w14:textId="77777777" w:rsidR="00D26BB5" w:rsidRPr="00D00D7D" w:rsidRDefault="00D26BB5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87E" w:rsidRPr="00D00D7D" w14:paraId="1C8F71C9" w14:textId="77777777" w:rsidTr="00474DC9">
        <w:tc>
          <w:tcPr>
            <w:tcW w:w="2035" w:type="pct"/>
            <w:vAlign w:val="bottom"/>
          </w:tcPr>
          <w:p w14:paraId="3271C2C3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51497381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9E0EC57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4D77C3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9C5A6DF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E9F7EC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7CF2986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178F15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7CF7384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4687E" w:rsidRPr="00D00D7D" w14:paraId="6987AFD5" w14:textId="77777777" w:rsidTr="00474DC9">
        <w:tc>
          <w:tcPr>
            <w:tcW w:w="2035" w:type="pct"/>
            <w:vAlign w:val="bottom"/>
          </w:tcPr>
          <w:p w14:paraId="460CF5E6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A425623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DEF77E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,005,950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D77DB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FE69B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923,886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2A469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AE379D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3C5ABD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15DE0D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687E" w:rsidRPr="00D00D7D" w14:paraId="57B6EC2B" w14:textId="77777777" w:rsidTr="00474DC9">
        <w:trPr>
          <w:trHeight w:val="68"/>
        </w:trPr>
        <w:tc>
          <w:tcPr>
            <w:tcW w:w="2035" w:type="pct"/>
            <w:vAlign w:val="bottom"/>
          </w:tcPr>
          <w:p w14:paraId="157177C4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D0C5792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D884CD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F79A1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5DE0AC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24FC87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39CA26B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B3D12A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100688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4687E" w:rsidRPr="00D00D7D" w14:paraId="5B6C36BB" w14:textId="77777777" w:rsidTr="00474DC9">
        <w:tc>
          <w:tcPr>
            <w:tcW w:w="2035" w:type="pct"/>
            <w:vAlign w:val="bottom"/>
          </w:tcPr>
          <w:p w14:paraId="1F8F0165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2" w:type="pct"/>
          </w:tcPr>
          <w:p w14:paraId="4C353604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660561" w14:textId="77777777" w:rsidR="00D4687E" w:rsidRPr="00D00D7D" w:rsidRDefault="00D4687E" w:rsidP="00D068A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731,70</w:t>
            </w:r>
            <w:r w:rsidR="00D068A2"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4E9307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F5BB2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446,984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1959D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6D97D64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5037D5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21EB501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687E" w:rsidRPr="00D00D7D" w14:paraId="22FEBA47" w14:textId="77777777" w:rsidTr="00474DC9">
        <w:trPr>
          <w:gridAfter w:val="1"/>
          <w:wAfter w:w="3" w:type="pct"/>
        </w:trPr>
        <w:tc>
          <w:tcPr>
            <w:tcW w:w="2035" w:type="pct"/>
            <w:vAlign w:val="bottom"/>
          </w:tcPr>
          <w:p w14:paraId="617C7C7F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7FC108CC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B7B7332" w14:textId="77777777" w:rsidR="00D4687E" w:rsidRPr="00D00D7D" w:rsidRDefault="00D068A2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(645,02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 w:rsidR="00D4687E"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9FF0D0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8A35A1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(414,991)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C35BE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96DF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C1CF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FAB6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687E" w:rsidRPr="00D00D7D" w14:paraId="095B376E" w14:textId="77777777" w:rsidTr="00474DC9">
        <w:tc>
          <w:tcPr>
            <w:tcW w:w="2035" w:type="pct"/>
          </w:tcPr>
          <w:p w14:paraId="213CE9F2" w14:textId="77777777" w:rsidR="00D4687E" w:rsidRPr="00D00D7D" w:rsidRDefault="00D4687E" w:rsidP="00D4687E">
            <w:pPr>
              <w:pStyle w:val="BodyText2"/>
              <w:rPr>
                <w:cs/>
              </w:rPr>
            </w:pPr>
          </w:p>
        </w:tc>
        <w:tc>
          <w:tcPr>
            <w:tcW w:w="142" w:type="pct"/>
          </w:tcPr>
          <w:p w14:paraId="38E7AC93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5E1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86,682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02983C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155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31,993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B8CF00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A15F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2F8AF8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284BF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687E" w:rsidRPr="00D00D7D" w14:paraId="22A3C620" w14:textId="77777777" w:rsidTr="00474DC9">
        <w:tc>
          <w:tcPr>
            <w:tcW w:w="2035" w:type="pct"/>
          </w:tcPr>
          <w:p w14:paraId="0B6A389A" w14:textId="77777777" w:rsidR="00D4687E" w:rsidRPr="00D00D7D" w:rsidRDefault="00D4687E" w:rsidP="00D4687E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050A23EC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0BC2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A0EC61D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04F4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71C3E2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7445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9D334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03C47406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4687E" w:rsidRPr="00D00D7D" w14:paraId="1CFD07A8" w14:textId="77777777" w:rsidTr="00474DC9">
        <w:tc>
          <w:tcPr>
            <w:tcW w:w="2035" w:type="pct"/>
            <w:vAlign w:val="bottom"/>
          </w:tcPr>
          <w:p w14:paraId="7FF47916" w14:textId="77777777" w:rsidR="00D4687E" w:rsidRPr="00D00D7D" w:rsidRDefault="00D4687E" w:rsidP="00D4687E">
            <w:pPr>
              <w:pStyle w:val="BodyText2"/>
              <w:rPr>
                <w:cs/>
                <w:lang w:val="en-US"/>
              </w:rPr>
            </w:pPr>
            <w:r w:rsidRPr="00D00D7D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60D63B6C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B296F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156,613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558D4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1A45C0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109,446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F27F9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2415771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68729F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A60C1F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5278BBB7" w14:textId="77777777" w:rsidTr="00474DC9">
        <w:tc>
          <w:tcPr>
            <w:tcW w:w="2035" w:type="pct"/>
          </w:tcPr>
          <w:p w14:paraId="321B67FD" w14:textId="77777777" w:rsidR="00D4687E" w:rsidRPr="00D00D7D" w:rsidRDefault="00D4687E" w:rsidP="00D4687E">
            <w:pPr>
              <w:pStyle w:val="BodyText2"/>
              <w:rPr>
                <w:b/>
                <w:bCs/>
                <w:cs/>
              </w:rPr>
            </w:pPr>
            <w:r w:rsidRPr="00D00D7D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607111FA" w14:textId="77777777" w:rsidR="00D4687E" w:rsidRPr="00D00D7D" w:rsidRDefault="00D4687E" w:rsidP="00D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B7F15" w14:textId="77777777" w:rsidR="00D4687E" w:rsidRPr="00D00D7D" w:rsidRDefault="00D068A2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243,295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D72B9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0D790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4A8BA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B4A93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AC8ADE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3B80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C63205" w14:textId="25B2E113" w:rsidR="005858DE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15B6F" w14:textId="49CDA0BE" w:rsidR="00D26BB5" w:rsidRDefault="00D26BB5" w:rsidP="008E281B">
      <w:pPr>
        <w:pStyle w:val="BodyText2"/>
        <w:rPr>
          <w:b/>
          <w:bCs/>
          <w:sz w:val="24"/>
          <w:szCs w:val="24"/>
          <w:cs/>
        </w:rPr>
      </w:pPr>
    </w:p>
    <w:p w14:paraId="709C76AE" w14:textId="77777777" w:rsidR="00D26BB5" w:rsidRPr="00D00D7D" w:rsidRDefault="00D26BB5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7777777" w:rsidR="00272C34" w:rsidRPr="00D00D7D" w:rsidRDefault="00272C34" w:rsidP="00D93ED0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rFonts w:hint="cs"/>
          <w:b/>
          <w:bCs/>
          <w:cs/>
        </w:rPr>
        <w:t>สินค้าคงเหลือ</w:t>
      </w:r>
    </w:p>
    <w:p w14:paraId="10E5C138" w14:textId="77777777" w:rsidR="00163B86" w:rsidRPr="00D00D7D" w:rsidRDefault="00163B86" w:rsidP="009728AF">
      <w:pPr>
        <w:pStyle w:val="BodyText2"/>
        <w:rPr>
          <w:b/>
          <w:bCs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64"/>
        <w:gridCol w:w="1173"/>
        <w:gridCol w:w="363"/>
        <w:gridCol w:w="1170"/>
        <w:gridCol w:w="261"/>
        <w:gridCol w:w="1181"/>
      </w:tblGrid>
      <w:tr w:rsidR="00163B86" w:rsidRPr="00D00D7D" w14:paraId="35C1A854" w14:textId="77777777" w:rsidTr="001139E1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D00D7D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hideMark/>
          </w:tcPr>
          <w:p w14:paraId="79C1A42F" w14:textId="77777777" w:rsidR="00163B86" w:rsidRPr="00D00D7D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D00D7D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D00D7D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E1" w:rsidRPr="00D00D7D" w14:paraId="55A9FBFA" w14:textId="77777777" w:rsidTr="005C0CAD">
        <w:trPr>
          <w:cantSplit/>
          <w:trHeight w:val="256"/>
        </w:trPr>
        <w:tc>
          <w:tcPr>
            <w:tcW w:w="3870" w:type="dxa"/>
          </w:tcPr>
          <w:p w14:paraId="61637E33" w14:textId="77777777" w:rsidR="001139E1" w:rsidRPr="00D00D7D" w:rsidRDefault="001139E1" w:rsidP="001139E1">
            <w:pPr>
              <w:jc w:val="right"/>
            </w:pPr>
          </w:p>
        </w:tc>
        <w:tc>
          <w:tcPr>
            <w:tcW w:w="1170" w:type="dxa"/>
          </w:tcPr>
          <w:p w14:paraId="40ED42A5" w14:textId="77777777" w:rsidR="001139E1" w:rsidRPr="00D00D7D" w:rsidRDefault="001139E1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7F03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69227ECB" w14:textId="77777777" w:rsidR="001139E1" w:rsidRPr="00D00D7D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71D31" w14:textId="77777777" w:rsidR="001139E1" w:rsidRPr="00D00D7D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</w:tcPr>
          <w:p w14:paraId="6DD7CCC5" w14:textId="77777777" w:rsidR="001139E1" w:rsidRPr="00D00D7D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9808" w14:textId="77777777" w:rsidR="001139E1" w:rsidRPr="00D00D7D" w:rsidRDefault="001139E1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7F03" w:rsidRPr="00D00D7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0BF02521" w14:textId="77777777" w:rsidR="001139E1" w:rsidRPr="00D00D7D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6CD1BA3" w14:textId="77777777" w:rsidR="001139E1" w:rsidRPr="00D00D7D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D00D7D" w14:paraId="1F1436E0" w14:textId="77777777" w:rsidTr="001139E1">
        <w:trPr>
          <w:cantSplit/>
          <w:trHeight w:val="80"/>
        </w:trPr>
        <w:tc>
          <w:tcPr>
            <w:tcW w:w="3870" w:type="dxa"/>
          </w:tcPr>
          <w:p w14:paraId="753495C3" w14:textId="77777777" w:rsidR="00F6560E" w:rsidRPr="00D00D7D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241E9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3D879363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3" w:type="dxa"/>
          </w:tcPr>
          <w:p w14:paraId="22CEFE4A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235064E3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77777777" w:rsidR="00F6560E" w:rsidRPr="00D00D7D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3B86" w:rsidRPr="00D00D7D" w14:paraId="73DF1761" w14:textId="77777777" w:rsidTr="001139E1">
        <w:trPr>
          <w:cantSplit/>
          <w:trHeight w:val="20"/>
        </w:trPr>
        <w:tc>
          <w:tcPr>
            <w:tcW w:w="3870" w:type="dxa"/>
          </w:tcPr>
          <w:p w14:paraId="6589E34C" w14:textId="77777777" w:rsidR="00163B86" w:rsidRPr="00D00D7D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hideMark/>
          </w:tcPr>
          <w:p w14:paraId="75E1D617" w14:textId="77777777" w:rsidR="00163B86" w:rsidRPr="00D00D7D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87E" w:rsidRPr="00D00D7D" w14:paraId="7243257B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D4687E" w:rsidRPr="00D00D7D" w:rsidRDefault="00D4687E" w:rsidP="00D4687E">
            <w:pPr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70" w:type="dxa"/>
          </w:tcPr>
          <w:p w14:paraId="603424D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12,562</w:t>
            </w:r>
          </w:p>
        </w:tc>
        <w:tc>
          <w:tcPr>
            <w:tcW w:w="264" w:type="dxa"/>
          </w:tcPr>
          <w:p w14:paraId="4B75EC0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EC8A8F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11,071</w:t>
            </w:r>
          </w:p>
        </w:tc>
        <w:tc>
          <w:tcPr>
            <w:tcW w:w="363" w:type="dxa"/>
          </w:tcPr>
          <w:p w14:paraId="5E8C446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,562</w:t>
            </w:r>
          </w:p>
        </w:tc>
        <w:tc>
          <w:tcPr>
            <w:tcW w:w="261" w:type="dxa"/>
          </w:tcPr>
          <w:p w14:paraId="28A3570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</w:tr>
      <w:tr w:rsidR="00D4687E" w:rsidRPr="00D00D7D" w14:paraId="3212762F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1501D2B4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D00D7D">
              <w:rPr>
                <w:rFonts w:ascii="Angsana New" w:hAnsi="Angsana New"/>
                <w:sz w:val="30"/>
                <w:szCs w:val="30"/>
              </w:rPr>
              <w:br/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70" w:type="dxa"/>
          </w:tcPr>
          <w:p w14:paraId="01FCEFF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8F003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8,113</w:t>
            </w:r>
          </w:p>
        </w:tc>
        <w:tc>
          <w:tcPr>
            <w:tcW w:w="264" w:type="dxa"/>
          </w:tcPr>
          <w:p w14:paraId="0C08393E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88C249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923E4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363" w:type="dxa"/>
          </w:tcPr>
          <w:p w14:paraId="5C6C799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0A3F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1F10F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25A2C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E1A8B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79B7156E" w14:textId="77777777" w:rsidTr="001139E1">
        <w:trPr>
          <w:cantSplit/>
          <w:trHeight w:val="20"/>
        </w:trPr>
        <w:tc>
          <w:tcPr>
            <w:tcW w:w="3870" w:type="dxa"/>
          </w:tcPr>
          <w:p w14:paraId="094CACBD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5D8B82F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64" w:type="dxa"/>
          </w:tcPr>
          <w:p w14:paraId="4C2BE8F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951E2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147AF431" w14:textId="77777777" w:rsidTr="001139E1">
        <w:trPr>
          <w:cantSplit/>
          <w:trHeight w:val="20"/>
        </w:trPr>
        <w:tc>
          <w:tcPr>
            <w:tcW w:w="3870" w:type="dxa"/>
          </w:tcPr>
          <w:p w14:paraId="7FBE0449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70" w:type="dxa"/>
          </w:tcPr>
          <w:p w14:paraId="37B750F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4" w:type="dxa"/>
          </w:tcPr>
          <w:p w14:paraId="0EA9011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49BE3D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363" w:type="dxa"/>
          </w:tcPr>
          <w:p w14:paraId="6B816F92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1FC078ED" w14:textId="77777777" w:rsidTr="001139E1">
        <w:trPr>
          <w:cantSplit/>
          <w:trHeight w:val="20"/>
        </w:trPr>
        <w:tc>
          <w:tcPr>
            <w:tcW w:w="3870" w:type="dxa"/>
          </w:tcPr>
          <w:p w14:paraId="4BF6A6CF" w14:textId="77777777" w:rsidR="00D4687E" w:rsidRPr="00D00D7D" w:rsidRDefault="00D4687E" w:rsidP="00D4687E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70" w:type="dxa"/>
          </w:tcPr>
          <w:p w14:paraId="506A371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6,007</w:t>
            </w:r>
          </w:p>
        </w:tc>
        <w:tc>
          <w:tcPr>
            <w:tcW w:w="264" w:type="dxa"/>
          </w:tcPr>
          <w:p w14:paraId="15CFD8F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C3B913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363" w:type="dxa"/>
          </w:tcPr>
          <w:p w14:paraId="2C9FE7F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1AABE90C" w14:textId="77777777" w:rsidTr="004A03B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2AF4A44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42,109</w:t>
            </w:r>
          </w:p>
        </w:tc>
        <w:tc>
          <w:tcPr>
            <w:tcW w:w="264" w:type="dxa"/>
          </w:tcPr>
          <w:p w14:paraId="09C0D8C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648844F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38,228</w:t>
            </w:r>
          </w:p>
        </w:tc>
        <w:tc>
          <w:tcPr>
            <w:tcW w:w="363" w:type="dxa"/>
          </w:tcPr>
          <w:p w14:paraId="6708B1E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4687E" w:rsidRPr="00D00D7D" w14:paraId="287E561C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497DB51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264" w:type="dxa"/>
          </w:tcPr>
          <w:p w14:paraId="7698E8ED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32CC76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  <w:tc>
          <w:tcPr>
            <w:tcW w:w="363" w:type="dxa"/>
          </w:tcPr>
          <w:p w14:paraId="47EBA03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B4CD7B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3D4FD964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D4687E" w:rsidRPr="00D00D7D" w:rsidRDefault="00D4687E" w:rsidP="00D4687E">
            <w:pPr>
              <w:pStyle w:val="BodyText2"/>
              <w:rPr>
                <w:b/>
                <w:bCs/>
                <w:lang w:val="en-US"/>
              </w:rPr>
            </w:pPr>
            <w:r w:rsidRPr="00D00D7D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574B0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80,911</w:t>
            </w:r>
          </w:p>
        </w:tc>
        <w:tc>
          <w:tcPr>
            <w:tcW w:w="264" w:type="dxa"/>
          </w:tcPr>
          <w:p w14:paraId="59E639D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045AEF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70,452</w:t>
            </w:r>
          </w:p>
        </w:tc>
        <w:tc>
          <w:tcPr>
            <w:tcW w:w="363" w:type="dxa"/>
          </w:tcPr>
          <w:p w14:paraId="3C562CF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12,562</w:t>
            </w:r>
          </w:p>
        </w:tc>
        <w:tc>
          <w:tcPr>
            <w:tcW w:w="261" w:type="dxa"/>
          </w:tcPr>
          <w:p w14:paraId="3D0EAD2F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716B5F8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11,135</w:t>
            </w:r>
          </w:p>
        </w:tc>
      </w:tr>
      <w:tr w:rsidR="00D4687E" w:rsidRPr="00D00D7D" w14:paraId="757926D0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D4687E" w:rsidRPr="00D00D7D" w:rsidRDefault="00D4687E" w:rsidP="00D4687E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170" w:type="dxa"/>
          </w:tcPr>
          <w:p w14:paraId="10428BA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(9,356)</w:t>
            </w:r>
          </w:p>
        </w:tc>
        <w:tc>
          <w:tcPr>
            <w:tcW w:w="264" w:type="dxa"/>
          </w:tcPr>
          <w:p w14:paraId="63F5539F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95EA8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(9,372)</w:t>
            </w:r>
          </w:p>
        </w:tc>
        <w:tc>
          <w:tcPr>
            <w:tcW w:w="363" w:type="dxa"/>
          </w:tcPr>
          <w:p w14:paraId="735423B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43E6A15E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D4687E" w:rsidRPr="00D00D7D" w:rsidRDefault="00D4687E" w:rsidP="00D4687E">
            <w:pPr>
              <w:pStyle w:val="BodyText2"/>
              <w:rPr>
                <w:b/>
                <w:bCs/>
                <w:cs/>
              </w:rPr>
            </w:pPr>
            <w:r w:rsidRPr="00D00D7D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71,555</w:t>
            </w:r>
          </w:p>
        </w:tc>
        <w:tc>
          <w:tcPr>
            <w:tcW w:w="264" w:type="dxa"/>
          </w:tcPr>
          <w:p w14:paraId="35F4A91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7C84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61,080</w:t>
            </w:r>
          </w:p>
        </w:tc>
        <w:tc>
          <w:tcPr>
            <w:tcW w:w="363" w:type="dxa"/>
          </w:tcPr>
          <w:p w14:paraId="739AF50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12,562</w:t>
            </w:r>
          </w:p>
        </w:tc>
        <w:tc>
          <w:tcPr>
            <w:tcW w:w="261" w:type="dxa"/>
          </w:tcPr>
          <w:p w14:paraId="52C9401A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11,135</w:t>
            </w:r>
          </w:p>
        </w:tc>
      </w:tr>
      <w:tr w:rsidR="00D4687E" w:rsidRPr="00D00D7D" w14:paraId="3F01D4B3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D4687E" w:rsidRPr="00D00D7D" w:rsidRDefault="00D4687E" w:rsidP="00D4687E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4687E" w:rsidRPr="00D00D7D" w14:paraId="260C4A01" w14:textId="77777777" w:rsidTr="001138DB">
        <w:trPr>
          <w:trHeight w:val="20"/>
        </w:trPr>
        <w:tc>
          <w:tcPr>
            <w:tcW w:w="3870" w:type="dxa"/>
          </w:tcPr>
          <w:p w14:paraId="44499D63" w14:textId="77777777" w:rsidR="00D4687E" w:rsidRPr="00D00D7D" w:rsidRDefault="00D4687E" w:rsidP="00D468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tcBorders>
              <w:left w:val="nil"/>
              <w:right w:val="nil"/>
            </w:tcBorders>
          </w:tcPr>
          <w:p w14:paraId="5727A7F2" w14:textId="77777777" w:rsidR="00D4687E" w:rsidRPr="00D00D7D" w:rsidRDefault="00D4687E" w:rsidP="00D468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D4687E" w:rsidRPr="00D00D7D" w:rsidRDefault="00D4687E" w:rsidP="00D468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D00D7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4687E" w:rsidRPr="00D00D7D" w14:paraId="1C56A91E" w14:textId="77777777" w:rsidTr="001138DB">
        <w:trPr>
          <w:trHeight w:val="20"/>
        </w:trPr>
        <w:tc>
          <w:tcPr>
            <w:tcW w:w="3870" w:type="dxa"/>
          </w:tcPr>
          <w:p w14:paraId="407FC6DB" w14:textId="77777777" w:rsidR="00D4687E" w:rsidRPr="00D00D7D" w:rsidRDefault="00D4687E" w:rsidP="00D468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FC85C5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72A4919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3" w:type="dxa"/>
          </w:tcPr>
          <w:p w14:paraId="09EBE11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1D2A840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687E" w:rsidRPr="00D00D7D" w14:paraId="5FCD1B71" w14:textId="77777777" w:rsidTr="001138DB">
        <w:trPr>
          <w:trHeight w:val="20"/>
        </w:trPr>
        <w:tc>
          <w:tcPr>
            <w:tcW w:w="3870" w:type="dxa"/>
          </w:tcPr>
          <w:p w14:paraId="43A2A10B" w14:textId="77777777" w:rsidR="00D4687E" w:rsidRPr="00D00D7D" w:rsidRDefault="00D4687E" w:rsidP="00D468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D4687E" w:rsidRPr="00D00D7D" w:rsidRDefault="00D4687E" w:rsidP="00D468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687E" w:rsidRPr="00D00D7D" w14:paraId="7CBACB1C" w14:textId="77777777" w:rsidTr="006B1D87">
        <w:trPr>
          <w:trHeight w:val="20"/>
        </w:trPr>
        <w:tc>
          <w:tcPr>
            <w:tcW w:w="3870" w:type="dxa"/>
          </w:tcPr>
          <w:p w14:paraId="5AA29710" w14:textId="77777777" w:rsidR="00D4687E" w:rsidRPr="00D00D7D" w:rsidRDefault="00D4687E" w:rsidP="00D468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00D7D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D00D7D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8A38ED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687E" w:rsidRPr="00D00D7D" w14:paraId="55C993A5" w14:textId="77777777" w:rsidTr="00F937FB">
        <w:trPr>
          <w:trHeight w:val="283"/>
        </w:trPr>
        <w:tc>
          <w:tcPr>
            <w:tcW w:w="3870" w:type="dxa"/>
          </w:tcPr>
          <w:p w14:paraId="250EF5A6" w14:textId="77777777" w:rsidR="00D4687E" w:rsidRPr="00D00D7D" w:rsidRDefault="00D4687E" w:rsidP="00D4687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29A2D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283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,691</w:t>
            </w:r>
          </w:p>
        </w:tc>
        <w:tc>
          <w:tcPr>
            <w:tcW w:w="264" w:type="dxa"/>
          </w:tcPr>
          <w:p w14:paraId="7B11850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A28CE0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383,599</w:t>
            </w:r>
          </w:p>
        </w:tc>
        <w:tc>
          <w:tcPr>
            <w:tcW w:w="363" w:type="dxa"/>
          </w:tcPr>
          <w:p w14:paraId="3A74F22E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BB06B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283,932</w:t>
            </w:r>
          </w:p>
        </w:tc>
        <w:tc>
          <w:tcPr>
            <w:tcW w:w="261" w:type="dxa"/>
          </w:tcPr>
          <w:p w14:paraId="2B2BCD5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A706B1A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383,992</w:t>
            </w:r>
          </w:p>
        </w:tc>
      </w:tr>
      <w:tr w:rsidR="00D4687E" w:rsidRPr="00D00D7D" w14:paraId="28894A8E" w14:textId="77777777" w:rsidTr="006B1D87">
        <w:trPr>
          <w:trHeight w:val="20"/>
        </w:trPr>
        <w:tc>
          <w:tcPr>
            <w:tcW w:w="3870" w:type="dxa"/>
          </w:tcPr>
          <w:p w14:paraId="3131FA8F" w14:textId="77777777" w:rsidR="00D4687E" w:rsidRPr="00D00D7D" w:rsidRDefault="00D4687E" w:rsidP="00D4687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65FCB7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10670E5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9377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A3E7131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687E" w:rsidRPr="00D00D7D" w14:paraId="34498D40" w14:textId="77777777" w:rsidTr="003256FF">
        <w:trPr>
          <w:trHeight w:val="20"/>
        </w:trPr>
        <w:tc>
          <w:tcPr>
            <w:tcW w:w="3870" w:type="dxa"/>
          </w:tcPr>
          <w:p w14:paraId="35FDF6B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ED9441" w14:textId="77777777" w:rsidR="00D4687E" w:rsidRPr="00D00D7D" w:rsidRDefault="00683988" w:rsidP="003256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3BE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264" w:type="dxa"/>
          </w:tcPr>
          <w:p w14:paraId="375D650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4FA325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363" w:type="dxa"/>
          </w:tcPr>
          <w:p w14:paraId="5D69D0D3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7D28B6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48D1ACB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50F8A02E" w14:textId="77777777" w:rsidTr="003256FF">
        <w:trPr>
          <w:trHeight w:val="20"/>
        </w:trPr>
        <w:tc>
          <w:tcPr>
            <w:tcW w:w="3870" w:type="dxa"/>
          </w:tcPr>
          <w:p w14:paraId="04BCB03D" w14:textId="77777777" w:rsidR="00D4687E" w:rsidRPr="00D00D7D" w:rsidRDefault="00D4687E" w:rsidP="00D4687E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8398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3BE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48</w:t>
            </w: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043FFEF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62536AE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(724)</w:t>
            </w:r>
          </w:p>
        </w:tc>
        <w:tc>
          <w:tcPr>
            <w:tcW w:w="363" w:type="dxa"/>
          </w:tcPr>
          <w:p w14:paraId="7CAF68BB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051BEA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3B6C9E10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687E" w:rsidRPr="00D00D7D" w14:paraId="2AA21084" w14:textId="77777777" w:rsidTr="00296C4A">
        <w:trPr>
          <w:trHeight w:val="20"/>
        </w:trPr>
        <w:tc>
          <w:tcPr>
            <w:tcW w:w="3870" w:type="dxa"/>
          </w:tcPr>
          <w:p w14:paraId="6D25F2C7" w14:textId="77777777" w:rsidR="00D4687E" w:rsidRPr="00D00D7D" w:rsidRDefault="00D4687E" w:rsidP="00D468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283,675</w:t>
            </w:r>
          </w:p>
        </w:tc>
        <w:tc>
          <w:tcPr>
            <w:tcW w:w="264" w:type="dxa"/>
          </w:tcPr>
          <w:p w14:paraId="18551110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384,049</w:t>
            </w:r>
          </w:p>
        </w:tc>
        <w:tc>
          <w:tcPr>
            <w:tcW w:w="363" w:type="dxa"/>
          </w:tcPr>
          <w:p w14:paraId="468CE071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77777777" w:rsidR="00D4687E" w:rsidRPr="00D00D7D" w:rsidRDefault="00D4687E" w:rsidP="00D468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283,932</w:t>
            </w:r>
          </w:p>
        </w:tc>
        <w:tc>
          <w:tcPr>
            <w:tcW w:w="261" w:type="dxa"/>
          </w:tcPr>
          <w:p w14:paraId="647BFDB7" w14:textId="77777777" w:rsidR="00D4687E" w:rsidRPr="00D00D7D" w:rsidRDefault="00D4687E" w:rsidP="00D46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77777777" w:rsidR="00D4687E" w:rsidRPr="00D00D7D" w:rsidRDefault="00D4687E" w:rsidP="00D4687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383,992</w:t>
            </w:r>
          </w:p>
        </w:tc>
      </w:tr>
    </w:tbl>
    <w:p w14:paraId="26605FE3" w14:textId="3D81F35D" w:rsidR="000E7D6C" w:rsidRDefault="000E7D6C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3D61FDE5" w14:textId="7355FC20" w:rsidR="00D26BB5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C115175" w14:textId="77777777" w:rsidR="00D26BB5" w:rsidRPr="00D00D7D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5A4B4953" w14:textId="77777777" w:rsidR="00272C34" w:rsidRPr="00D00D7D" w:rsidRDefault="00272C34" w:rsidP="00CA7FFC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b/>
          <w:bCs/>
          <w:cs/>
        </w:rPr>
        <w:t>เงินลงทุนในบริษัทร่วม</w:t>
      </w:r>
    </w:p>
    <w:p w14:paraId="1548E865" w14:textId="77777777" w:rsidR="00C24EA8" w:rsidRPr="00D26BB5" w:rsidRDefault="00C24EA8" w:rsidP="00D93ED0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40"/>
        <w:gridCol w:w="270"/>
        <w:gridCol w:w="1428"/>
        <w:gridCol w:w="8"/>
      </w:tblGrid>
      <w:tr w:rsidR="00F671ED" w:rsidRPr="00D00D7D" w14:paraId="3ACD8FA2" w14:textId="77777777" w:rsidTr="00CA7FFC">
        <w:trPr>
          <w:trHeight w:val="21"/>
        </w:trPr>
        <w:tc>
          <w:tcPr>
            <w:tcW w:w="5040" w:type="dxa"/>
          </w:tcPr>
          <w:p w14:paraId="29082C1B" w14:textId="77777777" w:rsidR="00703859" w:rsidRPr="00D00D7D" w:rsidRDefault="003B7350" w:rsidP="00090D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03859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1F7B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03859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03859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01F7B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703859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90D13D" w14:textId="77777777" w:rsidR="00703859" w:rsidRPr="00D00D7D" w:rsidRDefault="00703859" w:rsidP="00090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3B7EB4E" w14:textId="77777777" w:rsidR="003B7350" w:rsidRPr="00D00D7D" w:rsidRDefault="003B7350" w:rsidP="00090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AB028" w14:textId="77777777" w:rsidR="00703859" w:rsidRPr="00D00D7D" w:rsidRDefault="00703859" w:rsidP="00090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D4B770" w14:textId="77777777" w:rsidR="00703859" w:rsidRPr="00D00D7D" w:rsidRDefault="003B7350" w:rsidP="00CA7F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8E1369" w14:textId="77777777" w:rsidR="00703859" w:rsidRPr="00D00D7D" w:rsidRDefault="00703859" w:rsidP="00CA7F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vAlign w:val="bottom"/>
          </w:tcPr>
          <w:p w14:paraId="238B872D" w14:textId="77777777" w:rsidR="00703859" w:rsidRPr="00D00D7D" w:rsidRDefault="003B7350" w:rsidP="00CA7FFC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  <w:t>เฉพาะกิจการ</w:t>
            </w:r>
          </w:p>
        </w:tc>
      </w:tr>
      <w:tr w:rsidR="003B7350" w:rsidRPr="00D00D7D" w14:paraId="1BF111DD" w14:textId="77777777" w:rsidTr="00CA7FFC">
        <w:trPr>
          <w:gridAfter w:val="1"/>
          <w:wAfter w:w="8" w:type="dxa"/>
          <w:trHeight w:val="21"/>
        </w:trPr>
        <w:tc>
          <w:tcPr>
            <w:tcW w:w="5040" w:type="dxa"/>
          </w:tcPr>
          <w:p w14:paraId="7B0BFBDC" w14:textId="77777777" w:rsidR="003B7350" w:rsidRPr="00D00D7D" w:rsidRDefault="003B7350" w:rsidP="00090D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5CA281A" w14:textId="77777777" w:rsidR="003B7350" w:rsidRPr="00D00D7D" w:rsidRDefault="003B7350" w:rsidP="00090DB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1269F" w14:textId="77777777" w:rsidR="003B7350" w:rsidRPr="00D00D7D" w:rsidRDefault="003B7350" w:rsidP="00090DB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38" w:type="dxa"/>
            <w:gridSpan w:val="3"/>
            <w:tcBorders>
              <w:left w:val="nil"/>
              <w:right w:val="nil"/>
            </w:tcBorders>
          </w:tcPr>
          <w:p w14:paraId="1AE34594" w14:textId="77777777" w:rsidR="003B7350" w:rsidRPr="00D00D7D" w:rsidRDefault="00934FDA" w:rsidP="00090DB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94A62" w:rsidRPr="00D00D7D" w14:paraId="484C3C0B" w14:textId="77777777" w:rsidTr="00B3450B">
        <w:trPr>
          <w:trHeight w:val="21"/>
        </w:trPr>
        <w:tc>
          <w:tcPr>
            <w:tcW w:w="5040" w:type="dxa"/>
          </w:tcPr>
          <w:p w14:paraId="0A470FA0" w14:textId="77777777" w:rsidR="00D94A62" w:rsidRPr="00D00D7D" w:rsidRDefault="00D94A62" w:rsidP="00090DB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2F1369" w14:textId="77777777" w:rsidR="00D94A62" w:rsidRPr="00D00D7D" w:rsidRDefault="00D94A62" w:rsidP="00090D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089C61" w14:textId="77777777" w:rsidR="00D94A62" w:rsidRPr="00D00D7D" w:rsidRDefault="00D94A62" w:rsidP="00090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640B09" w14:textId="77777777" w:rsidR="00D94A62" w:rsidRPr="00D00D7D" w:rsidRDefault="00D94A62" w:rsidP="00090DB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080AEB" w14:textId="77777777" w:rsidR="00D94A62" w:rsidRPr="00D00D7D" w:rsidRDefault="00D94A62" w:rsidP="00090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5197D17B" w14:textId="77777777" w:rsidR="00D94A62" w:rsidRPr="00D00D7D" w:rsidRDefault="00D94A62" w:rsidP="00090DB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00705" w:rsidRPr="00D00D7D" w14:paraId="0808AFB6" w14:textId="77777777" w:rsidTr="00345063">
        <w:trPr>
          <w:trHeight w:val="21"/>
        </w:trPr>
        <w:tc>
          <w:tcPr>
            <w:tcW w:w="5040" w:type="dxa"/>
          </w:tcPr>
          <w:p w14:paraId="2FA83C1A" w14:textId="77777777" w:rsidR="00D00705" w:rsidRPr="00D00D7D" w:rsidRDefault="00D00705" w:rsidP="00345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</w:t>
            </w:r>
            <w:r w:rsidR="00BF25BB" w:rsidRPr="00D00D7D">
              <w:rPr>
                <w:rFonts w:ascii="Angsana New" w:hAnsi="Angsana New" w:hint="cs"/>
                <w:sz w:val="30"/>
                <w:szCs w:val="30"/>
                <w:cs/>
              </w:rPr>
              <w:t>บริษัท วัชพืช</w:t>
            </w:r>
            <w:r w:rsidR="008911AD" w:rsidRPr="00D00D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25BB" w:rsidRPr="00D00D7D">
              <w:rPr>
                <w:rFonts w:ascii="Angsana New" w:hAnsi="Angsana New" w:hint="cs"/>
                <w:sz w:val="30"/>
                <w:szCs w:val="30"/>
                <w:cs/>
              </w:rPr>
              <w:t>ไทย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167D92" w14:textId="77777777" w:rsidR="00D00705" w:rsidRPr="00D00D7D" w:rsidRDefault="00D00705" w:rsidP="003450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DC38DC" w14:textId="77777777" w:rsidR="00D00705" w:rsidRPr="00D00D7D" w:rsidRDefault="00D00705" w:rsidP="0034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7E1C34" w14:textId="77777777" w:rsidR="00D00705" w:rsidRPr="00D00D7D" w:rsidRDefault="00BF25BB" w:rsidP="0034506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450CA6EB" w14:textId="77777777" w:rsidR="00D00705" w:rsidRPr="00D00D7D" w:rsidRDefault="00D00705" w:rsidP="0034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116C6FC6" w14:textId="77777777" w:rsidR="00D00705" w:rsidRPr="00D00D7D" w:rsidRDefault="00A038F7" w:rsidP="00D93E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5049961C" w14:textId="77777777" w:rsidR="002D5EAF" w:rsidRPr="00D26BB5" w:rsidRDefault="002D5EAF" w:rsidP="00A47E76">
      <w:pPr>
        <w:pStyle w:val="BodyText2"/>
        <w:ind w:left="1350"/>
        <w:rPr>
          <w:b/>
          <w:bCs/>
          <w:sz w:val="22"/>
          <w:szCs w:val="22"/>
          <w:cs/>
        </w:rPr>
      </w:pPr>
    </w:p>
    <w:p w14:paraId="7A901F54" w14:textId="060EDF91" w:rsidR="00D26BB5" w:rsidRDefault="00D00705" w:rsidP="00D26BB5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D00D7D">
        <w:rPr>
          <w:rFonts w:hint="cs"/>
          <w:spacing w:val="4"/>
          <w:cs/>
          <w:lang w:val="en-US"/>
        </w:rPr>
        <w:t>เมื่อวันที่</w:t>
      </w:r>
      <w:r w:rsidRPr="00D00D7D">
        <w:rPr>
          <w:spacing w:val="4"/>
          <w:lang w:val="en-US"/>
        </w:rPr>
        <w:t xml:space="preserve"> 21 </w:t>
      </w:r>
      <w:r w:rsidRPr="00D00D7D">
        <w:rPr>
          <w:rFonts w:hint="cs"/>
          <w:spacing w:val="4"/>
          <w:cs/>
          <w:lang w:val="en-US"/>
        </w:rPr>
        <w:t>เมษายน</w:t>
      </w:r>
      <w:r w:rsidRPr="00D00D7D">
        <w:rPr>
          <w:spacing w:val="4"/>
          <w:lang w:val="en-US"/>
        </w:rPr>
        <w:t xml:space="preserve"> 2564 </w:t>
      </w:r>
      <w:r w:rsidRPr="00D00D7D">
        <w:rPr>
          <w:rFonts w:hint="cs"/>
          <w:spacing w:val="4"/>
          <w:cs/>
          <w:lang w:val="en-US"/>
        </w:rPr>
        <w:t>บริษัทย่อยแห่งหนึ่งได้ร่วมลงทุนในบริษัท วัชพืช</w:t>
      </w:r>
      <w:r w:rsidRPr="00D00D7D">
        <w:rPr>
          <w:spacing w:val="4"/>
          <w:lang w:val="en-US"/>
        </w:rPr>
        <w:t xml:space="preserve"> </w:t>
      </w:r>
      <w:r w:rsidRPr="00D00D7D">
        <w:rPr>
          <w:rFonts w:hint="cs"/>
          <w:spacing w:val="4"/>
          <w:cs/>
          <w:lang w:val="en-US"/>
        </w:rPr>
        <w:t>ไทย จำกัด เพื่อดำเนินธุรกิจเกี่ยวกับ</w:t>
      </w:r>
      <w:r w:rsidRPr="00D00D7D">
        <w:rPr>
          <w:rFonts w:hint="cs"/>
          <w:cs/>
          <w:lang w:val="en-US"/>
        </w:rPr>
        <w:t>การจำหน่ายผลิตภัณฑ์จากพืชทางเภสัชภัณฑ์ โดยมีทุนจดทะเบียน</w:t>
      </w:r>
      <w:r w:rsidRPr="00D00D7D">
        <w:rPr>
          <w:lang w:val="en-US"/>
        </w:rPr>
        <w:t xml:space="preserve"> 1 </w:t>
      </w:r>
      <w:r w:rsidRPr="00D00D7D">
        <w:rPr>
          <w:rFonts w:hint="cs"/>
          <w:cs/>
          <w:lang w:val="en-US"/>
        </w:rPr>
        <w:t xml:space="preserve">ล้านบาท แบ่งเป็นหุ้นสามัญ จำนวน </w:t>
      </w:r>
      <w:r w:rsidRPr="00D00D7D">
        <w:rPr>
          <w:lang w:val="en-US"/>
        </w:rPr>
        <w:t xml:space="preserve">10,000 </w:t>
      </w:r>
      <w:r w:rsidRPr="00D00D7D">
        <w:rPr>
          <w:rFonts w:hint="cs"/>
          <w:cs/>
          <w:lang w:val="en-US"/>
        </w:rPr>
        <w:t>หุ้น</w:t>
      </w:r>
      <w:r w:rsidRPr="00D00D7D">
        <w:rPr>
          <w:rFonts w:hint="cs"/>
          <w:spacing w:val="4"/>
          <w:cs/>
          <w:lang w:val="en-US"/>
        </w:rPr>
        <w:t xml:space="preserve"> มูลค่าหุ้นละ </w:t>
      </w:r>
      <w:r w:rsidRPr="00D00D7D">
        <w:rPr>
          <w:spacing w:val="4"/>
          <w:lang w:val="en-US"/>
        </w:rPr>
        <w:t xml:space="preserve">100 </w:t>
      </w:r>
      <w:r w:rsidRPr="00D00D7D">
        <w:rPr>
          <w:rFonts w:hint="cs"/>
          <w:spacing w:val="4"/>
          <w:cs/>
          <w:lang w:val="en-US"/>
        </w:rPr>
        <w:t xml:space="preserve">บาท ซึ่งบริษัทย่อยดังกล่าวถือหุ้นร้อยละ </w:t>
      </w:r>
      <w:r w:rsidRPr="00D00D7D">
        <w:rPr>
          <w:spacing w:val="4"/>
          <w:lang w:val="en-US"/>
        </w:rPr>
        <w:t xml:space="preserve">50 </w:t>
      </w:r>
      <w:r w:rsidRPr="00D00D7D">
        <w:rPr>
          <w:rFonts w:hint="cs"/>
          <w:spacing w:val="4"/>
          <w:cs/>
          <w:lang w:val="en-US"/>
        </w:rPr>
        <w:t>และจัดประเภทเงินลงทุนดังกล่าวเป็นเงินลงทุนใน</w:t>
      </w:r>
      <w:r w:rsidRPr="00D00D7D">
        <w:rPr>
          <w:spacing w:val="4"/>
          <w:cs/>
          <w:lang w:val="en-US"/>
        </w:rPr>
        <w:t>บริษัทร่วม</w:t>
      </w:r>
    </w:p>
    <w:p w14:paraId="03A36F82" w14:textId="675B04E6" w:rsidR="00D26BB5" w:rsidRPr="00D26BB5" w:rsidRDefault="00D26BB5" w:rsidP="00D26BB5">
      <w:pPr>
        <w:pStyle w:val="BodyText2"/>
        <w:tabs>
          <w:tab w:val="left" w:pos="720"/>
        </w:tabs>
        <w:ind w:left="450"/>
        <w:rPr>
          <w:spacing w:val="4"/>
          <w:sz w:val="22"/>
          <w:szCs w:val="22"/>
          <w:lang w:val="en-US"/>
        </w:rPr>
      </w:pPr>
    </w:p>
    <w:p w14:paraId="10830B54" w14:textId="0D2A4D27" w:rsidR="00E7404F" w:rsidRPr="00D00D7D" w:rsidRDefault="002D5EAF" w:rsidP="00D26BB5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D26BB5" w:rsidRDefault="00E7404F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p w14:paraId="1E8E91B5" w14:textId="77777777" w:rsidR="00A54519" w:rsidRPr="00D00D7D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D00D7D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D00D7D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9B28A1" w:rsidRPr="00D00D7D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0501F" w:rsidRPr="00D00D7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54519" w:rsidRPr="00D00D7D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45D49" w:rsidRPr="00D00D7D">
        <w:rPr>
          <w:rFonts w:ascii="Angsana New" w:hAnsi="Angsana New"/>
          <w:spacing w:val="-4"/>
          <w:sz w:val="30"/>
          <w:szCs w:val="30"/>
        </w:rPr>
        <w:t>3</w:t>
      </w:r>
      <w:r w:rsidR="0080501F" w:rsidRPr="00D00D7D">
        <w:rPr>
          <w:rFonts w:ascii="Angsana New" w:hAnsi="Angsana New"/>
          <w:spacing w:val="-4"/>
          <w:sz w:val="30"/>
          <w:szCs w:val="30"/>
        </w:rPr>
        <w:t>0</w:t>
      </w:r>
      <w:r w:rsidR="00D45D49" w:rsidRPr="00D00D7D">
        <w:rPr>
          <w:rFonts w:ascii="Angsana New" w:hAnsi="Angsana New"/>
          <w:spacing w:val="-4"/>
          <w:sz w:val="30"/>
          <w:szCs w:val="30"/>
        </w:rPr>
        <w:t xml:space="preserve"> </w:t>
      </w:r>
      <w:r w:rsidR="009B28A1" w:rsidRPr="00D00D7D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D45D49" w:rsidRPr="00D00D7D">
        <w:rPr>
          <w:rFonts w:ascii="Angsana New" w:hAnsi="Angsana New"/>
          <w:spacing w:val="-4"/>
          <w:sz w:val="30"/>
          <w:szCs w:val="30"/>
        </w:rPr>
        <w:t>2564</w:t>
      </w:r>
      <w:r w:rsidR="009269B8" w:rsidRPr="00D00D7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D00D7D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D26BB5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D00D7D" w14:paraId="08F9F415" w14:textId="77777777" w:rsidTr="00C96AAF">
        <w:trPr>
          <w:tblHeader/>
        </w:trPr>
        <w:tc>
          <w:tcPr>
            <w:tcW w:w="2221" w:type="pct"/>
          </w:tcPr>
          <w:p w14:paraId="525A4C65" w14:textId="77777777" w:rsidR="002B78D5" w:rsidRPr="00D00D7D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D319DEC" w14:textId="77777777" w:rsidR="002B78D5" w:rsidRPr="00D00D7D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238461C5" w14:textId="77777777" w:rsidR="002B78D5" w:rsidRPr="00D00D7D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8A77FEF" w14:textId="77777777" w:rsidR="002B78D5" w:rsidRPr="00D00D7D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CE3C499" w14:textId="77777777" w:rsidR="002B78D5" w:rsidRPr="00D00D7D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D00D7D" w14:paraId="428373A7" w14:textId="77777777" w:rsidTr="00C96AAF">
        <w:trPr>
          <w:tblHeader/>
        </w:trPr>
        <w:tc>
          <w:tcPr>
            <w:tcW w:w="2221" w:type="pct"/>
          </w:tcPr>
          <w:p w14:paraId="78157C94" w14:textId="77777777" w:rsidR="002B78D5" w:rsidRPr="00D00D7D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B592762" w14:textId="77777777" w:rsidR="002B78D5" w:rsidRPr="00D00D7D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5648D0EA" w14:textId="77777777" w:rsidR="002B78D5" w:rsidRPr="00D00D7D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D00D7D" w14:paraId="156F48C3" w14:textId="77777777" w:rsidTr="00C96AAF">
        <w:trPr>
          <w:tblHeader/>
        </w:trPr>
        <w:tc>
          <w:tcPr>
            <w:tcW w:w="2221" w:type="pct"/>
          </w:tcPr>
          <w:p w14:paraId="47F8B4EB" w14:textId="77777777" w:rsidR="002B78D5" w:rsidRPr="00D00D7D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72" w:type="pct"/>
            <w:vAlign w:val="center"/>
          </w:tcPr>
          <w:p w14:paraId="2B4180C0" w14:textId="77777777" w:rsidR="002B78D5" w:rsidRPr="00D00D7D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0AF51660" w14:textId="77777777" w:rsidR="002B78D5" w:rsidRPr="00D00D7D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68256E" w14:textId="77777777" w:rsidR="002B78D5" w:rsidRPr="00D00D7D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170F4E1" w14:textId="77777777" w:rsidR="002B78D5" w:rsidRPr="00D00D7D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8D5" w:rsidRPr="00D00D7D" w14:paraId="4241EE25" w14:textId="77777777" w:rsidTr="00C96AAF">
        <w:trPr>
          <w:tblHeader/>
        </w:trPr>
        <w:tc>
          <w:tcPr>
            <w:tcW w:w="2221" w:type="pct"/>
          </w:tcPr>
          <w:p w14:paraId="69471F67" w14:textId="77777777" w:rsidR="002B78D5" w:rsidRPr="00D00D7D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sz w:val="30"/>
                <w:szCs w:val="30"/>
              </w:rPr>
              <w:t>1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688CA5F5" w14:textId="77777777" w:rsidR="002B78D5" w:rsidRPr="00D00D7D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76C78549" w14:textId="77777777" w:rsidR="002B78D5" w:rsidRPr="00D00D7D" w:rsidRDefault="00D02635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721,35</w:t>
            </w:r>
            <w:r w:rsidR="00205C2A" w:rsidRPr="00D00D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F514731" w14:textId="77777777" w:rsidR="002B78D5" w:rsidRPr="00D00D7D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C24FE70" w14:textId="77777777" w:rsidR="002B78D5" w:rsidRPr="00D00D7D" w:rsidRDefault="00D02635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57,572</w:t>
            </w:r>
          </w:p>
        </w:tc>
      </w:tr>
      <w:tr w:rsidR="001D56A8" w:rsidRPr="00D00D7D" w14:paraId="10AE22E8" w14:textId="77777777" w:rsidTr="00C96AAF">
        <w:trPr>
          <w:tblHeader/>
        </w:trPr>
        <w:tc>
          <w:tcPr>
            <w:tcW w:w="2221" w:type="pct"/>
          </w:tcPr>
          <w:p w14:paraId="7659EB03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7299CFAB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11C0BD73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65,103</w:t>
            </w:r>
          </w:p>
        </w:tc>
        <w:tc>
          <w:tcPr>
            <w:tcW w:w="129" w:type="pct"/>
          </w:tcPr>
          <w:p w14:paraId="2A308EAA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DDD7D7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1D56A8" w:rsidRPr="00D00D7D" w14:paraId="1637772F" w14:textId="77777777" w:rsidTr="00C96AAF">
        <w:trPr>
          <w:tblHeader/>
        </w:trPr>
        <w:tc>
          <w:tcPr>
            <w:tcW w:w="2221" w:type="pct"/>
          </w:tcPr>
          <w:p w14:paraId="037DE2EB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0F771389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66353127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(2,932)</w:t>
            </w:r>
          </w:p>
        </w:tc>
        <w:tc>
          <w:tcPr>
            <w:tcW w:w="129" w:type="pct"/>
          </w:tcPr>
          <w:p w14:paraId="21ABA2D3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0924394" w14:textId="77777777" w:rsidR="001D56A8" w:rsidRPr="00D00D7D" w:rsidRDefault="001D56A8" w:rsidP="00CB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6A8" w:rsidRPr="00D00D7D" w14:paraId="313947EB" w14:textId="77777777" w:rsidTr="00C96AAF">
        <w:trPr>
          <w:tblHeader/>
        </w:trPr>
        <w:tc>
          <w:tcPr>
            <w:tcW w:w="2221" w:type="pct"/>
          </w:tcPr>
          <w:p w14:paraId="68E4078F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0F02EFB7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7EB2EF22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(70,097)</w:t>
            </w:r>
          </w:p>
        </w:tc>
        <w:tc>
          <w:tcPr>
            <w:tcW w:w="129" w:type="pct"/>
          </w:tcPr>
          <w:p w14:paraId="318CD946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7817E4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(4,298)</w:t>
            </w:r>
          </w:p>
        </w:tc>
      </w:tr>
      <w:tr w:rsidR="001D56A8" w:rsidRPr="00D00D7D" w14:paraId="2ABFD748" w14:textId="77777777" w:rsidTr="00C96AAF">
        <w:trPr>
          <w:tblHeader/>
        </w:trPr>
        <w:tc>
          <w:tcPr>
            <w:tcW w:w="2221" w:type="pct"/>
          </w:tcPr>
          <w:p w14:paraId="7D88BDC9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vAlign w:val="center"/>
          </w:tcPr>
          <w:p w14:paraId="01E5C9CD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13,430</w:t>
            </w:r>
          </w:p>
        </w:tc>
        <w:tc>
          <w:tcPr>
            <w:tcW w:w="129" w:type="pct"/>
          </w:tcPr>
          <w:p w14:paraId="035E8657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77777777" w:rsidR="001D56A8" w:rsidRPr="00D00D7D" w:rsidRDefault="001D56A8" w:rsidP="001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53,429</w:t>
            </w:r>
          </w:p>
        </w:tc>
      </w:tr>
    </w:tbl>
    <w:p w14:paraId="1CB2A73F" w14:textId="77777777" w:rsidR="00270CE2" w:rsidRPr="00D26BB5" w:rsidRDefault="00270CE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0CC6D74F" w14:textId="77777777" w:rsidR="004502F6" w:rsidRPr="00D00D7D" w:rsidRDefault="004502F6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eastAsia="MS Mincho" w:hAnsi="Angsana New"/>
          <w:spacing w:val="-8"/>
          <w:sz w:val="30"/>
          <w:szCs w:val="30"/>
        </w:rPr>
      </w:pPr>
      <w:bookmarkStart w:id="7" w:name="_Hlk71130682"/>
      <w:r w:rsidRPr="00D00D7D">
        <w:rPr>
          <w:rFonts w:ascii="Angsana New" w:eastAsia="MS Mincho" w:hAnsi="Angsana New"/>
          <w:spacing w:val="-8"/>
          <w:sz w:val="30"/>
          <w:szCs w:val="30"/>
          <w:cs/>
        </w:rPr>
        <w:t>ในระหว่างงวด</w:t>
      </w:r>
      <w:r w:rsidR="000A69CF" w:rsidRPr="00D00D7D">
        <w:rPr>
          <w:rFonts w:ascii="Angsana New" w:eastAsia="MS Mincho" w:hAnsi="Angsana New" w:hint="cs"/>
          <w:spacing w:val="-8"/>
          <w:sz w:val="30"/>
          <w:szCs w:val="30"/>
          <w:cs/>
        </w:rPr>
        <w:t>เก้า</w:t>
      </w:r>
      <w:r w:rsidRPr="00D00D7D">
        <w:rPr>
          <w:rFonts w:ascii="Angsana New" w:eastAsia="MS Mincho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F93078" w:rsidRPr="00D00D7D">
        <w:rPr>
          <w:rFonts w:ascii="Angsana New" w:eastAsia="MS Mincho" w:hAnsi="Angsana New"/>
          <w:spacing w:val="-8"/>
          <w:sz w:val="30"/>
          <w:szCs w:val="30"/>
        </w:rPr>
        <w:t>30</w:t>
      </w:r>
      <w:r w:rsidR="00F93078" w:rsidRPr="00D00D7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0A69CF" w:rsidRPr="00D00D7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กันยายน </w:t>
      </w:r>
      <w:r w:rsidRPr="00D00D7D">
        <w:rPr>
          <w:rFonts w:ascii="Angsana New" w:eastAsia="MS Mincho" w:hAnsi="Angsana New"/>
          <w:spacing w:val="-8"/>
          <w:sz w:val="30"/>
          <w:szCs w:val="30"/>
        </w:rPr>
        <w:t xml:space="preserve">2564 </w:t>
      </w:r>
      <w:r w:rsidRPr="00D00D7D">
        <w:rPr>
          <w:rFonts w:ascii="Angsana New" w:eastAsia="MS Mincho" w:hAnsi="Angsana New"/>
          <w:spacing w:val="-8"/>
          <w:sz w:val="30"/>
          <w:szCs w:val="30"/>
          <w:cs/>
        </w:rPr>
        <w:t xml:space="preserve">กลุ่มบริษัทได้เข้าทำสัญญาเช่าที่ดิน เครื่องจักร เครื่องมือและอุปกรณ์เป็นระยะเวลา </w:t>
      </w:r>
      <w:r w:rsidRPr="00D00D7D">
        <w:rPr>
          <w:rFonts w:ascii="Angsana New" w:eastAsia="MS Mincho" w:hAnsi="Angsana New"/>
          <w:spacing w:val="-8"/>
          <w:sz w:val="30"/>
          <w:szCs w:val="30"/>
        </w:rPr>
        <w:t>3</w:t>
      </w:r>
      <w:r w:rsidR="001D56A8" w:rsidRPr="00D00D7D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="001D56A8" w:rsidRPr="00D00D7D">
        <w:rPr>
          <w:rFonts w:ascii="Angsana New" w:eastAsia="MS Mincho" w:hAnsi="Angsana New" w:hint="cs"/>
          <w:spacing w:val="-8"/>
          <w:sz w:val="30"/>
          <w:szCs w:val="30"/>
          <w:cs/>
        </w:rPr>
        <w:t>และ</w:t>
      </w:r>
      <w:r w:rsidR="001D56A8" w:rsidRPr="00D00D7D">
        <w:rPr>
          <w:rFonts w:ascii="Angsana New" w:eastAsia="MS Mincho" w:hAnsi="Angsana New"/>
          <w:spacing w:val="-8"/>
          <w:sz w:val="30"/>
          <w:szCs w:val="30"/>
        </w:rPr>
        <w:t xml:space="preserve"> 5</w:t>
      </w:r>
      <w:r w:rsidRPr="00D00D7D">
        <w:rPr>
          <w:rFonts w:ascii="Angsana New" w:eastAsia="MS Mincho" w:hAnsi="Angsana New"/>
          <w:spacing w:val="-8"/>
          <w:sz w:val="30"/>
          <w:szCs w:val="30"/>
          <w:cs/>
        </w:rPr>
        <w:t xml:space="preserve"> ปี โดยมีค่าเช่าคงที่ตลอดอายุสัญญา กลุ่มบริษัทได้รับรู้สินทรัพย์สิทธิการใช้ที่มีไว้เพื่อใช้งานเป็นจำนวน </w:t>
      </w:r>
      <w:r w:rsidR="001D56A8" w:rsidRPr="00D00D7D">
        <w:rPr>
          <w:rFonts w:ascii="Angsana New" w:eastAsia="MS Mincho" w:hAnsi="Angsana New"/>
          <w:spacing w:val="-8"/>
          <w:sz w:val="30"/>
          <w:szCs w:val="30"/>
        </w:rPr>
        <w:t>2</w:t>
      </w:r>
      <w:r w:rsidR="00835565" w:rsidRPr="00D00D7D">
        <w:rPr>
          <w:rFonts w:ascii="Angsana New" w:eastAsia="MS Mincho" w:hAnsi="Angsana New"/>
          <w:spacing w:val="-8"/>
          <w:sz w:val="30"/>
          <w:szCs w:val="30"/>
        </w:rPr>
        <w:t>2.53</w:t>
      </w:r>
      <w:r w:rsidR="001D56A8" w:rsidRPr="00D00D7D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D00D7D">
        <w:rPr>
          <w:rFonts w:ascii="Angsana New" w:eastAsia="MS Mincho" w:hAnsi="Angsana New"/>
          <w:spacing w:val="-8"/>
          <w:sz w:val="30"/>
          <w:szCs w:val="30"/>
          <w:cs/>
        </w:rPr>
        <w:t>ล้านบาท</w:t>
      </w:r>
    </w:p>
    <w:bookmarkEnd w:id="7"/>
    <w:p w14:paraId="05BF1FB5" w14:textId="77777777" w:rsidR="00D26BB5" w:rsidRPr="00D26BB5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558FDE4D" w14:textId="77777777" w:rsidR="003D0AED" w:rsidRPr="00D00D7D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ณ วันที่ </w:t>
      </w:r>
      <w:r w:rsidR="00BF3D32" w:rsidRPr="00D00D7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0A69CF"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กันยายน </w:t>
      </w:r>
      <w:r w:rsidR="00D45D49" w:rsidRPr="00D00D7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2564</w:t>
      </w:r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</w:t>
      </w:r>
      <w:r w:rsidR="00C87CBF" w:rsidRPr="00D00D7D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และบริษัท</w:t>
      </w:r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ได้นำที่ดิน</w:t>
      </w:r>
      <w:r w:rsidR="00137AE2" w:rsidRPr="00D00D7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D030BB" w:rsidRPr="00D00D7D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bookmarkStart w:id="8" w:name="_Hlk71280982"/>
      <w:r w:rsidR="001D56A8"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504.71</w:t>
      </w:r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lang w:val="en-US"/>
        </w:rPr>
        <w:t xml:space="preserve"> </w:t>
      </w:r>
      <w:bookmarkEnd w:id="8"/>
      <w:r w:rsidRPr="00D00D7D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D00D7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D00D7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</w:t>
      </w:r>
      <w:r w:rsidR="00590310" w:rsidRPr="00D00D7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276E29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32.95</w:t>
      </w:r>
      <w:r w:rsidR="00590310" w:rsidRPr="00D00D7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C87CBF" w:rsidRPr="00D00D7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D00D7D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256</w:t>
      </w:r>
      <w:r w:rsidR="00C87CBF" w:rsidRPr="00D00D7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lang w:val="en-US"/>
        </w:rPr>
        <w:t xml:space="preserve">: </w:t>
      </w:r>
      <w:bookmarkStart w:id="9" w:name="_Hlk71306456"/>
      <w:bookmarkStart w:id="10" w:name="_Hlk71280989"/>
      <w:r w:rsidR="007636C6" w:rsidRPr="00D00D7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3</w:t>
      </w:r>
      <w:r w:rsidR="00C6397B" w:rsidRPr="00D00D7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76.18</w:t>
      </w:r>
      <w:bookmarkEnd w:id="9"/>
      <w:r w:rsidR="00C87CBF" w:rsidRPr="00D00D7D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 </w:t>
      </w:r>
      <w:bookmarkEnd w:id="10"/>
      <w:r w:rsidR="00C87CBF" w:rsidRPr="00D00D7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C87CBF" w:rsidRPr="00D00D7D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33.48 </w:t>
      </w:r>
      <w:r w:rsidR="00C87CBF" w:rsidRPr="00D00D7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D00D7D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D00D7D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D00D7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D00D7D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="00137AE2" w:rsidRPr="00D00D7D">
        <w:rPr>
          <w:rFonts w:ascii="Angsana New" w:hAnsi="Angsana New" w:cs="Angsana New"/>
          <w:color w:val="auto"/>
          <w:sz w:val="30"/>
          <w:szCs w:val="30"/>
          <w:cs/>
          <w:lang w:val="en-US"/>
        </w:rPr>
        <w:br/>
      </w:r>
      <w:r w:rsidRPr="00D00D7D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สัญญาซื้อขายเงินตราต่างประเทศล่วงหน้า และเงินกู้ยืมระยะยาวจากธนาคาร </w:t>
      </w:r>
    </w:p>
    <w:p w14:paraId="50A5DC97" w14:textId="77777777" w:rsidR="007B64DB" w:rsidRPr="00D00D7D" w:rsidRDefault="007B64DB" w:rsidP="000E628A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11" w:name="_Hlk71130759"/>
      <w:r w:rsidRPr="00D00D7D">
        <w:rPr>
          <w:rFonts w:hint="cs"/>
          <w:b/>
          <w:bCs/>
          <w:cs/>
        </w:rPr>
        <w:t>ทุนเรือนหุ้น</w:t>
      </w:r>
    </w:p>
    <w:p w14:paraId="060C77C8" w14:textId="77777777" w:rsidR="00345063" w:rsidRPr="00D00D7D" w:rsidRDefault="00345063" w:rsidP="00CA7FFC">
      <w:pPr>
        <w:pStyle w:val="BodyText2"/>
        <w:ind w:left="540"/>
        <w:rPr>
          <w:b/>
          <w:bCs/>
          <w:cs/>
          <w:lang w:val="en-US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55"/>
        <w:gridCol w:w="1081"/>
        <w:gridCol w:w="271"/>
        <w:gridCol w:w="1078"/>
        <w:gridCol w:w="271"/>
        <w:gridCol w:w="1084"/>
        <w:gridCol w:w="271"/>
        <w:gridCol w:w="1072"/>
      </w:tblGrid>
      <w:tr w:rsidR="000E628A" w:rsidRPr="00D00D7D" w14:paraId="54459426" w14:textId="77777777" w:rsidTr="00D93ED0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275BEEDA" w14:textId="77777777" w:rsidR="000E628A" w:rsidRPr="00D00D7D" w:rsidRDefault="000E628A" w:rsidP="00345063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E6E7B5" w14:textId="77777777" w:rsidR="000E628A" w:rsidRPr="00D00D7D" w:rsidRDefault="000E628A" w:rsidP="0034506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1153BB50" w14:textId="77777777" w:rsidR="000E628A" w:rsidRPr="00D00D7D" w:rsidRDefault="000E628A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345063" w:rsidRPr="00D00D7D" w14:paraId="3E9FA53F" w14:textId="77777777" w:rsidTr="00D93ED0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C515677" w14:textId="77777777" w:rsidR="00345063" w:rsidRPr="00D00D7D" w:rsidRDefault="00345063" w:rsidP="00345063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76ED2D9" w14:textId="77777777" w:rsidR="00345063" w:rsidRPr="00D00D7D" w:rsidRDefault="00345063" w:rsidP="0034506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B8A79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1C3447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45FD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25</w:t>
            </w:r>
            <w:r w:rsidR="003F601A" w:rsidRPr="00D00D7D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0D7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5063" w:rsidRPr="00D00D7D" w14:paraId="0688ED27" w14:textId="77777777" w:rsidTr="00345063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0D932D6B" w14:textId="77777777" w:rsidR="00345063" w:rsidRPr="00D00D7D" w:rsidRDefault="00345063" w:rsidP="00345063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2422694" w14:textId="77777777" w:rsidR="00345063" w:rsidRPr="00D00D7D" w:rsidRDefault="00345063" w:rsidP="0034506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EEB4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279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3CF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000A3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547E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389C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8BD7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45063" w:rsidRPr="00D00D7D" w14:paraId="0193EFD7" w14:textId="77777777" w:rsidTr="00345063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4DFE94C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A9DBB08" w14:textId="77777777" w:rsidR="00345063" w:rsidRPr="00D00D7D" w:rsidRDefault="00345063" w:rsidP="0034506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501CF29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5063" w:rsidRPr="00D00D7D" w14:paraId="1EB63558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2364C22E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  <w:shd w:val="clear" w:color="auto" w:fill="auto"/>
          </w:tcPr>
          <w:p w14:paraId="6B7A259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801171E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CE0A28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0C7091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EB4126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D3357A9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B6A3A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AB1B69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063" w:rsidRPr="00D00D7D" w14:paraId="279D0AC0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4F2921D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78035F9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477DA3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4FB0AE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DDD3B9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B4418C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76521E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C3936F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29FE9B6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063" w:rsidRPr="00D00D7D" w14:paraId="500FA54A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4EB2280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23B6DBA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39147AB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61B4A667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A60BB2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71" w:type="dxa"/>
            <w:shd w:val="clear" w:color="auto" w:fill="auto"/>
          </w:tcPr>
          <w:p w14:paraId="1BF872B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5552B5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4F6BD10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63E535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345063" w:rsidRPr="00D00D7D" w14:paraId="21A5F8FF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0344F7C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55" w:type="dxa"/>
            <w:shd w:val="clear" w:color="auto" w:fill="auto"/>
          </w:tcPr>
          <w:p w14:paraId="07E161D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6C73F7F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(400,000)</w:t>
            </w:r>
          </w:p>
        </w:tc>
        <w:tc>
          <w:tcPr>
            <w:tcW w:w="271" w:type="dxa"/>
            <w:shd w:val="clear" w:color="auto" w:fill="auto"/>
          </w:tcPr>
          <w:p w14:paraId="37FD5ED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2B789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1" w:type="dxa"/>
            <w:shd w:val="clear" w:color="auto" w:fill="auto"/>
          </w:tcPr>
          <w:p w14:paraId="34BD9AE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EBB72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5DD3D7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38BB4D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5063" w:rsidRPr="00D00D7D" w14:paraId="64D2A107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774E146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17561"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097144A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31 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55" w:type="dxa"/>
            <w:shd w:val="clear" w:color="auto" w:fill="auto"/>
          </w:tcPr>
          <w:p w14:paraId="59638C1D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B031F6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1D7CD3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EE79B6D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642A18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53AA3E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5AEF78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45A3C9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5063" w:rsidRPr="00D00D7D" w14:paraId="118866ED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7F786A4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4991EC6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E25FCE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2644EE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2D34199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42C65A4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4E81ED8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1,200,000</w:t>
            </w:r>
          </w:p>
        </w:tc>
        <w:tc>
          <w:tcPr>
            <w:tcW w:w="271" w:type="dxa"/>
            <w:shd w:val="clear" w:color="auto" w:fill="auto"/>
          </w:tcPr>
          <w:p w14:paraId="6982DD9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5C7BB98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600,000</w:t>
            </w:r>
          </w:p>
        </w:tc>
      </w:tr>
      <w:tr w:rsidR="00345063" w:rsidRPr="00D00D7D" w14:paraId="78B7FEED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38E15C8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5" w:type="dxa"/>
            <w:shd w:val="clear" w:color="auto" w:fill="auto"/>
          </w:tcPr>
          <w:p w14:paraId="38A6828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66E946D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E4F4D8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35DAF9F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C274B7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A86F2DE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61FF1F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2913C0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5063" w:rsidRPr="00D00D7D" w14:paraId="04E2AF20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45BBC10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4EE84DC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0FBD1C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7AAE7D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28D710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735394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FE2898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0C2866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1AB54D7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5063" w:rsidRPr="00D00D7D" w14:paraId="6AFF3307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07650B2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4A68ED2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365E7D75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61FFC340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BF24E9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09BE80C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C5F1E6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181EDDB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32B9BA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345063" w:rsidRPr="00D00D7D" w14:paraId="3000F9AA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5B5579F8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17561"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7935049E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31 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55" w:type="dxa"/>
            <w:shd w:val="clear" w:color="auto" w:fill="auto"/>
          </w:tcPr>
          <w:p w14:paraId="01FF2653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46DFA9F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A346FA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8ABDB2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03CC61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0C44AD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5786E1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823C9C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5063" w:rsidRPr="00D00D7D" w14:paraId="6967C5BA" w14:textId="77777777" w:rsidTr="00345063">
        <w:trPr>
          <w:cantSplit/>
        </w:trPr>
        <w:tc>
          <w:tcPr>
            <w:tcW w:w="3240" w:type="dxa"/>
            <w:shd w:val="clear" w:color="auto" w:fill="auto"/>
          </w:tcPr>
          <w:p w14:paraId="3076B9D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55C420B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028858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0D97F6A6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19DDE6EB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  <w:shd w:val="clear" w:color="auto" w:fill="auto"/>
          </w:tcPr>
          <w:p w14:paraId="70F08A14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56EE10C2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1" w:type="dxa"/>
            <w:shd w:val="clear" w:color="auto" w:fill="auto"/>
          </w:tcPr>
          <w:p w14:paraId="0605C71C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26B42E7A" w14:textId="77777777" w:rsidR="00345063" w:rsidRPr="00D00D7D" w:rsidRDefault="00345063" w:rsidP="0034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D194E61" w14:textId="77777777" w:rsidR="00270CE2" w:rsidRPr="00D00D7D" w:rsidRDefault="00270CE2" w:rsidP="008B4A17">
      <w:pPr>
        <w:pStyle w:val="BodyText2"/>
        <w:ind w:left="432"/>
        <w:rPr>
          <w:b/>
          <w:bCs/>
          <w:cs/>
        </w:rPr>
      </w:pPr>
    </w:p>
    <w:p w14:paraId="5EE0C8F6" w14:textId="77777777" w:rsidR="008B4A17" w:rsidRPr="00D00D7D" w:rsidRDefault="008B4A17" w:rsidP="00D93ED0">
      <w:pPr>
        <w:pStyle w:val="BodyText2"/>
        <w:ind w:left="450"/>
        <w:rPr>
          <w:cs/>
        </w:rPr>
      </w:pPr>
      <w:r w:rsidRPr="00D00D7D">
        <w:rPr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F601A" w:rsidRPr="00D00D7D">
        <w:rPr>
          <w:rFonts w:hint="cs"/>
          <w:lang w:val="en-US"/>
        </w:rPr>
        <w:t>27</w:t>
      </w:r>
      <w:r w:rsidRPr="00D00D7D">
        <w:rPr>
          <w:cs/>
        </w:rPr>
        <w:t xml:space="preserve"> เมษายน </w:t>
      </w:r>
      <w:r w:rsidR="000451B9" w:rsidRPr="00D00D7D">
        <w:rPr>
          <w:lang w:val="en-US"/>
        </w:rPr>
        <w:t>2564</w:t>
      </w:r>
      <w:r w:rsidRPr="00D00D7D">
        <w:rPr>
          <w:cs/>
        </w:rPr>
        <w:t xml:space="preserve"> ผู้ถือหุ้นมีมติอนุมัติลดทุนจดทะเบียน</w:t>
      </w:r>
      <w:r w:rsidRPr="00D00D7D">
        <w:rPr>
          <w:spacing w:val="4"/>
          <w:cs/>
        </w:rPr>
        <w:t xml:space="preserve">ที่ยังไม่ได้รับชำระจำนวน </w:t>
      </w:r>
      <w:r w:rsidR="000451B9" w:rsidRPr="00D00D7D">
        <w:rPr>
          <w:spacing w:val="4"/>
          <w:lang w:val="en-US"/>
        </w:rPr>
        <w:t>200</w:t>
      </w:r>
      <w:r w:rsidRPr="00D00D7D">
        <w:rPr>
          <w:spacing w:val="4"/>
          <w:cs/>
        </w:rPr>
        <w:t xml:space="preserve"> ล้านบาท แบ่งเป็นหุ้นสามัญ จำนวน </w:t>
      </w:r>
      <w:r w:rsidR="003F601A" w:rsidRPr="00D00D7D">
        <w:rPr>
          <w:rFonts w:hint="cs"/>
          <w:spacing w:val="4"/>
          <w:lang w:val="en-US"/>
        </w:rPr>
        <w:t>400</w:t>
      </w:r>
      <w:r w:rsidRPr="00D00D7D">
        <w:rPr>
          <w:spacing w:val="4"/>
          <w:cs/>
        </w:rPr>
        <w:t xml:space="preserve"> ล้านหุ้น มูลค่าหุ้นละ </w:t>
      </w:r>
      <w:r w:rsidR="000451B9" w:rsidRPr="00D00D7D">
        <w:rPr>
          <w:spacing w:val="4"/>
          <w:lang w:val="en-US"/>
        </w:rPr>
        <w:t>0.5</w:t>
      </w:r>
      <w:r w:rsidRPr="00D00D7D">
        <w:rPr>
          <w:spacing w:val="4"/>
          <w:cs/>
        </w:rPr>
        <w:t xml:space="preserve"> บาท บริษัทได้</w:t>
      </w:r>
      <w:r w:rsidRPr="00D00D7D">
        <w:rPr>
          <w:cs/>
        </w:rPr>
        <w:t xml:space="preserve">จดทะเบียนการลดทุนจดทะเบียนดังกล่าวแล้วเมื่อวันที่ </w:t>
      </w:r>
      <w:r w:rsidR="000451B9" w:rsidRPr="00D00D7D">
        <w:rPr>
          <w:lang w:val="en-US"/>
        </w:rPr>
        <w:t>5</w:t>
      </w:r>
      <w:r w:rsidRPr="00D00D7D">
        <w:rPr>
          <w:cs/>
        </w:rPr>
        <w:t xml:space="preserve"> พฤษภาคม </w:t>
      </w:r>
      <w:r w:rsidR="000451B9" w:rsidRPr="00D00D7D">
        <w:rPr>
          <w:lang w:val="en-US"/>
        </w:rPr>
        <w:t>2564</w:t>
      </w:r>
    </w:p>
    <w:p w14:paraId="708A6A85" w14:textId="10301A94" w:rsidR="007B64DB" w:rsidRDefault="007B64DB" w:rsidP="007B64DB">
      <w:pPr>
        <w:pStyle w:val="BodyText2"/>
        <w:rPr>
          <w:b/>
          <w:bCs/>
          <w:cs/>
        </w:rPr>
      </w:pPr>
    </w:p>
    <w:p w14:paraId="09255267" w14:textId="77777777" w:rsidR="00552CDC" w:rsidRPr="00D00D7D" w:rsidRDefault="00552CDC" w:rsidP="00CA7FFC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D00D7D">
        <w:rPr>
          <w:b/>
          <w:bCs/>
          <w:cs/>
        </w:rPr>
        <w:t>ส่วนงานดำเนินงานและการจำแนกรายได้</w:t>
      </w:r>
    </w:p>
    <w:bookmarkEnd w:id="11"/>
    <w:p w14:paraId="77D6E40D" w14:textId="77777777" w:rsidR="00552CDC" w:rsidRPr="00D00D7D" w:rsidRDefault="00552CDC" w:rsidP="00552CDC">
      <w:pPr>
        <w:pStyle w:val="BodyText2"/>
        <w:rPr>
          <w:b/>
          <w:bCs/>
          <w:lang w:val="en-US"/>
        </w:rPr>
      </w:pPr>
    </w:p>
    <w:p w14:paraId="09F7AE21" w14:textId="77777777" w:rsidR="00552CDC" w:rsidRPr="00D00D7D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12" w:name="_Hlk71552352"/>
      <w:r w:rsidRPr="00D00D7D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12"/>
    <w:p w14:paraId="7DDFCE93" w14:textId="77777777" w:rsidR="00552CDC" w:rsidRPr="00D00D7D" w:rsidRDefault="00552CDC" w:rsidP="00D93ED0">
      <w:pPr>
        <w:pStyle w:val="BodyText2"/>
        <w:ind w:left="450"/>
        <w:rPr>
          <w:lang w:val="en-US"/>
        </w:rPr>
      </w:pPr>
    </w:p>
    <w:p w14:paraId="0E04CC26" w14:textId="77777777" w:rsidR="00552CDC" w:rsidRPr="00D00D7D" w:rsidRDefault="00120E05" w:rsidP="00D93ED0">
      <w:pPr>
        <w:pStyle w:val="BodyText2"/>
        <w:ind w:left="450"/>
        <w:rPr>
          <w:lang w:val="en-US"/>
        </w:rPr>
      </w:pPr>
      <w:r w:rsidRPr="00D00D7D">
        <w:rPr>
          <w:rFonts w:hint="cs"/>
          <w:cs/>
          <w:lang w:val="en-US"/>
        </w:rPr>
        <w:t>กลุ่ม</w:t>
      </w:r>
      <w:r w:rsidR="00552CDC" w:rsidRPr="00D00D7D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D00D7D">
        <w:rPr>
          <w:rFonts w:hint="cs"/>
          <w:cs/>
          <w:lang w:val="en-US"/>
        </w:rPr>
        <w:t>ที่มีสาระสำคัญ</w:t>
      </w:r>
    </w:p>
    <w:p w14:paraId="69189343" w14:textId="77777777" w:rsidR="00552CDC" w:rsidRPr="00D00D7D" w:rsidRDefault="00552CDC" w:rsidP="00552CDC">
      <w:pPr>
        <w:pStyle w:val="BodyText2"/>
        <w:ind w:left="540"/>
        <w:rPr>
          <w:i/>
          <w:iCs/>
          <w:lang w:val="en-US"/>
        </w:rPr>
      </w:pPr>
    </w:p>
    <w:p w14:paraId="6ED659CA" w14:textId="77777777" w:rsidR="00A00B51" w:rsidRPr="00D00D7D" w:rsidRDefault="00A00B51" w:rsidP="008B4A17">
      <w:pPr>
        <w:pStyle w:val="BodyText2"/>
        <w:rPr>
          <w:lang w:val="en-US"/>
        </w:rPr>
      </w:pPr>
    </w:p>
    <w:p w14:paraId="303F7C2A" w14:textId="77777777" w:rsidR="00A00B51" w:rsidRPr="00D00D7D" w:rsidRDefault="00A00B51" w:rsidP="00C03F10">
      <w:pPr>
        <w:pStyle w:val="BodyText2"/>
        <w:rPr>
          <w:cs/>
          <w:lang w:val="en-US"/>
        </w:rPr>
        <w:sectPr w:rsidR="00A00B51" w:rsidRPr="00D00D7D" w:rsidSect="00BE27F5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tbl>
      <w:tblPr>
        <w:tblW w:w="1440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D00D7D" w14:paraId="1D11A81A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0E8B32C0" w14:textId="77777777" w:rsidR="00AF1BA8" w:rsidRPr="00D00D7D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0D269AEA" w14:textId="77777777" w:rsidR="00AF1BA8" w:rsidRPr="00D00D7D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D00D7D" w14:paraId="5EA485D7" w14:textId="77777777" w:rsidTr="00C37A07">
        <w:trPr>
          <w:cantSplit/>
          <w:trHeight w:val="657"/>
        </w:trPr>
        <w:tc>
          <w:tcPr>
            <w:tcW w:w="1980" w:type="dxa"/>
            <w:shd w:val="clear" w:color="auto" w:fill="FFFFFF"/>
            <w:vAlign w:val="bottom"/>
          </w:tcPr>
          <w:p w14:paraId="496A9D8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bottom"/>
          </w:tcPr>
          <w:p w14:paraId="1A2AF53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shd w:val="clear" w:color="auto" w:fill="auto"/>
          </w:tcPr>
          <w:p w14:paraId="35B15C92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39223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E32DD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  <w:shd w:val="clear" w:color="auto" w:fill="auto"/>
          </w:tcPr>
          <w:p w14:paraId="5861727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2D71C46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899172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ส่วนงานบริการ</w:t>
            </w:r>
          </w:p>
          <w:p w14:paraId="389D81F4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  <w:shd w:val="clear" w:color="auto" w:fill="auto"/>
          </w:tcPr>
          <w:p w14:paraId="4CE414C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ส่วนงานบริการตรวจสอบ</w:t>
            </w:r>
          </w:p>
          <w:p w14:paraId="64FCE5E9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  <w:shd w:val="clear" w:color="auto" w:fill="auto"/>
          </w:tcPr>
          <w:p w14:paraId="550D0584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bottom"/>
          </w:tcPr>
          <w:p w14:paraId="6F998C0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E5BD5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bottom"/>
          </w:tcPr>
          <w:p w14:paraId="0635F27E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2635" w:rsidRPr="00D00D7D" w14:paraId="786533E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68AF808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9C7456" w:rsidRPr="00D00D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  <w:p w14:paraId="2FE31C8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DA42F2"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9C7456" w:rsidRPr="00D00D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C949B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CFA6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BFC30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68EB8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553BD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E5CFD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6903B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6216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5C0C6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455077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0D1D1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24E5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2E24BFB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B45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1A20D7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EAD62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C27A80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F1BA8" w:rsidRPr="00D00D7D" w14:paraId="54388AB3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5D84592A" w14:textId="77777777" w:rsidR="00AF1BA8" w:rsidRPr="00D00D7D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95D8809" w14:textId="77777777" w:rsidR="00AF1BA8" w:rsidRPr="00D00D7D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0D7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D00D7D" w14:paraId="3373F2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82DCF2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30716BCE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4186B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DAF6C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138E16C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49BD16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8F8EB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161C31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E03B39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3F490C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CE22893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B79B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3B9A4D1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4D45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52841076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85171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5D915F9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42CB497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2218FB78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2635" w:rsidRPr="00D00D7D" w14:paraId="5AE3C59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231A6A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D2F2F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295,563</w:t>
            </w:r>
          </w:p>
        </w:tc>
        <w:tc>
          <w:tcPr>
            <w:tcW w:w="236" w:type="dxa"/>
            <w:shd w:val="clear" w:color="auto" w:fill="auto"/>
          </w:tcPr>
          <w:p w14:paraId="48BEC9B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A4D4ADE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393,750</w:t>
            </w:r>
          </w:p>
        </w:tc>
        <w:tc>
          <w:tcPr>
            <w:tcW w:w="236" w:type="dxa"/>
            <w:shd w:val="clear" w:color="auto" w:fill="auto"/>
          </w:tcPr>
          <w:p w14:paraId="623E1B3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3A7BEEB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1,458</w:t>
            </w:r>
          </w:p>
        </w:tc>
        <w:tc>
          <w:tcPr>
            <w:tcW w:w="236" w:type="dxa"/>
            <w:shd w:val="clear" w:color="auto" w:fill="auto"/>
          </w:tcPr>
          <w:p w14:paraId="5553E2F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E37BE6F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2,680</w:t>
            </w:r>
          </w:p>
        </w:tc>
        <w:tc>
          <w:tcPr>
            <w:tcW w:w="270" w:type="dxa"/>
            <w:shd w:val="clear" w:color="auto" w:fill="auto"/>
          </w:tcPr>
          <w:p w14:paraId="0B91567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1AF8253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26,154</w:t>
            </w:r>
          </w:p>
        </w:tc>
        <w:tc>
          <w:tcPr>
            <w:tcW w:w="236" w:type="dxa"/>
            <w:shd w:val="clear" w:color="auto" w:fill="auto"/>
          </w:tcPr>
          <w:p w14:paraId="25279B9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B88F034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30,102</w:t>
            </w:r>
          </w:p>
        </w:tc>
        <w:tc>
          <w:tcPr>
            <w:tcW w:w="270" w:type="dxa"/>
            <w:shd w:val="clear" w:color="auto" w:fill="auto"/>
          </w:tcPr>
          <w:p w14:paraId="4F7400D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051EF6F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1,466,707</w:t>
            </w:r>
          </w:p>
        </w:tc>
        <w:tc>
          <w:tcPr>
            <w:tcW w:w="236" w:type="dxa"/>
            <w:shd w:val="clear" w:color="auto" w:fill="auto"/>
          </w:tcPr>
          <w:p w14:paraId="525B444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25802AF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1,861,101</w:t>
            </w:r>
          </w:p>
        </w:tc>
        <w:tc>
          <w:tcPr>
            <w:tcW w:w="236" w:type="dxa"/>
            <w:shd w:val="clear" w:color="auto" w:fill="auto"/>
          </w:tcPr>
          <w:p w14:paraId="556BBCB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1332A06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70,339</w:t>
            </w:r>
          </w:p>
        </w:tc>
        <w:tc>
          <w:tcPr>
            <w:tcW w:w="270" w:type="dxa"/>
            <w:shd w:val="clear" w:color="auto" w:fill="auto"/>
          </w:tcPr>
          <w:p w14:paraId="42DFD97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0A73175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94,117</w:t>
            </w:r>
          </w:p>
        </w:tc>
        <w:tc>
          <w:tcPr>
            <w:tcW w:w="270" w:type="dxa"/>
            <w:shd w:val="clear" w:color="auto" w:fill="auto"/>
          </w:tcPr>
          <w:p w14:paraId="49210CF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FAB001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ED52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6C841B3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6372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264F736B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1,860,221</w:t>
            </w:r>
          </w:p>
        </w:tc>
        <w:tc>
          <w:tcPr>
            <w:tcW w:w="269" w:type="dxa"/>
            <w:shd w:val="clear" w:color="auto" w:fill="auto"/>
          </w:tcPr>
          <w:p w14:paraId="510BA0F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462A2BEC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2,381,750</w:t>
            </w:r>
          </w:p>
        </w:tc>
      </w:tr>
      <w:tr w:rsidR="00D02635" w:rsidRPr="00D00D7D" w14:paraId="2CF680C1" w14:textId="77777777" w:rsidTr="00C37A07">
        <w:trPr>
          <w:cantSplit/>
          <w:trHeight w:val="270"/>
        </w:trPr>
        <w:tc>
          <w:tcPr>
            <w:tcW w:w="1980" w:type="dxa"/>
            <w:shd w:val="clear" w:color="auto" w:fill="auto"/>
          </w:tcPr>
          <w:p w14:paraId="6F1F146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77777777" w:rsidR="00D02635" w:rsidRPr="00D00D7D" w:rsidRDefault="002C7609" w:rsidP="00D9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236" w:type="dxa"/>
            <w:shd w:val="clear" w:color="auto" w:fill="auto"/>
          </w:tcPr>
          <w:p w14:paraId="6EC1269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68B1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A70F4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C0169B1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(595)</w:t>
            </w:r>
          </w:p>
        </w:tc>
        <w:tc>
          <w:tcPr>
            <w:tcW w:w="236" w:type="dxa"/>
            <w:shd w:val="clear" w:color="auto" w:fill="auto"/>
          </w:tcPr>
          <w:p w14:paraId="4D40687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3AF39948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(1,283)</w:t>
            </w:r>
          </w:p>
        </w:tc>
        <w:tc>
          <w:tcPr>
            <w:tcW w:w="270" w:type="dxa"/>
            <w:shd w:val="clear" w:color="auto" w:fill="auto"/>
          </w:tcPr>
          <w:p w14:paraId="2E4C3E0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DF3F7A5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(17,140)</w:t>
            </w:r>
          </w:p>
        </w:tc>
        <w:tc>
          <w:tcPr>
            <w:tcW w:w="236" w:type="dxa"/>
            <w:shd w:val="clear" w:color="auto" w:fill="auto"/>
          </w:tcPr>
          <w:p w14:paraId="537046C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5578E2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(17,693)</w:t>
            </w:r>
          </w:p>
        </w:tc>
        <w:tc>
          <w:tcPr>
            <w:tcW w:w="270" w:type="dxa"/>
            <w:shd w:val="clear" w:color="auto" w:fill="auto"/>
          </w:tcPr>
          <w:p w14:paraId="5AF5CD9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2DD7FD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(309)</w:t>
            </w:r>
          </w:p>
        </w:tc>
        <w:tc>
          <w:tcPr>
            <w:tcW w:w="236" w:type="dxa"/>
            <w:shd w:val="clear" w:color="auto" w:fill="auto"/>
          </w:tcPr>
          <w:p w14:paraId="267D138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761CD2C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(13,305)</w:t>
            </w:r>
          </w:p>
        </w:tc>
        <w:tc>
          <w:tcPr>
            <w:tcW w:w="236" w:type="dxa"/>
            <w:shd w:val="clear" w:color="auto" w:fill="auto"/>
          </w:tcPr>
          <w:p w14:paraId="6E08E93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66E9150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(11,954)</w:t>
            </w:r>
          </w:p>
        </w:tc>
        <w:tc>
          <w:tcPr>
            <w:tcW w:w="270" w:type="dxa"/>
            <w:shd w:val="clear" w:color="auto" w:fill="auto"/>
          </w:tcPr>
          <w:p w14:paraId="16D903E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1E77F556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(19,201)</w:t>
            </w:r>
          </w:p>
        </w:tc>
        <w:tc>
          <w:tcPr>
            <w:tcW w:w="270" w:type="dxa"/>
            <w:shd w:val="clear" w:color="auto" w:fill="auto"/>
          </w:tcPr>
          <w:p w14:paraId="7B0BA91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632184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97B2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75C560F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6354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4D7CD2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(30,009)</w:t>
            </w:r>
          </w:p>
        </w:tc>
        <w:tc>
          <w:tcPr>
            <w:tcW w:w="269" w:type="dxa"/>
            <w:shd w:val="clear" w:color="auto" w:fill="auto"/>
          </w:tcPr>
          <w:p w14:paraId="25E50BA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5EFD0D5D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(51,482)</w:t>
            </w:r>
          </w:p>
        </w:tc>
      </w:tr>
      <w:tr w:rsidR="00D02635" w:rsidRPr="00D00D7D" w14:paraId="4F0B465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7B6290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2476F3A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E4B2D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393,750</w:t>
            </w:r>
          </w:p>
        </w:tc>
        <w:tc>
          <w:tcPr>
            <w:tcW w:w="236" w:type="dxa"/>
            <w:shd w:val="clear" w:color="auto" w:fill="auto"/>
          </w:tcPr>
          <w:p w14:paraId="5C46BA5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6FE8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3B3CC8A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AC9C5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3B4B644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1FBB6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9,014</w:t>
            </w:r>
          </w:p>
        </w:tc>
        <w:tc>
          <w:tcPr>
            <w:tcW w:w="236" w:type="dxa"/>
            <w:shd w:val="clear" w:color="auto" w:fill="auto"/>
          </w:tcPr>
          <w:p w14:paraId="223256C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D13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12,409</w:t>
            </w:r>
          </w:p>
        </w:tc>
        <w:tc>
          <w:tcPr>
            <w:tcW w:w="270" w:type="dxa"/>
            <w:shd w:val="clear" w:color="auto" w:fill="auto"/>
          </w:tcPr>
          <w:p w14:paraId="520570D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7C37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4BA2E47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40F43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1,847,796</w:t>
            </w:r>
          </w:p>
        </w:tc>
        <w:tc>
          <w:tcPr>
            <w:tcW w:w="236" w:type="dxa"/>
            <w:shd w:val="clear" w:color="auto" w:fill="auto"/>
          </w:tcPr>
          <w:p w14:paraId="596A493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A97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5ED9065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499C9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74,916</w:t>
            </w:r>
          </w:p>
        </w:tc>
        <w:tc>
          <w:tcPr>
            <w:tcW w:w="270" w:type="dxa"/>
            <w:shd w:val="clear" w:color="auto" w:fill="auto"/>
          </w:tcPr>
          <w:p w14:paraId="651C829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D5FF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DD4F0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E27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971F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5A5C9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1,830,212</w:t>
            </w:r>
          </w:p>
        </w:tc>
        <w:tc>
          <w:tcPr>
            <w:tcW w:w="269" w:type="dxa"/>
            <w:shd w:val="clear" w:color="auto" w:fill="auto"/>
          </w:tcPr>
          <w:p w14:paraId="2405EB6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BE2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2,330,268</w:t>
            </w:r>
          </w:p>
        </w:tc>
      </w:tr>
      <w:tr w:rsidR="00D02635" w:rsidRPr="00D00D7D" w14:paraId="77536538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E95412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7E82B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6961F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E06FD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</w:tcPr>
          <w:p w14:paraId="042F518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57EB1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15E2573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381FD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F2931B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64704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A341BD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1E302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4D2AF2F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86FB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5A25B8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9D3B2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3AF3387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C9D2E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CAD693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AA801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F0161D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2C99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  <w:shd w:val="clear" w:color="auto" w:fill="auto"/>
          </w:tcPr>
          <w:p w14:paraId="32CBD1D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3ECD7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45C772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45D8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</w:tcPr>
          <w:p w14:paraId="5195B52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2635" w:rsidRPr="00D00D7D" w14:paraId="798E6D9B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55EFD3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</w:t>
            </w:r>
            <w:r w:rsidRPr="00D00D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2437B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7A251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ED093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76F7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CC75C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E768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FA61E3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E10F0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3F0A2F1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E9F4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FF1AA5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21420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7EF89C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61CD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630E4E9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EA881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5E74D1B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F66F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783E4F7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7AC55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F0ACD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23639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B137A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B0F5A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DCD0EC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EBC3BC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364E6BE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2635" w:rsidRPr="00D00D7D" w14:paraId="456530AE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680FDAB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3460DEC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7190EB1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F983283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393,750</w:t>
            </w:r>
          </w:p>
        </w:tc>
        <w:tc>
          <w:tcPr>
            <w:tcW w:w="236" w:type="dxa"/>
            <w:shd w:val="clear" w:color="auto" w:fill="auto"/>
          </w:tcPr>
          <w:p w14:paraId="6CD6C55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65DC78B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56BCDBA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643DD21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148702B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A7F39FD" w14:textId="77777777" w:rsidR="00D02635" w:rsidRPr="00D00D7D" w:rsidRDefault="00963744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051C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41AE72A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2047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1D22ADEA" w14:textId="77777777" w:rsidR="00D02635" w:rsidRPr="00D00D7D" w:rsidRDefault="00963744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6AB9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1A0D76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7482A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3AC61525" w14:textId="77777777" w:rsidR="00D02635" w:rsidRPr="00D00D7D" w:rsidRDefault="00963744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5EE4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633F33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6466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C75A1F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9316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6491A9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6C2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BD7BE5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296,415</w:t>
            </w:r>
          </w:p>
        </w:tc>
        <w:tc>
          <w:tcPr>
            <w:tcW w:w="269" w:type="dxa"/>
            <w:shd w:val="clear" w:color="auto" w:fill="auto"/>
          </w:tcPr>
          <w:p w14:paraId="5EAE66A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63A4D3F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395,147</w:t>
            </w:r>
          </w:p>
        </w:tc>
      </w:tr>
      <w:tr w:rsidR="00D02635" w:rsidRPr="00D00D7D" w14:paraId="67031A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6095DA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77777777" w:rsidR="00D02635" w:rsidRPr="00D00D7D" w:rsidRDefault="006C7B1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7843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B67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03C4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3364BD4B" w14:textId="77777777" w:rsidR="00D02635" w:rsidRPr="00D00D7D" w:rsidRDefault="006C7B1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EAFC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406939DB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DD6FF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0D1DDFD5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9,014</w:t>
            </w:r>
          </w:p>
        </w:tc>
        <w:tc>
          <w:tcPr>
            <w:tcW w:w="236" w:type="dxa"/>
            <w:shd w:val="clear" w:color="auto" w:fill="auto"/>
          </w:tcPr>
          <w:p w14:paraId="4E20943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2E2F7C4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12,409</w:t>
            </w:r>
          </w:p>
        </w:tc>
        <w:tc>
          <w:tcPr>
            <w:tcW w:w="270" w:type="dxa"/>
            <w:shd w:val="clear" w:color="auto" w:fill="auto"/>
          </w:tcPr>
          <w:p w14:paraId="684808B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E8377F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049E725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D950FC7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1,847,796</w:t>
            </w:r>
          </w:p>
        </w:tc>
        <w:tc>
          <w:tcPr>
            <w:tcW w:w="236" w:type="dxa"/>
            <w:shd w:val="clear" w:color="auto" w:fill="auto"/>
          </w:tcPr>
          <w:p w14:paraId="6A8B2A8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7EB195D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1138F7F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518D0629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74,916</w:t>
            </w:r>
          </w:p>
        </w:tc>
        <w:tc>
          <w:tcPr>
            <w:tcW w:w="270" w:type="dxa"/>
            <w:shd w:val="clear" w:color="auto" w:fill="auto"/>
          </w:tcPr>
          <w:p w14:paraId="2A32276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1EE326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FD1A3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20E4BCE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BD1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5617C09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1,533,797</w:t>
            </w:r>
          </w:p>
        </w:tc>
        <w:tc>
          <w:tcPr>
            <w:tcW w:w="269" w:type="dxa"/>
            <w:shd w:val="clear" w:color="auto" w:fill="auto"/>
          </w:tcPr>
          <w:p w14:paraId="6843458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7CF4E7D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1,935,121</w:t>
            </w:r>
          </w:p>
        </w:tc>
      </w:tr>
      <w:tr w:rsidR="00D02635" w:rsidRPr="00D00D7D" w14:paraId="1ADC580C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D23560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2E78245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76643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393,750</w:t>
            </w:r>
          </w:p>
        </w:tc>
        <w:tc>
          <w:tcPr>
            <w:tcW w:w="236" w:type="dxa"/>
            <w:shd w:val="clear" w:color="auto" w:fill="auto"/>
          </w:tcPr>
          <w:p w14:paraId="66BB02D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7C3AC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3ACA7CB8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F7384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229F4C2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9F6D2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9,014</w:t>
            </w:r>
          </w:p>
        </w:tc>
        <w:tc>
          <w:tcPr>
            <w:tcW w:w="236" w:type="dxa"/>
            <w:shd w:val="clear" w:color="auto" w:fill="auto"/>
          </w:tcPr>
          <w:p w14:paraId="4EBEB10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321D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12,409</w:t>
            </w:r>
          </w:p>
        </w:tc>
        <w:tc>
          <w:tcPr>
            <w:tcW w:w="270" w:type="dxa"/>
            <w:shd w:val="clear" w:color="auto" w:fill="auto"/>
          </w:tcPr>
          <w:p w14:paraId="2A812A7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36AE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1F09791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626F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1,847,796</w:t>
            </w:r>
          </w:p>
        </w:tc>
        <w:tc>
          <w:tcPr>
            <w:tcW w:w="236" w:type="dxa"/>
            <w:shd w:val="clear" w:color="auto" w:fill="auto"/>
          </w:tcPr>
          <w:p w14:paraId="5DAB0D5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EA32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376726C1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827F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74,916</w:t>
            </w:r>
          </w:p>
        </w:tc>
        <w:tc>
          <w:tcPr>
            <w:tcW w:w="270" w:type="dxa"/>
            <w:shd w:val="clear" w:color="auto" w:fill="auto"/>
          </w:tcPr>
          <w:p w14:paraId="2B09077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F7AEE" w14:textId="77777777" w:rsidR="00D02635" w:rsidRPr="00D00D7D" w:rsidRDefault="00EB0BE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BC02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3FE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F38B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D715" w14:textId="77777777" w:rsidR="00D02635" w:rsidRPr="00D00D7D" w:rsidRDefault="002C7609" w:rsidP="002C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1,830,212</w:t>
            </w:r>
          </w:p>
        </w:tc>
        <w:tc>
          <w:tcPr>
            <w:tcW w:w="269" w:type="dxa"/>
            <w:shd w:val="clear" w:color="auto" w:fill="auto"/>
          </w:tcPr>
          <w:p w14:paraId="4B1E395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A89F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0D7D">
              <w:rPr>
                <w:rFonts w:ascii="Angsana New" w:hAnsi="Angsana New"/>
                <w:b/>
                <w:bCs/>
                <w:sz w:val="24"/>
                <w:szCs w:val="24"/>
              </w:rPr>
              <w:t>2,330,268</w:t>
            </w:r>
          </w:p>
        </w:tc>
      </w:tr>
      <w:tr w:rsidR="00D02635" w:rsidRPr="00D00D7D" w14:paraId="1E6AC226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22A937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68CEB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CE438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D025D9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DADA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8B5E8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6DEE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206A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1714F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6F8CBDD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CE20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7576A6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98C42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32AB1AB6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92C979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EBFCBF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010D0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765DFC9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B0236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64A9AF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27647F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473E8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363AC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878A7B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6509A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0EDDD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6250C9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5C1FF45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2635" w:rsidRPr="00D00D7D" w14:paraId="49D8C6F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0A6FB9C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</w:t>
            </w:r>
            <w:r w:rsidRPr="00D00D7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0F2DF2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(4,037)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25F13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EE65026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(10,669)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CE1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4F76394" w14:textId="77777777" w:rsidR="00D02635" w:rsidRPr="00D00D7D" w:rsidRDefault="002C7609" w:rsidP="006C7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3F2D7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1F780649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(3,154)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5F2D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590FCA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1,494</w:t>
            </w:r>
          </w:p>
        </w:tc>
        <w:tc>
          <w:tcPr>
            <w:tcW w:w="236" w:type="dxa"/>
            <w:shd w:val="clear" w:color="auto" w:fill="auto"/>
          </w:tcPr>
          <w:p w14:paraId="6639DD32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4E7C664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1,740</w:t>
            </w:r>
          </w:p>
        </w:tc>
        <w:tc>
          <w:tcPr>
            <w:tcW w:w="270" w:type="dxa"/>
            <w:shd w:val="clear" w:color="auto" w:fill="auto"/>
          </w:tcPr>
          <w:p w14:paraId="5AB2D48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98F1B1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111,835</w:t>
            </w:r>
          </w:p>
        </w:tc>
        <w:tc>
          <w:tcPr>
            <w:tcW w:w="236" w:type="dxa"/>
            <w:shd w:val="clear" w:color="auto" w:fill="auto"/>
          </w:tcPr>
          <w:p w14:paraId="220F7DC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59F4A5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75,705</w:t>
            </w:r>
          </w:p>
        </w:tc>
        <w:tc>
          <w:tcPr>
            <w:tcW w:w="236" w:type="dxa"/>
            <w:shd w:val="clear" w:color="auto" w:fill="auto"/>
          </w:tcPr>
          <w:p w14:paraId="610B293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43A1E6C" w14:textId="77777777" w:rsidR="00EB0BEB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(2,792)</w:t>
            </w:r>
          </w:p>
        </w:tc>
        <w:tc>
          <w:tcPr>
            <w:tcW w:w="270" w:type="dxa"/>
            <w:shd w:val="clear" w:color="auto" w:fill="auto"/>
          </w:tcPr>
          <w:p w14:paraId="44ADC21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8FCCB2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(1,255)</w:t>
            </w:r>
          </w:p>
        </w:tc>
        <w:tc>
          <w:tcPr>
            <w:tcW w:w="270" w:type="dxa"/>
            <w:shd w:val="clear" w:color="auto" w:fill="auto"/>
          </w:tcPr>
          <w:p w14:paraId="750B1B64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26C550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2,589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C5CD0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0316DBB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(3,093)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B746E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0BE5D1A" w14:textId="77777777" w:rsidR="00D02635" w:rsidRPr="00D00D7D" w:rsidRDefault="002C7609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108,829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690AD" w14:textId="77777777" w:rsidR="00D02635" w:rsidRPr="00D00D7D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0E91BB5" w14:textId="77777777" w:rsidR="00D02635" w:rsidRPr="00D00D7D" w:rsidRDefault="004A552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D00D7D">
              <w:rPr>
                <w:rFonts w:ascii="Angsana New" w:hAnsi="Angsana New"/>
                <w:sz w:val="24"/>
                <w:szCs w:val="24"/>
              </w:rPr>
              <w:t>59,274</w:t>
            </w:r>
          </w:p>
        </w:tc>
      </w:tr>
      <w:tr w:rsidR="00F0333B" w:rsidRPr="00D00D7D" w14:paraId="337D8319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C5503B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7D2AA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9021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032B8A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8299BB1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57D6C77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CF12E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15863B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BCB5C80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A876E3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E5BAE2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3F3077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0B332032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66E545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D76705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C199FF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553D88E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BADC44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A0F351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369B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41BF5CA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B10B78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611C035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2075AE9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F379C8D" w14:textId="77777777" w:rsidR="00F0333B" w:rsidRPr="00D00D7D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DB0" w:rsidRPr="00D00D7D" w14:paraId="453F9DA9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711B208F" w14:textId="77777777" w:rsidR="00292DB0" w:rsidRPr="00D00D7D" w:rsidRDefault="00292DB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8BCFCEB" w14:textId="77777777" w:rsidR="00292DB0" w:rsidRPr="00D00D7D" w:rsidRDefault="00292DB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D00D7D" w14:paraId="12895EE0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34903184" w14:textId="77777777" w:rsidR="00292DB0" w:rsidRPr="00D00D7D" w:rsidRDefault="00292DB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1AC8559E" w14:textId="77777777" w:rsidR="00292DB0" w:rsidRPr="00D00D7D" w:rsidRDefault="00292DB0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3B096E00" w14:textId="77777777" w:rsidR="00B829E6" w:rsidRPr="00D00D7D" w:rsidRDefault="00B829E6" w:rsidP="00FC6D60">
      <w:pPr>
        <w:pStyle w:val="BodyText2"/>
        <w:ind w:left="540"/>
        <w:rPr>
          <w:b/>
          <w:bCs/>
          <w:cs/>
        </w:rPr>
        <w:sectPr w:rsidR="00B829E6" w:rsidRPr="00D00D7D" w:rsidSect="00EE6A08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73CDB96F" w14:textId="77777777" w:rsidR="007533AA" w:rsidRPr="00D00D7D" w:rsidRDefault="007533AA" w:rsidP="00CA7FFC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13" w:name="_Hlk71130869"/>
      <w:r w:rsidRPr="00D00D7D">
        <w:rPr>
          <w:b/>
          <w:bCs/>
          <w:cs/>
        </w:rPr>
        <w:t>ใบสำคัญแสดงสิทธิที่จะซื้อหุ้นสามัญ</w:t>
      </w:r>
    </w:p>
    <w:bookmarkEnd w:id="13"/>
    <w:p w14:paraId="364FC372" w14:textId="77777777" w:rsidR="007533AA" w:rsidRPr="00D00D7D" w:rsidRDefault="007533AA" w:rsidP="007533AA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2D09CA73" w14:textId="77777777" w:rsidR="00CB0FDC" w:rsidRPr="00D00D7D" w:rsidRDefault="00CB0FDC" w:rsidP="00CB0FDC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</w:pPr>
      <w:bookmarkStart w:id="14" w:name="_Hlk71130934"/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28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 2564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>การใช้สิทธิของใบสำคัญแสดงสิทธิ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ที่จะซื้อหุ้นสามัญ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D00D7D">
        <w:rPr>
          <w:rFonts w:ascii="Angsana New" w:hAnsi="Angsana New" w:cs="Angsana New"/>
          <w:sz w:val="30"/>
          <w:szCs w:val="30"/>
          <w:lang w:val="en-US"/>
        </w:rPr>
        <w:t>211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หน่วย ซึ่งแปลงเป็นหุ้นสามัญ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 xml:space="preserve">จำนวน 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236 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>หุ้น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โดยมีราคาใช้สิทธิหุ้นละ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 1.79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บาท ส่งผลให้บริษัทมีทุน</w:t>
      </w:r>
      <w:r w:rsidR="002B1622"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ที่ออกและชำระแล้ว</w:t>
      </w:r>
      <w:r w:rsidR="002B1622" w:rsidRPr="00D00D7D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2B1622" w:rsidRPr="00D00D7D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400,000,118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 </w:t>
      </w:r>
      <w:r w:rsidR="00257EBB"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หุ้นสามัญ</w:t>
      </w:r>
      <w:r w:rsidR="00257EBB"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 800,000,236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หุ้น</w:t>
      </w:r>
      <w:r w:rsidR="002B1622"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มูลค่าหุ้นละ </w:t>
      </w:r>
      <w:r w:rsidR="002B1622" w:rsidRPr="00D00D7D">
        <w:rPr>
          <w:rFonts w:ascii="Angsana New" w:hAnsi="Angsana New" w:cs="Angsana New"/>
          <w:sz w:val="30"/>
          <w:szCs w:val="30"/>
          <w:lang w:val="en-US"/>
        </w:rPr>
        <w:t xml:space="preserve">0.05 </w:t>
      </w:r>
      <w:r w:rsidR="002B1622" w:rsidRPr="00D00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บาทต่อหุ้น </w:t>
      </w:r>
    </w:p>
    <w:p w14:paraId="6BA8760A" w14:textId="77777777" w:rsidR="00CB0FDC" w:rsidRPr="00D00D7D" w:rsidRDefault="00CB0FDC" w:rsidP="00CB0FD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C55CC9" w14:textId="77777777" w:rsidR="00CB0FDC" w:rsidRPr="00D00D7D" w:rsidRDefault="00CB0FDC" w:rsidP="00CB0FD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0D7D">
        <w:rPr>
          <w:rFonts w:ascii="Angsana New" w:hAnsi="Angsana New" w:cs="Angsana New"/>
          <w:sz w:val="30"/>
          <w:szCs w:val="30"/>
          <w:cs/>
          <w:lang w:val="en-US"/>
        </w:rPr>
        <w:t xml:space="preserve">ใบสำคัญแสดงสิทธิดังกล่าวได้พ้นสภาพจากการเป็นหลักทรัพย์จดทะเบียนของใบสำคัญแสดงสิทธิในวันที่ </w:t>
      </w:r>
      <w:r w:rsidRPr="00D00D7D">
        <w:rPr>
          <w:rFonts w:ascii="Angsana New" w:hAnsi="Angsana New" w:cs="Angsana New"/>
          <w:sz w:val="30"/>
          <w:szCs w:val="30"/>
          <w:lang w:val="en-US"/>
        </w:rPr>
        <w:br/>
        <w:t xml:space="preserve">29 </w:t>
      </w:r>
      <w:r w:rsidRPr="00D00D7D">
        <w:rPr>
          <w:rFonts w:ascii="Angsana New" w:hAnsi="Angsana New" w:cs="Angsana New"/>
          <w:sz w:val="30"/>
          <w:szCs w:val="30"/>
          <w:cs/>
          <w:lang w:val="en-US"/>
        </w:rPr>
        <w:t xml:space="preserve">มกราคม </w:t>
      </w:r>
      <w:r w:rsidRPr="00D00D7D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06856E4E" w14:textId="77777777" w:rsidR="000E7875" w:rsidRPr="00D00D7D" w:rsidRDefault="000E7875" w:rsidP="00CB0FD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14"/>
    <w:p w14:paraId="47E54D4C" w14:textId="77777777" w:rsidR="00257EBB" w:rsidRPr="00D00D7D" w:rsidRDefault="00496BA3" w:rsidP="00496BA3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D00D7D">
        <w:rPr>
          <w:b/>
          <w:bCs/>
          <w:cs/>
        </w:rPr>
        <w:t>เงินปันผล</w:t>
      </w:r>
    </w:p>
    <w:p w14:paraId="42D347D5" w14:textId="77777777" w:rsidR="00277535" w:rsidRPr="00D00D7D" w:rsidRDefault="00277535" w:rsidP="00277535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3E778D72" w14:textId="77777777" w:rsidR="00277535" w:rsidRPr="00D00D7D" w:rsidRDefault="00277535" w:rsidP="0027753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0D7D">
        <w:rPr>
          <w:rFonts w:ascii="Angsana New" w:hAnsi="Angsana New" w:cs="Angsana New" w:hint="cs"/>
          <w:sz w:val="30"/>
          <w:szCs w:val="30"/>
          <w:cs/>
          <w:lang w:val="th-TH"/>
        </w:rPr>
        <w:t>รายละเอียดเงินปันผลในระหว่าง</w:t>
      </w:r>
      <w:r w:rsidR="00C23678" w:rsidRPr="00D00D7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งวด </w:t>
      </w:r>
      <w:r w:rsidRPr="00D00D7D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D00D7D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0B7A2ACE" w14:textId="77777777" w:rsidR="00DE1DCD" w:rsidRPr="00D00D7D" w:rsidRDefault="00DE1DCD" w:rsidP="00277535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8"/>
        <w:gridCol w:w="1891"/>
        <w:gridCol w:w="1891"/>
        <w:gridCol w:w="1440"/>
        <w:gridCol w:w="272"/>
        <w:gridCol w:w="1242"/>
      </w:tblGrid>
      <w:tr w:rsidR="004526F0" w:rsidRPr="00D00D7D" w14:paraId="09334265" w14:textId="77777777" w:rsidTr="00D93ED0">
        <w:trPr>
          <w:trHeight w:val="426"/>
          <w:tblHeader/>
        </w:trPr>
        <w:tc>
          <w:tcPr>
            <w:tcW w:w="1430" w:type="pct"/>
          </w:tcPr>
          <w:p w14:paraId="68C8D2E3" w14:textId="77777777" w:rsidR="004526F0" w:rsidRPr="00D00D7D" w:rsidRDefault="004526F0" w:rsidP="0045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7B4F3530" w14:textId="77777777" w:rsidR="007D6C46" w:rsidRPr="00D00D7D" w:rsidRDefault="007D6C46" w:rsidP="0045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B873C4" w14:textId="77777777" w:rsidR="004526F0" w:rsidRPr="00D00D7D" w:rsidRDefault="004526F0" w:rsidP="0045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002" w:type="pct"/>
          </w:tcPr>
          <w:p w14:paraId="473DED76" w14:textId="77777777" w:rsidR="004526F0" w:rsidRPr="00D00D7D" w:rsidRDefault="004526F0" w:rsidP="0045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</w:tc>
        <w:tc>
          <w:tcPr>
            <w:tcW w:w="763" w:type="pct"/>
          </w:tcPr>
          <w:p w14:paraId="2DCB97BE" w14:textId="77777777" w:rsidR="004526F0" w:rsidRPr="00D00D7D" w:rsidRDefault="004526F0" w:rsidP="00FE2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br/>
              <w:t>ต่อหุ้น</w:t>
            </w:r>
          </w:p>
        </w:tc>
        <w:tc>
          <w:tcPr>
            <w:tcW w:w="144" w:type="pct"/>
          </w:tcPr>
          <w:p w14:paraId="76891FA0" w14:textId="77777777" w:rsidR="004526F0" w:rsidRPr="00D00D7D" w:rsidRDefault="004526F0" w:rsidP="0045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58F2188" w14:textId="77777777" w:rsidR="007D6C46" w:rsidRPr="00D00D7D" w:rsidRDefault="007D6C46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06212A" w14:textId="77777777" w:rsidR="004526F0" w:rsidRPr="00D00D7D" w:rsidRDefault="004526F0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C3268" w:rsidRPr="00D00D7D" w14:paraId="4F8BD250" w14:textId="77777777" w:rsidTr="00D93ED0">
        <w:trPr>
          <w:trHeight w:val="426"/>
          <w:tblHeader/>
        </w:trPr>
        <w:tc>
          <w:tcPr>
            <w:tcW w:w="1430" w:type="pct"/>
          </w:tcPr>
          <w:p w14:paraId="0E86D305" w14:textId="77777777" w:rsidR="00DE1DCD" w:rsidRPr="00D00D7D" w:rsidRDefault="00DE1DCD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655A0E60" w14:textId="77777777" w:rsidR="00DE1DCD" w:rsidRPr="00D00D7D" w:rsidRDefault="00DE1DCD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4AE6757B" w14:textId="77777777" w:rsidR="00DE1DCD" w:rsidRPr="00D00D7D" w:rsidRDefault="00DE1DCD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0635CC26" w14:textId="77777777" w:rsidR="00DE1DCD" w:rsidRPr="00D00D7D" w:rsidRDefault="00DE1DCD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58E586D3" w14:textId="77777777" w:rsidR="00DE1DCD" w:rsidRPr="00D00D7D" w:rsidRDefault="00DE1DCD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78722F41" w14:textId="77777777" w:rsidR="00DE1DCD" w:rsidRPr="00D00D7D" w:rsidRDefault="00BC3268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13C0" w:rsidRPr="00D00D7D" w14:paraId="7E1DCC57" w14:textId="77777777" w:rsidTr="00D93ED0">
        <w:trPr>
          <w:trHeight w:val="426"/>
          <w:tblHeader/>
        </w:trPr>
        <w:tc>
          <w:tcPr>
            <w:tcW w:w="1430" w:type="pct"/>
          </w:tcPr>
          <w:p w14:paraId="42103116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02" w:type="pct"/>
          </w:tcPr>
          <w:p w14:paraId="0237F3A9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378B45A1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74FB03E9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CD1EAFE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30FB18" w14:textId="77777777" w:rsidR="00E313C0" w:rsidRPr="00D00D7D" w:rsidRDefault="00E313C0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6F0" w:rsidRPr="00D00D7D" w14:paraId="30400572" w14:textId="77777777" w:rsidTr="00D93ED0">
        <w:trPr>
          <w:trHeight w:val="401"/>
          <w:tblHeader/>
        </w:trPr>
        <w:tc>
          <w:tcPr>
            <w:tcW w:w="1430" w:type="pct"/>
          </w:tcPr>
          <w:p w14:paraId="583512ED" w14:textId="77777777" w:rsidR="00DE1DCD" w:rsidRPr="00D00D7D" w:rsidRDefault="00BC32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00D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02" w:type="pct"/>
          </w:tcPr>
          <w:p w14:paraId="0723E88A" w14:textId="77777777" w:rsidR="00DE1DCD" w:rsidRPr="00D00D7D" w:rsidRDefault="007B64DB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3776C8"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76C8"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02" w:type="pct"/>
            <w:vAlign w:val="center"/>
          </w:tcPr>
          <w:p w14:paraId="079CB2D4" w14:textId="77777777" w:rsidR="00DE1DCD" w:rsidRPr="00D00D7D" w:rsidRDefault="003776C8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00D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63" w:type="pct"/>
          </w:tcPr>
          <w:p w14:paraId="21852770" w14:textId="77777777" w:rsidR="00DE1DCD" w:rsidRPr="00D00D7D" w:rsidRDefault="001C7EB3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0.0375</w:t>
            </w:r>
          </w:p>
        </w:tc>
        <w:tc>
          <w:tcPr>
            <w:tcW w:w="144" w:type="pct"/>
          </w:tcPr>
          <w:p w14:paraId="0C46C4EA" w14:textId="77777777" w:rsidR="00DE1DCD" w:rsidRPr="00D00D7D" w:rsidRDefault="00DE1DCD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1FCF497" w14:textId="77777777" w:rsidR="00DE1DCD" w:rsidRPr="00D00D7D" w:rsidRDefault="001C7EB3" w:rsidP="00CA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30</w:t>
            </w:r>
            <w:r w:rsidR="00C11230" w:rsidRPr="00D00D7D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14:paraId="231DAFEC" w14:textId="77777777" w:rsidR="000E7875" w:rsidRPr="00D00D7D" w:rsidRDefault="000E7875" w:rsidP="00AC0128">
      <w:pPr>
        <w:pStyle w:val="BodyText2"/>
        <w:tabs>
          <w:tab w:val="left" w:pos="540"/>
        </w:tabs>
        <w:ind w:left="720"/>
        <w:rPr>
          <w:b/>
          <w:bCs/>
          <w:cs/>
        </w:rPr>
      </w:pPr>
      <w:bookmarkStart w:id="15" w:name="_Hlk39789390"/>
    </w:p>
    <w:p w14:paraId="44F2AB7A" w14:textId="77777777" w:rsidR="00965C7D" w:rsidRPr="00D00D7D" w:rsidRDefault="000E7875" w:rsidP="000E7875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D00D7D">
        <w:rPr>
          <w:b/>
          <w:bCs/>
          <w:cs/>
        </w:rPr>
        <w:br w:type="page"/>
      </w:r>
      <w:bookmarkStart w:id="16" w:name="_Hlk71130983"/>
      <w:r w:rsidR="00965C7D" w:rsidRPr="00D00D7D">
        <w:rPr>
          <w:b/>
          <w:bCs/>
          <w:cs/>
        </w:rPr>
        <w:t>เครื่องมือทางการเงิน</w:t>
      </w:r>
    </w:p>
    <w:bookmarkEnd w:id="16"/>
    <w:p w14:paraId="2CA950BF" w14:textId="77777777" w:rsidR="00965C7D" w:rsidRPr="00D00D7D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5"/>
    <w:p w14:paraId="768B78AA" w14:textId="77777777" w:rsidR="00965C7D" w:rsidRPr="00D00D7D" w:rsidRDefault="00965C7D" w:rsidP="00FD72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00D7D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D00D7D" w:rsidRDefault="00784233" w:rsidP="002B1622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p w14:paraId="3F2FB3A7" w14:textId="77777777" w:rsidR="00965C7D" w:rsidRPr="00D00D7D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00D7D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D00D7D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00D7D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D00D7D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D00D7D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D00D7D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D00D7D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D00D7D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00D7D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D00D7D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D00D7D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D00D7D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D00D7D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D00D7D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D00D7D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00D7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D00D7D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D00D7D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D00D7D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D00D7D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7" w:name="_Hlk71131017"/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7"/>
          </w:p>
        </w:tc>
        <w:tc>
          <w:tcPr>
            <w:tcW w:w="182" w:type="dxa"/>
          </w:tcPr>
          <w:p w14:paraId="53F735E8" w14:textId="77777777" w:rsidR="006B7FE7" w:rsidRPr="00D00D7D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D00D7D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D00D7D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D00D7D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D00D7D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D00D7D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D00D7D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D00D7D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D00D7D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D00D7D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D00D7D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D00D7D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D00D7D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D00D7D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00D7D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D00D7D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D00D7D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D00D7D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D00D7D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D00D7D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D00D7D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D00D7D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D00D7D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77777777" w:rsidR="006B7FE7" w:rsidRPr="00D00D7D" w:rsidRDefault="000C3FF2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4260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D45D49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54E86B1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D00D7D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D00D7D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D00D7D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93569" w:rsidRPr="00D00D7D" w14:paraId="6EE3A924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993569" w:rsidRPr="00D00D7D" w:rsidRDefault="00993569" w:rsidP="0099356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8" w:name="_Hlk71131057"/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993569" w:rsidRPr="00D00D7D" w:rsidRDefault="00993569" w:rsidP="0099356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3FB5F7" w14:textId="77777777" w:rsidR="00993569" w:rsidRPr="00D00D7D" w:rsidRDefault="00993569" w:rsidP="0099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135,240</w:t>
            </w:r>
          </w:p>
        </w:tc>
        <w:tc>
          <w:tcPr>
            <w:tcW w:w="182" w:type="dxa"/>
            <w:vAlign w:val="bottom"/>
          </w:tcPr>
          <w:p w14:paraId="3F34BFD7" w14:textId="77777777" w:rsidR="00993569" w:rsidRPr="00D00D7D" w:rsidRDefault="00993569" w:rsidP="009935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5B05F5D" w14:textId="77777777" w:rsidR="00993569" w:rsidRPr="00D00D7D" w:rsidRDefault="00993569" w:rsidP="0099356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A475ED5" w14:textId="77777777" w:rsidR="00993569" w:rsidRPr="00D00D7D" w:rsidRDefault="00993569" w:rsidP="0099356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F0DE85E" w14:textId="77777777" w:rsidR="00993569" w:rsidRPr="00D00D7D" w:rsidRDefault="00993569" w:rsidP="0099356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9859EE" w14:textId="77777777" w:rsidR="00993569" w:rsidRPr="00D00D7D" w:rsidRDefault="00993569" w:rsidP="0099356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6BEDBFF" w14:textId="77777777" w:rsidR="00993569" w:rsidRPr="00D00D7D" w:rsidRDefault="00993569" w:rsidP="0099356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/>
              </w:rPr>
              <w:t>134,</w:t>
            </w:r>
            <w:r w:rsidR="00BF4C37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180" w:type="dxa"/>
            <w:vAlign w:val="bottom"/>
          </w:tcPr>
          <w:p w14:paraId="130AABFE" w14:textId="77777777" w:rsidR="00993569" w:rsidRPr="00D00D7D" w:rsidRDefault="00993569" w:rsidP="009935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B74E78C" w14:textId="77777777" w:rsidR="00993569" w:rsidRPr="00D00D7D" w:rsidRDefault="00993569" w:rsidP="00C86F8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lang w:bidi="th-TH"/>
              </w:rPr>
              <w:t>134,</w:t>
            </w:r>
            <w:r w:rsidR="00BF4C37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bookmarkEnd w:id="18"/>
    </w:tbl>
    <w:p w14:paraId="2EDCCEA1" w14:textId="77777777" w:rsidR="006B7FE7" w:rsidRPr="00D00D7D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D00D7D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77777777" w:rsidR="005B7BB2" w:rsidRPr="00D00D7D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F238C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30E1F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23564EE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D00D7D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D00D7D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D00D7D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75FB9" w14:textId="77777777" w:rsidR="005B7BB2" w:rsidRPr="00D00D7D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D00D7D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457F" w:rsidRPr="00D00D7D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72457F" w:rsidRPr="00D00D7D" w:rsidRDefault="0072457F" w:rsidP="007245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72457F" w:rsidRPr="00D00D7D" w:rsidRDefault="0072457F" w:rsidP="007245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77777777" w:rsidR="0072457F" w:rsidRPr="00D00D7D" w:rsidRDefault="0072457F" w:rsidP="0072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69224501" w14:textId="77777777" w:rsidR="0072457F" w:rsidRPr="00D00D7D" w:rsidRDefault="0072457F" w:rsidP="007245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7777777" w:rsidR="0072457F" w:rsidRPr="00D00D7D" w:rsidRDefault="0072457F" w:rsidP="0072457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72457F" w:rsidRPr="00D00D7D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77777777" w:rsidR="0072457F" w:rsidRPr="00D00D7D" w:rsidRDefault="0072457F" w:rsidP="0072457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72457F" w:rsidRPr="00D00D7D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77777777" w:rsidR="0072457F" w:rsidRPr="00D00D7D" w:rsidRDefault="0072457F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1ECAC5FF" w14:textId="77777777" w:rsidR="0072457F" w:rsidRPr="00D00D7D" w:rsidRDefault="0072457F" w:rsidP="0072457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77777777" w:rsidR="0072457F" w:rsidRPr="00D00D7D" w:rsidRDefault="0072457F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</w:tr>
    </w:tbl>
    <w:p w14:paraId="23919AE9" w14:textId="77777777" w:rsidR="002B1622" w:rsidRPr="00D00D7D" w:rsidRDefault="002B1622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23F08F4C" w14:textId="77777777" w:rsidR="007F3FB2" w:rsidRPr="00D00D7D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9" w:name="_Hlk70808301"/>
      <w:bookmarkStart w:id="20" w:name="_Hlk70779849"/>
      <w:r w:rsidRPr="00D00D7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EB6285B" w14:textId="77777777" w:rsidR="007F3FB2" w:rsidRPr="00D00D7D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370B6B" w14:textId="77777777" w:rsidR="007F3FB2" w:rsidRPr="00D00D7D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D00D7D">
        <w:rPr>
          <w:rFonts w:ascii="Angsana New" w:hAnsi="Angsana New"/>
          <w:sz w:val="30"/>
          <w:szCs w:val="30"/>
        </w:rPr>
        <w:br/>
      </w:r>
      <w:r w:rsidRPr="00D00D7D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D00D7D">
        <w:rPr>
          <w:rFonts w:ascii="Angsana New" w:hAnsi="Angsana New" w:hint="cs"/>
          <w:sz w:val="30"/>
          <w:szCs w:val="30"/>
          <w:cs/>
        </w:rPr>
        <w:t>ำ</w:t>
      </w:r>
      <w:r w:rsidRPr="00D00D7D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13BDD1FA" w14:textId="77777777" w:rsidR="00AF37A8" w:rsidRPr="00D00D7D" w:rsidRDefault="000E7875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00D7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AF37A8" w:rsidRPr="00D00D7D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D00D7D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9545BD" w14:textId="77777777" w:rsidR="00AF37A8" w:rsidRPr="00D00D7D" w:rsidRDefault="00AF37A8" w:rsidP="00D93ED0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00D7D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D00D7D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D00D7D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D00D7D">
        <w:rPr>
          <w:rFonts w:ascii="Angsana New" w:hAnsi="Angsana New" w:cs="Angsana New"/>
          <w:sz w:val="30"/>
          <w:szCs w:val="30"/>
        </w:rPr>
        <w:t xml:space="preserve"> </w:t>
      </w:r>
      <w:r w:rsidRPr="00D00D7D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D00D7D">
        <w:rPr>
          <w:rFonts w:ascii="Angsana New" w:hAnsi="Angsana New" w:cs="Angsana New"/>
          <w:sz w:val="30"/>
          <w:szCs w:val="30"/>
        </w:rPr>
        <w:br/>
      </w:r>
      <w:r w:rsidRPr="00D00D7D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D00D7D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0D7D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D00D7D">
        <w:rPr>
          <w:rFonts w:ascii="Angsana New" w:hAnsi="Angsana New" w:cs="Angsana New"/>
          <w:sz w:val="30"/>
          <w:szCs w:val="30"/>
        </w:rPr>
        <w:t xml:space="preserve"> </w:t>
      </w:r>
    </w:p>
    <w:p w14:paraId="6DA109A5" w14:textId="77777777" w:rsidR="007F3FB2" w:rsidRPr="00D00D7D" w:rsidRDefault="007F3FB2" w:rsidP="00C37A07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bookmarkEnd w:id="19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D00D7D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D00D7D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D00D7D" w14:paraId="7F04287B" w14:textId="77777777" w:rsidTr="00C4430A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7ECC53D3" w:rsidR="00CD6A92" w:rsidRPr="00D00D7D" w:rsidRDefault="00CD6A92" w:rsidP="00C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5F8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D00D7D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D00D7D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21" w:name="_Hlk71131153"/>
            <w:r w:rsidRPr="00D00D7D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21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3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00D7D">
              <w:rPr>
                <w:rFonts w:ascii="Angsana New" w:hAnsi="Angsana New"/>
                <w:sz w:val="22"/>
                <w:szCs w:val="22"/>
              </w:rPr>
              <w:t>6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6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00D7D">
              <w:rPr>
                <w:rFonts w:ascii="Angsana New" w:hAnsi="Angsana New"/>
                <w:sz w:val="22"/>
                <w:szCs w:val="22"/>
              </w:rPr>
              <w:t>12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D00D7D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0C3FF2"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BD4B1E" w:rsidRPr="00D00D7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D00D7D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D00D7D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F05935" w:rsidRPr="00D00D7D" w14:paraId="40AA1EB7" w14:textId="77777777" w:rsidTr="00C37A07">
        <w:tc>
          <w:tcPr>
            <w:tcW w:w="1435" w:type="dxa"/>
            <w:shd w:val="clear" w:color="auto" w:fill="auto"/>
          </w:tcPr>
          <w:p w14:paraId="1BE37E0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1AA06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680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00CE82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6A3419A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BC91FE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0.58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DA44B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8A680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18.05</w:t>
            </w:r>
          </w:p>
        </w:tc>
        <w:tc>
          <w:tcPr>
            <w:tcW w:w="236" w:type="dxa"/>
            <w:shd w:val="clear" w:color="auto" w:fill="auto"/>
          </w:tcPr>
          <w:p w14:paraId="2DC6E9E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836A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26A36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E57795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D7C18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8ECC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5935" w:rsidRPr="00D00D7D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F05935" w:rsidRPr="00D00D7D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05935" w:rsidRPr="00D00D7D" w14:paraId="3B354604" w14:textId="77777777" w:rsidTr="00617D2D">
        <w:tc>
          <w:tcPr>
            <w:tcW w:w="1435" w:type="dxa"/>
            <w:shd w:val="clear" w:color="auto" w:fill="auto"/>
          </w:tcPr>
          <w:p w14:paraId="1AD75F8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9F8BF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617</w:t>
            </w: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,785</w:t>
            </w:r>
          </w:p>
        </w:tc>
        <w:tc>
          <w:tcPr>
            <w:tcW w:w="236" w:type="dxa"/>
            <w:shd w:val="clear" w:color="auto" w:fill="auto"/>
          </w:tcPr>
          <w:p w14:paraId="45CA842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53D0086" w14:textId="6AB32E7E" w:rsidR="00F05935" w:rsidRPr="00D00D7D" w:rsidRDefault="00F05935" w:rsidP="0094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311,83</w:t>
            </w:r>
            <w:r w:rsidR="00C913C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049D02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AC40A5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69,082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E7E9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DAEA1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2,598</w:t>
            </w:r>
          </w:p>
        </w:tc>
        <w:tc>
          <w:tcPr>
            <w:tcW w:w="236" w:type="dxa"/>
            <w:shd w:val="clear" w:color="auto" w:fill="auto"/>
          </w:tcPr>
          <w:p w14:paraId="3A52D3D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695990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203</w:t>
            </w:r>
          </w:p>
        </w:tc>
        <w:tc>
          <w:tcPr>
            <w:tcW w:w="239" w:type="dxa"/>
            <w:shd w:val="clear" w:color="auto" w:fill="auto"/>
          </w:tcPr>
          <w:p w14:paraId="041C64A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04F377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0F71F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3471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541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1A8EE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3E8F615" w14:textId="18A2E96E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384,25</w:t>
            </w:r>
            <w:r w:rsidR="007875F4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F05935" w:rsidRPr="00D00D7D" w14:paraId="53031D5A" w14:textId="77777777" w:rsidTr="00617D2D">
        <w:tc>
          <w:tcPr>
            <w:tcW w:w="1435" w:type="dxa"/>
            <w:shd w:val="clear" w:color="auto" w:fill="auto"/>
          </w:tcPr>
          <w:p w14:paraId="05CBDEC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7BF7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9933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8F2AF4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A22A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5E508343" w14:textId="10767EA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(15</w:t>
            </w:r>
            <w:r w:rsidR="00C913CF">
              <w:rPr>
                <w:rFonts w:ascii="Angsana New" w:hAnsi="Angsana New"/>
                <w:sz w:val="22"/>
                <w:szCs w:val="22"/>
              </w:rPr>
              <w:t>7</w:t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8817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141BDA8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(403)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9AF8C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47E48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(469)</w:t>
            </w:r>
          </w:p>
        </w:tc>
        <w:tc>
          <w:tcPr>
            <w:tcW w:w="236" w:type="dxa"/>
            <w:shd w:val="clear" w:color="auto" w:fill="auto"/>
          </w:tcPr>
          <w:p w14:paraId="08170C4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73DBAB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317CB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38A37C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8B533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054BF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(541)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A3FFF6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436B10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131DE0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11FFB93" w14:textId="14373AE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(1,5</w:t>
            </w:r>
            <w:r w:rsidR="00C913CF">
              <w:rPr>
                <w:rFonts w:ascii="Angsana New" w:hAnsi="Angsana New"/>
                <w:b/>
                <w:bCs/>
                <w:sz w:val="22"/>
                <w:szCs w:val="22"/>
              </w:rPr>
              <w:t>70</w:t>
            </w: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F05935" w:rsidRPr="00D00D7D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05935" w:rsidRPr="00D00D7D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05935" w:rsidRPr="00D00D7D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F05935" w:rsidRPr="00D00D7D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2.20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15.10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90.38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5935" w:rsidRPr="00D00D7D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F05935" w:rsidRPr="00D00D7D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05935" w:rsidRPr="00D00D7D" w14:paraId="1F87BE06" w14:textId="77777777" w:rsidTr="00C37A07">
        <w:tc>
          <w:tcPr>
            <w:tcW w:w="1435" w:type="dxa"/>
            <w:shd w:val="clear" w:color="auto" w:fill="auto"/>
          </w:tcPr>
          <w:p w14:paraId="6E707D4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25B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524,091</w:t>
            </w:r>
          </w:p>
        </w:tc>
        <w:tc>
          <w:tcPr>
            <w:tcW w:w="236" w:type="dxa"/>
            <w:shd w:val="clear" w:color="auto" w:fill="auto"/>
          </w:tcPr>
          <w:p w14:paraId="3F3AC19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4C228AD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201,816</w:t>
            </w:r>
          </w:p>
        </w:tc>
        <w:tc>
          <w:tcPr>
            <w:tcW w:w="236" w:type="dxa"/>
            <w:shd w:val="clear" w:color="auto" w:fill="auto"/>
          </w:tcPr>
          <w:p w14:paraId="643515A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38D50D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42,683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62E40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D3BD6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5,200</w:t>
            </w:r>
          </w:p>
        </w:tc>
        <w:tc>
          <w:tcPr>
            <w:tcW w:w="236" w:type="dxa"/>
            <w:shd w:val="clear" w:color="auto" w:fill="auto"/>
          </w:tcPr>
          <w:p w14:paraId="0916343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3DD2DD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239" w:type="dxa"/>
            <w:shd w:val="clear" w:color="auto" w:fill="auto"/>
          </w:tcPr>
          <w:p w14:paraId="47347C7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398395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DBF94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F7B1C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8,254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6BD89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761D72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258,504</w:t>
            </w:r>
          </w:p>
        </w:tc>
      </w:tr>
      <w:tr w:rsidR="00F05935" w:rsidRPr="00D00D7D" w14:paraId="5ACFD053" w14:textId="77777777" w:rsidTr="00C37A07">
        <w:tc>
          <w:tcPr>
            <w:tcW w:w="1435" w:type="dxa"/>
            <w:shd w:val="clear" w:color="auto" w:fill="auto"/>
          </w:tcPr>
          <w:p w14:paraId="3591B14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241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46398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19F29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B8E8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71883F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28ADB1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404DF9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(200)</w:t>
            </w:r>
          </w:p>
        </w:tc>
        <w:tc>
          <w:tcPr>
            <w:tcW w:w="236" w:type="dxa"/>
            <w:shd w:val="clear" w:color="auto" w:fill="auto"/>
          </w:tcPr>
          <w:p w14:paraId="3A01BD6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CCF32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249A443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D36D7D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C03AE0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(941)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8D2C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FA327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636FF9B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9CAE70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(785)</w:t>
            </w:r>
          </w:p>
        </w:tc>
        <w:tc>
          <w:tcPr>
            <w:tcW w:w="236" w:type="dxa"/>
            <w:shd w:val="clear" w:color="auto" w:fill="auto"/>
          </w:tcPr>
          <w:p w14:paraId="580E98D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A560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E9265C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56DE4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(498)</w:t>
            </w:r>
          </w:p>
        </w:tc>
        <w:tc>
          <w:tcPr>
            <w:tcW w:w="239" w:type="dxa"/>
            <w:shd w:val="clear" w:color="auto" w:fill="auto"/>
          </w:tcPr>
          <w:p w14:paraId="0C9A2E2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1E83D6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909C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485A2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B75B9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4280E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5738B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26A8E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(8,254)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D2B890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4A33BD5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9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DF35B2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9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C582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(10,678)</w:t>
            </w:r>
          </w:p>
        </w:tc>
      </w:tr>
    </w:tbl>
    <w:p w14:paraId="7177E467" w14:textId="77777777" w:rsidR="002E7F61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F8244F9" w14:textId="77777777" w:rsidR="00720932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39CBA2E" w14:textId="77777777" w:rsidR="00720932" w:rsidRPr="00D00D7D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D00D7D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D00D7D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br w:type="page"/>
            </w:r>
            <w:r w:rsidRPr="00D00D7D">
              <w:br w:type="page"/>
            </w:r>
            <w:r w:rsidRPr="00D00D7D">
              <w:rPr>
                <w:rFonts w:ascii="Angsana New" w:hAnsi="Angsana New"/>
                <w:sz w:val="30"/>
                <w:szCs w:val="30"/>
              </w:rPr>
              <w:br w:type="page"/>
            </w:r>
            <w:r w:rsidRPr="00D00D7D">
              <w:br w:type="page"/>
            </w:r>
            <w:r w:rsidRPr="00D00D7D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D00D7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D00D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D00D7D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D00D7D" w14:paraId="5AF880F1" w14:textId="77777777" w:rsidTr="006B5F89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34AA706A" w:rsidR="00201EA5" w:rsidRPr="00D00D7D" w:rsidRDefault="00201EA5" w:rsidP="002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D00D7D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D00D7D" w14:paraId="0CA3D07F" w14:textId="77777777" w:rsidTr="00201EA5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D00D7D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D00D7D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3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00D7D">
              <w:rPr>
                <w:rFonts w:ascii="Angsana New" w:hAnsi="Angsana New"/>
                <w:sz w:val="22"/>
                <w:szCs w:val="22"/>
              </w:rPr>
              <w:t>6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6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00D7D">
              <w:rPr>
                <w:rFonts w:ascii="Angsana New" w:hAnsi="Angsana New"/>
                <w:sz w:val="22"/>
                <w:szCs w:val="22"/>
              </w:rPr>
              <w:t>12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D00D7D">
              <w:rPr>
                <w:rFonts w:ascii="Angsana New" w:hAnsi="Angsana New"/>
                <w:sz w:val="22"/>
                <w:szCs w:val="22"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D00D7D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5B5893"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BD4B1E" w:rsidRPr="00D00D7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D00D7D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D00D7D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F05935" w:rsidRPr="00D00D7D" w14:paraId="03264F05" w14:textId="77777777" w:rsidTr="00C37A07">
        <w:tc>
          <w:tcPr>
            <w:tcW w:w="1440" w:type="dxa"/>
            <w:shd w:val="clear" w:color="auto" w:fill="auto"/>
          </w:tcPr>
          <w:p w14:paraId="6D1F072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AC03A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81A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E737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0.68</w:t>
            </w:r>
          </w:p>
        </w:tc>
        <w:tc>
          <w:tcPr>
            <w:tcW w:w="236" w:type="dxa"/>
            <w:shd w:val="clear" w:color="auto" w:fill="auto"/>
          </w:tcPr>
          <w:p w14:paraId="2A60F5A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BDA5F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1.95</w:t>
            </w:r>
          </w:p>
        </w:tc>
        <w:tc>
          <w:tcPr>
            <w:tcW w:w="236" w:type="dxa"/>
            <w:shd w:val="clear" w:color="auto" w:fill="auto"/>
          </w:tcPr>
          <w:p w14:paraId="5A94F6C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CD234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47.60</w:t>
            </w:r>
          </w:p>
        </w:tc>
        <w:tc>
          <w:tcPr>
            <w:tcW w:w="236" w:type="dxa"/>
            <w:shd w:val="clear" w:color="auto" w:fill="auto"/>
          </w:tcPr>
          <w:p w14:paraId="1BCEA6C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1E1915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1770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890C2E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92E77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C5E91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5935" w:rsidRPr="00D00D7D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F05935" w:rsidRPr="00D00D7D" w14:paraId="251B429A" w14:textId="77777777" w:rsidTr="00C37A07">
        <w:tc>
          <w:tcPr>
            <w:tcW w:w="1440" w:type="dxa"/>
            <w:shd w:val="clear" w:color="auto" w:fill="auto"/>
          </w:tcPr>
          <w:p w14:paraId="76C7775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05935" w:rsidRPr="00D00D7D" w14:paraId="7D0B3AF0" w14:textId="77777777" w:rsidTr="00C37A07">
        <w:tc>
          <w:tcPr>
            <w:tcW w:w="1440" w:type="dxa"/>
            <w:shd w:val="clear" w:color="auto" w:fill="auto"/>
          </w:tcPr>
          <w:p w14:paraId="21D6D98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4577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C440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24990B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17,385</w:t>
            </w:r>
          </w:p>
        </w:tc>
        <w:tc>
          <w:tcPr>
            <w:tcW w:w="236" w:type="dxa"/>
            <w:shd w:val="clear" w:color="auto" w:fill="auto"/>
          </w:tcPr>
          <w:p w14:paraId="5B407DD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4295D8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12,487</w:t>
            </w:r>
          </w:p>
        </w:tc>
        <w:tc>
          <w:tcPr>
            <w:tcW w:w="236" w:type="dxa"/>
            <w:shd w:val="clear" w:color="auto" w:fill="auto"/>
          </w:tcPr>
          <w:p w14:paraId="51F5F78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250C8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7C5F13E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68C465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741A8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72B78F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CDBE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31DC30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196</w:t>
            </w:r>
          </w:p>
        </w:tc>
        <w:tc>
          <w:tcPr>
            <w:tcW w:w="240" w:type="dxa"/>
            <w:shd w:val="clear" w:color="auto" w:fill="auto"/>
          </w:tcPr>
          <w:p w14:paraId="07D0AD2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B8F8C6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30,31</w:t>
            </w:r>
            <w:r w:rsidR="00903BC1" w:rsidRPr="00D00D7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</w:t>
            </w:r>
          </w:p>
        </w:tc>
      </w:tr>
      <w:tr w:rsidR="00F05935" w:rsidRPr="00D00D7D" w14:paraId="5DE9F9A9" w14:textId="77777777" w:rsidTr="00C37A07">
        <w:tc>
          <w:tcPr>
            <w:tcW w:w="1440" w:type="dxa"/>
            <w:shd w:val="clear" w:color="auto" w:fill="auto"/>
          </w:tcPr>
          <w:p w14:paraId="32E1077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EBDF1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9DACF2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AA5F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226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4ACF1E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C8FEC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(118)</w:t>
            </w:r>
          </w:p>
        </w:tc>
        <w:tc>
          <w:tcPr>
            <w:tcW w:w="236" w:type="dxa"/>
            <w:shd w:val="clear" w:color="auto" w:fill="auto"/>
          </w:tcPr>
          <w:p w14:paraId="7EE2627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DE96BF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(244)</w:t>
            </w:r>
          </w:p>
        </w:tc>
        <w:tc>
          <w:tcPr>
            <w:tcW w:w="236" w:type="dxa"/>
            <w:shd w:val="clear" w:color="auto" w:fill="auto"/>
          </w:tcPr>
          <w:p w14:paraId="0EDED33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55AD16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(119)</w:t>
            </w:r>
          </w:p>
        </w:tc>
        <w:tc>
          <w:tcPr>
            <w:tcW w:w="236" w:type="dxa"/>
            <w:shd w:val="clear" w:color="auto" w:fill="auto"/>
          </w:tcPr>
          <w:p w14:paraId="582155F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1EC630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A03CD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24AE58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E53B18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BCE40D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0D7D">
              <w:rPr>
                <w:rFonts w:ascii="Angsana New" w:hAnsi="Angsana New" w:hint="cs"/>
                <w:sz w:val="22"/>
                <w:szCs w:val="22"/>
                <w:cs/>
              </w:rPr>
              <w:t>(196)</w:t>
            </w:r>
          </w:p>
        </w:tc>
        <w:tc>
          <w:tcPr>
            <w:tcW w:w="240" w:type="dxa"/>
            <w:shd w:val="clear" w:color="auto" w:fill="auto"/>
          </w:tcPr>
          <w:p w14:paraId="729A5CC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26E74FD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EE881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3E8329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(677)</w:t>
            </w:r>
          </w:p>
        </w:tc>
      </w:tr>
      <w:tr w:rsidR="00F05935" w:rsidRPr="00D00D7D" w14:paraId="3CF3F559" w14:textId="77777777" w:rsidTr="00C37A07">
        <w:tc>
          <w:tcPr>
            <w:tcW w:w="1440" w:type="dxa"/>
            <w:shd w:val="clear" w:color="auto" w:fill="auto"/>
          </w:tcPr>
          <w:p w14:paraId="741BBFA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8FE742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BBA0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05935" w:rsidRPr="00D00D7D" w14:paraId="036F51F7" w14:textId="77777777" w:rsidTr="00C37A07">
        <w:tc>
          <w:tcPr>
            <w:tcW w:w="1688" w:type="dxa"/>
            <w:gridSpan w:val="3"/>
            <w:shd w:val="clear" w:color="auto" w:fill="auto"/>
          </w:tcPr>
          <w:p w14:paraId="7618201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D00D7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62E2F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AA2B4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05935" w:rsidRPr="00D00D7D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F05935" w:rsidRPr="00D00D7D" w14:paraId="459D1A1E" w14:textId="77777777" w:rsidTr="00C37A07">
        <w:tc>
          <w:tcPr>
            <w:tcW w:w="1440" w:type="dxa"/>
            <w:shd w:val="clear" w:color="auto" w:fill="auto"/>
          </w:tcPr>
          <w:p w14:paraId="28E49DE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602D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7C1F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FE985C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0.79</w:t>
            </w:r>
          </w:p>
        </w:tc>
        <w:tc>
          <w:tcPr>
            <w:tcW w:w="236" w:type="dxa"/>
            <w:shd w:val="clear" w:color="auto" w:fill="auto"/>
          </w:tcPr>
          <w:p w14:paraId="7CBE546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CB99C5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2.17</w:t>
            </w:r>
          </w:p>
        </w:tc>
        <w:tc>
          <w:tcPr>
            <w:tcW w:w="236" w:type="dxa"/>
            <w:shd w:val="clear" w:color="auto" w:fill="auto"/>
          </w:tcPr>
          <w:p w14:paraId="67B0494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0F7995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56.80</w:t>
            </w:r>
          </w:p>
        </w:tc>
        <w:tc>
          <w:tcPr>
            <w:tcW w:w="236" w:type="dxa"/>
            <w:shd w:val="clear" w:color="auto" w:fill="auto"/>
          </w:tcPr>
          <w:p w14:paraId="65C3283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EB0FC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C88BB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6A60B6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079B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21A084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5935" w:rsidRPr="00D00D7D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F05935" w:rsidRPr="00D00D7D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05935" w:rsidRPr="00D00D7D" w14:paraId="23A1ECF5" w14:textId="77777777" w:rsidTr="00C37A07">
        <w:tc>
          <w:tcPr>
            <w:tcW w:w="1440" w:type="dxa"/>
            <w:shd w:val="clear" w:color="auto" w:fill="auto"/>
          </w:tcPr>
          <w:p w14:paraId="3047AC8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9637A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0CC9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614AF8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18,571</w:t>
            </w:r>
          </w:p>
        </w:tc>
        <w:tc>
          <w:tcPr>
            <w:tcW w:w="236" w:type="dxa"/>
            <w:shd w:val="clear" w:color="auto" w:fill="auto"/>
          </w:tcPr>
          <w:p w14:paraId="329F2B4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4D37F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18,676</w:t>
            </w:r>
          </w:p>
        </w:tc>
        <w:tc>
          <w:tcPr>
            <w:tcW w:w="236" w:type="dxa"/>
            <w:shd w:val="clear" w:color="auto" w:fill="auto"/>
          </w:tcPr>
          <w:p w14:paraId="7067BB8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69296A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50AAE99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7CF82D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DC700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9C21C7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CB31A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C3DFDB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4,847</w:t>
            </w:r>
          </w:p>
        </w:tc>
        <w:tc>
          <w:tcPr>
            <w:tcW w:w="240" w:type="dxa"/>
            <w:shd w:val="clear" w:color="auto" w:fill="auto"/>
          </w:tcPr>
          <w:p w14:paraId="013B019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4FB9BD5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42,219</w:t>
            </w:r>
          </w:p>
        </w:tc>
      </w:tr>
      <w:tr w:rsidR="00F05935" w:rsidRPr="00D00D7D" w14:paraId="798011F5" w14:textId="77777777" w:rsidTr="00C37A07">
        <w:tc>
          <w:tcPr>
            <w:tcW w:w="1440" w:type="dxa"/>
            <w:shd w:val="clear" w:color="auto" w:fill="auto"/>
          </w:tcPr>
          <w:p w14:paraId="160C27F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D00D7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CD84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15821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2EE95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B8CE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5190D8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29A454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91F6A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(147)</w:t>
            </w:r>
          </w:p>
        </w:tc>
        <w:tc>
          <w:tcPr>
            <w:tcW w:w="236" w:type="dxa"/>
            <w:shd w:val="clear" w:color="auto" w:fill="auto"/>
          </w:tcPr>
          <w:p w14:paraId="57AFE065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140755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70E21FB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2DE851A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(406)</w:t>
            </w:r>
          </w:p>
        </w:tc>
        <w:tc>
          <w:tcPr>
            <w:tcW w:w="236" w:type="dxa"/>
            <w:shd w:val="clear" w:color="auto" w:fill="auto"/>
          </w:tcPr>
          <w:p w14:paraId="449246B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AAFD7C3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06F5224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0531518B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5012011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C1712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1FBBAA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96F4D5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F5C6C2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8D6F25E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1CDD9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6D8A60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2584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3E12F46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DF72F7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4A1BBD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0D7D">
              <w:rPr>
                <w:rFonts w:ascii="Angsana New" w:hAnsi="Angsana New"/>
                <w:sz w:val="22"/>
                <w:szCs w:val="22"/>
              </w:rPr>
              <w:t>(4,847)</w:t>
            </w:r>
          </w:p>
        </w:tc>
        <w:tc>
          <w:tcPr>
            <w:tcW w:w="240" w:type="dxa"/>
            <w:shd w:val="clear" w:color="auto" w:fill="auto"/>
          </w:tcPr>
          <w:p w14:paraId="1116E95F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370399F9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36A6FC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B0D248" w14:textId="77777777" w:rsidR="00F05935" w:rsidRPr="00D00D7D" w:rsidRDefault="00F05935" w:rsidP="00F0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22"/>
                <w:szCs w:val="22"/>
              </w:rPr>
              <w:t>(5,471)</w:t>
            </w:r>
          </w:p>
        </w:tc>
      </w:tr>
    </w:tbl>
    <w:p w14:paraId="413DE34F" w14:textId="77777777" w:rsidR="00AF37A8" w:rsidRPr="00D00D7D" w:rsidRDefault="00AF37A8" w:rsidP="00AF37A8">
      <w:pPr>
        <w:rPr>
          <w:sz w:val="30"/>
          <w:szCs w:val="30"/>
        </w:rPr>
      </w:pPr>
    </w:p>
    <w:p w14:paraId="7E46188D" w14:textId="77777777" w:rsidR="00AF37A8" w:rsidRPr="00D00D7D" w:rsidRDefault="00981EB5" w:rsidP="00D93ED0">
      <w:pPr>
        <w:pStyle w:val="BodyText2"/>
        <w:tabs>
          <w:tab w:val="left" w:pos="720"/>
        </w:tabs>
        <w:ind w:left="450"/>
        <w:rPr>
          <w:cs/>
          <w:lang w:val="en-US"/>
        </w:rPr>
      </w:pPr>
      <w:r w:rsidRPr="00D00D7D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D00D7D">
        <w:rPr>
          <w:lang w:val="en-US"/>
        </w:rPr>
        <w:t xml:space="preserve">7 </w:t>
      </w:r>
      <w:r w:rsidRPr="00D00D7D">
        <w:rPr>
          <w:rFonts w:hint="cs"/>
          <w:cs/>
          <w:lang w:val="en-US"/>
        </w:rPr>
        <w:t xml:space="preserve">วัน ถึง </w:t>
      </w:r>
      <w:r w:rsidRPr="00D00D7D">
        <w:rPr>
          <w:lang w:val="en-US"/>
        </w:rPr>
        <w:t xml:space="preserve">60 </w:t>
      </w:r>
      <w:r w:rsidRPr="00D00D7D">
        <w:rPr>
          <w:rFonts w:hint="cs"/>
          <w:cs/>
          <w:lang w:val="en-US"/>
        </w:rPr>
        <w:t>วัน</w:t>
      </w:r>
    </w:p>
    <w:p w14:paraId="6228C4AB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510DC03E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1794E87C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46A7AE58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29D842E2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688A9491" w14:textId="77777777" w:rsidR="007E7857" w:rsidRPr="00D00D7D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27726EEC" w14:textId="77777777" w:rsidR="00F8328A" w:rsidRPr="00D00D7D" w:rsidRDefault="00F8328A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6C160AF4" w14:textId="77777777" w:rsidR="00E21F5A" w:rsidRPr="00D00D7D" w:rsidRDefault="000E7875" w:rsidP="000E7875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D00D7D">
        <w:rPr>
          <w:b/>
          <w:bCs/>
          <w:lang w:val="en-GB"/>
        </w:rPr>
        <w:br w:type="page"/>
      </w:r>
      <w:bookmarkStart w:id="22" w:name="_Hlk71131204"/>
      <w:r w:rsidR="00E21F5A" w:rsidRPr="00D00D7D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bookmarkEnd w:id="20"/>
    <w:bookmarkEnd w:id="22"/>
    <w:p w14:paraId="24AF2DD3" w14:textId="77777777" w:rsidR="00E21F5A" w:rsidRPr="00D00D7D" w:rsidRDefault="00E21F5A" w:rsidP="00E21F5A">
      <w:pPr>
        <w:pStyle w:val="BodyText2"/>
        <w:tabs>
          <w:tab w:val="left" w:pos="540"/>
        </w:tabs>
        <w:rPr>
          <w:b/>
          <w:bCs/>
          <w:cs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715D25" w:rsidRPr="00D00D7D" w14:paraId="4D7DF806" w14:textId="77777777" w:rsidTr="00D93ED0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6F7DC2CE" w14:textId="77777777" w:rsidR="00715D25" w:rsidRPr="00D00D7D" w:rsidRDefault="00981EB5" w:rsidP="0098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18EC"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0631F" w:rsidRPr="00D00D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46A739CB" w14:textId="77777777" w:rsidR="00715D25" w:rsidRPr="00D00D7D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860FC63" w14:textId="77777777" w:rsidR="00715D25" w:rsidRPr="00D00D7D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5BBF1B0F" w14:textId="77777777" w:rsidR="00715D25" w:rsidRPr="00D00D7D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D00D7D" w14:paraId="58B45FB3" w14:textId="77777777" w:rsidTr="00D93ED0">
        <w:trPr>
          <w:tblHeader/>
        </w:trPr>
        <w:tc>
          <w:tcPr>
            <w:tcW w:w="2595" w:type="pct"/>
          </w:tcPr>
          <w:p w14:paraId="74A0D565" w14:textId="77777777" w:rsidR="00715D25" w:rsidRPr="00D00D7D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59276E03" w14:textId="77777777" w:rsidR="00715D25" w:rsidRPr="00D00D7D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00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0D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1EB5" w:rsidRPr="00D00D7D" w14:paraId="628D0F69" w14:textId="77777777" w:rsidTr="00D93ED0">
        <w:tc>
          <w:tcPr>
            <w:tcW w:w="2595" w:type="pct"/>
            <w:tcBorders>
              <w:top w:val="nil"/>
            </w:tcBorders>
          </w:tcPr>
          <w:p w14:paraId="1AC84479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0D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0FF7A5C2" w14:textId="77777777" w:rsidR="00981EB5" w:rsidRPr="00D00D7D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A9EC81D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286FC2B3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D00D7D" w14:paraId="06730AC3" w14:textId="77777777" w:rsidTr="00617D2D">
        <w:tc>
          <w:tcPr>
            <w:tcW w:w="2595" w:type="pct"/>
            <w:shd w:val="clear" w:color="auto" w:fill="auto"/>
          </w:tcPr>
          <w:p w14:paraId="58952CCC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0D7D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00D7D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shd w:val="clear" w:color="auto" w:fill="auto"/>
          </w:tcPr>
          <w:p w14:paraId="6DE47F66" w14:textId="05396F2F" w:rsidR="00981EB5" w:rsidRPr="00D00D7D" w:rsidRDefault="00470E0D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10,4</w:t>
            </w:r>
            <w:r w:rsidR="00E67947">
              <w:rPr>
                <w:rFonts w:ascii="Angsana New" w:hAnsi="Angsana New"/>
                <w:sz w:val="30"/>
                <w:szCs w:val="30"/>
              </w:rPr>
              <w:t>6</w:t>
            </w:r>
            <w:r w:rsidRPr="00D00D7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1F85E78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shd w:val="clear" w:color="auto" w:fill="auto"/>
          </w:tcPr>
          <w:p w14:paraId="604D0985" w14:textId="77777777" w:rsidR="00981EB5" w:rsidRPr="00D00D7D" w:rsidRDefault="004A6D7E" w:rsidP="00981EB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B5" w:rsidRPr="00D00D7D" w14:paraId="5FF02607" w14:textId="77777777" w:rsidTr="00617D2D">
        <w:tc>
          <w:tcPr>
            <w:tcW w:w="2595" w:type="pct"/>
            <w:shd w:val="clear" w:color="auto" w:fill="auto"/>
          </w:tcPr>
          <w:p w14:paraId="06708D58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26EB2CC8" w14:textId="77777777" w:rsidR="00981EB5" w:rsidRPr="00D00D7D" w:rsidRDefault="00470E0D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D7D">
              <w:rPr>
                <w:rFonts w:ascii="Angsana New" w:hAnsi="Angsana New"/>
                <w:sz w:val="30"/>
                <w:szCs w:val="30"/>
                <w:lang w:val="en-US"/>
              </w:rPr>
              <w:t>1,385,253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721B6E5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2388C" w14:textId="77777777" w:rsidR="00981EB5" w:rsidRPr="00D00D7D" w:rsidRDefault="00470E0D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0D7D">
              <w:rPr>
                <w:rFonts w:ascii="Angsana New" w:hAnsi="Angsana New"/>
                <w:sz w:val="30"/>
                <w:szCs w:val="30"/>
              </w:rPr>
              <w:t>103,493</w:t>
            </w:r>
          </w:p>
        </w:tc>
      </w:tr>
      <w:tr w:rsidR="00981EB5" w:rsidRPr="00D00D7D" w14:paraId="38A867FE" w14:textId="77777777" w:rsidTr="00D93ED0">
        <w:tc>
          <w:tcPr>
            <w:tcW w:w="2595" w:type="pct"/>
            <w:tcBorders>
              <w:top w:val="nil"/>
              <w:bottom w:val="nil"/>
            </w:tcBorders>
          </w:tcPr>
          <w:p w14:paraId="1AEFCC36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14:paraId="7C79FC25" w14:textId="1DA7C131" w:rsidR="00981EB5" w:rsidRPr="00D00D7D" w:rsidRDefault="00470E0D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1,395,</w:t>
            </w:r>
            <w:r w:rsidR="005B04EF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ECB110C" w14:textId="77777777" w:rsidR="00981EB5" w:rsidRPr="00D00D7D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59F211" w14:textId="77777777" w:rsidR="00981EB5" w:rsidRPr="00D00D7D" w:rsidRDefault="00470E0D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D7D">
              <w:rPr>
                <w:rFonts w:ascii="Angsana New" w:hAnsi="Angsana New"/>
                <w:b/>
                <w:bCs/>
                <w:sz w:val="30"/>
                <w:szCs w:val="30"/>
              </w:rPr>
              <w:t>103,493</w:t>
            </w:r>
          </w:p>
        </w:tc>
      </w:tr>
    </w:tbl>
    <w:p w14:paraId="2FAA51D1" w14:textId="77777777" w:rsidR="006E490F" w:rsidRPr="00D00D7D" w:rsidRDefault="006E490F" w:rsidP="00E21F5A">
      <w:pPr>
        <w:pStyle w:val="BodyText2"/>
        <w:tabs>
          <w:tab w:val="left" w:pos="540"/>
        </w:tabs>
        <w:rPr>
          <w:b/>
          <w:bCs/>
          <w:cs/>
        </w:rPr>
      </w:pPr>
    </w:p>
    <w:p w14:paraId="341190E6" w14:textId="77777777" w:rsidR="009963C7" w:rsidRPr="00D00D7D" w:rsidRDefault="00E21F5A" w:rsidP="00CA7FFC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23" w:name="_Hlk71131239"/>
      <w:r w:rsidRPr="00D00D7D">
        <w:rPr>
          <w:b/>
          <w:bCs/>
          <w:cs/>
        </w:rPr>
        <w:t>หนี้สินที่อาจเกิดขึ้น</w:t>
      </w:r>
    </w:p>
    <w:bookmarkEnd w:id="23"/>
    <w:p w14:paraId="20F09675" w14:textId="77777777" w:rsidR="00214DE1" w:rsidRPr="00D00D7D" w:rsidRDefault="00214DE1" w:rsidP="00214DE1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48C8C43F" w14:textId="77777777" w:rsidR="00981EB5" w:rsidRPr="00D00D7D" w:rsidRDefault="00981EB5" w:rsidP="00981EB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bookmarkStart w:id="24" w:name="_Hlk71131245"/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บริษัทย่อยแห่งหนึ่งได้ถูกฟ้องร้องเรียกค่าเสียหายในข้อหาผิดสัญญาจ้างทำของจากบริษัทแห่งหนึ่ง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(</w:t>
      </w:r>
      <w:r w:rsidRPr="00D00D7D">
        <w:rPr>
          <w:rFonts w:ascii="Angsana New" w:eastAsia="Calibri" w:hAnsi="Angsana New"/>
          <w:sz w:val="30"/>
          <w:szCs w:val="30"/>
          <w:cs/>
        </w:rPr>
        <w:t>“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โจทก์</w:t>
      </w:r>
      <w:r w:rsidRPr="00D00D7D">
        <w:rPr>
          <w:rFonts w:ascii="Angsana New" w:eastAsia="Calibri" w:hAnsi="Angsana New" w:hint="eastAsia"/>
          <w:sz w:val="30"/>
          <w:szCs w:val="30"/>
          <w:rtl/>
          <w:cs/>
        </w:rPr>
        <w:t>”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) </w:t>
      </w:r>
      <w:r w:rsidRPr="00D00D7D">
        <w:rPr>
          <w:rFonts w:ascii="Angsana New" w:eastAsia="Calibri" w:hAnsi="Angsana New"/>
          <w:sz w:val="30"/>
          <w:szCs w:val="30"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เป็นจำนวนเงิน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18.31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ล้านบาท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โดยได้รับหมายเรียกจากศาลแพ่ง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เมื่อวันที่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30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พฤศจิกายน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2562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และบริษัทย่อย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ได้ยื่นคำให้การพร้อมการฟ้องแย้งเมื่อวันที่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27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มกราคม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2563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โดยได้ฟ้องร้องค่าเสียหายจากโจทก์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ในข้อหา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ผิดสัญญาจ้างทำให้บริษัท</w:t>
      </w:r>
      <w:r w:rsidR="00C6397B"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ได้รับความเสียหายเป็นจำนวนเงินทั้งสิ้น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17.1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ล้านบาท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ทั้งนี้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ผลการพิจารณาคดีของ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ศาลชั้นต้นเมื่อวันที่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23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ธันวาคม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2563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เห็นว่าโจทก์และบริษัทย่อยต่างสมัครใจยกเลิกสัญญาจ้างต่อกันโดยปริยาย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นับแต่วันที่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27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กันยายน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2562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โดยบริษัทย่อยต้องรับผิดชำระเงินค่าจ้างแก่โจทก์พร้อมดอกเบี้ยร้อยละ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7.5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ต่อปี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นับแต่วันที่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3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พฤศจิกายน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>2562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และโจทก์ต้องคืนค่าจ้างล่วงหน้าแก่บริษัทย่อย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คงเหลือเงินที่บริษัท</w:t>
      </w:r>
      <w:r w:rsidR="00C6397B" w:rsidRPr="00D00D7D">
        <w:rPr>
          <w:rFonts w:ascii="Angsana New" w:eastAsia="Calibri" w:hAnsi="Angsana New" w:hint="cs"/>
          <w:sz w:val="30"/>
          <w:szCs w:val="30"/>
          <w:cs/>
          <w:lang w:val="en-US" w:bidi="th-TH"/>
        </w:rPr>
        <w:t>ย่อย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จะต้อง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ชำระแก่โจทก์รว</w:t>
      </w:r>
      <w:r w:rsidRPr="00D00D7D">
        <w:rPr>
          <w:rFonts w:ascii="Angsana New" w:eastAsia="Calibri" w:hAnsi="Angsana New" w:hint="cs"/>
          <w:sz w:val="30"/>
          <w:szCs w:val="30"/>
          <w:cs/>
          <w:lang w:val="en-US" w:bidi="th-TH"/>
        </w:rPr>
        <w:t>ม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เป็นเงิน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/>
          <w:sz w:val="30"/>
          <w:szCs w:val="30"/>
        </w:rPr>
        <w:t xml:space="preserve">3.12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ล้านบาท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ดังนั้นกลุ่มบริษัทจึงบันทึกประมาณการหนี้สินด้วยจำนวนเงินตาม</w:t>
      </w:r>
      <w:r w:rsidRPr="00D00D7D">
        <w:rPr>
          <w:rFonts w:ascii="Angsana New" w:eastAsia="Calibri" w:hAnsi="Angsana New"/>
          <w:sz w:val="30"/>
          <w:szCs w:val="30"/>
          <w:rtl/>
          <w:cs/>
        </w:rPr>
        <w:br/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คำพิพากษาของศาลชั้นต้นใน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ปี </w:t>
      </w:r>
      <w:r w:rsidRPr="00D00D7D">
        <w:rPr>
          <w:rFonts w:ascii="Angsana New" w:eastAsia="Calibri" w:hAnsi="Angsana New"/>
          <w:sz w:val="30"/>
          <w:szCs w:val="30"/>
        </w:rPr>
        <w:t xml:space="preserve">2563 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>แล้ว</w:t>
      </w:r>
    </w:p>
    <w:p w14:paraId="591D7223" w14:textId="77777777" w:rsidR="00981EB5" w:rsidRPr="00D00D7D" w:rsidRDefault="00981EB5" w:rsidP="0098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9B08CF8" w14:textId="3DD17E69" w:rsidR="00122FAB" w:rsidRPr="00D00D7D" w:rsidRDefault="00981EB5" w:rsidP="00F519C0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cs/>
          <w:lang w:bidi="th-TH"/>
        </w:rPr>
      </w:pP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>ต่อมาบริษัท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และโจทก์ได้ยื่นอุทธรณ์คำพิพากษาเมื่อวันที่ </w:t>
      </w:r>
      <w:r w:rsidRPr="00D00D7D">
        <w:rPr>
          <w:rFonts w:ascii="Angsana New" w:eastAsia="Calibri" w:hAnsi="Angsana New"/>
          <w:sz w:val="30"/>
          <w:szCs w:val="30"/>
        </w:rPr>
        <w:t xml:space="preserve">22 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กุมภาพันธ์ </w:t>
      </w:r>
      <w:r w:rsidRPr="00D00D7D">
        <w:rPr>
          <w:rFonts w:ascii="Angsana New" w:eastAsia="Calibri" w:hAnsi="Angsana New"/>
          <w:sz w:val="30"/>
          <w:szCs w:val="30"/>
        </w:rPr>
        <w:t xml:space="preserve">2564 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และวันที่ </w:t>
      </w:r>
      <w:r w:rsidRPr="00D00D7D">
        <w:rPr>
          <w:rFonts w:ascii="Angsana New" w:eastAsia="Calibri" w:hAnsi="Angsana New"/>
          <w:sz w:val="30"/>
          <w:szCs w:val="30"/>
        </w:rPr>
        <w:t xml:space="preserve">24 </w:t>
      </w:r>
      <w:r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มีนาคม </w:t>
      </w:r>
      <w:r w:rsidRPr="00D00D7D">
        <w:rPr>
          <w:rFonts w:ascii="Angsana New" w:eastAsia="Calibri" w:hAnsi="Angsana New"/>
          <w:sz w:val="30"/>
          <w:szCs w:val="30"/>
        </w:rPr>
        <w:t xml:space="preserve">2564 </w:t>
      </w:r>
      <w:r w:rsidRPr="00E92EBD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ตามลำดับ</w:t>
      </w:r>
      <w:r w:rsidRPr="00E92EBD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E92EBD">
        <w:rPr>
          <w:rFonts w:ascii="Angsana New" w:eastAsia="Calibri" w:hAnsi="Angsana New" w:hint="cs"/>
          <w:spacing w:val="-4"/>
          <w:sz w:val="30"/>
          <w:szCs w:val="30"/>
          <w:cs/>
          <w:lang w:bidi="th-TH"/>
        </w:rPr>
        <w:t>ขณะนี้คดีอยู่ในระหว่างการพิจารณาของศาลอุทธรณ์ พร้อมกันนี้บริษัทย่อยยื่นคำร้องขอทุเลาการบังคับคดี</w:t>
      </w:r>
      <w:r w:rsidRPr="00D00D7D">
        <w:rPr>
          <w:rFonts w:ascii="Angsana New" w:eastAsia="Calibri" w:hAnsi="Angsana New" w:hint="cs"/>
          <w:sz w:val="30"/>
          <w:szCs w:val="30"/>
          <w:cs/>
          <w:lang w:bidi="th-TH"/>
        </w:rPr>
        <w:t>เพื่อไม่ให้ถูกบังคับคดีตามคำพิพากษาระหว่างดำเนินการอุทธรณ์คำพิพากษาของศาลชั้นต้น</w:t>
      </w:r>
      <w:r w:rsidR="00F519C0" w:rsidRPr="00D00D7D">
        <w:rPr>
          <w:rFonts w:ascii="Angsana New" w:eastAsia="Calibri" w:hAnsi="Angsana New"/>
          <w:sz w:val="30"/>
          <w:szCs w:val="30"/>
        </w:rPr>
        <w:t xml:space="preserve"> 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>โดยศาลอุทธรณ์</w:t>
      </w:r>
      <w:r w:rsidR="00E92EBD">
        <w:rPr>
          <w:rFonts w:ascii="Angsana New" w:eastAsia="Calibri" w:hAnsi="Angsana New" w:hint="cs"/>
          <w:sz w:val="30"/>
          <w:szCs w:val="30"/>
          <w:cs/>
          <w:lang w:bidi="th-TH"/>
        </w:rPr>
        <w:t>อนุญาตให้ทุเลาบังคับคดี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>และกำหนด</w:t>
      </w:r>
      <w:r w:rsidR="00E92EBD">
        <w:rPr>
          <w:rFonts w:ascii="Angsana New" w:eastAsia="Calibri" w:hAnsi="Angsana New" w:hint="cs"/>
          <w:sz w:val="30"/>
          <w:szCs w:val="30"/>
          <w:cs/>
          <w:lang w:bidi="th-TH"/>
        </w:rPr>
        <w:t>ให้บริษัทย่อย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วางหลักประกันในวันที่ </w:t>
      </w:r>
      <w:r w:rsidR="00993569" w:rsidRPr="00D00D7D">
        <w:rPr>
          <w:rFonts w:ascii="Angsana New" w:eastAsia="Calibri" w:hAnsi="Angsana New"/>
          <w:sz w:val="30"/>
          <w:szCs w:val="30"/>
          <w:lang w:val="en-US" w:bidi="th-TH"/>
        </w:rPr>
        <w:t>26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="00993569" w:rsidRPr="00D00D7D">
        <w:rPr>
          <w:rFonts w:ascii="Angsana New" w:eastAsia="Calibri" w:hAnsi="Angsana New"/>
          <w:sz w:val="30"/>
          <w:szCs w:val="30"/>
          <w:lang w:bidi="th-TH"/>
        </w:rPr>
        <w:t>2564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และนัดฟังคำพิพากษาในวันที่ </w:t>
      </w:r>
      <w:r w:rsidR="00993569" w:rsidRPr="00D00D7D">
        <w:rPr>
          <w:rFonts w:ascii="Angsana New" w:eastAsia="Calibri" w:hAnsi="Angsana New"/>
          <w:sz w:val="30"/>
          <w:szCs w:val="30"/>
          <w:lang w:bidi="th-TH"/>
        </w:rPr>
        <w:t>30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="00993569" w:rsidRPr="00D00D7D">
        <w:rPr>
          <w:rFonts w:ascii="Angsana New" w:eastAsia="Calibri" w:hAnsi="Angsana New"/>
          <w:sz w:val="30"/>
          <w:szCs w:val="30"/>
          <w:lang w:bidi="th-TH"/>
        </w:rPr>
        <w:t>2564</w:t>
      </w:r>
      <w:r w:rsidR="00993569" w:rsidRPr="00D00D7D">
        <w:rPr>
          <w:rFonts w:ascii="Angsana New" w:eastAsia="Calibri" w:hAnsi="Angsana New"/>
          <w:sz w:val="30"/>
          <w:szCs w:val="30"/>
          <w:cs/>
          <w:lang w:bidi="th-TH"/>
        </w:rPr>
        <w:t xml:space="preserve"> </w:t>
      </w:r>
    </w:p>
    <w:p w14:paraId="651CE148" w14:textId="77777777" w:rsidR="00981EB5" w:rsidRPr="00D00D7D" w:rsidRDefault="00981EB5" w:rsidP="00981EB5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bookmarkEnd w:id="24"/>
    <w:p w14:paraId="1FFB632C" w14:textId="77777777" w:rsidR="007A6E60" w:rsidRPr="00377452" w:rsidRDefault="007A6E60" w:rsidP="00955EE8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sectPr w:rsidR="007A6E60" w:rsidRPr="00377452" w:rsidSect="00821023">
      <w:headerReference w:type="default" r:id="rId11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DCBF2" w14:textId="77777777" w:rsidR="00B22E45" w:rsidRDefault="00B22E45" w:rsidP="003D743A">
      <w:r>
        <w:separator/>
      </w:r>
    </w:p>
  </w:endnote>
  <w:endnote w:type="continuationSeparator" w:id="0">
    <w:p w14:paraId="6256F8A4" w14:textId="77777777" w:rsidR="00B22E45" w:rsidRDefault="00B22E45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84D7A" w14:textId="77777777" w:rsidR="00334E31" w:rsidRPr="00C37A07" w:rsidRDefault="00334E31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 w:rsidR="008E238A">
      <w:rPr>
        <w:rFonts w:ascii="Angsana New" w:hAnsi="Angsana New"/>
        <w:noProof/>
        <w:sz w:val="32"/>
        <w:szCs w:val="32"/>
      </w:rPr>
      <w:t>17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D1127" w14:textId="77777777" w:rsidR="00B22E45" w:rsidRDefault="00B22E45" w:rsidP="003D743A">
      <w:r>
        <w:separator/>
      </w:r>
    </w:p>
  </w:footnote>
  <w:footnote w:type="continuationSeparator" w:id="0">
    <w:p w14:paraId="4524099A" w14:textId="77777777" w:rsidR="00B22E45" w:rsidRDefault="00B22E45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E67C7" w14:textId="77777777" w:rsidR="004A03B0" w:rsidRPr="00406575" w:rsidRDefault="004A03B0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4A03B0" w:rsidRPr="00FA1E93" w:rsidRDefault="004A03B0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77777777" w:rsidR="004A03B0" w:rsidRDefault="004A03B0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4A03B0" w:rsidRPr="00695955" w:rsidRDefault="004A03B0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EB99" w14:textId="77777777" w:rsidR="004A03B0" w:rsidRPr="00406575" w:rsidRDefault="004A03B0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4A03B0" w:rsidRPr="00FA1E93" w:rsidRDefault="004A03B0" w:rsidP="00F55906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77777777" w:rsidR="004A03B0" w:rsidRDefault="004A03B0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4A03B0" w:rsidRPr="00695955" w:rsidRDefault="004A03B0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461AE" w14:textId="77777777" w:rsidR="004A03B0" w:rsidRPr="00406575" w:rsidRDefault="004A03B0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4A03B0" w:rsidRPr="00FA1E93" w:rsidRDefault="004A03B0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77777777" w:rsidR="004A03B0" w:rsidRDefault="004A03B0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4A03B0" w:rsidRPr="00695955" w:rsidRDefault="004A03B0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3"/>
  </w:num>
  <w:num w:numId="14">
    <w:abstractNumId w:val="23"/>
  </w:num>
  <w:num w:numId="15">
    <w:abstractNumId w:val="25"/>
  </w:num>
  <w:num w:numId="16">
    <w:abstractNumId w:val="35"/>
  </w:num>
  <w:num w:numId="17">
    <w:abstractNumId w:val="37"/>
  </w:num>
  <w:num w:numId="18">
    <w:abstractNumId w:val="14"/>
  </w:num>
  <w:num w:numId="19">
    <w:abstractNumId w:val="11"/>
  </w:num>
  <w:num w:numId="20">
    <w:abstractNumId w:val="31"/>
  </w:num>
  <w:num w:numId="21">
    <w:abstractNumId w:val="12"/>
  </w:num>
  <w:num w:numId="22">
    <w:abstractNumId w:val="22"/>
  </w:num>
  <w:num w:numId="23">
    <w:abstractNumId w:val="32"/>
  </w:num>
  <w:num w:numId="24">
    <w:abstractNumId w:val="15"/>
  </w:num>
  <w:num w:numId="25">
    <w:abstractNumId w:val="34"/>
  </w:num>
  <w:num w:numId="26">
    <w:abstractNumId w:val="28"/>
  </w:num>
  <w:num w:numId="27">
    <w:abstractNumId w:val="26"/>
  </w:num>
  <w:num w:numId="28">
    <w:abstractNumId w:val="13"/>
  </w:num>
  <w:num w:numId="29">
    <w:abstractNumId w:val="27"/>
  </w:num>
  <w:num w:numId="30">
    <w:abstractNumId w:val="29"/>
  </w:num>
  <w:num w:numId="31">
    <w:abstractNumId w:val="39"/>
  </w:num>
  <w:num w:numId="32">
    <w:abstractNumId w:val="10"/>
  </w:num>
  <w:num w:numId="33">
    <w:abstractNumId w:val="16"/>
  </w:num>
  <w:num w:numId="34">
    <w:abstractNumId w:val="38"/>
  </w:num>
  <w:num w:numId="35">
    <w:abstractNumId w:val="18"/>
  </w:num>
  <w:num w:numId="36">
    <w:abstractNumId w:val="17"/>
  </w:num>
  <w:num w:numId="37">
    <w:abstractNumId w:val="21"/>
  </w:num>
  <w:num w:numId="38">
    <w:abstractNumId w:val="19"/>
  </w:num>
  <w:num w:numId="39">
    <w:abstractNumId w:val="36"/>
  </w:num>
  <w:num w:numId="40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74EE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E31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471"/>
    <w:rsid w:val="004E2799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8EC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38A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99"/>
    <w:rsid w:val="00A038F7"/>
    <w:rsid w:val="00A03DA7"/>
    <w:rsid w:val="00A03E25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843"/>
    <w:rsid w:val="00A16C52"/>
    <w:rsid w:val="00A1737A"/>
    <w:rsid w:val="00A17456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A10"/>
    <w:rsid w:val="00C60F31"/>
    <w:rsid w:val="00C6105D"/>
    <w:rsid w:val="00C6131B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1CEB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64D1-000A-4844-88DF-868E474D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9</Pages>
  <Words>2579</Words>
  <Characters>14704</Characters>
  <Application>Microsoft Office Word</Application>
  <DocSecurity>4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ฐิติมา ธนาปกิจ</cp:lastModifiedBy>
  <cp:revision>2</cp:revision>
  <cp:lastPrinted>2021-10-30T15:53:00Z</cp:lastPrinted>
  <dcterms:created xsi:type="dcterms:W3CDTF">2021-11-10T00:56:00Z</dcterms:created>
  <dcterms:modified xsi:type="dcterms:W3CDTF">2021-11-10T00:56:00Z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