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62EBCC1" w:rsidR="00DB308D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A0C1793" w14:textId="0CF1259E" w:rsidR="007640E8" w:rsidRDefault="007640E8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A3CCF41" w14:textId="29E7B493" w:rsidR="007640E8" w:rsidRDefault="007640E8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9073B94" w14:textId="65855DE0" w:rsidR="007640E8" w:rsidRDefault="007640E8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86F54A8" w14:textId="720F9BA7" w:rsidR="007640E8" w:rsidRDefault="007640E8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1D3F49" w14:textId="77777777" w:rsidR="007640E8" w:rsidRPr="00AC2B57" w:rsidRDefault="007640E8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EFF0760" w14:textId="77777777" w:rsidR="003C127D" w:rsidRPr="00D65332" w:rsidRDefault="003C127D" w:rsidP="003C127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 เอนเนอร์ยี่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C2B57" w:rsidRDefault="00AD3B26" w:rsidP="00AD3B26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831A875" w14:textId="318F94FB" w:rsidR="00CD4D4E" w:rsidRPr="00AC2B57" w:rsidRDefault="007613D7" w:rsidP="00AD3B26">
      <w:pPr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การเงินรวมและเฉพาะของบริษัท </w:t>
      </w:r>
      <w:r w:rsidRPr="00F82632">
        <w:rPr>
          <w:rFonts w:ascii="Browallia New" w:hAnsi="Browallia New" w:cs="Browallia New"/>
          <w:sz w:val="28"/>
          <w:szCs w:val="28"/>
          <w:cs/>
          <w:lang w:bidi="th-TH"/>
        </w:rPr>
        <w:t>คิวทีซี เอนเนอร์ยี่</w:t>
      </w:r>
      <w:r w:rsidRPr="00F8263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82632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</w:t>
      </w:r>
      <w:r w:rsidR="007C6A9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C6A9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บริษัทย่อย </w:t>
      </w:r>
      <w:r w:rsidR="00F26E8A" w:rsidRPr="00AC2B57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F26E8A" w:rsidRPr="007613D7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บริษัท”) </w:t>
      </w:r>
      <w:r w:rsidR="00142624" w:rsidRPr="007613D7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E81383" w:rsidRPr="007613D7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E358E7" w:rsidRPr="007613D7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022E58" w:rsidRPr="007613D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F2309C" w:rsidRPr="007613D7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E358E7" w:rsidRPr="007613D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ยน </w:t>
      </w:r>
      <w:r w:rsidR="00E81383" w:rsidRPr="007613D7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AE33CD" w:rsidRPr="007613D7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E81383" w:rsidRPr="007613D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142624" w:rsidRPr="007613D7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7613D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CF110A" w:rsidRPr="007613D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E255C" w:rsidRPr="007613D7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</w:t>
      </w:r>
      <w:r w:rsidR="009E255C" w:rsidRPr="007613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</w:t>
      </w:r>
      <w:r w:rsidR="008F231A" w:rsidRPr="007613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9E255C" w:rsidRPr="007613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="009E255C" w:rsidRPr="007613D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สิ้นสุดวันที่ </w:t>
      </w:r>
      <w:r w:rsidR="009E255C" w:rsidRPr="007613D7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8F231A" w:rsidRPr="007613D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9E255C" w:rsidRPr="007613D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ยน </w:t>
      </w:r>
      <w:r w:rsidR="009E255C" w:rsidRPr="007613D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87666" w:rsidRPr="007613D7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9E255C" w:rsidRPr="007613D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F110A" w:rsidRPr="007613D7">
        <w:rPr>
          <w:rFonts w:ascii="BrowalliaUPC" w:hAnsi="BrowalliaUPC" w:cs="BrowalliaUPC"/>
          <w:sz w:val="28"/>
          <w:szCs w:val="28"/>
          <w:cs/>
          <w:lang w:bidi="th-TH"/>
        </w:rPr>
        <w:t>งบแสดงการ</w:t>
      </w:r>
      <w:r w:rsidR="00CF110A" w:rsidRPr="00AC2B57">
        <w:rPr>
          <w:rFonts w:ascii="BrowalliaUPC" w:hAnsi="BrowalliaUPC" w:cs="BrowalliaUPC"/>
          <w:sz w:val="28"/>
          <w:szCs w:val="28"/>
          <w:cs/>
          <w:lang w:bidi="th-TH"/>
        </w:rPr>
        <w:t>เปลี่ยนแปลง</w:t>
      </w:r>
      <w:r w:rsidR="00CF110A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CF110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="00CF110A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F110A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</w:t>
      </w:r>
      <w:r w:rsidR="00CF110A" w:rsidRPr="007613D7">
        <w:rPr>
          <w:rFonts w:ascii="BrowalliaUPC" w:hAnsi="BrowalliaUPC" w:cs="BrowalliaUPC"/>
          <w:sz w:val="28"/>
          <w:szCs w:val="28"/>
          <w:cs/>
          <w:lang w:bidi="th-TH"/>
        </w:rPr>
        <w:t>ของ</w:t>
      </w:r>
      <w:r w:rsidR="00CF110A" w:rsidRPr="007613D7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8C2BE6" w:rsidRPr="007613D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87416" w:rsidRPr="007613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8F231A" w:rsidRPr="007613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A105D6" w:rsidRPr="007613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เดือน</w:t>
      </w:r>
      <w:r w:rsidR="00142624" w:rsidRPr="007613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</w:t>
      </w:r>
      <w:r w:rsidR="00AD3BA9" w:rsidRPr="007613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เดียวกัน</w:t>
      </w:r>
      <w:r w:rsidR="00823B6C" w:rsidRPr="007613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142624" w:rsidRPr="007613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="00142624" w:rsidRPr="007613D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="008E0E94" w:rsidRPr="007613D7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142624" w:rsidRPr="007613D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="00783035" w:rsidRPr="007613D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83035" w:rsidRPr="007613D7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E457FF" w:rsidRPr="007613D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="00783035" w:rsidRPr="007613D7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783035" w:rsidRPr="007613D7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847AEE" w:rsidRPr="007613D7">
        <w:rPr>
          <w:rFonts w:ascii="BrowalliaUPC" w:hAnsi="BrowalliaUPC" w:cs="BrowalliaUPC"/>
          <w:sz w:val="28"/>
          <w:szCs w:val="28"/>
          <w:lang w:val="en-US" w:bidi="th-TH"/>
        </w:rPr>
        <w:t>”</w:t>
      </w:r>
      <w:r w:rsidR="00783035" w:rsidRPr="007613D7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="00A411DC" w:rsidRPr="007613D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E13654" w:rsidRPr="007613D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</w:t>
      </w:r>
      <w:r w:rsidR="00142624" w:rsidRPr="007613D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="00142624" w:rsidRPr="007613D7">
        <w:rPr>
          <w:rFonts w:ascii="BrowalliaUPC" w:hAnsi="BrowalliaUPC" w:cs="BrowalliaUPC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="00142624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กาลเหล่านี้ตามมาตรฐานการบัญชี ฉบับที่ </w:t>
      </w:r>
      <w:r w:rsidR="00142624"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142624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</w:t>
      </w:r>
      <w:r w:rsidR="00142E5B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42624"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AC2B57">
        <w:rPr>
          <w:rFonts w:ascii="BrowalliaUPC" w:hAnsi="BrowalliaUPC" w:cs="BrowalliaUPC"/>
          <w:sz w:val="28"/>
          <w:szCs w:val="28"/>
          <w:cs/>
          <w:lang w:bidi="th-TH"/>
        </w:rPr>
        <w:t>รให้ข้อสรุปเกี่ยวกับข้อมูล</w:t>
      </w:r>
      <w:r w:rsidR="00142624" w:rsidRPr="00AC2B57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AC2B57" w:rsidRDefault="003F5A96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C23F08F" w14:textId="2AA331D7" w:rsidR="00CD4D4E" w:rsidRPr="00AC2B57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AC2B57" w:rsidRDefault="00CD4D4E" w:rsidP="0016775F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410B45F4" w:rsidR="00CD4D4E" w:rsidRPr="00AC2B57" w:rsidRDefault="00142624" w:rsidP="00CD4D4E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629E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 w:rsidR="008B7F39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 w:rsidRPr="00AC2B57">
        <w:rPr>
          <w:rFonts w:ascii="BrowalliaUPC" w:hAnsi="BrowalliaUPC" w:cs="BrowalliaUPC"/>
          <w:sz w:val="28"/>
          <w:szCs w:val="28"/>
          <w:cs/>
          <w:lang w:bidi="th-TH"/>
        </w:rPr>
        <w:t>จะ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ดังนั้น</w:t>
      </w:r>
      <w:r w:rsidR="00410B4C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A4641C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Pr="00AC2B57" w:rsidRDefault="0034149A" w:rsidP="00CD4D4E">
      <w:pPr>
        <w:jc w:val="thaiDistribute"/>
        <w:rPr>
          <w:rFonts w:ascii="BrowalliaUPC" w:hAnsi="BrowalliaUPC" w:cs="BrowalliaUPC"/>
          <w:noProof/>
        </w:rPr>
      </w:pPr>
    </w:p>
    <w:p w14:paraId="01EDC511" w14:textId="00715C93" w:rsidR="001B4277" w:rsidRDefault="001B4277" w:rsidP="00CD4D4E">
      <w:pPr>
        <w:jc w:val="thaiDistribute"/>
        <w:rPr>
          <w:rFonts w:ascii="BrowalliaUPC" w:hAnsi="BrowalliaUPC" w:cs="BrowalliaUPC"/>
        </w:rPr>
      </w:pPr>
    </w:p>
    <w:p w14:paraId="17F915B9" w14:textId="49C31507" w:rsidR="00DE54AC" w:rsidRDefault="00DE54AC" w:rsidP="00CD4D4E">
      <w:pPr>
        <w:jc w:val="thaiDistribute"/>
        <w:rPr>
          <w:rFonts w:ascii="BrowalliaUPC" w:hAnsi="BrowalliaUPC" w:cs="BrowalliaUPC"/>
        </w:rPr>
      </w:pPr>
    </w:p>
    <w:p w14:paraId="5C0A8312" w14:textId="1A5343AD" w:rsidR="00DE54AC" w:rsidRDefault="00DE54AC" w:rsidP="00CD4D4E">
      <w:pPr>
        <w:jc w:val="thaiDistribute"/>
        <w:rPr>
          <w:rFonts w:ascii="BrowalliaUPC" w:hAnsi="BrowalliaUPC" w:cs="BrowalliaUPC"/>
        </w:rPr>
      </w:pPr>
    </w:p>
    <w:p w14:paraId="0757FA2D" w14:textId="552537E9" w:rsidR="00DE54AC" w:rsidRDefault="00DE54AC" w:rsidP="00CD4D4E">
      <w:pPr>
        <w:jc w:val="thaiDistribute"/>
        <w:rPr>
          <w:rFonts w:ascii="BrowalliaUPC" w:hAnsi="BrowalliaUPC" w:cs="BrowalliaUPC"/>
        </w:rPr>
      </w:pPr>
    </w:p>
    <w:p w14:paraId="0FDEBBE4" w14:textId="6EDACFEC" w:rsidR="00DE54AC" w:rsidRDefault="00DE54AC" w:rsidP="00CD4D4E">
      <w:pPr>
        <w:jc w:val="thaiDistribute"/>
        <w:rPr>
          <w:rFonts w:ascii="BrowalliaUPC" w:hAnsi="BrowalliaUPC" w:cs="BrowalliaUPC"/>
        </w:rPr>
      </w:pPr>
    </w:p>
    <w:p w14:paraId="5B67967B" w14:textId="3004CF5E" w:rsidR="00DE54AC" w:rsidRDefault="00DE54AC" w:rsidP="00CD4D4E">
      <w:pPr>
        <w:jc w:val="thaiDistribute"/>
        <w:rPr>
          <w:rFonts w:ascii="BrowalliaUPC" w:hAnsi="BrowalliaUPC" w:cs="BrowalliaUPC"/>
        </w:rPr>
      </w:pPr>
    </w:p>
    <w:p w14:paraId="43940517" w14:textId="2094292F" w:rsidR="00DE54AC" w:rsidRDefault="00DE54AC" w:rsidP="00CD4D4E">
      <w:pPr>
        <w:jc w:val="thaiDistribute"/>
        <w:rPr>
          <w:rFonts w:ascii="BrowalliaUPC" w:hAnsi="BrowalliaUPC" w:cs="BrowalliaUPC"/>
        </w:rPr>
      </w:pPr>
    </w:p>
    <w:p w14:paraId="6EFCC424" w14:textId="71FD91A3" w:rsidR="00DE54AC" w:rsidRDefault="00DE54AC" w:rsidP="00CD4D4E">
      <w:pPr>
        <w:jc w:val="thaiDistribute"/>
        <w:rPr>
          <w:rFonts w:ascii="BrowalliaUPC" w:hAnsi="BrowalliaUPC" w:cs="BrowalliaUPC"/>
        </w:rPr>
      </w:pPr>
    </w:p>
    <w:p w14:paraId="27C8FE19" w14:textId="77777777" w:rsidR="00DE54AC" w:rsidRPr="00AC2B57" w:rsidRDefault="00DE54AC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AC2B57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AC2B57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722FD893" w:rsidR="00142624" w:rsidRPr="00AC2B57" w:rsidRDefault="00142624" w:rsidP="003C08B4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cs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8B7F39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FA0F8D">
        <w:rPr>
          <w:rFonts w:ascii="BrowalliaUPC" w:hAnsi="BrowalliaUPC" w:cs="BrowalliaUPC"/>
          <w:sz w:val="28"/>
          <w:szCs w:val="28"/>
          <w:lang w:bidi="th-TH"/>
        </w:rPr>
        <w:br/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E7269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BF6CE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D75C54"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 w:rsidR="00D75C54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2E0DB45C" w14:textId="77777777" w:rsidR="008367AC" w:rsidRPr="00AC2B57" w:rsidRDefault="008367AC" w:rsidP="00B1491C">
      <w:pPr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6AD431AC" w14:textId="77777777" w:rsidR="00AB690D" w:rsidRPr="00AC2B57" w:rsidRDefault="00AB690D" w:rsidP="00AB690D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Pr="00AC2B57" w:rsidRDefault="00AB690D" w:rsidP="0016775F">
      <w:pPr>
        <w:spacing w:after="0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09C13FA7" w14:textId="7C43127D" w:rsidR="00CC61BA" w:rsidRPr="00CE254D" w:rsidRDefault="00CC61BA" w:rsidP="00CC61BA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Pr="00CE254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CE254D">
        <w:rPr>
          <w:rFonts w:ascii="Browallia New" w:hAnsi="Browallia New" w:cs="Browallia New"/>
          <w:sz w:val="28"/>
          <w:szCs w:val="28"/>
          <w:cs/>
          <w:lang w:bidi="th-TH"/>
        </w:rPr>
        <w:t>คิวทีซี เอนเนอร์ยี่</w:t>
      </w:r>
      <w:r w:rsidRPr="00CE254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254D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</w:t>
      </w:r>
      <w:r w:rsidRPr="00CE254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E254D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6B662C">
        <w:rPr>
          <w:rFonts w:ascii="BrowalliaUPC" w:hAnsi="BrowalliaUPC" w:cs="BrowalliaUPC"/>
          <w:sz w:val="28"/>
          <w:szCs w:val="28"/>
          <w:lang w:val="en-US" w:bidi="th-TH"/>
        </w:rPr>
        <w:t xml:space="preserve">                 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 w:rsidRPr="00CE254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CE254D">
        <w:rPr>
          <w:rFonts w:ascii="BrowalliaUPC" w:hAnsi="BrowalliaUPC" w:cs="BrowalliaUPC"/>
          <w:sz w:val="28"/>
          <w:szCs w:val="28"/>
          <w:lang w:val="en-US" w:bidi="th-TH"/>
        </w:rPr>
        <w:t xml:space="preserve">2563 </w:t>
      </w:r>
      <w:r w:rsidRPr="00CE254D">
        <w:rPr>
          <w:rFonts w:ascii="BrowalliaUPC" w:hAnsi="BrowalliaUPC" w:cs="BrowalliaUPC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ตรวจสอบโดยผู้สอบบัญชีอื่นที่เคยอยู่ในสำนักงานเดียวกับข้าพเจ้า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>ซึ่งแสดงความเห็นอย่างไม่มีเงื่อนไข</w:t>
      </w:r>
      <w:r w:rsidR="006B65C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โดยมีวรรคข้อมูลและเหตุการณ์ที่เน้นเกี่ยวกับการเปลี่ยนแปลงนโยบายบัญชี</w:t>
      </w:r>
      <w:r w:rsidR="00151BD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ในระหว่างงวดสำหรับการรับรู้ผลขาดทุนจากการด้อยค่าของลูกหนี้การค้า </w:t>
      </w:r>
      <w:r w:rsidR="00E40BAD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151BD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ตามมาตรฐานการรายงานทางการเงินฉบับที่ </w:t>
      </w:r>
      <w:r w:rsidR="00151BDA">
        <w:rPr>
          <w:rFonts w:ascii="BrowalliaUPC" w:hAnsi="BrowalliaUPC" w:cs="BrowalliaUPC"/>
          <w:sz w:val="28"/>
          <w:szCs w:val="28"/>
          <w:lang w:val="en-US" w:bidi="th-TH"/>
        </w:rPr>
        <w:t xml:space="preserve">9 </w:t>
      </w:r>
      <w:r w:rsidR="00151BD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จากวันที่ถือปฏิบัติครั้งแรก 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Pr="00CE254D">
        <w:rPr>
          <w:rFonts w:ascii="BrowalliaUPC" w:hAnsi="BrowalliaUPC" w:cs="BrowalliaUPC"/>
          <w:sz w:val="28"/>
          <w:szCs w:val="28"/>
          <w:lang w:val="en-US" w:bidi="th-TH"/>
        </w:rPr>
        <w:t xml:space="preserve">11 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Pr="00CE254D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09FFA688" w14:textId="77777777" w:rsidR="003C08B4" w:rsidRPr="00AC2B57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7DB1B105" w14:textId="47B6CF77" w:rsidR="00342105" w:rsidRPr="001C7C80" w:rsidRDefault="00342105" w:rsidP="00342105">
      <w:pPr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="0042335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423357" w:rsidRPr="007C6A38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สำหรับงวดสามเดือน</w:t>
      </w:r>
      <w:r w:rsidR="00423357" w:rsidRPr="007C6A38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4D7B25" w:rsidRPr="007C6A38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="00423357" w:rsidRPr="007C6A38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เดือน</w:t>
      </w:r>
      <w:r w:rsidR="00423357" w:rsidRPr="007C6A3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สิ้นสุดวันที่ </w:t>
      </w:r>
      <w:r w:rsidR="00423357" w:rsidRPr="007C6A38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140630" w:rsidRPr="007C6A38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423357" w:rsidRPr="007C6A3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ยน </w:t>
      </w:r>
      <w:r w:rsidR="00423357" w:rsidRPr="007C6A38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="00887416" w:rsidRPr="007C6A3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65E1B" w:rsidRPr="007C6A38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="00065E1B" w:rsidRPr="007C6A38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="00065E1B" w:rsidRPr="007C6A38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FA0F8D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065E1B" w:rsidRPr="007C6A38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="00065E1B" w:rsidRPr="007C6A38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</w:t>
      </w:r>
      <w:r w:rsidR="00065E1B" w:rsidRPr="007D592A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9E29C3" w:rsidRPr="007D592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87416" w:rsidRPr="007D592A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</w:t>
      </w:r>
      <w:r w:rsidR="00140630" w:rsidRPr="007D592A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="00D236B1" w:rsidRPr="007D592A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เดือน</w:t>
      </w:r>
      <w:r w:rsidR="00887416" w:rsidRPr="007D592A">
        <w:rPr>
          <w:rFonts w:ascii="BrowalliaUPC" w:hAnsi="BrowalliaUPC" w:cs="BrowalliaUPC"/>
          <w:sz w:val="28"/>
          <w:szCs w:val="28"/>
          <w:cs/>
          <w:lang w:val="en-US" w:bidi="th-TH"/>
        </w:rPr>
        <w:t>สิ้นสุด</w:t>
      </w:r>
      <w:r w:rsidR="009E29C3" w:rsidRPr="007D592A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วันเดียวกัน</w:t>
      </w:r>
      <w:r w:rsidR="00725D8E" w:rsidRPr="007D592A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25D8E" w:rsidRPr="007D592A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7D592A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7D592A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สอบทานโดยผู้สอบบัญชีดังกล่าวข้างต้น </w:t>
      </w:r>
      <w:r w:rsidR="00276857" w:rsidRPr="007D592A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</w:t>
      </w:r>
      <w:r w:rsidR="00276857" w:rsidRPr="00FA0F8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การเงินระหว่างกาลไม่ได้จัดทำขึ้นตามมาตรฐานการบัญชี</w:t>
      </w:r>
      <w:r w:rsidR="00EE2171" w:rsidRPr="00FA0F8D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276857" w:rsidRPr="00FA0F8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ฉบับที่ </w:t>
      </w:r>
      <w:r w:rsidR="00276857" w:rsidRPr="00FA0F8D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34 </w:t>
      </w:r>
      <w:r w:rsidR="00276857" w:rsidRPr="00FA0F8D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เรื่อง การรายงานทางการเงินระหว่างกาล</w:t>
      </w:r>
      <w:r w:rsidR="00580612" w:rsidRPr="007D592A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276857" w:rsidRPr="007D592A">
        <w:rPr>
          <w:rFonts w:ascii="BrowalliaUPC" w:hAnsi="BrowalliaUPC" w:cs="BrowalliaUPC"/>
          <w:sz w:val="28"/>
          <w:szCs w:val="28"/>
          <w:cs/>
          <w:lang w:val="en-US" w:bidi="th-TH"/>
        </w:rPr>
        <w:t>ในสาระสำคัญ</w:t>
      </w:r>
      <w:r w:rsidR="006B662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151BD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โดยมีวรรคข้อมูลและเหตุการณ์ที่เน้นเกี่ยวกับการเปลี่ยนแปลงนโยบายบัญชีในระหว่างงวดสำหรับการรับรู้ผลขาดทุนจากการด้อยค่าของลูกหนี้การค้า ตามมาตรฐานการรายงานทางการเงินฉบับที่ </w:t>
      </w:r>
      <w:r w:rsidR="00151BDA">
        <w:rPr>
          <w:rFonts w:ascii="BrowalliaUPC" w:hAnsi="BrowalliaUPC" w:cs="BrowalliaUPC"/>
          <w:sz w:val="28"/>
          <w:szCs w:val="28"/>
          <w:lang w:val="en-US" w:bidi="th-TH"/>
        </w:rPr>
        <w:t xml:space="preserve">9 </w:t>
      </w:r>
      <w:r w:rsidR="00151BD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จากวันที่ถือปฏิบัติครั้งแรก </w:t>
      </w:r>
      <w:r w:rsidR="007D592A" w:rsidRPr="007D592A">
        <w:rPr>
          <w:rFonts w:ascii="BrowalliaUPC" w:hAnsi="BrowalliaUPC" w:cs="BrowalliaUPC"/>
          <w:sz w:val="28"/>
          <w:szCs w:val="28"/>
          <w:cs/>
          <w:lang w:bidi="th-TH"/>
        </w:rPr>
        <w:t>ตามรายงานลงวันที่</w:t>
      </w:r>
      <w:r w:rsidR="007D592A" w:rsidRPr="007D592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A7112">
        <w:rPr>
          <w:rFonts w:ascii="BrowalliaUPC" w:hAnsi="BrowalliaUPC" w:cs="BrowalliaUPC"/>
          <w:sz w:val="28"/>
          <w:szCs w:val="28"/>
          <w:lang w:val="en-US" w:bidi="th-TH"/>
        </w:rPr>
        <w:t>12</w:t>
      </w:r>
      <w:r w:rsidR="00115C3B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115C3B">
        <w:rPr>
          <w:rFonts w:ascii="BrowalliaUPC" w:hAnsi="BrowalliaUPC" w:cs="BrowalliaUPC" w:hint="cs"/>
          <w:sz w:val="28"/>
          <w:szCs w:val="28"/>
          <w:cs/>
          <w:lang w:val="en-US" w:bidi="th-TH"/>
        </w:rPr>
        <w:t>พฤศจิกายน</w:t>
      </w:r>
      <w:r w:rsidR="007D592A" w:rsidRPr="007D592A">
        <w:rPr>
          <w:rFonts w:ascii="BrowalliaUPC" w:hAnsi="BrowalliaUPC" w:cs="BrowalliaUPC"/>
          <w:sz w:val="28"/>
          <w:szCs w:val="28"/>
          <w:lang w:bidi="th-TH"/>
        </w:rPr>
        <w:t xml:space="preserve"> 256</w:t>
      </w:r>
      <w:r w:rsidR="007D592A" w:rsidRPr="007D592A">
        <w:rPr>
          <w:rFonts w:ascii="BrowalliaUPC" w:hAnsi="BrowalliaUPC" w:cs="BrowalliaUPC"/>
          <w:sz w:val="28"/>
          <w:szCs w:val="28"/>
          <w:lang w:val="en-US" w:bidi="th-TH"/>
        </w:rPr>
        <w:t>3</w:t>
      </w:r>
    </w:p>
    <w:p w14:paraId="4E923F5F" w14:textId="77777777" w:rsidR="003C08B4" w:rsidRPr="00AC2B57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23216827" w14:textId="4B41D256" w:rsidR="003C08B4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372EF95F" w14:textId="77777777" w:rsidR="00151BDA" w:rsidRPr="00AC2B57" w:rsidRDefault="00151BDA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475D2674" w14:textId="1574D279" w:rsidR="002331FB" w:rsidRPr="00CE254D" w:rsidRDefault="002331FB" w:rsidP="002331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CE25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4265B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กัญญาณัฐ ศรีรัตน์ชัชวาลย์</w:t>
      </w:r>
    </w:p>
    <w:p w14:paraId="5B98FAD8" w14:textId="77777777" w:rsidR="002331FB" w:rsidRPr="00CE254D" w:rsidRDefault="002331FB" w:rsidP="002331F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CE254D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6DC0DFB" w14:textId="2D7FD86E" w:rsidR="002331FB" w:rsidRPr="00CE254D" w:rsidRDefault="002331FB" w:rsidP="002331F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CE254D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CE254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37CC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2331FB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691651F3" w14:textId="69D785D4" w:rsidR="003C08B4" w:rsidRPr="00AC2B57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AC2B57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3916E27C" w14:textId="712FFE61" w:rsidR="00BB2C71" w:rsidRPr="0021328D" w:rsidRDefault="006B662C" w:rsidP="00BB2C71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 w:rsidR="00E266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BB2C71" w:rsidRPr="00CE25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B2C71" w:rsidRPr="00CE254D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76DDC83E" w14:textId="77777777" w:rsidR="00D15EA5" w:rsidRPr="00AC2B57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AC2B5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85F7C" w14:textId="77777777" w:rsidR="00A31C1A" w:rsidRDefault="00A31C1A">
      <w:r>
        <w:separator/>
      </w:r>
    </w:p>
  </w:endnote>
  <w:endnote w:type="continuationSeparator" w:id="0">
    <w:p w14:paraId="14522E51" w14:textId="77777777" w:rsidR="00A31C1A" w:rsidRDefault="00A31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2EC74" w14:textId="77777777" w:rsidR="00A31C1A" w:rsidRDefault="00A31C1A">
      <w:bookmarkStart w:id="0" w:name="_Hlk482348182"/>
      <w:bookmarkEnd w:id="0"/>
      <w:r>
        <w:separator/>
      </w:r>
    </w:p>
  </w:footnote>
  <w:footnote w:type="continuationSeparator" w:id="0">
    <w:p w14:paraId="7F1708BF" w14:textId="77777777" w:rsidR="00A31C1A" w:rsidRDefault="00A31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6DE4DD93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26CD7A4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4B8D"/>
    <w:rsid w:val="000162B0"/>
    <w:rsid w:val="00021D7F"/>
    <w:rsid w:val="00022E58"/>
    <w:rsid w:val="0003023B"/>
    <w:rsid w:val="00031D17"/>
    <w:rsid w:val="00044ACE"/>
    <w:rsid w:val="0004550E"/>
    <w:rsid w:val="00052614"/>
    <w:rsid w:val="00055689"/>
    <w:rsid w:val="00055CAD"/>
    <w:rsid w:val="00065E1B"/>
    <w:rsid w:val="00067A2B"/>
    <w:rsid w:val="000723F7"/>
    <w:rsid w:val="00074485"/>
    <w:rsid w:val="00080552"/>
    <w:rsid w:val="000828F1"/>
    <w:rsid w:val="00082F59"/>
    <w:rsid w:val="00084DB3"/>
    <w:rsid w:val="000875D8"/>
    <w:rsid w:val="0009150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15C3B"/>
    <w:rsid w:val="001316D3"/>
    <w:rsid w:val="00140630"/>
    <w:rsid w:val="00142624"/>
    <w:rsid w:val="00142760"/>
    <w:rsid w:val="00142E5B"/>
    <w:rsid w:val="00151BDA"/>
    <w:rsid w:val="00151EE9"/>
    <w:rsid w:val="00153610"/>
    <w:rsid w:val="001554CD"/>
    <w:rsid w:val="00155A91"/>
    <w:rsid w:val="001613E2"/>
    <w:rsid w:val="0016459D"/>
    <w:rsid w:val="00167017"/>
    <w:rsid w:val="0016775F"/>
    <w:rsid w:val="0017278D"/>
    <w:rsid w:val="00182F9F"/>
    <w:rsid w:val="00183CA9"/>
    <w:rsid w:val="0019210D"/>
    <w:rsid w:val="00193A27"/>
    <w:rsid w:val="001950D2"/>
    <w:rsid w:val="001A3BFB"/>
    <w:rsid w:val="001A3C20"/>
    <w:rsid w:val="001B198C"/>
    <w:rsid w:val="001B4277"/>
    <w:rsid w:val="001B7036"/>
    <w:rsid w:val="001B7388"/>
    <w:rsid w:val="001C0443"/>
    <w:rsid w:val="001C3E07"/>
    <w:rsid w:val="001C7C80"/>
    <w:rsid w:val="001D2302"/>
    <w:rsid w:val="001D49E1"/>
    <w:rsid w:val="001D7BB3"/>
    <w:rsid w:val="001E12A6"/>
    <w:rsid w:val="001E498F"/>
    <w:rsid w:val="001F3C5A"/>
    <w:rsid w:val="0021164B"/>
    <w:rsid w:val="0022518C"/>
    <w:rsid w:val="002331FB"/>
    <w:rsid w:val="00237A7E"/>
    <w:rsid w:val="00241F16"/>
    <w:rsid w:val="00247969"/>
    <w:rsid w:val="0026182A"/>
    <w:rsid w:val="00276857"/>
    <w:rsid w:val="00277EBE"/>
    <w:rsid w:val="002838FB"/>
    <w:rsid w:val="00285249"/>
    <w:rsid w:val="00297D2D"/>
    <w:rsid w:val="002A252E"/>
    <w:rsid w:val="002B0BF8"/>
    <w:rsid w:val="002B5A4A"/>
    <w:rsid w:val="002C623D"/>
    <w:rsid w:val="002D5A0F"/>
    <w:rsid w:val="002D6E25"/>
    <w:rsid w:val="002E02F4"/>
    <w:rsid w:val="002E7E6B"/>
    <w:rsid w:val="002E7F1E"/>
    <w:rsid w:val="002F2DEB"/>
    <w:rsid w:val="002F3903"/>
    <w:rsid w:val="002F4A52"/>
    <w:rsid w:val="002F6875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4E4"/>
    <w:rsid w:val="00354F5D"/>
    <w:rsid w:val="003629EC"/>
    <w:rsid w:val="00363BA3"/>
    <w:rsid w:val="00365ECE"/>
    <w:rsid w:val="003744DA"/>
    <w:rsid w:val="00384904"/>
    <w:rsid w:val="003921A0"/>
    <w:rsid w:val="003A0698"/>
    <w:rsid w:val="003A46D5"/>
    <w:rsid w:val="003B4CCD"/>
    <w:rsid w:val="003B4DED"/>
    <w:rsid w:val="003C08B4"/>
    <w:rsid w:val="003C127D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0B4C"/>
    <w:rsid w:val="00416281"/>
    <w:rsid w:val="00421271"/>
    <w:rsid w:val="00421A47"/>
    <w:rsid w:val="00422353"/>
    <w:rsid w:val="00423357"/>
    <w:rsid w:val="004265B2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4902"/>
    <w:rsid w:val="004D58FD"/>
    <w:rsid w:val="004D6145"/>
    <w:rsid w:val="004D7B2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7D61"/>
    <w:rsid w:val="00580612"/>
    <w:rsid w:val="005822AC"/>
    <w:rsid w:val="00591F0D"/>
    <w:rsid w:val="00594DA2"/>
    <w:rsid w:val="005A2273"/>
    <w:rsid w:val="005A29D0"/>
    <w:rsid w:val="005B1823"/>
    <w:rsid w:val="005B405A"/>
    <w:rsid w:val="005B6ADA"/>
    <w:rsid w:val="005B6D8B"/>
    <w:rsid w:val="005C2CCB"/>
    <w:rsid w:val="005C5652"/>
    <w:rsid w:val="005C6479"/>
    <w:rsid w:val="005C69FD"/>
    <w:rsid w:val="005D13F6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3B2F"/>
    <w:rsid w:val="006B06A2"/>
    <w:rsid w:val="006B65C6"/>
    <w:rsid w:val="006B662C"/>
    <w:rsid w:val="006C3D37"/>
    <w:rsid w:val="006C6376"/>
    <w:rsid w:val="006D6FF5"/>
    <w:rsid w:val="006D7ED8"/>
    <w:rsid w:val="006F1B19"/>
    <w:rsid w:val="006F29ED"/>
    <w:rsid w:val="006F4F77"/>
    <w:rsid w:val="006F53EE"/>
    <w:rsid w:val="0070147C"/>
    <w:rsid w:val="007064E7"/>
    <w:rsid w:val="00712CAC"/>
    <w:rsid w:val="00714FD6"/>
    <w:rsid w:val="00725D8E"/>
    <w:rsid w:val="007265F7"/>
    <w:rsid w:val="00731894"/>
    <w:rsid w:val="00734885"/>
    <w:rsid w:val="00746796"/>
    <w:rsid w:val="00746D91"/>
    <w:rsid w:val="0075405B"/>
    <w:rsid w:val="0075598A"/>
    <w:rsid w:val="007613D7"/>
    <w:rsid w:val="00761813"/>
    <w:rsid w:val="00763657"/>
    <w:rsid w:val="007640E8"/>
    <w:rsid w:val="00765654"/>
    <w:rsid w:val="00767313"/>
    <w:rsid w:val="00771B85"/>
    <w:rsid w:val="00775DA6"/>
    <w:rsid w:val="0078170A"/>
    <w:rsid w:val="00783035"/>
    <w:rsid w:val="00790956"/>
    <w:rsid w:val="0079502D"/>
    <w:rsid w:val="007A0755"/>
    <w:rsid w:val="007A31D9"/>
    <w:rsid w:val="007A7112"/>
    <w:rsid w:val="007A74F9"/>
    <w:rsid w:val="007B35D4"/>
    <w:rsid w:val="007C6354"/>
    <w:rsid w:val="007C6A38"/>
    <w:rsid w:val="007C6A9D"/>
    <w:rsid w:val="007D2B62"/>
    <w:rsid w:val="007D41A1"/>
    <w:rsid w:val="007D592A"/>
    <w:rsid w:val="007F2391"/>
    <w:rsid w:val="007F2896"/>
    <w:rsid w:val="008033D0"/>
    <w:rsid w:val="00803FB6"/>
    <w:rsid w:val="0080578A"/>
    <w:rsid w:val="008059EF"/>
    <w:rsid w:val="00806118"/>
    <w:rsid w:val="008065AE"/>
    <w:rsid w:val="008128F7"/>
    <w:rsid w:val="00812938"/>
    <w:rsid w:val="0081651C"/>
    <w:rsid w:val="00823B6C"/>
    <w:rsid w:val="00827B0D"/>
    <w:rsid w:val="00827B71"/>
    <w:rsid w:val="00830DAC"/>
    <w:rsid w:val="0083134C"/>
    <w:rsid w:val="00832F51"/>
    <w:rsid w:val="008367AC"/>
    <w:rsid w:val="00837B54"/>
    <w:rsid w:val="00843100"/>
    <w:rsid w:val="00847054"/>
    <w:rsid w:val="00847AEE"/>
    <w:rsid w:val="00850F25"/>
    <w:rsid w:val="008534AA"/>
    <w:rsid w:val="008541C2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B7F39"/>
    <w:rsid w:val="008C2BE6"/>
    <w:rsid w:val="008C49AE"/>
    <w:rsid w:val="008C59F7"/>
    <w:rsid w:val="008E0E94"/>
    <w:rsid w:val="008E69E6"/>
    <w:rsid w:val="008E7687"/>
    <w:rsid w:val="008F0E3C"/>
    <w:rsid w:val="008F11FA"/>
    <w:rsid w:val="008F231A"/>
    <w:rsid w:val="008F33AE"/>
    <w:rsid w:val="008F4ACA"/>
    <w:rsid w:val="008F4D06"/>
    <w:rsid w:val="00906ACE"/>
    <w:rsid w:val="0091273C"/>
    <w:rsid w:val="00912F98"/>
    <w:rsid w:val="00913794"/>
    <w:rsid w:val="0091570F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8766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55C"/>
    <w:rsid w:val="009E278C"/>
    <w:rsid w:val="009E29C3"/>
    <w:rsid w:val="009F6EDC"/>
    <w:rsid w:val="00A035CE"/>
    <w:rsid w:val="00A0537F"/>
    <w:rsid w:val="00A0602E"/>
    <w:rsid w:val="00A06C1F"/>
    <w:rsid w:val="00A07FFA"/>
    <w:rsid w:val="00A105D6"/>
    <w:rsid w:val="00A11FB4"/>
    <w:rsid w:val="00A1550B"/>
    <w:rsid w:val="00A21134"/>
    <w:rsid w:val="00A25506"/>
    <w:rsid w:val="00A30D5D"/>
    <w:rsid w:val="00A31C1A"/>
    <w:rsid w:val="00A35782"/>
    <w:rsid w:val="00A357F5"/>
    <w:rsid w:val="00A362F9"/>
    <w:rsid w:val="00A411DC"/>
    <w:rsid w:val="00A43EE6"/>
    <w:rsid w:val="00A44EC9"/>
    <w:rsid w:val="00A4585A"/>
    <w:rsid w:val="00A4641C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107E"/>
    <w:rsid w:val="00AC2B57"/>
    <w:rsid w:val="00AC31D4"/>
    <w:rsid w:val="00AC6098"/>
    <w:rsid w:val="00AD3B26"/>
    <w:rsid w:val="00AD3BA9"/>
    <w:rsid w:val="00AE2BF6"/>
    <w:rsid w:val="00AE3370"/>
    <w:rsid w:val="00AE33CD"/>
    <w:rsid w:val="00AE64CA"/>
    <w:rsid w:val="00AF7092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43E9"/>
    <w:rsid w:val="00B55EE8"/>
    <w:rsid w:val="00B56E6C"/>
    <w:rsid w:val="00B57365"/>
    <w:rsid w:val="00B57A31"/>
    <w:rsid w:val="00B63D0E"/>
    <w:rsid w:val="00B83039"/>
    <w:rsid w:val="00B854BA"/>
    <w:rsid w:val="00B91A8C"/>
    <w:rsid w:val="00BA290E"/>
    <w:rsid w:val="00BA5B00"/>
    <w:rsid w:val="00BB1A07"/>
    <w:rsid w:val="00BB2C71"/>
    <w:rsid w:val="00BB6DAD"/>
    <w:rsid w:val="00BB7346"/>
    <w:rsid w:val="00BC1555"/>
    <w:rsid w:val="00BC2E89"/>
    <w:rsid w:val="00BC3F58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6CE1"/>
    <w:rsid w:val="00C06939"/>
    <w:rsid w:val="00C173BF"/>
    <w:rsid w:val="00C21E3B"/>
    <w:rsid w:val="00C3462C"/>
    <w:rsid w:val="00C35B1A"/>
    <w:rsid w:val="00C41C7D"/>
    <w:rsid w:val="00C63023"/>
    <w:rsid w:val="00C63743"/>
    <w:rsid w:val="00C7054F"/>
    <w:rsid w:val="00C76C6C"/>
    <w:rsid w:val="00C80EC5"/>
    <w:rsid w:val="00C85669"/>
    <w:rsid w:val="00C85D6F"/>
    <w:rsid w:val="00C86BB9"/>
    <w:rsid w:val="00C8772C"/>
    <w:rsid w:val="00C9345F"/>
    <w:rsid w:val="00CA43FD"/>
    <w:rsid w:val="00CA53F3"/>
    <w:rsid w:val="00CB18EB"/>
    <w:rsid w:val="00CB335B"/>
    <w:rsid w:val="00CB441E"/>
    <w:rsid w:val="00CB7C59"/>
    <w:rsid w:val="00CC209B"/>
    <w:rsid w:val="00CC61BA"/>
    <w:rsid w:val="00CC72E9"/>
    <w:rsid w:val="00CD25C2"/>
    <w:rsid w:val="00CD4D4E"/>
    <w:rsid w:val="00CE24E5"/>
    <w:rsid w:val="00CE41DB"/>
    <w:rsid w:val="00CE4D96"/>
    <w:rsid w:val="00CF110A"/>
    <w:rsid w:val="00CF1EA0"/>
    <w:rsid w:val="00CF3906"/>
    <w:rsid w:val="00D037CC"/>
    <w:rsid w:val="00D078C4"/>
    <w:rsid w:val="00D15EA5"/>
    <w:rsid w:val="00D2100B"/>
    <w:rsid w:val="00D236B1"/>
    <w:rsid w:val="00D24220"/>
    <w:rsid w:val="00D3089E"/>
    <w:rsid w:val="00D31D7A"/>
    <w:rsid w:val="00D32CD2"/>
    <w:rsid w:val="00D33E60"/>
    <w:rsid w:val="00D4200E"/>
    <w:rsid w:val="00D460E7"/>
    <w:rsid w:val="00D63ABC"/>
    <w:rsid w:val="00D643B7"/>
    <w:rsid w:val="00D65332"/>
    <w:rsid w:val="00D675F1"/>
    <w:rsid w:val="00D73B96"/>
    <w:rsid w:val="00D75C54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E54AC"/>
    <w:rsid w:val="00DF1EAE"/>
    <w:rsid w:val="00E029FF"/>
    <w:rsid w:val="00E04361"/>
    <w:rsid w:val="00E064FD"/>
    <w:rsid w:val="00E0694F"/>
    <w:rsid w:val="00E1053A"/>
    <w:rsid w:val="00E13654"/>
    <w:rsid w:val="00E16418"/>
    <w:rsid w:val="00E266BE"/>
    <w:rsid w:val="00E26AF3"/>
    <w:rsid w:val="00E276E0"/>
    <w:rsid w:val="00E314EA"/>
    <w:rsid w:val="00E33FDA"/>
    <w:rsid w:val="00E358E7"/>
    <w:rsid w:val="00E406D5"/>
    <w:rsid w:val="00E40BAD"/>
    <w:rsid w:val="00E457FF"/>
    <w:rsid w:val="00E4627C"/>
    <w:rsid w:val="00E56701"/>
    <w:rsid w:val="00E62754"/>
    <w:rsid w:val="00E64D2D"/>
    <w:rsid w:val="00E7269C"/>
    <w:rsid w:val="00E77FA6"/>
    <w:rsid w:val="00E81383"/>
    <w:rsid w:val="00E8544E"/>
    <w:rsid w:val="00E86B53"/>
    <w:rsid w:val="00E9110B"/>
    <w:rsid w:val="00E95344"/>
    <w:rsid w:val="00EA2B6F"/>
    <w:rsid w:val="00EB3478"/>
    <w:rsid w:val="00EB4B39"/>
    <w:rsid w:val="00EB6FE3"/>
    <w:rsid w:val="00EC21F6"/>
    <w:rsid w:val="00ED2359"/>
    <w:rsid w:val="00EE0F65"/>
    <w:rsid w:val="00EE2171"/>
    <w:rsid w:val="00EE44DA"/>
    <w:rsid w:val="00EE59BD"/>
    <w:rsid w:val="00EF190C"/>
    <w:rsid w:val="00EF3C0D"/>
    <w:rsid w:val="00F01358"/>
    <w:rsid w:val="00F144E0"/>
    <w:rsid w:val="00F21219"/>
    <w:rsid w:val="00F2309C"/>
    <w:rsid w:val="00F246A1"/>
    <w:rsid w:val="00F26E8A"/>
    <w:rsid w:val="00F37917"/>
    <w:rsid w:val="00F43D66"/>
    <w:rsid w:val="00F5513E"/>
    <w:rsid w:val="00F55E02"/>
    <w:rsid w:val="00F63F3F"/>
    <w:rsid w:val="00F66FA5"/>
    <w:rsid w:val="00F6786A"/>
    <w:rsid w:val="00F71678"/>
    <w:rsid w:val="00F730E3"/>
    <w:rsid w:val="00F755E9"/>
    <w:rsid w:val="00F909CD"/>
    <w:rsid w:val="00F974D1"/>
    <w:rsid w:val="00F97986"/>
    <w:rsid w:val="00FA0F8D"/>
    <w:rsid w:val="00FA121E"/>
    <w:rsid w:val="00FA16E0"/>
    <w:rsid w:val="00FC4397"/>
    <w:rsid w:val="00FC499D"/>
    <w:rsid w:val="00FC5503"/>
    <w:rsid w:val="00FD05AD"/>
    <w:rsid w:val="00FD0666"/>
    <w:rsid w:val="00FD452B"/>
    <w:rsid w:val="00FD7295"/>
    <w:rsid w:val="00FE2187"/>
    <w:rsid w:val="00FE320C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6" ma:contentTypeDescription="Create a new document." ma:contentTypeScope="" ma:versionID="acfee75d624364037076a7ce56370b96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a35cd7f606ce3c47c7dda18483e60900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D52F39-23B6-4B4E-90CC-CD3C3BE2D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1c180b90-967f-4688-bfe9-3e2f9d25db2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995cbd9-5764-43f5-bd3f-0cf1ec58972e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</TotalTime>
  <Pages>2</Pages>
  <Words>606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</cp:revision>
  <cp:lastPrinted>2021-10-22T12:45:00Z</cp:lastPrinted>
  <dcterms:created xsi:type="dcterms:W3CDTF">2021-10-27T02:57:00Z</dcterms:created>
  <dcterms:modified xsi:type="dcterms:W3CDTF">2021-11-09T04:18:00Z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