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2C2898" w14:textId="77777777" w:rsidR="00364E2E" w:rsidRPr="00012592" w:rsidRDefault="00364E2E" w:rsidP="000E5CB3">
      <w:pPr>
        <w:pStyle w:val="Signature"/>
        <w:tabs>
          <w:tab w:val="left" w:pos="5400"/>
        </w:tabs>
        <w:spacing w:line="240" w:lineRule="atLeast"/>
        <w:rPr>
          <w:rFonts w:cstheme="minorBidi"/>
          <w:lang w:val="en-US" w:bidi="th-TH"/>
        </w:rPr>
      </w:pPr>
    </w:p>
    <w:p w14:paraId="771E37AA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5D4A7CE7" w14:textId="77777777" w:rsidR="00364E2E" w:rsidRPr="00CA71E1" w:rsidRDefault="00364E2E" w:rsidP="00126262">
      <w:pPr>
        <w:spacing w:line="240" w:lineRule="atLeast"/>
        <w:rPr>
          <w:rFonts w:cstheme="minorBidi"/>
          <w:cs/>
          <w:lang w:bidi="th-TH"/>
        </w:rPr>
      </w:pPr>
    </w:p>
    <w:p w14:paraId="0DA68569" w14:textId="77777777" w:rsidR="00BA4CC2" w:rsidRPr="009C7382" w:rsidRDefault="00BA4CC2" w:rsidP="00126262">
      <w:pPr>
        <w:spacing w:line="240" w:lineRule="atLeast"/>
        <w:rPr>
          <w:rFonts w:cs="Times New Roman"/>
        </w:rPr>
      </w:pPr>
    </w:p>
    <w:p w14:paraId="4858B84E" w14:textId="77777777" w:rsidR="00BA4CC2" w:rsidRPr="009C7382" w:rsidRDefault="00BA4CC2" w:rsidP="00126262">
      <w:pPr>
        <w:spacing w:line="240" w:lineRule="atLeast"/>
        <w:rPr>
          <w:rFonts w:cs="Times New Roman"/>
        </w:rPr>
      </w:pPr>
    </w:p>
    <w:p w14:paraId="0EA353CB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2AD242DA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5F5B7032" w14:textId="77777777" w:rsidR="00D468AF" w:rsidRPr="009C7382" w:rsidRDefault="00D468AF" w:rsidP="00126262">
      <w:pPr>
        <w:spacing w:line="240" w:lineRule="atLeast"/>
        <w:rPr>
          <w:rFonts w:cs="Times New Roman"/>
        </w:rPr>
      </w:pPr>
    </w:p>
    <w:p w14:paraId="51EC278C" w14:textId="77777777" w:rsidR="00BA4CC2" w:rsidRPr="009C7382" w:rsidRDefault="00BA4CC2" w:rsidP="00126262">
      <w:pPr>
        <w:spacing w:line="240" w:lineRule="atLeast"/>
        <w:rPr>
          <w:rFonts w:cs="Times New Roman"/>
          <w:cs/>
          <w:lang w:bidi="th-TH"/>
        </w:rPr>
      </w:pPr>
    </w:p>
    <w:p w14:paraId="6BB60996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419AB6A1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675D1122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78672C9A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2926F553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569E41D9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105113BA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116E7DA5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56D6E9D3" w14:textId="77777777" w:rsidR="00F13505" w:rsidRPr="009C7382" w:rsidRDefault="00F13505" w:rsidP="00126262">
      <w:pPr>
        <w:spacing w:line="240" w:lineRule="atLeast"/>
        <w:rPr>
          <w:rFonts w:cs="Times New Roman"/>
        </w:rPr>
      </w:pPr>
    </w:p>
    <w:p w14:paraId="0DD5170D" w14:textId="77777777" w:rsidR="00041335" w:rsidRPr="009C7382" w:rsidRDefault="00041335" w:rsidP="00041335">
      <w:pPr>
        <w:spacing w:line="240" w:lineRule="atLeast"/>
        <w:rPr>
          <w:rFonts w:cs="Times New Roman"/>
          <w:cs/>
          <w:lang w:bidi="th-TH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41335" w:rsidRPr="009C7382" w14:paraId="74492834" w14:textId="77777777" w:rsidTr="00202844">
        <w:trPr>
          <w:trHeight w:val="1210"/>
        </w:trPr>
        <w:tc>
          <w:tcPr>
            <w:tcW w:w="7830" w:type="dxa"/>
          </w:tcPr>
          <w:p w14:paraId="42E20791" w14:textId="77777777" w:rsidR="00041335" w:rsidRPr="009C7382" w:rsidRDefault="00041335" w:rsidP="00202844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9C7382">
              <w:rPr>
                <w:rFonts w:cs="Times New Roman"/>
                <w:sz w:val="40"/>
                <w:szCs w:val="40"/>
              </w:rPr>
              <w:t>Vinythai</w:t>
            </w:r>
            <w:proofErr w:type="spellEnd"/>
            <w:r w:rsidRPr="009C7382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9C7382">
              <w:rPr>
                <w:rFonts w:cs="Times New Roman"/>
                <w:sz w:val="40"/>
                <w:szCs w:val="40"/>
              </w:rPr>
              <w:br/>
              <w:t>and its Subsidiar</w:t>
            </w:r>
            <w:r w:rsidR="00012592">
              <w:rPr>
                <w:rFonts w:cs="Times New Roman"/>
                <w:sz w:val="40"/>
                <w:szCs w:val="40"/>
              </w:rPr>
              <w:t>y</w:t>
            </w:r>
          </w:p>
        </w:tc>
      </w:tr>
      <w:tr w:rsidR="001E60B9" w:rsidRPr="005B060B" w14:paraId="52CF1CCA" w14:textId="77777777" w:rsidTr="00202844">
        <w:trPr>
          <w:trHeight w:val="1784"/>
        </w:trPr>
        <w:tc>
          <w:tcPr>
            <w:tcW w:w="7830" w:type="dxa"/>
          </w:tcPr>
          <w:p w14:paraId="5D1E34F6" w14:textId="77777777" w:rsidR="001E5346" w:rsidRPr="009C7382" w:rsidRDefault="001E5346" w:rsidP="001E534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>
              <w:rPr>
                <w:rFonts w:cs="Times New Roman"/>
                <w:spacing w:val="-3"/>
                <w:sz w:val="36"/>
                <w:szCs w:val="36"/>
              </w:rPr>
              <w:t>Condensed i</w:t>
            </w:r>
            <w:r w:rsidRPr="009C7382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2EE6BAFC" w14:textId="4B68AFBC" w:rsidR="001B482C" w:rsidRPr="009C7382" w:rsidRDefault="001E5346" w:rsidP="001E5346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121F62">
              <w:rPr>
                <w:rFonts w:cs="Times New Roman"/>
                <w:sz w:val="36"/>
                <w:szCs w:val="36"/>
              </w:rPr>
              <w:t xml:space="preserve">for the three-month </w:t>
            </w:r>
            <w:r>
              <w:rPr>
                <w:rFonts w:cs="Times New Roman"/>
                <w:sz w:val="36"/>
                <w:szCs w:val="36"/>
              </w:rPr>
              <w:t xml:space="preserve">and </w:t>
            </w:r>
            <w:r w:rsidR="001101A0">
              <w:rPr>
                <w:rFonts w:cs="Times New Roman"/>
                <w:sz w:val="36"/>
                <w:szCs w:val="36"/>
              </w:rPr>
              <w:t>nine</w:t>
            </w:r>
            <w:r>
              <w:rPr>
                <w:rFonts w:cs="Times New Roman"/>
                <w:sz w:val="36"/>
                <w:szCs w:val="36"/>
              </w:rPr>
              <w:t xml:space="preserve">-month </w:t>
            </w:r>
            <w:r w:rsidRPr="00121F62">
              <w:rPr>
                <w:rFonts w:cs="Times New Roman"/>
                <w:sz w:val="36"/>
                <w:szCs w:val="36"/>
              </w:rPr>
              <w:t>period</w:t>
            </w:r>
            <w:r>
              <w:rPr>
                <w:rFonts w:cs="Times New Roman"/>
                <w:sz w:val="36"/>
                <w:szCs w:val="36"/>
              </w:rPr>
              <w:t>s</w:t>
            </w:r>
            <w:r w:rsidRPr="00121F62">
              <w:rPr>
                <w:rFonts w:cs="Times New Roman"/>
                <w:sz w:val="36"/>
                <w:szCs w:val="36"/>
              </w:rPr>
              <w:t xml:space="preserve"> ended</w:t>
            </w:r>
          </w:p>
          <w:p w14:paraId="64A01070" w14:textId="0D7A0948" w:rsidR="001B482C" w:rsidRPr="009B0442" w:rsidRDefault="001B482C" w:rsidP="001B482C">
            <w:pPr>
              <w:shd w:val="clear" w:color="auto" w:fill="FFFFFF"/>
              <w:spacing w:line="240" w:lineRule="atLeast"/>
              <w:jc w:val="center"/>
              <w:rPr>
                <w:rFonts w:cstheme="minorBidi"/>
                <w:sz w:val="36"/>
                <w:szCs w:val="45"/>
                <w:cs/>
                <w:lang w:bidi="th-TH"/>
              </w:rPr>
            </w:pPr>
            <w:r w:rsidRPr="009C7382">
              <w:rPr>
                <w:rFonts w:cs="Times New Roman"/>
                <w:sz w:val="36"/>
                <w:szCs w:val="36"/>
              </w:rPr>
              <w:t>3</w:t>
            </w:r>
            <w:r w:rsidR="001E5346">
              <w:rPr>
                <w:rFonts w:cs="Times New Roman"/>
                <w:sz w:val="36"/>
                <w:szCs w:val="36"/>
              </w:rPr>
              <w:t xml:space="preserve">0 </w:t>
            </w:r>
            <w:r w:rsidR="001101A0">
              <w:rPr>
                <w:rFonts w:cs="Times New Roman"/>
                <w:sz w:val="36"/>
                <w:szCs w:val="36"/>
              </w:rPr>
              <w:t>September</w:t>
            </w:r>
            <w:r w:rsidR="001E5346">
              <w:rPr>
                <w:rFonts w:cs="Times New Roman"/>
                <w:sz w:val="36"/>
                <w:szCs w:val="36"/>
              </w:rPr>
              <w:t xml:space="preserve"> </w:t>
            </w:r>
            <w:r w:rsidRPr="009C7382">
              <w:rPr>
                <w:rFonts w:cs="Times New Roman"/>
                <w:sz w:val="36"/>
                <w:szCs w:val="36"/>
              </w:rPr>
              <w:t>202</w:t>
            </w:r>
            <w:r w:rsidR="00292CB7">
              <w:rPr>
                <w:rFonts w:cs="Times New Roman"/>
                <w:sz w:val="36"/>
                <w:szCs w:val="36"/>
              </w:rPr>
              <w:t>1</w:t>
            </w:r>
          </w:p>
          <w:p w14:paraId="6BA3900C" w14:textId="77777777" w:rsidR="001B482C" w:rsidRPr="009C7382" w:rsidRDefault="001B482C" w:rsidP="001B482C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9C7382">
              <w:rPr>
                <w:rFonts w:cs="Times New Roman"/>
                <w:sz w:val="36"/>
                <w:szCs w:val="36"/>
              </w:rPr>
              <w:t>and</w:t>
            </w:r>
          </w:p>
          <w:p w14:paraId="7CDA03C2" w14:textId="77777777" w:rsidR="001E60B9" w:rsidRPr="009C7382" w:rsidRDefault="001B482C" w:rsidP="001B482C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9C7382">
              <w:rPr>
                <w:rFonts w:cs="Times New Roman"/>
                <w:spacing w:val="-3"/>
                <w:szCs w:val="36"/>
              </w:rPr>
              <w:t xml:space="preserve">Independent auditor’s </w:t>
            </w:r>
            <w:r w:rsidR="005C6EEE">
              <w:rPr>
                <w:rFonts w:cs="Times New Roman"/>
                <w:spacing w:val="-3"/>
                <w:szCs w:val="36"/>
              </w:rPr>
              <w:t>review report</w:t>
            </w:r>
          </w:p>
        </w:tc>
      </w:tr>
      <w:tr w:rsidR="00041335" w:rsidRPr="009C7382" w14:paraId="33C7772B" w14:textId="77777777" w:rsidTr="00202844">
        <w:trPr>
          <w:trHeight w:val="454"/>
        </w:trPr>
        <w:tc>
          <w:tcPr>
            <w:tcW w:w="7830" w:type="dxa"/>
          </w:tcPr>
          <w:p w14:paraId="6E906033" w14:textId="77777777" w:rsidR="00041335" w:rsidRPr="009C7382" w:rsidRDefault="00041335" w:rsidP="00202844">
            <w:pPr>
              <w:ind w:right="-43"/>
              <w:jc w:val="center"/>
              <w:rPr>
                <w:rFonts w:cs="Times New Roman"/>
                <w:sz w:val="32"/>
                <w:szCs w:val="32"/>
              </w:rPr>
            </w:pPr>
            <w:bookmarkStart w:id="1" w:name="SubTitle"/>
            <w:bookmarkEnd w:id="1"/>
          </w:p>
        </w:tc>
      </w:tr>
    </w:tbl>
    <w:p w14:paraId="0633832B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2" w:name="Date"/>
      <w:bookmarkEnd w:id="2"/>
    </w:p>
    <w:p w14:paraId="013BB43C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A7E0A55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05F42FD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999643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C266494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7ED5AA1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7BABCA9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1E487FE" w14:textId="77777777" w:rsidR="00285B85" w:rsidRPr="00DC7558" w:rsidRDefault="00285B85" w:rsidP="00DB78D2">
      <w:pPr>
        <w:pStyle w:val="acctmainheading"/>
        <w:spacing w:after="0" w:line="240" w:lineRule="atLeast"/>
        <w:jc w:val="both"/>
        <w:outlineLvl w:val="0"/>
        <w:rPr>
          <w:rFonts w:cstheme="minorBidi"/>
          <w:cs/>
          <w:lang w:val="en-US" w:bidi="th-TH"/>
        </w:rPr>
      </w:pPr>
    </w:p>
    <w:p w14:paraId="47420AFE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BAC8572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lang w:val="en-US"/>
        </w:rPr>
      </w:pPr>
    </w:p>
    <w:p w14:paraId="348831B8" w14:textId="77777777" w:rsidR="00292CB7" w:rsidRDefault="00292CB7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  <w:sectPr w:rsidR="00292CB7" w:rsidSect="00F14E58">
          <w:footerReference w:type="even" r:id="rId8"/>
          <w:footerReference w:type="first" r:id="rId9"/>
          <w:pgSz w:w="11907" w:h="16840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7E8285F" w14:textId="77777777" w:rsidR="004E7159" w:rsidRPr="009C7382" w:rsidRDefault="004E7159" w:rsidP="002E339C">
      <w:pPr>
        <w:pStyle w:val="acctmainheading"/>
        <w:tabs>
          <w:tab w:val="left" w:pos="3804"/>
        </w:tabs>
        <w:spacing w:after="0" w:line="240" w:lineRule="atLeast"/>
        <w:jc w:val="both"/>
        <w:outlineLvl w:val="0"/>
        <w:rPr>
          <w:rFonts w:cs="Times New Roman"/>
        </w:rPr>
      </w:pPr>
    </w:p>
    <w:p w14:paraId="5061BE1F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0C77D88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027B52F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E5E7954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96180A0" w14:textId="77777777" w:rsidR="004E7159" w:rsidRPr="009C7382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D24E087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AC6582E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31E54F" w14:textId="77777777" w:rsidR="004765E6" w:rsidRPr="009C7382" w:rsidRDefault="004765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336C045" w14:textId="77777777" w:rsidR="00C74F5F" w:rsidRPr="009C7382" w:rsidRDefault="00C74F5F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67AF63A" w14:textId="77777777" w:rsidR="003338E6" w:rsidRPr="009C7382" w:rsidRDefault="00442EE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cs/>
          <w:lang w:bidi="th-TH"/>
        </w:rPr>
      </w:pPr>
      <w:r w:rsidRPr="009C7382">
        <w:rPr>
          <w:rFonts w:cs="Times New Roman"/>
          <w:bCs/>
          <w:szCs w:val="28"/>
        </w:rPr>
        <w:t>Independent Auditor’s Report on Review of</w:t>
      </w:r>
      <w:r w:rsidR="00DF7480" w:rsidRPr="009C7382">
        <w:rPr>
          <w:rFonts w:cs="Times New Roman"/>
          <w:bCs/>
          <w:szCs w:val="28"/>
        </w:rPr>
        <w:t xml:space="preserve"> </w:t>
      </w:r>
      <w:r w:rsidRPr="009C7382">
        <w:rPr>
          <w:rFonts w:cs="Times New Roman"/>
          <w:bCs/>
          <w:szCs w:val="28"/>
        </w:rPr>
        <w:t xml:space="preserve">Interim Financial </w:t>
      </w:r>
      <w:r w:rsidR="00E4017B" w:rsidRPr="009C7382">
        <w:rPr>
          <w:rFonts w:cs="Times New Roman"/>
          <w:bCs/>
          <w:szCs w:val="28"/>
        </w:rPr>
        <w:t>Information</w:t>
      </w:r>
      <w:r w:rsidR="00A13AB7" w:rsidRPr="009C7382">
        <w:rPr>
          <w:rFonts w:cs="Times New Roman"/>
        </w:rPr>
        <w:t xml:space="preserve"> </w:t>
      </w:r>
    </w:p>
    <w:p w14:paraId="7644DCC5" w14:textId="77777777" w:rsidR="00E83DC8" w:rsidRPr="009C7382" w:rsidRDefault="00E83DC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4AD65944" w14:textId="77777777" w:rsidR="00A76FE8" w:rsidRPr="009C7382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1C2B6E88" w14:textId="77777777" w:rsidR="003338E6" w:rsidRPr="009C7382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9C7382">
        <w:rPr>
          <w:rFonts w:cs="Times New Roman"/>
          <w:sz w:val="24"/>
          <w:szCs w:val="24"/>
        </w:rPr>
        <w:t xml:space="preserve">To the </w:t>
      </w:r>
      <w:r w:rsidR="008B5D95" w:rsidRPr="009C7382">
        <w:rPr>
          <w:rFonts w:cs="Times New Roman"/>
          <w:sz w:val="24"/>
          <w:szCs w:val="24"/>
        </w:rPr>
        <w:t>Board of Directors</w:t>
      </w:r>
      <w:r w:rsidR="00C365DD" w:rsidRPr="009C7382">
        <w:rPr>
          <w:rFonts w:cs="Times New Roman"/>
          <w:sz w:val="24"/>
          <w:szCs w:val="24"/>
        </w:rPr>
        <w:t xml:space="preserve"> of </w:t>
      </w:r>
      <w:proofErr w:type="spellStart"/>
      <w:r w:rsidR="00C365DD" w:rsidRPr="009C7382">
        <w:rPr>
          <w:rFonts w:cs="Times New Roman"/>
          <w:sz w:val="24"/>
          <w:szCs w:val="24"/>
        </w:rPr>
        <w:t>Vinythai</w:t>
      </w:r>
      <w:proofErr w:type="spellEnd"/>
      <w:r w:rsidR="00C365DD" w:rsidRPr="009C7382">
        <w:rPr>
          <w:rFonts w:cs="Times New Roman"/>
          <w:sz w:val="24"/>
          <w:szCs w:val="24"/>
        </w:rPr>
        <w:t xml:space="preserve"> </w:t>
      </w:r>
      <w:r w:rsidRPr="009C7382">
        <w:rPr>
          <w:rFonts w:cs="Times New Roman"/>
          <w:sz w:val="24"/>
          <w:szCs w:val="24"/>
        </w:rPr>
        <w:t>Public Company Limited</w:t>
      </w:r>
    </w:p>
    <w:p w14:paraId="493C0F4D" w14:textId="77777777" w:rsidR="00E96854" w:rsidRPr="009C7382" w:rsidRDefault="00E96854" w:rsidP="00DB78D2">
      <w:pPr>
        <w:spacing w:line="240" w:lineRule="atLeast"/>
        <w:jc w:val="both"/>
        <w:rPr>
          <w:rFonts w:cs="Times New Roman"/>
        </w:rPr>
      </w:pPr>
    </w:p>
    <w:p w14:paraId="2023EA25" w14:textId="77777777" w:rsidR="00FB6839" w:rsidRPr="009C7382" w:rsidRDefault="00FB6839" w:rsidP="00DB78D2">
      <w:pPr>
        <w:spacing w:line="240" w:lineRule="atLeast"/>
        <w:jc w:val="both"/>
        <w:rPr>
          <w:rFonts w:cs="Times New Roman"/>
        </w:rPr>
      </w:pPr>
    </w:p>
    <w:p w14:paraId="1CDA59DF" w14:textId="6238F386" w:rsidR="001B482C" w:rsidRPr="009C7382" w:rsidRDefault="001B482C" w:rsidP="001B482C">
      <w:pPr>
        <w:jc w:val="both"/>
        <w:rPr>
          <w:rFonts w:cs="Times New Roman"/>
          <w:lang w:bidi="th-TH"/>
        </w:rPr>
      </w:pPr>
      <w:r w:rsidRPr="009C7382">
        <w:rPr>
          <w:rFonts w:cs="Times New Roman"/>
          <w:lang w:bidi="th-TH"/>
        </w:rPr>
        <w:t xml:space="preserve">I have reviewed the accompanying consolidated and separate statements of financial position of </w:t>
      </w:r>
      <w:proofErr w:type="spellStart"/>
      <w:r w:rsidRPr="009C7382">
        <w:rPr>
          <w:rFonts w:cs="Times New Roman"/>
        </w:rPr>
        <w:t>Vinythai</w:t>
      </w:r>
      <w:proofErr w:type="spellEnd"/>
      <w:r w:rsidRPr="009C7382">
        <w:rPr>
          <w:rFonts w:cs="Times New Roman"/>
        </w:rPr>
        <w:t xml:space="preserve"> Public Company Limited</w:t>
      </w:r>
      <w:r w:rsidRPr="009C7382">
        <w:rPr>
          <w:rFonts w:cs="Times New Roman"/>
          <w:lang w:bidi="th-TH"/>
        </w:rPr>
        <w:t xml:space="preserve"> and its subsidiar</w:t>
      </w:r>
      <w:r w:rsidR="00012592">
        <w:rPr>
          <w:rFonts w:cs="Times New Roman"/>
          <w:lang w:bidi="th-TH"/>
        </w:rPr>
        <w:t>y</w:t>
      </w:r>
      <w:r w:rsidRPr="009C7382">
        <w:rPr>
          <w:rFonts w:cs="Times New Roman"/>
          <w:lang w:bidi="th-TH"/>
        </w:rPr>
        <w:t xml:space="preserve">, and of </w:t>
      </w:r>
      <w:proofErr w:type="spellStart"/>
      <w:r w:rsidRPr="009C7382">
        <w:rPr>
          <w:rFonts w:cs="Times New Roman"/>
        </w:rPr>
        <w:t>Vinythai</w:t>
      </w:r>
      <w:proofErr w:type="spellEnd"/>
      <w:r w:rsidRPr="009C7382">
        <w:rPr>
          <w:rFonts w:cs="Times New Roman"/>
        </w:rPr>
        <w:t xml:space="preserve"> Public Company Limited</w:t>
      </w:r>
      <w:r w:rsidRPr="009C7382">
        <w:rPr>
          <w:rFonts w:cs="Times New Roman"/>
          <w:lang w:bidi="th-TH"/>
        </w:rPr>
        <w:t xml:space="preserve">, respectively, as at </w:t>
      </w:r>
      <w:r w:rsidR="005C6EEE">
        <w:rPr>
          <w:rFonts w:cs="Times New Roman"/>
          <w:lang w:bidi="th-TH"/>
        </w:rPr>
        <w:br/>
      </w:r>
      <w:r w:rsidRPr="009C7382">
        <w:rPr>
          <w:rFonts w:cs="Times New Roman"/>
          <w:lang w:bidi="th-TH"/>
        </w:rPr>
        <w:t>3</w:t>
      </w:r>
      <w:r w:rsidR="00FB5AF9">
        <w:rPr>
          <w:rFonts w:cs="Times New Roman"/>
          <w:lang w:bidi="th-TH"/>
        </w:rPr>
        <w:t xml:space="preserve">0 </w:t>
      </w:r>
      <w:r w:rsidR="001101A0">
        <w:rPr>
          <w:rFonts w:cs="Times New Roman"/>
          <w:lang w:bidi="th-TH"/>
        </w:rPr>
        <w:t>September</w:t>
      </w:r>
      <w:r w:rsidR="00FB5AF9">
        <w:rPr>
          <w:rFonts w:cs="Times New Roman"/>
          <w:lang w:bidi="th-TH"/>
        </w:rPr>
        <w:t xml:space="preserve"> </w:t>
      </w:r>
      <w:r w:rsidRPr="009C7382">
        <w:rPr>
          <w:rFonts w:cs="Times New Roman"/>
          <w:lang w:bidi="th-TH"/>
        </w:rPr>
        <w:t>202</w:t>
      </w:r>
      <w:r w:rsidR="00B73FB0">
        <w:rPr>
          <w:rFonts w:cs="Times New Roman"/>
          <w:lang w:bidi="th-TH"/>
        </w:rPr>
        <w:t>1</w:t>
      </w:r>
      <w:r w:rsidRPr="009C7382">
        <w:rPr>
          <w:rFonts w:cs="Times New Roman"/>
          <w:lang w:bidi="th-TH"/>
        </w:rPr>
        <w:t>; the consolidated and separate statements of comprehensive income</w:t>
      </w:r>
      <w:r w:rsidR="00D94411">
        <w:rPr>
          <w:rFonts w:cs="Times New Roman"/>
          <w:lang w:bidi="th-TH"/>
        </w:rPr>
        <w:t xml:space="preserve"> for the three-month and </w:t>
      </w:r>
      <w:r w:rsidR="001101A0">
        <w:rPr>
          <w:rFonts w:cs="Times New Roman"/>
          <w:lang w:bidi="th-TH"/>
        </w:rPr>
        <w:t>nine</w:t>
      </w:r>
      <w:r w:rsidR="00D94411">
        <w:rPr>
          <w:rFonts w:cs="Times New Roman"/>
          <w:lang w:bidi="th-TH"/>
        </w:rPr>
        <w:t xml:space="preserve">-month periods ended 30 </w:t>
      </w:r>
      <w:r w:rsidR="001101A0">
        <w:rPr>
          <w:rFonts w:cs="Times New Roman"/>
          <w:lang w:bidi="th-TH"/>
        </w:rPr>
        <w:t>September</w:t>
      </w:r>
      <w:r w:rsidR="00D94411">
        <w:rPr>
          <w:rFonts w:cs="Times New Roman"/>
          <w:lang w:bidi="th-TH"/>
        </w:rPr>
        <w:t xml:space="preserve"> 2021</w:t>
      </w:r>
      <w:r w:rsidRPr="009C7382">
        <w:rPr>
          <w:rFonts w:cs="Times New Roman"/>
          <w:lang w:bidi="th-TH"/>
        </w:rPr>
        <w:t xml:space="preserve">, </w:t>
      </w:r>
      <w:r w:rsidR="00D94411">
        <w:rPr>
          <w:rFonts w:cs="Times New Roman"/>
          <w:lang w:bidi="th-TH"/>
        </w:rPr>
        <w:t xml:space="preserve">the consolidated and separate statements of </w:t>
      </w:r>
      <w:r w:rsidRPr="009C7382">
        <w:rPr>
          <w:rFonts w:cs="Times New Roman"/>
          <w:lang w:bidi="th-TH"/>
        </w:rPr>
        <w:t xml:space="preserve">changes in equity and cash flows for the </w:t>
      </w:r>
      <w:r w:rsidR="001101A0">
        <w:rPr>
          <w:rFonts w:cs="Times New Roman"/>
          <w:lang w:bidi="th-TH"/>
        </w:rPr>
        <w:t>nine</w:t>
      </w:r>
      <w:r w:rsidRPr="009C7382">
        <w:rPr>
          <w:rFonts w:cs="Times New Roman"/>
          <w:lang w:bidi="th-TH"/>
        </w:rPr>
        <w:t>-month period ended 3</w:t>
      </w:r>
      <w:r w:rsidR="00FB5AF9">
        <w:rPr>
          <w:rFonts w:cs="Times New Roman"/>
          <w:lang w:bidi="th-TH"/>
        </w:rPr>
        <w:t xml:space="preserve">0 </w:t>
      </w:r>
      <w:r w:rsidR="001101A0">
        <w:rPr>
          <w:rFonts w:cs="Times New Roman"/>
          <w:lang w:bidi="th-TH"/>
        </w:rPr>
        <w:t>September</w:t>
      </w:r>
      <w:r w:rsidR="00FB5AF9">
        <w:rPr>
          <w:rFonts w:cs="Times New Roman"/>
          <w:lang w:bidi="th-TH"/>
        </w:rPr>
        <w:t xml:space="preserve"> </w:t>
      </w:r>
      <w:r w:rsidRPr="009C7382">
        <w:rPr>
          <w:rFonts w:cs="Times New Roman"/>
          <w:lang w:bidi="th-TH"/>
        </w:rPr>
        <w:t>202</w:t>
      </w:r>
      <w:r w:rsidR="00292CB7">
        <w:rPr>
          <w:rFonts w:cs="Times New Roman"/>
          <w:lang w:bidi="th-TH"/>
        </w:rPr>
        <w:t>1</w:t>
      </w:r>
      <w:r w:rsidRPr="009C7382">
        <w:rPr>
          <w:rFonts w:cs="Times New Roman"/>
          <w:lang w:bidi="th-TH"/>
        </w:rPr>
        <w:t>; and condensed notes (“interim financial information”).</w:t>
      </w:r>
      <w:r w:rsidRPr="009C7382">
        <w:rPr>
          <w:rFonts w:cs="Times New Roman"/>
          <w:i/>
          <w:iCs/>
          <w:lang w:bidi="th-TH"/>
        </w:rPr>
        <w:t xml:space="preserve"> </w:t>
      </w:r>
      <w:r w:rsidRPr="009C7382">
        <w:rPr>
          <w:rFonts w:cs="Times New Roman"/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7FB67DF9" w14:textId="77777777" w:rsidR="00442EEA" w:rsidRPr="009C7382" w:rsidRDefault="00442EEA" w:rsidP="00442EEA">
      <w:pPr>
        <w:pStyle w:val="RNormal"/>
        <w:rPr>
          <w:lang w:val="en-GB"/>
        </w:rPr>
      </w:pPr>
    </w:p>
    <w:p w14:paraId="170BC1FB" w14:textId="77777777" w:rsidR="00F442F5" w:rsidRPr="009C7382" w:rsidRDefault="00F442F5" w:rsidP="00F442F5">
      <w:pPr>
        <w:jc w:val="both"/>
        <w:rPr>
          <w:rFonts w:cs="Times New Roman"/>
          <w:i/>
        </w:rPr>
      </w:pPr>
      <w:r w:rsidRPr="009C7382">
        <w:rPr>
          <w:rFonts w:cs="Times New Roman"/>
          <w:i/>
        </w:rPr>
        <w:t>Scope of Review</w:t>
      </w:r>
    </w:p>
    <w:p w14:paraId="391D6BDD" w14:textId="77777777" w:rsidR="00F442F5" w:rsidRPr="009C7382" w:rsidRDefault="00F442F5" w:rsidP="00F442F5">
      <w:pPr>
        <w:jc w:val="both"/>
        <w:rPr>
          <w:rFonts w:cs="Times New Roman"/>
        </w:rPr>
      </w:pPr>
    </w:p>
    <w:p w14:paraId="38BFC12C" w14:textId="77777777" w:rsidR="00F442F5" w:rsidRPr="009C7382" w:rsidRDefault="00F442F5" w:rsidP="00F442F5">
      <w:pPr>
        <w:jc w:val="both"/>
        <w:rPr>
          <w:rFonts w:cs="Times New Roman"/>
          <w:szCs w:val="22"/>
        </w:rPr>
      </w:pPr>
      <w:r w:rsidRPr="009C7382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C7382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9C7382">
        <w:rPr>
          <w:rFonts w:cs="Times New Roman"/>
          <w:szCs w:val="28"/>
          <w:lang w:bidi="th-TH"/>
        </w:rPr>
        <w:t>me</w:t>
      </w:r>
      <w:r w:rsidRPr="009C7382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9C7382">
        <w:rPr>
          <w:rFonts w:cs="Times New Roman"/>
          <w:szCs w:val="28"/>
          <w:lang w:bidi="th-TH"/>
        </w:rPr>
        <w:t>I</w:t>
      </w:r>
      <w:r w:rsidRPr="009C7382">
        <w:rPr>
          <w:rFonts w:cs="Times New Roman"/>
          <w:szCs w:val="22"/>
        </w:rPr>
        <w:t xml:space="preserve"> do not express an audit opinion.</w:t>
      </w:r>
    </w:p>
    <w:p w14:paraId="2F627E31" w14:textId="77777777" w:rsidR="00F442F5" w:rsidRPr="009C7382" w:rsidRDefault="00F442F5" w:rsidP="00F442F5">
      <w:pPr>
        <w:jc w:val="both"/>
        <w:rPr>
          <w:rFonts w:cs="Times New Roman"/>
        </w:rPr>
      </w:pPr>
    </w:p>
    <w:p w14:paraId="708FE308" w14:textId="77777777" w:rsidR="00F442F5" w:rsidRPr="009C7382" w:rsidRDefault="00F442F5" w:rsidP="00F442F5">
      <w:pPr>
        <w:jc w:val="both"/>
        <w:rPr>
          <w:rFonts w:cs="Times New Roman"/>
          <w:szCs w:val="22"/>
        </w:rPr>
      </w:pPr>
      <w:r w:rsidRPr="009C7382">
        <w:rPr>
          <w:rFonts w:cs="Times New Roman"/>
          <w:i/>
          <w:szCs w:val="22"/>
        </w:rPr>
        <w:t>Conclusion</w:t>
      </w:r>
    </w:p>
    <w:p w14:paraId="5B05A3D0" w14:textId="77777777" w:rsidR="00F442F5" w:rsidRPr="009C7382" w:rsidRDefault="00F442F5" w:rsidP="00F442F5">
      <w:pPr>
        <w:jc w:val="both"/>
        <w:rPr>
          <w:rFonts w:cs="Times New Roman"/>
        </w:rPr>
      </w:pPr>
    </w:p>
    <w:p w14:paraId="026A50C9" w14:textId="77777777" w:rsidR="00F442F5" w:rsidRPr="009C7382" w:rsidRDefault="00F442F5" w:rsidP="00F442F5">
      <w:pPr>
        <w:jc w:val="both"/>
        <w:rPr>
          <w:rFonts w:cs="Times New Roman"/>
        </w:rPr>
      </w:pPr>
      <w:r w:rsidRPr="009C738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9C7382">
        <w:rPr>
          <w:rFonts w:cs="Times New Roman"/>
          <w:szCs w:val="28"/>
          <w:cs/>
          <w:lang w:bidi="th-TH"/>
        </w:rPr>
        <w:t xml:space="preserve"> </w:t>
      </w:r>
      <w:r w:rsidRPr="009C7382">
        <w:rPr>
          <w:rFonts w:cs="Times New Roman"/>
          <w:szCs w:val="22"/>
          <w:lang w:bidi="th-TH"/>
        </w:rPr>
        <w:t>is</w:t>
      </w:r>
      <w:r w:rsidRPr="009C7382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43A9E9EA" w14:textId="77777777" w:rsidR="00E84E70" w:rsidRPr="009C7382" w:rsidRDefault="00E84E70" w:rsidP="00E84E70">
      <w:pPr>
        <w:pStyle w:val="RNormal"/>
        <w:rPr>
          <w:szCs w:val="20"/>
          <w:lang w:val="en-GB"/>
        </w:rPr>
      </w:pPr>
    </w:p>
    <w:p w14:paraId="687F8701" w14:textId="77777777" w:rsidR="008E5B6D" w:rsidRPr="009C7382" w:rsidRDefault="008E5B6D" w:rsidP="00E84E70">
      <w:pPr>
        <w:pStyle w:val="RNormal"/>
        <w:rPr>
          <w:szCs w:val="20"/>
          <w:lang w:val="en-GB"/>
        </w:rPr>
      </w:pPr>
    </w:p>
    <w:p w14:paraId="7F6B2FC4" w14:textId="77777777" w:rsidR="00E84E70" w:rsidRPr="009C7382" w:rsidRDefault="00E84E70" w:rsidP="00E84E70">
      <w:pPr>
        <w:pStyle w:val="RNormal"/>
        <w:rPr>
          <w:szCs w:val="20"/>
          <w:lang w:val="en-GB"/>
        </w:rPr>
      </w:pPr>
    </w:p>
    <w:p w14:paraId="4E145C73" w14:textId="77777777" w:rsidR="00CD7A7C" w:rsidRPr="009C7382" w:rsidRDefault="00CD7A7C" w:rsidP="00E84E70">
      <w:pPr>
        <w:pStyle w:val="RNormal"/>
        <w:rPr>
          <w:szCs w:val="20"/>
          <w:lang w:val="en-GB"/>
        </w:rPr>
      </w:pPr>
    </w:p>
    <w:p w14:paraId="7E2B977E" w14:textId="0A15F93B" w:rsidR="00E57991" w:rsidRDefault="00E57991" w:rsidP="00E84E70">
      <w:pPr>
        <w:pStyle w:val="RNormal"/>
        <w:rPr>
          <w:szCs w:val="20"/>
          <w:lang w:val="en-GB"/>
        </w:rPr>
      </w:pPr>
    </w:p>
    <w:p w14:paraId="08070562" w14:textId="77777777" w:rsidR="00964D48" w:rsidRPr="009C7382" w:rsidRDefault="00964D48" w:rsidP="00E84E70">
      <w:pPr>
        <w:pStyle w:val="RNormal"/>
        <w:rPr>
          <w:szCs w:val="20"/>
          <w:lang w:val="en-GB"/>
        </w:rPr>
      </w:pPr>
    </w:p>
    <w:p w14:paraId="695FB64E" w14:textId="77777777" w:rsidR="00E84E70" w:rsidRPr="009C7382" w:rsidRDefault="00E84E70" w:rsidP="00E84E70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(</w:t>
      </w:r>
      <w:r w:rsidR="00C74F5F" w:rsidRPr="009C7382">
        <w:rPr>
          <w:rFonts w:cs="Times New Roman"/>
          <w:lang w:val="en-US"/>
        </w:rPr>
        <w:t>Sirinuch Vimolsathit</w:t>
      </w:r>
      <w:r w:rsidRPr="009C7382">
        <w:rPr>
          <w:rFonts w:cs="Times New Roman"/>
          <w:lang w:val="en-US"/>
        </w:rPr>
        <w:t>)</w:t>
      </w:r>
    </w:p>
    <w:p w14:paraId="17E1C028" w14:textId="77777777" w:rsidR="00E84E70" w:rsidRPr="009C7382" w:rsidRDefault="00E84E70" w:rsidP="00E84E70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Certified Public Accountant</w:t>
      </w:r>
    </w:p>
    <w:p w14:paraId="4A956EA3" w14:textId="77777777" w:rsidR="00E84E70" w:rsidRPr="009C7382" w:rsidRDefault="00E84E70" w:rsidP="00E84E70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 xml:space="preserve">Registration No. </w:t>
      </w:r>
      <w:r w:rsidR="002E339C" w:rsidRPr="009C7382">
        <w:rPr>
          <w:rFonts w:cs="Times New Roman"/>
          <w:lang w:val="en-US"/>
        </w:rPr>
        <w:t>8413</w:t>
      </w:r>
    </w:p>
    <w:p w14:paraId="61C22E37" w14:textId="77777777" w:rsidR="00E84E70" w:rsidRPr="009C7382" w:rsidRDefault="00E84E70" w:rsidP="00E84E70">
      <w:pPr>
        <w:pStyle w:val="IndexHeading1"/>
        <w:spacing w:after="0" w:line="240" w:lineRule="atLeast"/>
        <w:outlineLvl w:val="0"/>
        <w:rPr>
          <w:rFonts w:cs="Times New Roman"/>
          <w:lang w:val="en-US"/>
        </w:rPr>
      </w:pPr>
    </w:p>
    <w:p w14:paraId="7173ED5D" w14:textId="77777777" w:rsidR="00E84E70" w:rsidRPr="009C7382" w:rsidRDefault="00E84E70" w:rsidP="00E84E70">
      <w:pPr>
        <w:spacing w:line="240" w:lineRule="atLeast"/>
        <w:ind w:right="99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 xml:space="preserve">KPMG </w:t>
      </w:r>
      <w:proofErr w:type="spellStart"/>
      <w:r w:rsidRPr="009C7382">
        <w:rPr>
          <w:rFonts w:cs="Times New Roman"/>
          <w:lang w:val="en-US"/>
        </w:rPr>
        <w:t>Phoomchai</w:t>
      </w:r>
      <w:proofErr w:type="spellEnd"/>
      <w:r w:rsidRPr="009C7382">
        <w:rPr>
          <w:rFonts w:cs="Times New Roman"/>
          <w:lang w:val="en-US"/>
        </w:rPr>
        <w:t xml:space="preserve"> Audit</w:t>
      </w:r>
      <w:r w:rsidR="00134ECE" w:rsidRPr="009C7382">
        <w:rPr>
          <w:rFonts w:cs="Times New Roman"/>
          <w:lang w:val="en-US"/>
        </w:rPr>
        <w:t xml:space="preserve"> Ltd.</w:t>
      </w:r>
    </w:p>
    <w:p w14:paraId="0765EC85" w14:textId="77777777" w:rsidR="00E73325" w:rsidRPr="009C7382" w:rsidRDefault="00E84E70" w:rsidP="00E84E70">
      <w:pPr>
        <w:spacing w:line="240" w:lineRule="atLeast"/>
        <w:ind w:right="99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Bangkok</w:t>
      </w:r>
    </w:p>
    <w:p w14:paraId="6C2F54CC" w14:textId="6CC1C936" w:rsidR="00E73325" w:rsidRDefault="00CE1412" w:rsidP="00E73325">
      <w:pPr>
        <w:rPr>
          <w:lang w:val="en-US" w:bidi="th-TH"/>
        </w:rPr>
      </w:pPr>
      <w:r>
        <w:rPr>
          <w:lang w:val="en-US" w:bidi="th-TH"/>
        </w:rPr>
        <w:t xml:space="preserve">10 November </w:t>
      </w:r>
      <w:r w:rsidR="00D94411">
        <w:rPr>
          <w:lang w:val="en-US" w:bidi="th-TH"/>
        </w:rPr>
        <w:t>2021</w:t>
      </w:r>
    </w:p>
    <w:p w14:paraId="45F1AA6D" w14:textId="47B4720E" w:rsidR="002858C3" w:rsidRDefault="002858C3" w:rsidP="00E73325">
      <w:pPr>
        <w:rPr>
          <w:rFonts w:cs="Times New Roman"/>
          <w:lang w:val="en-US"/>
        </w:rPr>
      </w:pPr>
    </w:p>
    <w:sectPr w:rsidR="002858C3" w:rsidSect="0022610D">
      <w:headerReference w:type="even" r:id="rId10"/>
      <w:headerReference w:type="default" r:id="rId11"/>
      <w:footerReference w:type="even" r:id="rId12"/>
      <w:footerReference w:type="default" r:id="rId13"/>
      <w:pgSz w:w="11907" w:h="16840"/>
      <w:pgMar w:top="691" w:right="1152" w:bottom="576" w:left="1152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F7AB6A" w14:textId="77777777" w:rsidR="009932A1" w:rsidRDefault="009932A1">
      <w:r>
        <w:separator/>
      </w:r>
    </w:p>
  </w:endnote>
  <w:endnote w:type="continuationSeparator" w:id="0">
    <w:p w14:paraId="38C19900" w14:textId="77777777" w:rsidR="009932A1" w:rsidRDefault="0099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B8E1EA" w14:textId="77777777" w:rsidR="00FA2507" w:rsidRDefault="00FA2507" w:rsidP="000C3C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9BF7A5D" w14:textId="77777777" w:rsidR="00FA2507" w:rsidRPr="00A254AB" w:rsidRDefault="00FA2507">
    <w:pPr>
      <w:pStyle w:val="Footer"/>
      <w:rPr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C779F" w14:textId="77777777" w:rsidR="00FA2507" w:rsidRPr="00E93444" w:rsidRDefault="00FA2507" w:rsidP="00E93444">
    <w:pPr>
      <w:pStyle w:val="Footer"/>
      <w:tabs>
        <w:tab w:val="clear" w:pos="9639"/>
        <w:tab w:val="right" w:pos="4860"/>
      </w:tabs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76670" w14:textId="77777777" w:rsidR="0022610D" w:rsidRPr="00A254AB" w:rsidRDefault="0022610D">
    <w:pPr>
      <w:pStyle w:val="Footer"/>
      <w:rPr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55BF25" w14:textId="77777777" w:rsidR="00FA2507" w:rsidRDefault="00FA2507" w:rsidP="008C4AE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1592B002" w14:textId="77777777" w:rsidR="00FA2507" w:rsidRPr="00596CC3" w:rsidRDefault="00FA2507" w:rsidP="00FB799E">
    <w:pPr>
      <w:pStyle w:val="Footer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2D9A8" w14:textId="77777777" w:rsidR="009932A1" w:rsidRDefault="009932A1">
      <w:r>
        <w:separator/>
      </w:r>
    </w:p>
  </w:footnote>
  <w:footnote w:type="continuationSeparator" w:id="0">
    <w:p w14:paraId="3F4380F7" w14:textId="77777777" w:rsidR="009932A1" w:rsidRDefault="00993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3F1DB" w14:textId="77777777" w:rsidR="00FA2507" w:rsidRPr="0022610D" w:rsidRDefault="00FA2507" w:rsidP="002261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A7F07" w14:textId="53A462CA" w:rsidR="00FA2507" w:rsidRDefault="00FA2507" w:rsidP="00E92481">
    <w:pPr>
      <w:pStyle w:val="acctmainheading"/>
      <w:tabs>
        <w:tab w:val="left" w:pos="7810"/>
      </w:tabs>
      <w:spacing w:after="0" w:line="240" w:lineRule="atLeast"/>
    </w:pPr>
    <w:proofErr w:type="spellStart"/>
    <w:r>
      <w:t>Vinythai</w:t>
    </w:r>
    <w:proofErr w:type="spellEnd"/>
    <w:r>
      <w:t xml:space="preserve"> Public Company Limited and its Subsidiary</w:t>
    </w:r>
  </w:p>
  <w:p w14:paraId="3DB81778" w14:textId="77777777" w:rsidR="00FA2507" w:rsidRDefault="00FA2507" w:rsidP="00E92481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5A692DF5" w14:textId="19AB2C63" w:rsidR="00FA2507" w:rsidRPr="00463CC6" w:rsidRDefault="00FA2507" w:rsidP="009C7382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For the three-month and nine-month periods ended 30</w:t>
    </w:r>
    <w:r w:rsidRPr="00463CC6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  <w:lang w:val="en-US" w:bidi="th-TH"/>
      </w:rPr>
      <w:t>September</w:t>
    </w:r>
    <w:r>
      <w:rPr>
        <w:b/>
        <w:bCs/>
        <w:sz w:val="24"/>
        <w:szCs w:val="24"/>
      </w:rPr>
      <w:t xml:space="preserve"> 2021 </w:t>
    </w:r>
    <w:r w:rsidRPr="00463CC6">
      <w:rPr>
        <w:b/>
        <w:bCs/>
        <w:sz w:val="24"/>
        <w:szCs w:val="24"/>
      </w:rPr>
      <w:t>(Unaudited)</w:t>
    </w:r>
  </w:p>
  <w:p w14:paraId="10150844" w14:textId="77777777" w:rsidR="00FA2507" w:rsidRDefault="00FA2507" w:rsidP="00E92481">
    <w:pPr>
      <w:spacing w:line="240" w:lineRule="atLeast"/>
      <w:rPr>
        <w:b/>
        <w:bCs/>
        <w:sz w:val="24"/>
        <w:szCs w:val="24"/>
      </w:rPr>
    </w:pPr>
  </w:p>
  <w:p w14:paraId="11EAE0A3" w14:textId="77777777" w:rsidR="00FA2507" w:rsidRPr="00463CC6" w:rsidRDefault="00FA2507" w:rsidP="00CA0C79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0C47FE8"/>
    <w:multiLevelType w:val="multilevel"/>
    <w:tmpl w:val="6060D764"/>
    <w:lvl w:ilvl="0">
      <w:start w:val="1"/>
      <w:numFmt w:val="lowerLetter"/>
      <w:lvlText w:val="(%1)"/>
      <w:lvlJc w:val="left"/>
      <w:pPr>
        <w:ind w:left="630" w:hanging="360"/>
      </w:pPr>
      <w:rPr>
        <w:rFonts w:ascii="Times New Roman" w:eastAsia="Times New Roman" w:hAnsi="Times New Roman" w:cs="Angsana New"/>
        <w:b w:val="0"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0E297D24"/>
    <w:multiLevelType w:val="multilevel"/>
    <w:tmpl w:val="E586CE4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6C11EDA"/>
    <w:multiLevelType w:val="multilevel"/>
    <w:tmpl w:val="6060D764"/>
    <w:lvl w:ilvl="0">
      <w:start w:val="1"/>
      <w:numFmt w:val="lowerLetter"/>
      <w:lvlText w:val="(%1)"/>
      <w:lvlJc w:val="left"/>
      <w:pPr>
        <w:ind w:left="630" w:hanging="360"/>
      </w:pPr>
      <w:rPr>
        <w:rFonts w:ascii="Times New Roman" w:eastAsia="Times New Roman" w:hAnsi="Times New Roman" w:cs="Angsana New"/>
        <w:b w:val="0"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1D886DF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8214D3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F499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52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E0FE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A6C7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EA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BE44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55CA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4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9427270"/>
    <w:multiLevelType w:val="hybridMultilevel"/>
    <w:tmpl w:val="C09A4B3E"/>
    <w:lvl w:ilvl="0" w:tplc="F66C551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C2EA2"/>
    <w:multiLevelType w:val="hybridMultilevel"/>
    <w:tmpl w:val="62AA8DFE"/>
    <w:lvl w:ilvl="0" w:tplc="9FBC7CF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3E03988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9ECEE46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DE9C8B5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F4E212D4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B12A0434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DC266B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B8828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936C7D8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7ACAF7A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13"/>
  </w:num>
  <w:num w:numId="5">
    <w:abstractNumId w:val="10"/>
  </w:num>
  <w:num w:numId="6">
    <w:abstractNumId w:val="26"/>
  </w:num>
  <w:num w:numId="7">
    <w:abstractNumId w:val="19"/>
  </w:num>
  <w:num w:numId="8">
    <w:abstractNumId w:val="18"/>
  </w:num>
  <w:num w:numId="9">
    <w:abstractNumId w:val="29"/>
  </w:num>
  <w:num w:numId="10">
    <w:abstractNumId w:val="9"/>
  </w:num>
  <w:num w:numId="11">
    <w:abstractNumId w:val="23"/>
  </w:num>
  <w:num w:numId="12">
    <w:abstractNumId w:val="30"/>
  </w:num>
  <w:num w:numId="13">
    <w:abstractNumId w:val="6"/>
  </w:num>
  <w:num w:numId="14">
    <w:abstractNumId w:val="21"/>
  </w:num>
  <w:num w:numId="15">
    <w:abstractNumId w:val="28"/>
  </w:num>
  <w:num w:numId="16">
    <w:abstractNumId w:val="0"/>
  </w:num>
  <w:num w:numId="17">
    <w:abstractNumId w:val="1"/>
  </w:num>
  <w:num w:numId="18">
    <w:abstractNumId w:val="2"/>
  </w:num>
  <w:num w:numId="19">
    <w:abstractNumId w:val="15"/>
  </w:num>
  <w:num w:numId="20">
    <w:abstractNumId w:val="12"/>
  </w:num>
  <w:num w:numId="21">
    <w:abstractNumId w:val="24"/>
  </w:num>
  <w:num w:numId="22">
    <w:abstractNumId w:val="7"/>
  </w:num>
  <w:num w:numId="23">
    <w:abstractNumId w:val="16"/>
  </w:num>
  <w:num w:numId="24">
    <w:abstractNumId w:val="14"/>
  </w:num>
  <w:num w:numId="25">
    <w:abstractNumId w:val="17"/>
  </w:num>
  <w:num w:numId="26">
    <w:abstractNumId w:val="8"/>
  </w:num>
  <w:num w:numId="27">
    <w:abstractNumId w:val="27"/>
  </w:num>
  <w:num w:numId="28">
    <w:abstractNumId w:val="25"/>
  </w:num>
  <w:num w:numId="29">
    <w:abstractNumId w:val="28"/>
  </w:num>
  <w:num w:numId="30">
    <w:abstractNumId w:val="22"/>
  </w:num>
  <w:num w:numId="31">
    <w:abstractNumId w:val="28"/>
  </w:num>
  <w:num w:numId="32">
    <w:abstractNumId w:val="20"/>
  </w:num>
  <w:num w:numId="33">
    <w:abstractNumId w:val="5"/>
  </w:num>
  <w:num w:numId="34">
    <w:abstractNumId w:val="28"/>
  </w:num>
  <w:num w:numId="35">
    <w:abstractNumId w:val="4"/>
  </w:num>
  <w:num w:numId="36">
    <w:abstractNumId w:val="28"/>
  </w:num>
  <w:num w:numId="37">
    <w:abstractNumId w:val="28"/>
  </w:num>
  <w:num w:numId="38">
    <w:abstractNumId w:val="28"/>
  </w:num>
  <w:num w:numId="39">
    <w:abstractNumId w:val="28"/>
  </w:num>
  <w:num w:numId="40">
    <w:abstractNumId w:val="28"/>
  </w:num>
  <w:num w:numId="41">
    <w:abstractNumId w:val="28"/>
  </w:num>
  <w:num w:numId="42">
    <w:abstractNumId w:val="28"/>
  </w:num>
  <w:num w:numId="43">
    <w:abstractNumId w:val="28"/>
  </w:num>
  <w:num w:numId="44">
    <w:abstractNumId w:val="2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3E3"/>
    <w:rsid w:val="00000F3B"/>
    <w:rsid w:val="000010AC"/>
    <w:rsid w:val="0000187B"/>
    <w:rsid w:val="00001CC0"/>
    <w:rsid w:val="000026BE"/>
    <w:rsid w:val="00002896"/>
    <w:rsid w:val="00002C63"/>
    <w:rsid w:val="00002C66"/>
    <w:rsid w:val="00002C73"/>
    <w:rsid w:val="000037F0"/>
    <w:rsid w:val="000037FF"/>
    <w:rsid w:val="0000381C"/>
    <w:rsid w:val="00003B16"/>
    <w:rsid w:val="00005FFD"/>
    <w:rsid w:val="000062A0"/>
    <w:rsid w:val="00006703"/>
    <w:rsid w:val="00006D76"/>
    <w:rsid w:val="00006D8E"/>
    <w:rsid w:val="000074F4"/>
    <w:rsid w:val="00007F28"/>
    <w:rsid w:val="000105B5"/>
    <w:rsid w:val="00010633"/>
    <w:rsid w:val="00010E4D"/>
    <w:rsid w:val="00011193"/>
    <w:rsid w:val="0001146B"/>
    <w:rsid w:val="000122AD"/>
    <w:rsid w:val="0001253A"/>
    <w:rsid w:val="00012592"/>
    <w:rsid w:val="00012C0D"/>
    <w:rsid w:val="00012E66"/>
    <w:rsid w:val="00012F49"/>
    <w:rsid w:val="000132B5"/>
    <w:rsid w:val="0001377A"/>
    <w:rsid w:val="000137C4"/>
    <w:rsid w:val="00013C83"/>
    <w:rsid w:val="00014186"/>
    <w:rsid w:val="0001445E"/>
    <w:rsid w:val="0001564F"/>
    <w:rsid w:val="00016A22"/>
    <w:rsid w:val="00016CB5"/>
    <w:rsid w:val="00017854"/>
    <w:rsid w:val="00017AC0"/>
    <w:rsid w:val="00017EA2"/>
    <w:rsid w:val="00017ED5"/>
    <w:rsid w:val="00021780"/>
    <w:rsid w:val="00021965"/>
    <w:rsid w:val="00021D28"/>
    <w:rsid w:val="00022335"/>
    <w:rsid w:val="00023713"/>
    <w:rsid w:val="00023C0C"/>
    <w:rsid w:val="00023D03"/>
    <w:rsid w:val="000240B3"/>
    <w:rsid w:val="0002496F"/>
    <w:rsid w:val="0002547F"/>
    <w:rsid w:val="000254E0"/>
    <w:rsid w:val="00025996"/>
    <w:rsid w:val="00025D00"/>
    <w:rsid w:val="00026651"/>
    <w:rsid w:val="0002676E"/>
    <w:rsid w:val="000268FF"/>
    <w:rsid w:val="000270D0"/>
    <w:rsid w:val="000271AF"/>
    <w:rsid w:val="0002751F"/>
    <w:rsid w:val="00027600"/>
    <w:rsid w:val="00027997"/>
    <w:rsid w:val="000279E4"/>
    <w:rsid w:val="00027B51"/>
    <w:rsid w:val="0003099F"/>
    <w:rsid w:val="00030AC3"/>
    <w:rsid w:val="0003102C"/>
    <w:rsid w:val="00032212"/>
    <w:rsid w:val="00032D06"/>
    <w:rsid w:val="000330BF"/>
    <w:rsid w:val="000330D4"/>
    <w:rsid w:val="00033A4A"/>
    <w:rsid w:val="00033CB4"/>
    <w:rsid w:val="000340BD"/>
    <w:rsid w:val="00034E25"/>
    <w:rsid w:val="000351BB"/>
    <w:rsid w:val="00035576"/>
    <w:rsid w:val="000362ED"/>
    <w:rsid w:val="00036458"/>
    <w:rsid w:val="00036C20"/>
    <w:rsid w:val="00036D59"/>
    <w:rsid w:val="00036E5F"/>
    <w:rsid w:val="0003757B"/>
    <w:rsid w:val="00037AC7"/>
    <w:rsid w:val="00037C78"/>
    <w:rsid w:val="00037DE3"/>
    <w:rsid w:val="00037F22"/>
    <w:rsid w:val="000406F9"/>
    <w:rsid w:val="00041015"/>
    <w:rsid w:val="00041335"/>
    <w:rsid w:val="000415BA"/>
    <w:rsid w:val="000417B3"/>
    <w:rsid w:val="00041812"/>
    <w:rsid w:val="00041E13"/>
    <w:rsid w:val="00042222"/>
    <w:rsid w:val="00042455"/>
    <w:rsid w:val="00042598"/>
    <w:rsid w:val="00042A9B"/>
    <w:rsid w:val="00044748"/>
    <w:rsid w:val="000449A6"/>
    <w:rsid w:val="00044A7D"/>
    <w:rsid w:val="00044E59"/>
    <w:rsid w:val="00044EAB"/>
    <w:rsid w:val="00044EB4"/>
    <w:rsid w:val="00045C6C"/>
    <w:rsid w:val="00046845"/>
    <w:rsid w:val="00046AA9"/>
    <w:rsid w:val="00047EE0"/>
    <w:rsid w:val="00050221"/>
    <w:rsid w:val="00050CE5"/>
    <w:rsid w:val="00051876"/>
    <w:rsid w:val="00051B8C"/>
    <w:rsid w:val="00051C9D"/>
    <w:rsid w:val="000520CA"/>
    <w:rsid w:val="00052694"/>
    <w:rsid w:val="0005269E"/>
    <w:rsid w:val="0005372B"/>
    <w:rsid w:val="00053763"/>
    <w:rsid w:val="000539C2"/>
    <w:rsid w:val="00053AFB"/>
    <w:rsid w:val="000540B8"/>
    <w:rsid w:val="000541B4"/>
    <w:rsid w:val="00054391"/>
    <w:rsid w:val="00055711"/>
    <w:rsid w:val="000558E5"/>
    <w:rsid w:val="00055EE2"/>
    <w:rsid w:val="000562F3"/>
    <w:rsid w:val="00057650"/>
    <w:rsid w:val="00057C80"/>
    <w:rsid w:val="00057EDB"/>
    <w:rsid w:val="000614AE"/>
    <w:rsid w:val="00061963"/>
    <w:rsid w:val="00061F3C"/>
    <w:rsid w:val="0006228C"/>
    <w:rsid w:val="000626F8"/>
    <w:rsid w:val="000628E4"/>
    <w:rsid w:val="00062C75"/>
    <w:rsid w:val="000631CC"/>
    <w:rsid w:val="00063581"/>
    <w:rsid w:val="000638A6"/>
    <w:rsid w:val="00063AF3"/>
    <w:rsid w:val="00064580"/>
    <w:rsid w:val="00064F2D"/>
    <w:rsid w:val="00065727"/>
    <w:rsid w:val="0006581A"/>
    <w:rsid w:val="00065C26"/>
    <w:rsid w:val="00066A81"/>
    <w:rsid w:val="000671D1"/>
    <w:rsid w:val="000675E8"/>
    <w:rsid w:val="0006772D"/>
    <w:rsid w:val="00067E0F"/>
    <w:rsid w:val="00067F74"/>
    <w:rsid w:val="000709AD"/>
    <w:rsid w:val="000709E6"/>
    <w:rsid w:val="00070B24"/>
    <w:rsid w:val="00071B29"/>
    <w:rsid w:val="000720CA"/>
    <w:rsid w:val="00072AB7"/>
    <w:rsid w:val="00072E4D"/>
    <w:rsid w:val="000739D9"/>
    <w:rsid w:val="000747ED"/>
    <w:rsid w:val="000750FA"/>
    <w:rsid w:val="00075443"/>
    <w:rsid w:val="0007544B"/>
    <w:rsid w:val="0007564D"/>
    <w:rsid w:val="000758DC"/>
    <w:rsid w:val="00076245"/>
    <w:rsid w:val="0007715E"/>
    <w:rsid w:val="00077269"/>
    <w:rsid w:val="000772AE"/>
    <w:rsid w:val="000800C4"/>
    <w:rsid w:val="0008064C"/>
    <w:rsid w:val="000819AA"/>
    <w:rsid w:val="00081ABC"/>
    <w:rsid w:val="00081AEC"/>
    <w:rsid w:val="000823A0"/>
    <w:rsid w:val="00082CE7"/>
    <w:rsid w:val="00082CF3"/>
    <w:rsid w:val="00083E80"/>
    <w:rsid w:val="000843E2"/>
    <w:rsid w:val="00084652"/>
    <w:rsid w:val="00084D93"/>
    <w:rsid w:val="00084EE5"/>
    <w:rsid w:val="000852D8"/>
    <w:rsid w:val="00085A29"/>
    <w:rsid w:val="00085DFC"/>
    <w:rsid w:val="000863CA"/>
    <w:rsid w:val="000863DE"/>
    <w:rsid w:val="00087418"/>
    <w:rsid w:val="00087C25"/>
    <w:rsid w:val="00087DD3"/>
    <w:rsid w:val="000903EA"/>
    <w:rsid w:val="00090A75"/>
    <w:rsid w:val="0009177B"/>
    <w:rsid w:val="00091839"/>
    <w:rsid w:val="00091D93"/>
    <w:rsid w:val="00092157"/>
    <w:rsid w:val="00092335"/>
    <w:rsid w:val="000924FC"/>
    <w:rsid w:val="0009252D"/>
    <w:rsid w:val="0009280D"/>
    <w:rsid w:val="00092AE7"/>
    <w:rsid w:val="00092F14"/>
    <w:rsid w:val="00092F8A"/>
    <w:rsid w:val="00093508"/>
    <w:rsid w:val="0009396B"/>
    <w:rsid w:val="00093D46"/>
    <w:rsid w:val="000945F7"/>
    <w:rsid w:val="00094F55"/>
    <w:rsid w:val="00095A0E"/>
    <w:rsid w:val="00095E16"/>
    <w:rsid w:val="000964FD"/>
    <w:rsid w:val="000967C5"/>
    <w:rsid w:val="000968EA"/>
    <w:rsid w:val="000975DF"/>
    <w:rsid w:val="00097806"/>
    <w:rsid w:val="00097CFC"/>
    <w:rsid w:val="000A086E"/>
    <w:rsid w:val="000A0ABB"/>
    <w:rsid w:val="000A0AE1"/>
    <w:rsid w:val="000A0CBD"/>
    <w:rsid w:val="000A181A"/>
    <w:rsid w:val="000A1D2A"/>
    <w:rsid w:val="000A1D9C"/>
    <w:rsid w:val="000A1DF2"/>
    <w:rsid w:val="000A1E28"/>
    <w:rsid w:val="000A22F0"/>
    <w:rsid w:val="000A254B"/>
    <w:rsid w:val="000A279E"/>
    <w:rsid w:val="000A302E"/>
    <w:rsid w:val="000A339B"/>
    <w:rsid w:val="000A34EB"/>
    <w:rsid w:val="000A356C"/>
    <w:rsid w:val="000A37C4"/>
    <w:rsid w:val="000A41E7"/>
    <w:rsid w:val="000A43AF"/>
    <w:rsid w:val="000A571E"/>
    <w:rsid w:val="000A59F7"/>
    <w:rsid w:val="000A6575"/>
    <w:rsid w:val="000A6C32"/>
    <w:rsid w:val="000A6C95"/>
    <w:rsid w:val="000A7182"/>
    <w:rsid w:val="000A7327"/>
    <w:rsid w:val="000A73C8"/>
    <w:rsid w:val="000A7AEF"/>
    <w:rsid w:val="000B0174"/>
    <w:rsid w:val="000B0269"/>
    <w:rsid w:val="000B09D7"/>
    <w:rsid w:val="000B0F8D"/>
    <w:rsid w:val="000B1109"/>
    <w:rsid w:val="000B1173"/>
    <w:rsid w:val="000B14A8"/>
    <w:rsid w:val="000B1B69"/>
    <w:rsid w:val="000B1D7D"/>
    <w:rsid w:val="000B2097"/>
    <w:rsid w:val="000B228D"/>
    <w:rsid w:val="000B2739"/>
    <w:rsid w:val="000B2C7F"/>
    <w:rsid w:val="000B2E6D"/>
    <w:rsid w:val="000B3353"/>
    <w:rsid w:val="000B33D7"/>
    <w:rsid w:val="000B3F7F"/>
    <w:rsid w:val="000B48C1"/>
    <w:rsid w:val="000B4FE3"/>
    <w:rsid w:val="000B506F"/>
    <w:rsid w:val="000B5096"/>
    <w:rsid w:val="000B5547"/>
    <w:rsid w:val="000B567A"/>
    <w:rsid w:val="000B5E4B"/>
    <w:rsid w:val="000B6129"/>
    <w:rsid w:val="000B6449"/>
    <w:rsid w:val="000B6BFE"/>
    <w:rsid w:val="000B6CC7"/>
    <w:rsid w:val="000B6F04"/>
    <w:rsid w:val="000B7185"/>
    <w:rsid w:val="000B7F13"/>
    <w:rsid w:val="000C0271"/>
    <w:rsid w:val="000C0696"/>
    <w:rsid w:val="000C1878"/>
    <w:rsid w:val="000C1884"/>
    <w:rsid w:val="000C1921"/>
    <w:rsid w:val="000C20DE"/>
    <w:rsid w:val="000C26F2"/>
    <w:rsid w:val="000C2AA9"/>
    <w:rsid w:val="000C3090"/>
    <w:rsid w:val="000C323B"/>
    <w:rsid w:val="000C32CC"/>
    <w:rsid w:val="000C3410"/>
    <w:rsid w:val="000C38DC"/>
    <w:rsid w:val="000C3C04"/>
    <w:rsid w:val="000C40E5"/>
    <w:rsid w:val="000C422E"/>
    <w:rsid w:val="000C44C0"/>
    <w:rsid w:val="000C4D44"/>
    <w:rsid w:val="000C53AB"/>
    <w:rsid w:val="000C5946"/>
    <w:rsid w:val="000C5D4F"/>
    <w:rsid w:val="000C601C"/>
    <w:rsid w:val="000C6128"/>
    <w:rsid w:val="000C6393"/>
    <w:rsid w:val="000C69C8"/>
    <w:rsid w:val="000C6AB2"/>
    <w:rsid w:val="000C6AD5"/>
    <w:rsid w:val="000C6EF0"/>
    <w:rsid w:val="000C753C"/>
    <w:rsid w:val="000C79F1"/>
    <w:rsid w:val="000D0384"/>
    <w:rsid w:val="000D03EC"/>
    <w:rsid w:val="000D0764"/>
    <w:rsid w:val="000D1106"/>
    <w:rsid w:val="000D19ED"/>
    <w:rsid w:val="000D1A7B"/>
    <w:rsid w:val="000D1AB2"/>
    <w:rsid w:val="000D2173"/>
    <w:rsid w:val="000D2EB4"/>
    <w:rsid w:val="000D3B40"/>
    <w:rsid w:val="000D3CF2"/>
    <w:rsid w:val="000D4123"/>
    <w:rsid w:val="000D4244"/>
    <w:rsid w:val="000D45C3"/>
    <w:rsid w:val="000D49B1"/>
    <w:rsid w:val="000D4A37"/>
    <w:rsid w:val="000D4E49"/>
    <w:rsid w:val="000D5FB4"/>
    <w:rsid w:val="000D6135"/>
    <w:rsid w:val="000D6D79"/>
    <w:rsid w:val="000D7466"/>
    <w:rsid w:val="000E032D"/>
    <w:rsid w:val="000E03B3"/>
    <w:rsid w:val="000E0688"/>
    <w:rsid w:val="000E111C"/>
    <w:rsid w:val="000E1B85"/>
    <w:rsid w:val="000E2398"/>
    <w:rsid w:val="000E2B93"/>
    <w:rsid w:val="000E2D58"/>
    <w:rsid w:val="000E334C"/>
    <w:rsid w:val="000E3983"/>
    <w:rsid w:val="000E3ED1"/>
    <w:rsid w:val="000E3F2C"/>
    <w:rsid w:val="000E4009"/>
    <w:rsid w:val="000E482E"/>
    <w:rsid w:val="000E498D"/>
    <w:rsid w:val="000E54B0"/>
    <w:rsid w:val="000E5703"/>
    <w:rsid w:val="000E5CB3"/>
    <w:rsid w:val="000E61E0"/>
    <w:rsid w:val="000E78EE"/>
    <w:rsid w:val="000E7A4A"/>
    <w:rsid w:val="000E7AA4"/>
    <w:rsid w:val="000F02AB"/>
    <w:rsid w:val="000F0B30"/>
    <w:rsid w:val="000F0C94"/>
    <w:rsid w:val="000F1258"/>
    <w:rsid w:val="000F1939"/>
    <w:rsid w:val="000F19DA"/>
    <w:rsid w:val="000F27F2"/>
    <w:rsid w:val="000F2A3E"/>
    <w:rsid w:val="000F2B8C"/>
    <w:rsid w:val="000F362D"/>
    <w:rsid w:val="000F4197"/>
    <w:rsid w:val="000F4D3E"/>
    <w:rsid w:val="000F5877"/>
    <w:rsid w:val="000F6135"/>
    <w:rsid w:val="000F6396"/>
    <w:rsid w:val="000F6639"/>
    <w:rsid w:val="000F72A6"/>
    <w:rsid w:val="000F7335"/>
    <w:rsid w:val="00100438"/>
    <w:rsid w:val="001007DD"/>
    <w:rsid w:val="0010094B"/>
    <w:rsid w:val="00100ABF"/>
    <w:rsid w:val="00100FD6"/>
    <w:rsid w:val="001010EA"/>
    <w:rsid w:val="00101393"/>
    <w:rsid w:val="00101478"/>
    <w:rsid w:val="00101645"/>
    <w:rsid w:val="00101AC5"/>
    <w:rsid w:val="00101B08"/>
    <w:rsid w:val="00101F08"/>
    <w:rsid w:val="001020BD"/>
    <w:rsid w:val="00102DDF"/>
    <w:rsid w:val="0010340A"/>
    <w:rsid w:val="0010345E"/>
    <w:rsid w:val="001035C2"/>
    <w:rsid w:val="0010372D"/>
    <w:rsid w:val="00103737"/>
    <w:rsid w:val="00103908"/>
    <w:rsid w:val="00103DA0"/>
    <w:rsid w:val="001047D4"/>
    <w:rsid w:val="00104AD3"/>
    <w:rsid w:val="00104AEE"/>
    <w:rsid w:val="00104ED2"/>
    <w:rsid w:val="0010509D"/>
    <w:rsid w:val="00105356"/>
    <w:rsid w:val="00105C3B"/>
    <w:rsid w:val="00106379"/>
    <w:rsid w:val="00106A54"/>
    <w:rsid w:val="00106DC2"/>
    <w:rsid w:val="00107940"/>
    <w:rsid w:val="00107B11"/>
    <w:rsid w:val="00107D51"/>
    <w:rsid w:val="00107DF5"/>
    <w:rsid w:val="001101A0"/>
    <w:rsid w:val="00110586"/>
    <w:rsid w:val="00110864"/>
    <w:rsid w:val="00110F0A"/>
    <w:rsid w:val="0011213F"/>
    <w:rsid w:val="00112470"/>
    <w:rsid w:val="00112EEC"/>
    <w:rsid w:val="001131D5"/>
    <w:rsid w:val="00113CC3"/>
    <w:rsid w:val="001141A2"/>
    <w:rsid w:val="001141D9"/>
    <w:rsid w:val="00114839"/>
    <w:rsid w:val="00115255"/>
    <w:rsid w:val="00115349"/>
    <w:rsid w:val="0011564B"/>
    <w:rsid w:val="00115DA1"/>
    <w:rsid w:val="00115F53"/>
    <w:rsid w:val="00115FED"/>
    <w:rsid w:val="00116668"/>
    <w:rsid w:val="00116B05"/>
    <w:rsid w:val="00116F32"/>
    <w:rsid w:val="00117256"/>
    <w:rsid w:val="00117654"/>
    <w:rsid w:val="00117931"/>
    <w:rsid w:val="001179CA"/>
    <w:rsid w:val="00117EEC"/>
    <w:rsid w:val="00117F7A"/>
    <w:rsid w:val="0012054C"/>
    <w:rsid w:val="00120E89"/>
    <w:rsid w:val="0012119B"/>
    <w:rsid w:val="001214A7"/>
    <w:rsid w:val="001216AC"/>
    <w:rsid w:val="00121BEC"/>
    <w:rsid w:val="00121CFD"/>
    <w:rsid w:val="00121F62"/>
    <w:rsid w:val="00122B64"/>
    <w:rsid w:val="00122E8E"/>
    <w:rsid w:val="00122ECF"/>
    <w:rsid w:val="00122EF6"/>
    <w:rsid w:val="001232E1"/>
    <w:rsid w:val="00123549"/>
    <w:rsid w:val="00123582"/>
    <w:rsid w:val="00123638"/>
    <w:rsid w:val="00123BB8"/>
    <w:rsid w:val="00123D98"/>
    <w:rsid w:val="00123FC6"/>
    <w:rsid w:val="00124172"/>
    <w:rsid w:val="001246F0"/>
    <w:rsid w:val="00124720"/>
    <w:rsid w:val="00124AA7"/>
    <w:rsid w:val="00125189"/>
    <w:rsid w:val="00125425"/>
    <w:rsid w:val="00126262"/>
    <w:rsid w:val="001265AC"/>
    <w:rsid w:val="00126CB6"/>
    <w:rsid w:val="001270A8"/>
    <w:rsid w:val="0012790F"/>
    <w:rsid w:val="00127B56"/>
    <w:rsid w:val="001300B9"/>
    <w:rsid w:val="001304B0"/>
    <w:rsid w:val="00132E9D"/>
    <w:rsid w:val="00133206"/>
    <w:rsid w:val="001333A7"/>
    <w:rsid w:val="00133DA7"/>
    <w:rsid w:val="00133EAE"/>
    <w:rsid w:val="00133F87"/>
    <w:rsid w:val="00134081"/>
    <w:rsid w:val="00134579"/>
    <w:rsid w:val="00134B96"/>
    <w:rsid w:val="00134ECE"/>
    <w:rsid w:val="001352AC"/>
    <w:rsid w:val="00135C16"/>
    <w:rsid w:val="00136217"/>
    <w:rsid w:val="00136A5E"/>
    <w:rsid w:val="00137502"/>
    <w:rsid w:val="00140CC2"/>
    <w:rsid w:val="00140F84"/>
    <w:rsid w:val="0014156A"/>
    <w:rsid w:val="001417AD"/>
    <w:rsid w:val="00142596"/>
    <w:rsid w:val="00143F7A"/>
    <w:rsid w:val="00143F7E"/>
    <w:rsid w:val="00144189"/>
    <w:rsid w:val="001448A2"/>
    <w:rsid w:val="00144AF1"/>
    <w:rsid w:val="00144E87"/>
    <w:rsid w:val="00146159"/>
    <w:rsid w:val="001462CE"/>
    <w:rsid w:val="0014713B"/>
    <w:rsid w:val="0014715F"/>
    <w:rsid w:val="001474E5"/>
    <w:rsid w:val="001500A6"/>
    <w:rsid w:val="001516A3"/>
    <w:rsid w:val="00151ADB"/>
    <w:rsid w:val="00151B9C"/>
    <w:rsid w:val="00151C80"/>
    <w:rsid w:val="001521D9"/>
    <w:rsid w:val="0015254F"/>
    <w:rsid w:val="00152D72"/>
    <w:rsid w:val="00153AFF"/>
    <w:rsid w:val="00154303"/>
    <w:rsid w:val="00154592"/>
    <w:rsid w:val="001545E3"/>
    <w:rsid w:val="00154824"/>
    <w:rsid w:val="001558A0"/>
    <w:rsid w:val="0015590E"/>
    <w:rsid w:val="00155C29"/>
    <w:rsid w:val="001568A5"/>
    <w:rsid w:val="00156BB3"/>
    <w:rsid w:val="00157117"/>
    <w:rsid w:val="0015778C"/>
    <w:rsid w:val="001609FA"/>
    <w:rsid w:val="00160D5E"/>
    <w:rsid w:val="00161B48"/>
    <w:rsid w:val="001625A8"/>
    <w:rsid w:val="00162738"/>
    <w:rsid w:val="00163431"/>
    <w:rsid w:val="001641A8"/>
    <w:rsid w:val="00164A31"/>
    <w:rsid w:val="001664AF"/>
    <w:rsid w:val="0016687F"/>
    <w:rsid w:val="00166E26"/>
    <w:rsid w:val="00166ECB"/>
    <w:rsid w:val="0016754A"/>
    <w:rsid w:val="001675E1"/>
    <w:rsid w:val="001704AF"/>
    <w:rsid w:val="001717CA"/>
    <w:rsid w:val="00172052"/>
    <w:rsid w:val="001721FD"/>
    <w:rsid w:val="00172BBD"/>
    <w:rsid w:val="001733AE"/>
    <w:rsid w:val="0017354F"/>
    <w:rsid w:val="00173D07"/>
    <w:rsid w:val="00174FAF"/>
    <w:rsid w:val="001752DF"/>
    <w:rsid w:val="00175AB5"/>
    <w:rsid w:val="00175BF7"/>
    <w:rsid w:val="0017624F"/>
    <w:rsid w:val="00176686"/>
    <w:rsid w:val="00176AD7"/>
    <w:rsid w:val="00176DD1"/>
    <w:rsid w:val="0017711D"/>
    <w:rsid w:val="0018073A"/>
    <w:rsid w:val="00181156"/>
    <w:rsid w:val="00181714"/>
    <w:rsid w:val="00181CAE"/>
    <w:rsid w:val="00182314"/>
    <w:rsid w:val="0018248C"/>
    <w:rsid w:val="001825E0"/>
    <w:rsid w:val="00182627"/>
    <w:rsid w:val="00182DA6"/>
    <w:rsid w:val="00183CD9"/>
    <w:rsid w:val="00184154"/>
    <w:rsid w:val="001842B7"/>
    <w:rsid w:val="00184333"/>
    <w:rsid w:val="00184335"/>
    <w:rsid w:val="001848DB"/>
    <w:rsid w:val="001854A1"/>
    <w:rsid w:val="0018556F"/>
    <w:rsid w:val="0018649F"/>
    <w:rsid w:val="00186F58"/>
    <w:rsid w:val="00187443"/>
    <w:rsid w:val="00187E90"/>
    <w:rsid w:val="001907F9"/>
    <w:rsid w:val="00191476"/>
    <w:rsid w:val="00191FA8"/>
    <w:rsid w:val="0019235A"/>
    <w:rsid w:val="00192AC5"/>
    <w:rsid w:val="00192E74"/>
    <w:rsid w:val="00193543"/>
    <w:rsid w:val="00193F2F"/>
    <w:rsid w:val="001941E8"/>
    <w:rsid w:val="00194530"/>
    <w:rsid w:val="001949B0"/>
    <w:rsid w:val="00194EA6"/>
    <w:rsid w:val="001951C2"/>
    <w:rsid w:val="00195393"/>
    <w:rsid w:val="0019626F"/>
    <w:rsid w:val="00196326"/>
    <w:rsid w:val="00196345"/>
    <w:rsid w:val="00196874"/>
    <w:rsid w:val="0019695B"/>
    <w:rsid w:val="00196B24"/>
    <w:rsid w:val="00197721"/>
    <w:rsid w:val="001A0A17"/>
    <w:rsid w:val="001A0B8E"/>
    <w:rsid w:val="001A0F4A"/>
    <w:rsid w:val="001A1125"/>
    <w:rsid w:val="001A1671"/>
    <w:rsid w:val="001A18E4"/>
    <w:rsid w:val="001A2525"/>
    <w:rsid w:val="001A39B9"/>
    <w:rsid w:val="001A3B02"/>
    <w:rsid w:val="001A3D65"/>
    <w:rsid w:val="001A465C"/>
    <w:rsid w:val="001A49C1"/>
    <w:rsid w:val="001A4BFA"/>
    <w:rsid w:val="001A4C56"/>
    <w:rsid w:val="001A4C75"/>
    <w:rsid w:val="001A51C9"/>
    <w:rsid w:val="001A56C7"/>
    <w:rsid w:val="001A5C44"/>
    <w:rsid w:val="001A6D53"/>
    <w:rsid w:val="001A6ECE"/>
    <w:rsid w:val="001A7156"/>
    <w:rsid w:val="001A7493"/>
    <w:rsid w:val="001A77C1"/>
    <w:rsid w:val="001B0234"/>
    <w:rsid w:val="001B04B0"/>
    <w:rsid w:val="001B0FCE"/>
    <w:rsid w:val="001B1502"/>
    <w:rsid w:val="001B18D8"/>
    <w:rsid w:val="001B21C6"/>
    <w:rsid w:val="001B2451"/>
    <w:rsid w:val="001B2563"/>
    <w:rsid w:val="001B290E"/>
    <w:rsid w:val="001B353C"/>
    <w:rsid w:val="001B482C"/>
    <w:rsid w:val="001B4B1F"/>
    <w:rsid w:val="001B5274"/>
    <w:rsid w:val="001B5F78"/>
    <w:rsid w:val="001B60B9"/>
    <w:rsid w:val="001B616C"/>
    <w:rsid w:val="001B6451"/>
    <w:rsid w:val="001B6588"/>
    <w:rsid w:val="001B678E"/>
    <w:rsid w:val="001B6E05"/>
    <w:rsid w:val="001B72FA"/>
    <w:rsid w:val="001B73DB"/>
    <w:rsid w:val="001B7C70"/>
    <w:rsid w:val="001B7C9E"/>
    <w:rsid w:val="001B7E80"/>
    <w:rsid w:val="001C00D7"/>
    <w:rsid w:val="001C0B7B"/>
    <w:rsid w:val="001C118A"/>
    <w:rsid w:val="001C15F7"/>
    <w:rsid w:val="001C1A91"/>
    <w:rsid w:val="001C1DDC"/>
    <w:rsid w:val="001C2156"/>
    <w:rsid w:val="001C234D"/>
    <w:rsid w:val="001C30FC"/>
    <w:rsid w:val="001C34A6"/>
    <w:rsid w:val="001C3719"/>
    <w:rsid w:val="001C39B9"/>
    <w:rsid w:val="001C3DDB"/>
    <w:rsid w:val="001C401A"/>
    <w:rsid w:val="001C49AB"/>
    <w:rsid w:val="001C51F6"/>
    <w:rsid w:val="001C548D"/>
    <w:rsid w:val="001C57CF"/>
    <w:rsid w:val="001C7368"/>
    <w:rsid w:val="001C7505"/>
    <w:rsid w:val="001D042E"/>
    <w:rsid w:val="001D07AB"/>
    <w:rsid w:val="001D08F3"/>
    <w:rsid w:val="001D0A39"/>
    <w:rsid w:val="001D1173"/>
    <w:rsid w:val="001D1A0A"/>
    <w:rsid w:val="001D1BFC"/>
    <w:rsid w:val="001D1E7C"/>
    <w:rsid w:val="001D22B5"/>
    <w:rsid w:val="001D245E"/>
    <w:rsid w:val="001D2668"/>
    <w:rsid w:val="001D272A"/>
    <w:rsid w:val="001D2827"/>
    <w:rsid w:val="001D3598"/>
    <w:rsid w:val="001D35E0"/>
    <w:rsid w:val="001D3D21"/>
    <w:rsid w:val="001D3E90"/>
    <w:rsid w:val="001D406E"/>
    <w:rsid w:val="001D43B8"/>
    <w:rsid w:val="001D4493"/>
    <w:rsid w:val="001D4647"/>
    <w:rsid w:val="001D51E7"/>
    <w:rsid w:val="001D536B"/>
    <w:rsid w:val="001D5CE6"/>
    <w:rsid w:val="001D60BD"/>
    <w:rsid w:val="001D6121"/>
    <w:rsid w:val="001D6308"/>
    <w:rsid w:val="001D6AB0"/>
    <w:rsid w:val="001D6E87"/>
    <w:rsid w:val="001D77DE"/>
    <w:rsid w:val="001D7EEF"/>
    <w:rsid w:val="001E045D"/>
    <w:rsid w:val="001E0490"/>
    <w:rsid w:val="001E1124"/>
    <w:rsid w:val="001E1230"/>
    <w:rsid w:val="001E133A"/>
    <w:rsid w:val="001E1829"/>
    <w:rsid w:val="001E19AB"/>
    <w:rsid w:val="001E1D8D"/>
    <w:rsid w:val="001E2DEA"/>
    <w:rsid w:val="001E3811"/>
    <w:rsid w:val="001E39AB"/>
    <w:rsid w:val="001E39E6"/>
    <w:rsid w:val="001E443E"/>
    <w:rsid w:val="001E462A"/>
    <w:rsid w:val="001E48D3"/>
    <w:rsid w:val="001E5346"/>
    <w:rsid w:val="001E59C5"/>
    <w:rsid w:val="001E5A10"/>
    <w:rsid w:val="001E5A33"/>
    <w:rsid w:val="001E5CCE"/>
    <w:rsid w:val="001E607C"/>
    <w:rsid w:val="001E60B9"/>
    <w:rsid w:val="001E617F"/>
    <w:rsid w:val="001E65AF"/>
    <w:rsid w:val="001E6CA9"/>
    <w:rsid w:val="001E746B"/>
    <w:rsid w:val="001E7567"/>
    <w:rsid w:val="001E758E"/>
    <w:rsid w:val="001E75D9"/>
    <w:rsid w:val="001E76B6"/>
    <w:rsid w:val="001F0D73"/>
    <w:rsid w:val="001F0F40"/>
    <w:rsid w:val="001F14C0"/>
    <w:rsid w:val="001F1F4A"/>
    <w:rsid w:val="001F3011"/>
    <w:rsid w:val="001F394F"/>
    <w:rsid w:val="001F3E2B"/>
    <w:rsid w:val="001F43FC"/>
    <w:rsid w:val="001F4B8B"/>
    <w:rsid w:val="001F59C2"/>
    <w:rsid w:val="001F5CE2"/>
    <w:rsid w:val="001F5F19"/>
    <w:rsid w:val="001F65AB"/>
    <w:rsid w:val="001F6621"/>
    <w:rsid w:val="001F66D0"/>
    <w:rsid w:val="001F66D2"/>
    <w:rsid w:val="001F6946"/>
    <w:rsid w:val="001F6DAB"/>
    <w:rsid w:val="001F7B8D"/>
    <w:rsid w:val="00200434"/>
    <w:rsid w:val="00200753"/>
    <w:rsid w:val="0020078E"/>
    <w:rsid w:val="002009A9"/>
    <w:rsid w:val="002014A7"/>
    <w:rsid w:val="00201ABC"/>
    <w:rsid w:val="00201BFD"/>
    <w:rsid w:val="00202701"/>
    <w:rsid w:val="00202844"/>
    <w:rsid w:val="002031D7"/>
    <w:rsid w:val="002033C2"/>
    <w:rsid w:val="00203540"/>
    <w:rsid w:val="00203EDD"/>
    <w:rsid w:val="00203F4B"/>
    <w:rsid w:val="00204891"/>
    <w:rsid w:val="00204D63"/>
    <w:rsid w:val="0020640F"/>
    <w:rsid w:val="0020658D"/>
    <w:rsid w:val="00207AB9"/>
    <w:rsid w:val="00207B0F"/>
    <w:rsid w:val="00207C02"/>
    <w:rsid w:val="0021038B"/>
    <w:rsid w:val="00210546"/>
    <w:rsid w:val="002108DC"/>
    <w:rsid w:val="00210A33"/>
    <w:rsid w:val="002123BC"/>
    <w:rsid w:val="00212752"/>
    <w:rsid w:val="00213595"/>
    <w:rsid w:val="002145CD"/>
    <w:rsid w:val="002146D5"/>
    <w:rsid w:val="002147B9"/>
    <w:rsid w:val="00214914"/>
    <w:rsid w:val="00214B2B"/>
    <w:rsid w:val="00214BCC"/>
    <w:rsid w:val="00214E34"/>
    <w:rsid w:val="002155F6"/>
    <w:rsid w:val="00215929"/>
    <w:rsid w:val="00215BC3"/>
    <w:rsid w:val="00215FB3"/>
    <w:rsid w:val="0021619A"/>
    <w:rsid w:val="00216505"/>
    <w:rsid w:val="00216F94"/>
    <w:rsid w:val="00217047"/>
    <w:rsid w:val="002172E2"/>
    <w:rsid w:val="00217349"/>
    <w:rsid w:val="00217CDD"/>
    <w:rsid w:val="00220092"/>
    <w:rsid w:val="00220BAC"/>
    <w:rsid w:val="00220D10"/>
    <w:rsid w:val="00220E53"/>
    <w:rsid w:val="002210CC"/>
    <w:rsid w:val="00221BBE"/>
    <w:rsid w:val="00221F61"/>
    <w:rsid w:val="00222077"/>
    <w:rsid w:val="00222339"/>
    <w:rsid w:val="00222B7B"/>
    <w:rsid w:val="00222E9D"/>
    <w:rsid w:val="00222F97"/>
    <w:rsid w:val="0022364E"/>
    <w:rsid w:val="00224215"/>
    <w:rsid w:val="00224401"/>
    <w:rsid w:val="00224733"/>
    <w:rsid w:val="002257D9"/>
    <w:rsid w:val="00225AAE"/>
    <w:rsid w:val="00225C5C"/>
    <w:rsid w:val="0022610D"/>
    <w:rsid w:val="0022732D"/>
    <w:rsid w:val="00230612"/>
    <w:rsid w:val="00230DA4"/>
    <w:rsid w:val="00230EA3"/>
    <w:rsid w:val="00231151"/>
    <w:rsid w:val="002318D8"/>
    <w:rsid w:val="00231B28"/>
    <w:rsid w:val="002320B2"/>
    <w:rsid w:val="00232443"/>
    <w:rsid w:val="00232676"/>
    <w:rsid w:val="00232CF8"/>
    <w:rsid w:val="002331FA"/>
    <w:rsid w:val="002338D2"/>
    <w:rsid w:val="00234AFE"/>
    <w:rsid w:val="00234B15"/>
    <w:rsid w:val="00235098"/>
    <w:rsid w:val="0023541D"/>
    <w:rsid w:val="002358C4"/>
    <w:rsid w:val="00235922"/>
    <w:rsid w:val="00235CCF"/>
    <w:rsid w:val="00236B47"/>
    <w:rsid w:val="00236BD1"/>
    <w:rsid w:val="00236E1E"/>
    <w:rsid w:val="0023705F"/>
    <w:rsid w:val="00237100"/>
    <w:rsid w:val="00237191"/>
    <w:rsid w:val="00237245"/>
    <w:rsid w:val="002379E8"/>
    <w:rsid w:val="00237E96"/>
    <w:rsid w:val="00237FC7"/>
    <w:rsid w:val="002407D4"/>
    <w:rsid w:val="00240A0E"/>
    <w:rsid w:val="00240AAD"/>
    <w:rsid w:val="00240BC4"/>
    <w:rsid w:val="00240C76"/>
    <w:rsid w:val="002412EE"/>
    <w:rsid w:val="00241560"/>
    <w:rsid w:val="002419BB"/>
    <w:rsid w:val="00241B47"/>
    <w:rsid w:val="002421AB"/>
    <w:rsid w:val="002427C9"/>
    <w:rsid w:val="00242D0E"/>
    <w:rsid w:val="002438D2"/>
    <w:rsid w:val="00243984"/>
    <w:rsid w:val="00243D4A"/>
    <w:rsid w:val="00244030"/>
    <w:rsid w:val="002441BB"/>
    <w:rsid w:val="002442B5"/>
    <w:rsid w:val="0024560D"/>
    <w:rsid w:val="00245650"/>
    <w:rsid w:val="002456C3"/>
    <w:rsid w:val="00245770"/>
    <w:rsid w:val="0024584E"/>
    <w:rsid w:val="00246B37"/>
    <w:rsid w:val="002473FE"/>
    <w:rsid w:val="00247B27"/>
    <w:rsid w:val="00247D1F"/>
    <w:rsid w:val="00250D46"/>
    <w:rsid w:val="00250E38"/>
    <w:rsid w:val="00251224"/>
    <w:rsid w:val="002513DA"/>
    <w:rsid w:val="00251597"/>
    <w:rsid w:val="00251E68"/>
    <w:rsid w:val="0025320E"/>
    <w:rsid w:val="002532D2"/>
    <w:rsid w:val="00253A94"/>
    <w:rsid w:val="00253BE8"/>
    <w:rsid w:val="00254135"/>
    <w:rsid w:val="002558D7"/>
    <w:rsid w:val="00255A11"/>
    <w:rsid w:val="002561E8"/>
    <w:rsid w:val="00256CAD"/>
    <w:rsid w:val="0025766B"/>
    <w:rsid w:val="002577DE"/>
    <w:rsid w:val="002604CA"/>
    <w:rsid w:val="00260545"/>
    <w:rsid w:val="00260F1E"/>
    <w:rsid w:val="0026136C"/>
    <w:rsid w:val="002615B2"/>
    <w:rsid w:val="00262D94"/>
    <w:rsid w:val="002635E2"/>
    <w:rsid w:val="0026401B"/>
    <w:rsid w:val="0026419F"/>
    <w:rsid w:val="00264225"/>
    <w:rsid w:val="00264760"/>
    <w:rsid w:val="00264A20"/>
    <w:rsid w:val="0026500E"/>
    <w:rsid w:val="00265A2E"/>
    <w:rsid w:val="00265B9F"/>
    <w:rsid w:val="00266015"/>
    <w:rsid w:val="002661EC"/>
    <w:rsid w:val="002664A5"/>
    <w:rsid w:val="00266E4D"/>
    <w:rsid w:val="00266F84"/>
    <w:rsid w:val="0027009C"/>
    <w:rsid w:val="002707CE"/>
    <w:rsid w:val="00271129"/>
    <w:rsid w:val="0027116B"/>
    <w:rsid w:val="00271D9F"/>
    <w:rsid w:val="00271F4D"/>
    <w:rsid w:val="00272BDB"/>
    <w:rsid w:val="00272FA8"/>
    <w:rsid w:val="00273310"/>
    <w:rsid w:val="00273665"/>
    <w:rsid w:val="00273B11"/>
    <w:rsid w:val="00273FB2"/>
    <w:rsid w:val="00274156"/>
    <w:rsid w:val="002743C4"/>
    <w:rsid w:val="002748F4"/>
    <w:rsid w:val="0027494C"/>
    <w:rsid w:val="00274CF8"/>
    <w:rsid w:val="00275014"/>
    <w:rsid w:val="002750A8"/>
    <w:rsid w:val="002755D5"/>
    <w:rsid w:val="002757B6"/>
    <w:rsid w:val="00275B33"/>
    <w:rsid w:val="00275B72"/>
    <w:rsid w:val="00277031"/>
    <w:rsid w:val="002775EE"/>
    <w:rsid w:val="00277EE8"/>
    <w:rsid w:val="002801B3"/>
    <w:rsid w:val="00280CC4"/>
    <w:rsid w:val="00280FE0"/>
    <w:rsid w:val="00281045"/>
    <w:rsid w:val="0028196E"/>
    <w:rsid w:val="00281ACC"/>
    <w:rsid w:val="002829F1"/>
    <w:rsid w:val="0028312A"/>
    <w:rsid w:val="00283160"/>
    <w:rsid w:val="00283AB9"/>
    <w:rsid w:val="00283E60"/>
    <w:rsid w:val="00283F99"/>
    <w:rsid w:val="00284333"/>
    <w:rsid w:val="002845BD"/>
    <w:rsid w:val="00284C52"/>
    <w:rsid w:val="00285070"/>
    <w:rsid w:val="002852B5"/>
    <w:rsid w:val="0028546D"/>
    <w:rsid w:val="002858C3"/>
    <w:rsid w:val="00285B85"/>
    <w:rsid w:val="00285BCB"/>
    <w:rsid w:val="00285D71"/>
    <w:rsid w:val="00286149"/>
    <w:rsid w:val="0028626E"/>
    <w:rsid w:val="00286CA8"/>
    <w:rsid w:val="002875BC"/>
    <w:rsid w:val="00287C96"/>
    <w:rsid w:val="00291531"/>
    <w:rsid w:val="00291603"/>
    <w:rsid w:val="0029164E"/>
    <w:rsid w:val="0029184D"/>
    <w:rsid w:val="00291A4D"/>
    <w:rsid w:val="00291C09"/>
    <w:rsid w:val="00291F84"/>
    <w:rsid w:val="002921CA"/>
    <w:rsid w:val="00292737"/>
    <w:rsid w:val="00292CB7"/>
    <w:rsid w:val="00293814"/>
    <w:rsid w:val="00293BC2"/>
    <w:rsid w:val="00293D1B"/>
    <w:rsid w:val="0029478E"/>
    <w:rsid w:val="00295301"/>
    <w:rsid w:val="002958D2"/>
    <w:rsid w:val="00295BDB"/>
    <w:rsid w:val="00295DE5"/>
    <w:rsid w:val="002967C1"/>
    <w:rsid w:val="00296E6B"/>
    <w:rsid w:val="00297033"/>
    <w:rsid w:val="002971B4"/>
    <w:rsid w:val="0029731E"/>
    <w:rsid w:val="00297322"/>
    <w:rsid w:val="00297720"/>
    <w:rsid w:val="002A0615"/>
    <w:rsid w:val="002A074F"/>
    <w:rsid w:val="002A082E"/>
    <w:rsid w:val="002A0874"/>
    <w:rsid w:val="002A0CEB"/>
    <w:rsid w:val="002A0E2C"/>
    <w:rsid w:val="002A1296"/>
    <w:rsid w:val="002A15F9"/>
    <w:rsid w:val="002A1DBC"/>
    <w:rsid w:val="002A1E0C"/>
    <w:rsid w:val="002A1EB2"/>
    <w:rsid w:val="002A1FAC"/>
    <w:rsid w:val="002A238E"/>
    <w:rsid w:val="002A23AE"/>
    <w:rsid w:val="002A245B"/>
    <w:rsid w:val="002A2981"/>
    <w:rsid w:val="002A2C11"/>
    <w:rsid w:val="002A2F5C"/>
    <w:rsid w:val="002A3074"/>
    <w:rsid w:val="002A384E"/>
    <w:rsid w:val="002A3B6C"/>
    <w:rsid w:val="002A4EB1"/>
    <w:rsid w:val="002A535B"/>
    <w:rsid w:val="002A5366"/>
    <w:rsid w:val="002A5C3D"/>
    <w:rsid w:val="002A5C87"/>
    <w:rsid w:val="002A5E5E"/>
    <w:rsid w:val="002A5EC7"/>
    <w:rsid w:val="002A5FB4"/>
    <w:rsid w:val="002A6E44"/>
    <w:rsid w:val="002A775C"/>
    <w:rsid w:val="002A790F"/>
    <w:rsid w:val="002B0AB4"/>
    <w:rsid w:val="002B0CE4"/>
    <w:rsid w:val="002B0F99"/>
    <w:rsid w:val="002B137D"/>
    <w:rsid w:val="002B1D22"/>
    <w:rsid w:val="002B2015"/>
    <w:rsid w:val="002B291B"/>
    <w:rsid w:val="002B3391"/>
    <w:rsid w:val="002B386B"/>
    <w:rsid w:val="002B3910"/>
    <w:rsid w:val="002B3A8C"/>
    <w:rsid w:val="002B4060"/>
    <w:rsid w:val="002B4CF5"/>
    <w:rsid w:val="002B53FF"/>
    <w:rsid w:val="002B5418"/>
    <w:rsid w:val="002B5758"/>
    <w:rsid w:val="002B59C1"/>
    <w:rsid w:val="002B611F"/>
    <w:rsid w:val="002B6838"/>
    <w:rsid w:val="002B6BB3"/>
    <w:rsid w:val="002B73BD"/>
    <w:rsid w:val="002B7C01"/>
    <w:rsid w:val="002B7C24"/>
    <w:rsid w:val="002C00BD"/>
    <w:rsid w:val="002C01D7"/>
    <w:rsid w:val="002C0B43"/>
    <w:rsid w:val="002C0EF3"/>
    <w:rsid w:val="002C0F97"/>
    <w:rsid w:val="002C1445"/>
    <w:rsid w:val="002C19AF"/>
    <w:rsid w:val="002C19E7"/>
    <w:rsid w:val="002C19F9"/>
    <w:rsid w:val="002C1BC8"/>
    <w:rsid w:val="002C237C"/>
    <w:rsid w:val="002C36E6"/>
    <w:rsid w:val="002C3C12"/>
    <w:rsid w:val="002C3F27"/>
    <w:rsid w:val="002C48C6"/>
    <w:rsid w:val="002C4DEC"/>
    <w:rsid w:val="002C58AB"/>
    <w:rsid w:val="002C58CA"/>
    <w:rsid w:val="002C7367"/>
    <w:rsid w:val="002C74C4"/>
    <w:rsid w:val="002C7958"/>
    <w:rsid w:val="002D0090"/>
    <w:rsid w:val="002D040D"/>
    <w:rsid w:val="002D0CE1"/>
    <w:rsid w:val="002D10B9"/>
    <w:rsid w:val="002D1951"/>
    <w:rsid w:val="002D203C"/>
    <w:rsid w:val="002D20D3"/>
    <w:rsid w:val="002D2B8B"/>
    <w:rsid w:val="002D3320"/>
    <w:rsid w:val="002D3791"/>
    <w:rsid w:val="002D38FF"/>
    <w:rsid w:val="002D3D13"/>
    <w:rsid w:val="002D41C4"/>
    <w:rsid w:val="002D4514"/>
    <w:rsid w:val="002D4862"/>
    <w:rsid w:val="002D4A89"/>
    <w:rsid w:val="002D4F9C"/>
    <w:rsid w:val="002D5154"/>
    <w:rsid w:val="002D526A"/>
    <w:rsid w:val="002D6A7B"/>
    <w:rsid w:val="002E014B"/>
    <w:rsid w:val="002E0668"/>
    <w:rsid w:val="002E06AC"/>
    <w:rsid w:val="002E0919"/>
    <w:rsid w:val="002E0A8C"/>
    <w:rsid w:val="002E13C9"/>
    <w:rsid w:val="002E1411"/>
    <w:rsid w:val="002E1972"/>
    <w:rsid w:val="002E1979"/>
    <w:rsid w:val="002E1983"/>
    <w:rsid w:val="002E2F4F"/>
    <w:rsid w:val="002E301E"/>
    <w:rsid w:val="002E339C"/>
    <w:rsid w:val="002E3564"/>
    <w:rsid w:val="002E3C57"/>
    <w:rsid w:val="002E3F5F"/>
    <w:rsid w:val="002E4041"/>
    <w:rsid w:val="002E4060"/>
    <w:rsid w:val="002E45FF"/>
    <w:rsid w:val="002E494C"/>
    <w:rsid w:val="002E5190"/>
    <w:rsid w:val="002E705F"/>
    <w:rsid w:val="002E7569"/>
    <w:rsid w:val="002E75B5"/>
    <w:rsid w:val="002E784E"/>
    <w:rsid w:val="002E7B6E"/>
    <w:rsid w:val="002E7C0B"/>
    <w:rsid w:val="002F011B"/>
    <w:rsid w:val="002F0375"/>
    <w:rsid w:val="002F0AB7"/>
    <w:rsid w:val="002F1621"/>
    <w:rsid w:val="002F1FC4"/>
    <w:rsid w:val="002F2049"/>
    <w:rsid w:val="002F2069"/>
    <w:rsid w:val="002F2141"/>
    <w:rsid w:val="002F2D7D"/>
    <w:rsid w:val="002F35F7"/>
    <w:rsid w:val="002F3806"/>
    <w:rsid w:val="002F46D9"/>
    <w:rsid w:val="002F4A8E"/>
    <w:rsid w:val="002F4D61"/>
    <w:rsid w:val="002F5689"/>
    <w:rsid w:val="002F57A5"/>
    <w:rsid w:val="002F5AAF"/>
    <w:rsid w:val="002F62E7"/>
    <w:rsid w:val="002F64D8"/>
    <w:rsid w:val="002F6529"/>
    <w:rsid w:val="002F6601"/>
    <w:rsid w:val="002F6722"/>
    <w:rsid w:val="002F7040"/>
    <w:rsid w:val="00300323"/>
    <w:rsid w:val="0030040E"/>
    <w:rsid w:val="0030114D"/>
    <w:rsid w:val="003020DE"/>
    <w:rsid w:val="0030252C"/>
    <w:rsid w:val="0030261B"/>
    <w:rsid w:val="0030316D"/>
    <w:rsid w:val="00303651"/>
    <w:rsid w:val="00303785"/>
    <w:rsid w:val="00303813"/>
    <w:rsid w:val="003045C6"/>
    <w:rsid w:val="00304854"/>
    <w:rsid w:val="00304B29"/>
    <w:rsid w:val="00304C4A"/>
    <w:rsid w:val="00304E46"/>
    <w:rsid w:val="00305184"/>
    <w:rsid w:val="00305482"/>
    <w:rsid w:val="00305518"/>
    <w:rsid w:val="00305998"/>
    <w:rsid w:val="00305F57"/>
    <w:rsid w:val="00306662"/>
    <w:rsid w:val="003068D5"/>
    <w:rsid w:val="00306B01"/>
    <w:rsid w:val="0030705C"/>
    <w:rsid w:val="0030730B"/>
    <w:rsid w:val="00307897"/>
    <w:rsid w:val="00310EB3"/>
    <w:rsid w:val="0031167B"/>
    <w:rsid w:val="003117BC"/>
    <w:rsid w:val="00311B52"/>
    <w:rsid w:val="00311F68"/>
    <w:rsid w:val="0031260E"/>
    <w:rsid w:val="00312A65"/>
    <w:rsid w:val="00312C3D"/>
    <w:rsid w:val="00312E0B"/>
    <w:rsid w:val="0031321F"/>
    <w:rsid w:val="0031335A"/>
    <w:rsid w:val="00313420"/>
    <w:rsid w:val="003137B8"/>
    <w:rsid w:val="00314047"/>
    <w:rsid w:val="0031413D"/>
    <w:rsid w:val="003143D4"/>
    <w:rsid w:val="003148E3"/>
    <w:rsid w:val="003149C8"/>
    <w:rsid w:val="003149D6"/>
    <w:rsid w:val="00314CAE"/>
    <w:rsid w:val="00314EC3"/>
    <w:rsid w:val="003153E9"/>
    <w:rsid w:val="00315B6C"/>
    <w:rsid w:val="0031651F"/>
    <w:rsid w:val="003166BF"/>
    <w:rsid w:val="00316A27"/>
    <w:rsid w:val="00316AF3"/>
    <w:rsid w:val="00316CBE"/>
    <w:rsid w:val="003174FF"/>
    <w:rsid w:val="00317953"/>
    <w:rsid w:val="003210A6"/>
    <w:rsid w:val="00321740"/>
    <w:rsid w:val="0032253A"/>
    <w:rsid w:val="00322900"/>
    <w:rsid w:val="00322B3C"/>
    <w:rsid w:val="00323246"/>
    <w:rsid w:val="003233BB"/>
    <w:rsid w:val="003234C3"/>
    <w:rsid w:val="00323EBF"/>
    <w:rsid w:val="00324418"/>
    <w:rsid w:val="003251F3"/>
    <w:rsid w:val="003256DA"/>
    <w:rsid w:val="00325CBB"/>
    <w:rsid w:val="00326392"/>
    <w:rsid w:val="00326597"/>
    <w:rsid w:val="003265FB"/>
    <w:rsid w:val="00326621"/>
    <w:rsid w:val="00326CA4"/>
    <w:rsid w:val="00327061"/>
    <w:rsid w:val="00330189"/>
    <w:rsid w:val="003305D7"/>
    <w:rsid w:val="00331645"/>
    <w:rsid w:val="003319C7"/>
    <w:rsid w:val="00331ABD"/>
    <w:rsid w:val="00331C26"/>
    <w:rsid w:val="0033221C"/>
    <w:rsid w:val="00332BD6"/>
    <w:rsid w:val="00332BFC"/>
    <w:rsid w:val="00332EE1"/>
    <w:rsid w:val="003331AF"/>
    <w:rsid w:val="0033333C"/>
    <w:rsid w:val="003338E6"/>
    <w:rsid w:val="003340E3"/>
    <w:rsid w:val="003341CC"/>
    <w:rsid w:val="00334DE3"/>
    <w:rsid w:val="00334FED"/>
    <w:rsid w:val="003353E2"/>
    <w:rsid w:val="00335830"/>
    <w:rsid w:val="00335CEB"/>
    <w:rsid w:val="003363B5"/>
    <w:rsid w:val="00336E0F"/>
    <w:rsid w:val="003373D6"/>
    <w:rsid w:val="003376A8"/>
    <w:rsid w:val="00337755"/>
    <w:rsid w:val="003377BB"/>
    <w:rsid w:val="0033793B"/>
    <w:rsid w:val="003400F2"/>
    <w:rsid w:val="003404A1"/>
    <w:rsid w:val="0034067C"/>
    <w:rsid w:val="00341916"/>
    <w:rsid w:val="00341D45"/>
    <w:rsid w:val="00341FAD"/>
    <w:rsid w:val="00342488"/>
    <w:rsid w:val="00342CB3"/>
    <w:rsid w:val="00342EF3"/>
    <w:rsid w:val="00342FDF"/>
    <w:rsid w:val="00343432"/>
    <w:rsid w:val="003438CC"/>
    <w:rsid w:val="003447A7"/>
    <w:rsid w:val="003452CB"/>
    <w:rsid w:val="003454A1"/>
    <w:rsid w:val="003469C1"/>
    <w:rsid w:val="00346DEE"/>
    <w:rsid w:val="00346F9E"/>
    <w:rsid w:val="00347185"/>
    <w:rsid w:val="00347CD3"/>
    <w:rsid w:val="00350286"/>
    <w:rsid w:val="003505D7"/>
    <w:rsid w:val="00350907"/>
    <w:rsid w:val="00350AA2"/>
    <w:rsid w:val="00350CBE"/>
    <w:rsid w:val="00350E1E"/>
    <w:rsid w:val="003511EE"/>
    <w:rsid w:val="00351325"/>
    <w:rsid w:val="00351406"/>
    <w:rsid w:val="0035173D"/>
    <w:rsid w:val="00351AFE"/>
    <w:rsid w:val="003522F9"/>
    <w:rsid w:val="0035244C"/>
    <w:rsid w:val="003527F0"/>
    <w:rsid w:val="00352CEB"/>
    <w:rsid w:val="00352D87"/>
    <w:rsid w:val="00352FCF"/>
    <w:rsid w:val="003538A4"/>
    <w:rsid w:val="00353A97"/>
    <w:rsid w:val="003545F0"/>
    <w:rsid w:val="00354652"/>
    <w:rsid w:val="0035584B"/>
    <w:rsid w:val="003559DB"/>
    <w:rsid w:val="00355B8A"/>
    <w:rsid w:val="00355BA4"/>
    <w:rsid w:val="003563C8"/>
    <w:rsid w:val="003566A2"/>
    <w:rsid w:val="003572A4"/>
    <w:rsid w:val="00357781"/>
    <w:rsid w:val="00357DEA"/>
    <w:rsid w:val="00357DFF"/>
    <w:rsid w:val="0036007B"/>
    <w:rsid w:val="00360A51"/>
    <w:rsid w:val="00360ABB"/>
    <w:rsid w:val="00360B6D"/>
    <w:rsid w:val="003615AC"/>
    <w:rsid w:val="003615FC"/>
    <w:rsid w:val="0036172F"/>
    <w:rsid w:val="003618EE"/>
    <w:rsid w:val="00362DBD"/>
    <w:rsid w:val="003630D8"/>
    <w:rsid w:val="00363119"/>
    <w:rsid w:val="003637F2"/>
    <w:rsid w:val="00364978"/>
    <w:rsid w:val="00364AF4"/>
    <w:rsid w:val="00364B67"/>
    <w:rsid w:val="00364E2E"/>
    <w:rsid w:val="00364FBA"/>
    <w:rsid w:val="00365212"/>
    <w:rsid w:val="0036570E"/>
    <w:rsid w:val="0036596B"/>
    <w:rsid w:val="00365DAB"/>
    <w:rsid w:val="00365DBF"/>
    <w:rsid w:val="00365EE4"/>
    <w:rsid w:val="003670B0"/>
    <w:rsid w:val="003670F7"/>
    <w:rsid w:val="003679F8"/>
    <w:rsid w:val="00367D8B"/>
    <w:rsid w:val="00370435"/>
    <w:rsid w:val="0037061C"/>
    <w:rsid w:val="003706DE"/>
    <w:rsid w:val="0037084E"/>
    <w:rsid w:val="0037094B"/>
    <w:rsid w:val="00370DEC"/>
    <w:rsid w:val="00370E28"/>
    <w:rsid w:val="00371222"/>
    <w:rsid w:val="0037185A"/>
    <w:rsid w:val="00371BDD"/>
    <w:rsid w:val="00371FEF"/>
    <w:rsid w:val="00372B24"/>
    <w:rsid w:val="00372B49"/>
    <w:rsid w:val="00372E3E"/>
    <w:rsid w:val="003731BF"/>
    <w:rsid w:val="00373353"/>
    <w:rsid w:val="0037359D"/>
    <w:rsid w:val="003739B1"/>
    <w:rsid w:val="00373B01"/>
    <w:rsid w:val="00373B0C"/>
    <w:rsid w:val="00373B69"/>
    <w:rsid w:val="00373B9A"/>
    <w:rsid w:val="00373F14"/>
    <w:rsid w:val="00374262"/>
    <w:rsid w:val="00374334"/>
    <w:rsid w:val="003745B5"/>
    <w:rsid w:val="00374630"/>
    <w:rsid w:val="00374B13"/>
    <w:rsid w:val="00375086"/>
    <w:rsid w:val="00375547"/>
    <w:rsid w:val="00375C9A"/>
    <w:rsid w:val="00376C8A"/>
    <w:rsid w:val="00376F0E"/>
    <w:rsid w:val="00376FCC"/>
    <w:rsid w:val="00377369"/>
    <w:rsid w:val="00377BEA"/>
    <w:rsid w:val="00377D9C"/>
    <w:rsid w:val="00380457"/>
    <w:rsid w:val="00380905"/>
    <w:rsid w:val="00380D60"/>
    <w:rsid w:val="0038153E"/>
    <w:rsid w:val="003816AF"/>
    <w:rsid w:val="00381B62"/>
    <w:rsid w:val="00381CE5"/>
    <w:rsid w:val="00381FBA"/>
    <w:rsid w:val="0038206E"/>
    <w:rsid w:val="00382E9B"/>
    <w:rsid w:val="00382FC4"/>
    <w:rsid w:val="00383212"/>
    <w:rsid w:val="003838EB"/>
    <w:rsid w:val="00383988"/>
    <w:rsid w:val="00383B6F"/>
    <w:rsid w:val="00383C4D"/>
    <w:rsid w:val="003840FA"/>
    <w:rsid w:val="0038484D"/>
    <w:rsid w:val="0038487F"/>
    <w:rsid w:val="00385117"/>
    <w:rsid w:val="003861AF"/>
    <w:rsid w:val="00386E2A"/>
    <w:rsid w:val="003877A9"/>
    <w:rsid w:val="00387F65"/>
    <w:rsid w:val="00390461"/>
    <w:rsid w:val="00390966"/>
    <w:rsid w:val="003912D8"/>
    <w:rsid w:val="0039134C"/>
    <w:rsid w:val="00391472"/>
    <w:rsid w:val="00391C05"/>
    <w:rsid w:val="003927DF"/>
    <w:rsid w:val="00392AB3"/>
    <w:rsid w:val="003942C9"/>
    <w:rsid w:val="003944BA"/>
    <w:rsid w:val="00394606"/>
    <w:rsid w:val="00394F8D"/>
    <w:rsid w:val="00395196"/>
    <w:rsid w:val="00395200"/>
    <w:rsid w:val="0039538D"/>
    <w:rsid w:val="0039581B"/>
    <w:rsid w:val="00396021"/>
    <w:rsid w:val="003963A0"/>
    <w:rsid w:val="003979A1"/>
    <w:rsid w:val="00397BDB"/>
    <w:rsid w:val="003A006F"/>
    <w:rsid w:val="003A00EA"/>
    <w:rsid w:val="003A0596"/>
    <w:rsid w:val="003A0631"/>
    <w:rsid w:val="003A0752"/>
    <w:rsid w:val="003A096E"/>
    <w:rsid w:val="003A168C"/>
    <w:rsid w:val="003A16CF"/>
    <w:rsid w:val="003A1FD7"/>
    <w:rsid w:val="003A26D5"/>
    <w:rsid w:val="003A2A4D"/>
    <w:rsid w:val="003A2B31"/>
    <w:rsid w:val="003A2B6F"/>
    <w:rsid w:val="003A2FD4"/>
    <w:rsid w:val="003A31BA"/>
    <w:rsid w:val="003A3A33"/>
    <w:rsid w:val="003A527A"/>
    <w:rsid w:val="003A531F"/>
    <w:rsid w:val="003A57F7"/>
    <w:rsid w:val="003A5F7C"/>
    <w:rsid w:val="003A609C"/>
    <w:rsid w:val="003A60A2"/>
    <w:rsid w:val="003A6E5B"/>
    <w:rsid w:val="003A6FE2"/>
    <w:rsid w:val="003A7A6F"/>
    <w:rsid w:val="003A7D3E"/>
    <w:rsid w:val="003B0C8C"/>
    <w:rsid w:val="003B19B5"/>
    <w:rsid w:val="003B1FB5"/>
    <w:rsid w:val="003B41D9"/>
    <w:rsid w:val="003B42D3"/>
    <w:rsid w:val="003B4798"/>
    <w:rsid w:val="003B48A6"/>
    <w:rsid w:val="003B4C34"/>
    <w:rsid w:val="003B559D"/>
    <w:rsid w:val="003B56A6"/>
    <w:rsid w:val="003B5EC8"/>
    <w:rsid w:val="003B5FB7"/>
    <w:rsid w:val="003B6F7B"/>
    <w:rsid w:val="003B7376"/>
    <w:rsid w:val="003B73A4"/>
    <w:rsid w:val="003B7497"/>
    <w:rsid w:val="003B7A3B"/>
    <w:rsid w:val="003B7EEA"/>
    <w:rsid w:val="003C13C9"/>
    <w:rsid w:val="003C1893"/>
    <w:rsid w:val="003C1C25"/>
    <w:rsid w:val="003C1C4F"/>
    <w:rsid w:val="003C1FC0"/>
    <w:rsid w:val="003C2286"/>
    <w:rsid w:val="003C31F1"/>
    <w:rsid w:val="003C3D45"/>
    <w:rsid w:val="003C3E37"/>
    <w:rsid w:val="003C3EB1"/>
    <w:rsid w:val="003C3ECC"/>
    <w:rsid w:val="003C4709"/>
    <w:rsid w:val="003C4841"/>
    <w:rsid w:val="003C4958"/>
    <w:rsid w:val="003C503F"/>
    <w:rsid w:val="003C5A5E"/>
    <w:rsid w:val="003C5E77"/>
    <w:rsid w:val="003C6C00"/>
    <w:rsid w:val="003C7286"/>
    <w:rsid w:val="003C7566"/>
    <w:rsid w:val="003C7AB4"/>
    <w:rsid w:val="003C7BF8"/>
    <w:rsid w:val="003C7E12"/>
    <w:rsid w:val="003D018B"/>
    <w:rsid w:val="003D01D7"/>
    <w:rsid w:val="003D04C0"/>
    <w:rsid w:val="003D055E"/>
    <w:rsid w:val="003D0A53"/>
    <w:rsid w:val="003D15C5"/>
    <w:rsid w:val="003D1898"/>
    <w:rsid w:val="003D24E3"/>
    <w:rsid w:val="003D2B53"/>
    <w:rsid w:val="003D42A5"/>
    <w:rsid w:val="003D4502"/>
    <w:rsid w:val="003D481C"/>
    <w:rsid w:val="003D4A9A"/>
    <w:rsid w:val="003D566B"/>
    <w:rsid w:val="003D5E04"/>
    <w:rsid w:val="003D74EB"/>
    <w:rsid w:val="003D7606"/>
    <w:rsid w:val="003D7A38"/>
    <w:rsid w:val="003D7BB4"/>
    <w:rsid w:val="003E1170"/>
    <w:rsid w:val="003E1348"/>
    <w:rsid w:val="003E15D1"/>
    <w:rsid w:val="003E1A15"/>
    <w:rsid w:val="003E21A1"/>
    <w:rsid w:val="003E283B"/>
    <w:rsid w:val="003E2AF6"/>
    <w:rsid w:val="003E3697"/>
    <w:rsid w:val="003E3CD9"/>
    <w:rsid w:val="003E3D26"/>
    <w:rsid w:val="003E4513"/>
    <w:rsid w:val="003E5A97"/>
    <w:rsid w:val="003E5B2B"/>
    <w:rsid w:val="003E62A5"/>
    <w:rsid w:val="003E6621"/>
    <w:rsid w:val="003E68BC"/>
    <w:rsid w:val="003E7131"/>
    <w:rsid w:val="003E717B"/>
    <w:rsid w:val="003E7236"/>
    <w:rsid w:val="003E746F"/>
    <w:rsid w:val="003E7CD6"/>
    <w:rsid w:val="003F08FD"/>
    <w:rsid w:val="003F0A58"/>
    <w:rsid w:val="003F1595"/>
    <w:rsid w:val="003F15FE"/>
    <w:rsid w:val="003F1781"/>
    <w:rsid w:val="003F1DDB"/>
    <w:rsid w:val="003F21F0"/>
    <w:rsid w:val="003F22EA"/>
    <w:rsid w:val="003F2696"/>
    <w:rsid w:val="003F294D"/>
    <w:rsid w:val="003F2C81"/>
    <w:rsid w:val="003F2FFE"/>
    <w:rsid w:val="003F329A"/>
    <w:rsid w:val="003F36CE"/>
    <w:rsid w:val="003F3AEE"/>
    <w:rsid w:val="003F3B40"/>
    <w:rsid w:val="003F3DFF"/>
    <w:rsid w:val="003F421F"/>
    <w:rsid w:val="003F44F4"/>
    <w:rsid w:val="003F4807"/>
    <w:rsid w:val="003F4823"/>
    <w:rsid w:val="003F49BE"/>
    <w:rsid w:val="003F4B56"/>
    <w:rsid w:val="003F555B"/>
    <w:rsid w:val="003F7515"/>
    <w:rsid w:val="003F758F"/>
    <w:rsid w:val="003F7ADC"/>
    <w:rsid w:val="003F7BED"/>
    <w:rsid w:val="003F7CF7"/>
    <w:rsid w:val="003F7E23"/>
    <w:rsid w:val="00400121"/>
    <w:rsid w:val="00400A9E"/>
    <w:rsid w:val="0040144E"/>
    <w:rsid w:val="00401686"/>
    <w:rsid w:val="00401B5B"/>
    <w:rsid w:val="00401F57"/>
    <w:rsid w:val="004022B0"/>
    <w:rsid w:val="004025A2"/>
    <w:rsid w:val="0040263A"/>
    <w:rsid w:val="004030A2"/>
    <w:rsid w:val="00403150"/>
    <w:rsid w:val="0040324B"/>
    <w:rsid w:val="004032DA"/>
    <w:rsid w:val="00403706"/>
    <w:rsid w:val="00403823"/>
    <w:rsid w:val="00403A74"/>
    <w:rsid w:val="0040418F"/>
    <w:rsid w:val="0040454B"/>
    <w:rsid w:val="00404D20"/>
    <w:rsid w:val="00405118"/>
    <w:rsid w:val="0040572F"/>
    <w:rsid w:val="00405747"/>
    <w:rsid w:val="004060C2"/>
    <w:rsid w:val="004065BE"/>
    <w:rsid w:val="00407623"/>
    <w:rsid w:val="004076E8"/>
    <w:rsid w:val="00407B49"/>
    <w:rsid w:val="00407EE4"/>
    <w:rsid w:val="004106A5"/>
    <w:rsid w:val="0041152D"/>
    <w:rsid w:val="00411BA5"/>
    <w:rsid w:val="004124B6"/>
    <w:rsid w:val="00412737"/>
    <w:rsid w:val="00412E5C"/>
    <w:rsid w:val="004130D7"/>
    <w:rsid w:val="004132C2"/>
    <w:rsid w:val="00414523"/>
    <w:rsid w:val="00414562"/>
    <w:rsid w:val="0041508E"/>
    <w:rsid w:val="004152CC"/>
    <w:rsid w:val="0041551A"/>
    <w:rsid w:val="0041555B"/>
    <w:rsid w:val="004155CA"/>
    <w:rsid w:val="004159F3"/>
    <w:rsid w:val="00415B51"/>
    <w:rsid w:val="00416697"/>
    <w:rsid w:val="004166C0"/>
    <w:rsid w:val="00416799"/>
    <w:rsid w:val="00416925"/>
    <w:rsid w:val="00416F71"/>
    <w:rsid w:val="00417CEF"/>
    <w:rsid w:val="00417D3B"/>
    <w:rsid w:val="00417F07"/>
    <w:rsid w:val="00420FA6"/>
    <w:rsid w:val="00421279"/>
    <w:rsid w:val="004220D1"/>
    <w:rsid w:val="00422899"/>
    <w:rsid w:val="004228F2"/>
    <w:rsid w:val="00422A93"/>
    <w:rsid w:val="0042346D"/>
    <w:rsid w:val="00425C9D"/>
    <w:rsid w:val="00425CA8"/>
    <w:rsid w:val="00425EE1"/>
    <w:rsid w:val="004264B8"/>
    <w:rsid w:val="004267AA"/>
    <w:rsid w:val="00426F34"/>
    <w:rsid w:val="0042737B"/>
    <w:rsid w:val="00430AEC"/>
    <w:rsid w:val="00430FCF"/>
    <w:rsid w:val="0043169E"/>
    <w:rsid w:val="00432231"/>
    <w:rsid w:val="00433391"/>
    <w:rsid w:val="0043342D"/>
    <w:rsid w:val="0043377F"/>
    <w:rsid w:val="004337D1"/>
    <w:rsid w:val="004338E6"/>
    <w:rsid w:val="0043475D"/>
    <w:rsid w:val="004351F9"/>
    <w:rsid w:val="00435B18"/>
    <w:rsid w:val="00436B97"/>
    <w:rsid w:val="00436C8E"/>
    <w:rsid w:val="00437172"/>
    <w:rsid w:val="004372FE"/>
    <w:rsid w:val="00437C97"/>
    <w:rsid w:val="004400A0"/>
    <w:rsid w:val="00440239"/>
    <w:rsid w:val="0044071A"/>
    <w:rsid w:val="0044092A"/>
    <w:rsid w:val="00440B6D"/>
    <w:rsid w:val="00440B90"/>
    <w:rsid w:val="00440F6B"/>
    <w:rsid w:val="00441D57"/>
    <w:rsid w:val="00442A0D"/>
    <w:rsid w:val="00442B5D"/>
    <w:rsid w:val="00442EEA"/>
    <w:rsid w:val="004435AA"/>
    <w:rsid w:val="0044449E"/>
    <w:rsid w:val="004449EA"/>
    <w:rsid w:val="00444B45"/>
    <w:rsid w:val="00444DA1"/>
    <w:rsid w:val="00445001"/>
    <w:rsid w:val="00445223"/>
    <w:rsid w:val="00445523"/>
    <w:rsid w:val="00445716"/>
    <w:rsid w:val="00446599"/>
    <w:rsid w:val="00447381"/>
    <w:rsid w:val="004473E1"/>
    <w:rsid w:val="004479EF"/>
    <w:rsid w:val="00447B23"/>
    <w:rsid w:val="00447B61"/>
    <w:rsid w:val="004505E6"/>
    <w:rsid w:val="00450750"/>
    <w:rsid w:val="00450C57"/>
    <w:rsid w:val="0045107A"/>
    <w:rsid w:val="004513F2"/>
    <w:rsid w:val="0045173A"/>
    <w:rsid w:val="0045182E"/>
    <w:rsid w:val="004519E6"/>
    <w:rsid w:val="00451AEF"/>
    <w:rsid w:val="00452618"/>
    <w:rsid w:val="00452C8A"/>
    <w:rsid w:val="00452D96"/>
    <w:rsid w:val="0045376A"/>
    <w:rsid w:val="00453CC4"/>
    <w:rsid w:val="004559ED"/>
    <w:rsid w:val="004560E1"/>
    <w:rsid w:val="00456360"/>
    <w:rsid w:val="004567A3"/>
    <w:rsid w:val="00456D33"/>
    <w:rsid w:val="00456D44"/>
    <w:rsid w:val="00456E10"/>
    <w:rsid w:val="0045709B"/>
    <w:rsid w:val="00457340"/>
    <w:rsid w:val="004573E3"/>
    <w:rsid w:val="004574EB"/>
    <w:rsid w:val="00457C32"/>
    <w:rsid w:val="00457EFA"/>
    <w:rsid w:val="0046026B"/>
    <w:rsid w:val="004603E4"/>
    <w:rsid w:val="00461607"/>
    <w:rsid w:val="00461814"/>
    <w:rsid w:val="00461B28"/>
    <w:rsid w:val="00462085"/>
    <w:rsid w:val="0046210A"/>
    <w:rsid w:val="0046287D"/>
    <w:rsid w:val="00463483"/>
    <w:rsid w:val="00463810"/>
    <w:rsid w:val="00463CC6"/>
    <w:rsid w:val="00463E62"/>
    <w:rsid w:val="00464292"/>
    <w:rsid w:val="00464760"/>
    <w:rsid w:val="00464B59"/>
    <w:rsid w:val="00464DB9"/>
    <w:rsid w:val="00465063"/>
    <w:rsid w:val="00465724"/>
    <w:rsid w:val="00465D58"/>
    <w:rsid w:val="004663BE"/>
    <w:rsid w:val="0046699E"/>
    <w:rsid w:val="00466AE8"/>
    <w:rsid w:val="00466B96"/>
    <w:rsid w:val="00467411"/>
    <w:rsid w:val="004678EC"/>
    <w:rsid w:val="004701A7"/>
    <w:rsid w:val="00470281"/>
    <w:rsid w:val="004718DA"/>
    <w:rsid w:val="00471C67"/>
    <w:rsid w:val="0047213B"/>
    <w:rsid w:val="00472180"/>
    <w:rsid w:val="00472688"/>
    <w:rsid w:val="00472B59"/>
    <w:rsid w:val="004730A8"/>
    <w:rsid w:val="004733CD"/>
    <w:rsid w:val="004738B1"/>
    <w:rsid w:val="00474808"/>
    <w:rsid w:val="004748C8"/>
    <w:rsid w:val="00474DB7"/>
    <w:rsid w:val="0047501E"/>
    <w:rsid w:val="0047529B"/>
    <w:rsid w:val="00475430"/>
    <w:rsid w:val="00475A2B"/>
    <w:rsid w:val="00475CFF"/>
    <w:rsid w:val="00476104"/>
    <w:rsid w:val="00476300"/>
    <w:rsid w:val="004765E6"/>
    <w:rsid w:val="00476793"/>
    <w:rsid w:val="004769E3"/>
    <w:rsid w:val="00476F33"/>
    <w:rsid w:val="004771D4"/>
    <w:rsid w:val="00480B38"/>
    <w:rsid w:val="00480B9A"/>
    <w:rsid w:val="004815E9"/>
    <w:rsid w:val="00481AD2"/>
    <w:rsid w:val="004827B3"/>
    <w:rsid w:val="00483174"/>
    <w:rsid w:val="00483F1E"/>
    <w:rsid w:val="0048413D"/>
    <w:rsid w:val="004844FB"/>
    <w:rsid w:val="0048471D"/>
    <w:rsid w:val="004847A2"/>
    <w:rsid w:val="00484D7A"/>
    <w:rsid w:val="00485029"/>
    <w:rsid w:val="004851FF"/>
    <w:rsid w:val="00485B0A"/>
    <w:rsid w:val="00485DF8"/>
    <w:rsid w:val="0048611F"/>
    <w:rsid w:val="00486553"/>
    <w:rsid w:val="00486B31"/>
    <w:rsid w:val="00486E3D"/>
    <w:rsid w:val="00487886"/>
    <w:rsid w:val="00487A6A"/>
    <w:rsid w:val="0049067C"/>
    <w:rsid w:val="004914C7"/>
    <w:rsid w:val="00491670"/>
    <w:rsid w:val="00491CC6"/>
    <w:rsid w:val="00491EA9"/>
    <w:rsid w:val="00492107"/>
    <w:rsid w:val="00492F21"/>
    <w:rsid w:val="0049338F"/>
    <w:rsid w:val="00493483"/>
    <w:rsid w:val="00493C2D"/>
    <w:rsid w:val="00494665"/>
    <w:rsid w:val="004947D0"/>
    <w:rsid w:val="004949E9"/>
    <w:rsid w:val="00494BD5"/>
    <w:rsid w:val="0049566B"/>
    <w:rsid w:val="00495B13"/>
    <w:rsid w:val="0049628F"/>
    <w:rsid w:val="004962DF"/>
    <w:rsid w:val="00496456"/>
    <w:rsid w:val="00496E9B"/>
    <w:rsid w:val="00497288"/>
    <w:rsid w:val="00497A19"/>
    <w:rsid w:val="00497BEC"/>
    <w:rsid w:val="00497C5A"/>
    <w:rsid w:val="004A00DD"/>
    <w:rsid w:val="004A054E"/>
    <w:rsid w:val="004A07F4"/>
    <w:rsid w:val="004A0A45"/>
    <w:rsid w:val="004A0F8C"/>
    <w:rsid w:val="004A15A1"/>
    <w:rsid w:val="004A1F5E"/>
    <w:rsid w:val="004A24FA"/>
    <w:rsid w:val="004A2653"/>
    <w:rsid w:val="004A2682"/>
    <w:rsid w:val="004A2BEB"/>
    <w:rsid w:val="004A2C45"/>
    <w:rsid w:val="004A2E44"/>
    <w:rsid w:val="004A3391"/>
    <w:rsid w:val="004A3406"/>
    <w:rsid w:val="004A3883"/>
    <w:rsid w:val="004A3981"/>
    <w:rsid w:val="004A39E3"/>
    <w:rsid w:val="004A406E"/>
    <w:rsid w:val="004A444C"/>
    <w:rsid w:val="004A51A2"/>
    <w:rsid w:val="004A5491"/>
    <w:rsid w:val="004A5909"/>
    <w:rsid w:val="004A5DCA"/>
    <w:rsid w:val="004A5EB7"/>
    <w:rsid w:val="004A66A0"/>
    <w:rsid w:val="004A6713"/>
    <w:rsid w:val="004A6824"/>
    <w:rsid w:val="004A6864"/>
    <w:rsid w:val="004A6900"/>
    <w:rsid w:val="004A7867"/>
    <w:rsid w:val="004A7B73"/>
    <w:rsid w:val="004A7D83"/>
    <w:rsid w:val="004B0843"/>
    <w:rsid w:val="004B096A"/>
    <w:rsid w:val="004B1156"/>
    <w:rsid w:val="004B1532"/>
    <w:rsid w:val="004B1690"/>
    <w:rsid w:val="004B19B8"/>
    <w:rsid w:val="004B1E78"/>
    <w:rsid w:val="004B3A31"/>
    <w:rsid w:val="004B4493"/>
    <w:rsid w:val="004B69D7"/>
    <w:rsid w:val="004B6C2F"/>
    <w:rsid w:val="004B7717"/>
    <w:rsid w:val="004C0419"/>
    <w:rsid w:val="004C0773"/>
    <w:rsid w:val="004C1538"/>
    <w:rsid w:val="004C1AF2"/>
    <w:rsid w:val="004C223B"/>
    <w:rsid w:val="004C2374"/>
    <w:rsid w:val="004C28E3"/>
    <w:rsid w:val="004C2DEE"/>
    <w:rsid w:val="004C2EA9"/>
    <w:rsid w:val="004C2F16"/>
    <w:rsid w:val="004C3259"/>
    <w:rsid w:val="004C33A5"/>
    <w:rsid w:val="004C34FF"/>
    <w:rsid w:val="004C39B2"/>
    <w:rsid w:val="004C441D"/>
    <w:rsid w:val="004C459E"/>
    <w:rsid w:val="004C4FFD"/>
    <w:rsid w:val="004C58E5"/>
    <w:rsid w:val="004C6241"/>
    <w:rsid w:val="004C6468"/>
    <w:rsid w:val="004C6822"/>
    <w:rsid w:val="004C690C"/>
    <w:rsid w:val="004C7982"/>
    <w:rsid w:val="004C7A4D"/>
    <w:rsid w:val="004C7FC6"/>
    <w:rsid w:val="004D0AF9"/>
    <w:rsid w:val="004D0B27"/>
    <w:rsid w:val="004D0B58"/>
    <w:rsid w:val="004D1247"/>
    <w:rsid w:val="004D1544"/>
    <w:rsid w:val="004D1BF7"/>
    <w:rsid w:val="004D256B"/>
    <w:rsid w:val="004D2FBD"/>
    <w:rsid w:val="004D3629"/>
    <w:rsid w:val="004D391D"/>
    <w:rsid w:val="004D3DF2"/>
    <w:rsid w:val="004D3E7D"/>
    <w:rsid w:val="004D40E2"/>
    <w:rsid w:val="004D493C"/>
    <w:rsid w:val="004D4E9E"/>
    <w:rsid w:val="004D5033"/>
    <w:rsid w:val="004D5173"/>
    <w:rsid w:val="004D5833"/>
    <w:rsid w:val="004D6089"/>
    <w:rsid w:val="004D7029"/>
    <w:rsid w:val="004D72B5"/>
    <w:rsid w:val="004D76CA"/>
    <w:rsid w:val="004D77AC"/>
    <w:rsid w:val="004D77B4"/>
    <w:rsid w:val="004D79A9"/>
    <w:rsid w:val="004D7AC4"/>
    <w:rsid w:val="004D7B89"/>
    <w:rsid w:val="004D7D14"/>
    <w:rsid w:val="004E01E1"/>
    <w:rsid w:val="004E089C"/>
    <w:rsid w:val="004E08F0"/>
    <w:rsid w:val="004E0D15"/>
    <w:rsid w:val="004E0F97"/>
    <w:rsid w:val="004E11F2"/>
    <w:rsid w:val="004E1B76"/>
    <w:rsid w:val="004E204E"/>
    <w:rsid w:val="004E304C"/>
    <w:rsid w:val="004E30AC"/>
    <w:rsid w:val="004E31F8"/>
    <w:rsid w:val="004E3321"/>
    <w:rsid w:val="004E41AE"/>
    <w:rsid w:val="004E4652"/>
    <w:rsid w:val="004E49E2"/>
    <w:rsid w:val="004E4D89"/>
    <w:rsid w:val="004E50B5"/>
    <w:rsid w:val="004E53C4"/>
    <w:rsid w:val="004E576C"/>
    <w:rsid w:val="004E5961"/>
    <w:rsid w:val="004E59F1"/>
    <w:rsid w:val="004E5D5C"/>
    <w:rsid w:val="004E5EED"/>
    <w:rsid w:val="004E5F5B"/>
    <w:rsid w:val="004E6AA2"/>
    <w:rsid w:val="004E7159"/>
    <w:rsid w:val="004E74A9"/>
    <w:rsid w:val="004F013F"/>
    <w:rsid w:val="004F17F4"/>
    <w:rsid w:val="004F185B"/>
    <w:rsid w:val="004F232A"/>
    <w:rsid w:val="004F27E0"/>
    <w:rsid w:val="004F2B8E"/>
    <w:rsid w:val="004F2E6E"/>
    <w:rsid w:val="004F3756"/>
    <w:rsid w:val="004F3881"/>
    <w:rsid w:val="004F392B"/>
    <w:rsid w:val="004F3B28"/>
    <w:rsid w:val="004F3E79"/>
    <w:rsid w:val="004F4580"/>
    <w:rsid w:val="004F4914"/>
    <w:rsid w:val="004F4E86"/>
    <w:rsid w:val="004F50F9"/>
    <w:rsid w:val="004F510A"/>
    <w:rsid w:val="004F6090"/>
    <w:rsid w:val="004F609E"/>
    <w:rsid w:val="004F68FD"/>
    <w:rsid w:val="004F6A78"/>
    <w:rsid w:val="004F6AD4"/>
    <w:rsid w:val="004F7635"/>
    <w:rsid w:val="004F7813"/>
    <w:rsid w:val="005004D0"/>
    <w:rsid w:val="005007E4"/>
    <w:rsid w:val="00501119"/>
    <w:rsid w:val="005011DC"/>
    <w:rsid w:val="005015FA"/>
    <w:rsid w:val="0050178D"/>
    <w:rsid w:val="00501B54"/>
    <w:rsid w:val="00502029"/>
    <w:rsid w:val="005021F7"/>
    <w:rsid w:val="00502943"/>
    <w:rsid w:val="00502B4F"/>
    <w:rsid w:val="00502B66"/>
    <w:rsid w:val="00502FA3"/>
    <w:rsid w:val="005031BC"/>
    <w:rsid w:val="0050322A"/>
    <w:rsid w:val="0050354F"/>
    <w:rsid w:val="005044C1"/>
    <w:rsid w:val="0050487A"/>
    <w:rsid w:val="00504CBD"/>
    <w:rsid w:val="00505151"/>
    <w:rsid w:val="0050591A"/>
    <w:rsid w:val="00506F11"/>
    <w:rsid w:val="00507344"/>
    <w:rsid w:val="00507527"/>
    <w:rsid w:val="00507CD7"/>
    <w:rsid w:val="00510643"/>
    <w:rsid w:val="00510C88"/>
    <w:rsid w:val="00511398"/>
    <w:rsid w:val="005118D8"/>
    <w:rsid w:val="00512243"/>
    <w:rsid w:val="005124F8"/>
    <w:rsid w:val="0051288C"/>
    <w:rsid w:val="005128C3"/>
    <w:rsid w:val="00512B04"/>
    <w:rsid w:val="00512CA1"/>
    <w:rsid w:val="00512D47"/>
    <w:rsid w:val="0051327D"/>
    <w:rsid w:val="00513ACB"/>
    <w:rsid w:val="00513ACD"/>
    <w:rsid w:val="00513D2C"/>
    <w:rsid w:val="00513ED0"/>
    <w:rsid w:val="005142E4"/>
    <w:rsid w:val="005142F0"/>
    <w:rsid w:val="005144EF"/>
    <w:rsid w:val="0051545A"/>
    <w:rsid w:val="00515B9A"/>
    <w:rsid w:val="005165C4"/>
    <w:rsid w:val="00516D21"/>
    <w:rsid w:val="00517CF3"/>
    <w:rsid w:val="00517D8C"/>
    <w:rsid w:val="0052020F"/>
    <w:rsid w:val="005206AC"/>
    <w:rsid w:val="00520941"/>
    <w:rsid w:val="00521064"/>
    <w:rsid w:val="005219B6"/>
    <w:rsid w:val="00521A33"/>
    <w:rsid w:val="00521EFB"/>
    <w:rsid w:val="00522601"/>
    <w:rsid w:val="0052264F"/>
    <w:rsid w:val="00522CC5"/>
    <w:rsid w:val="00523050"/>
    <w:rsid w:val="005230B2"/>
    <w:rsid w:val="0052311E"/>
    <w:rsid w:val="005234D5"/>
    <w:rsid w:val="00523601"/>
    <w:rsid w:val="00524035"/>
    <w:rsid w:val="005246DC"/>
    <w:rsid w:val="00524782"/>
    <w:rsid w:val="00524E48"/>
    <w:rsid w:val="00525C80"/>
    <w:rsid w:val="00525E69"/>
    <w:rsid w:val="005271F3"/>
    <w:rsid w:val="00530033"/>
    <w:rsid w:val="005301E6"/>
    <w:rsid w:val="0053020E"/>
    <w:rsid w:val="005302BF"/>
    <w:rsid w:val="0053089A"/>
    <w:rsid w:val="00530AE1"/>
    <w:rsid w:val="00530C8D"/>
    <w:rsid w:val="00530CA4"/>
    <w:rsid w:val="00531F12"/>
    <w:rsid w:val="00531F2B"/>
    <w:rsid w:val="005329C2"/>
    <w:rsid w:val="00532D2B"/>
    <w:rsid w:val="005333B3"/>
    <w:rsid w:val="00533466"/>
    <w:rsid w:val="0053375A"/>
    <w:rsid w:val="00533769"/>
    <w:rsid w:val="00534173"/>
    <w:rsid w:val="0053446E"/>
    <w:rsid w:val="00534824"/>
    <w:rsid w:val="00534A71"/>
    <w:rsid w:val="00534FF4"/>
    <w:rsid w:val="005358DB"/>
    <w:rsid w:val="00535B63"/>
    <w:rsid w:val="00535D74"/>
    <w:rsid w:val="00536732"/>
    <w:rsid w:val="00536D79"/>
    <w:rsid w:val="00537535"/>
    <w:rsid w:val="005376A4"/>
    <w:rsid w:val="00537B53"/>
    <w:rsid w:val="005402D7"/>
    <w:rsid w:val="005405C4"/>
    <w:rsid w:val="005408C3"/>
    <w:rsid w:val="0054148F"/>
    <w:rsid w:val="0054149F"/>
    <w:rsid w:val="00541586"/>
    <w:rsid w:val="00541AC5"/>
    <w:rsid w:val="00541C82"/>
    <w:rsid w:val="0054205E"/>
    <w:rsid w:val="00542124"/>
    <w:rsid w:val="00542870"/>
    <w:rsid w:val="0054289C"/>
    <w:rsid w:val="00543165"/>
    <w:rsid w:val="005439C0"/>
    <w:rsid w:val="00543BDA"/>
    <w:rsid w:val="00543CA4"/>
    <w:rsid w:val="005444A8"/>
    <w:rsid w:val="00545167"/>
    <w:rsid w:val="00545C3B"/>
    <w:rsid w:val="00545EB7"/>
    <w:rsid w:val="005462AD"/>
    <w:rsid w:val="005466B7"/>
    <w:rsid w:val="00546779"/>
    <w:rsid w:val="00546C81"/>
    <w:rsid w:val="00546F8E"/>
    <w:rsid w:val="005475B2"/>
    <w:rsid w:val="00547897"/>
    <w:rsid w:val="00547F63"/>
    <w:rsid w:val="005500EF"/>
    <w:rsid w:val="0055053B"/>
    <w:rsid w:val="005508CF"/>
    <w:rsid w:val="00550CFF"/>
    <w:rsid w:val="00551B41"/>
    <w:rsid w:val="00551C11"/>
    <w:rsid w:val="00551E32"/>
    <w:rsid w:val="00551FCC"/>
    <w:rsid w:val="005531B7"/>
    <w:rsid w:val="005532CA"/>
    <w:rsid w:val="00553E8A"/>
    <w:rsid w:val="00554396"/>
    <w:rsid w:val="0055482C"/>
    <w:rsid w:val="00554A92"/>
    <w:rsid w:val="00554B6C"/>
    <w:rsid w:val="0055505D"/>
    <w:rsid w:val="005561C0"/>
    <w:rsid w:val="00556405"/>
    <w:rsid w:val="0055669B"/>
    <w:rsid w:val="005566D4"/>
    <w:rsid w:val="00556B5D"/>
    <w:rsid w:val="00557301"/>
    <w:rsid w:val="005574C1"/>
    <w:rsid w:val="0055776A"/>
    <w:rsid w:val="00557887"/>
    <w:rsid w:val="00560057"/>
    <w:rsid w:val="00560417"/>
    <w:rsid w:val="00560487"/>
    <w:rsid w:val="00560994"/>
    <w:rsid w:val="00560D34"/>
    <w:rsid w:val="00561999"/>
    <w:rsid w:val="005619A6"/>
    <w:rsid w:val="00561D5C"/>
    <w:rsid w:val="00561E1B"/>
    <w:rsid w:val="0056224D"/>
    <w:rsid w:val="00562835"/>
    <w:rsid w:val="00562908"/>
    <w:rsid w:val="00562DBD"/>
    <w:rsid w:val="00562E1C"/>
    <w:rsid w:val="00562EC5"/>
    <w:rsid w:val="005632A8"/>
    <w:rsid w:val="005636E9"/>
    <w:rsid w:val="005639D7"/>
    <w:rsid w:val="00564713"/>
    <w:rsid w:val="00564783"/>
    <w:rsid w:val="0056556E"/>
    <w:rsid w:val="00565925"/>
    <w:rsid w:val="00565AF4"/>
    <w:rsid w:val="00565DD7"/>
    <w:rsid w:val="0056738E"/>
    <w:rsid w:val="005673DE"/>
    <w:rsid w:val="00567A9B"/>
    <w:rsid w:val="00567ABF"/>
    <w:rsid w:val="00567EF1"/>
    <w:rsid w:val="00567FE4"/>
    <w:rsid w:val="005705DD"/>
    <w:rsid w:val="00570AE4"/>
    <w:rsid w:val="00570CDB"/>
    <w:rsid w:val="00571514"/>
    <w:rsid w:val="005717C9"/>
    <w:rsid w:val="005726F4"/>
    <w:rsid w:val="00572D8A"/>
    <w:rsid w:val="00572EC2"/>
    <w:rsid w:val="005734D0"/>
    <w:rsid w:val="005734F0"/>
    <w:rsid w:val="00573A93"/>
    <w:rsid w:val="00573B66"/>
    <w:rsid w:val="00573B69"/>
    <w:rsid w:val="00573E31"/>
    <w:rsid w:val="00573F55"/>
    <w:rsid w:val="00574510"/>
    <w:rsid w:val="005746CF"/>
    <w:rsid w:val="00574A0A"/>
    <w:rsid w:val="005754AE"/>
    <w:rsid w:val="00575621"/>
    <w:rsid w:val="0057578B"/>
    <w:rsid w:val="005760F5"/>
    <w:rsid w:val="005761A3"/>
    <w:rsid w:val="0057719F"/>
    <w:rsid w:val="005771D9"/>
    <w:rsid w:val="00577AFA"/>
    <w:rsid w:val="00577DA4"/>
    <w:rsid w:val="00581E63"/>
    <w:rsid w:val="00582180"/>
    <w:rsid w:val="005821B0"/>
    <w:rsid w:val="005831A6"/>
    <w:rsid w:val="00583227"/>
    <w:rsid w:val="00583B42"/>
    <w:rsid w:val="005841CA"/>
    <w:rsid w:val="00584245"/>
    <w:rsid w:val="0058463F"/>
    <w:rsid w:val="005854E0"/>
    <w:rsid w:val="00585668"/>
    <w:rsid w:val="00586226"/>
    <w:rsid w:val="00586419"/>
    <w:rsid w:val="00586654"/>
    <w:rsid w:val="00586DCF"/>
    <w:rsid w:val="00586DE8"/>
    <w:rsid w:val="005871FB"/>
    <w:rsid w:val="00590283"/>
    <w:rsid w:val="00590632"/>
    <w:rsid w:val="00590F37"/>
    <w:rsid w:val="00591747"/>
    <w:rsid w:val="00591F79"/>
    <w:rsid w:val="00591F81"/>
    <w:rsid w:val="0059261F"/>
    <w:rsid w:val="00592679"/>
    <w:rsid w:val="00592D33"/>
    <w:rsid w:val="00595BD0"/>
    <w:rsid w:val="00595BFD"/>
    <w:rsid w:val="00596A2C"/>
    <w:rsid w:val="00596CC3"/>
    <w:rsid w:val="005972AC"/>
    <w:rsid w:val="00597581"/>
    <w:rsid w:val="005975F1"/>
    <w:rsid w:val="00597965"/>
    <w:rsid w:val="00597AE9"/>
    <w:rsid w:val="00597E4D"/>
    <w:rsid w:val="005A0ECD"/>
    <w:rsid w:val="005A1157"/>
    <w:rsid w:val="005A1547"/>
    <w:rsid w:val="005A1C06"/>
    <w:rsid w:val="005A1D9D"/>
    <w:rsid w:val="005A2276"/>
    <w:rsid w:val="005A2495"/>
    <w:rsid w:val="005A35AF"/>
    <w:rsid w:val="005A434F"/>
    <w:rsid w:val="005A45B0"/>
    <w:rsid w:val="005A4CDA"/>
    <w:rsid w:val="005A6382"/>
    <w:rsid w:val="005A6CD6"/>
    <w:rsid w:val="005A7BAF"/>
    <w:rsid w:val="005A7E1A"/>
    <w:rsid w:val="005A7FFC"/>
    <w:rsid w:val="005B060B"/>
    <w:rsid w:val="005B0656"/>
    <w:rsid w:val="005B0844"/>
    <w:rsid w:val="005B1385"/>
    <w:rsid w:val="005B1644"/>
    <w:rsid w:val="005B1A66"/>
    <w:rsid w:val="005B1FF2"/>
    <w:rsid w:val="005B21F4"/>
    <w:rsid w:val="005B230D"/>
    <w:rsid w:val="005B2338"/>
    <w:rsid w:val="005B2476"/>
    <w:rsid w:val="005B27E4"/>
    <w:rsid w:val="005B2AB0"/>
    <w:rsid w:val="005B395A"/>
    <w:rsid w:val="005B4C94"/>
    <w:rsid w:val="005B53AF"/>
    <w:rsid w:val="005B57D3"/>
    <w:rsid w:val="005B58F2"/>
    <w:rsid w:val="005B5EF7"/>
    <w:rsid w:val="005B6103"/>
    <w:rsid w:val="005B62B4"/>
    <w:rsid w:val="005B6386"/>
    <w:rsid w:val="005B6876"/>
    <w:rsid w:val="005B7355"/>
    <w:rsid w:val="005C03D3"/>
    <w:rsid w:val="005C04EF"/>
    <w:rsid w:val="005C04F2"/>
    <w:rsid w:val="005C0661"/>
    <w:rsid w:val="005C07E9"/>
    <w:rsid w:val="005C0F5E"/>
    <w:rsid w:val="005C0F67"/>
    <w:rsid w:val="005C1130"/>
    <w:rsid w:val="005C157C"/>
    <w:rsid w:val="005C16F4"/>
    <w:rsid w:val="005C210D"/>
    <w:rsid w:val="005C317F"/>
    <w:rsid w:val="005C3E0D"/>
    <w:rsid w:val="005C4450"/>
    <w:rsid w:val="005C59FA"/>
    <w:rsid w:val="005C5AF9"/>
    <w:rsid w:val="005C6518"/>
    <w:rsid w:val="005C663D"/>
    <w:rsid w:val="005C66CD"/>
    <w:rsid w:val="005C68C2"/>
    <w:rsid w:val="005C6EEE"/>
    <w:rsid w:val="005C716D"/>
    <w:rsid w:val="005C7D7E"/>
    <w:rsid w:val="005D0374"/>
    <w:rsid w:val="005D03A4"/>
    <w:rsid w:val="005D03AC"/>
    <w:rsid w:val="005D0473"/>
    <w:rsid w:val="005D0E0C"/>
    <w:rsid w:val="005D0F3E"/>
    <w:rsid w:val="005D13EA"/>
    <w:rsid w:val="005D2898"/>
    <w:rsid w:val="005D2F18"/>
    <w:rsid w:val="005D3B54"/>
    <w:rsid w:val="005D3FAF"/>
    <w:rsid w:val="005D44EA"/>
    <w:rsid w:val="005D6291"/>
    <w:rsid w:val="005D6340"/>
    <w:rsid w:val="005D63B8"/>
    <w:rsid w:val="005D6934"/>
    <w:rsid w:val="005D6B51"/>
    <w:rsid w:val="005D7026"/>
    <w:rsid w:val="005D755E"/>
    <w:rsid w:val="005D757C"/>
    <w:rsid w:val="005D775B"/>
    <w:rsid w:val="005E097A"/>
    <w:rsid w:val="005E0A2E"/>
    <w:rsid w:val="005E0DC6"/>
    <w:rsid w:val="005E0F1F"/>
    <w:rsid w:val="005E152E"/>
    <w:rsid w:val="005E1649"/>
    <w:rsid w:val="005E181A"/>
    <w:rsid w:val="005E1A27"/>
    <w:rsid w:val="005E1C24"/>
    <w:rsid w:val="005E1ECF"/>
    <w:rsid w:val="005E1F31"/>
    <w:rsid w:val="005E2398"/>
    <w:rsid w:val="005E23B8"/>
    <w:rsid w:val="005E252C"/>
    <w:rsid w:val="005E26C0"/>
    <w:rsid w:val="005E27F3"/>
    <w:rsid w:val="005E2B3A"/>
    <w:rsid w:val="005E2BBF"/>
    <w:rsid w:val="005E3CA8"/>
    <w:rsid w:val="005E3F5D"/>
    <w:rsid w:val="005E43D0"/>
    <w:rsid w:val="005E44F4"/>
    <w:rsid w:val="005E5D32"/>
    <w:rsid w:val="005E5DBF"/>
    <w:rsid w:val="005E5FFE"/>
    <w:rsid w:val="005E68D9"/>
    <w:rsid w:val="005E7603"/>
    <w:rsid w:val="005E7B83"/>
    <w:rsid w:val="005E7E94"/>
    <w:rsid w:val="005F0094"/>
    <w:rsid w:val="005F079B"/>
    <w:rsid w:val="005F07A4"/>
    <w:rsid w:val="005F32F6"/>
    <w:rsid w:val="005F3999"/>
    <w:rsid w:val="005F4082"/>
    <w:rsid w:val="005F53F6"/>
    <w:rsid w:val="005F5564"/>
    <w:rsid w:val="005F59D7"/>
    <w:rsid w:val="005F5A25"/>
    <w:rsid w:val="005F5B27"/>
    <w:rsid w:val="005F5D04"/>
    <w:rsid w:val="005F611B"/>
    <w:rsid w:val="005F65E2"/>
    <w:rsid w:val="005F6882"/>
    <w:rsid w:val="005F71CE"/>
    <w:rsid w:val="005F7209"/>
    <w:rsid w:val="005F7358"/>
    <w:rsid w:val="005F766E"/>
    <w:rsid w:val="005F7E0E"/>
    <w:rsid w:val="005F7F61"/>
    <w:rsid w:val="005F7FAE"/>
    <w:rsid w:val="00600C76"/>
    <w:rsid w:val="006010AA"/>
    <w:rsid w:val="006011CC"/>
    <w:rsid w:val="0060162A"/>
    <w:rsid w:val="00601CF7"/>
    <w:rsid w:val="00601ED1"/>
    <w:rsid w:val="00602D06"/>
    <w:rsid w:val="006032D8"/>
    <w:rsid w:val="00603C3F"/>
    <w:rsid w:val="0060482C"/>
    <w:rsid w:val="00604D1B"/>
    <w:rsid w:val="00604EC0"/>
    <w:rsid w:val="00605EEF"/>
    <w:rsid w:val="00605FD5"/>
    <w:rsid w:val="00606176"/>
    <w:rsid w:val="006069D9"/>
    <w:rsid w:val="00606F76"/>
    <w:rsid w:val="00606FAA"/>
    <w:rsid w:val="00606FBC"/>
    <w:rsid w:val="00607100"/>
    <w:rsid w:val="00607762"/>
    <w:rsid w:val="00607769"/>
    <w:rsid w:val="00607AC0"/>
    <w:rsid w:val="00607EEE"/>
    <w:rsid w:val="0061010F"/>
    <w:rsid w:val="0061028C"/>
    <w:rsid w:val="006102E0"/>
    <w:rsid w:val="006103A3"/>
    <w:rsid w:val="006106AC"/>
    <w:rsid w:val="006109D0"/>
    <w:rsid w:val="00610C7A"/>
    <w:rsid w:val="006115EC"/>
    <w:rsid w:val="006118D5"/>
    <w:rsid w:val="00611F7F"/>
    <w:rsid w:val="00612292"/>
    <w:rsid w:val="00612439"/>
    <w:rsid w:val="00612DA3"/>
    <w:rsid w:val="00612FFD"/>
    <w:rsid w:val="0061398F"/>
    <w:rsid w:val="00613D2C"/>
    <w:rsid w:val="00614326"/>
    <w:rsid w:val="00614581"/>
    <w:rsid w:val="00615683"/>
    <w:rsid w:val="00616139"/>
    <w:rsid w:val="00616753"/>
    <w:rsid w:val="00616FAB"/>
    <w:rsid w:val="006171BD"/>
    <w:rsid w:val="0061797A"/>
    <w:rsid w:val="00617D86"/>
    <w:rsid w:val="006201E6"/>
    <w:rsid w:val="0062037D"/>
    <w:rsid w:val="006203A1"/>
    <w:rsid w:val="00620B4C"/>
    <w:rsid w:val="00620E56"/>
    <w:rsid w:val="0062141E"/>
    <w:rsid w:val="00621619"/>
    <w:rsid w:val="00621698"/>
    <w:rsid w:val="00622413"/>
    <w:rsid w:val="0062292F"/>
    <w:rsid w:val="00623271"/>
    <w:rsid w:val="006233CE"/>
    <w:rsid w:val="00623CCD"/>
    <w:rsid w:val="00623E21"/>
    <w:rsid w:val="006248B0"/>
    <w:rsid w:val="006249DC"/>
    <w:rsid w:val="00625595"/>
    <w:rsid w:val="006256F8"/>
    <w:rsid w:val="00625D0C"/>
    <w:rsid w:val="00625FF0"/>
    <w:rsid w:val="00626FC8"/>
    <w:rsid w:val="00627462"/>
    <w:rsid w:val="00627A9E"/>
    <w:rsid w:val="00630352"/>
    <w:rsid w:val="00630FFA"/>
    <w:rsid w:val="0063110B"/>
    <w:rsid w:val="00631126"/>
    <w:rsid w:val="006317D0"/>
    <w:rsid w:val="00631E84"/>
    <w:rsid w:val="006325A0"/>
    <w:rsid w:val="00633A34"/>
    <w:rsid w:val="00633E2E"/>
    <w:rsid w:val="00634ADB"/>
    <w:rsid w:val="00634AEF"/>
    <w:rsid w:val="00635247"/>
    <w:rsid w:val="00635259"/>
    <w:rsid w:val="00635272"/>
    <w:rsid w:val="006352AF"/>
    <w:rsid w:val="00636EBE"/>
    <w:rsid w:val="00636FDA"/>
    <w:rsid w:val="00637AD1"/>
    <w:rsid w:val="00637CE5"/>
    <w:rsid w:val="00637F1A"/>
    <w:rsid w:val="00640614"/>
    <w:rsid w:val="00641233"/>
    <w:rsid w:val="00641277"/>
    <w:rsid w:val="006422EE"/>
    <w:rsid w:val="00642F65"/>
    <w:rsid w:val="00643097"/>
    <w:rsid w:val="006436E3"/>
    <w:rsid w:val="00643FD0"/>
    <w:rsid w:val="006441EC"/>
    <w:rsid w:val="006445A6"/>
    <w:rsid w:val="006445C0"/>
    <w:rsid w:val="0064558F"/>
    <w:rsid w:val="006467E2"/>
    <w:rsid w:val="00646B9C"/>
    <w:rsid w:val="006478EA"/>
    <w:rsid w:val="00647E56"/>
    <w:rsid w:val="00650BB5"/>
    <w:rsid w:val="00650C9C"/>
    <w:rsid w:val="0065123F"/>
    <w:rsid w:val="006515FE"/>
    <w:rsid w:val="00651F67"/>
    <w:rsid w:val="006520B8"/>
    <w:rsid w:val="006522DB"/>
    <w:rsid w:val="00652487"/>
    <w:rsid w:val="006528B6"/>
    <w:rsid w:val="00652934"/>
    <w:rsid w:val="00652B6B"/>
    <w:rsid w:val="006536D5"/>
    <w:rsid w:val="00653791"/>
    <w:rsid w:val="00653D1B"/>
    <w:rsid w:val="00653E1D"/>
    <w:rsid w:val="00653F9A"/>
    <w:rsid w:val="006548F5"/>
    <w:rsid w:val="00655FF3"/>
    <w:rsid w:val="00656201"/>
    <w:rsid w:val="00656A70"/>
    <w:rsid w:val="00656CBC"/>
    <w:rsid w:val="00656CE9"/>
    <w:rsid w:val="00657245"/>
    <w:rsid w:val="00657DCA"/>
    <w:rsid w:val="00660BF2"/>
    <w:rsid w:val="00660D7C"/>
    <w:rsid w:val="00661777"/>
    <w:rsid w:val="0066251C"/>
    <w:rsid w:val="006628B2"/>
    <w:rsid w:val="00663182"/>
    <w:rsid w:val="0066341C"/>
    <w:rsid w:val="00663873"/>
    <w:rsid w:val="00663EB4"/>
    <w:rsid w:val="006645C6"/>
    <w:rsid w:val="00664E66"/>
    <w:rsid w:val="00665566"/>
    <w:rsid w:val="006656DE"/>
    <w:rsid w:val="00665766"/>
    <w:rsid w:val="00665B52"/>
    <w:rsid w:val="00665F2B"/>
    <w:rsid w:val="006660B4"/>
    <w:rsid w:val="00666144"/>
    <w:rsid w:val="006673B5"/>
    <w:rsid w:val="006674DE"/>
    <w:rsid w:val="006678BE"/>
    <w:rsid w:val="00670000"/>
    <w:rsid w:val="00670060"/>
    <w:rsid w:val="00670804"/>
    <w:rsid w:val="0067095E"/>
    <w:rsid w:val="006715E6"/>
    <w:rsid w:val="00671603"/>
    <w:rsid w:val="00671925"/>
    <w:rsid w:val="00672288"/>
    <w:rsid w:val="006723CC"/>
    <w:rsid w:val="006727A1"/>
    <w:rsid w:val="00672A16"/>
    <w:rsid w:val="006735B8"/>
    <w:rsid w:val="00673BD6"/>
    <w:rsid w:val="006744ED"/>
    <w:rsid w:val="0067536C"/>
    <w:rsid w:val="00675502"/>
    <w:rsid w:val="00675A26"/>
    <w:rsid w:val="006761CB"/>
    <w:rsid w:val="006763F8"/>
    <w:rsid w:val="00676609"/>
    <w:rsid w:val="00677D72"/>
    <w:rsid w:val="00680142"/>
    <w:rsid w:val="006807F8"/>
    <w:rsid w:val="00680EE1"/>
    <w:rsid w:val="00681306"/>
    <w:rsid w:val="006825AF"/>
    <w:rsid w:val="00682961"/>
    <w:rsid w:val="00683A61"/>
    <w:rsid w:val="0068413E"/>
    <w:rsid w:val="006846C3"/>
    <w:rsid w:val="00685388"/>
    <w:rsid w:val="0068613F"/>
    <w:rsid w:val="006867E8"/>
    <w:rsid w:val="006874F9"/>
    <w:rsid w:val="00687D71"/>
    <w:rsid w:val="00690A98"/>
    <w:rsid w:val="00690B55"/>
    <w:rsid w:val="00690C11"/>
    <w:rsid w:val="006910BD"/>
    <w:rsid w:val="00691FDB"/>
    <w:rsid w:val="00692019"/>
    <w:rsid w:val="00692640"/>
    <w:rsid w:val="006926FA"/>
    <w:rsid w:val="00692B74"/>
    <w:rsid w:val="00693ABB"/>
    <w:rsid w:val="00693C92"/>
    <w:rsid w:val="00693D90"/>
    <w:rsid w:val="00693E68"/>
    <w:rsid w:val="006941F7"/>
    <w:rsid w:val="0069448C"/>
    <w:rsid w:val="00694BF4"/>
    <w:rsid w:val="00695565"/>
    <w:rsid w:val="006957CB"/>
    <w:rsid w:val="00695C5B"/>
    <w:rsid w:val="006966B4"/>
    <w:rsid w:val="00696E11"/>
    <w:rsid w:val="006972FF"/>
    <w:rsid w:val="00697561"/>
    <w:rsid w:val="00697915"/>
    <w:rsid w:val="00697C8B"/>
    <w:rsid w:val="006A06C9"/>
    <w:rsid w:val="006A099A"/>
    <w:rsid w:val="006A0BB7"/>
    <w:rsid w:val="006A0FC2"/>
    <w:rsid w:val="006A1CB5"/>
    <w:rsid w:val="006A23E4"/>
    <w:rsid w:val="006A2726"/>
    <w:rsid w:val="006A272A"/>
    <w:rsid w:val="006A284F"/>
    <w:rsid w:val="006A2A03"/>
    <w:rsid w:val="006A2D49"/>
    <w:rsid w:val="006A38C8"/>
    <w:rsid w:val="006A397E"/>
    <w:rsid w:val="006A441C"/>
    <w:rsid w:val="006A4772"/>
    <w:rsid w:val="006A4B5A"/>
    <w:rsid w:val="006A53F8"/>
    <w:rsid w:val="006A5653"/>
    <w:rsid w:val="006A63F2"/>
    <w:rsid w:val="006A6530"/>
    <w:rsid w:val="006A731C"/>
    <w:rsid w:val="006A763C"/>
    <w:rsid w:val="006A795C"/>
    <w:rsid w:val="006A7ACD"/>
    <w:rsid w:val="006B034F"/>
    <w:rsid w:val="006B04F1"/>
    <w:rsid w:val="006B0589"/>
    <w:rsid w:val="006B07FE"/>
    <w:rsid w:val="006B0E3C"/>
    <w:rsid w:val="006B1DAD"/>
    <w:rsid w:val="006B1DF0"/>
    <w:rsid w:val="006B2350"/>
    <w:rsid w:val="006B2520"/>
    <w:rsid w:val="006B3847"/>
    <w:rsid w:val="006B4371"/>
    <w:rsid w:val="006B47A9"/>
    <w:rsid w:val="006B4861"/>
    <w:rsid w:val="006B4920"/>
    <w:rsid w:val="006B4B6D"/>
    <w:rsid w:val="006B4C50"/>
    <w:rsid w:val="006B4EED"/>
    <w:rsid w:val="006B553C"/>
    <w:rsid w:val="006B6297"/>
    <w:rsid w:val="006B696B"/>
    <w:rsid w:val="006B782C"/>
    <w:rsid w:val="006C028D"/>
    <w:rsid w:val="006C0767"/>
    <w:rsid w:val="006C1126"/>
    <w:rsid w:val="006C1225"/>
    <w:rsid w:val="006C1288"/>
    <w:rsid w:val="006C2406"/>
    <w:rsid w:val="006C2D86"/>
    <w:rsid w:val="006C32D3"/>
    <w:rsid w:val="006C6231"/>
    <w:rsid w:val="006C6C89"/>
    <w:rsid w:val="006C6EE1"/>
    <w:rsid w:val="006C6F24"/>
    <w:rsid w:val="006C7544"/>
    <w:rsid w:val="006C7B39"/>
    <w:rsid w:val="006C7CA1"/>
    <w:rsid w:val="006D0D82"/>
    <w:rsid w:val="006D18B2"/>
    <w:rsid w:val="006D208A"/>
    <w:rsid w:val="006D20B0"/>
    <w:rsid w:val="006D21FA"/>
    <w:rsid w:val="006D24D7"/>
    <w:rsid w:val="006D25CC"/>
    <w:rsid w:val="006D2600"/>
    <w:rsid w:val="006D2B15"/>
    <w:rsid w:val="006D3B67"/>
    <w:rsid w:val="006D43AF"/>
    <w:rsid w:val="006D48F0"/>
    <w:rsid w:val="006D4F55"/>
    <w:rsid w:val="006D5EB1"/>
    <w:rsid w:val="006D6328"/>
    <w:rsid w:val="006D66ED"/>
    <w:rsid w:val="006D6D01"/>
    <w:rsid w:val="006D6D5C"/>
    <w:rsid w:val="006D6DA8"/>
    <w:rsid w:val="006D75AF"/>
    <w:rsid w:val="006D7AB3"/>
    <w:rsid w:val="006E005D"/>
    <w:rsid w:val="006E0702"/>
    <w:rsid w:val="006E0AD3"/>
    <w:rsid w:val="006E13F7"/>
    <w:rsid w:val="006E1FD2"/>
    <w:rsid w:val="006E25F2"/>
    <w:rsid w:val="006E2CBC"/>
    <w:rsid w:val="006E3173"/>
    <w:rsid w:val="006E3AFB"/>
    <w:rsid w:val="006E4A7F"/>
    <w:rsid w:val="006E4D0B"/>
    <w:rsid w:val="006E4F4D"/>
    <w:rsid w:val="006E500B"/>
    <w:rsid w:val="006E5AD9"/>
    <w:rsid w:val="006E6058"/>
    <w:rsid w:val="006E68F2"/>
    <w:rsid w:val="006E6924"/>
    <w:rsid w:val="006E7041"/>
    <w:rsid w:val="006E73E3"/>
    <w:rsid w:val="006E78EF"/>
    <w:rsid w:val="006E7948"/>
    <w:rsid w:val="006E7DCC"/>
    <w:rsid w:val="006E7E61"/>
    <w:rsid w:val="006F0036"/>
    <w:rsid w:val="006F0379"/>
    <w:rsid w:val="006F06CB"/>
    <w:rsid w:val="006F0789"/>
    <w:rsid w:val="006F0A1A"/>
    <w:rsid w:val="006F194D"/>
    <w:rsid w:val="006F1D15"/>
    <w:rsid w:val="006F20F5"/>
    <w:rsid w:val="006F33E4"/>
    <w:rsid w:val="006F40EC"/>
    <w:rsid w:val="006F41B3"/>
    <w:rsid w:val="006F43FC"/>
    <w:rsid w:val="006F4575"/>
    <w:rsid w:val="006F4CEC"/>
    <w:rsid w:val="006F4F9A"/>
    <w:rsid w:val="006F5115"/>
    <w:rsid w:val="006F52BD"/>
    <w:rsid w:val="006F55E2"/>
    <w:rsid w:val="006F5A7A"/>
    <w:rsid w:val="006F5B23"/>
    <w:rsid w:val="006F6047"/>
    <w:rsid w:val="006F6A50"/>
    <w:rsid w:val="006F71AA"/>
    <w:rsid w:val="006F73AB"/>
    <w:rsid w:val="007007AE"/>
    <w:rsid w:val="00700B78"/>
    <w:rsid w:val="00700BDF"/>
    <w:rsid w:val="00700FDD"/>
    <w:rsid w:val="007011B5"/>
    <w:rsid w:val="0070171E"/>
    <w:rsid w:val="007021C7"/>
    <w:rsid w:val="00702891"/>
    <w:rsid w:val="00702CF9"/>
    <w:rsid w:val="00703290"/>
    <w:rsid w:val="00703512"/>
    <w:rsid w:val="007035CC"/>
    <w:rsid w:val="00703BCD"/>
    <w:rsid w:val="00703C30"/>
    <w:rsid w:val="007040B1"/>
    <w:rsid w:val="00704248"/>
    <w:rsid w:val="00704519"/>
    <w:rsid w:val="00704B5B"/>
    <w:rsid w:val="007052F8"/>
    <w:rsid w:val="007054E6"/>
    <w:rsid w:val="007058DD"/>
    <w:rsid w:val="00706727"/>
    <w:rsid w:val="00706B72"/>
    <w:rsid w:val="00706CA0"/>
    <w:rsid w:val="00707163"/>
    <w:rsid w:val="00707358"/>
    <w:rsid w:val="00707E98"/>
    <w:rsid w:val="0071004A"/>
    <w:rsid w:val="00710157"/>
    <w:rsid w:val="0071043D"/>
    <w:rsid w:val="0071051F"/>
    <w:rsid w:val="007105E2"/>
    <w:rsid w:val="007108CF"/>
    <w:rsid w:val="00710ADE"/>
    <w:rsid w:val="0071102A"/>
    <w:rsid w:val="007110E6"/>
    <w:rsid w:val="007119BF"/>
    <w:rsid w:val="00711D8E"/>
    <w:rsid w:val="00711F39"/>
    <w:rsid w:val="007122C0"/>
    <w:rsid w:val="00712F9A"/>
    <w:rsid w:val="0071355E"/>
    <w:rsid w:val="0071420C"/>
    <w:rsid w:val="0071481C"/>
    <w:rsid w:val="0071604F"/>
    <w:rsid w:val="007163C1"/>
    <w:rsid w:val="007169F2"/>
    <w:rsid w:val="0071755A"/>
    <w:rsid w:val="007176AA"/>
    <w:rsid w:val="00717E80"/>
    <w:rsid w:val="007200B6"/>
    <w:rsid w:val="00721B7D"/>
    <w:rsid w:val="00721E11"/>
    <w:rsid w:val="007222C6"/>
    <w:rsid w:val="0072241C"/>
    <w:rsid w:val="00722B0B"/>
    <w:rsid w:val="007238DD"/>
    <w:rsid w:val="00724089"/>
    <w:rsid w:val="00724294"/>
    <w:rsid w:val="00724812"/>
    <w:rsid w:val="00724A76"/>
    <w:rsid w:val="00724B43"/>
    <w:rsid w:val="00724BC5"/>
    <w:rsid w:val="00724C21"/>
    <w:rsid w:val="00725278"/>
    <w:rsid w:val="00725568"/>
    <w:rsid w:val="00725571"/>
    <w:rsid w:val="00726E40"/>
    <w:rsid w:val="007273AA"/>
    <w:rsid w:val="00727AA2"/>
    <w:rsid w:val="00727C43"/>
    <w:rsid w:val="00727CAB"/>
    <w:rsid w:val="00730588"/>
    <w:rsid w:val="00730A0B"/>
    <w:rsid w:val="0073101B"/>
    <w:rsid w:val="00731405"/>
    <w:rsid w:val="00731713"/>
    <w:rsid w:val="00731F3D"/>
    <w:rsid w:val="007321C1"/>
    <w:rsid w:val="0073227C"/>
    <w:rsid w:val="007323C0"/>
    <w:rsid w:val="00732A6F"/>
    <w:rsid w:val="00733289"/>
    <w:rsid w:val="00733367"/>
    <w:rsid w:val="007351E8"/>
    <w:rsid w:val="0073686C"/>
    <w:rsid w:val="00736A01"/>
    <w:rsid w:val="00737671"/>
    <w:rsid w:val="00737B0C"/>
    <w:rsid w:val="00740045"/>
    <w:rsid w:val="00740056"/>
    <w:rsid w:val="00740B6D"/>
    <w:rsid w:val="00741355"/>
    <w:rsid w:val="00741E4A"/>
    <w:rsid w:val="0074227E"/>
    <w:rsid w:val="00742EB0"/>
    <w:rsid w:val="00742F63"/>
    <w:rsid w:val="007438DC"/>
    <w:rsid w:val="00743B9E"/>
    <w:rsid w:val="00743F58"/>
    <w:rsid w:val="00743F80"/>
    <w:rsid w:val="00744D2C"/>
    <w:rsid w:val="00744F2B"/>
    <w:rsid w:val="007450E2"/>
    <w:rsid w:val="007454B3"/>
    <w:rsid w:val="00745537"/>
    <w:rsid w:val="00745891"/>
    <w:rsid w:val="00745AA4"/>
    <w:rsid w:val="00745AB2"/>
    <w:rsid w:val="0074668B"/>
    <w:rsid w:val="00747E3B"/>
    <w:rsid w:val="00747E9D"/>
    <w:rsid w:val="00750199"/>
    <w:rsid w:val="007503D2"/>
    <w:rsid w:val="00750457"/>
    <w:rsid w:val="007513DD"/>
    <w:rsid w:val="00751403"/>
    <w:rsid w:val="007519DC"/>
    <w:rsid w:val="00752424"/>
    <w:rsid w:val="0075269B"/>
    <w:rsid w:val="00753001"/>
    <w:rsid w:val="007531D1"/>
    <w:rsid w:val="00753358"/>
    <w:rsid w:val="0075371F"/>
    <w:rsid w:val="00753992"/>
    <w:rsid w:val="00753A0E"/>
    <w:rsid w:val="0075490E"/>
    <w:rsid w:val="007551BB"/>
    <w:rsid w:val="00755687"/>
    <w:rsid w:val="00755AC4"/>
    <w:rsid w:val="00756342"/>
    <w:rsid w:val="00756B59"/>
    <w:rsid w:val="00757263"/>
    <w:rsid w:val="00757D23"/>
    <w:rsid w:val="0076103F"/>
    <w:rsid w:val="007612CE"/>
    <w:rsid w:val="00761C6F"/>
    <w:rsid w:val="00761DE1"/>
    <w:rsid w:val="00762215"/>
    <w:rsid w:val="007623DC"/>
    <w:rsid w:val="00763728"/>
    <w:rsid w:val="00763B83"/>
    <w:rsid w:val="00763ECF"/>
    <w:rsid w:val="007645CD"/>
    <w:rsid w:val="00764B12"/>
    <w:rsid w:val="00765D63"/>
    <w:rsid w:val="00765E78"/>
    <w:rsid w:val="00766102"/>
    <w:rsid w:val="00766D9D"/>
    <w:rsid w:val="00766FD7"/>
    <w:rsid w:val="007675C9"/>
    <w:rsid w:val="00767CDF"/>
    <w:rsid w:val="00770C90"/>
    <w:rsid w:val="0077102A"/>
    <w:rsid w:val="007711E2"/>
    <w:rsid w:val="00771988"/>
    <w:rsid w:val="00771A34"/>
    <w:rsid w:val="00771AF7"/>
    <w:rsid w:val="007722A2"/>
    <w:rsid w:val="00772C8A"/>
    <w:rsid w:val="00772DCC"/>
    <w:rsid w:val="00772E14"/>
    <w:rsid w:val="00772FC0"/>
    <w:rsid w:val="00773CA0"/>
    <w:rsid w:val="00773E00"/>
    <w:rsid w:val="007740D5"/>
    <w:rsid w:val="007745D0"/>
    <w:rsid w:val="00774971"/>
    <w:rsid w:val="007758AB"/>
    <w:rsid w:val="00775CCA"/>
    <w:rsid w:val="00777AFB"/>
    <w:rsid w:val="00777B4E"/>
    <w:rsid w:val="00777ED7"/>
    <w:rsid w:val="00780DE4"/>
    <w:rsid w:val="007813C7"/>
    <w:rsid w:val="00781AEB"/>
    <w:rsid w:val="00781B3E"/>
    <w:rsid w:val="00782883"/>
    <w:rsid w:val="00782CE6"/>
    <w:rsid w:val="00782DA5"/>
    <w:rsid w:val="00783525"/>
    <w:rsid w:val="0078413E"/>
    <w:rsid w:val="00784273"/>
    <w:rsid w:val="007850B1"/>
    <w:rsid w:val="00785672"/>
    <w:rsid w:val="0078645D"/>
    <w:rsid w:val="00786970"/>
    <w:rsid w:val="00786F18"/>
    <w:rsid w:val="00786F96"/>
    <w:rsid w:val="007879E6"/>
    <w:rsid w:val="00790B2F"/>
    <w:rsid w:val="00791791"/>
    <w:rsid w:val="00791879"/>
    <w:rsid w:val="007921BF"/>
    <w:rsid w:val="0079254F"/>
    <w:rsid w:val="00792900"/>
    <w:rsid w:val="00792C83"/>
    <w:rsid w:val="0079333D"/>
    <w:rsid w:val="00793669"/>
    <w:rsid w:val="00793C0F"/>
    <w:rsid w:val="0079492D"/>
    <w:rsid w:val="00794AF9"/>
    <w:rsid w:val="0079563F"/>
    <w:rsid w:val="0079576B"/>
    <w:rsid w:val="0079694F"/>
    <w:rsid w:val="00796A9C"/>
    <w:rsid w:val="00796B1F"/>
    <w:rsid w:val="007970CE"/>
    <w:rsid w:val="00797819"/>
    <w:rsid w:val="007A02EA"/>
    <w:rsid w:val="007A046B"/>
    <w:rsid w:val="007A0588"/>
    <w:rsid w:val="007A106C"/>
    <w:rsid w:val="007A1606"/>
    <w:rsid w:val="007A1667"/>
    <w:rsid w:val="007A1B94"/>
    <w:rsid w:val="007A1CE5"/>
    <w:rsid w:val="007A2646"/>
    <w:rsid w:val="007A3BAB"/>
    <w:rsid w:val="007A4292"/>
    <w:rsid w:val="007A4294"/>
    <w:rsid w:val="007A4667"/>
    <w:rsid w:val="007A49D9"/>
    <w:rsid w:val="007A4D88"/>
    <w:rsid w:val="007A536F"/>
    <w:rsid w:val="007A5956"/>
    <w:rsid w:val="007A5CCF"/>
    <w:rsid w:val="007A5F6D"/>
    <w:rsid w:val="007A625C"/>
    <w:rsid w:val="007A6C12"/>
    <w:rsid w:val="007A71B3"/>
    <w:rsid w:val="007A745D"/>
    <w:rsid w:val="007B0051"/>
    <w:rsid w:val="007B121C"/>
    <w:rsid w:val="007B1262"/>
    <w:rsid w:val="007B166F"/>
    <w:rsid w:val="007B23C9"/>
    <w:rsid w:val="007B2ED2"/>
    <w:rsid w:val="007B382D"/>
    <w:rsid w:val="007B3A85"/>
    <w:rsid w:val="007B439F"/>
    <w:rsid w:val="007B4DC9"/>
    <w:rsid w:val="007B4FA5"/>
    <w:rsid w:val="007B64BE"/>
    <w:rsid w:val="007B69D8"/>
    <w:rsid w:val="007B6CF8"/>
    <w:rsid w:val="007B73A6"/>
    <w:rsid w:val="007B7522"/>
    <w:rsid w:val="007B75F8"/>
    <w:rsid w:val="007B76F5"/>
    <w:rsid w:val="007B7DA8"/>
    <w:rsid w:val="007C1AAF"/>
    <w:rsid w:val="007C1B1C"/>
    <w:rsid w:val="007C1FA7"/>
    <w:rsid w:val="007C2B53"/>
    <w:rsid w:val="007C2C30"/>
    <w:rsid w:val="007C2CBB"/>
    <w:rsid w:val="007C32FA"/>
    <w:rsid w:val="007C3855"/>
    <w:rsid w:val="007C415A"/>
    <w:rsid w:val="007C45E7"/>
    <w:rsid w:val="007C46EC"/>
    <w:rsid w:val="007C5F0A"/>
    <w:rsid w:val="007C6252"/>
    <w:rsid w:val="007C7C39"/>
    <w:rsid w:val="007D0A10"/>
    <w:rsid w:val="007D194B"/>
    <w:rsid w:val="007D1CDE"/>
    <w:rsid w:val="007D2970"/>
    <w:rsid w:val="007D3129"/>
    <w:rsid w:val="007D359F"/>
    <w:rsid w:val="007D35BF"/>
    <w:rsid w:val="007D39AE"/>
    <w:rsid w:val="007D40ED"/>
    <w:rsid w:val="007D4654"/>
    <w:rsid w:val="007D48AB"/>
    <w:rsid w:val="007D55DA"/>
    <w:rsid w:val="007D6E90"/>
    <w:rsid w:val="007D77B6"/>
    <w:rsid w:val="007E0C0F"/>
    <w:rsid w:val="007E0EEB"/>
    <w:rsid w:val="007E0EF0"/>
    <w:rsid w:val="007E0FF7"/>
    <w:rsid w:val="007E16F8"/>
    <w:rsid w:val="007E192B"/>
    <w:rsid w:val="007E1EB9"/>
    <w:rsid w:val="007E2155"/>
    <w:rsid w:val="007E2884"/>
    <w:rsid w:val="007E2B30"/>
    <w:rsid w:val="007E2CCE"/>
    <w:rsid w:val="007E2E0D"/>
    <w:rsid w:val="007E49FB"/>
    <w:rsid w:val="007E4A5B"/>
    <w:rsid w:val="007E5415"/>
    <w:rsid w:val="007E5A53"/>
    <w:rsid w:val="007E5AD0"/>
    <w:rsid w:val="007E5DD7"/>
    <w:rsid w:val="007E5F09"/>
    <w:rsid w:val="007E5FD1"/>
    <w:rsid w:val="007E7197"/>
    <w:rsid w:val="007E77DF"/>
    <w:rsid w:val="007F013A"/>
    <w:rsid w:val="007F045C"/>
    <w:rsid w:val="007F08F9"/>
    <w:rsid w:val="007F09B0"/>
    <w:rsid w:val="007F09DD"/>
    <w:rsid w:val="007F0C1A"/>
    <w:rsid w:val="007F12AE"/>
    <w:rsid w:val="007F178C"/>
    <w:rsid w:val="007F1F6F"/>
    <w:rsid w:val="007F2021"/>
    <w:rsid w:val="007F24BD"/>
    <w:rsid w:val="007F26FC"/>
    <w:rsid w:val="007F286B"/>
    <w:rsid w:val="007F3FA0"/>
    <w:rsid w:val="007F4053"/>
    <w:rsid w:val="007F4139"/>
    <w:rsid w:val="007F43EC"/>
    <w:rsid w:val="007F4972"/>
    <w:rsid w:val="007F4CC5"/>
    <w:rsid w:val="007F4E04"/>
    <w:rsid w:val="007F538C"/>
    <w:rsid w:val="007F54A0"/>
    <w:rsid w:val="007F5F02"/>
    <w:rsid w:val="007F604A"/>
    <w:rsid w:val="007F606F"/>
    <w:rsid w:val="007F6887"/>
    <w:rsid w:val="007F736D"/>
    <w:rsid w:val="0080084B"/>
    <w:rsid w:val="008024AC"/>
    <w:rsid w:val="00802D24"/>
    <w:rsid w:val="008034EB"/>
    <w:rsid w:val="008034EC"/>
    <w:rsid w:val="008035AC"/>
    <w:rsid w:val="00804010"/>
    <w:rsid w:val="00804631"/>
    <w:rsid w:val="00804A09"/>
    <w:rsid w:val="00804A26"/>
    <w:rsid w:val="00804F1C"/>
    <w:rsid w:val="00805072"/>
    <w:rsid w:val="00805479"/>
    <w:rsid w:val="00805876"/>
    <w:rsid w:val="0080599D"/>
    <w:rsid w:val="00805EB7"/>
    <w:rsid w:val="008064AF"/>
    <w:rsid w:val="00806A52"/>
    <w:rsid w:val="00806DBD"/>
    <w:rsid w:val="00806EDB"/>
    <w:rsid w:val="00807858"/>
    <w:rsid w:val="00807C5A"/>
    <w:rsid w:val="00807C63"/>
    <w:rsid w:val="00810492"/>
    <w:rsid w:val="0081096E"/>
    <w:rsid w:val="00810A0B"/>
    <w:rsid w:val="008112B1"/>
    <w:rsid w:val="00811379"/>
    <w:rsid w:val="00811891"/>
    <w:rsid w:val="00811CCE"/>
    <w:rsid w:val="00811D6C"/>
    <w:rsid w:val="0081228F"/>
    <w:rsid w:val="00812695"/>
    <w:rsid w:val="008126F4"/>
    <w:rsid w:val="00812C9F"/>
    <w:rsid w:val="00812F02"/>
    <w:rsid w:val="0081375C"/>
    <w:rsid w:val="00813AFE"/>
    <w:rsid w:val="008147B6"/>
    <w:rsid w:val="00814ADC"/>
    <w:rsid w:val="00814C47"/>
    <w:rsid w:val="00814F51"/>
    <w:rsid w:val="0081531D"/>
    <w:rsid w:val="008158FE"/>
    <w:rsid w:val="00816672"/>
    <w:rsid w:val="0081675C"/>
    <w:rsid w:val="00816796"/>
    <w:rsid w:val="0081685A"/>
    <w:rsid w:val="00816A9C"/>
    <w:rsid w:val="0081726E"/>
    <w:rsid w:val="0081755A"/>
    <w:rsid w:val="008175BD"/>
    <w:rsid w:val="008177CF"/>
    <w:rsid w:val="00817A55"/>
    <w:rsid w:val="00820425"/>
    <w:rsid w:val="00820B9A"/>
    <w:rsid w:val="0082148B"/>
    <w:rsid w:val="00821906"/>
    <w:rsid w:val="00821D05"/>
    <w:rsid w:val="008222E1"/>
    <w:rsid w:val="008222F6"/>
    <w:rsid w:val="00822605"/>
    <w:rsid w:val="00822937"/>
    <w:rsid w:val="008232B4"/>
    <w:rsid w:val="00823873"/>
    <w:rsid w:val="00824787"/>
    <w:rsid w:val="00825085"/>
    <w:rsid w:val="008256FF"/>
    <w:rsid w:val="008258E7"/>
    <w:rsid w:val="00825AB8"/>
    <w:rsid w:val="00825CF8"/>
    <w:rsid w:val="0082619C"/>
    <w:rsid w:val="00826380"/>
    <w:rsid w:val="00826387"/>
    <w:rsid w:val="0082664D"/>
    <w:rsid w:val="008268D3"/>
    <w:rsid w:val="00826BE2"/>
    <w:rsid w:val="00827933"/>
    <w:rsid w:val="008305CC"/>
    <w:rsid w:val="00830F02"/>
    <w:rsid w:val="00831193"/>
    <w:rsid w:val="00831685"/>
    <w:rsid w:val="00831B01"/>
    <w:rsid w:val="00831F8F"/>
    <w:rsid w:val="0083238E"/>
    <w:rsid w:val="0083245E"/>
    <w:rsid w:val="008335F3"/>
    <w:rsid w:val="008336ED"/>
    <w:rsid w:val="00834357"/>
    <w:rsid w:val="00834656"/>
    <w:rsid w:val="0083494F"/>
    <w:rsid w:val="00834C84"/>
    <w:rsid w:val="00834F18"/>
    <w:rsid w:val="008354A7"/>
    <w:rsid w:val="00835C79"/>
    <w:rsid w:val="00835DB9"/>
    <w:rsid w:val="00836359"/>
    <w:rsid w:val="008368FF"/>
    <w:rsid w:val="00836A4A"/>
    <w:rsid w:val="00836DFE"/>
    <w:rsid w:val="00837AFC"/>
    <w:rsid w:val="0084046A"/>
    <w:rsid w:val="00840508"/>
    <w:rsid w:val="0084083B"/>
    <w:rsid w:val="00841713"/>
    <w:rsid w:val="00841997"/>
    <w:rsid w:val="00841C7C"/>
    <w:rsid w:val="00842016"/>
    <w:rsid w:val="00842826"/>
    <w:rsid w:val="008437E2"/>
    <w:rsid w:val="00843B25"/>
    <w:rsid w:val="00844021"/>
    <w:rsid w:val="00844053"/>
    <w:rsid w:val="00844187"/>
    <w:rsid w:val="0084425C"/>
    <w:rsid w:val="00844ABE"/>
    <w:rsid w:val="00844EAA"/>
    <w:rsid w:val="008451D8"/>
    <w:rsid w:val="0084550F"/>
    <w:rsid w:val="0084552A"/>
    <w:rsid w:val="00845A01"/>
    <w:rsid w:val="0084609F"/>
    <w:rsid w:val="00846205"/>
    <w:rsid w:val="0084660F"/>
    <w:rsid w:val="00846C26"/>
    <w:rsid w:val="00846D45"/>
    <w:rsid w:val="00847947"/>
    <w:rsid w:val="008479C3"/>
    <w:rsid w:val="008502EC"/>
    <w:rsid w:val="00850A21"/>
    <w:rsid w:val="0085179B"/>
    <w:rsid w:val="00851853"/>
    <w:rsid w:val="00851D2A"/>
    <w:rsid w:val="00851E65"/>
    <w:rsid w:val="008525FC"/>
    <w:rsid w:val="0085310F"/>
    <w:rsid w:val="008535B4"/>
    <w:rsid w:val="00853B50"/>
    <w:rsid w:val="00854029"/>
    <w:rsid w:val="008543E7"/>
    <w:rsid w:val="00854DFA"/>
    <w:rsid w:val="008551D1"/>
    <w:rsid w:val="00855DD6"/>
    <w:rsid w:val="00855EF6"/>
    <w:rsid w:val="008562C8"/>
    <w:rsid w:val="008563C8"/>
    <w:rsid w:val="00857573"/>
    <w:rsid w:val="00857F75"/>
    <w:rsid w:val="008600EC"/>
    <w:rsid w:val="00860980"/>
    <w:rsid w:val="00860DFF"/>
    <w:rsid w:val="008610E8"/>
    <w:rsid w:val="00861657"/>
    <w:rsid w:val="008616F1"/>
    <w:rsid w:val="00861AC2"/>
    <w:rsid w:val="00861EA6"/>
    <w:rsid w:val="00862276"/>
    <w:rsid w:val="0086355D"/>
    <w:rsid w:val="00864365"/>
    <w:rsid w:val="00864A1C"/>
    <w:rsid w:val="00864FB0"/>
    <w:rsid w:val="008654A6"/>
    <w:rsid w:val="00866267"/>
    <w:rsid w:val="00866B1E"/>
    <w:rsid w:val="00867392"/>
    <w:rsid w:val="00867547"/>
    <w:rsid w:val="008679A3"/>
    <w:rsid w:val="008704B1"/>
    <w:rsid w:val="00870B45"/>
    <w:rsid w:val="00870C9A"/>
    <w:rsid w:val="0087117E"/>
    <w:rsid w:val="008715C6"/>
    <w:rsid w:val="00871BF4"/>
    <w:rsid w:val="008724A8"/>
    <w:rsid w:val="00872ADF"/>
    <w:rsid w:val="00873A0B"/>
    <w:rsid w:val="00873FE4"/>
    <w:rsid w:val="00874641"/>
    <w:rsid w:val="008746DD"/>
    <w:rsid w:val="00874A29"/>
    <w:rsid w:val="00874E5C"/>
    <w:rsid w:val="00875D05"/>
    <w:rsid w:val="0087679B"/>
    <w:rsid w:val="00877B2D"/>
    <w:rsid w:val="00880026"/>
    <w:rsid w:val="0088025B"/>
    <w:rsid w:val="0088092A"/>
    <w:rsid w:val="00880BAD"/>
    <w:rsid w:val="00880DE8"/>
    <w:rsid w:val="00881A6D"/>
    <w:rsid w:val="00881BBB"/>
    <w:rsid w:val="00881C0C"/>
    <w:rsid w:val="00881CE7"/>
    <w:rsid w:val="00881E66"/>
    <w:rsid w:val="00881F67"/>
    <w:rsid w:val="00883232"/>
    <w:rsid w:val="00883E72"/>
    <w:rsid w:val="00884021"/>
    <w:rsid w:val="00884EDC"/>
    <w:rsid w:val="0088558E"/>
    <w:rsid w:val="00885761"/>
    <w:rsid w:val="00885865"/>
    <w:rsid w:val="00886611"/>
    <w:rsid w:val="00887383"/>
    <w:rsid w:val="00887831"/>
    <w:rsid w:val="00887C24"/>
    <w:rsid w:val="00890214"/>
    <w:rsid w:val="008906F2"/>
    <w:rsid w:val="00890737"/>
    <w:rsid w:val="00890804"/>
    <w:rsid w:val="00890EF2"/>
    <w:rsid w:val="008912F4"/>
    <w:rsid w:val="008918D3"/>
    <w:rsid w:val="00891908"/>
    <w:rsid w:val="00891C80"/>
    <w:rsid w:val="00892090"/>
    <w:rsid w:val="0089229E"/>
    <w:rsid w:val="008923AF"/>
    <w:rsid w:val="0089348C"/>
    <w:rsid w:val="008942EF"/>
    <w:rsid w:val="0089445C"/>
    <w:rsid w:val="00894674"/>
    <w:rsid w:val="00894A69"/>
    <w:rsid w:val="00895920"/>
    <w:rsid w:val="00895B74"/>
    <w:rsid w:val="00895D55"/>
    <w:rsid w:val="008960E7"/>
    <w:rsid w:val="00896301"/>
    <w:rsid w:val="00896411"/>
    <w:rsid w:val="0089649A"/>
    <w:rsid w:val="008969BA"/>
    <w:rsid w:val="008971AC"/>
    <w:rsid w:val="008973E8"/>
    <w:rsid w:val="008A0AB5"/>
    <w:rsid w:val="008A0CD8"/>
    <w:rsid w:val="008A0E78"/>
    <w:rsid w:val="008A1225"/>
    <w:rsid w:val="008A1296"/>
    <w:rsid w:val="008A2923"/>
    <w:rsid w:val="008A3A08"/>
    <w:rsid w:val="008A4224"/>
    <w:rsid w:val="008A439B"/>
    <w:rsid w:val="008A442F"/>
    <w:rsid w:val="008A446C"/>
    <w:rsid w:val="008A4781"/>
    <w:rsid w:val="008A47D7"/>
    <w:rsid w:val="008A4938"/>
    <w:rsid w:val="008A575B"/>
    <w:rsid w:val="008A5F02"/>
    <w:rsid w:val="008A5F1D"/>
    <w:rsid w:val="008A63EB"/>
    <w:rsid w:val="008A6433"/>
    <w:rsid w:val="008A66F8"/>
    <w:rsid w:val="008A67BB"/>
    <w:rsid w:val="008A6D72"/>
    <w:rsid w:val="008A6FC6"/>
    <w:rsid w:val="008A73D1"/>
    <w:rsid w:val="008A73DC"/>
    <w:rsid w:val="008A7436"/>
    <w:rsid w:val="008A788B"/>
    <w:rsid w:val="008B0263"/>
    <w:rsid w:val="008B13B4"/>
    <w:rsid w:val="008B20C2"/>
    <w:rsid w:val="008B2913"/>
    <w:rsid w:val="008B3627"/>
    <w:rsid w:val="008B3797"/>
    <w:rsid w:val="008B47F5"/>
    <w:rsid w:val="008B4C51"/>
    <w:rsid w:val="008B4F13"/>
    <w:rsid w:val="008B4F8D"/>
    <w:rsid w:val="008B5451"/>
    <w:rsid w:val="008B563D"/>
    <w:rsid w:val="008B5D95"/>
    <w:rsid w:val="008B6BE9"/>
    <w:rsid w:val="008B6CC2"/>
    <w:rsid w:val="008B6E27"/>
    <w:rsid w:val="008B72F9"/>
    <w:rsid w:val="008B7439"/>
    <w:rsid w:val="008B78BC"/>
    <w:rsid w:val="008B7C32"/>
    <w:rsid w:val="008B7C8E"/>
    <w:rsid w:val="008B7E43"/>
    <w:rsid w:val="008B7FD5"/>
    <w:rsid w:val="008C0565"/>
    <w:rsid w:val="008C06CB"/>
    <w:rsid w:val="008C07D0"/>
    <w:rsid w:val="008C07E1"/>
    <w:rsid w:val="008C0928"/>
    <w:rsid w:val="008C0F21"/>
    <w:rsid w:val="008C1D01"/>
    <w:rsid w:val="008C2017"/>
    <w:rsid w:val="008C243C"/>
    <w:rsid w:val="008C266E"/>
    <w:rsid w:val="008C267F"/>
    <w:rsid w:val="008C2C25"/>
    <w:rsid w:val="008C2EA1"/>
    <w:rsid w:val="008C3467"/>
    <w:rsid w:val="008C39A8"/>
    <w:rsid w:val="008C3C73"/>
    <w:rsid w:val="008C48B7"/>
    <w:rsid w:val="008C4AE9"/>
    <w:rsid w:val="008C526F"/>
    <w:rsid w:val="008C5547"/>
    <w:rsid w:val="008C5E15"/>
    <w:rsid w:val="008C5EB0"/>
    <w:rsid w:val="008C6232"/>
    <w:rsid w:val="008C62B5"/>
    <w:rsid w:val="008C6C10"/>
    <w:rsid w:val="008C6FE0"/>
    <w:rsid w:val="008C747F"/>
    <w:rsid w:val="008C7E06"/>
    <w:rsid w:val="008D00B6"/>
    <w:rsid w:val="008D0A0E"/>
    <w:rsid w:val="008D10F2"/>
    <w:rsid w:val="008D1492"/>
    <w:rsid w:val="008D1E9F"/>
    <w:rsid w:val="008D220B"/>
    <w:rsid w:val="008D285E"/>
    <w:rsid w:val="008D2CC6"/>
    <w:rsid w:val="008D2DCB"/>
    <w:rsid w:val="008D2E35"/>
    <w:rsid w:val="008D3CB9"/>
    <w:rsid w:val="008D3FAF"/>
    <w:rsid w:val="008D40FA"/>
    <w:rsid w:val="008D45C5"/>
    <w:rsid w:val="008D47A4"/>
    <w:rsid w:val="008D47C4"/>
    <w:rsid w:val="008D5919"/>
    <w:rsid w:val="008D5CE9"/>
    <w:rsid w:val="008D5E37"/>
    <w:rsid w:val="008D5F57"/>
    <w:rsid w:val="008D6BFA"/>
    <w:rsid w:val="008D79B3"/>
    <w:rsid w:val="008E00FB"/>
    <w:rsid w:val="008E0478"/>
    <w:rsid w:val="008E05EE"/>
    <w:rsid w:val="008E0FF9"/>
    <w:rsid w:val="008E1102"/>
    <w:rsid w:val="008E1C5C"/>
    <w:rsid w:val="008E23B9"/>
    <w:rsid w:val="008E24D0"/>
    <w:rsid w:val="008E25CF"/>
    <w:rsid w:val="008E271D"/>
    <w:rsid w:val="008E2F08"/>
    <w:rsid w:val="008E3091"/>
    <w:rsid w:val="008E33B5"/>
    <w:rsid w:val="008E34A1"/>
    <w:rsid w:val="008E3809"/>
    <w:rsid w:val="008E3CB3"/>
    <w:rsid w:val="008E3DA9"/>
    <w:rsid w:val="008E49A0"/>
    <w:rsid w:val="008E591B"/>
    <w:rsid w:val="008E5B6D"/>
    <w:rsid w:val="008E5C04"/>
    <w:rsid w:val="008E5DA8"/>
    <w:rsid w:val="008E6058"/>
    <w:rsid w:val="008E6413"/>
    <w:rsid w:val="008E67C5"/>
    <w:rsid w:val="008E74E7"/>
    <w:rsid w:val="008E7516"/>
    <w:rsid w:val="008E7A54"/>
    <w:rsid w:val="008E7E8A"/>
    <w:rsid w:val="008F03D1"/>
    <w:rsid w:val="008F06E8"/>
    <w:rsid w:val="008F0AC2"/>
    <w:rsid w:val="008F0FDA"/>
    <w:rsid w:val="008F1926"/>
    <w:rsid w:val="008F1A1D"/>
    <w:rsid w:val="008F259D"/>
    <w:rsid w:val="008F2706"/>
    <w:rsid w:val="008F2C5D"/>
    <w:rsid w:val="008F2DA9"/>
    <w:rsid w:val="008F33D2"/>
    <w:rsid w:val="008F4013"/>
    <w:rsid w:val="008F42EC"/>
    <w:rsid w:val="008F5172"/>
    <w:rsid w:val="008F525E"/>
    <w:rsid w:val="008F5A1E"/>
    <w:rsid w:val="008F5A29"/>
    <w:rsid w:val="008F6B5C"/>
    <w:rsid w:val="008F6CF6"/>
    <w:rsid w:val="008F7308"/>
    <w:rsid w:val="008F77F5"/>
    <w:rsid w:val="008F7811"/>
    <w:rsid w:val="008F7A49"/>
    <w:rsid w:val="00900B8A"/>
    <w:rsid w:val="0090112B"/>
    <w:rsid w:val="009014ED"/>
    <w:rsid w:val="00901A5C"/>
    <w:rsid w:val="00901F18"/>
    <w:rsid w:val="009024B8"/>
    <w:rsid w:val="00902582"/>
    <w:rsid w:val="009033E3"/>
    <w:rsid w:val="00903DFC"/>
    <w:rsid w:val="009040A3"/>
    <w:rsid w:val="00905409"/>
    <w:rsid w:val="00905C2E"/>
    <w:rsid w:val="00905F62"/>
    <w:rsid w:val="00906687"/>
    <w:rsid w:val="00906D97"/>
    <w:rsid w:val="00907FA1"/>
    <w:rsid w:val="00910267"/>
    <w:rsid w:val="00910F64"/>
    <w:rsid w:val="0091231B"/>
    <w:rsid w:val="009129BA"/>
    <w:rsid w:val="009143B1"/>
    <w:rsid w:val="00914504"/>
    <w:rsid w:val="00914E94"/>
    <w:rsid w:val="0091554F"/>
    <w:rsid w:val="00915949"/>
    <w:rsid w:val="009164C8"/>
    <w:rsid w:val="009164E9"/>
    <w:rsid w:val="009179AD"/>
    <w:rsid w:val="00917EA8"/>
    <w:rsid w:val="00921518"/>
    <w:rsid w:val="009216F6"/>
    <w:rsid w:val="009217E8"/>
    <w:rsid w:val="00921BFE"/>
    <w:rsid w:val="00921CDE"/>
    <w:rsid w:val="00921DF6"/>
    <w:rsid w:val="00922179"/>
    <w:rsid w:val="0092247D"/>
    <w:rsid w:val="0092363E"/>
    <w:rsid w:val="00923D36"/>
    <w:rsid w:val="00924B55"/>
    <w:rsid w:val="009259FB"/>
    <w:rsid w:val="00925A14"/>
    <w:rsid w:val="00925CE0"/>
    <w:rsid w:val="00925DBE"/>
    <w:rsid w:val="0092629B"/>
    <w:rsid w:val="00926816"/>
    <w:rsid w:val="0092681C"/>
    <w:rsid w:val="00926824"/>
    <w:rsid w:val="0092689C"/>
    <w:rsid w:val="0092715B"/>
    <w:rsid w:val="00927C6F"/>
    <w:rsid w:val="00927E50"/>
    <w:rsid w:val="00930111"/>
    <w:rsid w:val="00930402"/>
    <w:rsid w:val="00931B63"/>
    <w:rsid w:val="0093209E"/>
    <w:rsid w:val="0093224F"/>
    <w:rsid w:val="00932280"/>
    <w:rsid w:val="009322A4"/>
    <w:rsid w:val="00932325"/>
    <w:rsid w:val="00932363"/>
    <w:rsid w:val="00932686"/>
    <w:rsid w:val="00932EDE"/>
    <w:rsid w:val="0093308E"/>
    <w:rsid w:val="00933117"/>
    <w:rsid w:val="009335DC"/>
    <w:rsid w:val="00933F76"/>
    <w:rsid w:val="00934220"/>
    <w:rsid w:val="0093503C"/>
    <w:rsid w:val="009351CA"/>
    <w:rsid w:val="0093630B"/>
    <w:rsid w:val="0093639B"/>
    <w:rsid w:val="00936949"/>
    <w:rsid w:val="009370C5"/>
    <w:rsid w:val="0093722D"/>
    <w:rsid w:val="0093733A"/>
    <w:rsid w:val="00937D24"/>
    <w:rsid w:val="009404BC"/>
    <w:rsid w:val="00940DD5"/>
    <w:rsid w:val="009413AA"/>
    <w:rsid w:val="00941478"/>
    <w:rsid w:val="009415D2"/>
    <w:rsid w:val="00941ADA"/>
    <w:rsid w:val="0094252B"/>
    <w:rsid w:val="009429AC"/>
    <w:rsid w:val="00942FCE"/>
    <w:rsid w:val="009434F9"/>
    <w:rsid w:val="00943AD3"/>
    <w:rsid w:val="00943DB7"/>
    <w:rsid w:val="00944C33"/>
    <w:rsid w:val="00944C69"/>
    <w:rsid w:val="009457E0"/>
    <w:rsid w:val="00945A76"/>
    <w:rsid w:val="00945E84"/>
    <w:rsid w:val="009460DF"/>
    <w:rsid w:val="0094636D"/>
    <w:rsid w:val="00946960"/>
    <w:rsid w:val="00946EEE"/>
    <w:rsid w:val="009475A3"/>
    <w:rsid w:val="00947802"/>
    <w:rsid w:val="009479CA"/>
    <w:rsid w:val="00947B16"/>
    <w:rsid w:val="009502E2"/>
    <w:rsid w:val="00950684"/>
    <w:rsid w:val="00950A34"/>
    <w:rsid w:val="00951623"/>
    <w:rsid w:val="00951796"/>
    <w:rsid w:val="00951952"/>
    <w:rsid w:val="00952462"/>
    <w:rsid w:val="00952BF7"/>
    <w:rsid w:val="009536AB"/>
    <w:rsid w:val="009536D4"/>
    <w:rsid w:val="00953BF5"/>
    <w:rsid w:val="00953F10"/>
    <w:rsid w:val="009540D9"/>
    <w:rsid w:val="009541D0"/>
    <w:rsid w:val="0095453B"/>
    <w:rsid w:val="00954D7B"/>
    <w:rsid w:val="00955181"/>
    <w:rsid w:val="009558F1"/>
    <w:rsid w:val="00955E1A"/>
    <w:rsid w:val="009560F8"/>
    <w:rsid w:val="00956146"/>
    <w:rsid w:val="00957401"/>
    <w:rsid w:val="009578E0"/>
    <w:rsid w:val="009602C3"/>
    <w:rsid w:val="0096047C"/>
    <w:rsid w:val="00960D42"/>
    <w:rsid w:val="00960EA5"/>
    <w:rsid w:val="00960F8D"/>
    <w:rsid w:val="009610F2"/>
    <w:rsid w:val="009612D4"/>
    <w:rsid w:val="009618E2"/>
    <w:rsid w:val="00961D76"/>
    <w:rsid w:val="00961DFE"/>
    <w:rsid w:val="00962D96"/>
    <w:rsid w:val="0096377F"/>
    <w:rsid w:val="00963AFA"/>
    <w:rsid w:val="009643F8"/>
    <w:rsid w:val="009648F8"/>
    <w:rsid w:val="00964D48"/>
    <w:rsid w:val="00966101"/>
    <w:rsid w:val="0096664B"/>
    <w:rsid w:val="00966D6D"/>
    <w:rsid w:val="00967017"/>
    <w:rsid w:val="009672EF"/>
    <w:rsid w:val="009705BC"/>
    <w:rsid w:val="00970872"/>
    <w:rsid w:val="009709F6"/>
    <w:rsid w:val="00970BC9"/>
    <w:rsid w:val="00970C95"/>
    <w:rsid w:val="0097138E"/>
    <w:rsid w:val="00971512"/>
    <w:rsid w:val="00971ACF"/>
    <w:rsid w:val="00972525"/>
    <w:rsid w:val="00972924"/>
    <w:rsid w:val="009729F3"/>
    <w:rsid w:val="00972E78"/>
    <w:rsid w:val="0097381A"/>
    <w:rsid w:val="00973ABB"/>
    <w:rsid w:val="00973D3D"/>
    <w:rsid w:val="00973DEB"/>
    <w:rsid w:val="00974FAD"/>
    <w:rsid w:val="00975364"/>
    <w:rsid w:val="00975384"/>
    <w:rsid w:val="0097562C"/>
    <w:rsid w:val="009757EA"/>
    <w:rsid w:val="00975A05"/>
    <w:rsid w:val="00975BD2"/>
    <w:rsid w:val="00975E2C"/>
    <w:rsid w:val="009768D0"/>
    <w:rsid w:val="00977100"/>
    <w:rsid w:val="009772E3"/>
    <w:rsid w:val="00977EFA"/>
    <w:rsid w:val="00980559"/>
    <w:rsid w:val="009809F9"/>
    <w:rsid w:val="00981130"/>
    <w:rsid w:val="0098180D"/>
    <w:rsid w:val="00981BF7"/>
    <w:rsid w:val="009823DA"/>
    <w:rsid w:val="009824DD"/>
    <w:rsid w:val="00982AD9"/>
    <w:rsid w:val="0098396A"/>
    <w:rsid w:val="00984996"/>
    <w:rsid w:val="00984EFB"/>
    <w:rsid w:val="00984F52"/>
    <w:rsid w:val="00984F9A"/>
    <w:rsid w:val="00984FC6"/>
    <w:rsid w:val="0098662C"/>
    <w:rsid w:val="00986BDB"/>
    <w:rsid w:val="00986CC1"/>
    <w:rsid w:val="00986D47"/>
    <w:rsid w:val="00987B74"/>
    <w:rsid w:val="0099015B"/>
    <w:rsid w:val="0099052B"/>
    <w:rsid w:val="00991761"/>
    <w:rsid w:val="00991A64"/>
    <w:rsid w:val="00992A02"/>
    <w:rsid w:val="00992AFB"/>
    <w:rsid w:val="00992CA8"/>
    <w:rsid w:val="009932A1"/>
    <w:rsid w:val="00993FBF"/>
    <w:rsid w:val="0099448E"/>
    <w:rsid w:val="00994948"/>
    <w:rsid w:val="00994B76"/>
    <w:rsid w:val="009951AF"/>
    <w:rsid w:val="009965CF"/>
    <w:rsid w:val="00996C4F"/>
    <w:rsid w:val="00996F51"/>
    <w:rsid w:val="00996F54"/>
    <w:rsid w:val="0099711D"/>
    <w:rsid w:val="00997940"/>
    <w:rsid w:val="00997C62"/>
    <w:rsid w:val="009A05B6"/>
    <w:rsid w:val="009A0ECC"/>
    <w:rsid w:val="009A17B3"/>
    <w:rsid w:val="009A1903"/>
    <w:rsid w:val="009A1C23"/>
    <w:rsid w:val="009A1E37"/>
    <w:rsid w:val="009A200F"/>
    <w:rsid w:val="009A2222"/>
    <w:rsid w:val="009A23C9"/>
    <w:rsid w:val="009A24B7"/>
    <w:rsid w:val="009A29A9"/>
    <w:rsid w:val="009A2A45"/>
    <w:rsid w:val="009A2AF5"/>
    <w:rsid w:val="009A323A"/>
    <w:rsid w:val="009A423E"/>
    <w:rsid w:val="009A486A"/>
    <w:rsid w:val="009A4CA2"/>
    <w:rsid w:val="009A52EE"/>
    <w:rsid w:val="009A60F6"/>
    <w:rsid w:val="009A64E6"/>
    <w:rsid w:val="009A65C6"/>
    <w:rsid w:val="009A6ABF"/>
    <w:rsid w:val="009A7241"/>
    <w:rsid w:val="009A7AE9"/>
    <w:rsid w:val="009B0442"/>
    <w:rsid w:val="009B0BAE"/>
    <w:rsid w:val="009B1251"/>
    <w:rsid w:val="009B12D2"/>
    <w:rsid w:val="009B1CFF"/>
    <w:rsid w:val="009B1EB6"/>
    <w:rsid w:val="009B218E"/>
    <w:rsid w:val="009B297C"/>
    <w:rsid w:val="009B2C0B"/>
    <w:rsid w:val="009B2EF2"/>
    <w:rsid w:val="009B3D4E"/>
    <w:rsid w:val="009B442E"/>
    <w:rsid w:val="009B44EF"/>
    <w:rsid w:val="009B46FF"/>
    <w:rsid w:val="009B520D"/>
    <w:rsid w:val="009B5217"/>
    <w:rsid w:val="009B534D"/>
    <w:rsid w:val="009B555F"/>
    <w:rsid w:val="009B5D3D"/>
    <w:rsid w:val="009B6BE3"/>
    <w:rsid w:val="009B720A"/>
    <w:rsid w:val="009B7973"/>
    <w:rsid w:val="009C017C"/>
    <w:rsid w:val="009C0513"/>
    <w:rsid w:val="009C0C6B"/>
    <w:rsid w:val="009C0E4E"/>
    <w:rsid w:val="009C12E5"/>
    <w:rsid w:val="009C1E53"/>
    <w:rsid w:val="009C21D8"/>
    <w:rsid w:val="009C3370"/>
    <w:rsid w:val="009C369A"/>
    <w:rsid w:val="009C36C4"/>
    <w:rsid w:val="009C3A91"/>
    <w:rsid w:val="009C3AD9"/>
    <w:rsid w:val="009C3D4F"/>
    <w:rsid w:val="009C3EC7"/>
    <w:rsid w:val="009C4156"/>
    <w:rsid w:val="009C43FC"/>
    <w:rsid w:val="009C557C"/>
    <w:rsid w:val="009C5800"/>
    <w:rsid w:val="009C5EB2"/>
    <w:rsid w:val="009C649B"/>
    <w:rsid w:val="009C6970"/>
    <w:rsid w:val="009C7382"/>
    <w:rsid w:val="009C774E"/>
    <w:rsid w:val="009C776F"/>
    <w:rsid w:val="009C7D8E"/>
    <w:rsid w:val="009D00FC"/>
    <w:rsid w:val="009D0905"/>
    <w:rsid w:val="009D0D5E"/>
    <w:rsid w:val="009D152B"/>
    <w:rsid w:val="009D1627"/>
    <w:rsid w:val="009D19ED"/>
    <w:rsid w:val="009D25F9"/>
    <w:rsid w:val="009D29D2"/>
    <w:rsid w:val="009D2C0C"/>
    <w:rsid w:val="009D33E1"/>
    <w:rsid w:val="009D35FD"/>
    <w:rsid w:val="009D3788"/>
    <w:rsid w:val="009D3C79"/>
    <w:rsid w:val="009D4013"/>
    <w:rsid w:val="009D422F"/>
    <w:rsid w:val="009D4765"/>
    <w:rsid w:val="009D4BE0"/>
    <w:rsid w:val="009D4D82"/>
    <w:rsid w:val="009D54A8"/>
    <w:rsid w:val="009D54F2"/>
    <w:rsid w:val="009D5DEB"/>
    <w:rsid w:val="009D6054"/>
    <w:rsid w:val="009D6F86"/>
    <w:rsid w:val="009D751E"/>
    <w:rsid w:val="009D776D"/>
    <w:rsid w:val="009D77BF"/>
    <w:rsid w:val="009D78E3"/>
    <w:rsid w:val="009D7A3C"/>
    <w:rsid w:val="009D7B2B"/>
    <w:rsid w:val="009E007D"/>
    <w:rsid w:val="009E0545"/>
    <w:rsid w:val="009E0DB6"/>
    <w:rsid w:val="009E1679"/>
    <w:rsid w:val="009E1A90"/>
    <w:rsid w:val="009E1D79"/>
    <w:rsid w:val="009E2123"/>
    <w:rsid w:val="009E229E"/>
    <w:rsid w:val="009E26FD"/>
    <w:rsid w:val="009E2A54"/>
    <w:rsid w:val="009E2A57"/>
    <w:rsid w:val="009E317F"/>
    <w:rsid w:val="009E39DE"/>
    <w:rsid w:val="009E39F5"/>
    <w:rsid w:val="009E3A1F"/>
    <w:rsid w:val="009E43D9"/>
    <w:rsid w:val="009E508F"/>
    <w:rsid w:val="009E5B51"/>
    <w:rsid w:val="009E5B97"/>
    <w:rsid w:val="009E5C5A"/>
    <w:rsid w:val="009E7960"/>
    <w:rsid w:val="009F03A4"/>
    <w:rsid w:val="009F14FA"/>
    <w:rsid w:val="009F15F8"/>
    <w:rsid w:val="009F224B"/>
    <w:rsid w:val="009F225A"/>
    <w:rsid w:val="009F22B2"/>
    <w:rsid w:val="009F22BC"/>
    <w:rsid w:val="009F2AB3"/>
    <w:rsid w:val="009F3042"/>
    <w:rsid w:val="009F316C"/>
    <w:rsid w:val="009F39EA"/>
    <w:rsid w:val="009F3EB3"/>
    <w:rsid w:val="009F468D"/>
    <w:rsid w:val="009F4A86"/>
    <w:rsid w:val="009F4F85"/>
    <w:rsid w:val="009F5750"/>
    <w:rsid w:val="009F5821"/>
    <w:rsid w:val="009F5F0D"/>
    <w:rsid w:val="009F62E8"/>
    <w:rsid w:val="009F65B7"/>
    <w:rsid w:val="009F6C30"/>
    <w:rsid w:val="009F6D9A"/>
    <w:rsid w:val="009F71BA"/>
    <w:rsid w:val="009F720D"/>
    <w:rsid w:val="009F7B06"/>
    <w:rsid w:val="00A0012C"/>
    <w:rsid w:val="00A001CD"/>
    <w:rsid w:val="00A00665"/>
    <w:rsid w:val="00A00718"/>
    <w:rsid w:val="00A00805"/>
    <w:rsid w:val="00A0083B"/>
    <w:rsid w:val="00A009E1"/>
    <w:rsid w:val="00A00B1C"/>
    <w:rsid w:val="00A00E3F"/>
    <w:rsid w:val="00A01006"/>
    <w:rsid w:val="00A015BD"/>
    <w:rsid w:val="00A018A9"/>
    <w:rsid w:val="00A01B2D"/>
    <w:rsid w:val="00A01C58"/>
    <w:rsid w:val="00A03949"/>
    <w:rsid w:val="00A03A80"/>
    <w:rsid w:val="00A03C3A"/>
    <w:rsid w:val="00A04C2A"/>
    <w:rsid w:val="00A04D83"/>
    <w:rsid w:val="00A05191"/>
    <w:rsid w:val="00A05E07"/>
    <w:rsid w:val="00A069F0"/>
    <w:rsid w:val="00A06ACF"/>
    <w:rsid w:val="00A06C02"/>
    <w:rsid w:val="00A070AD"/>
    <w:rsid w:val="00A1001F"/>
    <w:rsid w:val="00A10203"/>
    <w:rsid w:val="00A107B4"/>
    <w:rsid w:val="00A11083"/>
    <w:rsid w:val="00A1149E"/>
    <w:rsid w:val="00A115EA"/>
    <w:rsid w:val="00A11791"/>
    <w:rsid w:val="00A12207"/>
    <w:rsid w:val="00A12711"/>
    <w:rsid w:val="00A12779"/>
    <w:rsid w:val="00A129E2"/>
    <w:rsid w:val="00A13100"/>
    <w:rsid w:val="00A13317"/>
    <w:rsid w:val="00A13AB7"/>
    <w:rsid w:val="00A13EB6"/>
    <w:rsid w:val="00A13FAD"/>
    <w:rsid w:val="00A13FEF"/>
    <w:rsid w:val="00A147E7"/>
    <w:rsid w:val="00A14856"/>
    <w:rsid w:val="00A15188"/>
    <w:rsid w:val="00A165E9"/>
    <w:rsid w:val="00A1671D"/>
    <w:rsid w:val="00A167C8"/>
    <w:rsid w:val="00A16CAA"/>
    <w:rsid w:val="00A170E2"/>
    <w:rsid w:val="00A175BA"/>
    <w:rsid w:val="00A17C44"/>
    <w:rsid w:val="00A17EC3"/>
    <w:rsid w:val="00A2016C"/>
    <w:rsid w:val="00A201A9"/>
    <w:rsid w:val="00A20806"/>
    <w:rsid w:val="00A20E31"/>
    <w:rsid w:val="00A20F37"/>
    <w:rsid w:val="00A212B4"/>
    <w:rsid w:val="00A21567"/>
    <w:rsid w:val="00A21F7B"/>
    <w:rsid w:val="00A225CA"/>
    <w:rsid w:val="00A2263C"/>
    <w:rsid w:val="00A227E6"/>
    <w:rsid w:val="00A22955"/>
    <w:rsid w:val="00A22BA6"/>
    <w:rsid w:val="00A22D51"/>
    <w:rsid w:val="00A237A7"/>
    <w:rsid w:val="00A237D6"/>
    <w:rsid w:val="00A2433C"/>
    <w:rsid w:val="00A2458C"/>
    <w:rsid w:val="00A24A15"/>
    <w:rsid w:val="00A24BFB"/>
    <w:rsid w:val="00A24C6A"/>
    <w:rsid w:val="00A24DD5"/>
    <w:rsid w:val="00A2505F"/>
    <w:rsid w:val="00A25291"/>
    <w:rsid w:val="00A254AB"/>
    <w:rsid w:val="00A255D3"/>
    <w:rsid w:val="00A25D7B"/>
    <w:rsid w:val="00A25E9B"/>
    <w:rsid w:val="00A25F0C"/>
    <w:rsid w:val="00A261E7"/>
    <w:rsid w:val="00A264FE"/>
    <w:rsid w:val="00A265D6"/>
    <w:rsid w:val="00A26A5D"/>
    <w:rsid w:val="00A26D51"/>
    <w:rsid w:val="00A26E59"/>
    <w:rsid w:val="00A27141"/>
    <w:rsid w:val="00A271E0"/>
    <w:rsid w:val="00A27226"/>
    <w:rsid w:val="00A27AF1"/>
    <w:rsid w:val="00A27D7E"/>
    <w:rsid w:val="00A3003C"/>
    <w:rsid w:val="00A30171"/>
    <w:rsid w:val="00A3023E"/>
    <w:rsid w:val="00A30733"/>
    <w:rsid w:val="00A310CC"/>
    <w:rsid w:val="00A312CF"/>
    <w:rsid w:val="00A317A5"/>
    <w:rsid w:val="00A317CA"/>
    <w:rsid w:val="00A31975"/>
    <w:rsid w:val="00A3223B"/>
    <w:rsid w:val="00A325E7"/>
    <w:rsid w:val="00A32D10"/>
    <w:rsid w:val="00A32EE9"/>
    <w:rsid w:val="00A33854"/>
    <w:rsid w:val="00A34F78"/>
    <w:rsid w:val="00A35103"/>
    <w:rsid w:val="00A3576B"/>
    <w:rsid w:val="00A35ACF"/>
    <w:rsid w:val="00A35CE3"/>
    <w:rsid w:val="00A35D3F"/>
    <w:rsid w:val="00A36212"/>
    <w:rsid w:val="00A3655B"/>
    <w:rsid w:val="00A36C17"/>
    <w:rsid w:val="00A36FC2"/>
    <w:rsid w:val="00A370D7"/>
    <w:rsid w:val="00A37386"/>
    <w:rsid w:val="00A37E91"/>
    <w:rsid w:val="00A4045E"/>
    <w:rsid w:val="00A419A0"/>
    <w:rsid w:val="00A41B27"/>
    <w:rsid w:val="00A42312"/>
    <w:rsid w:val="00A42DD7"/>
    <w:rsid w:val="00A42E24"/>
    <w:rsid w:val="00A433A5"/>
    <w:rsid w:val="00A43641"/>
    <w:rsid w:val="00A442F8"/>
    <w:rsid w:val="00A44634"/>
    <w:rsid w:val="00A44AB0"/>
    <w:rsid w:val="00A450EB"/>
    <w:rsid w:val="00A45B70"/>
    <w:rsid w:val="00A45C8B"/>
    <w:rsid w:val="00A46474"/>
    <w:rsid w:val="00A46BFC"/>
    <w:rsid w:val="00A46E1D"/>
    <w:rsid w:val="00A470BE"/>
    <w:rsid w:val="00A473EA"/>
    <w:rsid w:val="00A47962"/>
    <w:rsid w:val="00A47F10"/>
    <w:rsid w:val="00A505E3"/>
    <w:rsid w:val="00A5068F"/>
    <w:rsid w:val="00A50F2E"/>
    <w:rsid w:val="00A51337"/>
    <w:rsid w:val="00A51A39"/>
    <w:rsid w:val="00A5216B"/>
    <w:rsid w:val="00A52349"/>
    <w:rsid w:val="00A5239F"/>
    <w:rsid w:val="00A52620"/>
    <w:rsid w:val="00A5263D"/>
    <w:rsid w:val="00A53157"/>
    <w:rsid w:val="00A538FB"/>
    <w:rsid w:val="00A54732"/>
    <w:rsid w:val="00A54786"/>
    <w:rsid w:val="00A54BEA"/>
    <w:rsid w:val="00A555DC"/>
    <w:rsid w:val="00A55A9B"/>
    <w:rsid w:val="00A55DB8"/>
    <w:rsid w:val="00A55E99"/>
    <w:rsid w:val="00A55EE3"/>
    <w:rsid w:val="00A568D2"/>
    <w:rsid w:val="00A56D6A"/>
    <w:rsid w:val="00A575A1"/>
    <w:rsid w:val="00A57DC9"/>
    <w:rsid w:val="00A6004F"/>
    <w:rsid w:val="00A60630"/>
    <w:rsid w:val="00A609FF"/>
    <w:rsid w:val="00A6110A"/>
    <w:rsid w:val="00A61AB3"/>
    <w:rsid w:val="00A61B62"/>
    <w:rsid w:val="00A61DE4"/>
    <w:rsid w:val="00A62F0E"/>
    <w:rsid w:val="00A63B79"/>
    <w:rsid w:val="00A645C7"/>
    <w:rsid w:val="00A64936"/>
    <w:rsid w:val="00A65050"/>
    <w:rsid w:val="00A65555"/>
    <w:rsid w:val="00A65C58"/>
    <w:rsid w:val="00A65D20"/>
    <w:rsid w:val="00A6622D"/>
    <w:rsid w:val="00A66B86"/>
    <w:rsid w:val="00A66B93"/>
    <w:rsid w:val="00A6746D"/>
    <w:rsid w:val="00A7023C"/>
    <w:rsid w:val="00A7072E"/>
    <w:rsid w:val="00A708F3"/>
    <w:rsid w:val="00A70C98"/>
    <w:rsid w:val="00A71190"/>
    <w:rsid w:val="00A711A3"/>
    <w:rsid w:val="00A71503"/>
    <w:rsid w:val="00A71693"/>
    <w:rsid w:val="00A71AED"/>
    <w:rsid w:val="00A71D17"/>
    <w:rsid w:val="00A71D22"/>
    <w:rsid w:val="00A720B7"/>
    <w:rsid w:val="00A731FA"/>
    <w:rsid w:val="00A73965"/>
    <w:rsid w:val="00A74026"/>
    <w:rsid w:val="00A74A0C"/>
    <w:rsid w:val="00A74ECE"/>
    <w:rsid w:val="00A755D1"/>
    <w:rsid w:val="00A75C3E"/>
    <w:rsid w:val="00A75D5B"/>
    <w:rsid w:val="00A76274"/>
    <w:rsid w:val="00A76FE8"/>
    <w:rsid w:val="00A7704F"/>
    <w:rsid w:val="00A77550"/>
    <w:rsid w:val="00A77BF2"/>
    <w:rsid w:val="00A77F68"/>
    <w:rsid w:val="00A81B3C"/>
    <w:rsid w:val="00A82278"/>
    <w:rsid w:val="00A8230A"/>
    <w:rsid w:val="00A82D70"/>
    <w:rsid w:val="00A82DEF"/>
    <w:rsid w:val="00A833A6"/>
    <w:rsid w:val="00A839EF"/>
    <w:rsid w:val="00A83D29"/>
    <w:rsid w:val="00A841B7"/>
    <w:rsid w:val="00A841D6"/>
    <w:rsid w:val="00A841FD"/>
    <w:rsid w:val="00A84B91"/>
    <w:rsid w:val="00A84BEA"/>
    <w:rsid w:val="00A84C94"/>
    <w:rsid w:val="00A85002"/>
    <w:rsid w:val="00A85828"/>
    <w:rsid w:val="00A86711"/>
    <w:rsid w:val="00A86CB9"/>
    <w:rsid w:val="00A87142"/>
    <w:rsid w:val="00A8735D"/>
    <w:rsid w:val="00A87944"/>
    <w:rsid w:val="00A87C11"/>
    <w:rsid w:val="00A87C5E"/>
    <w:rsid w:val="00A87FAE"/>
    <w:rsid w:val="00A90437"/>
    <w:rsid w:val="00A90A35"/>
    <w:rsid w:val="00A90AA4"/>
    <w:rsid w:val="00A91337"/>
    <w:rsid w:val="00A919DF"/>
    <w:rsid w:val="00A91E4D"/>
    <w:rsid w:val="00A91E97"/>
    <w:rsid w:val="00A92C24"/>
    <w:rsid w:val="00A9301D"/>
    <w:rsid w:val="00A93166"/>
    <w:rsid w:val="00A9341F"/>
    <w:rsid w:val="00A9474B"/>
    <w:rsid w:val="00A948A2"/>
    <w:rsid w:val="00A94AA3"/>
    <w:rsid w:val="00A95164"/>
    <w:rsid w:val="00A95189"/>
    <w:rsid w:val="00A9573C"/>
    <w:rsid w:val="00A95A6B"/>
    <w:rsid w:val="00A96744"/>
    <w:rsid w:val="00A96B8B"/>
    <w:rsid w:val="00A96C89"/>
    <w:rsid w:val="00A96F9E"/>
    <w:rsid w:val="00AA14A9"/>
    <w:rsid w:val="00AA1CCD"/>
    <w:rsid w:val="00AA1D43"/>
    <w:rsid w:val="00AA1D9A"/>
    <w:rsid w:val="00AA2035"/>
    <w:rsid w:val="00AA224A"/>
    <w:rsid w:val="00AA23C0"/>
    <w:rsid w:val="00AA2903"/>
    <w:rsid w:val="00AA334C"/>
    <w:rsid w:val="00AA3ED3"/>
    <w:rsid w:val="00AA3EFA"/>
    <w:rsid w:val="00AA40A8"/>
    <w:rsid w:val="00AA40C8"/>
    <w:rsid w:val="00AA459B"/>
    <w:rsid w:val="00AA4DC6"/>
    <w:rsid w:val="00AA4FCF"/>
    <w:rsid w:val="00AA5189"/>
    <w:rsid w:val="00AA51DC"/>
    <w:rsid w:val="00AA5451"/>
    <w:rsid w:val="00AA551E"/>
    <w:rsid w:val="00AA5520"/>
    <w:rsid w:val="00AA5701"/>
    <w:rsid w:val="00AA5C27"/>
    <w:rsid w:val="00AA645E"/>
    <w:rsid w:val="00AA6A5C"/>
    <w:rsid w:val="00AA7686"/>
    <w:rsid w:val="00AB0078"/>
    <w:rsid w:val="00AB04B0"/>
    <w:rsid w:val="00AB18F3"/>
    <w:rsid w:val="00AB1E66"/>
    <w:rsid w:val="00AB2043"/>
    <w:rsid w:val="00AB2356"/>
    <w:rsid w:val="00AB2721"/>
    <w:rsid w:val="00AB2975"/>
    <w:rsid w:val="00AB2E5D"/>
    <w:rsid w:val="00AB306A"/>
    <w:rsid w:val="00AB391F"/>
    <w:rsid w:val="00AB3A67"/>
    <w:rsid w:val="00AB488D"/>
    <w:rsid w:val="00AB48D8"/>
    <w:rsid w:val="00AB4906"/>
    <w:rsid w:val="00AB57FE"/>
    <w:rsid w:val="00AB5DD5"/>
    <w:rsid w:val="00AB661B"/>
    <w:rsid w:val="00AB6B1D"/>
    <w:rsid w:val="00AB79C0"/>
    <w:rsid w:val="00AC0AE6"/>
    <w:rsid w:val="00AC0D91"/>
    <w:rsid w:val="00AC0F8C"/>
    <w:rsid w:val="00AC1539"/>
    <w:rsid w:val="00AC15DF"/>
    <w:rsid w:val="00AC1B3C"/>
    <w:rsid w:val="00AC2307"/>
    <w:rsid w:val="00AC33E2"/>
    <w:rsid w:val="00AC4285"/>
    <w:rsid w:val="00AC4504"/>
    <w:rsid w:val="00AC4A8A"/>
    <w:rsid w:val="00AC4BC1"/>
    <w:rsid w:val="00AC50D5"/>
    <w:rsid w:val="00AC529E"/>
    <w:rsid w:val="00AC5691"/>
    <w:rsid w:val="00AC57F5"/>
    <w:rsid w:val="00AC6557"/>
    <w:rsid w:val="00AC6AFE"/>
    <w:rsid w:val="00AC7104"/>
    <w:rsid w:val="00AC73AD"/>
    <w:rsid w:val="00AC75C1"/>
    <w:rsid w:val="00AC7CFE"/>
    <w:rsid w:val="00AC7DF9"/>
    <w:rsid w:val="00AC7EB6"/>
    <w:rsid w:val="00AC7F89"/>
    <w:rsid w:val="00AD0348"/>
    <w:rsid w:val="00AD03BE"/>
    <w:rsid w:val="00AD04BD"/>
    <w:rsid w:val="00AD08CD"/>
    <w:rsid w:val="00AD0B4E"/>
    <w:rsid w:val="00AD126D"/>
    <w:rsid w:val="00AD1917"/>
    <w:rsid w:val="00AD2920"/>
    <w:rsid w:val="00AD2A38"/>
    <w:rsid w:val="00AD2C36"/>
    <w:rsid w:val="00AD2D5E"/>
    <w:rsid w:val="00AD2ED4"/>
    <w:rsid w:val="00AD320F"/>
    <w:rsid w:val="00AD392E"/>
    <w:rsid w:val="00AD3E1B"/>
    <w:rsid w:val="00AD41C8"/>
    <w:rsid w:val="00AD42AC"/>
    <w:rsid w:val="00AD4738"/>
    <w:rsid w:val="00AD479D"/>
    <w:rsid w:val="00AD487D"/>
    <w:rsid w:val="00AD49DE"/>
    <w:rsid w:val="00AD5A5F"/>
    <w:rsid w:val="00AD5EE3"/>
    <w:rsid w:val="00AD6653"/>
    <w:rsid w:val="00AD66CD"/>
    <w:rsid w:val="00AD759D"/>
    <w:rsid w:val="00AD7CDE"/>
    <w:rsid w:val="00AD7E05"/>
    <w:rsid w:val="00AE019F"/>
    <w:rsid w:val="00AE0963"/>
    <w:rsid w:val="00AE1B5E"/>
    <w:rsid w:val="00AE1C29"/>
    <w:rsid w:val="00AE1F69"/>
    <w:rsid w:val="00AE24A8"/>
    <w:rsid w:val="00AE30B0"/>
    <w:rsid w:val="00AE3325"/>
    <w:rsid w:val="00AE3F2B"/>
    <w:rsid w:val="00AE4CAA"/>
    <w:rsid w:val="00AE5577"/>
    <w:rsid w:val="00AE5889"/>
    <w:rsid w:val="00AE59B7"/>
    <w:rsid w:val="00AE697A"/>
    <w:rsid w:val="00AE70C3"/>
    <w:rsid w:val="00AE767E"/>
    <w:rsid w:val="00AF21B1"/>
    <w:rsid w:val="00AF2B8A"/>
    <w:rsid w:val="00AF2BD0"/>
    <w:rsid w:val="00AF38C5"/>
    <w:rsid w:val="00AF3A32"/>
    <w:rsid w:val="00AF4114"/>
    <w:rsid w:val="00AF46D1"/>
    <w:rsid w:val="00AF49DA"/>
    <w:rsid w:val="00AF4D16"/>
    <w:rsid w:val="00AF4EA5"/>
    <w:rsid w:val="00AF4F83"/>
    <w:rsid w:val="00AF5FD0"/>
    <w:rsid w:val="00AF717F"/>
    <w:rsid w:val="00AF7BB7"/>
    <w:rsid w:val="00B0023A"/>
    <w:rsid w:val="00B00D9C"/>
    <w:rsid w:val="00B013E6"/>
    <w:rsid w:val="00B015C4"/>
    <w:rsid w:val="00B01A6B"/>
    <w:rsid w:val="00B0307F"/>
    <w:rsid w:val="00B030FB"/>
    <w:rsid w:val="00B03815"/>
    <w:rsid w:val="00B04592"/>
    <w:rsid w:val="00B04595"/>
    <w:rsid w:val="00B046AA"/>
    <w:rsid w:val="00B04BC5"/>
    <w:rsid w:val="00B04DF9"/>
    <w:rsid w:val="00B04E3B"/>
    <w:rsid w:val="00B054F6"/>
    <w:rsid w:val="00B055AA"/>
    <w:rsid w:val="00B05634"/>
    <w:rsid w:val="00B05BE7"/>
    <w:rsid w:val="00B06117"/>
    <w:rsid w:val="00B06AFF"/>
    <w:rsid w:val="00B07305"/>
    <w:rsid w:val="00B073D6"/>
    <w:rsid w:val="00B073F7"/>
    <w:rsid w:val="00B07F2A"/>
    <w:rsid w:val="00B07F3A"/>
    <w:rsid w:val="00B07F9F"/>
    <w:rsid w:val="00B10525"/>
    <w:rsid w:val="00B10897"/>
    <w:rsid w:val="00B1090F"/>
    <w:rsid w:val="00B12C3B"/>
    <w:rsid w:val="00B13328"/>
    <w:rsid w:val="00B1426B"/>
    <w:rsid w:val="00B14E69"/>
    <w:rsid w:val="00B15726"/>
    <w:rsid w:val="00B1573B"/>
    <w:rsid w:val="00B15DA1"/>
    <w:rsid w:val="00B16C32"/>
    <w:rsid w:val="00B16E6B"/>
    <w:rsid w:val="00B17AC1"/>
    <w:rsid w:val="00B20C11"/>
    <w:rsid w:val="00B20C27"/>
    <w:rsid w:val="00B21045"/>
    <w:rsid w:val="00B2137F"/>
    <w:rsid w:val="00B213C0"/>
    <w:rsid w:val="00B21661"/>
    <w:rsid w:val="00B2184B"/>
    <w:rsid w:val="00B21A87"/>
    <w:rsid w:val="00B21D12"/>
    <w:rsid w:val="00B21DD0"/>
    <w:rsid w:val="00B22384"/>
    <w:rsid w:val="00B22AFD"/>
    <w:rsid w:val="00B235F3"/>
    <w:rsid w:val="00B23ACF"/>
    <w:rsid w:val="00B23E42"/>
    <w:rsid w:val="00B248F7"/>
    <w:rsid w:val="00B25501"/>
    <w:rsid w:val="00B25603"/>
    <w:rsid w:val="00B2622A"/>
    <w:rsid w:val="00B267BA"/>
    <w:rsid w:val="00B26F06"/>
    <w:rsid w:val="00B27202"/>
    <w:rsid w:val="00B27662"/>
    <w:rsid w:val="00B30D79"/>
    <w:rsid w:val="00B31142"/>
    <w:rsid w:val="00B31568"/>
    <w:rsid w:val="00B31F94"/>
    <w:rsid w:val="00B32092"/>
    <w:rsid w:val="00B329F3"/>
    <w:rsid w:val="00B32B86"/>
    <w:rsid w:val="00B32EBA"/>
    <w:rsid w:val="00B32F66"/>
    <w:rsid w:val="00B33491"/>
    <w:rsid w:val="00B3370B"/>
    <w:rsid w:val="00B3450F"/>
    <w:rsid w:val="00B3539F"/>
    <w:rsid w:val="00B3571A"/>
    <w:rsid w:val="00B35908"/>
    <w:rsid w:val="00B35ACA"/>
    <w:rsid w:val="00B3602E"/>
    <w:rsid w:val="00B3653C"/>
    <w:rsid w:val="00B36612"/>
    <w:rsid w:val="00B36B35"/>
    <w:rsid w:val="00B36CF8"/>
    <w:rsid w:val="00B37F24"/>
    <w:rsid w:val="00B400F2"/>
    <w:rsid w:val="00B40416"/>
    <w:rsid w:val="00B4115A"/>
    <w:rsid w:val="00B411FF"/>
    <w:rsid w:val="00B419B8"/>
    <w:rsid w:val="00B41A17"/>
    <w:rsid w:val="00B42402"/>
    <w:rsid w:val="00B42999"/>
    <w:rsid w:val="00B42B67"/>
    <w:rsid w:val="00B42EE0"/>
    <w:rsid w:val="00B42F3C"/>
    <w:rsid w:val="00B43721"/>
    <w:rsid w:val="00B438E6"/>
    <w:rsid w:val="00B43CAC"/>
    <w:rsid w:val="00B43FF6"/>
    <w:rsid w:val="00B4415E"/>
    <w:rsid w:val="00B44950"/>
    <w:rsid w:val="00B45401"/>
    <w:rsid w:val="00B45735"/>
    <w:rsid w:val="00B45844"/>
    <w:rsid w:val="00B4607D"/>
    <w:rsid w:val="00B468D9"/>
    <w:rsid w:val="00B46E34"/>
    <w:rsid w:val="00B47172"/>
    <w:rsid w:val="00B47CC5"/>
    <w:rsid w:val="00B47DD3"/>
    <w:rsid w:val="00B504AA"/>
    <w:rsid w:val="00B5060A"/>
    <w:rsid w:val="00B5095D"/>
    <w:rsid w:val="00B50EC2"/>
    <w:rsid w:val="00B517C7"/>
    <w:rsid w:val="00B520CA"/>
    <w:rsid w:val="00B52428"/>
    <w:rsid w:val="00B52E57"/>
    <w:rsid w:val="00B52ED0"/>
    <w:rsid w:val="00B52F4C"/>
    <w:rsid w:val="00B536F9"/>
    <w:rsid w:val="00B545D2"/>
    <w:rsid w:val="00B552D6"/>
    <w:rsid w:val="00B554B5"/>
    <w:rsid w:val="00B55666"/>
    <w:rsid w:val="00B55F24"/>
    <w:rsid w:val="00B5747D"/>
    <w:rsid w:val="00B5749B"/>
    <w:rsid w:val="00B57DA5"/>
    <w:rsid w:val="00B601A0"/>
    <w:rsid w:val="00B605CE"/>
    <w:rsid w:val="00B60CE0"/>
    <w:rsid w:val="00B61157"/>
    <w:rsid w:val="00B613C0"/>
    <w:rsid w:val="00B613DE"/>
    <w:rsid w:val="00B614C7"/>
    <w:rsid w:val="00B61814"/>
    <w:rsid w:val="00B618F0"/>
    <w:rsid w:val="00B61E53"/>
    <w:rsid w:val="00B62693"/>
    <w:rsid w:val="00B626E2"/>
    <w:rsid w:val="00B63AC6"/>
    <w:rsid w:val="00B63C26"/>
    <w:rsid w:val="00B63E0F"/>
    <w:rsid w:val="00B63F4C"/>
    <w:rsid w:val="00B6406E"/>
    <w:rsid w:val="00B6454D"/>
    <w:rsid w:val="00B6457B"/>
    <w:rsid w:val="00B64644"/>
    <w:rsid w:val="00B64A03"/>
    <w:rsid w:val="00B65170"/>
    <w:rsid w:val="00B657BE"/>
    <w:rsid w:val="00B65FE5"/>
    <w:rsid w:val="00B666EB"/>
    <w:rsid w:val="00B667C1"/>
    <w:rsid w:val="00B66D11"/>
    <w:rsid w:val="00B70306"/>
    <w:rsid w:val="00B703F5"/>
    <w:rsid w:val="00B708E1"/>
    <w:rsid w:val="00B70B5E"/>
    <w:rsid w:val="00B70BE5"/>
    <w:rsid w:val="00B70C1B"/>
    <w:rsid w:val="00B71758"/>
    <w:rsid w:val="00B71B64"/>
    <w:rsid w:val="00B71C6B"/>
    <w:rsid w:val="00B71E16"/>
    <w:rsid w:val="00B723A1"/>
    <w:rsid w:val="00B723B7"/>
    <w:rsid w:val="00B72A1E"/>
    <w:rsid w:val="00B72BBF"/>
    <w:rsid w:val="00B72F1A"/>
    <w:rsid w:val="00B733E9"/>
    <w:rsid w:val="00B733F3"/>
    <w:rsid w:val="00B73C35"/>
    <w:rsid w:val="00B73FB0"/>
    <w:rsid w:val="00B7443C"/>
    <w:rsid w:val="00B747B1"/>
    <w:rsid w:val="00B74E52"/>
    <w:rsid w:val="00B750F4"/>
    <w:rsid w:val="00B75168"/>
    <w:rsid w:val="00B75BE0"/>
    <w:rsid w:val="00B76096"/>
    <w:rsid w:val="00B77478"/>
    <w:rsid w:val="00B7754B"/>
    <w:rsid w:val="00B778FB"/>
    <w:rsid w:val="00B77A70"/>
    <w:rsid w:val="00B77A79"/>
    <w:rsid w:val="00B77D9E"/>
    <w:rsid w:val="00B80448"/>
    <w:rsid w:val="00B80EE7"/>
    <w:rsid w:val="00B8148F"/>
    <w:rsid w:val="00B817B4"/>
    <w:rsid w:val="00B81A1C"/>
    <w:rsid w:val="00B81AD5"/>
    <w:rsid w:val="00B827C1"/>
    <w:rsid w:val="00B828AA"/>
    <w:rsid w:val="00B83D1E"/>
    <w:rsid w:val="00B8559B"/>
    <w:rsid w:val="00B85817"/>
    <w:rsid w:val="00B85AED"/>
    <w:rsid w:val="00B86D87"/>
    <w:rsid w:val="00B87301"/>
    <w:rsid w:val="00B874EE"/>
    <w:rsid w:val="00B875ED"/>
    <w:rsid w:val="00B875F9"/>
    <w:rsid w:val="00B8772D"/>
    <w:rsid w:val="00B91563"/>
    <w:rsid w:val="00B9175C"/>
    <w:rsid w:val="00B91A27"/>
    <w:rsid w:val="00B91C97"/>
    <w:rsid w:val="00B91F94"/>
    <w:rsid w:val="00B9247F"/>
    <w:rsid w:val="00B924E5"/>
    <w:rsid w:val="00B93867"/>
    <w:rsid w:val="00B93A0B"/>
    <w:rsid w:val="00B93F56"/>
    <w:rsid w:val="00B94060"/>
    <w:rsid w:val="00B94741"/>
    <w:rsid w:val="00B94C45"/>
    <w:rsid w:val="00B94F45"/>
    <w:rsid w:val="00B9505A"/>
    <w:rsid w:val="00B9516B"/>
    <w:rsid w:val="00B95470"/>
    <w:rsid w:val="00B9577E"/>
    <w:rsid w:val="00B95836"/>
    <w:rsid w:val="00B95DF8"/>
    <w:rsid w:val="00B96750"/>
    <w:rsid w:val="00B96F79"/>
    <w:rsid w:val="00B9780B"/>
    <w:rsid w:val="00B97BEC"/>
    <w:rsid w:val="00B97F71"/>
    <w:rsid w:val="00BA2622"/>
    <w:rsid w:val="00BA287F"/>
    <w:rsid w:val="00BA32F9"/>
    <w:rsid w:val="00BA3C3B"/>
    <w:rsid w:val="00BA3EC3"/>
    <w:rsid w:val="00BA41D7"/>
    <w:rsid w:val="00BA4CC2"/>
    <w:rsid w:val="00BA4D76"/>
    <w:rsid w:val="00BA4D95"/>
    <w:rsid w:val="00BA52D0"/>
    <w:rsid w:val="00BA601A"/>
    <w:rsid w:val="00BA6C58"/>
    <w:rsid w:val="00BA6F54"/>
    <w:rsid w:val="00BA732A"/>
    <w:rsid w:val="00BA791C"/>
    <w:rsid w:val="00BA7989"/>
    <w:rsid w:val="00BA7A39"/>
    <w:rsid w:val="00BA7B76"/>
    <w:rsid w:val="00BB0215"/>
    <w:rsid w:val="00BB04C1"/>
    <w:rsid w:val="00BB096D"/>
    <w:rsid w:val="00BB09EA"/>
    <w:rsid w:val="00BB12C6"/>
    <w:rsid w:val="00BB149C"/>
    <w:rsid w:val="00BB1932"/>
    <w:rsid w:val="00BB1C85"/>
    <w:rsid w:val="00BB2BF2"/>
    <w:rsid w:val="00BB341C"/>
    <w:rsid w:val="00BB386A"/>
    <w:rsid w:val="00BB4349"/>
    <w:rsid w:val="00BB4E45"/>
    <w:rsid w:val="00BB4F14"/>
    <w:rsid w:val="00BB5426"/>
    <w:rsid w:val="00BB557D"/>
    <w:rsid w:val="00BB5668"/>
    <w:rsid w:val="00BB5753"/>
    <w:rsid w:val="00BB5805"/>
    <w:rsid w:val="00BB5928"/>
    <w:rsid w:val="00BB5DC4"/>
    <w:rsid w:val="00BB612E"/>
    <w:rsid w:val="00BB6149"/>
    <w:rsid w:val="00BB64D4"/>
    <w:rsid w:val="00BB6F2E"/>
    <w:rsid w:val="00BB73B1"/>
    <w:rsid w:val="00BB75A8"/>
    <w:rsid w:val="00BC03E7"/>
    <w:rsid w:val="00BC0A24"/>
    <w:rsid w:val="00BC1AA8"/>
    <w:rsid w:val="00BC1D17"/>
    <w:rsid w:val="00BC249A"/>
    <w:rsid w:val="00BC2549"/>
    <w:rsid w:val="00BC30B4"/>
    <w:rsid w:val="00BC3810"/>
    <w:rsid w:val="00BC3B9E"/>
    <w:rsid w:val="00BC42A7"/>
    <w:rsid w:val="00BC4D22"/>
    <w:rsid w:val="00BC59B2"/>
    <w:rsid w:val="00BC62E0"/>
    <w:rsid w:val="00BC67A0"/>
    <w:rsid w:val="00BC68F6"/>
    <w:rsid w:val="00BC6AF5"/>
    <w:rsid w:val="00BC6F8F"/>
    <w:rsid w:val="00BD05CB"/>
    <w:rsid w:val="00BD0B5A"/>
    <w:rsid w:val="00BD0E4C"/>
    <w:rsid w:val="00BD138B"/>
    <w:rsid w:val="00BD145B"/>
    <w:rsid w:val="00BD157A"/>
    <w:rsid w:val="00BD18F9"/>
    <w:rsid w:val="00BD1955"/>
    <w:rsid w:val="00BD196C"/>
    <w:rsid w:val="00BD2B00"/>
    <w:rsid w:val="00BD2FBE"/>
    <w:rsid w:val="00BD3655"/>
    <w:rsid w:val="00BD38DA"/>
    <w:rsid w:val="00BD3AC5"/>
    <w:rsid w:val="00BD3D8F"/>
    <w:rsid w:val="00BD3DFE"/>
    <w:rsid w:val="00BD4527"/>
    <w:rsid w:val="00BD496A"/>
    <w:rsid w:val="00BD4DC6"/>
    <w:rsid w:val="00BD52C7"/>
    <w:rsid w:val="00BD5421"/>
    <w:rsid w:val="00BD5423"/>
    <w:rsid w:val="00BD5681"/>
    <w:rsid w:val="00BD63A0"/>
    <w:rsid w:val="00BD6B28"/>
    <w:rsid w:val="00BD6D16"/>
    <w:rsid w:val="00BD7192"/>
    <w:rsid w:val="00BD75CA"/>
    <w:rsid w:val="00BD7859"/>
    <w:rsid w:val="00BD789D"/>
    <w:rsid w:val="00BD7E26"/>
    <w:rsid w:val="00BE0742"/>
    <w:rsid w:val="00BE0A7E"/>
    <w:rsid w:val="00BE1E72"/>
    <w:rsid w:val="00BE205D"/>
    <w:rsid w:val="00BE2859"/>
    <w:rsid w:val="00BE28B0"/>
    <w:rsid w:val="00BE3315"/>
    <w:rsid w:val="00BE373F"/>
    <w:rsid w:val="00BE392D"/>
    <w:rsid w:val="00BE3F9B"/>
    <w:rsid w:val="00BE40B0"/>
    <w:rsid w:val="00BE5052"/>
    <w:rsid w:val="00BE509B"/>
    <w:rsid w:val="00BE519B"/>
    <w:rsid w:val="00BE57F0"/>
    <w:rsid w:val="00BE5864"/>
    <w:rsid w:val="00BE6147"/>
    <w:rsid w:val="00BE619B"/>
    <w:rsid w:val="00BE651E"/>
    <w:rsid w:val="00BE6611"/>
    <w:rsid w:val="00BE6D7A"/>
    <w:rsid w:val="00BE7652"/>
    <w:rsid w:val="00BE77E5"/>
    <w:rsid w:val="00BF0417"/>
    <w:rsid w:val="00BF0705"/>
    <w:rsid w:val="00BF14CC"/>
    <w:rsid w:val="00BF1BDF"/>
    <w:rsid w:val="00BF23D8"/>
    <w:rsid w:val="00BF3049"/>
    <w:rsid w:val="00BF333C"/>
    <w:rsid w:val="00BF3563"/>
    <w:rsid w:val="00BF39DE"/>
    <w:rsid w:val="00BF4185"/>
    <w:rsid w:val="00BF4226"/>
    <w:rsid w:val="00BF4530"/>
    <w:rsid w:val="00BF4769"/>
    <w:rsid w:val="00BF49C3"/>
    <w:rsid w:val="00BF4A0B"/>
    <w:rsid w:val="00BF59D5"/>
    <w:rsid w:val="00BF5E55"/>
    <w:rsid w:val="00BF6145"/>
    <w:rsid w:val="00BF6368"/>
    <w:rsid w:val="00BF65B2"/>
    <w:rsid w:val="00BF6C04"/>
    <w:rsid w:val="00BF798D"/>
    <w:rsid w:val="00BF7A64"/>
    <w:rsid w:val="00C0073C"/>
    <w:rsid w:val="00C008C3"/>
    <w:rsid w:val="00C00B01"/>
    <w:rsid w:val="00C01359"/>
    <w:rsid w:val="00C02C44"/>
    <w:rsid w:val="00C0499C"/>
    <w:rsid w:val="00C04DD0"/>
    <w:rsid w:val="00C051B8"/>
    <w:rsid w:val="00C054FD"/>
    <w:rsid w:val="00C058D3"/>
    <w:rsid w:val="00C05968"/>
    <w:rsid w:val="00C05DD6"/>
    <w:rsid w:val="00C067D0"/>
    <w:rsid w:val="00C06C9D"/>
    <w:rsid w:val="00C076D1"/>
    <w:rsid w:val="00C07942"/>
    <w:rsid w:val="00C07986"/>
    <w:rsid w:val="00C07AF1"/>
    <w:rsid w:val="00C07E42"/>
    <w:rsid w:val="00C101A9"/>
    <w:rsid w:val="00C115F5"/>
    <w:rsid w:val="00C1198F"/>
    <w:rsid w:val="00C151D6"/>
    <w:rsid w:val="00C16E89"/>
    <w:rsid w:val="00C17011"/>
    <w:rsid w:val="00C17720"/>
    <w:rsid w:val="00C17AAC"/>
    <w:rsid w:val="00C203A5"/>
    <w:rsid w:val="00C20E11"/>
    <w:rsid w:val="00C210A5"/>
    <w:rsid w:val="00C22466"/>
    <w:rsid w:val="00C22B47"/>
    <w:rsid w:val="00C22E58"/>
    <w:rsid w:val="00C22F88"/>
    <w:rsid w:val="00C23675"/>
    <w:rsid w:val="00C23AE2"/>
    <w:rsid w:val="00C23B14"/>
    <w:rsid w:val="00C23EA2"/>
    <w:rsid w:val="00C245DE"/>
    <w:rsid w:val="00C25249"/>
    <w:rsid w:val="00C2558D"/>
    <w:rsid w:val="00C25889"/>
    <w:rsid w:val="00C26107"/>
    <w:rsid w:val="00C26CF0"/>
    <w:rsid w:val="00C27378"/>
    <w:rsid w:val="00C27D5A"/>
    <w:rsid w:val="00C27FE2"/>
    <w:rsid w:val="00C312DC"/>
    <w:rsid w:val="00C314C4"/>
    <w:rsid w:val="00C31E4A"/>
    <w:rsid w:val="00C32158"/>
    <w:rsid w:val="00C321F9"/>
    <w:rsid w:val="00C32546"/>
    <w:rsid w:val="00C325BB"/>
    <w:rsid w:val="00C33006"/>
    <w:rsid w:val="00C3300C"/>
    <w:rsid w:val="00C333B8"/>
    <w:rsid w:val="00C33BD4"/>
    <w:rsid w:val="00C33EFE"/>
    <w:rsid w:val="00C33F33"/>
    <w:rsid w:val="00C34263"/>
    <w:rsid w:val="00C347D0"/>
    <w:rsid w:val="00C35109"/>
    <w:rsid w:val="00C3594E"/>
    <w:rsid w:val="00C365DD"/>
    <w:rsid w:val="00C36970"/>
    <w:rsid w:val="00C36C16"/>
    <w:rsid w:val="00C40199"/>
    <w:rsid w:val="00C401C0"/>
    <w:rsid w:val="00C40A60"/>
    <w:rsid w:val="00C41013"/>
    <w:rsid w:val="00C41C14"/>
    <w:rsid w:val="00C41FAC"/>
    <w:rsid w:val="00C42094"/>
    <w:rsid w:val="00C42DF5"/>
    <w:rsid w:val="00C43028"/>
    <w:rsid w:val="00C434E0"/>
    <w:rsid w:val="00C4399B"/>
    <w:rsid w:val="00C43B0B"/>
    <w:rsid w:val="00C43BE9"/>
    <w:rsid w:val="00C43DED"/>
    <w:rsid w:val="00C44865"/>
    <w:rsid w:val="00C44925"/>
    <w:rsid w:val="00C4509B"/>
    <w:rsid w:val="00C45257"/>
    <w:rsid w:val="00C45406"/>
    <w:rsid w:val="00C454D3"/>
    <w:rsid w:val="00C455A1"/>
    <w:rsid w:val="00C456DD"/>
    <w:rsid w:val="00C45B05"/>
    <w:rsid w:val="00C46235"/>
    <w:rsid w:val="00C465C1"/>
    <w:rsid w:val="00C469D1"/>
    <w:rsid w:val="00C46F11"/>
    <w:rsid w:val="00C474ED"/>
    <w:rsid w:val="00C47539"/>
    <w:rsid w:val="00C4767E"/>
    <w:rsid w:val="00C4773B"/>
    <w:rsid w:val="00C47816"/>
    <w:rsid w:val="00C47B4F"/>
    <w:rsid w:val="00C47C18"/>
    <w:rsid w:val="00C50252"/>
    <w:rsid w:val="00C503BF"/>
    <w:rsid w:val="00C517EC"/>
    <w:rsid w:val="00C519E6"/>
    <w:rsid w:val="00C52133"/>
    <w:rsid w:val="00C5284F"/>
    <w:rsid w:val="00C5286D"/>
    <w:rsid w:val="00C5296E"/>
    <w:rsid w:val="00C529ED"/>
    <w:rsid w:val="00C52DAF"/>
    <w:rsid w:val="00C531A9"/>
    <w:rsid w:val="00C53315"/>
    <w:rsid w:val="00C53E3B"/>
    <w:rsid w:val="00C54195"/>
    <w:rsid w:val="00C543A6"/>
    <w:rsid w:val="00C549F6"/>
    <w:rsid w:val="00C54FEF"/>
    <w:rsid w:val="00C553D7"/>
    <w:rsid w:val="00C5559C"/>
    <w:rsid w:val="00C55952"/>
    <w:rsid w:val="00C56218"/>
    <w:rsid w:val="00C57118"/>
    <w:rsid w:val="00C573F3"/>
    <w:rsid w:val="00C57D6A"/>
    <w:rsid w:val="00C600C9"/>
    <w:rsid w:val="00C602BA"/>
    <w:rsid w:val="00C60EB6"/>
    <w:rsid w:val="00C61159"/>
    <w:rsid w:val="00C61695"/>
    <w:rsid w:val="00C617AF"/>
    <w:rsid w:val="00C61EEF"/>
    <w:rsid w:val="00C61F19"/>
    <w:rsid w:val="00C621B6"/>
    <w:rsid w:val="00C62208"/>
    <w:rsid w:val="00C622FD"/>
    <w:rsid w:val="00C62F09"/>
    <w:rsid w:val="00C63315"/>
    <w:rsid w:val="00C634B4"/>
    <w:rsid w:val="00C6361A"/>
    <w:rsid w:val="00C63D53"/>
    <w:rsid w:val="00C64F08"/>
    <w:rsid w:val="00C65829"/>
    <w:rsid w:val="00C65BDE"/>
    <w:rsid w:val="00C66C2A"/>
    <w:rsid w:val="00C66CA3"/>
    <w:rsid w:val="00C66EC2"/>
    <w:rsid w:val="00C66FF4"/>
    <w:rsid w:val="00C67287"/>
    <w:rsid w:val="00C6737E"/>
    <w:rsid w:val="00C67589"/>
    <w:rsid w:val="00C6768A"/>
    <w:rsid w:val="00C67ACA"/>
    <w:rsid w:val="00C67F11"/>
    <w:rsid w:val="00C70087"/>
    <w:rsid w:val="00C70562"/>
    <w:rsid w:val="00C7073A"/>
    <w:rsid w:val="00C70A2F"/>
    <w:rsid w:val="00C70AD4"/>
    <w:rsid w:val="00C70B49"/>
    <w:rsid w:val="00C70C6F"/>
    <w:rsid w:val="00C70CC9"/>
    <w:rsid w:val="00C70ED0"/>
    <w:rsid w:val="00C7171C"/>
    <w:rsid w:val="00C71FB0"/>
    <w:rsid w:val="00C72A87"/>
    <w:rsid w:val="00C72C73"/>
    <w:rsid w:val="00C72DD5"/>
    <w:rsid w:val="00C72E55"/>
    <w:rsid w:val="00C739F4"/>
    <w:rsid w:val="00C73CEF"/>
    <w:rsid w:val="00C741FE"/>
    <w:rsid w:val="00C747A3"/>
    <w:rsid w:val="00C747A6"/>
    <w:rsid w:val="00C7490B"/>
    <w:rsid w:val="00C74A87"/>
    <w:rsid w:val="00C74DE4"/>
    <w:rsid w:val="00C74F5F"/>
    <w:rsid w:val="00C750FD"/>
    <w:rsid w:val="00C752FC"/>
    <w:rsid w:val="00C75AEC"/>
    <w:rsid w:val="00C75BA8"/>
    <w:rsid w:val="00C75C4D"/>
    <w:rsid w:val="00C763FA"/>
    <w:rsid w:val="00C766E6"/>
    <w:rsid w:val="00C77EC3"/>
    <w:rsid w:val="00C80D7B"/>
    <w:rsid w:val="00C81519"/>
    <w:rsid w:val="00C819EC"/>
    <w:rsid w:val="00C825A9"/>
    <w:rsid w:val="00C8393F"/>
    <w:rsid w:val="00C83E36"/>
    <w:rsid w:val="00C84130"/>
    <w:rsid w:val="00C84813"/>
    <w:rsid w:val="00C84DD3"/>
    <w:rsid w:val="00C84DD7"/>
    <w:rsid w:val="00C85100"/>
    <w:rsid w:val="00C85CC6"/>
    <w:rsid w:val="00C85CF9"/>
    <w:rsid w:val="00C86A82"/>
    <w:rsid w:val="00C86C10"/>
    <w:rsid w:val="00C87107"/>
    <w:rsid w:val="00C87236"/>
    <w:rsid w:val="00C8730D"/>
    <w:rsid w:val="00C87632"/>
    <w:rsid w:val="00C903E4"/>
    <w:rsid w:val="00C906B1"/>
    <w:rsid w:val="00C90A4D"/>
    <w:rsid w:val="00C913FC"/>
    <w:rsid w:val="00C91A0F"/>
    <w:rsid w:val="00C91E83"/>
    <w:rsid w:val="00C92697"/>
    <w:rsid w:val="00C92831"/>
    <w:rsid w:val="00C928D1"/>
    <w:rsid w:val="00C92C88"/>
    <w:rsid w:val="00C92F04"/>
    <w:rsid w:val="00C93740"/>
    <w:rsid w:val="00C93CB2"/>
    <w:rsid w:val="00C93D4C"/>
    <w:rsid w:val="00C93F47"/>
    <w:rsid w:val="00C9674D"/>
    <w:rsid w:val="00C97BED"/>
    <w:rsid w:val="00CA0053"/>
    <w:rsid w:val="00CA015E"/>
    <w:rsid w:val="00CA0C79"/>
    <w:rsid w:val="00CA0CED"/>
    <w:rsid w:val="00CA1C18"/>
    <w:rsid w:val="00CA1D30"/>
    <w:rsid w:val="00CA226E"/>
    <w:rsid w:val="00CA2A8B"/>
    <w:rsid w:val="00CA2B98"/>
    <w:rsid w:val="00CA355F"/>
    <w:rsid w:val="00CA3862"/>
    <w:rsid w:val="00CA3F2D"/>
    <w:rsid w:val="00CA3F99"/>
    <w:rsid w:val="00CA40AF"/>
    <w:rsid w:val="00CA41AC"/>
    <w:rsid w:val="00CA421B"/>
    <w:rsid w:val="00CA45FC"/>
    <w:rsid w:val="00CA5DAA"/>
    <w:rsid w:val="00CA6068"/>
    <w:rsid w:val="00CA62F7"/>
    <w:rsid w:val="00CA71E1"/>
    <w:rsid w:val="00CB03F7"/>
    <w:rsid w:val="00CB0B03"/>
    <w:rsid w:val="00CB1E2D"/>
    <w:rsid w:val="00CB2159"/>
    <w:rsid w:val="00CB28EC"/>
    <w:rsid w:val="00CB2CC7"/>
    <w:rsid w:val="00CB368F"/>
    <w:rsid w:val="00CB3725"/>
    <w:rsid w:val="00CB398E"/>
    <w:rsid w:val="00CB40A5"/>
    <w:rsid w:val="00CB43BA"/>
    <w:rsid w:val="00CB4A84"/>
    <w:rsid w:val="00CB503F"/>
    <w:rsid w:val="00CB5186"/>
    <w:rsid w:val="00CB539F"/>
    <w:rsid w:val="00CB5DA0"/>
    <w:rsid w:val="00CB670E"/>
    <w:rsid w:val="00CB6837"/>
    <w:rsid w:val="00CB6CC7"/>
    <w:rsid w:val="00CB72D9"/>
    <w:rsid w:val="00CB7317"/>
    <w:rsid w:val="00CB7328"/>
    <w:rsid w:val="00CB74EF"/>
    <w:rsid w:val="00CB79C3"/>
    <w:rsid w:val="00CB7CA8"/>
    <w:rsid w:val="00CC07DA"/>
    <w:rsid w:val="00CC0DF9"/>
    <w:rsid w:val="00CC16AD"/>
    <w:rsid w:val="00CC2031"/>
    <w:rsid w:val="00CC25EA"/>
    <w:rsid w:val="00CC3422"/>
    <w:rsid w:val="00CC37DB"/>
    <w:rsid w:val="00CC4087"/>
    <w:rsid w:val="00CC4768"/>
    <w:rsid w:val="00CC4ABE"/>
    <w:rsid w:val="00CC4D31"/>
    <w:rsid w:val="00CC51B2"/>
    <w:rsid w:val="00CC5587"/>
    <w:rsid w:val="00CC5767"/>
    <w:rsid w:val="00CC633B"/>
    <w:rsid w:val="00CC66B2"/>
    <w:rsid w:val="00CC6769"/>
    <w:rsid w:val="00CC734F"/>
    <w:rsid w:val="00CC75B6"/>
    <w:rsid w:val="00CC773B"/>
    <w:rsid w:val="00CC77A4"/>
    <w:rsid w:val="00CC7C0F"/>
    <w:rsid w:val="00CD07CA"/>
    <w:rsid w:val="00CD080E"/>
    <w:rsid w:val="00CD18FF"/>
    <w:rsid w:val="00CD1C95"/>
    <w:rsid w:val="00CD21AF"/>
    <w:rsid w:val="00CD2B5F"/>
    <w:rsid w:val="00CD2F17"/>
    <w:rsid w:val="00CD3123"/>
    <w:rsid w:val="00CD31A9"/>
    <w:rsid w:val="00CD3217"/>
    <w:rsid w:val="00CD37E0"/>
    <w:rsid w:val="00CD3DE3"/>
    <w:rsid w:val="00CD3E6D"/>
    <w:rsid w:val="00CD407E"/>
    <w:rsid w:val="00CD4D38"/>
    <w:rsid w:val="00CD5F29"/>
    <w:rsid w:val="00CD6702"/>
    <w:rsid w:val="00CD67C3"/>
    <w:rsid w:val="00CD6808"/>
    <w:rsid w:val="00CD6C97"/>
    <w:rsid w:val="00CD70A3"/>
    <w:rsid w:val="00CD7A7C"/>
    <w:rsid w:val="00CE03CF"/>
    <w:rsid w:val="00CE1412"/>
    <w:rsid w:val="00CE149B"/>
    <w:rsid w:val="00CE19BF"/>
    <w:rsid w:val="00CE22C5"/>
    <w:rsid w:val="00CE282D"/>
    <w:rsid w:val="00CE3007"/>
    <w:rsid w:val="00CE3094"/>
    <w:rsid w:val="00CE33DB"/>
    <w:rsid w:val="00CE3E99"/>
    <w:rsid w:val="00CE433F"/>
    <w:rsid w:val="00CE4461"/>
    <w:rsid w:val="00CE49A2"/>
    <w:rsid w:val="00CE4ABB"/>
    <w:rsid w:val="00CE4B5F"/>
    <w:rsid w:val="00CE4B9E"/>
    <w:rsid w:val="00CE5926"/>
    <w:rsid w:val="00CE63C8"/>
    <w:rsid w:val="00CE65F6"/>
    <w:rsid w:val="00CE696E"/>
    <w:rsid w:val="00CE6E9B"/>
    <w:rsid w:val="00CE6ED1"/>
    <w:rsid w:val="00CE714C"/>
    <w:rsid w:val="00CE755B"/>
    <w:rsid w:val="00CF0CC9"/>
    <w:rsid w:val="00CF0CEA"/>
    <w:rsid w:val="00CF1650"/>
    <w:rsid w:val="00CF1C2E"/>
    <w:rsid w:val="00CF1CCD"/>
    <w:rsid w:val="00CF2335"/>
    <w:rsid w:val="00CF252F"/>
    <w:rsid w:val="00CF2887"/>
    <w:rsid w:val="00CF3EAD"/>
    <w:rsid w:val="00CF465B"/>
    <w:rsid w:val="00CF46B8"/>
    <w:rsid w:val="00CF49F8"/>
    <w:rsid w:val="00CF4A0C"/>
    <w:rsid w:val="00CF5299"/>
    <w:rsid w:val="00CF55A3"/>
    <w:rsid w:val="00CF569C"/>
    <w:rsid w:val="00CF61F1"/>
    <w:rsid w:val="00CF6BC0"/>
    <w:rsid w:val="00CF74D1"/>
    <w:rsid w:val="00CF76AE"/>
    <w:rsid w:val="00D00391"/>
    <w:rsid w:val="00D00F42"/>
    <w:rsid w:val="00D00F9E"/>
    <w:rsid w:val="00D01421"/>
    <w:rsid w:val="00D01F50"/>
    <w:rsid w:val="00D02421"/>
    <w:rsid w:val="00D03B9E"/>
    <w:rsid w:val="00D04050"/>
    <w:rsid w:val="00D04084"/>
    <w:rsid w:val="00D045C0"/>
    <w:rsid w:val="00D04979"/>
    <w:rsid w:val="00D050F2"/>
    <w:rsid w:val="00D05165"/>
    <w:rsid w:val="00D051ED"/>
    <w:rsid w:val="00D05A3A"/>
    <w:rsid w:val="00D05C19"/>
    <w:rsid w:val="00D05CC7"/>
    <w:rsid w:val="00D06255"/>
    <w:rsid w:val="00D06BDD"/>
    <w:rsid w:val="00D07B32"/>
    <w:rsid w:val="00D07DF5"/>
    <w:rsid w:val="00D1004D"/>
    <w:rsid w:val="00D102E0"/>
    <w:rsid w:val="00D10A1E"/>
    <w:rsid w:val="00D10CE0"/>
    <w:rsid w:val="00D10EF2"/>
    <w:rsid w:val="00D11663"/>
    <w:rsid w:val="00D11951"/>
    <w:rsid w:val="00D11959"/>
    <w:rsid w:val="00D12777"/>
    <w:rsid w:val="00D13B45"/>
    <w:rsid w:val="00D13B91"/>
    <w:rsid w:val="00D13EEC"/>
    <w:rsid w:val="00D13F17"/>
    <w:rsid w:val="00D13FAE"/>
    <w:rsid w:val="00D142CF"/>
    <w:rsid w:val="00D1430D"/>
    <w:rsid w:val="00D147AB"/>
    <w:rsid w:val="00D14C3A"/>
    <w:rsid w:val="00D151B3"/>
    <w:rsid w:val="00D15455"/>
    <w:rsid w:val="00D1596F"/>
    <w:rsid w:val="00D15F8D"/>
    <w:rsid w:val="00D163CC"/>
    <w:rsid w:val="00D163F3"/>
    <w:rsid w:val="00D168C1"/>
    <w:rsid w:val="00D171A0"/>
    <w:rsid w:val="00D17621"/>
    <w:rsid w:val="00D20002"/>
    <w:rsid w:val="00D20E20"/>
    <w:rsid w:val="00D21A8B"/>
    <w:rsid w:val="00D21AFB"/>
    <w:rsid w:val="00D22908"/>
    <w:rsid w:val="00D22914"/>
    <w:rsid w:val="00D22AC7"/>
    <w:rsid w:val="00D22E99"/>
    <w:rsid w:val="00D22EA3"/>
    <w:rsid w:val="00D22EC1"/>
    <w:rsid w:val="00D23ECA"/>
    <w:rsid w:val="00D242DD"/>
    <w:rsid w:val="00D24408"/>
    <w:rsid w:val="00D24631"/>
    <w:rsid w:val="00D25955"/>
    <w:rsid w:val="00D259E7"/>
    <w:rsid w:val="00D263CC"/>
    <w:rsid w:val="00D26B94"/>
    <w:rsid w:val="00D273D8"/>
    <w:rsid w:val="00D278AA"/>
    <w:rsid w:val="00D279FA"/>
    <w:rsid w:val="00D305C4"/>
    <w:rsid w:val="00D30C5E"/>
    <w:rsid w:val="00D3133A"/>
    <w:rsid w:val="00D3142C"/>
    <w:rsid w:val="00D31645"/>
    <w:rsid w:val="00D3181A"/>
    <w:rsid w:val="00D31AFB"/>
    <w:rsid w:val="00D31CBA"/>
    <w:rsid w:val="00D31CC8"/>
    <w:rsid w:val="00D32391"/>
    <w:rsid w:val="00D32586"/>
    <w:rsid w:val="00D327F5"/>
    <w:rsid w:val="00D32D29"/>
    <w:rsid w:val="00D3376D"/>
    <w:rsid w:val="00D33A11"/>
    <w:rsid w:val="00D33F6E"/>
    <w:rsid w:val="00D363D7"/>
    <w:rsid w:val="00D36A05"/>
    <w:rsid w:val="00D37C15"/>
    <w:rsid w:val="00D40324"/>
    <w:rsid w:val="00D40828"/>
    <w:rsid w:val="00D41504"/>
    <w:rsid w:val="00D41B46"/>
    <w:rsid w:val="00D41BE2"/>
    <w:rsid w:val="00D41E47"/>
    <w:rsid w:val="00D42A69"/>
    <w:rsid w:val="00D42CA6"/>
    <w:rsid w:val="00D42F78"/>
    <w:rsid w:val="00D43585"/>
    <w:rsid w:val="00D43B17"/>
    <w:rsid w:val="00D43C24"/>
    <w:rsid w:val="00D441F6"/>
    <w:rsid w:val="00D44471"/>
    <w:rsid w:val="00D44483"/>
    <w:rsid w:val="00D444F1"/>
    <w:rsid w:val="00D44D41"/>
    <w:rsid w:val="00D45224"/>
    <w:rsid w:val="00D45232"/>
    <w:rsid w:val="00D452D5"/>
    <w:rsid w:val="00D4540B"/>
    <w:rsid w:val="00D462E6"/>
    <w:rsid w:val="00D46366"/>
    <w:rsid w:val="00D468AF"/>
    <w:rsid w:val="00D468CF"/>
    <w:rsid w:val="00D46900"/>
    <w:rsid w:val="00D46FE3"/>
    <w:rsid w:val="00D47030"/>
    <w:rsid w:val="00D475BA"/>
    <w:rsid w:val="00D47BD9"/>
    <w:rsid w:val="00D47D89"/>
    <w:rsid w:val="00D47E5E"/>
    <w:rsid w:val="00D47FCF"/>
    <w:rsid w:val="00D50169"/>
    <w:rsid w:val="00D512EB"/>
    <w:rsid w:val="00D51B1E"/>
    <w:rsid w:val="00D51CC9"/>
    <w:rsid w:val="00D520CE"/>
    <w:rsid w:val="00D5228C"/>
    <w:rsid w:val="00D52B24"/>
    <w:rsid w:val="00D52C55"/>
    <w:rsid w:val="00D535A8"/>
    <w:rsid w:val="00D536A4"/>
    <w:rsid w:val="00D5375D"/>
    <w:rsid w:val="00D53B0C"/>
    <w:rsid w:val="00D53DC2"/>
    <w:rsid w:val="00D53DC4"/>
    <w:rsid w:val="00D544E7"/>
    <w:rsid w:val="00D54946"/>
    <w:rsid w:val="00D55E99"/>
    <w:rsid w:val="00D5670B"/>
    <w:rsid w:val="00D567CF"/>
    <w:rsid w:val="00D569F2"/>
    <w:rsid w:val="00D56BE2"/>
    <w:rsid w:val="00D56D46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0DCF"/>
    <w:rsid w:val="00D6235E"/>
    <w:rsid w:val="00D62527"/>
    <w:rsid w:val="00D62DB7"/>
    <w:rsid w:val="00D6356F"/>
    <w:rsid w:val="00D64448"/>
    <w:rsid w:val="00D64560"/>
    <w:rsid w:val="00D64939"/>
    <w:rsid w:val="00D64B46"/>
    <w:rsid w:val="00D64E75"/>
    <w:rsid w:val="00D64E96"/>
    <w:rsid w:val="00D6522F"/>
    <w:rsid w:val="00D65592"/>
    <w:rsid w:val="00D659DF"/>
    <w:rsid w:val="00D65A41"/>
    <w:rsid w:val="00D65F1C"/>
    <w:rsid w:val="00D66439"/>
    <w:rsid w:val="00D66749"/>
    <w:rsid w:val="00D6763C"/>
    <w:rsid w:val="00D677D7"/>
    <w:rsid w:val="00D7090A"/>
    <w:rsid w:val="00D70B37"/>
    <w:rsid w:val="00D71106"/>
    <w:rsid w:val="00D711FF"/>
    <w:rsid w:val="00D71796"/>
    <w:rsid w:val="00D72460"/>
    <w:rsid w:val="00D72C7D"/>
    <w:rsid w:val="00D73815"/>
    <w:rsid w:val="00D73B50"/>
    <w:rsid w:val="00D73D71"/>
    <w:rsid w:val="00D74066"/>
    <w:rsid w:val="00D74201"/>
    <w:rsid w:val="00D74C05"/>
    <w:rsid w:val="00D74E9D"/>
    <w:rsid w:val="00D75D20"/>
    <w:rsid w:val="00D75D8B"/>
    <w:rsid w:val="00D76217"/>
    <w:rsid w:val="00D7649C"/>
    <w:rsid w:val="00D76B16"/>
    <w:rsid w:val="00D77834"/>
    <w:rsid w:val="00D77D3C"/>
    <w:rsid w:val="00D8039C"/>
    <w:rsid w:val="00D80DE8"/>
    <w:rsid w:val="00D8266C"/>
    <w:rsid w:val="00D8282D"/>
    <w:rsid w:val="00D829C3"/>
    <w:rsid w:val="00D82B14"/>
    <w:rsid w:val="00D82DEF"/>
    <w:rsid w:val="00D82F11"/>
    <w:rsid w:val="00D83FA9"/>
    <w:rsid w:val="00D8516E"/>
    <w:rsid w:val="00D8548F"/>
    <w:rsid w:val="00D8590D"/>
    <w:rsid w:val="00D85981"/>
    <w:rsid w:val="00D85B1A"/>
    <w:rsid w:val="00D8632A"/>
    <w:rsid w:val="00D863D4"/>
    <w:rsid w:val="00D8687E"/>
    <w:rsid w:val="00D86E45"/>
    <w:rsid w:val="00D86F5D"/>
    <w:rsid w:val="00D874BF"/>
    <w:rsid w:val="00D877B0"/>
    <w:rsid w:val="00D877B7"/>
    <w:rsid w:val="00D90580"/>
    <w:rsid w:val="00D90DCA"/>
    <w:rsid w:val="00D9187F"/>
    <w:rsid w:val="00D92E1F"/>
    <w:rsid w:val="00D92EEC"/>
    <w:rsid w:val="00D93181"/>
    <w:rsid w:val="00D93445"/>
    <w:rsid w:val="00D938BF"/>
    <w:rsid w:val="00D93B1E"/>
    <w:rsid w:val="00D93CD0"/>
    <w:rsid w:val="00D94411"/>
    <w:rsid w:val="00D945D8"/>
    <w:rsid w:val="00D946CF"/>
    <w:rsid w:val="00D952E7"/>
    <w:rsid w:val="00D95BB7"/>
    <w:rsid w:val="00D95EA8"/>
    <w:rsid w:val="00D95F6A"/>
    <w:rsid w:val="00D960C2"/>
    <w:rsid w:val="00D96A4A"/>
    <w:rsid w:val="00D96C6F"/>
    <w:rsid w:val="00D96E07"/>
    <w:rsid w:val="00D97914"/>
    <w:rsid w:val="00D97E01"/>
    <w:rsid w:val="00D97FB0"/>
    <w:rsid w:val="00DA0295"/>
    <w:rsid w:val="00DA0E6E"/>
    <w:rsid w:val="00DA1096"/>
    <w:rsid w:val="00DA1C90"/>
    <w:rsid w:val="00DA1D99"/>
    <w:rsid w:val="00DA1E59"/>
    <w:rsid w:val="00DA1E8D"/>
    <w:rsid w:val="00DA1EF5"/>
    <w:rsid w:val="00DA2C46"/>
    <w:rsid w:val="00DA3063"/>
    <w:rsid w:val="00DA353A"/>
    <w:rsid w:val="00DA413D"/>
    <w:rsid w:val="00DA4521"/>
    <w:rsid w:val="00DA46F8"/>
    <w:rsid w:val="00DA48FC"/>
    <w:rsid w:val="00DA4B5C"/>
    <w:rsid w:val="00DA4E81"/>
    <w:rsid w:val="00DA5044"/>
    <w:rsid w:val="00DA5388"/>
    <w:rsid w:val="00DA5590"/>
    <w:rsid w:val="00DA5977"/>
    <w:rsid w:val="00DA59D8"/>
    <w:rsid w:val="00DA6301"/>
    <w:rsid w:val="00DA681A"/>
    <w:rsid w:val="00DA6B61"/>
    <w:rsid w:val="00DA6C73"/>
    <w:rsid w:val="00DA6EF4"/>
    <w:rsid w:val="00DA709F"/>
    <w:rsid w:val="00DA70C1"/>
    <w:rsid w:val="00DA77AD"/>
    <w:rsid w:val="00DB117F"/>
    <w:rsid w:val="00DB19AB"/>
    <w:rsid w:val="00DB1B14"/>
    <w:rsid w:val="00DB1D9D"/>
    <w:rsid w:val="00DB20FB"/>
    <w:rsid w:val="00DB24ED"/>
    <w:rsid w:val="00DB2576"/>
    <w:rsid w:val="00DB2888"/>
    <w:rsid w:val="00DB369A"/>
    <w:rsid w:val="00DB36E9"/>
    <w:rsid w:val="00DB3B06"/>
    <w:rsid w:val="00DB4259"/>
    <w:rsid w:val="00DB4E34"/>
    <w:rsid w:val="00DB4EA9"/>
    <w:rsid w:val="00DB536E"/>
    <w:rsid w:val="00DB53FB"/>
    <w:rsid w:val="00DB5A12"/>
    <w:rsid w:val="00DB61B5"/>
    <w:rsid w:val="00DB6A85"/>
    <w:rsid w:val="00DB7126"/>
    <w:rsid w:val="00DB78D2"/>
    <w:rsid w:val="00DC018C"/>
    <w:rsid w:val="00DC1675"/>
    <w:rsid w:val="00DC1763"/>
    <w:rsid w:val="00DC2B28"/>
    <w:rsid w:val="00DC2D99"/>
    <w:rsid w:val="00DC39C5"/>
    <w:rsid w:val="00DC3C45"/>
    <w:rsid w:val="00DC3C9C"/>
    <w:rsid w:val="00DC4254"/>
    <w:rsid w:val="00DC4610"/>
    <w:rsid w:val="00DC4E1D"/>
    <w:rsid w:val="00DC4F0B"/>
    <w:rsid w:val="00DC5098"/>
    <w:rsid w:val="00DC52DE"/>
    <w:rsid w:val="00DC53FC"/>
    <w:rsid w:val="00DC6141"/>
    <w:rsid w:val="00DC620C"/>
    <w:rsid w:val="00DC6A92"/>
    <w:rsid w:val="00DC6F73"/>
    <w:rsid w:val="00DC725B"/>
    <w:rsid w:val="00DC7558"/>
    <w:rsid w:val="00DC76C7"/>
    <w:rsid w:val="00DC7CA2"/>
    <w:rsid w:val="00DC7D62"/>
    <w:rsid w:val="00DD078C"/>
    <w:rsid w:val="00DD0990"/>
    <w:rsid w:val="00DD09A4"/>
    <w:rsid w:val="00DD1315"/>
    <w:rsid w:val="00DD1604"/>
    <w:rsid w:val="00DD1B2A"/>
    <w:rsid w:val="00DD1F30"/>
    <w:rsid w:val="00DD1F87"/>
    <w:rsid w:val="00DD2392"/>
    <w:rsid w:val="00DD2501"/>
    <w:rsid w:val="00DD273B"/>
    <w:rsid w:val="00DD282F"/>
    <w:rsid w:val="00DD2CE9"/>
    <w:rsid w:val="00DD2DFB"/>
    <w:rsid w:val="00DD33BD"/>
    <w:rsid w:val="00DD3433"/>
    <w:rsid w:val="00DD36DD"/>
    <w:rsid w:val="00DD3B7B"/>
    <w:rsid w:val="00DD4656"/>
    <w:rsid w:val="00DD5581"/>
    <w:rsid w:val="00DD5660"/>
    <w:rsid w:val="00DD5F79"/>
    <w:rsid w:val="00DD630E"/>
    <w:rsid w:val="00DD6C40"/>
    <w:rsid w:val="00DD7213"/>
    <w:rsid w:val="00DD7889"/>
    <w:rsid w:val="00DD791A"/>
    <w:rsid w:val="00DD7D06"/>
    <w:rsid w:val="00DE0D59"/>
    <w:rsid w:val="00DE12A4"/>
    <w:rsid w:val="00DE1926"/>
    <w:rsid w:val="00DE25EE"/>
    <w:rsid w:val="00DE2DF2"/>
    <w:rsid w:val="00DE318A"/>
    <w:rsid w:val="00DE37C5"/>
    <w:rsid w:val="00DE3C3A"/>
    <w:rsid w:val="00DE4419"/>
    <w:rsid w:val="00DE468E"/>
    <w:rsid w:val="00DE4A84"/>
    <w:rsid w:val="00DE4F4E"/>
    <w:rsid w:val="00DE50BB"/>
    <w:rsid w:val="00DE52AD"/>
    <w:rsid w:val="00DE5738"/>
    <w:rsid w:val="00DE5FA6"/>
    <w:rsid w:val="00DE6E97"/>
    <w:rsid w:val="00DE7436"/>
    <w:rsid w:val="00DE775B"/>
    <w:rsid w:val="00DE7A61"/>
    <w:rsid w:val="00DF08FA"/>
    <w:rsid w:val="00DF0C6C"/>
    <w:rsid w:val="00DF0DF2"/>
    <w:rsid w:val="00DF1376"/>
    <w:rsid w:val="00DF166B"/>
    <w:rsid w:val="00DF1CA5"/>
    <w:rsid w:val="00DF1CE7"/>
    <w:rsid w:val="00DF21DE"/>
    <w:rsid w:val="00DF242B"/>
    <w:rsid w:val="00DF2654"/>
    <w:rsid w:val="00DF2927"/>
    <w:rsid w:val="00DF2BAE"/>
    <w:rsid w:val="00DF2DC1"/>
    <w:rsid w:val="00DF3216"/>
    <w:rsid w:val="00DF3D57"/>
    <w:rsid w:val="00DF4086"/>
    <w:rsid w:val="00DF425F"/>
    <w:rsid w:val="00DF449E"/>
    <w:rsid w:val="00DF506A"/>
    <w:rsid w:val="00DF62F3"/>
    <w:rsid w:val="00DF63F9"/>
    <w:rsid w:val="00DF69B4"/>
    <w:rsid w:val="00DF6E83"/>
    <w:rsid w:val="00DF70FD"/>
    <w:rsid w:val="00DF7238"/>
    <w:rsid w:val="00DF7480"/>
    <w:rsid w:val="00DF7C06"/>
    <w:rsid w:val="00DF7D4D"/>
    <w:rsid w:val="00E004E3"/>
    <w:rsid w:val="00E00569"/>
    <w:rsid w:val="00E00713"/>
    <w:rsid w:val="00E00CA4"/>
    <w:rsid w:val="00E00D07"/>
    <w:rsid w:val="00E015B4"/>
    <w:rsid w:val="00E02421"/>
    <w:rsid w:val="00E02619"/>
    <w:rsid w:val="00E02B43"/>
    <w:rsid w:val="00E035EB"/>
    <w:rsid w:val="00E03AD2"/>
    <w:rsid w:val="00E04061"/>
    <w:rsid w:val="00E04691"/>
    <w:rsid w:val="00E048E1"/>
    <w:rsid w:val="00E04929"/>
    <w:rsid w:val="00E04A36"/>
    <w:rsid w:val="00E054C4"/>
    <w:rsid w:val="00E05637"/>
    <w:rsid w:val="00E05A90"/>
    <w:rsid w:val="00E05F29"/>
    <w:rsid w:val="00E06395"/>
    <w:rsid w:val="00E076A8"/>
    <w:rsid w:val="00E07835"/>
    <w:rsid w:val="00E07903"/>
    <w:rsid w:val="00E10130"/>
    <w:rsid w:val="00E10328"/>
    <w:rsid w:val="00E10446"/>
    <w:rsid w:val="00E10F51"/>
    <w:rsid w:val="00E116BC"/>
    <w:rsid w:val="00E118DC"/>
    <w:rsid w:val="00E11976"/>
    <w:rsid w:val="00E12185"/>
    <w:rsid w:val="00E121C2"/>
    <w:rsid w:val="00E1269D"/>
    <w:rsid w:val="00E137EA"/>
    <w:rsid w:val="00E13813"/>
    <w:rsid w:val="00E13DE3"/>
    <w:rsid w:val="00E147EF"/>
    <w:rsid w:val="00E148FB"/>
    <w:rsid w:val="00E153C9"/>
    <w:rsid w:val="00E1557F"/>
    <w:rsid w:val="00E16AC7"/>
    <w:rsid w:val="00E16F94"/>
    <w:rsid w:val="00E171CD"/>
    <w:rsid w:val="00E17761"/>
    <w:rsid w:val="00E17878"/>
    <w:rsid w:val="00E17BDE"/>
    <w:rsid w:val="00E2060B"/>
    <w:rsid w:val="00E2095F"/>
    <w:rsid w:val="00E20DC7"/>
    <w:rsid w:val="00E213FC"/>
    <w:rsid w:val="00E21A07"/>
    <w:rsid w:val="00E21BE6"/>
    <w:rsid w:val="00E22805"/>
    <w:rsid w:val="00E229B5"/>
    <w:rsid w:val="00E2480C"/>
    <w:rsid w:val="00E24AAF"/>
    <w:rsid w:val="00E24B1C"/>
    <w:rsid w:val="00E25525"/>
    <w:rsid w:val="00E25BAB"/>
    <w:rsid w:val="00E26C82"/>
    <w:rsid w:val="00E27168"/>
    <w:rsid w:val="00E2766E"/>
    <w:rsid w:val="00E27788"/>
    <w:rsid w:val="00E30A9E"/>
    <w:rsid w:val="00E30CD9"/>
    <w:rsid w:val="00E30E79"/>
    <w:rsid w:val="00E3123C"/>
    <w:rsid w:val="00E32A22"/>
    <w:rsid w:val="00E3332E"/>
    <w:rsid w:val="00E33D22"/>
    <w:rsid w:val="00E3400E"/>
    <w:rsid w:val="00E34588"/>
    <w:rsid w:val="00E34CB7"/>
    <w:rsid w:val="00E35299"/>
    <w:rsid w:val="00E355C6"/>
    <w:rsid w:val="00E35B8E"/>
    <w:rsid w:val="00E36AD8"/>
    <w:rsid w:val="00E3768F"/>
    <w:rsid w:val="00E379E2"/>
    <w:rsid w:val="00E4017B"/>
    <w:rsid w:val="00E40459"/>
    <w:rsid w:val="00E408A5"/>
    <w:rsid w:val="00E40B5A"/>
    <w:rsid w:val="00E412A8"/>
    <w:rsid w:val="00E4231B"/>
    <w:rsid w:val="00E4291E"/>
    <w:rsid w:val="00E42AA7"/>
    <w:rsid w:val="00E42AC4"/>
    <w:rsid w:val="00E4337A"/>
    <w:rsid w:val="00E439B2"/>
    <w:rsid w:val="00E43A70"/>
    <w:rsid w:val="00E43B9C"/>
    <w:rsid w:val="00E4487E"/>
    <w:rsid w:val="00E4492C"/>
    <w:rsid w:val="00E4496D"/>
    <w:rsid w:val="00E45962"/>
    <w:rsid w:val="00E474AB"/>
    <w:rsid w:val="00E507D0"/>
    <w:rsid w:val="00E50924"/>
    <w:rsid w:val="00E509AE"/>
    <w:rsid w:val="00E50E39"/>
    <w:rsid w:val="00E510B3"/>
    <w:rsid w:val="00E510DC"/>
    <w:rsid w:val="00E5173C"/>
    <w:rsid w:val="00E52037"/>
    <w:rsid w:val="00E5285D"/>
    <w:rsid w:val="00E53C3F"/>
    <w:rsid w:val="00E53D87"/>
    <w:rsid w:val="00E53DEE"/>
    <w:rsid w:val="00E5409F"/>
    <w:rsid w:val="00E54289"/>
    <w:rsid w:val="00E5455D"/>
    <w:rsid w:val="00E5528E"/>
    <w:rsid w:val="00E55699"/>
    <w:rsid w:val="00E55AD8"/>
    <w:rsid w:val="00E55CFE"/>
    <w:rsid w:val="00E5610D"/>
    <w:rsid w:val="00E56A37"/>
    <w:rsid w:val="00E56A6C"/>
    <w:rsid w:val="00E56B94"/>
    <w:rsid w:val="00E56E10"/>
    <w:rsid w:val="00E5744F"/>
    <w:rsid w:val="00E574C0"/>
    <w:rsid w:val="00E57685"/>
    <w:rsid w:val="00E57991"/>
    <w:rsid w:val="00E60222"/>
    <w:rsid w:val="00E6032A"/>
    <w:rsid w:val="00E6080D"/>
    <w:rsid w:val="00E609E9"/>
    <w:rsid w:val="00E60E12"/>
    <w:rsid w:val="00E61614"/>
    <w:rsid w:val="00E61A61"/>
    <w:rsid w:val="00E637B6"/>
    <w:rsid w:val="00E63E3F"/>
    <w:rsid w:val="00E64455"/>
    <w:rsid w:val="00E6477C"/>
    <w:rsid w:val="00E64809"/>
    <w:rsid w:val="00E64B0E"/>
    <w:rsid w:val="00E64DF2"/>
    <w:rsid w:val="00E6593F"/>
    <w:rsid w:val="00E65A17"/>
    <w:rsid w:val="00E65CA1"/>
    <w:rsid w:val="00E661E2"/>
    <w:rsid w:val="00E6680B"/>
    <w:rsid w:val="00E66A14"/>
    <w:rsid w:val="00E67218"/>
    <w:rsid w:val="00E67780"/>
    <w:rsid w:val="00E67A87"/>
    <w:rsid w:val="00E700D7"/>
    <w:rsid w:val="00E702C4"/>
    <w:rsid w:val="00E7042E"/>
    <w:rsid w:val="00E7046E"/>
    <w:rsid w:val="00E70572"/>
    <w:rsid w:val="00E70C44"/>
    <w:rsid w:val="00E712EF"/>
    <w:rsid w:val="00E71A56"/>
    <w:rsid w:val="00E71CB3"/>
    <w:rsid w:val="00E71E73"/>
    <w:rsid w:val="00E724D2"/>
    <w:rsid w:val="00E726F9"/>
    <w:rsid w:val="00E72A07"/>
    <w:rsid w:val="00E72CFD"/>
    <w:rsid w:val="00E73325"/>
    <w:rsid w:val="00E73587"/>
    <w:rsid w:val="00E73703"/>
    <w:rsid w:val="00E738D0"/>
    <w:rsid w:val="00E7409D"/>
    <w:rsid w:val="00E74254"/>
    <w:rsid w:val="00E747B2"/>
    <w:rsid w:val="00E7585A"/>
    <w:rsid w:val="00E75A6A"/>
    <w:rsid w:val="00E75CD4"/>
    <w:rsid w:val="00E76337"/>
    <w:rsid w:val="00E765E5"/>
    <w:rsid w:val="00E77689"/>
    <w:rsid w:val="00E80388"/>
    <w:rsid w:val="00E808DD"/>
    <w:rsid w:val="00E81786"/>
    <w:rsid w:val="00E82419"/>
    <w:rsid w:val="00E830DA"/>
    <w:rsid w:val="00E83DC8"/>
    <w:rsid w:val="00E83EFC"/>
    <w:rsid w:val="00E847C2"/>
    <w:rsid w:val="00E84D72"/>
    <w:rsid w:val="00E84E70"/>
    <w:rsid w:val="00E8506C"/>
    <w:rsid w:val="00E857C6"/>
    <w:rsid w:val="00E85ABF"/>
    <w:rsid w:val="00E85C3F"/>
    <w:rsid w:val="00E86282"/>
    <w:rsid w:val="00E864CE"/>
    <w:rsid w:val="00E865C0"/>
    <w:rsid w:val="00E86D7D"/>
    <w:rsid w:val="00E8774F"/>
    <w:rsid w:val="00E87A39"/>
    <w:rsid w:val="00E901A3"/>
    <w:rsid w:val="00E91000"/>
    <w:rsid w:val="00E917DF"/>
    <w:rsid w:val="00E91DE0"/>
    <w:rsid w:val="00E91E6D"/>
    <w:rsid w:val="00E9243D"/>
    <w:rsid w:val="00E92481"/>
    <w:rsid w:val="00E92553"/>
    <w:rsid w:val="00E93337"/>
    <w:rsid w:val="00E93444"/>
    <w:rsid w:val="00E937C1"/>
    <w:rsid w:val="00E93889"/>
    <w:rsid w:val="00E93C4A"/>
    <w:rsid w:val="00E940D3"/>
    <w:rsid w:val="00E94158"/>
    <w:rsid w:val="00E94AA3"/>
    <w:rsid w:val="00E953CA"/>
    <w:rsid w:val="00E95487"/>
    <w:rsid w:val="00E95A31"/>
    <w:rsid w:val="00E95EFD"/>
    <w:rsid w:val="00E960C1"/>
    <w:rsid w:val="00E96180"/>
    <w:rsid w:val="00E96854"/>
    <w:rsid w:val="00E96FDC"/>
    <w:rsid w:val="00E97611"/>
    <w:rsid w:val="00E97992"/>
    <w:rsid w:val="00E97BA7"/>
    <w:rsid w:val="00EA01B0"/>
    <w:rsid w:val="00EA02AD"/>
    <w:rsid w:val="00EA065B"/>
    <w:rsid w:val="00EA06AD"/>
    <w:rsid w:val="00EA10E0"/>
    <w:rsid w:val="00EA1583"/>
    <w:rsid w:val="00EA168C"/>
    <w:rsid w:val="00EA2171"/>
    <w:rsid w:val="00EA2254"/>
    <w:rsid w:val="00EA2C91"/>
    <w:rsid w:val="00EA3623"/>
    <w:rsid w:val="00EA3ADB"/>
    <w:rsid w:val="00EA4DBE"/>
    <w:rsid w:val="00EA5220"/>
    <w:rsid w:val="00EA5646"/>
    <w:rsid w:val="00EA60B7"/>
    <w:rsid w:val="00EA6212"/>
    <w:rsid w:val="00EA6C12"/>
    <w:rsid w:val="00EB10FE"/>
    <w:rsid w:val="00EB1CD9"/>
    <w:rsid w:val="00EB2C12"/>
    <w:rsid w:val="00EB422D"/>
    <w:rsid w:val="00EB4555"/>
    <w:rsid w:val="00EB4E88"/>
    <w:rsid w:val="00EB5225"/>
    <w:rsid w:val="00EB52B3"/>
    <w:rsid w:val="00EB5575"/>
    <w:rsid w:val="00EB57FD"/>
    <w:rsid w:val="00EB6D74"/>
    <w:rsid w:val="00EB7F2F"/>
    <w:rsid w:val="00EC08B9"/>
    <w:rsid w:val="00EC0FEB"/>
    <w:rsid w:val="00EC1656"/>
    <w:rsid w:val="00EC18FB"/>
    <w:rsid w:val="00EC1907"/>
    <w:rsid w:val="00EC1BAD"/>
    <w:rsid w:val="00EC1BD4"/>
    <w:rsid w:val="00EC1C04"/>
    <w:rsid w:val="00EC266F"/>
    <w:rsid w:val="00EC2B35"/>
    <w:rsid w:val="00EC4D39"/>
    <w:rsid w:val="00EC508B"/>
    <w:rsid w:val="00EC512C"/>
    <w:rsid w:val="00EC5D31"/>
    <w:rsid w:val="00EC6245"/>
    <w:rsid w:val="00EC64D2"/>
    <w:rsid w:val="00EC6BD2"/>
    <w:rsid w:val="00EC6FCA"/>
    <w:rsid w:val="00EC7341"/>
    <w:rsid w:val="00EC76A8"/>
    <w:rsid w:val="00EC7876"/>
    <w:rsid w:val="00ED079D"/>
    <w:rsid w:val="00ED0A95"/>
    <w:rsid w:val="00ED0F09"/>
    <w:rsid w:val="00ED16A6"/>
    <w:rsid w:val="00ED1A9B"/>
    <w:rsid w:val="00ED1D72"/>
    <w:rsid w:val="00ED2783"/>
    <w:rsid w:val="00ED3110"/>
    <w:rsid w:val="00ED35D5"/>
    <w:rsid w:val="00ED3974"/>
    <w:rsid w:val="00ED422F"/>
    <w:rsid w:val="00ED449F"/>
    <w:rsid w:val="00ED45F2"/>
    <w:rsid w:val="00ED5519"/>
    <w:rsid w:val="00ED5DD8"/>
    <w:rsid w:val="00ED67A6"/>
    <w:rsid w:val="00ED74D7"/>
    <w:rsid w:val="00EE06BB"/>
    <w:rsid w:val="00EE0AC6"/>
    <w:rsid w:val="00EE0D27"/>
    <w:rsid w:val="00EE139E"/>
    <w:rsid w:val="00EE15B4"/>
    <w:rsid w:val="00EE2B44"/>
    <w:rsid w:val="00EE3119"/>
    <w:rsid w:val="00EE39AF"/>
    <w:rsid w:val="00EE4249"/>
    <w:rsid w:val="00EE4BBF"/>
    <w:rsid w:val="00EE5260"/>
    <w:rsid w:val="00EE5683"/>
    <w:rsid w:val="00EE5B22"/>
    <w:rsid w:val="00EE5C97"/>
    <w:rsid w:val="00EE62A1"/>
    <w:rsid w:val="00EE7168"/>
    <w:rsid w:val="00EE71E5"/>
    <w:rsid w:val="00EE7A10"/>
    <w:rsid w:val="00EE7B6E"/>
    <w:rsid w:val="00EE7D9D"/>
    <w:rsid w:val="00EF0E4A"/>
    <w:rsid w:val="00EF1BEA"/>
    <w:rsid w:val="00EF2CD7"/>
    <w:rsid w:val="00EF3CCF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FBE"/>
    <w:rsid w:val="00EF7956"/>
    <w:rsid w:val="00EF7F92"/>
    <w:rsid w:val="00F00B42"/>
    <w:rsid w:val="00F00B67"/>
    <w:rsid w:val="00F01B7C"/>
    <w:rsid w:val="00F01BCD"/>
    <w:rsid w:val="00F01DCF"/>
    <w:rsid w:val="00F026C4"/>
    <w:rsid w:val="00F02EAB"/>
    <w:rsid w:val="00F0314B"/>
    <w:rsid w:val="00F0357C"/>
    <w:rsid w:val="00F04100"/>
    <w:rsid w:val="00F045F9"/>
    <w:rsid w:val="00F04737"/>
    <w:rsid w:val="00F04A28"/>
    <w:rsid w:val="00F04F20"/>
    <w:rsid w:val="00F05B3C"/>
    <w:rsid w:val="00F05EB3"/>
    <w:rsid w:val="00F061EA"/>
    <w:rsid w:val="00F062D5"/>
    <w:rsid w:val="00F06785"/>
    <w:rsid w:val="00F07086"/>
    <w:rsid w:val="00F073D5"/>
    <w:rsid w:val="00F101B5"/>
    <w:rsid w:val="00F1039F"/>
    <w:rsid w:val="00F10BDC"/>
    <w:rsid w:val="00F10C9C"/>
    <w:rsid w:val="00F111EB"/>
    <w:rsid w:val="00F1145D"/>
    <w:rsid w:val="00F116DE"/>
    <w:rsid w:val="00F11B51"/>
    <w:rsid w:val="00F11BA1"/>
    <w:rsid w:val="00F1205B"/>
    <w:rsid w:val="00F121C1"/>
    <w:rsid w:val="00F121D4"/>
    <w:rsid w:val="00F12C35"/>
    <w:rsid w:val="00F13089"/>
    <w:rsid w:val="00F13204"/>
    <w:rsid w:val="00F13505"/>
    <w:rsid w:val="00F1467A"/>
    <w:rsid w:val="00F148E5"/>
    <w:rsid w:val="00F14E58"/>
    <w:rsid w:val="00F151F7"/>
    <w:rsid w:val="00F1568A"/>
    <w:rsid w:val="00F166AC"/>
    <w:rsid w:val="00F16777"/>
    <w:rsid w:val="00F168A2"/>
    <w:rsid w:val="00F1690D"/>
    <w:rsid w:val="00F16BE8"/>
    <w:rsid w:val="00F16E8B"/>
    <w:rsid w:val="00F16F01"/>
    <w:rsid w:val="00F1753A"/>
    <w:rsid w:val="00F1769D"/>
    <w:rsid w:val="00F178F3"/>
    <w:rsid w:val="00F17933"/>
    <w:rsid w:val="00F17991"/>
    <w:rsid w:val="00F17CF9"/>
    <w:rsid w:val="00F17E01"/>
    <w:rsid w:val="00F20294"/>
    <w:rsid w:val="00F20BC8"/>
    <w:rsid w:val="00F20E20"/>
    <w:rsid w:val="00F20F18"/>
    <w:rsid w:val="00F211C5"/>
    <w:rsid w:val="00F212E9"/>
    <w:rsid w:val="00F215D2"/>
    <w:rsid w:val="00F216A3"/>
    <w:rsid w:val="00F21981"/>
    <w:rsid w:val="00F21A9A"/>
    <w:rsid w:val="00F22FC1"/>
    <w:rsid w:val="00F230FA"/>
    <w:rsid w:val="00F2310F"/>
    <w:rsid w:val="00F23218"/>
    <w:rsid w:val="00F235D1"/>
    <w:rsid w:val="00F23DF6"/>
    <w:rsid w:val="00F248AD"/>
    <w:rsid w:val="00F24903"/>
    <w:rsid w:val="00F24B5F"/>
    <w:rsid w:val="00F24C05"/>
    <w:rsid w:val="00F25AB9"/>
    <w:rsid w:val="00F25FC3"/>
    <w:rsid w:val="00F2603D"/>
    <w:rsid w:val="00F26E39"/>
    <w:rsid w:val="00F278EB"/>
    <w:rsid w:val="00F27AE2"/>
    <w:rsid w:val="00F27EEF"/>
    <w:rsid w:val="00F27FC2"/>
    <w:rsid w:val="00F30036"/>
    <w:rsid w:val="00F304E3"/>
    <w:rsid w:val="00F30784"/>
    <w:rsid w:val="00F309EE"/>
    <w:rsid w:val="00F30C4C"/>
    <w:rsid w:val="00F31067"/>
    <w:rsid w:val="00F31104"/>
    <w:rsid w:val="00F31268"/>
    <w:rsid w:val="00F31358"/>
    <w:rsid w:val="00F313F4"/>
    <w:rsid w:val="00F320E3"/>
    <w:rsid w:val="00F32BE4"/>
    <w:rsid w:val="00F32D8C"/>
    <w:rsid w:val="00F33477"/>
    <w:rsid w:val="00F33A19"/>
    <w:rsid w:val="00F33C64"/>
    <w:rsid w:val="00F347E7"/>
    <w:rsid w:val="00F34A7C"/>
    <w:rsid w:val="00F34D41"/>
    <w:rsid w:val="00F34D42"/>
    <w:rsid w:val="00F34EC9"/>
    <w:rsid w:val="00F35022"/>
    <w:rsid w:val="00F3507C"/>
    <w:rsid w:val="00F350C3"/>
    <w:rsid w:val="00F3676D"/>
    <w:rsid w:val="00F36958"/>
    <w:rsid w:val="00F40318"/>
    <w:rsid w:val="00F408E6"/>
    <w:rsid w:val="00F40DE9"/>
    <w:rsid w:val="00F41A7F"/>
    <w:rsid w:val="00F41AF1"/>
    <w:rsid w:val="00F42A3B"/>
    <w:rsid w:val="00F42D9A"/>
    <w:rsid w:val="00F43574"/>
    <w:rsid w:val="00F43D50"/>
    <w:rsid w:val="00F442F5"/>
    <w:rsid w:val="00F44858"/>
    <w:rsid w:val="00F44B34"/>
    <w:rsid w:val="00F44ECC"/>
    <w:rsid w:val="00F44EEC"/>
    <w:rsid w:val="00F453C2"/>
    <w:rsid w:val="00F45414"/>
    <w:rsid w:val="00F4570B"/>
    <w:rsid w:val="00F45D58"/>
    <w:rsid w:val="00F4636D"/>
    <w:rsid w:val="00F46BF2"/>
    <w:rsid w:val="00F46DD7"/>
    <w:rsid w:val="00F46E93"/>
    <w:rsid w:val="00F46FAD"/>
    <w:rsid w:val="00F47371"/>
    <w:rsid w:val="00F47CC6"/>
    <w:rsid w:val="00F505C7"/>
    <w:rsid w:val="00F50B5B"/>
    <w:rsid w:val="00F51263"/>
    <w:rsid w:val="00F514C1"/>
    <w:rsid w:val="00F5241C"/>
    <w:rsid w:val="00F52646"/>
    <w:rsid w:val="00F52906"/>
    <w:rsid w:val="00F52921"/>
    <w:rsid w:val="00F52E56"/>
    <w:rsid w:val="00F53166"/>
    <w:rsid w:val="00F53452"/>
    <w:rsid w:val="00F534FB"/>
    <w:rsid w:val="00F53A0C"/>
    <w:rsid w:val="00F54563"/>
    <w:rsid w:val="00F552D5"/>
    <w:rsid w:val="00F5531F"/>
    <w:rsid w:val="00F558AE"/>
    <w:rsid w:val="00F56085"/>
    <w:rsid w:val="00F567CA"/>
    <w:rsid w:val="00F570DC"/>
    <w:rsid w:val="00F57467"/>
    <w:rsid w:val="00F57943"/>
    <w:rsid w:val="00F57C6B"/>
    <w:rsid w:val="00F60395"/>
    <w:rsid w:val="00F603AB"/>
    <w:rsid w:val="00F604F3"/>
    <w:rsid w:val="00F606D5"/>
    <w:rsid w:val="00F60715"/>
    <w:rsid w:val="00F6095F"/>
    <w:rsid w:val="00F60F79"/>
    <w:rsid w:val="00F615C0"/>
    <w:rsid w:val="00F61C96"/>
    <w:rsid w:val="00F61E2F"/>
    <w:rsid w:val="00F61FDD"/>
    <w:rsid w:val="00F625F5"/>
    <w:rsid w:val="00F6326D"/>
    <w:rsid w:val="00F63D0F"/>
    <w:rsid w:val="00F64651"/>
    <w:rsid w:val="00F646B4"/>
    <w:rsid w:val="00F64FB2"/>
    <w:rsid w:val="00F64FF9"/>
    <w:rsid w:val="00F6535A"/>
    <w:rsid w:val="00F65383"/>
    <w:rsid w:val="00F65B61"/>
    <w:rsid w:val="00F660DA"/>
    <w:rsid w:val="00F661B3"/>
    <w:rsid w:val="00F665D7"/>
    <w:rsid w:val="00F6711B"/>
    <w:rsid w:val="00F671A6"/>
    <w:rsid w:val="00F672EF"/>
    <w:rsid w:val="00F673EF"/>
    <w:rsid w:val="00F6748E"/>
    <w:rsid w:val="00F67515"/>
    <w:rsid w:val="00F67931"/>
    <w:rsid w:val="00F67C4F"/>
    <w:rsid w:val="00F71FE7"/>
    <w:rsid w:val="00F72653"/>
    <w:rsid w:val="00F728AE"/>
    <w:rsid w:val="00F72926"/>
    <w:rsid w:val="00F73100"/>
    <w:rsid w:val="00F73509"/>
    <w:rsid w:val="00F7408C"/>
    <w:rsid w:val="00F7422B"/>
    <w:rsid w:val="00F74743"/>
    <w:rsid w:val="00F7580B"/>
    <w:rsid w:val="00F758F3"/>
    <w:rsid w:val="00F75AF5"/>
    <w:rsid w:val="00F76179"/>
    <w:rsid w:val="00F76903"/>
    <w:rsid w:val="00F76C03"/>
    <w:rsid w:val="00F803B9"/>
    <w:rsid w:val="00F8067B"/>
    <w:rsid w:val="00F80BB5"/>
    <w:rsid w:val="00F81EAF"/>
    <w:rsid w:val="00F82114"/>
    <w:rsid w:val="00F822C5"/>
    <w:rsid w:val="00F8264C"/>
    <w:rsid w:val="00F82A55"/>
    <w:rsid w:val="00F83132"/>
    <w:rsid w:val="00F83175"/>
    <w:rsid w:val="00F8346B"/>
    <w:rsid w:val="00F839C0"/>
    <w:rsid w:val="00F83B94"/>
    <w:rsid w:val="00F83D39"/>
    <w:rsid w:val="00F8438F"/>
    <w:rsid w:val="00F843D0"/>
    <w:rsid w:val="00F84DA0"/>
    <w:rsid w:val="00F85BE3"/>
    <w:rsid w:val="00F86D23"/>
    <w:rsid w:val="00F90964"/>
    <w:rsid w:val="00F92048"/>
    <w:rsid w:val="00F92CD0"/>
    <w:rsid w:val="00F93434"/>
    <w:rsid w:val="00F93447"/>
    <w:rsid w:val="00F937DB"/>
    <w:rsid w:val="00F93807"/>
    <w:rsid w:val="00F938EB"/>
    <w:rsid w:val="00F93B4D"/>
    <w:rsid w:val="00F947CC"/>
    <w:rsid w:val="00F951EB"/>
    <w:rsid w:val="00F952AB"/>
    <w:rsid w:val="00F9617F"/>
    <w:rsid w:val="00F9653A"/>
    <w:rsid w:val="00F96540"/>
    <w:rsid w:val="00F974DC"/>
    <w:rsid w:val="00F97BC6"/>
    <w:rsid w:val="00F97E15"/>
    <w:rsid w:val="00F97F08"/>
    <w:rsid w:val="00FA0228"/>
    <w:rsid w:val="00FA053A"/>
    <w:rsid w:val="00FA108F"/>
    <w:rsid w:val="00FA1636"/>
    <w:rsid w:val="00FA1F8B"/>
    <w:rsid w:val="00FA24A0"/>
    <w:rsid w:val="00FA2507"/>
    <w:rsid w:val="00FA293E"/>
    <w:rsid w:val="00FA2956"/>
    <w:rsid w:val="00FA2F36"/>
    <w:rsid w:val="00FA2F99"/>
    <w:rsid w:val="00FA32DC"/>
    <w:rsid w:val="00FA332C"/>
    <w:rsid w:val="00FA3D37"/>
    <w:rsid w:val="00FA3D74"/>
    <w:rsid w:val="00FA3DAB"/>
    <w:rsid w:val="00FA40C2"/>
    <w:rsid w:val="00FA4251"/>
    <w:rsid w:val="00FA4EBA"/>
    <w:rsid w:val="00FA51B3"/>
    <w:rsid w:val="00FA520B"/>
    <w:rsid w:val="00FA5D60"/>
    <w:rsid w:val="00FA62EC"/>
    <w:rsid w:val="00FA6539"/>
    <w:rsid w:val="00FA68C9"/>
    <w:rsid w:val="00FA6CA4"/>
    <w:rsid w:val="00FA6D39"/>
    <w:rsid w:val="00FA7D2E"/>
    <w:rsid w:val="00FA7E76"/>
    <w:rsid w:val="00FB00CB"/>
    <w:rsid w:val="00FB012E"/>
    <w:rsid w:val="00FB02A4"/>
    <w:rsid w:val="00FB08A6"/>
    <w:rsid w:val="00FB0C93"/>
    <w:rsid w:val="00FB0CE4"/>
    <w:rsid w:val="00FB0D59"/>
    <w:rsid w:val="00FB1AAF"/>
    <w:rsid w:val="00FB2588"/>
    <w:rsid w:val="00FB2710"/>
    <w:rsid w:val="00FB36C3"/>
    <w:rsid w:val="00FB38C9"/>
    <w:rsid w:val="00FB3C1F"/>
    <w:rsid w:val="00FB3C47"/>
    <w:rsid w:val="00FB4345"/>
    <w:rsid w:val="00FB486B"/>
    <w:rsid w:val="00FB488A"/>
    <w:rsid w:val="00FB5AF9"/>
    <w:rsid w:val="00FB5BC3"/>
    <w:rsid w:val="00FB6179"/>
    <w:rsid w:val="00FB61A1"/>
    <w:rsid w:val="00FB6839"/>
    <w:rsid w:val="00FB794A"/>
    <w:rsid w:val="00FB799E"/>
    <w:rsid w:val="00FB7BCB"/>
    <w:rsid w:val="00FB7CC0"/>
    <w:rsid w:val="00FB7EC4"/>
    <w:rsid w:val="00FC0A8E"/>
    <w:rsid w:val="00FC0B78"/>
    <w:rsid w:val="00FC12A5"/>
    <w:rsid w:val="00FC2169"/>
    <w:rsid w:val="00FC2D7F"/>
    <w:rsid w:val="00FC2FE6"/>
    <w:rsid w:val="00FC32EF"/>
    <w:rsid w:val="00FC38A6"/>
    <w:rsid w:val="00FC3A03"/>
    <w:rsid w:val="00FC3AD3"/>
    <w:rsid w:val="00FC3CC7"/>
    <w:rsid w:val="00FC491F"/>
    <w:rsid w:val="00FC499A"/>
    <w:rsid w:val="00FC4A01"/>
    <w:rsid w:val="00FC618F"/>
    <w:rsid w:val="00FC63A8"/>
    <w:rsid w:val="00FC6839"/>
    <w:rsid w:val="00FC68CB"/>
    <w:rsid w:val="00FC6DE0"/>
    <w:rsid w:val="00FC7036"/>
    <w:rsid w:val="00FC7554"/>
    <w:rsid w:val="00FC7D1E"/>
    <w:rsid w:val="00FC7D7E"/>
    <w:rsid w:val="00FD0126"/>
    <w:rsid w:val="00FD0412"/>
    <w:rsid w:val="00FD05E1"/>
    <w:rsid w:val="00FD0B70"/>
    <w:rsid w:val="00FD0DC7"/>
    <w:rsid w:val="00FD1567"/>
    <w:rsid w:val="00FD2AEE"/>
    <w:rsid w:val="00FD2C18"/>
    <w:rsid w:val="00FD2F48"/>
    <w:rsid w:val="00FD4204"/>
    <w:rsid w:val="00FD47C8"/>
    <w:rsid w:val="00FD4A8A"/>
    <w:rsid w:val="00FD4ABE"/>
    <w:rsid w:val="00FD4C19"/>
    <w:rsid w:val="00FD5230"/>
    <w:rsid w:val="00FD5442"/>
    <w:rsid w:val="00FD572C"/>
    <w:rsid w:val="00FD598C"/>
    <w:rsid w:val="00FD5E13"/>
    <w:rsid w:val="00FD5FBA"/>
    <w:rsid w:val="00FD6203"/>
    <w:rsid w:val="00FD6397"/>
    <w:rsid w:val="00FD738B"/>
    <w:rsid w:val="00FD7933"/>
    <w:rsid w:val="00FE0141"/>
    <w:rsid w:val="00FE0CBF"/>
    <w:rsid w:val="00FE133D"/>
    <w:rsid w:val="00FE1919"/>
    <w:rsid w:val="00FE1B59"/>
    <w:rsid w:val="00FE1B67"/>
    <w:rsid w:val="00FE1C9F"/>
    <w:rsid w:val="00FE2BE0"/>
    <w:rsid w:val="00FE3497"/>
    <w:rsid w:val="00FE368D"/>
    <w:rsid w:val="00FE3791"/>
    <w:rsid w:val="00FE3A32"/>
    <w:rsid w:val="00FE4396"/>
    <w:rsid w:val="00FE4606"/>
    <w:rsid w:val="00FE4726"/>
    <w:rsid w:val="00FE4AF6"/>
    <w:rsid w:val="00FE61ED"/>
    <w:rsid w:val="00FE6343"/>
    <w:rsid w:val="00FE6B60"/>
    <w:rsid w:val="00FE6C8C"/>
    <w:rsid w:val="00FE6EBA"/>
    <w:rsid w:val="00FF01A6"/>
    <w:rsid w:val="00FF035D"/>
    <w:rsid w:val="00FF0762"/>
    <w:rsid w:val="00FF0A1C"/>
    <w:rsid w:val="00FF1E56"/>
    <w:rsid w:val="00FF28B0"/>
    <w:rsid w:val="00FF2D31"/>
    <w:rsid w:val="00FF4A75"/>
    <w:rsid w:val="00FF5E9C"/>
    <w:rsid w:val="00FF6546"/>
    <w:rsid w:val="00FF6A60"/>
    <w:rsid w:val="00FF6AC4"/>
    <w:rsid w:val="00FF6BAE"/>
    <w:rsid w:val="00FF713F"/>
    <w:rsid w:val="00FF721E"/>
    <w:rsid w:val="00FF758E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2E35EC"/>
  <w15:chartTrackingRefBased/>
  <w15:docId w15:val="{D54816A5-835C-4E3E-9BB9-DFB70461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209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i w:val="0"/>
      <w:sz w:val="24"/>
      <w:lang w:val="en-GB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E60222"/>
    <w:pPr>
      <w:numPr>
        <w:numId w:val="0"/>
      </w:numPr>
      <w:tabs>
        <w:tab w:val="decimal" w:pos="886"/>
      </w:tabs>
      <w:spacing w:after="0" w:line="240" w:lineRule="atLeast"/>
      <w:ind w:left="-79" w:right="-90"/>
    </w:pPr>
    <w:rPr>
      <w:szCs w:val="24"/>
      <w:lang w:val="en-US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,Before:  3 pt,Line spacing:  At l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0F2B8C"/>
    <w:pPr>
      <w:spacing w:before="0"/>
      <w:ind w:left="54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6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7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19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0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4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1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customStyle="1" w:styleId="31">
    <w:name w:val="ตาราง3ช่อง"/>
    <w:basedOn w:val="Normal"/>
    <w:rsid w:val="005E2398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styleId="ListParagraph">
    <w:name w:val="List Paragraph"/>
    <w:basedOn w:val="Normal"/>
    <w:uiPriority w:val="34"/>
    <w:qFormat/>
    <w:rsid w:val="001D2827"/>
    <w:pPr>
      <w:ind w:left="720"/>
    </w:pPr>
  </w:style>
  <w:style w:type="character" w:customStyle="1" w:styleId="st1">
    <w:name w:val="st1"/>
    <w:basedOn w:val="DefaultParagraphFont"/>
    <w:rsid w:val="00017EA2"/>
  </w:style>
  <w:style w:type="paragraph" w:styleId="TOCHeading">
    <w:name w:val="TOC Heading"/>
    <w:basedOn w:val="Heading1"/>
    <w:next w:val="Normal"/>
    <w:uiPriority w:val="39"/>
    <w:unhideWhenUsed/>
    <w:qFormat/>
    <w:rsid w:val="00A62F0E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styleId="Hyperlink">
    <w:name w:val="Hyperlink"/>
    <w:uiPriority w:val="99"/>
    <w:unhideWhenUsed/>
    <w:rsid w:val="00A62F0E"/>
    <w:rPr>
      <w:color w:val="0563C1"/>
      <w:u w:val="single"/>
    </w:rPr>
  </w:style>
  <w:style w:type="character" w:customStyle="1" w:styleId="hps">
    <w:name w:val="hps"/>
    <w:rsid w:val="00C05DD6"/>
  </w:style>
  <w:style w:type="paragraph" w:customStyle="1" w:styleId="Pa43">
    <w:name w:val="Pa43"/>
    <w:basedOn w:val="Normal"/>
    <w:next w:val="Normal"/>
    <w:uiPriority w:val="99"/>
    <w:rsid w:val="000C32CC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customStyle="1" w:styleId="Default">
    <w:name w:val="Default"/>
    <w:rsid w:val="00BD6D1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248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CommentReference">
    <w:name w:val="annotation reference"/>
    <w:basedOn w:val="DefaultParagraphFont"/>
    <w:rsid w:val="0083635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35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6359"/>
    <w:rPr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363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6359"/>
    <w:rPr>
      <w:b/>
      <w:bCs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F02A87-0E43-4C50-A67A-C05150599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197</TotalTime>
  <Pages>2</Pages>
  <Words>321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Orathai, Nuchprasert</cp:lastModifiedBy>
  <cp:revision>14</cp:revision>
  <cp:lastPrinted>2021-05-02T04:41:00Z</cp:lastPrinted>
  <dcterms:created xsi:type="dcterms:W3CDTF">2021-10-28T04:27:00Z</dcterms:created>
  <dcterms:modified xsi:type="dcterms:W3CDTF">2021-11-08T02:35:00Z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