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7777777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7A1352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38A31540" w14:textId="5FEAD3F1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งบการเงินระหว่างกาล</w:t>
      </w:r>
      <w:r w:rsidR="004E6677">
        <w:rPr>
          <w:rFonts w:hint="cs"/>
          <w:sz w:val="32"/>
          <w:szCs w:val="32"/>
          <w:cs/>
        </w:rPr>
        <w:t>แบบย่อ</w:t>
      </w:r>
      <w:r w:rsidRPr="00EF30CD">
        <w:rPr>
          <w:sz w:val="32"/>
          <w:szCs w:val="32"/>
          <w:cs/>
        </w:rPr>
        <w:t xml:space="preserve"> </w:t>
      </w:r>
    </w:p>
    <w:p w14:paraId="63730EDE" w14:textId="2EADB420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สำหรับ</w:t>
      </w:r>
      <w:r w:rsidR="00212DDE" w:rsidRPr="00533970">
        <w:rPr>
          <w:sz w:val="32"/>
          <w:szCs w:val="32"/>
          <w:cs/>
          <w:lang w:val="en-GB"/>
        </w:rPr>
        <w:t>งวดสามเดือนและ</w:t>
      </w:r>
      <w:r w:rsidR="00503648">
        <w:rPr>
          <w:rFonts w:hint="cs"/>
          <w:sz w:val="32"/>
          <w:szCs w:val="32"/>
          <w:cs/>
          <w:lang w:val="en-GB"/>
        </w:rPr>
        <w:t>เก้า</w:t>
      </w:r>
      <w:r w:rsidR="00212DDE" w:rsidRPr="00533970">
        <w:rPr>
          <w:sz w:val="32"/>
          <w:szCs w:val="32"/>
          <w:cs/>
          <w:lang w:val="en-GB"/>
        </w:rPr>
        <w:t xml:space="preserve">เดือนสิ้นสุดวันที่ </w:t>
      </w:r>
      <w:r w:rsidR="006023BB" w:rsidRPr="006023BB">
        <w:rPr>
          <w:sz w:val="32"/>
          <w:szCs w:val="32"/>
        </w:rPr>
        <w:t>30</w:t>
      </w:r>
      <w:r w:rsidR="00212DDE" w:rsidRPr="00533970">
        <w:rPr>
          <w:sz w:val="32"/>
          <w:szCs w:val="32"/>
          <w:cs/>
          <w:lang w:val="en-GB"/>
        </w:rPr>
        <w:t xml:space="preserve"> </w:t>
      </w:r>
      <w:r w:rsidR="00503648">
        <w:rPr>
          <w:rFonts w:hint="cs"/>
          <w:sz w:val="32"/>
          <w:szCs w:val="32"/>
          <w:cs/>
          <w:lang w:val="en-GB"/>
        </w:rPr>
        <w:t>กันยายน</w:t>
      </w:r>
      <w:r w:rsidR="00212DDE" w:rsidRPr="00533970">
        <w:rPr>
          <w:sz w:val="32"/>
          <w:szCs w:val="32"/>
          <w:cs/>
          <w:lang w:val="en-GB"/>
        </w:rPr>
        <w:t xml:space="preserve"> </w:t>
      </w:r>
      <w:r w:rsidR="006023BB" w:rsidRPr="006023BB">
        <w:rPr>
          <w:sz w:val="32"/>
          <w:szCs w:val="32"/>
        </w:rPr>
        <w:t>2564</w:t>
      </w:r>
    </w:p>
    <w:p w14:paraId="500E3396" w14:textId="77777777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EF30CD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EF30CD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EF30CD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="009F5C6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EF30CD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ABBC2EB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EF30CD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EF30CD">
        <w:rPr>
          <w:rFonts w:hint="cs"/>
          <w:b/>
          <w:bCs/>
          <w:cs/>
        </w:rPr>
        <w:t xml:space="preserve">เสนอ  คณะกรรมการบริษัท </w:t>
      </w:r>
      <w:r w:rsidRPr="00EF30CD">
        <w:rPr>
          <w:b/>
          <w:bCs/>
          <w:cs/>
        </w:rPr>
        <w:t>บางจาก คอร์ปอเรชั่น จำกัด (มหาชน</w:t>
      </w:r>
      <w:r w:rsidRPr="00EF30CD">
        <w:rPr>
          <w:rFonts w:hint="cs"/>
          <w:b/>
          <w:bCs/>
          <w:cs/>
        </w:rPr>
        <w:t>)</w:t>
      </w:r>
    </w:p>
    <w:p w14:paraId="0471C483" w14:textId="77777777" w:rsidR="001D0AEF" w:rsidRPr="00EF30CD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370DF9FF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EF30CD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23BB" w:rsidRPr="006023BB">
        <w:t>30</w:t>
      </w:r>
      <w:r w:rsidR="00212DDE" w:rsidRPr="00533970">
        <w:rPr>
          <w:cs/>
        </w:rPr>
        <w:t xml:space="preserve"> </w:t>
      </w:r>
      <w:r w:rsidR="00503648">
        <w:rPr>
          <w:rFonts w:hint="cs"/>
          <w:cs/>
        </w:rPr>
        <w:t>กันยายน</w:t>
      </w:r>
      <w:r w:rsidR="00212DDE" w:rsidRPr="00533970">
        <w:rPr>
          <w:cs/>
        </w:rPr>
        <w:t xml:space="preserve"> </w:t>
      </w:r>
      <w:r w:rsidR="006023BB" w:rsidRPr="006023BB">
        <w:t>2564</w:t>
      </w:r>
      <w:r w:rsidRPr="00EF30CD">
        <w:rPr>
          <w:cs/>
        </w:rPr>
        <w:t xml:space="preserve"> </w:t>
      </w:r>
      <w:r w:rsidRPr="00EF30CD">
        <w:br/>
      </w:r>
      <w:r w:rsidRPr="00EF30CD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EF30CD">
        <w:br/>
      </w:r>
      <w:r w:rsidRPr="00EF30CD">
        <w:rPr>
          <w:rFonts w:hint="cs"/>
          <w:cs/>
        </w:rPr>
        <w:t xml:space="preserve">เฉพาะกิจการ </w:t>
      </w:r>
      <w:r w:rsidR="006103E3" w:rsidRPr="00EF30CD">
        <w:rPr>
          <w:rFonts w:hint="cs"/>
          <w:cs/>
        </w:rPr>
        <w:t>สำหรับงวดสามเดือน</w:t>
      </w:r>
      <w:r w:rsidR="006103E3" w:rsidRPr="00533970">
        <w:rPr>
          <w:cs/>
        </w:rPr>
        <w:t>และ</w:t>
      </w:r>
      <w:r w:rsidR="00503648">
        <w:rPr>
          <w:rFonts w:hint="cs"/>
          <w:cs/>
        </w:rPr>
        <w:t>เก้า</w:t>
      </w:r>
      <w:r w:rsidR="006103E3" w:rsidRPr="00533970">
        <w:rPr>
          <w:cs/>
        </w:rPr>
        <w:t xml:space="preserve">เดือนสิ้นสุดวันที่ </w:t>
      </w:r>
      <w:r w:rsidR="006023BB" w:rsidRPr="006023BB">
        <w:t>30</w:t>
      </w:r>
      <w:r w:rsidR="006103E3" w:rsidRPr="00533970">
        <w:rPr>
          <w:cs/>
        </w:rPr>
        <w:t xml:space="preserve"> </w:t>
      </w:r>
      <w:r w:rsidR="00503648">
        <w:rPr>
          <w:rFonts w:hint="cs"/>
          <w:cs/>
        </w:rPr>
        <w:t>กันยายน</w:t>
      </w:r>
      <w:r w:rsidR="006103E3">
        <w:rPr>
          <w:cs/>
        </w:rPr>
        <w:t xml:space="preserve"> </w:t>
      </w:r>
      <w:r w:rsidR="006023BB" w:rsidRPr="006023BB">
        <w:t>2564</w:t>
      </w:r>
      <w:r w:rsidR="006103E3">
        <w:rPr>
          <w:cs/>
        </w:rPr>
        <w:t xml:space="preserve"> </w:t>
      </w:r>
      <w:r w:rsidRPr="00EF30CD">
        <w:rPr>
          <w:rFonts w:hint="cs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03648">
        <w:rPr>
          <w:rFonts w:hint="cs"/>
          <w:cs/>
        </w:rPr>
        <w:t>เก้า</w:t>
      </w:r>
      <w:r w:rsidR="00212DDE" w:rsidRPr="00533970">
        <w:rPr>
          <w:cs/>
        </w:rPr>
        <w:t xml:space="preserve">เดือนสิ้นสุดวันที่ </w:t>
      </w:r>
      <w:r w:rsidR="006023BB" w:rsidRPr="006023BB">
        <w:t>30</w:t>
      </w:r>
      <w:r w:rsidR="00212DDE" w:rsidRPr="00533970">
        <w:rPr>
          <w:cs/>
        </w:rPr>
        <w:t xml:space="preserve"> </w:t>
      </w:r>
      <w:r w:rsidR="00503648">
        <w:rPr>
          <w:rFonts w:hint="cs"/>
          <w:cs/>
        </w:rPr>
        <w:t>กันยายน</w:t>
      </w:r>
      <w:r w:rsidR="006023BB" w:rsidRPr="006023BB">
        <w:t>2564</w:t>
      </w:r>
      <w:r w:rsidRPr="00EF30CD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EF30CD">
        <w:rPr>
          <w:cs/>
        </w:rPr>
        <w:t xml:space="preserve"> คอร์ปอเรชั่น</w:t>
      </w:r>
      <w:r w:rsidRPr="00EF30CD">
        <w:rPr>
          <w:rFonts w:hint="cs"/>
          <w:cs/>
        </w:rPr>
        <w:t xml:space="preserve"> จำกัด (มหาชน)</w:t>
      </w:r>
      <w:r w:rsidRPr="00EF30CD">
        <w:t> </w:t>
      </w:r>
      <w:r w:rsidRPr="00EF30CD">
        <w:rPr>
          <w:rFonts w:hint="cs"/>
          <w:cs/>
        </w:rPr>
        <w:t xml:space="preserve"> และบริษัทย่อย และ</w:t>
      </w:r>
      <w:r w:rsidRPr="00545FD1">
        <w:rPr>
          <w:rFonts w:hint="cs"/>
          <w:cs/>
        </w:rPr>
        <w:t>ของเฉพาะบริษัท บางจาก</w:t>
      </w:r>
      <w:r w:rsidRPr="00545FD1">
        <w:rPr>
          <w:cs/>
        </w:rPr>
        <w:t xml:space="preserve"> คอร์ปอเรชั่น</w:t>
      </w:r>
      <w:r w:rsidRPr="00545FD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45FD1">
        <w:rPr>
          <w:cs/>
        </w:rPr>
        <w:t xml:space="preserve"> </w:t>
      </w:r>
      <w:r w:rsidR="006023BB" w:rsidRPr="006023BB">
        <w:t>34</w:t>
      </w:r>
      <w:r w:rsidRPr="00545FD1">
        <w:rPr>
          <w:cs/>
        </w:rPr>
        <w:t xml:space="preserve"> </w:t>
      </w:r>
      <w:r w:rsidRPr="00545FD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1153EFC8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545FD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6023BB" w:rsidRPr="006023BB">
        <w:t>2410</w:t>
      </w:r>
      <w:r w:rsidRPr="00545FD1">
        <w:rPr>
          <w:rFonts w:hint="cs"/>
          <w:cs/>
        </w:rPr>
        <w:t xml:space="preserve"> </w:t>
      </w:r>
      <w:r w:rsidRPr="00545FD1">
        <w:rPr>
          <w:cs/>
        </w:rPr>
        <w:t>“</w:t>
      </w:r>
      <w:r w:rsidRPr="00545FD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5FD1">
        <w:rPr>
          <w:cs/>
        </w:rPr>
        <w:t xml:space="preserve">” </w:t>
      </w:r>
      <w:r w:rsidRPr="00545FD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545FD1" w:rsidSect="004B22A4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506177D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5EB06D5D" w:rsidR="00271B98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545FD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023BB" w:rsidRPr="006023BB">
        <w:rPr>
          <w:color w:val="000000"/>
          <w:lang w:eastAsia="ja-JP"/>
        </w:rPr>
        <w:t>34</w:t>
      </w:r>
      <w:r w:rsidRPr="00545FD1">
        <w:rPr>
          <w:color w:val="000000"/>
          <w:cs/>
          <w:lang w:eastAsia="ja-JP"/>
        </w:rPr>
        <w:t xml:space="preserve"> </w:t>
      </w:r>
      <w:r w:rsidRPr="00545FD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793D71" w14:textId="4CAB5575" w:rsidR="001B317A" w:rsidRDefault="001B317A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23B9DFC0" w14:textId="77777777" w:rsidR="001B317A" w:rsidRPr="00533970" w:rsidRDefault="001B317A" w:rsidP="001B317A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33970">
        <w:rPr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5AA5BFBF" w14:textId="77777777" w:rsidR="001B317A" w:rsidRDefault="001B317A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FC37473" w14:textId="527A2891" w:rsidR="001B317A" w:rsidRDefault="001B317A" w:rsidP="001B317A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638D0">
        <w:rPr>
          <w:color w:val="000000"/>
          <w:cs/>
        </w:rPr>
        <w:t xml:space="preserve">ข้าพเจ้าขอให้สังเกตหมายเหตุประกอบงบการเงินข้อ </w:t>
      </w:r>
      <w:r w:rsidR="006023BB" w:rsidRPr="006023BB">
        <w:rPr>
          <w:color w:val="000000"/>
        </w:rPr>
        <w:t>4</w:t>
      </w:r>
      <w:r w:rsidRPr="00C638D0">
        <w:rPr>
          <w:color w:val="000000"/>
          <w:cs/>
        </w:rPr>
        <w:t xml:space="preserve"> กลุ่มบริษัท</w:t>
      </w:r>
      <w:r w:rsidR="008D1E93" w:rsidRPr="00C638D0">
        <w:rPr>
          <w:rFonts w:hint="cs"/>
          <w:color w:val="000000"/>
          <w:cs/>
        </w:rPr>
        <w:t>ได้มาซึ่งอำนาจควบคุมในกิจการ</w:t>
      </w:r>
      <w:r w:rsidRPr="00C638D0">
        <w:rPr>
          <w:color w:val="000000"/>
          <w:cs/>
        </w:rPr>
        <w:t>ใน</w:t>
      </w:r>
      <w:r w:rsidR="008D1E93" w:rsidRPr="00C638D0">
        <w:rPr>
          <w:rFonts w:hint="cs"/>
          <w:color w:val="000000"/>
          <w:cs/>
        </w:rPr>
        <w:t>ประเทศนอร์เวย์</w:t>
      </w:r>
      <w:r w:rsidRPr="00C638D0">
        <w:rPr>
          <w:color w:val="000000"/>
          <w:cs/>
        </w:rPr>
        <w:t>ในเดือนก</w:t>
      </w:r>
      <w:r w:rsidR="008D1E93" w:rsidRPr="00C638D0">
        <w:rPr>
          <w:rFonts w:hint="cs"/>
          <w:color w:val="000000"/>
          <w:cs/>
        </w:rPr>
        <w:t>รกฎาคม</w:t>
      </w:r>
      <w:r w:rsidRPr="00C638D0">
        <w:rPr>
          <w:color w:val="000000"/>
          <w:cs/>
        </w:rPr>
        <w:t xml:space="preserve"> </w:t>
      </w:r>
      <w:r w:rsidR="006023BB" w:rsidRPr="006023BB">
        <w:rPr>
          <w:color w:val="000000"/>
        </w:rPr>
        <w:t>2564</w:t>
      </w:r>
      <w:r w:rsidRPr="00C638D0">
        <w:rPr>
          <w:color w:val="00000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</w:t>
      </w:r>
      <w:r w:rsidRPr="00C638D0">
        <w:rPr>
          <w:color w:val="000000"/>
        </w:rPr>
        <w:br/>
      </w:r>
      <w:r w:rsidRPr="00C638D0">
        <w:rPr>
          <w:color w:val="000000"/>
          <w:cs/>
        </w:rPr>
        <w:t>การและอาจมีการปรับปรุง ทั้งนี้</w:t>
      </w:r>
      <w:r w:rsidR="008D1E93" w:rsidRPr="00C638D0">
        <w:rPr>
          <w:rFonts w:hint="cs"/>
          <w:color w:val="000000"/>
          <w:cs/>
        </w:rPr>
        <w:t>ข้อสรุป</w:t>
      </w:r>
      <w:r w:rsidRPr="00C638D0">
        <w:rPr>
          <w:color w:val="000000"/>
          <w:cs/>
        </w:rPr>
        <w:t>ของข้าพเจ้าไม่ได้เปลี่ยนแปลงไปเนื่องจากเรื่องนี้</w:t>
      </w:r>
    </w:p>
    <w:p w14:paraId="3EF608FC" w14:textId="77777777" w:rsidR="001B317A" w:rsidRPr="001B317A" w:rsidRDefault="001B317A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2A270A3C" w14:textId="36C07A63" w:rsidR="002D361F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5D110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14:paraId="50E517D5" w14:textId="5A6B72E4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45FD1">
        <w:rPr>
          <w:rFonts w:ascii="Angsana New" w:hAnsi="Angsana New" w:cs="Angsana New"/>
          <w:sz w:val="30"/>
          <w:szCs w:val="30"/>
          <w:cs/>
        </w:rPr>
        <w:t>(</w:t>
      </w:r>
      <w:r w:rsidR="00271B98" w:rsidRPr="00545FD1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545FD1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60578268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45FD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45FD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6023BB" w:rsidRPr="006023BB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545FD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545FD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1DE873F3" w:rsidR="00DD1F98" w:rsidRPr="009006E0" w:rsidRDefault="006023BB" w:rsidP="009006E0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6023BB">
        <w:rPr>
          <w:rFonts w:ascii="Angsana New" w:hAnsi="Angsana New" w:cs="Angsana New"/>
          <w:lang w:val="en-US"/>
        </w:rPr>
        <w:t>10</w:t>
      </w:r>
      <w:r w:rsidR="001D0AEF" w:rsidRPr="00545FD1">
        <w:rPr>
          <w:rFonts w:ascii="Angsana New" w:hAnsi="Angsana New" w:cs="Angsana New" w:hint="cs"/>
          <w:cs/>
        </w:rPr>
        <w:t xml:space="preserve"> </w:t>
      </w:r>
      <w:r w:rsidR="001B317A">
        <w:rPr>
          <w:rFonts w:ascii="Angsana New" w:hAnsi="Angsana New" w:cs="Angsana New" w:hint="cs"/>
          <w:cs/>
        </w:rPr>
        <w:t>พฤศจิกายน</w:t>
      </w:r>
      <w:r w:rsidR="001D0AEF" w:rsidRPr="00545FD1">
        <w:rPr>
          <w:rFonts w:ascii="Angsana New" w:hAnsi="Angsana New" w:cs="Angsana New" w:hint="cs"/>
          <w:cs/>
        </w:rPr>
        <w:t xml:space="preserve"> </w:t>
      </w:r>
      <w:r w:rsidRPr="006023BB">
        <w:rPr>
          <w:rFonts w:ascii="Angsana New" w:hAnsi="Angsana New" w:cs="Angsana New"/>
          <w:lang w:val="en-US"/>
        </w:rPr>
        <w:t>2564</w:t>
      </w:r>
    </w:p>
    <w:p w14:paraId="27C54669" w14:textId="77777777" w:rsidR="001D0AEF" w:rsidRPr="00545FD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16C4D658" w14:textId="77777777" w:rsidR="001D0AEF" w:rsidRPr="00545FD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08B763D4" w14:textId="77777777" w:rsidR="001158C3" w:rsidRPr="0006476C" w:rsidRDefault="001158C3" w:rsidP="00261239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eastAsia="Calibri"/>
        </w:rPr>
      </w:pPr>
      <w:bookmarkStart w:id="1" w:name="_GoBack"/>
      <w:bookmarkEnd w:id="0"/>
      <w:bookmarkEnd w:id="1"/>
    </w:p>
    <w:sectPr w:rsidR="001158C3" w:rsidRPr="0006476C" w:rsidSect="00261239">
      <w:headerReference w:type="default" r:id="rId16"/>
      <w:footerReference w:type="default" r:id="rId17"/>
      <w:pgSz w:w="11907" w:h="16840" w:code="9"/>
      <w:pgMar w:top="692" w:right="1151" w:bottom="578" w:left="1350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EBAD7" w14:textId="77777777" w:rsidR="002D484B" w:rsidRDefault="002D484B">
      <w:r>
        <w:separator/>
      </w:r>
    </w:p>
    <w:p w14:paraId="470286B9" w14:textId="77777777" w:rsidR="002D484B" w:rsidRDefault="002D484B"/>
  </w:endnote>
  <w:endnote w:type="continuationSeparator" w:id="0">
    <w:p w14:paraId="16399E87" w14:textId="77777777" w:rsidR="002D484B" w:rsidRDefault="002D484B">
      <w:r>
        <w:continuationSeparator/>
      </w:r>
    </w:p>
    <w:p w14:paraId="3B835040" w14:textId="77777777" w:rsidR="002D484B" w:rsidRDefault="002D4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4EF6646F" w:rsidR="008325C7" w:rsidRDefault="008325C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6023BB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8325C7" w:rsidRDefault="008325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8325C7" w:rsidRDefault="008325C7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591D0C46" w:rsidR="008325C7" w:rsidRPr="00EB716F" w:rsidRDefault="008325C7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6023BB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FD86" w14:textId="1C9B245A" w:rsidR="008325C7" w:rsidRPr="001D0AEF" w:rsidRDefault="008325C7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804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E6BDA2" w14:textId="5EED6E32" w:rsidR="00261239" w:rsidRPr="001D0AEF" w:rsidRDefault="0026123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09D96" w14:textId="77777777" w:rsidR="002D484B" w:rsidRDefault="002D484B"/>
  </w:footnote>
  <w:footnote w:type="continuationSeparator" w:id="0">
    <w:p w14:paraId="2C74A534" w14:textId="77777777" w:rsidR="002D484B" w:rsidRDefault="002D484B">
      <w:r>
        <w:continuationSeparator/>
      </w:r>
    </w:p>
    <w:p w14:paraId="11F29236" w14:textId="77777777" w:rsidR="002D484B" w:rsidRDefault="002D4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145B9080" w:rsidR="008325C7" w:rsidRDefault="008325C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023BB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8325C7" w:rsidRDefault="00261239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8325C7" w:rsidRDefault="008325C7">
    <w:pPr>
      <w:pStyle w:val="Header"/>
    </w:pPr>
  </w:p>
  <w:p w14:paraId="2B963EFE" w14:textId="4536D831" w:rsidR="008325C7" w:rsidRDefault="008325C7">
    <w:pPr>
      <w:pStyle w:val="Header"/>
    </w:pPr>
  </w:p>
  <w:p w14:paraId="50B36530" w14:textId="31217E89" w:rsidR="008325C7" w:rsidRDefault="008325C7">
    <w:pPr>
      <w:pStyle w:val="Header"/>
    </w:pPr>
  </w:p>
  <w:p w14:paraId="6BA8D65C" w14:textId="77777777" w:rsidR="008325C7" w:rsidRDefault="0083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0409" w14:textId="77777777" w:rsidR="008325C7" w:rsidRPr="00F312D4" w:rsidRDefault="008325C7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8325C7" w:rsidRPr="00F312D4" w:rsidRDefault="008325C7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5B200E68" w:rsidR="008325C7" w:rsidRPr="00564725" w:rsidRDefault="008325C7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</w:t>
    </w:r>
    <w:r w:rsidRPr="006023BB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8325C7" w:rsidRPr="00BF55F0" w:rsidRDefault="008325C7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8325C7" w:rsidRDefault="008325C7">
    <w:pPr>
      <w:pStyle w:val="Header"/>
    </w:pPr>
  </w:p>
  <w:p w14:paraId="47BC79D6" w14:textId="77777777" w:rsidR="008325C7" w:rsidRDefault="008325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78C01" w14:textId="77777777" w:rsidR="00261239" w:rsidRDefault="00261239" w:rsidP="00261239">
    <w:pPr>
      <w:pStyle w:val="Header"/>
    </w:pPr>
  </w:p>
  <w:p w14:paraId="57A2DB74" w14:textId="77777777" w:rsidR="00261239" w:rsidRDefault="00261239" w:rsidP="00261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8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0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8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8"/>
  </w:num>
  <w:num w:numId="11">
    <w:abstractNumId w:val="13"/>
  </w:num>
  <w:num w:numId="12">
    <w:abstractNumId w:val="34"/>
  </w:num>
  <w:num w:numId="13">
    <w:abstractNumId w:val="37"/>
  </w:num>
  <w:num w:numId="14">
    <w:abstractNumId w:val="2"/>
  </w:num>
  <w:num w:numId="15">
    <w:abstractNumId w:val="42"/>
  </w:num>
  <w:num w:numId="16">
    <w:abstractNumId w:val="3"/>
  </w:num>
  <w:num w:numId="17">
    <w:abstractNumId w:val="27"/>
  </w:num>
  <w:num w:numId="18">
    <w:abstractNumId w:val="29"/>
  </w:num>
  <w:num w:numId="19">
    <w:abstractNumId w:val="7"/>
  </w:num>
  <w:num w:numId="20">
    <w:abstractNumId w:val="36"/>
  </w:num>
  <w:num w:numId="21">
    <w:abstractNumId w:val="5"/>
  </w:num>
  <w:num w:numId="22">
    <w:abstractNumId w:val="15"/>
  </w:num>
  <w:num w:numId="23">
    <w:abstractNumId w:val="3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5"/>
  </w:num>
  <w:num w:numId="30">
    <w:abstractNumId w:val="25"/>
  </w:num>
  <w:num w:numId="31">
    <w:abstractNumId w:val="19"/>
  </w:num>
  <w:num w:numId="32">
    <w:abstractNumId w:val="24"/>
  </w:num>
  <w:num w:numId="33">
    <w:abstractNumId w:val="23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6"/>
  </w:num>
  <w:num w:numId="40">
    <w:abstractNumId w:val="31"/>
  </w:num>
  <w:num w:numId="41">
    <w:abstractNumId w:val="39"/>
  </w:num>
  <w:num w:numId="42">
    <w:abstractNumId w:val="20"/>
  </w:num>
  <w:num w:numId="43">
    <w:abstractNumId w:val="4"/>
  </w:num>
  <w:num w:numId="44">
    <w:abstractNumId w:val="41"/>
  </w:num>
  <w:num w:numId="45">
    <w:abstractNumId w:val="18"/>
  </w:num>
  <w:num w:numId="46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0A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740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4EB4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D1B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49E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20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AE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B0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C8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1E1"/>
    <w:rsid w:val="0006029B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76C"/>
    <w:rsid w:val="00064B99"/>
    <w:rsid w:val="00064C76"/>
    <w:rsid w:val="00064D65"/>
    <w:rsid w:val="00064FF0"/>
    <w:rsid w:val="000650CB"/>
    <w:rsid w:val="000651A8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7A8"/>
    <w:rsid w:val="00075935"/>
    <w:rsid w:val="00075A69"/>
    <w:rsid w:val="00075B1F"/>
    <w:rsid w:val="00075BE4"/>
    <w:rsid w:val="00075C83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B5A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0E8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B40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C5A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59A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A7"/>
    <w:rsid w:val="000A4EE3"/>
    <w:rsid w:val="000A4FBA"/>
    <w:rsid w:val="000A506D"/>
    <w:rsid w:val="000A5172"/>
    <w:rsid w:val="000A544B"/>
    <w:rsid w:val="000A5794"/>
    <w:rsid w:val="000A5DC5"/>
    <w:rsid w:val="000A5E90"/>
    <w:rsid w:val="000A5F94"/>
    <w:rsid w:val="000A601B"/>
    <w:rsid w:val="000A6076"/>
    <w:rsid w:val="000A60FF"/>
    <w:rsid w:val="000A6409"/>
    <w:rsid w:val="000A69BB"/>
    <w:rsid w:val="000A6BF5"/>
    <w:rsid w:val="000A6CAE"/>
    <w:rsid w:val="000A7194"/>
    <w:rsid w:val="000A71C1"/>
    <w:rsid w:val="000A71DD"/>
    <w:rsid w:val="000A7238"/>
    <w:rsid w:val="000A78E1"/>
    <w:rsid w:val="000A7970"/>
    <w:rsid w:val="000A7C93"/>
    <w:rsid w:val="000A7CB8"/>
    <w:rsid w:val="000A7D89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2C"/>
    <w:rsid w:val="000B19ED"/>
    <w:rsid w:val="000B1AE3"/>
    <w:rsid w:val="000B1BBC"/>
    <w:rsid w:val="000B1C8E"/>
    <w:rsid w:val="000B1D4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9F9"/>
    <w:rsid w:val="000D0A01"/>
    <w:rsid w:val="000D0ABE"/>
    <w:rsid w:val="000D0B39"/>
    <w:rsid w:val="000D0C62"/>
    <w:rsid w:val="000D0DD6"/>
    <w:rsid w:val="000D13D3"/>
    <w:rsid w:val="000D13D5"/>
    <w:rsid w:val="000D1524"/>
    <w:rsid w:val="000D156A"/>
    <w:rsid w:val="000D15BD"/>
    <w:rsid w:val="000D1647"/>
    <w:rsid w:val="000D17D9"/>
    <w:rsid w:val="000D1947"/>
    <w:rsid w:val="000D19A2"/>
    <w:rsid w:val="000D1DE4"/>
    <w:rsid w:val="000D1E47"/>
    <w:rsid w:val="000D1E72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311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3D8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0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1D12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C94"/>
    <w:rsid w:val="001155ED"/>
    <w:rsid w:val="001157A9"/>
    <w:rsid w:val="001157FF"/>
    <w:rsid w:val="001158BB"/>
    <w:rsid w:val="001158C3"/>
    <w:rsid w:val="00115B10"/>
    <w:rsid w:val="00115C79"/>
    <w:rsid w:val="00115FDE"/>
    <w:rsid w:val="0011609E"/>
    <w:rsid w:val="00116301"/>
    <w:rsid w:val="00116A3D"/>
    <w:rsid w:val="00116D39"/>
    <w:rsid w:val="00116EC2"/>
    <w:rsid w:val="00116F0A"/>
    <w:rsid w:val="00116F89"/>
    <w:rsid w:val="00117012"/>
    <w:rsid w:val="00117122"/>
    <w:rsid w:val="00117242"/>
    <w:rsid w:val="001174E8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3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973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480"/>
    <w:rsid w:val="00146739"/>
    <w:rsid w:val="001469DC"/>
    <w:rsid w:val="00146A18"/>
    <w:rsid w:val="00146A90"/>
    <w:rsid w:val="00146A9A"/>
    <w:rsid w:val="00146CE8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46"/>
    <w:rsid w:val="001529C2"/>
    <w:rsid w:val="00152B84"/>
    <w:rsid w:val="00153026"/>
    <w:rsid w:val="00153160"/>
    <w:rsid w:val="001531A6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124"/>
    <w:rsid w:val="001552D0"/>
    <w:rsid w:val="001553EC"/>
    <w:rsid w:val="001554B6"/>
    <w:rsid w:val="001554FB"/>
    <w:rsid w:val="00155CB7"/>
    <w:rsid w:val="00155D15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993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31A"/>
    <w:rsid w:val="00175466"/>
    <w:rsid w:val="00175735"/>
    <w:rsid w:val="001757D0"/>
    <w:rsid w:val="00175891"/>
    <w:rsid w:val="00175CBC"/>
    <w:rsid w:val="00175F20"/>
    <w:rsid w:val="00175F62"/>
    <w:rsid w:val="00175F80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835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0E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F0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75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09B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0DF7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17A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2EF2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ED5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12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17D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83"/>
    <w:rsid w:val="001E3ED5"/>
    <w:rsid w:val="001E4028"/>
    <w:rsid w:val="001E443E"/>
    <w:rsid w:val="001E4F2E"/>
    <w:rsid w:val="001E4FB3"/>
    <w:rsid w:val="001E5202"/>
    <w:rsid w:val="001E524A"/>
    <w:rsid w:val="001E5298"/>
    <w:rsid w:val="001E532B"/>
    <w:rsid w:val="001E56F2"/>
    <w:rsid w:val="001E59D6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0F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938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EC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2DDE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21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256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5FF1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2A6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B5B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A6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B79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23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D3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C22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CA7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387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CC0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03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2FA9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3F5"/>
    <w:rsid w:val="002975B1"/>
    <w:rsid w:val="0029774D"/>
    <w:rsid w:val="00297A7E"/>
    <w:rsid w:val="00297B4A"/>
    <w:rsid w:val="002A0071"/>
    <w:rsid w:val="002A0214"/>
    <w:rsid w:val="002A04B9"/>
    <w:rsid w:val="002A055A"/>
    <w:rsid w:val="002A0699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27"/>
    <w:rsid w:val="002A690F"/>
    <w:rsid w:val="002A6930"/>
    <w:rsid w:val="002A6949"/>
    <w:rsid w:val="002A69F3"/>
    <w:rsid w:val="002A6A7C"/>
    <w:rsid w:val="002A6D18"/>
    <w:rsid w:val="002A6F92"/>
    <w:rsid w:val="002A7A78"/>
    <w:rsid w:val="002A7BA5"/>
    <w:rsid w:val="002A7E17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81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57"/>
    <w:rsid w:val="002B5EB4"/>
    <w:rsid w:val="002B61D8"/>
    <w:rsid w:val="002B6529"/>
    <w:rsid w:val="002B656E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B7EE8"/>
    <w:rsid w:val="002C0288"/>
    <w:rsid w:val="002C038C"/>
    <w:rsid w:val="002C062A"/>
    <w:rsid w:val="002C06B1"/>
    <w:rsid w:val="002C07D1"/>
    <w:rsid w:val="002C0C00"/>
    <w:rsid w:val="002C0C84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694"/>
    <w:rsid w:val="002C587C"/>
    <w:rsid w:val="002C5918"/>
    <w:rsid w:val="002C5AB1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5EA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84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8C8"/>
    <w:rsid w:val="002E1941"/>
    <w:rsid w:val="002E1961"/>
    <w:rsid w:val="002E1BB1"/>
    <w:rsid w:val="002E1E29"/>
    <w:rsid w:val="002E20B4"/>
    <w:rsid w:val="002E2330"/>
    <w:rsid w:val="002E2538"/>
    <w:rsid w:val="002E2641"/>
    <w:rsid w:val="002E278B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9DB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4C3"/>
    <w:rsid w:val="002F667D"/>
    <w:rsid w:val="002F6813"/>
    <w:rsid w:val="002F68EE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0ED2"/>
    <w:rsid w:val="003110C9"/>
    <w:rsid w:val="003112CE"/>
    <w:rsid w:val="003112E3"/>
    <w:rsid w:val="00311591"/>
    <w:rsid w:val="00311727"/>
    <w:rsid w:val="00311A0B"/>
    <w:rsid w:val="00311EEE"/>
    <w:rsid w:val="00312001"/>
    <w:rsid w:val="003120AC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7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4A9"/>
    <w:rsid w:val="00331554"/>
    <w:rsid w:val="003316F7"/>
    <w:rsid w:val="00331921"/>
    <w:rsid w:val="0033199A"/>
    <w:rsid w:val="00331F98"/>
    <w:rsid w:val="00332070"/>
    <w:rsid w:val="00332196"/>
    <w:rsid w:val="003323F4"/>
    <w:rsid w:val="003326CA"/>
    <w:rsid w:val="00332A35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D5B"/>
    <w:rsid w:val="00335D6A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776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3F"/>
    <w:rsid w:val="003567BD"/>
    <w:rsid w:val="00356989"/>
    <w:rsid w:val="00356AD1"/>
    <w:rsid w:val="00356C2E"/>
    <w:rsid w:val="0035701E"/>
    <w:rsid w:val="0035720A"/>
    <w:rsid w:val="00357223"/>
    <w:rsid w:val="0035740D"/>
    <w:rsid w:val="0035749F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B8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7B"/>
    <w:rsid w:val="0037248A"/>
    <w:rsid w:val="00372AAC"/>
    <w:rsid w:val="00372B6B"/>
    <w:rsid w:val="00372D1A"/>
    <w:rsid w:val="00372EEB"/>
    <w:rsid w:val="00373148"/>
    <w:rsid w:val="00373214"/>
    <w:rsid w:val="00373215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6AA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6FEA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95C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4FE"/>
    <w:rsid w:val="0039062D"/>
    <w:rsid w:val="00390809"/>
    <w:rsid w:val="00390A05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03"/>
    <w:rsid w:val="003952AD"/>
    <w:rsid w:val="003953E5"/>
    <w:rsid w:val="003956CC"/>
    <w:rsid w:val="00395861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E5D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5DD"/>
    <w:rsid w:val="003A19DD"/>
    <w:rsid w:val="003A1BE0"/>
    <w:rsid w:val="003A1DCC"/>
    <w:rsid w:val="003A20B0"/>
    <w:rsid w:val="003A2414"/>
    <w:rsid w:val="003A24DA"/>
    <w:rsid w:val="003A270B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82A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3D3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4E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3FA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5E1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0F2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3C"/>
    <w:rsid w:val="003F039F"/>
    <w:rsid w:val="003F03B5"/>
    <w:rsid w:val="003F03ED"/>
    <w:rsid w:val="003F0527"/>
    <w:rsid w:val="003F06E0"/>
    <w:rsid w:val="003F07F7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C24"/>
    <w:rsid w:val="003F6DEF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4"/>
    <w:rsid w:val="0040598C"/>
    <w:rsid w:val="00405B78"/>
    <w:rsid w:val="00405EA6"/>
    <w:rsid w:val="00405F49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DE7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1E03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6E2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61D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830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965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56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1FB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69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6DC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D35"/>
    <w:rsid w:val="00455FD0"/>
    <w:rsid w:val="00456250"/>
    <w:rsid w:val="004563B2"/>
    <w:rsid w:val="0045643C"/>
    <w:rsid w:val="0045643F"/>
    <w:rsid w:val="004564B3"/>
    <w:rsid w:val="0045652F"/>
    <w:rsid w:val="00456603"/>
    <w:rsid w:val="004566F9"/>
    <w:rsid w:val="00456A3C"/>
    <w:rsid w:val="00456B6B"/>
    <w:rsid w:val="00456D93"/>
    <w:rsid w:val="00457364"/>
    <w:rsid w:val="004573D7"/>
    <w:rsid w:val="00457543"/>
    <w:rsid w:val="004578C1"/>
    <w:rsid w:val="00457AE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9A8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3E21"/>
    <w:rsid w:val="00473EA9"/>
    <w:rsid w:val="00473FDA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1FA2"/>
    <w:rsid w:val="0048211F"/>
    <w:rsid w:val="0048214D"/>
    <w:rsid w:val="00482262"/>
    <w:rsid w:val="004824CA"/>
    <w:rsid w:val="0048265E"/>
    <w:rsid w:val="004829CC"/>
    <w:rsid w:val="00482B8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70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A6F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568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3F12"/>
    <w:rsid w:val="004A425E"/>
    <w:rsid w:val="004A4303"/>
    <w:rsid w:val="004A4354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A7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11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276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18E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C0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D5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0E5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42F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B96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4E8E"/>
    <w:rsid w:val="004D50DF"/>
    <w:rsid w:val="004D5163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5F22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8C"/>
    <w:rsid w:val="004E1CB9"/>
    <w:rsid w:val="004E1EB0"/>
    <w:rsid w:val="004E21B1"/>
    <w:rsid w:val="004E228C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481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12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9EB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405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28D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648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2A1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2FD"/>
    <w:rsid w:val="0052495C"/>
    <w:rsid w:val="00524CB6"/>
    <w:rsid w:val="00524CC3"/>
    <w:rsid w:val="00524F9F"/>
    <w:rsid w:val="00525006"/>
    <w:rsid w:val="00525134"/>
    <w:rsid w:val="00525174"/>
    <w:rsid w:val="0052517B"/>
    <w:rsid w:val="005252FC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2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A9C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4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76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936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A90"/>
    <w:rsid w:val="00570BC1"/>
    <w:rsid w:val="00570C93"/>
    <w:rsid w:val="00570D4E"/>
    <w:rsid w:val="00571203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3F94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196"/>
    <w:rsid w:val="00580680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A9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1EF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68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3E8A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74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430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01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76A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01"/>
    <w:rsid w:val="005D1171"/>
    <w:rsid w:val="005D1260"/>
    <w:rsid w:val="005D1409"/>
    <w:rsid w:val="005D142A"/>
    <w:rsid w:val="005D14A8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575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B84"/>
    <w:rsid w:val="005E0C3C"/>
    <w:rsid w:val="005E0DB9"/>
    <w:rsid w:val="005E10BC"/>
    <w:rsid w:val="005E12AF"/>
    <w:rsid w:val="005E144D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9FA"/>
    <w:rsid w:val="005E2A83"/>
    <w:rsid w:val="005E2B3C"/>
    <w:rsid w:val="005E39C5"/>
    <w:rsid w:val="005E3B8F"/>
    <w:rsid w:val="005E3BAF"/>
    <w:rsid w:val="005E3C22"/>
    <w:rsid w:val="005E4182"/>
    <w:rsid w:val="005E421D"/>
    <w:rsid w:val="005E43C6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9E3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BB6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057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25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3BB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83D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DCB"/>
    <w:rsid w:val="00607E4B"/>
    <w:rsid w:val="00607EF2"/>
    <w:rsid w:val="0061013C"/>
    <w:rsid w:val="0061031E"/>
    <w:rsid w:val="006103C4"/>
    <w:rsid w:val="006103E3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793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392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529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47A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16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5FC1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937"/>
    <w:rsid w:val="0064193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4F"/>
    <w:rsid w:val="006600BE"/>
    <w:rsid w:val="00660164"/>
    <w:rsid w:val="0066023F"/>
    <w:rsid w:val="0066033C"/>
    <w:rsid w:val="006608CB"/>
    <w:rsid w:val="00660A9A"/>
    <w:rsid w:val="0066108E"/>
    <w:rsid w:val="00661327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964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36C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39D3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DE1"/>
    <w:rsid w:val="00680F83"/>
    <w:rsid w:val="0068111B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C46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4FF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1ED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2A"/>
    <w:rsid w:val="00695B63"/>
    <w:rsid w:val="00695DD9"/>
    <w:rsid w:val="00696295"/>
    <w:rsid w:val="00696681"/>
    <w:rsid w:val="00696AFD"/>
    <w:rsid w:val="00696B37"/>
    <w:rsid w:val="00696B88"/>
    <w:rsid w:val="00696C30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138"/>
    <w:rsid w:val="006B1249"/>
    <w:rsid w:val="006B1408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C64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80D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AB1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5E63"/>
    <w:rsid w:val="006C6048"/>
    <w:rsid w:val="006C6096"/>
    <w:rsid w:val="006C6454"/>
    <w:rsid w:val="006C65D4"/>
    <w:rsid w:val="006C663D"/>
    <w:rsid w:val="006C67D6"/>
    <w:rsid w:val="006C6CF9"/>
    <w:rsid w:val="006C6EB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3E00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FD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5FC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502"/>
    <w:rsid w:val="006E163D"/>
    <w:rsid w:val="006E17B4"/>
    <w:rsid w:val="006E1B4E"/>
    <w:rsid w:val="006E1F8B"/>
    <w:rsid w:val="006E212C"/>
    <w:rsid w:val="006E22C3"/>
    <w:rsid w:val="006E275F"/>
    <w:rsid w:val="006E2BAD"/>
    <w:rsid w:val="006E2D16"/>
    <w:rsid w:val="006E2E64"/>
    <w:rsid w:val="006E30A5"/>
    <w:rsid w:val="006E32D4"/>
    <w:rsid w:val="006E340A"/>
    <w:rsid w:val="006E3939"/>
    <w:rsid w:val="006E3B4E"/>
    <w:rsid w:val="006E3F3F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88A"/>
    <w:rsid w:val="006F6BFF"/>
    <w:rsid w:val="006F6D44"/>
    <w:rsid w:val="006F6D72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7C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9D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8FA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006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0B"/>
    <w:rsid w:val="0071667B"/>
    <w:rsid w:val="00716A80"/>
    <w:rsid w:val="00716AB6"/>
    <w:rsid w:val="00716AC0"/>
    <w:rsid w:val="00716BB4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E21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5CB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7D"/>
    <w:rsid w:val="007505D6"/>
    <w:rsid w:val="007505FA"/>
    <w:rsid w:val="007508BE"/>
    <w:rsid w:val="00750E19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9A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1C0A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2F4"/>
    <w:rsid w:val="0077236D"/>
    <w:rsid w:val="007726D3"/>
    <w:rsid w:val="007726D9"/>
    <w:rsid w:val="007727C2"/>
    <w:rsid w:val="007727D4"/>
    <w:rsid w:val="007729B7"/>
    <w:rsid w:val="00772A64"/>
    <w:rsid w:val="00772BC5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1CC"/>
    <w:rsid w:val="007923F7"/>
    <w:rsid w:val="00792497"/>
    <w:rsid w:val="00792969"/>
    <w:rsid w:val="00792DA5"/>
    <w:rsid w:val="007930DC"/>
    <w:rsid w:val="00793263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49B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6FD6"/>
    <w:rsid w:val="007A7177"/>
    <w:rsid w:val="007A75A5"/>
    <w:rsid w:val="007A7608"/>
    <w:rsid w:val="007A7715"/>
    <w:rsid w:val="007A7819"/>
    <w:rsid w:val="007A78A9"/>
    <w:rsid w:val="007A7A0D"/>
    <w:rsid w:val="007A7A19"/>
    <w:rsid w:val="007A7BEC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21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04"/>
    <w:rsid w:val="007B5DD6"/>
    <w:rsid w:val="007B63BE"/>
    <w:rsid w:val="007B6413"/>
    <w:rsid w:val="007B6658"/>
    <w:rsid w:val="007B66E9"/>
    <w:rsid w:val="007B67A1"/>
    <w:rsid w:val="007B6961"/>
    <w:rsid w:val="007B6996"/>
    <w:rsid w:val="007B6B4F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E8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74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CCE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C11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88"/>
    <w:rsid w:val="007F1D60"/>
    <w:rsid w:val="007F1DCA"/>
    <w:rsid w:val="007F1EDB"/>
    <w:rsid w:val="007F1FD9"/>
    <w:rsid w:val="007F2319"/>
    <w:rsid w:val="007F24BE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4D46"/>
    <w:rsid w:val="007F4DBB"/>
    <w:rsid w:val="007F5006"/>
    <w:rsid w:val="007F5381"/>
    <w:rsid w:val="007F560E"/>
    <w:rsid w:val="007F58DF"/>
    <w:rsid w:val="007F5A0F"/>
    <w:rsid w:val="007F5C24"/>
    <w:rsid w:val="007F5E4E"/>
    <w:rsid w:val="007F625E"/>
    <w:rsid w:val="007F64CC"/>
    <w:rsid w:val="007F6BE6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A9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7CB"/>
    <w:rsid w:val="008059D8"/>
    <w:rsid w:val="00805EDD"/>
    <w:rsid w:val="00806027"/>
    <w:rsid w:val="00806114"/>
    <w:rsid w:val="00806129"/>
    <w:rsid w:val="00806157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A46"/>
    <w:rsid w:val="00812B1B"/>
    <w:rsid w:val="00812C3D"/>
    <w:rsid w:val="00812E96"/>
    <w:rsid w:val="00812F66"/>
    <w:rsid w:val="0081309F"/>
    <w:rsid w:val="0081325B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93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77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5CE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697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463"/>
    <w:rsid w:val="0083156C"/>
    <w:rsid w:val="0083172A"/>
    <w:rsid w:val="00831801"/>
    <w:rsid w:val="00831B80"/>
    <w:rsid w:val="00831DDF"/>
    <w:rsid w:val="00832085"/>
    <w:rsid w:val="008322F7"/>
    <w:rsid w:val="008324D3"/>
    <w:rsid w:val="008325C7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139"/>
    <w:rsid w:val="008344C7"/>
    <w:rsid w:val="008347AA"/>
    <w:rsid w:val="0083491F"/>
    <w:rsid w:val="00834BAE"/>
    <w:rsid w:val="00834D87"/>
    <w:rsid w:val="0083518C"/>
    <w:rsid w:val="008351F1"/>
    <w:rsid w:val="0083534C"/>
    <w:rsid w:val="0083549F"/>
    <w:rsid w:val="008354E5"/>
    <w:rsid w:val="008355C0"/>
    <w:rsid w:val="008356C0"/>
    <w:rsid w:val="008356F0"/>
    <w:rsid w:val="00835CC9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AD2"/>
    <w:rsid w:val="0084117A"/>
    <w:rsid w:val="00841316"/>
    <w:rsid w:val="008413AA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1E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0DE7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033"/>
    <w:rsid w:val="0085429D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B07"/>
    <w:rsid w:val="00860C6B"/>
    <w:rsid w:val="00860EBC"/>
    <w:rsid w:val="00860ECA"/>
    <w:rsid w:val="00860FA4"/>
    <w:rsid w:val="00861479"/>
    <w:rsid w:val="0086164E"/>
    <w:rsid w:val="00861836"/>
    <w:rsid w:val="00861914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179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597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ED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54B"/>
    <w:rsid w:val="00883739"/>
    <w:rsid w:val="0088374E"/>
    <w:rsid w:val="0088378F"/>
    <w:rsid w:val="008837B9"/>
    <w:rsid w:val="00883AF3"/>
    <w:rsid w:val="00883CDC"/>
    <w:rsid w:val="00883F85"/>
    <w:rsid w:val="00883FB1"/>
    <w:rsid w:val="00884250"/>
    <w:rsid w:val="008844A6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9B"/>
    <w:rsid w:val="008912F2"/>
    <w:rsid w:val="008915AE"/>
    <w:rsid w:val="0089169A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4DA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685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C22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98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823"/>
    <w:rsid w:val="008C1946"/>
    <w:rsid w:val="008C1C02"/>
    <w:rsid w:val="008C22AD"/>
    <w:rsid w:val="008C2442"/>
    <w:rsid w:val="008C2490"/>
    <w:rsid w:val="008C25CB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61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7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E93"/>
    <w:rsid w:val="008D1F64"/>
    <w:rsid w:val="008D1F81"/>
    <w:rsid w:val="008D2134"/>
    <w:rsid w:val="008D23CE"/>
    <w:rsid w:val="008D23E0"/>
    <w:rsid w:val="008D2826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1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DDC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5FE3"/>
    <w:rsid w:val="008E629F"/>
    <w:rsid w:val="008E6398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50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1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865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5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6C3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0CD"/>
    <w:rsid w:val="009172BB"/>
    <w:rsid w:val="0091748E"/>
    <w:rsid w:val="009174A4"/>
    <w:rsid w:val="0091763E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2DE8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0E2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47"/>
    <w:rsid w:val="00927C96"/>
    <w:rsid w:val="00927F49"/>
    <w:rsid w:val="00927FC5"/>
    <w:rsid w:val="009300A8"/>
    <w:rsid w:val="009301C1"/>
    <w:rsid w:val="00930349"/>
    <w:rsid w:val="0093034D"/>
    <w:rsid w:val="00930505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7F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2D6D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0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8A1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3DC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2F32"/>
    <w:rsid w:val="00943092"/>
    <w:rsid w:val="00943307"/>
    <w:rsid w:val="0094331A"/>
    <w:rsid w:val="0094336C"/>
    <w:rsid w:val="00943875"/>
    <w:rsid w:val="00943905"/>
    <w:rsid w:val="00943A27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BCA"/>
    <w:rsid w:val="00945D1D"/>
    <w:rsid w:val="00945E49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72A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DC4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8FE"/>
    <w:rsid w:val="00955CB9"/>
    <w:rsid w:val="00955D63"/>
    <w:rsid w:val="00955E1C"/>
    <w:rsid w:val="00955FA4"/>
    <w:rsid w:val="0095603C"/>
    <w:rsid w:val="00956367"/>
    <w:rsid w:val="0095675D"/>
    <w:rsid w:val="009567EE"/>
    <w:rsid w:val="00956960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B5F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72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67EB5"/>
    <w:rsid w:val="0097020D"/>
    <w:rsid w:val="00970472"/>
    <w:rsid w:val="00970538"/>
    <w:rsid w:val="00970783"/>
    <w:rsid w:val="0097093A"/>
    <w:rsid w:val="00970B7B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FE"/>
    <w:rsid w:val="00976011"/>
    <w:rsid w:val="00976062"/>
    <w:rsid w:val="009761A4"/>
    <w:rsid w:val="00976746"/>
    <w:rsid w:val="00976938"/>
    <w:rsid w:val="00976BD4"/>
    <w:rsid w:val="00977067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07B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656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27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8C6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834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99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6E53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7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D1F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0DD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6A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7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29F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4D"/>
    <w:rsid w:val="00A12B84"/>
    <w:rsid w:val="00A12C91"/>
    <w:rsid w:val="00A12F6D"/>
    <w:rsid w:val="00A12F72"/>
    <w:rsid w:val="00A1306A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55"/>
    <w:rsid w:val="00A152A2"/>
    <w:rsid w:val="00A1532D"/>
    <w:rsid w:val="00A1552A"/>
    <w:rsid w:val="00A15691"/>
    <w:rsid w:val="00A15857"/>
    <w:rsid w:val="00A15D78"/>
    <w:rsid w:val="00A1620F"/>
    <w:rsid w:val="00A16304"/>
    <w:rsid w:val="00A1635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373"/>
    <w:rsid w:val="00A27913"/>
    <w:rsid w:val="00A27C2C"/>
    <w:rsid w:val="00A27EAA"/>
    <w:rsid w:val="00A3003D"/>
    <w:rsid w:val="00A3008D"/>
    <w:rsid w:val="00A3010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0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41D"/>
    <w:rsid w:val="00A50766"/>
    <w:rsid w:val="00A50810"/>
    <w:rsid w:val="00A5097D"/>
    <w:rsid w:val="00A50B5B"/>
    <w:rsid w:val="00A50D8E"/>
    <w:rsid w:val="00A50F15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2B2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0B9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46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D26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4CA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88A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B8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503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53A"/>
    <w:rsid w:val="00A92745"/>
    <w:rsid w:val="00A92869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C8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5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4F9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1B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D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9F8"/>
    <w:rsid w:val="00AE4FFB"/>
    <w:rsid w:val="00AE5001"/>
    <w:rsid w:val="00AE5108"/>
    <w:rsid w:val="00AE51E7"/>
    <w:rsid w:val="00AE54D7"/>
    <w:rsid w:val="00AE5979"/>
    <w:rsid w:val="00AE5C1B"/>
    <w:rsid w:val="00AE5E47"/>
    <w:rsid w:val="00AE5EEB"/>
    <w:rsid w:val="00AE6183"/>
    <w:rsid w:val="00AE62BF"/>
    <w:rsid w:val="00AE6590"/>
    <w:rsid w:val="00AE665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BE2"/>
    <w:rsid w:val="00AF3E34"/>
    <w:rsid w:val="00AF415F"/>
    <w:rsid w:val="00AF41FA"/>
    <w:rsid w:val="00AF446C"/>
    <w:rsid w:val="00AF450A"/>
    <w:rsid w:val="00AF4924"/>
    <w:rsid w:val="00AF4AB8"/>
    <w:rsid w:val="00AF4AD7"/>
    <w:rsid w:val="00AF5267"/>
    <w:rsid w:val="00AF53DE"/>
    <w:rsid w:val="00AF5464"/>
    <w:rsid w:val="00AF54E7"/>
    <w:rsid w:val="00AF57F5"/>
    <w:rsid w:val="00AF59B4"/>
    <w:rsid w:val="00AF5D29"/>
    <w:rsid w:val="00AF5D60"/>
    <w:rsid w:val="00AF5D73"/>
    <w:rsid w:val="00AF5EA1"/>
    <w:rsid w:val="00AF5EE0"/>
    <w:rsid w:val="00AF60C0"/>
    <w:rsid w:val="00AF619D"/>
    <w:rsid w:val="00AF6591"/>
    <w:rsid w:val="00AF6801"/>
    <w:rsid w:val="00AF682C"/>
    <w:rsid w:val="00AF6AE6"/>
    <w:rsid w:val="00AF6F87"/>
    <w:rsid w:val="00AF7608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886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83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31"/>
    <w:rsid w:val="00B1296D"/>
    <w:rsid w:val="00B12F32"/>
    <w:rsid w:val="00B12FCF"/>
    <w:rsid w:val="00B1312C"/>
    <w:rsid w:val="00B132AB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1DD"/>
    <w:rsid w:val="00B15239"/>
    <w:rsid w:val="00B15299"/>
    <w:rsid w:val="00B15593"/>
    <w:rsid w:val="00B15991"/>
    <w:rsid w:val="00B1599C"/>
    <w:rsid w:val="00B15BFD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5EC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CC6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73E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E65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B7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D2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73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5F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73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F8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B19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A7F35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4FC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4F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B0A"/>
    <w:rsid w:val="00BC0CCC"/>
    <w:rsid w:val="00BC0F21"/>
    <w:rsid w:val="00BC120B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3C2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2B8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BF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34"/>
    <w:rsid w:val="00BD717C"/>
    <w:rsid w:val="00BD71A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1C7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CE5"/>
    <w:rsid w:val="00BE6E9C"/>
    <w:rsid w:val="00BE6F5E"/>
    <w:rsid w:val="00BE7037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90"/>
    <w:rsid w:val="00BF2AA1"/>
    <w:rsid w:val="00BF2E2C"/>
    <w:rsid w:val="00BF321E"/>
    <w:rsid w:val="00BF3508"/>
    <w:rsid w:val="00BF3545"/>
    <w:rsid w:val="00BF37FD"/>
    <w:rsid w:val="00BF3980"/>
    <w:rsid w:val="00BF39A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6AB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23"/>
    <w:rsid w:val="00C12694"/>
    <w:rsid w:val="00C12720"/>
    <w:rsid w:val="00C127E7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9EC"/>
    <w:rsid w:val="00C13C45"/>
    <w:rsid w:val="00C13F93"/>
    <w:rsid w:val="00C13FFA"/>
    <w:rsid w:val="00C142EF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5D4C"/>
    <w:rsid w:val="00C16100"/>
    <w:rsid w:val="00C161A6"/>
    <w:rsid w:val="00C161B7"/>
    <w:rsid w:val="00C166DE"/>
    <w:rsid w:val="00C167E8"/>
    <w:rsid w:val="00C16EF0"/>
    <w:rsid w:val="00C171AF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354"/>
    <w:rsid w:val="00C21360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EA0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3C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9D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A46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CEA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8F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502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8D0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2B3"/>
    <w:rsid w:val="00C6538B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ACB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BF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2E7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8E0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EBB"/>
    <w:rsid w:val="00C91FA8"/>
    <w:rsid w:val="00C92974"/>
    <w:rsid w:val="00C92A68"/>
    <w:rsid w:val="00C9314E"/>
    <w:rsid w:val="00C933BE"/>
    <w:rsid w:val="00C934D5"/>
    <w:rsid w:val="00C9357A"/>
    <w:rsid w:val="00C93714"/>
    <w:rsid w:val="00C937B9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10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DD7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BE"/>
    <w:rsid w:val="00CA18CC"/>
    <w:rsid w:val="00CA1A43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3DB7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135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503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E1A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6AA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929"/>
    <w:rsid w:val="00CE5A7E"/>
    <w:rsid w:val="00CE5CBE"/>
    <w:rsid w:val="00CE5D3F"/>
    <w:rsid w:val="00CE5E5C"/>
    <w:rsid w:val="00CE61AA"/>
    <w:rsid w:val="00CE6586"/>
    <w:rsid w:val="00CE682B"/>
    <w:rsid w:val="00CE68E3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12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34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38F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3E1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CA1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6A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41"/>
    <w:rsid w:val="00D15BA8"/>
    <w:rsid w:val="00D15F70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73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45E"/>
    <w:rsid w:val="00D325F0"/>
    <w:rsid w:val="00D32842"/>
    <w:rsid w:val="00D32AFD"/>
    <w:rsid w:val="00D32C0E"/>
    <w:rsid w:val="00D32EB2"/>
    <w:rsid w:val="00D32F43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5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52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627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17F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B9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D5"/>
    <w:rsid w:val="00D71ABA"/>
    <w:rsid w:val="00D71C20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07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518"/>
    <w:rsid w:val="00D9763D"/>
    <w:rsid w:val="00D97759"/>
    <w:rsid w:val="00D97B4F"/>
    <w:rsid w:val="00D97F11"/>
    <w:rsid w:val="00D97F22"/>
    <w:rsid w:val="00D97FA3"/>
    <w:rsid w:val="00D97FE1"/>
    <w:rsid w:val="00DA02AB"/>
    <w:rsid w:val="00DA0761"/>
    <w:rsid w:val="00DA0923"/>
    <w:rsid w:val="00DA0AE1"/>
    <w:rsid w:val="00DA0BD9"/>
    <w:rsid w:val="00DA0C03"/>
    <w:rsid w:val="00DA0DC5"/>
    <w:rsid w:val="00DA0E5B"/>
    <w:rsid w:val="00DA1068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1FC8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83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82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087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49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37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D7FC9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D07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F88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47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748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47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11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417"/>
    <w:rsid w:val="00E106B3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3F8"/>
    <w:rsid w:val="00E1257D"/>
    <w:rsid w:val="00E12A51"/>
    <w:rsid w:val="00E12C54"/>
    <w:rsid w:val="00E133DC"/>
    <w:rsid w:val="00E135EC"/>
    <w:rsid w:val="00E13970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479"/>
    <w:rsid w:val="00E15D47"/>
    <w:rsid w:val="00E15E68"/>
    <w:rsid w:val="00E160F3"/>
    <w:rsid w:val="00E16966"/>
    <w:rsid w:val="00E16972"/>
    <w:rsid w:val="00E1697B"/>
    <w:rsid w:val="00E16A88"/>
    <w:rsid w:val="00E16B4B"/>
    <w:rsid w:val="00E16C8F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003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3FB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6B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EC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940"/>
    <w:rsid w:val="00E44BB9"/>
    <w:rsid w:val="00E45154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7D6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43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1A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081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EAE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1D3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AF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EC7"/>
    <w:rsid w:val="00E77F2E"/>
    <w:rsid w:val="00E80106"/>
    <w:rsid w:val="00E80115"/>
    <w:rsid w:val="00E80367"/>
    <w:rsid w:val="00E80378"/>
    <w:rsid w:val="00E8040B"/>
    <w:rsid w:val="00E80549"/>
    <w:rsid w:val="00E808C6"/>
    <w:rsid w:val="00E8099F"/>
    <w:rsid w:val="00E80B2F"/>
    <w:rsid w:val="00E80C3B"/>
    <w:rsid w:val="00E80E0E"/>
    <w:rsid w:val="00E80F11"/>
    <w:rsid w:val="00E80FDD"/>
    <w:rsid w:val="00E810A5"/>
    <w:rsid w:val="00E81353"/>
    <w:rsid w:val="00E8158A"/>
    <w:rsid w:val="00E81613"/>
    <w:rsid w:val="00E817BC"/>
    <w:rsid w:val="00E81804"/>
    <w:rsid w:val="00E81A8B"/>
    <w:rsid w:val="00E81BCD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A3B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6E2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AF9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72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1DA"/>
    <w:rsid w:val="00ED1BC3"/>
    <w:rsid w:val="00ED1EF2"/>
    <w:rsid w:val="00ED2107"/>
    <w:rsid w:val="00ED229F"/>
    <w:rsid w:val="00ED24D8"/>
    <w:rsid w:val="00ED2694"/>
    <w:rsid w:val="00ED27EF"/>
    <w:rsid w:val="00ED2D6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268"/>
    <w:rsid w:val="00EE342F"/>
    <w:rsid w:val="00EE3549"/>
    <w:rsid w:val="00EE3A16"/>
    <w:rsid w:val="00EE3A9E"/>
    <w:rsid w:val="00EE3B83"/>
    <w:rsid w:val="00EE3BE1"/>
    <w:rsid w:val="00EE3CD6"/>
    <w:rsid w:val="00EE3E83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04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35A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5E1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765"/>
    <w:rsid w:val="00F02875"/>
    <w:rsid w:val="00F029A0"/>
    <w:rsid w:val="00F02B04"/>
    <w:rsid w:val="00F02B3F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3AA4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600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473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610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9D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BF5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1CA"/>
    <w:rsid w:val="00F353C5"/>
    <w:rsid w:val="00F35522"/>
    <w:rsid w:val="00F3561B"/>
    <w:rsid w:val="00F3579B"/>
    <w:rsid w:val="00F35903"/>
    <w:rsid w:val="00F3597F"/>
    <w:rsid w:val="00F35CB4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4DF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593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2EB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01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C35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0E9"/>
    <w:rsid w:val="00F8528B"/>
    <w:rsid w:val="00F852AC"/>
    <w:rsid w:val="00F8548B"/>
    <w:rsid w:val="00F854A1"/>
    <w:rsid w:val="00F854CE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2F1"/>
    <w:rsid w:val="00F87367"/>
    <w:rsid w:val="00F874A8"/>
    <w:rsid w:val="00F87D1C"/>
    <w:rsid w:val="00F87E18"/>
    <w:rsid w:val="00F9011A"/>
    <w:rsid w:val="00F90492"/>
    <w:rsid w:val="00F90D8D"/>
    <w:rsid w:val="00F91159"/>
    <w:rsid w:val="00F912E5"/>
    <w:rsid w:val="00F91404"/>
    <w:rsid w:val="00F914FB"/>
    <w:rsid w:val="00F91681"/>
    <w:rsid w:val="00F91924"/>
    <w:rsid w:val="00F919E7"/>
    <w:rsid w:val="00F91B4A"/>
    <w:rsid w:val="00F91E9B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8CD"/>
    <w:rsid w:val="00F95A3A"/>
    <w:rsid w:val="00F95AFA"/>
    <w:rsid w:val="00F95C05"/>
    <w:rsid w:val="00F95D9A"/>
    <w:rsid w:val="00F96224"/>
    <w:rsid w:val="00F96315"/>
    <w:rsid w:val="00F963D2"/>
    <w:rsid w:val="00F96926"/>
    <w:rsid w:val="00F969A3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591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B1E"/>
    <w:rsid w:val="00FA5D75"/>
    <w:rsid w:val="00FA5E35"/>
    <w:rsid w:val="00FA5E3B"/>
    <w:rsid w:val="00FA6133"/>
    <w:rsid w:val="00FA63A5"/>
    <w:rsid w:val="00FA63C2"/>
    <w:rsid w:val="00FA65D4"/>
    <w:rsid w:val="00FA6A26"/>
    <w:rsid w:val="00FA6B9E"/>
    <w:rsid w:val="00FA6CDC"/>
    <w:rsid w:val="00FA6DC8"/>
    <w:rsid w:val="00FA6EC9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675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01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3D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DC7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1B4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BBB"/>
    <w:rsid w:val="00FD5C69"/>
    <w:rsid w:val="00FD5DC2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735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2F9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B6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9B01B-67DB-4A08-934D-4307B01B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489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3</cp:revision>
  <cp:lastPrinted>2021-11-10T03:51:00Z</cp:lastPrinted>
  <dcterms:created xsi:type="dcterms:W3CDTF">2021-11-10T07:17:00Z</dcterms:created>
  <dcterms:modified xsi:type="dcterms:W3CDTF">2021-11-10T07:19:00Z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