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9345D" w14:textId="50C74C46" w:rsidR="004956B4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8C5F66B" w14:textId="77777777" w:rsidR="00DC20DD" w:rsidRPr="00B10F95" w:rsidRDefault="00DC20DD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458A94D3" w14:textId="77777777"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07C2F9A" w14:textId="77777777" w:rsidR="00035AA5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73B15B0" w14:textId="77777777" w:rsidR="00066C93" w:rsidRPr="00B10F95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5483E0" w14:textId="77777777" w:rsidR="008E41B2" w:rsidRPr="00C923DA" w:rsidRDefault="008E41B2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93CA3" w:rsidRPr="00B10F95">
        <w:rPr>
          <w:rFonts w:ascii="Angsana New" w:hAnsi="Angsana New" w:cs="Angsana New"/>
          <w:b/>
          <w:bCs/>
          <w:sz w:val="52"/>
          <w:szCs w:val="52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E615F"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 w:rsidR="00C923D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C923DA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3A542A27" w14:textId="77777777" w:rsidR="008E41B2" w:rsidRPr="005C443F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05B77BA0" w14:textId="785DEDF6" w:rsidR="001464A2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6B0E4B5D" w14:textId="0179B391" w:rsidR="001464A2" w:rsidRPr="00B10F95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6F453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332885" w:rsidRPr="0033288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32885" w:rsidRPr="00332885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9157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ายน </w:t>
      </w:r>
      <w:r w:rsidR="00332885" w:rsidRPr="00332885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1E6E2F5D" w14:textId="77777777" w:rsidR="001464A2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41BD0F0" w14:textId="77777777" w:rsidR="001464A2" w:rsidRPr="006175B8" w:rsidRDefault="001464A2" w:rsidP="001464A2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6175B8">
        <w:rPr>
          <w:rFonts w:ascii="Angsana New" w:hAnsi="Angsana New" w:cs="Angsana New" w:hint="cs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6175B8">
        <w:rPr>
          <w:rFonts w:ascii="Angsana New" w:hAnsi="Angsana New" w:cs="Angsana New" w:hint="cs"/>
          <w:sz w:val="32"/>
          <w:szCs w:val="32"/>
          <w:cs/>
        </w:rPr>
        <w:t>ผู้สอบบัญชีรับอนุญาต</w:t>
      </w:r>
    </w:p>
    <w:p w14:paraId="4AE16BD5" w14:textId="77777777" w:rsidR="00CF0CD3" w:rsidRPr="00CF0CD3" w:rsidRDefault="00CF0CD3" w:rsidP="00CF0CD3"/>
    <w:p w14:paraId="44F2AD22" w14:textId="77777777" w:rsidR="00CF0CD3" w:rsidRPr="00CF0CD3" w:rsidRDefault="00CF0CD3" w:rsidP="00CF0CD3"/>
    <w:p w14:paraId="2CE8DAA1" w14:textId="77777777" w:rsidR="00CF0CD3" w:rsidRPr="00CF0CD3" w:rsidRDefault="00CF0CD3" w:rsidP="00CF0CD3"/>
    <w:p w14:paraId="7C180DD4" w14:textId="77777777" w:rsidR="00CF0CD3" w:rsidRPr="00CF0CD3" w:rsidRDefault="00CF0CD3" w:rsidP="00CF0CD3"/>
    <w:p w14:paraId="41D778D3" w14:textId="77777777" w:rsidR="00CF0CD3" w:rsidRPr="00CF0CD3" w:rsidRDefault="00CF0CD3" w:rsidP="00CF0CD3"/>
    <w:p w14:paraId="02430568" w14:textId="77777777" w:rsidR="00CF0CD3" w:rsidRPr="00CF0CD3" w:rsidRDefault="00CF0CD3" w:rsidP="00CF0CD3"/>
    <w:p w14:paraId="60331695" w14:textId="77777777" w:rsidR="00CF0CD3" w:rsidRPr="00CF0CD3" w:rsidRDefault="00CF0CD3" w:rsidP="00CF0CD3"/>
    <w:p w14:paraId="22F64DFD" w14:textId="77777777" w:rsidR="00CF0CD3" w:rsidRPr="00CF0CD3" w:rsidRDefault="00CF0CD3" w:rsidP="00CF0CD3"/>
    <w:p w14:paraId="5E1AB70E" w14:textId="77777777" w:rsidR="00CF0CD3" w:rsidRDefault="00CF0CD3" w:rsidP="00CF0CD3">
      <w:pPr>
        <w:jc w:val="center"/>
      </w:pPr>
    </w:p>
    <w:p w14:paraId="41ED6D40" w14:textId="77777777" w:rsidR="00CF0CD3" w:rsidRDefault="00CF0CD3" w:rsidP="00CF0CD3"/>
    <w:p w14:paraId="4C850FEF" w14:textId="77777777" w:rsidR="00CF0CD3" w:rsidRPr="00CF0CD3" w:rsidRDefault="00CF0CD3" w:rsidP="00CF0CD3">
      <w:pPr>
        <w:sectPr w:rsidR="00CF0CD3" w:rsidRPr="00CF0CD3" w:rsidSect="00D721CA">
          <w:footerReference w:type="default" r:id="rId8"/>
          <w:footerReference w:type="first" r:id="rId9"/>
          <w:pgSz w:w="11909" w:h="16834" w:code="9"/>
          <w:pgMar w:top="1620" w:right="1152" w:bottom="576" w:left="1152" w:header="720" w:footer="720" w:gutter="0"/>
          <w:pgNumType w:start="0"/>
          <w:cols w:space="720"/>
          <w:titlePg/>
        </w:sectPr>
      </w:pPr>
    </w:p>
    <w:p w14:paraId="27C11BF1" w14:textId="77777777" w:rsidR="004956B4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="Angsana New" w:hAnsi="Angsana New" w:cs="Angsana New"/>
          <w:sz w:val="30"/>
          <w:szCs w:val="30"/>
        </w:rPr>
      </w:pPr>
    </w:p>
    <w:p w14:paraId="3659B768" w14:textId="77777777"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ADDD5DE" w14:textId="77777777" w:rsidR="005A3EEC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B626B42" w14:textId="77777777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B8165AE" w14:textId="6E26A35F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B565837" w14:textId="77777777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4F49408A" w14:textId="7D5AC6FA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E9057D6" w14:textId="77777777" w:rsidR="001B613F" w:rsidRDefault="001B613F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83DCA4B" w14:textId="77777777" w:rsidR="00A76CC2" w:rsidRPr="00B10F95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203C8B2" w14:textId="77777777" w:rsidR="004A2387" w:rsidRPr="00B10F95" w:rsidRDefault="004A2387" w:rsidP="004A2387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26372A89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D678364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772860F3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1924168" w14:textId="7D7D47E2" w:rsidR="00741636" w:rsidRPr="00624CB5" w:rsidRDefault="00741636" w:rsidP="0074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z w:val="30"/>
          <w:szCs w:val="30"/>
        </w:rPr>
        <w:t>30</w:t>
      </w:r>
      <w:r w:rsidR="001464A2">
        <w:rPr>
          <w:rFonts w:ascii="Angsana New" w:hAnsi="Angsana New" w:cs="Angsana New"/>
          <w:sz w:val="30"/>
          <w:szCs w:val="30"/>
        </w:rPr>
        <w:t xml:space="preserve"> </w:t>
      </w:r>
      <w:r w:rsidR="00A9157E">
        <w:rPr>
          <w:rFonts w:ascii="Angsana New" w:hAnsi="Angsana New" w:cs="Angsana New" w:hint="cs"/>
          <w:sz w:val="30"/>
          <w:szCs w:val="30"/>
          <w:cs/>
        </w:rPr>
        <w:t>กันย</w:t>
      </w:r>
      <w:r w:rsidR="001464A2">
        <w:rPr>
          <w:rFonts w:ascii="Angsana New" w:hAnsi="Angsana New" w:cs="Angsana New" w:hint="cs"/>
          <w:sz w:val="30"/>
          <w:szCs w:val="30"/>
          <w:cs/>
        </w:rPr>
        <w:t>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z w:val="30"/>
          <w:szCs w:val="30"/>
        </w:rPr>
        <w:t>2564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br/>
      </w:r>
      <w:r w:rsidRPr="00624CB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85A0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A9157E">
        <w:rPr>
          <w:rFonts w:ascii="Angsana New" w:hAnsi="Angsana New" w:cs="Angsana New" w:hint="cs"/>
          <w:sz w:val="30"/>
          <w:szCs w:val="30"/>
          <w:cs/>
        </w:rPr>
        <w:t>เก้า</w:t>
      </w:r>
      <w:r w:rsidR="00285A06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B63F9F">
        <w:rPr>
          <w:rFonts w:ascii="Angsana New" w:hAnsi="Angsana New" w:cs="Angsana New"/>
          <w:sz w:val="30"/>
          <w:szCs w:val="30"/>
        </w:rPr>
        <w:t xml:space="preserve">    </w:t>
      </w:r>
      <w:r w:rsidR="00332885" w:rsidRPr="00332885">
        <w:rPr>
          <w:rFonts w:ascii="Angsana New" w:hAnsi="Angsana New" w:cs="Angsana New"/>
          <w:sz w:val="30"/>
          <w:szCs w:val="30"/>
        </w:rPr>
        <w:t>30</w:t>
      </w:r>
      <w:r w:rsidR="00285A06">
        <w:rPr>
          <w:rFonts w:ascii="Angsana New" w:hAnsi="Angsana New" w:cs="Angsana New"/>
          <w:sz w:val="30"/>
          <w:szCs w:val="30"/>
        </w:rPr>
        <w:t xml:space="preserve"> </w:t>
      </w:r>
      <w:r w:rsidR="00A9157E">
        <w:rPr>
          <w:rFonts w:ascii="Angsana New" w:hAnsi="Angsana New" w:cs="Angsana New" w:hint="cs"/>
          <w:sz w:val="30"/>
          <w:szCs w:val="30"/>
          <w:cs/>
        </w:rPr>
        <w:t>กันย</w:t>
      </w:r>
      <w:r w:rsidR="00285A06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332885" w:rsidRPr="00332885">
        <w:rPr>
          <w:rFonts w:ascii="Angsana New" w:hAnsi="Angsana New" w:cs="Angsana New"/>
          <w:sz w:val="30"/>
          <w:szCs w:val="30"/>
        </w:rPr>
        <w:t>2564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285A06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="00A9157E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Pr="00285A06">
        <w:rPr>
          <w:rFonts w:ascii="Angsana New" w:hAnsi="Angsana New" w:cs="Angsana New"/>
          <w:spacing w:val="-2"/>
          <w:sz w:val="30"/>
          <w:szCs w:val="30"/>
          <w:cs/>
        </w:rPr>
        <w:t>เดือนสิ้นสุดวัน</w:t>
      </w:r>
      <w:r w:rsidRPr="00285A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332885" w:rsidRPr="00332885">
        <w:rPr>
          <w:rFonts w:ascii="Angsana New" w:hAnsi="Angsana New" w:cs="Angsana New"/>
          <w:spacing w:val="-2"/>
          <w:sz w:val="30"/>
          <w:szCs w:val="30"/>
        </w:rPr>
        <w:t>30</w:t>
      </w:r>
      <w:r w:rsidR="001464A2" w:rsidRPr="00285A0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577C2">
        <w:rPr>
          <w:rFonts w:ascii="Angsana New" w:hAnsi="Angsana New" w:cs="Angsana New" w:hint="cs"/>
          <w:spacing w:val="-2"/>
          <w:sz w:val="30"/>
          <w:szCs w:val="30"/>
          <w:cs/>
        </w:rPr>
        <w:t>กันย</w:t>
      </w:r>
      <w:r w:rsidR="001464A2" w:rsidRPr="00285A06">
        <w:rPr>
          <w:rFonts w:ascii="Angsana New" w:hAnsi="Angsana New" w:cs="Angsana New" w:hint="cs"/>
          <w:spacing w:val="-2"/>
          <w:sz w:val="30"/>
          <w:szCs w:val="30"/>
          <w:cs/>
        </w:rPr>
        <w:t>ายน</w:t>
      </w:r>
      <w:r w:rsidRPr="00285A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 w:cs="Angsana New"/>
          <w:spacing w:val="-2"/>
          <w:sz w:val="30"/>
          <w:szCs w:val="30"/>
        </w:rPr>
        <w:t>2564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หมายเหตุประกอบงบการเงินแบบย่อ </w:t>
      </w:r>
      <w:r w:rsidRPr="00B63F9F">
        <w:rPr>
          <w:rFonts w:ascii="Angsana New" w:hAnsi="Angsana New" w:cs="Angsana New"/>
          <w:spacing w:val="-2"/>
          <w:sz w:val="30"/>
          <w:szCs w:val="30"/>
        </w:rPr>
        <w:t>(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B63F9F">
        <w:rPr>
          <w:rFonts w:ascii="Angsana New" w:hAnsi="Angsana New" w:cs="Angsana New"/>
          <w:spacing w:val="-2"/>
          <w:sz w:val="30"/>
          <w:szCs w:val="30"/>
          <w:cs/>
        </w:rPr>
        <w:t xml:space="preserve"> ของบริษัท</w:t>
      </w:r>
      <w:r w:rsidRPr="00B63F9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>อิชิตัน กรุ๊ป</w:t>
      </w:r>
      <w:r w:rsidRPr="00B63F9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3F9F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(มหาชน) 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</w:t>
      </w:r>
      <w:r w:rsidR="00285A06">
        <w:rPr>
          <w:rFonts w:ascii="Angsana New" w:hAnsi="Angsana New" w:cs="Angsana New" w:hint="cs"/>
          <w:sz w:val="30"/>
          <w:szCs w:val="30"/>
          <w:cs/>
        </w:rPr>
        <w:t>ะ</w:t>
      </w:r>
      <w:r>
        <w:rPr>
          <w:rFonts w:ascii="Angsana New" w:hAnsi="Angsana New" w:cs="Angsana New" w:hint="cs"/>
          <w:sz w:val="30"/>
          <w:szCs w:val="30"/>
          <w:cs/>
        </w:rPr>
        <w:t>ของเฉพาะบริษัท อิชิตัน กรุ๊ป จำกัด (มหาชน) ตามลำดับ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332885" w:rsidRPr="00332885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</w:t>
      </w:r>
      <w:r w:rsidR="00B63F9F">
        <w:rPr>
          <w:rFonts w:ascii="Angsana New" w:hAnsi="Angsana New" w:cs="Angsana New"/>
          <w:sz w:val="30"/>
          <w:szCs w:val="30"/>
        </w:rPr>
        <w:t xml:space="preserve">          </w:t>
      </w:r>
      <w:r w:rsidRPr="00624CB5">
        <w:rPr>
          <w:rFonts w:ascii="Angsana New" w:hAnsi="Angsana New" w:cs="Angsana New"/>
          <w:sz w:val="30"/>
          <w:szCs w:val="30"/>
          <w:cs/>
        </w:rPr>
        <w:t>ของข้าพเจ้า</w:t>
      </w:r>
    </w:p>
    <w:p w14:paraId="506A9688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1DC443" w14:textId="77777777" w:rsidR="004A2387" w:rsidRPr="00CE7151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4FF048D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65E5044" w14:textId="17625AB1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33E051A" w14:textId="77777777" w:rsidR="00D721CA" w:rsidRPr="00CE7151" w:rsidRDefault="00D721CA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FDC8F61" w14:textId="77777777" w:rsidR="004A2387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4A2387" w:rsidSect="00D721CA">
          <w:footerReference w:type="first" r:id="rId10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7E2A61A" w14:textId="77777777" w:rsidR="004A2387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D0B1C45" w14:textId="77777777" w:rsidR="004A2387" w:rsidRPr="00CE7151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E486167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9CD7A31" w14:textId="0BC756C0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AD59878" w14:textId="77777777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47185F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57EDA1D" w14:textId="77777777" w:rsidR="004A2387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E827011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11F473" w14:textId="77777777" w:rsidR="004A2387" w:rsidRPr="00732338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นารีวรรณ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ชัยบันทัด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04DBA311" w14:textId="77777777" w:rsidR="004A2387" w:rsidRPr="00732338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90B7AFF" w14:textId="4AEDCDC4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 w:cs="Angsana New"/>
          <w:sz w:val="30"/>
          <w:szCs w:val="30"/>
        </w:rPr>
        <w:t>9219</w:t>
      </w:r>
    </w:p>
    <w:p w14:paraId="487A6ED7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FAFEA8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70830A0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D824B4A" w14:textId="77777777" w:rsidR="00E26D5E" w:rsidRDefault="002B3342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r w:rsidRPr="002B3342">
        <w:rPr>
          <w:rFonts w:ascii="Angsana New" w:hAnsi="Angsana New" w:cs="Angsana New"/>
          <w:sz w:val="30"/>
          <w:szCs w:val="30"/>
        </w:rPr>
        <w:t>10</w:t>
      </w:r>
      <w:r w:rsidR="00F90D3E" w:rsidRPr="002B3342">
        <w:rPr>
          <w:rFonts w:ascii="Angsana New" w:hAnsi="Angsana New" w:cs="Angsana New"/>
          <w:sz w:val="30"/>
          <w:szCs w:val="30"/>
        </w:rPr>
        <w:t xml:space="preserve"> </w:t>
      </w:r>
      <w:r w:rsidR="00A9157E" w:rsidRPr="002B3342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90D3E" w:rsidRPr="002B33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885" w:rsidRPr="002B3342">
        <w:rPr>
          <w:rFonts w:ascii="Angsana New" w:hAnsi="Angsana New" w:cs="Angsana New" w:hint="cs"/>
          <w:sz w:val="30"/>
          <w:szCs w:val="30"/>
        </w:rPr>
        <w:t>256</w:t>
      </w:r>
      <w:r w:rsidR="00332885" w:rsidRPr="002B3342">
        <w:rPr>
          <w:rFonts w:ascii="Angsana New" w:hAnsi="Angsana New" w:cs="Angsana New"/>
          <w:sz w:val="30"/>
          <w:szCs w:val="30"/>
        </w:rPr>
        <w:t>4</w:t>
      </w:r>
    </w:p>
    <w:p w14:paraId="10C06926" w14:textId="408EA076" w:rsidR="002632CF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2632CF" w:rsidSect="00B16945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8FBF5" w14:textId="77777777" w:rsidR="007C476B" w:rsidRDefault="007C476B" w:rsidP="004956B4">
      <w:r>
        <w:separator/>
      </w:r>
    </w:p>
  </w:endnote>
  <w:endnote w:type="continuationSeparator" w:id="0">
    <w:p w14:paraId="5B33A2D4" w14:textId="77777777" w:rsidR="007C476B" w:rsidRDefault="007C476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94643" w14:textId="696DC60D" w:rsidR="007C476B" w:rsidRPr="009B4CE9" w:rsidRDefault="007C476B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32885">
      <w:rPr>
        <w:rFonts w:ascii="Angsana New" w:hAnsi="Angsana New"/>
        <w:sz w:val="30"/>
        <w:szCs w:val="30"/>
        <w:lang w:val="en-US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B55E9" w14:textId="77777777" w:rsidR="007C476B" w:rsidRPr="00CF0CD3" w:rsidRDefault="007C476B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89A2F" w14:textId="77777777" w:rsidR="007C476B" w:rsidRPr="00107788" w:rsidRDefault="007C476B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141022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E42818" w14:textId="4230DDE4" w:rsidR="00D721CA" w:rsidRPr="00D721CA" w:rsidRDefault="00D721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721C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721C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721C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721C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721C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72390" w14:textId="77777777" w:rsidR="007C476B" w:rsidRDefault="007C476B" w:rsidP="004956B4">
      <w:r>
        <w:separator/>
      </w:r>
    </w:p>
  </w:footnote>
  <w:footnote w:type="continuationSeparator" w:id="0">
    <w:p w14:paraId="6D3CBA65" w14:textId="77777777" w:rsidR="007C476B" w:rsidRDefault="007C476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A2534" w14:textId="41B5FD3F" w:rsidR="007C476B" w:rsidRDefault="007C476B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7DC12C3B" w14:textId="77777777" w:rsidR="00D721CA" w:rsidRPr="00C8434E" w:rsidRDefault="00D721CA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6"/>
  </w:num>
  <w:num w:numId="16">
    <w:abstractNumId w:val="41"/>
  </w:num>
  <w:num w:numId="17">
    <w:abstractNumId w:val="43"/>
  </w:num>
  <w:num w:numId="18">
    <w:abstractNumId w:val="33"/>
  </w:num>
  <w:num w:numId="19">
    <w:abstractNumId w:val="39"/>
  </w:num>
  <w:num w:numId="20">
    <w:abstractNumId w:val="15"/>
  </w:num>
  <w:num w:numId="21">
    <w:abstractNumId w:val="21"/>
  </w:num>
  <w:num w:numId="22">
    <w:abstractNumId w:val="25"/>
  </w:num>
  <w:num w:numId="23">
    <w:abstractNumId w:val="27"/>
  </w:num>
  <w:num w:numId="24">
    <w:abstractNumId w:val="17"/>
  </w:num>
  <w:num w:numId="25">
    <w:abstractNumId w:val="18"/>
  </w:num>
  <w:num w:numId="26">
    <w:abstractNumId w:val="42"/>
  </w:num>
  <w:num w:numId="27">
    <w:abstractNumId w:val="32"/>
  </w:num>
  <w:num w:numId="28">
    <w:abstractNumId w:val="14"/>
  </w:num>
  <w:num w:numId="29">
    <w:abstractNumId w:val="13"/>
  </w:num>
  <w:num w:numId="30">
    <w:abstractNumId w:val="37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0"/>
  </w:num>
  <w:num w:numId="36">
    <w:abstractNumId w:val="12"/>
  </w:num>
  <w:num w:numId="37">
    <w:abstractNumId w:val="16"/>
  </w:num>
  <w:num w:numId="38">
    <w:abstractNumId w:val="44"/>
  </w:num>
  <w:num w:numId="39">
    <w:abstractNumId w:val="38"/>
  </w:num>
  <w:num w:numId="40">
    <w:abstractNumId w:val="35"/>
  </w:num>
  <w:num w:numId="41">
    <w:abstractNumId w:val="29"/>
  </w:num>
  <w:num w:numId="42">
    <w:abstractNumId w:val="34"/>
  </w:num>
  <w:num w:numId="43">
    <w:abstractNumId w:val="28"/>
  </w:num>
  <w:num w:numId="44">
    <w:abstractNumId w:val="31"/>
  </w:num>
  <w:num w:numId="45">
    <w:abstractNumId w:val="30"/>
  </w:num>
  <w:num w:numId="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3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898"/>
    <w:rsid w:val="00120992"/>
    <w:rsid w:val="001209E9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BC0"/>
    <w:rsid w:val="00185EF9"/>
    <w:rsid w:val="00186CED"/>
    <w:rsid w:val="001873FA"/>
    <w:rsid w:val="00187530"/>
    <w:rsid w:val="00187796"/>
    <w:rsid w:val="00187E44"/>
    <w:rsid w:val="00190ED2"/>
    <w:rsid w:val="0019117A"/>
    <w:rsid w:val="00191396"/>
    <w:rsid w:val="00191529"/>
    <w:rsid w:val="001915A5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C67"/>
    <w:rsid w:val="001B06EC"/>
    <w:rsid w:val="001B083A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32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BBB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4AAF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5498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595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AD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4AD"/>
    <w:rsid w:val="00687E3D"/>
    <w:rsid w:val="00690174"/>
    <w:rsid w:val="0069020D"/>
    <w:rsid w:val="0069066E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1F4C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0B23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A72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D83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7E"/>
    <w:rsid w:val="00916110"/>
    <w:rsid w:val="00916117"/>
    <w:rsid w:val="009162EC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6FFF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7F7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FCC"/>
    <w:rsid w:val="00A4071E"/>
    <w:rsid w:val="00A409FE"/>
    <w:rsid w:val="00A40EDA"/>
    <w:rsid w:val="00A41772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F69"/>
    <w:rsid w:val="00A4520D"/>
    <w:rsid w:val="00A45518"/>
    <w:rsid w:val="00A4674D"/>
    <w:rsid w:val="00A472F1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3E3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D9"/>
    <w:rsid w:val="00AD564C"/>
    <w:rsid w:val="00AD5704"/>
    <w:rsid w:val="00AD670B"/>
    <w:rsid w:val="00AD6FFE"/>
    <w:rsid w:val="00AD7114"/>
    <w:rsid w:val="00AD7272"/>
    <w:rsid w:val="00AD72B1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0C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57ECE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8CE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7C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1CA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6D5"/>
    <w:rsid w:val="00DB1790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904"/>
    <w:rsid w:val="00EE1912"/>
    <w:rsid w:val="00EE20D9"/>
    <w:rsid w:val="00EE233C"/>
    <w:rsid w:val="00EE260B"/>
    <w:rsid w:val="00EE27F0"/>
    <w:rsid w:val="00EE2965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7472"/>
    <w:rsid w:val="00F47A37"/>
    <w:rsid w:val="00F47E20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2F8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65D3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413</Words>
  <Characters>1618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2021-07-30T11:35:00Z</cp:lastPrinted>
  <dcterms:created xsi:type="dcterms:W3CDTF">2021-11-09T08:45:00Z</dcterms:created>
  <dcterms:modified xsi:type="dcterms:W3CDTF">2021-11-09T08:48:00Z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