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13801" w14:textId="77777777" w:rsidR="00AF3B93" w:rsidRPr="00B10F95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หมายเหตุ</w:t>
      </w:r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B0623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Cs w:val="22"/>
        </w:rPr>
      </w:pPr>
    </w:p>
    <w:p w14:paraId="776169F9" w14:textId="37716E48" w:rsidR="004D4FDD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741636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17BA412" w14:textId="77777777" w:rsidR="009C002F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5231C3" w14:textId="77777777" w:rsidR="00AF3B93" w:rsidRPr="001A5C8D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138EFD7A" w14:textId="157BD8DF" w:rsidR="00D01783" w:rsidRPr="001A5C8D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</w:t>
      </w:r>
      <w:r w:rsidR="005D0474"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="001F7AAA"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</w:t>
      </w:r>
      <w:r w:rsidR="00D01783"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า</w:t>
      </w:r>
    </w:p>
    <w:p w14:paraId="7F4BDCFA" w14:textId="17E70A1E" w:rsidR="00117FF0" w:rsidRPr="001A5C8D" w:rsidRDefault="00D01783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</w:t>
      </w:r>
      <w:r w:rsidR="008707AA"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</w:t>
      </w:r>
    </w:p>
    <w:p w14:paraId="1375BE94" w14:textId="15A0A3E4" w:rsidR="00C44260" w:rsidRPr="001A5C8D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4EBC0C3D" w14:textId="4B56F219" w:rsidR="00741636" w:rsidRPr="001A5C8D" w:rsidRDefault="00741636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271D0271" w14:textId="77777777" w:rsidR="00B7788D" w:rsidRPr="001A5C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="00F17DB5"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925D91"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7D5908DC" w14:textId="77777777" w:rsidR="00B7788D" w:rsidRPr="001A5C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618E35C2" w14:textId="77777777" w:rsidR="00704670" w:rsidRPr="001A5C8D" w:rsidRDefault="00704670" w:rsidP="00704670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5BB5E96A" w14:textId="4E024156" w:rsidR="00261320" w:rsidRPr="001A5C8D" w:rsidRDefault="0036747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A3B823A" w14:textId="2DFAF051" w:rsidR="00285A06" w:rsidRDefault="00285A06" w:rsidP="00285A06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C569676" w14:textId="77777777" w:rsidR="00991836" w:rsidRDefault="00991836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lang w:bidi="th-TH"/>
        </w:rPr>
      </w:pPr>
    </w:p>
    <w:p w14:paraId="4461A1A7" w14:textId="73AD2AEB" w:rsidR="003057D6" w:rsidRPr="009F3C1F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34F97">
        <w:br w:type="page"/>
      </w:r>
      <w:r w:rsidR="003057D6" w:rsidRPr="009F3C1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B1744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</w:t>
      </w:r>
      <w:r w:rsidR="001B613F">
        <w:rPr>
          <w:rFonts w:ascii="Angsana New" w:hAnsi="Angsana New" w:cs="Angsana New" w:hint="cs"/>
          <w:sz w:val="30"/>
          <w:szCs w:val="30"/>
          <w:cs/>
          <w:lang w:bidi="th-TH"/>
        </w:rPr>
        <w:t>กาล</w:t>
      </w:r>
      <w:r w:rsidR="003057D6" w:rsidRPr="009F3C1F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7083550A" w14:textId="77777777" w:rsidR="0083298D" w:rsidRPr="009F3C1F" w:rsidRDefault="0083298D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624482" w14:textId="7279826E" w:rsidR="0083298D" w:rsidRPr="004C663D" w:rsidRDefault="00117FF0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คณะ</w:t>
      </w:r>
      <w:r w:rsidR="00323BAD" w:rsidRPr="009F3C1F">
        <w:rPr>
          <w:rFonts w:ascii="Angsana New" w:hAnsi="Angsana New" w:cs="Angsana New"/>
          <w:sz w:val="30"/>
          <w:szCs w:val="30"/>
          <w:cs/>
        </w:rPr>
        <w:t>กรรมการได้อนุมัติให้ออก</w:t>
      </w:r>
      <w:r w:rsidR="0083298D" w:rsidRPr="009F3C1F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A238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3298D" w:rsidRPr="009F3C1F">
        <w:rPr>
          <w:rFonts w:ascii="Angsana New" w:hAnsi="Angsana New" w:cs="Angsana New"/>
          <w:sz w:val="30"/>
          <w:szCs w:val="30"/>
          <w:cs/>
        </w:rPr>
        <w:t>นี้</w:t>
      </w:r>
      <w:r w:rsidR="0083298D" w:rsidRPr="00846F1C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8720C" w:rsidRPr="00846F1C">
        <w:rPr>
          <w:rFonts w:ascii="Angsana New" w:hAnsi="Angsana New" w:cs="Angsana New"/>
          <w:sz w:val="30"/>
          <w:szCs w:val="30"/>
        </w:rPr>
        <w:t xml:space="preserve"> </w:t>
      </w:r>
      <w:r w:rsidR="002B3342" w:rsidRPr="002B3342">
        <w:rPr>
          <w:rFonts w:ascii="Angsana New" w:hAnsi="Angsana New" w:cs="Angsana New"/>
          <w:sz w:val="30"/>
          <w:szCs w:val="30"/>
        </w:rPr>
        <w:t>10</w:t>
      </w:r>
      <w:r w:rsidR="00285A06" w:rsidRPr="002B3342">
        <w:rPr>
          <w:rFonts w:ascii="Angsana New" w:hAnsi="Angsana New" w:cs="Angsana New"/>
          <w:sz w:val="30"/>
          <w:szCs w:val="30"/>
        </w:rPr>
        <w:t xml:space="preserve"> </w:t>
      </w:r>
      <w:r w:rsidR="00A9157E" w:rsidRPr="002B3342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285A06" w:rsidRPr="002B33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2885" w:rsidRPr="002B3342">
        <w:rPr>
          <w:rFonts w:ascii="Angsana New" w:hAnsi="Angsana New" w:cs="Angsana New"/>
          <w:sz w:val="30"/>
          <w:szCs w:val="30"/>
        </w:rPr>
        <w:t>2564</w:t>
      </w:r>
    </w:p>
    <w:p w14:paraId="49EB3460" w14:textId="77777777" w:rsidR="0083298D" w:rsidRPr="009F3C1F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7A03B8F" w14:textId="5143B48E" w:rsidR="004D4FDD" w:rsidRPr="009F3C1F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F3C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4A238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9F3C1F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081708D" w14:textId="41573B34" w:rsidR="000B42D5" w:rsidRPr="002109C2" w:rsidRDefault="000B42D5" w:rsidP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1418C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</w:t>
      </w:r>
      <w:r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</w:t>
      </w:r>
      <w:r w:rsidR="0011418C"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ำ</w:t>
      </w:r>
      <w:r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หมายเหตุ</w:t>
      </w:r>
      <w:r w:rsidR="0011418C">
        <w:rPr>
          <w:rFonts w:ascii="Angsana New" w:hAnsi="Angsana New" w:cs="Angsana New"/>
          <w:spacing w:val="1"/>
          <w:sz w:val="30"/>
          <w:szCs w:val="30"/>
        </w:rPr>
        <w:br/>
      </w:r>
      <w:r w:rsidRPr="00A42301">
        <w:rPr>
          <w:rFonts w:ascii="Angsana New" w:hAnsi="Angsana New" w:cs="Angsana New" w:hint="cs"/>
          <w:spacing w:val="1"/>
          <w:sz w:val="30"/>
          <w:szCs w:val="30"/>
          <w:cs/>
        </w:rPr>
        <w:t>ประกอบงบการเงินระหว่างกาลในรูปแบบย่อ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spacing w:val="1"/>
          <w:sz w:val="30"/>
          <w:szCs w:val="30"/>
        </w:rPr>
        <w:t>“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cs="Angsana New"/>
          <w:spacing w:val="1"/>
          <w:sz w:val="30"/>
          <w:szCs w:val="30"/>
        </w:rPr>
        <w:t>”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)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ตามมาตรฐานการบัญชีฉบับที</w:t>
      </w:r>
      <w:r w:rsidRPr="00A42301">
        <w:rPr>
          <w:rFonts w:ascii="Angsana New" w:hAnsi="Angsana New" w:cs="Angsana New" w:hint="cs"/>
          <w:spacing w:val="1"/>
          <w:sz w:val="30"/>
          <w:szCs w:val="30"/>
          <w:cs/>
        </w:rPr>
        <w:t>่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="00332885" w:rsidRPr="00332885">
        <w:rPr>
          <w:rFonts w:ascii="Angsana New" w:hAnsi="Angsana New" w:cs="Angsana New"/>
          <w:spacing w:val="1"/>
          <w:sz w:val="30"/>
          <w:szCs w:val="30"/>
        </w:rPr>
        <w:t>34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เรื่อง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A42301">
        <w:rPr>
          <w:rFonts w:ascii="Angsana New" w:hAnsi="Angsana New" w:cs="Angsana New" w:hint="cs"/>
          <w:i/>
          <w:iCs/>
          <w:spacing w:val="1"/>
          <w:sz w:val="30"/>
          <w:szCs w:val="30"/>
          <w:cs/>
        </w:rPr>
        <w:t>การรายงานทาง</w:t>
      </w:r>
      <w:r w:rsidRPr="00A42301">
        <w:rPr>
          <w:rFonts w:ascii="Angsana New" w:hAnsi="Angsana New" w:cs="Angsana New"/>
          <w:i/>
          <w:iCs/>
          <w:spacing w:val="1"/>
          <w:sz w:val="30"/>
          <w:szCs w:val="30"/>
          <w:cs/>
        </w:rPr>
        <w:t>การเงินระหว่างกาล</w:t>
      </w:r>
      <w:r w:rsidR="0011418C"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172391">
        <w:rPr>
          <w:rFonts w:ascii="Angsana New" w:hAnsi="Angsana New" w:cs="Angsana New"/>
          <w:spacing w:val="1"/>
          <w:sz w:val="30"/>
          <w:szCs w:val="30"/>
        </w:rPr>
        <w:br/>
      </w:r>
      <w:r w:rsidRPr="00172391">
        <w:rPr>
          <w:rFonts w:ascii="Angsana New" w:hAnsi="Angsana New" w:cs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F7ECF" w:rsidRPr="0017239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F7ECF" w:rsidRPr="00172391">
        <w:rPr>
          <w:rFonts w:ascii="Angsana New" w:hAnsi="Angsana New" w:cs="Angsana New" w:hint="cs"/>
          <w:spacing w:val="-2"/>
          <w:sz w:val="30"/>
          <w:szCs w:val="30"/>
          <w:cs/>
        </w:rPr>
        <w:t>โดย</w:t>
      </w:r>
      <w:r w:rsidR="00EF7ECF" w:rsidRPr="00172391">
        <w:rPr>
          <w:rFonts w:ascii="Angsana New" w:hAnsi="Angsana New" w:cs="Angsana New"/>
          <w:spacing w:val="-2"/>
          <w:sz w:val="30"/>
          <w:szCs w:val="30"/>
          <w:cs/>
        </w:rPr>
        <w:t>งบการเงินระหว่างกาล</w:t>
      </w:r>
      <w:r w:rsidR="00EF7ECF" w:rsidRPr="002109C2">
        <w:rPr>
          <w:rFonts w:ascii="Angsana New" w:hAnsi="Angsana New" w:cs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172391">
        <w:rPr>
          <w:rFonts w:ascii="Angsana New" w:hAnsi="Angsana New" w:cs="Angsana New"/>
          <w:sz w:val="30"/>
          <w:szCs w:val="30"/>
        </w:rPr>
        <w:br/>
      </w:r>
      <w:r w:rsidR="00EF7ECF" w:rsidRPr="002109C2">
        <w:rPr>
          <w:rFonts w:ascii="Angsana New" w:hAnsi="Angsana New" w:cs="Angsana New"/>
          <w:sz w:val="30"/>
          <w:szCs w:val="30"/>
          <w:cs/>
        </w:rPr>
        <w:t>ไปแล้วในงบการเงินประจำปี</w:t>
      </w:r>
      <w:r w:rsidR="00EF7ECF" w:rsidRPr="002109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7ECF" w:rsidRPr="002109C2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F7ECF" w:rsidRPr="002109C2">
        <w:rPr>
          <w:rFonts w:ascii="Angsana New" w:hAnsi="Angsana New" w:cs="Angsana New"/>
          <w:sz w:val="30"/>
          <w:szCs w:val="30"/>
        </w:rPr>
        <w:t xml:space="preserve"> </w:t>
      </w:r>
      <w:r w:rsidR="00332885" w:rsidRPr="002109C2">
        <w:rPr>
          <w:rFonts w:ascii="Angsana New" w:hAnsi="Angsana New" w:cs="Angsana New"/>
          <w:sz w:val="30"/>
          <w:szCs w:val="30"/>
        </w:rPr>
        <w:t>31</w:t>
      </w:r>
      <w:r w:rsidR="00EF7ECF" w:rsidRPr="002109C2">
        <w:rPr>
          <w:rFonts w:ascii="Angsana New" w:hAnsi="Angsana New" w:cs="Angsana New"/>
          <w:sz w:val="30"/>
          <w:szCs w:val="30"/>
        </w:rPr>
        <w:t xml:space="preserve"> </w:t>
      </w:r>
      <w:r w:rsidR="00EF7ECF" w:rsidRPr="002109C2">
        <w:rPr>
          <w:rFonts w:ascii="Angsana New" w:hAnsi="Angsana New" w:cs="Angsana New"/>
          <w:sz w:val="30"/>
          <w:szCs w:val="30"/>
          <w:cs/>
        </w:rPr>
        <w:t>ธันวาคม</w:t>
      </w:r>
      <w:r w:rsidR="00EF7ECF" w:rsidRPr="002109C2">
        <w:rPr>
          <w:rFonts w:ascii="Angsana New" w:hAnsi="Angsana New" w:cs="Angsana New"/>
          <w:sz w:val="30"/>
          <w:szCs w:val="30"/>
        </w:rPr>
        <w:t xml:space="preserve"> </w:t>
      </w:r>
      <w:r w:rsidR="00332885" w:rsidRPr="002109C2">
        <w:rPr>
          <w:rFonts w:ascii="Angsana New" w:hAnsi="Angsana New" w:cs="Angsana New"/>
          <w:sz w:val="30"/>
          <w:szCs w:val="30"/>
        </w:rPr>
        <w:t>2563</w:t>
      </w:r>
      <w:r w:rsidR="00EF7ECF" w:rsidRPr="002109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7ECF" w:rsidRPr="002109C2">
        <w:rPr>
          <w:rFonts w:ascii="Angsana New" w:hAnsi="Angsana New" w:cs="Angsana New"/>
          <w:sz w:val="30"/>
          <w:szCs w:val="30"/>
        </w:rPr>
        <w:t xml:space="preserve"> </w:t>
      </w:r>
    </w:p>
    <w:p w14:paraId="654BCD25" w14:textId="042C073F" w:rsidR="00595C3D" w:rsidRPr="002109C2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A3BEF6B" w14:textId="60F95D8B" w:rsidR="006E3887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A664E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F45E55">
        <w:rPr>
          <w:rFonts w:ascii="Angsana New" w:hAnsi="Angsana New" w:cs="Angsana New" w:hint="cs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="00332885" w:rsidRPr="00F45E55">
        <w:rPr>
          <w:rFonts w:ascii="Angsana New" w:hAnsi="Angsana New" w:cs="Angsana New" w:hint="cs"/>
          <w:sz w:val="30"/>
          <w:szCs w:val="30"/>
        </w:rPr>
        <w:t>31</w:t>
      </w:r>
      <w:r w:rsidRPr="00F45E55">
        <w:rPr>
          <w:rFonts w:ascii="Angsana New" w:hAnsi="Angsana New" w:cs="Angsana New" w:hint="cs"/>
          <w:sz w:val="30"/>
          <w:szCs w:val="30"/>
        </w:rPr>
        <w:t xml:space="preserve"> </w:t>
      </w:r>
      <w:r w:rsidRPr="00F45E5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332885" w:rsidRPr="00F45E55">
        <w:rPr>
          <w:rFonts w:ascii="Angsana New" w:hAnsi="Angsana New" w:cs="Angsana New" w:hint="cs"/>
          <w:sz w:val="30"/>
          <w:szCs w:val="30"/>
        </w:rPr>
        <w:t>256</w:t>
      </w:r>
      <w:r w:rsidR="00332885" w:rsidRPr="00F45E55">
        <w:rPr>
          <w:rFonts w:ascii="Angsana New" w:hAnsi="Angsana New" w:cs="Angsana New"/>
          <w:sz w:val="30"/>
          <w:szCs w:val="30"/>
        </w:rPr>
        <w:t>3</w:t>
      </w:r>
    </w:p>
    <w:p w14:paraId="602D0032" w14:textId="144E652A" w:rsidR="00325AC0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  <w:cs/>
        </w:rPr>
      </w:pPr>
    </w:p>
    <w:p w14:paraId="396D79DF" w14:textId="77777777" w:rsidR="001C7DF8" w:rsidRPr="008F0CA6" w:rsidRDefault="001C7DF8" w:rsidP="00B169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F0CA6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E93595" w14:textId="77777777" w:rsidR="001C7DF8" w:rsidRPr="0064345F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2D348A" w14:textId="3532C320" w:rsidR="0064345F" w:rsidRPr="0064345F" w:rsidRDefault="00B96946" w:rsidP="0064345F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4345F">
        <w:rPr>
          <w:rFonts w:ascii="Angsana New" w:hAnsi="Angsana New" w:hint="cs"/>
          <w:sz w:val="30"/>
          <w:szCs w:val="30"/>
          <w:cs/>
          <w:lang w:val="en-US"/>
        </w:rPr>
        <w:t>ความสัมพันธ์ที่มีกับการร่วมค้า</w:t>
      </w:r>
      <w:r w:rsidR="002A1874" w:rsidRPr="0064345F">
        <w:rPr>
          <w:rFonts w:ascii="Angsana New" w:hAnsi="Angsana New" w:hint="cs"/>
          <w:sz w:val="30"/>
          <w:szCs w:val="30"/>
          <w:cs/>
          <w:lang w:val="en-US"/>
        </w:rPr>
        <w:t>และบริษัทย่อย</w:t>
      </w:r>
      <w:r w:rsidRPr="0064345F">
        <w:rPr>
          <w:rFonts w:ascii="Angsana New" w:hAnsi="Angsana New" w:hint="cs"/>
          <w:sz w:val="30"/>
          <w:szCs w:val="30"/>
          <w:cs/>
          <w:lang w:val="en-US"/>
        </w:rPr>
        <w:t>ได้เปิดเผยในหมายเหตุ</w:t>
      </w:r>
      <w:r w:rsidR="002A1874" w:rsidRPr="0064345F">
        <w:rPr>
          <w:rFonts w:ascii="Angsana New" w:hAnsi="Angsana New" w:hint="cs"/>
          <w:sz w:val="30"/>
          <w:szCs w:val="30"/>
          <w:cs/>
          <w:lang w:val="en-US"/>
        </w:rPr>
        <w:t>ประกอบงบ</w:t>
      </w:r>
      <w:r w:rsidR="002A1874" w:rsidRPr="001A5C8D">
        <w:rPr>
          <w:rFonts w:ascii="Angsana New" w:hAnsi="Angsana New" w:hint="cs"/>
          <w:sz w:val="30"/>
          <w:szCs w:val="30"/>
          <w:cs/>
          <w:lang w:val="en-US"/>
        </w:rPr>
        <w:t>การเงินระหว่างกาล</w:t>
      </w:r>
      <w:r w:rsidRPr="001A5C8D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Pr="001A5C8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32885" w:rsidRPr="001A5C8D">
        <w:rPr>
          <w:rFonts w:ascii="Angsana New" w:hAnsi="Angsana New"/>
          <w:sz w:val="30"/>
          <w:szCs w:val="30"/>
          <w:lang w:val="en-US"/>
        </w:rPr>
        <w:t>4</w:t>
      </w:r>
      <w:r w:rsidRPr="001A5C8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01783" w:rsidRPr="001A5C8D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332885" w:rsidRPr="001A5C8D">
        <w:rPr>
          <w:rFonts w:ascii="Angsana New" w:hAnsi="Angsana New"/>
          <w:sz w:val="30"/>
          <w:szCs w:val="30"/>
          <w:lang w:val="en-US"/>
        </w:rPr>
        <w:t>5</w:t>
      </w:r>
      <w:r w:rsidR="008707AA" w:rsidRPr="001A5C8D">
        <w:rPr>
          <w:rFonts w:ascii="Angsana New" w:hAnsi="Angsana New"/>
          <w:sz w:val="30"/>
          <w:szCs w:val="30"/>
          <w:lang w:val="en-US"/>
        </w:rPr>
        <w:br/>
      </w:r>
      <w:r w:rsidR="0064345F" w:rsidRPr="001A5C8D">
        <w:rPr>
          <w:rFonts w:ascii="Angsana New" w:hAnsi="Angsana New" w:hint="cs"/>
          <w:b/>
          <w:sz w:val="30"/>
          <w:szCs w:val="30"/>
          <w:cs/>
        </w:rPr>
        <w:t>สำหรับความสัมพันธ์กับผู้บริหารสำคัญและ</w:t>
      </w:r>
      <w:r w:rsidR="0064345F" w:rsidRPr="001A5C8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บุคคลหรือกิจการที่เกี่ยวข้องกันอื่นที่มีรายการระหว่าง</w:t>
      </w:r>
      <w:r w:rsidR="0064345F" w:rsidRPr="0064345F">
        <w:rPr>
          <w:rFonts w:ascii="Angsana New" w:hAnsi="Angsana New"/>
          <w:b/>
          <w:sz w:val="30"/>
          <w:szCs w:val="30"/>
          <w:cs/>
        </w:rPr>
        <w:t>กันที่มีนัยสำคัญในระหว่างงวดมีดังต่อไปนี้</w:t>
      </w:r>
    </w:p>
    <w:p w14:paraId="39456DEC" w14:textId="77777777" w:rsidR="0064345F" w:rsidRPr="0064345F" w:rsidRDefault="0064345F" w:rsidP="00643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306" w:type="dxa"/>
        <w:tblInd w:w="414" w:type="dxa"/>
        <w:tblLook w:val="04A0" w:firstRow="1" w:lastRow="0" w:firstColumn="1" w:lastColumn="0" w:noHBand="0" w:noVBand="1"/>
      </w:tblPr>
      <w:tblGrid>
        <w:gridCol w:w="3744"/>
        <w:gridCol w:w="1440"/>
        <w:gridCol w:w="4122"/>
      </w:tblGrid>
      <w:tr w:rsidR="0064345F" w:rsidRPr="0064345F" w14:paraId="50688394" w14:textId="77777777" w:rsidTr="007A31D9">
        <w:trPr>
          <w:trHeight w:val="434"/>
          <w:tblHeader/>
        </w:trPr>
        <w:tc>
          <w:tcPr>
            <w:tcW w:w="3744" w:type="dxa"/>
          </w:tcPr>
          <w:p w14:paraId="3796BDC4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ชื่อกิจการหรือบุคคล</w:t>
            </w:r>
          </w:p>
        </w:tc>
        <w:tc>
          <w:tcPr>
            <w:tcW w:w="1440" w:type="dxa"/>
          </w:tcPr>
          <w:p w14:paraId="2CFAE989" w14:textId="77777777" w:rsidR="0064345F" w:rsidRPr="0064345F" w:rsidRDefault="0064345F" w:rsidP="007A31D9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ประเทศที่จัดตั้ง</w:t>
            </w:r>
          </w:p>
        </w:tc>
        <w:tc>
          <w:tcPr>
            <w:tcW w:w="4122" w:type="dxa"/>
          </w:tcPr>
          <w:p w14:paraId="30DE04BD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64345F" w:rsidRPr="0064345F" w14:paraId="2FCE1AC4" w14:textId="77777777" w:rsidTr="007A31D9">
        <w:trPr>
          <w:trHeight w:val="434"/>
          <w:tblHeader/>
        </w:trPr>
        <w:tc>
          <w:tcPr>
            <w:tcW w:w="3744" w:type="dxa"/>
          </w:tcPr>
          <w:p w14:paraId="548C9217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2FCD6794" w14:textId="77777777" w:rsidR="0064345F" w:rsidRPr="0064345F" w:rsidRDefault="0064345F" w:rsidP="007A31D9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/สัญชาติ</w:t>
            </w:r>
          </w:p>
        </w:tc>
        <w:tc>
          <w:tcPr>
            <w:tcW w:w="4122" w:type="dxa"/>
          </w:tcPr>
          <w:p w14:paraId="760B6FD4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64345F" w:rsidRPr="0064345F" w14:paraId="5AFD872A" w14:textId="77777777" w:rsidTr="007A31D9">
        <w:tc>
          <w:tcPr>
            <w:tcW w:w="3744" w:type="dxa"/>
          </w:tcPr>
          <w:p w14:paraId="10E5A9B2" w14:textId="77777777" w:rsidR="0064345F" w:rsidRPr="0064345F" w:rsidRDefault="0064345F" w:rsidP="00083804">
            <w:pPr>
              <w:pStyle w:val="BodyText2"/>
              <w:tabs>
                <w:tab w:val="left" w:pos="540"/>
              </w:tabs>
              <w:spacing w:line="260" w:lineRule="atLeast"/>
              <w:ind w:left="0" w:firstLine="2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นายตัน ภาสกรนที</w:t>
            </w:r>
          </w:p>
        </w:tc>
        <w:tc>
          <w:tcPr>
            <w:tcW w:w="1440" w:type="dxa"/>
          </w:tcPr>
          <w:p w14:paraId="55ABD8FF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3CB0857B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บุคคลที่มีอำนาจและความรับผิดชอบในการ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      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วางแผน สั่งการและควบคุมกิจกรรมต่างๆ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กิจการไม่ว่าทางตรงหรือทางอ้อม ทั้งนี้รวมถึงเป็นผู้ถือหุ้นรายใหญ่และเป็นกรรมการของบริษัท</w:t>
            </w:r>
          </w:p>
        </w:tc>
      </w:tr>
      <w:tr w:rsidR="0064345F" w:rsidRPr="0064345F" w14:paraId="1DF571B2" w14:textId="77777777" w:rsidTr="007A31D9">
        <w:tc>
          <w:tcPr>
            <w:tcW w:w="3744" w:type="dxa"/>
          </w:tcPr>
          <w:p w14:paraId="4B373B09" w14:textId="77777777" w:rsidR="0064345F" w:rsidRPr="0064345F" w:rsidRDefault="0064345F" w:rsidP="00807746">
            <w:pPr>
              <w:pStyle w:val="BodyText2"/>
              <w:tabs>
                <w:tab w:val="left" w:pos="540"/>
              </w:tabs>
              <w:spacing w:line="260" w:lineRule="atLeast"/>
              <w:ind w:left="0" w:firstLine="19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lastRenderedPageBreak/>
              <w:t>นางอิง ภาสกรนที</w:t>
            </w:r>
          </w:p>
        </w:tc>
        <w:tc>
          <w:tcPr>
            <w:tcW w:w="1440" w:type="dxa"/>
          </w:tcPr>
          <w:p w14:paraId="20E0ADE0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667B298A" w14:textId="54A440EA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pacing w:val="2"/>
                <w:sz w:val="30"/>
                <w:szCs w:val="30"/>
                <w:cs/>
                <w:lang w:val="en-US" w:eastAsia="en-US"/>
              </w:rPr>
              <w:t>เป็นผู้ถือหุ้นรายใหญ่</w:t>
            </w:r>
          </w:p>
        </w:tc>
      </w:tr>
      <w:tr w:rsidR="0064345F" w:rsidRPr="0064345F" w14:paraId="69BF753A" w14:textId="77777777" w:rsidTr="007A31D9">
        <w:tc>
          <w:tcPr>
            <w:tcW w:w="3744" w:type="dxa"/>
          </w:tcPr>
          <w:p w14:paraId="6C1775FB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4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ไอ แอม กรีนที จำกัด</w:t>
            </w:r>
          </w:p>
        </w:tc>
        <w:tc>
          <w:tcPr>
            <w:tcW w:w="1440" w:type="dxa"/>
          </w:tcPr>
          <w:p w14:paraId="5B16007D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761DA13C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มีผู้ถือหุ้นร่วมกันและญาติสนิทของกรรมการของบริษัทเป็นกรรมการ</w:t>
            </w:r>
          </w:p>
        </w:tc>
      </w:tr>
      <w:tr w:rsidR="0064345F" w:rsidRPr="0064345F" w14:paraId="6862526E" w14:textId="77777777" w:rsidTr="007A31D9">
        <w:tc>
          <w:tcPr>
            <w:tcW w:w="3744" w:type="dxa"/>
          </w:tcPr>
          <w:p w14:paraId="71012AC7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4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ทีวัน บิวดิ้ง จำกัด</w:t>
            </w:r>
          </w:p>
        </w:tc>
        <w:tc>
          <w:tcPr>
            <w:tcW w:w="1440" w:type="dxa"/>
          </w:tcPr>
          <w:p w14:paraId="54D30608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3E9B56EB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</w:tbl>
    <w:p w14:paraId="32DFF6D4" w14:textId="77777777" w:rsidR="00BD759D" w:rsidRPr="0064345F" w:rsidRDefault="00BD759D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538141F" w14:textId="20676691" w:rsidR="00E26D5E" w:rsidRPr="001A5C8D" w:rsidRDefault="00E26D5E" w:rsidP="00E26D5E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64345F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1A5C8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บุคคลหรือกิจการที่เกี่ยวข้องกันสำหรับงวดสามเดือน</w:t>
      </w:r>
      <w:r w:rsidR="00D759AA" w:rsidRPr="001A5C8D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F718AC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D759AA" w:rsidRPr="001A5C8D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1A5C8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32885" w:rsidRPr="001A5C8D">
        <w:rPr>
          <w:rFonts w:ascii="Angsana New" w:hAnsi="Angsana New"/>
          <w:sz w:val="30"/>
          <w:szCs w:val="30"/>
          <w:lang w:val="en-US"/>
        </w:rPr>
        <w:t>30</w:t>
      </w:r>
      <w:r w:rsidR="001F3385" w:rsidRPr="001A5C8D">
        <w:rPr>
          <w:rFonts w:ascii="Angsana New" w:hAnsi="Angsana New"/>
          <w:sz w:val="30"/>
          <w:szCs w:val="30"/>
          <w:lang w:val="en-US"/>
        </w:rPr>
        <w:t xml:space="preserve"> </w:t>
      </w:r>
      <w:r w:rsidR="00F718AC">
        <w:rPr>
          <w:rFonts w:ascii="Angsana New" w:hAnsi="Angsana New" w:hint="cs"/>
          <w:sz w:val="30"/>
          <w:szCs w:val="30"/>
          <w:cs/>
          <w:lang w:val="en-US"/>
        </w:rPr>
        <w:t>กันย</w:t>
      </w:r>
      <w:r w:rsidR="001F3385" w:rsidRPr="001A5C8D">
        <w:rPr>
          <w:rFonts w:ascii="Angsana New" w:hAnsi="Angsana New" w:hint="cs"/>
          <w:sz w:val="30"/>
          <w:szCs w:val="30"/>
          <w:cs/>
          <w:lang w:val="en-US"/>
        </w:rPr>
        <w:t>ายน</w:t>
      </w:r>
      <w:r w:rsidRPr="001A5C8D">
        <w:rPr>
          <w:rFonts w:ascii="Angsana New" w:hAnsi="Angsana New"/>
          <w:sz w:val="30"/>
          <w:szCs w:val="30"/>
          <w:cs/>
        </w:rPr>
        <w:t xml:space="preserve"> </w:t>
      </w:r>
      <w:r w:rsidR="00332885" w:rsidRPr="001A5C8D">
        <w:rPr>
          <w:rFonts w:ascii="Angsana New" w:hAnsi="Angsana New"/>
          <w:sz w:val="30"/>
          <w:szCs w:val="30"/>
          <w:lang w:val="en-US"/>
        </w:rPr>
        <w:t>2564</w:t>
      </w:r>
      <w:r w:rsidRPr="001A5C8D">
        <w:rPr>
          <w:rFonts w:ascii="Angsana New" w:hAnsi="Angsana New"/>
          <w:sz w:val="30"/>
          <w:szCs w:val="30"/>
          <w:lang w:val="en-US"/>
        </w:rPr>
        <w:t xml:space="preserve"> </w:t>
      </w:r>
      <w:r w:rsidRPr="001A5C8D">
        <w:rPr>
          <w:rFonts w:ascii="Angsana New" w:hAnsi="Angsana New"/>
          <w:sz w:val="30"/>
          <w:szCs w:val="30"/>
          <w:cs/>
        </w:rPr>
        <w:t xml:space="preserve">และ </w:t>
      </w:r>
      <w:r w:rsidR="00332885" w:rsidRPr="001A5C8D">
        <w:rPr>
          <w:rFonts w:ascii="Angsana New" w:hAnsi="Angsana New"/>
          <w:sz w:val="30"/>
          <w:szCs w:val="30"/>
          <w:lang w:val="en-US"/>
        </w:rPr>
        <w:t>2563</w:t>
      </w:r>
      <w:r w:rsidRPr="001A5C8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3CF8479E" w14:textId="77777777" w:rsidR="001464A2" w:rsidRPr="001A5C8D" w:rsidRDefault="001464A2" w:rsidP="0014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170"/>
        <w:gridCol w:w="270"/>
        <w:gridCol w:w="1170"/>
        <w:gridCol w:w="270"/>
        <w:gridCol w:w="1170"/>
      </w:tblGrid>
      <w:tr w:rsidR="001464A2" w:rsidRPr="001A5C8D" w14:paraId="272AA006" w14:textId="77777777" w:rsidTr="001464A2">
        <w:trPr>
          <w:tblHeader/>
        </w:trPr>
        <w:tc>
          <w:tcPr>
            <w:tcW w:w="3870" w:type="dxa"/>
          </w:tcPr>
          <w:p w14:paraId="1BE051F1" w14:textId="77777777" w:rsidR="001464A2" w:rsidRPr="001A5C8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7B4405A" w14:textId="77777777" w:rsidR="001464A2" w:rsidRPr="001A5C8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5C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158035" w14:textId="77777777" w:rsidR="001464A2" w:rsidRPr="001A5C8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8E43DFB" w14:textId="77777777" w:rsidR="001464A2" w:rsidRPr="001A5C8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5C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1A5C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783" w:rsidRPr="0052781E" w14:paraId="57B4079B" w14:textId="77777777" w:rsidTr="001464A2">
        <w:trPr>
          <w:tblHeader/>
        </w:trPr>
        <w:tc>
          <w:tcPr>
            <w:tcW w:w="3870" w:type="dxa"/>
          </w:tcPr>
          <w:p w14:paraId="2949D7DA" w14:textId="3A5C9C1C" w:rsidR="00D01783" w:rsidRPr="001A5C8D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5C8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32885" w:rsidRPr="001A5C8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A5C8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718A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1A5C8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</w:tcPr>
          <w:p w14:paraId="10EA9F97" w14:textId="168CCC0F" w:rsidR="00D01783" w:rsidRPr="001A5C8D" w:rsidRDefault="00332885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5C8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3F90BB8" w14:textId="77777777" w:rsidR="00D01783" w:rsidRPr="001A5C8D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35D98" w14:textId="0233F177" w:rsidR="00D01783" w:rsidRPr="001A5C8D" w:rsidRDefault="00332885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5C8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76A828F" w14:textId="77777777" w:rsidR="00D01783" w:rsidRPr="001A5C8D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1F88D6" w14:textId="5E80E54F" w:rsidR="00D01783" w:rsidRPr="001A5C8D" w:rsidRDefault="00332885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5C8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D127E6" w14:textId="77777777" w:rsidR="00D01783" w:rsidRPr="001A5C8D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47832" w14:textId="560DCAD4" w:rsidR="00D01783" w:rsidRPr="0052781E" w:rsidRDefault="00332885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5C8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464A2" w:rsidRPr="0052781E" w14:paraId="0BEB637F" w14:textId="77777777" w:rsidTr="001464A2">
        <w:trPr>
          <w:tblHeader/>
        </w:trPr>
        <w:tc>
          <w:tcPr>
            <w:tcW w:w="3870" w:type="dxa"/>
          </w:tcPr>
          <w:p w14:paraId="30949F4C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0B00638" w14:textId="77777777" w:rsidR="001464A2" w:rsidRPr="0052781E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278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278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464A2" w:rsidRPr="0052781E" w14:paraId="3740DDDF" w14:textId="77777777" w:rsidTr="001464A2">
        <w:tc>
          <w:tcPr>
            <w:tcW w:w="3870" w:type="dxa"/>
          </w:tcPr>
          <w:p w14:paraId="6054A7BF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AB43576" w14:textId="77777777" w:rsidR="001464A2" w:rsidRPr="0052781E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3B8FF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8CF345" w14:textId="77777777" w:rsidR="001464A2" w:rsidRPr="0052781E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D4F5E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BAB6EC" w14:textId="77777777" w:rsidR="001464A2" w:rsidRPr="0052781E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83342" w14:textId="77777777" w:rsidR="001464A2" w:rsidRPr="0052781E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A3354E" w14:textId="77777777" w:rsidR="001464A2" w:rsidRPr="005173A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1783" w:rsidRPr="0052781E" w14:paraId="16159CE0" w14:textId="77777777" w:rsidTr="001464A2">
        <w:tc>
          <w:tcPr>
            <w:tcW w:w="3870" w:type="dxa"/>
          </w:tcPr>
          <w:p w14:paraId="5B437C90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รายได้ค่าบริการด้านบริหาร</w:t>
            </w:r>
          </w:p>
        </w:tc>
        <w:tc>
          <w:tcPr>
            <w:tcW w:w="1080" w:type="dxa"/>
          </w:tcPr>
          <w:p w14:paraId="470E8505" w14:textId="693A9690" w:rsidR="00D01783" w:rsidRPr="0052781E" w:rsidRDefault="00286823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11E018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EB2F0" w14:textId="69D03E08" w:rsidR="00D01783" w:rsidRPr="0052781E" w:rsidRDefault="00D01783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B38033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49E44B" w14:textId="07AF093A" w:rsidR="00D01783" w:rsidRPr="0052781E" w:rsidRDefault="00286823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C7DAD4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2B8BA" w14:textId="79EE6634" w:rsidR="00D01783" w:rsidRPr="0052781E" w:rsidRDefault="00F718AC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</w:tr>
      <w:tr w:rsidR="00BA7D42" w:rsidRPr="0052781E" w14:paraId="37FB4051" w14:textId="77777777" w:rsidTr="001464A2">
        <w:tc>
          <w:tcPr>
            <w:tcW w:w="3870" w:type="dxa"/>
          </w:tcPr>
          <w:p w14:paraId="7E37E8E6" w14:textId="77777777" w:rsidR="00BA7D42" w:rsidRPr="0052781E" w:rsidRDefault="00BA7D42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EEAC6D" w14:textId="77777777" w:rsidR="00BA7D42" w:rsidRPr="0052781E" w:rsidRDefault="00BA7D42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9A896" w14:textId="77777777" w:rsidR="00BA7D42" w:rsidRPr="0052781E" w:rsidRDefault="00BA7D42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A57E47" w14:textId="77777777" w:rsidR="00BA7D42" w:rsidRPr="0052781E" w:rsidRDefault="00BA7D42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A1FF7" w14:textId="77777777" w:rsidR="00BA7D42" w:rsidRPr="0052781E" w:rsidRDefault="00BA7D42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92D15" w14:textId="77777777" w:rsidR="00BA7D42" w:rsidRPr="0052781E" w:rsidRDefault="00BA7D42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A35D1D" w14:textId="77777777" w:rsidR="00BA7D42" w:rsidRPr="0052781E" w:rsidRDefault="00BA7D42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37FD40" w14:textId="77777777" w:rsidR="00BA7D42" w:rsidRPr="0052781E" w:rsidRDefault="00BA7D42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59AA" w:rsidRPr="0052781E" w14:paraId="6254B3F8" w14:textId="77777777" w:rsidTr="001464A2">
        <w:tc>
          <w:tcPr>
            <w:tcW w:w="3870" w:type="dxa"/>
          </w:tcPr>
          <w:p w14:paraId="0E9F9FA4" w14:textId="476C447F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1CBC064F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AD339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961954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56B3D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CF5A0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7C468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2695FD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1783" w:rsidRPr="0052781E" w14:paraId="0DB30CF0" w14:textId="77777777" w:rsidTr="001464A2">
        <w:tc>
          <w:tcPr>
            <w:tcW w:w="3870" w:type="dxa"/>
          </w:tcPr>
          <w:p w14:paraId="66891F9C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58EA0CE" w14:textId="5B7E03FB" w:rsidR="00D01783" w:rsidRPr="0052781E" w:rsidRDefault="00286823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76,643</w:t>
            </w:r>
          </w:p>
        </w:tc>
        <w:tc>
          <w:tcPr>
            <w:tcW w:w="270" w:type="dxa"/>
          </w:tcPr>
          <w:p w14:paraId="3BBBBF5A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A8A23C" w14:textId="7C30FCD7" w:rsidR="00D01783" w:rsidRPr="0052781E" w:rsidRDefault="00F718AC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718AC">
              <w:rPr>
                <w:rFonts w:ascii="Angsana New" w:hAnsi="Angsana New" w:cs="Angsana New"/>
                <w:sz w:val="30"/>
                <w:szCs w:val="30"/>
              </w:rPr>
              <w:t>67,099</w:t>
            </w:r>
          </w:p>
        </w:tc>
        <w:tc>
          <w:tcPr>
            <w:tcW w:w="270" w:type="dxa"/>
          </w:tcPr>
          <w:p w14:paraId="5C6496A9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F4BA72" w14:textId="2DE49A6B" w:rsidR="00D01783" w:rsidRPr="0052781E" w:rsidRDefault="00286823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76,643</w:t>
            </w:r>
          </w:p>
        </w:tc>
        <w:tc>
          <w:tcPr>
            <w:tcW w:w="270" w:type="dxa"/>
          </w:tcPr>
          <w:p w14:paraId="5CA17437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442CA" w14:textId="7FAEFB08" w:rsidR="00D01783" w:rsidRPr="0052781E" w:rsidRDefault="00F718AC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718AC">
              <w:rPr>
                <w:rFonts w:ascii="Angsana New" w:hAnsi="Angsana New" w:cs="Angsana New"/>
                <w:sz w:val="30"/>
                <w:szCs w:val="30"/>
              </w:rPr>
              <w:t>66,817</w:t>
            </w:r>
          </w:p>
        </w:tc>
      </w:tr>
      <w:tr w:rsidR="00D01783" w:rsidRPr="0052781E" w14:paraId="3420411E" w14:textId="77777777" w:rsidTr="001464A2">
        <w:tc>
          <w:tcPr>
            <w:tcW w:w="3870" w:type="dxa"/>
          </w:tcPr>
          <w:p w14:paraId="17FCB936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55A0BA2" w14:textId="74C144BC" w:rsidR="00D01783" w:rsidRPr="0052781E" w:rsidRDefault="00286823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4,006</w:t>
            </w:r>
          </w:p>
        </w:tc>
        <w:tc>
          <w:tcPr>
            <w:tcW w:w="270" w:type="dxa"/>
          </w:tcPr>
          <w:p w14:paraId="7A7D1679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D40AE2" w14:textId="1761FAD7" w:rsidR="00D01783" w:rsidRPr="0052781E" w:rsidRDefault="00F718AC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718AC">
              <w:rPr>
                <w:rFonts w:ascii="Angsana New" w:hAnsi="Angsana New" w:cs="Angsana New"/>
                <w:sz w:val="30"/>
                <w:szCs w:val="30"/>
              </w:rPr>
              <w:t>3,802</w:t>
            </w:r>
          </w:p>
        </w:tc>
        <w:tc>
          <w:tcPr>
            <w:tcW w:w="270" w:type="dxa"/>
          </w:tcPr>
          <w:p w14:paraId="00B23B60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9C78FD" w14:textId="7A746232" w:rsidR="00D01783" w:rsidRPr="0052781E" w:rsidRDefault="00286823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4,006</w:t>
            </w:r>
          </w:p>
        </w:tc>
        <w:tc>
          <w:tcPr>
            <w:tcW w:w="270" w:type="dxa"/>
          </w:tcPr>
          <w:p w14:paraId="1DDA54B6" w14:textId="77777777" w:rsidR="00D01783" w:rsidRPr="0052781E" w:rsidRDefault="00D01783" w:rsidP="00D01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F07E0B" w14:textId="67229072" w:rsidR="00D01783" w:rsidRPr="0052781E" w:rsidRDefault="00F718AC" w:rsidP="00D017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718AC">
              <w:rPr>
                <w:rFonts w:ascii="Angsana New" w:hAnsi="Angsana New" w:cs="Angsana New"/>
                <w:sz w:val="30"/>
                <w:szCs w:val="30"/>
              </w:rPr>
              <w:t>3,802</w:t>
            </w:r>
          </w:p>
        </w:tc>
      </w:tr>
      <w:tr w:rsidR="00D759AA" w:rsidRPr="0052781E" w14:paraId="7EF24337" w14:textId="77777777" w:rsidTr="001464A2">
        <w:tc>
          <w:tcPr>
            <w:tcW w:w="3870" w:type="dxa"/>
          </w:tcPr>
          <w:p w14:paraId="546EDC9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1050C9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80C01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16C2A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F4D04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CA706B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763CE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CCB2C0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59AA" w:rsidRPr="0052781E" w14:paraId="62EFB3EB" w14:textId="77777777" w:rsidTr="001464A2">
        <w:tc>
          <w:tcPr>
            <w:tcW w:w="3870" w:type="dxa"/>
          </w:tcPr>
          <w:p w14:paraId="2F09A285" w14:textId="77777777" w:rsidR="00D759AA" w:rsidRPr="000241A5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241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1FACA6CE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7E22F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D0B81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F12F4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76F23C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7A83C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3DE7BA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59AA" w:rsidRPr="0052781E" w14:paraId="1303E9BC" w14:textId="77777777" w:rsidTr="001464A2">
        <w:tc>
          <w:tcPr>
            <w:tcW w:w="3870" w:type="dxa"/>
          </w:tcPr>
          <w:p w14:paraId="20D62733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2AA876C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A2767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68D35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40E95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F04C49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B6490" w14:textId="77777777" w:rsidR="00D759AA" w:rsidRPr="0052781E" w:rsidRDefault="00D759AA" w:rsidP="00D7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DAC34" w14:textId="77777777" w:rsidR="00D759AA" w:rsidRPr="0052781E" w:rsidRDefault="00D759AA" w:rsidP="00D759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6823" w:rsidRPr="0052781E" w14:paraId="3575524C" w14:textId="77777777" w:rsidTr="001464A2">
        <w:tc>
          <w:tcPr>
            <w:tcW w:w="3870" w:type="dxa"/>
          </w:tcPr>
          <w:p w14:paraId="182A9689" w14:textId="77777777" w:rsidR="00286823" w:rsidRPr="0052781E" w:rsidRDefault="00286823" w:rsidP="0028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0" w:type="dxa"/>
          </w:tcPr>
          <w:p w14:paraId="34DDC9F5" w14:textId="33F12DFC" w:rsidR="00286823" w:rsidRPr="0052781E" w:rsidRDefault="00286823" w:rsidP="002868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6,966</w:t>
            </w:r>
          </w:p>
        </w:tc>
        <w:tc>
          <w:tcPr>
            <w:tcW w:w="270" w:type="dxa"/>
          </w:tcPr>
          <w:p w14:paraId="3B997AB8" w14:textId="77777777" w:rsidR="00286823" w:rsidRPr="0052781E" w:rsidRDefault="00286823" w:rsidP="0028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05BFF6" w14:textId="6343D42B" w:rsidR="00286823" w:rsidRPr="0052781E" w:rsidRDefault="00286823" w:rsidP="002868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19A1EF0D" w14:textId="77777777" w:rsidR="00286823" w:rsidRPr="0052781E" w:rsidRDefault="00286823" w:rsidP="0028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C7F6A" w14:textId="0372D572" w:rsidR="00286823" w:rsidRPr="0052781E" w:rsidRDefault="00286823" w:rsidP="002868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6,966</w:t>
            </w:r>
          </w:p>
        </w:tc>
        <w:tc>
          <w:tcPr>
            <w:tcW w:w="270" w:type="dxa"/>
          </w:tcPr>
          <w:p w14:paraId="1B910078" w14:textId="77777777" w:rsidR="00286823" w:rsidRPr="0052781E" w:rsidRDefault="00286823" w:rsidP="0028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CBB1EB" w14:textId="03189938" w:rsidR="00286823" w:rsidRPr="0052781E" w:rsidRDefault="00286823" w:rsidP="002868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</w:tr>
      <w:tr w:rsidR="00286823" w:rsidRPr="0052781E" w14:paraId="63D4E5C3" w14:textId="77777777" w:rsidTr="001464A2">
        <w:tc>
          <w:tcPr>
            <w:tcW w:w="3870" w:type="dxa"/>
          </w:tcPr>
          <w:p w14:paraId="70E303D9" w14:textId="77777777" w:rsidR="00286823" w:rsidRPr="0052781E" w:rsidRDefault="00286823" w:rsidP="0028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8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179EA8" w14:textId="38006B6C" w:rsidR="00286823" w:rsidRPr="0052781E" w:rsidRDefault="00286823" w:rsidP="002868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352E7291" w14:textId="77777777" w:rsidR="00286823" w:rsidRPr="0052781E" w:rsidRDefault="00286823" w:rsidP="0028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EDEEDB" w14:textId="4EE1445B" w:rsidR="00286823" w:rsidRPr="0052781E" w:rsidRDefault="00286823" w:rsidP="002868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2FF11AA8" w14:textId="77777777" w:rsidR="00286823" w:rsidRPr="0052781E" w:rsidRDefault="00286823" w:rsidP="0028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98635D" w14:textId="67732B76" w:rsidR="00286823" w:rsidRPr="0052781E" w:rsidRDefault="00286823" w:rsidP="002868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2428D9CD" w14:textId="77777777" w:rsidR="00286823" w:rsidRPr="0052781E" w:rsidRDefault="00286823" w:rsidP="0028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386058" w14:textId="5B518459" w:rsidR="00286823" w:rsidRPr="0052781E" w:rsidRDefault="00286823" w:rsidP="002868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</w:tr>
      <w:tr w:rsidR="00286823" w:rsidRPr="0052781E" w14:paraId="44105583" w14:textId="77777777" w:rsidTr="001464A2">
        <w:tc>
          <w:tcPr>
            <w:tcW w:w="3870" w:type="dxa"/>
          </w:tcPr>
          <w:p w14:paraId="797F42DA" w14:textId="77777777" w:rsidR="00286823" w:rsidRPr="0052781E" w:rsidRDefault="00286823" w:rsidP="0028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78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349D4F" w14:textId="0318AA1F" w:rsidR="00286823" w:rsidRPr="0052781E" w:rsidRDefault="00286823" w:rsidP="002868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7,300</w:t>
            </w:r>
          </w:p>
        </w:tc>
        <w:tc>
          <w:tcPr>
            <w:tcW w:w="270" w:type="dxa"/>
          </w:tcPr>
          <w:p w14:paraId="578399C4" w14:textId="77777777" w:rsidR="00286823" w:rsidRPr="0052781E" w:rsidRDefault="00286823" w:rsidP="0028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AEEBA3" w14:textId="6FD3A7FA" w:rsidR="00286823" w:rsidRPr="0052781E" w:rsidRDefault="00286823" w:rsidP="002868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4792BA96" w14:textId="77777777" w:rsidR="00286823" w:rsidRPr="0052781E" w:rsidRDefault="00286823" w:rsidP="0028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0CD565" w14:textId="7E99287E" w:rsidR="00286823" w:rsidRPr="0052781E" w:rsidRDefault="00286823" w:rsidP="002868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7,300</w:t>
            </w:r>
          </w:p>
        </w:tc>
        <w:tc>
          <w:tcPr>
            <w:tcW w:w="270" w:type="dxa"/>
          </w:tcPr>
          <w:p w14:paraId="7E6379C6" w14:textId="77777777" w:rsidR="00286823" w:rsidRPr="0052781E" w:rsidRDefault="00286823" w:rsidP="0028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43AB52" w14:textId="54F87DFC" w:rsidR="00286823" w:rsidRPr="0052781E" w:rsidRDefault="00286823" w:rsidP="002868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581</w:t>
            </w:r>
          </w:p>
        </w:tc>
      </w:tr>
    </w:tbl>
    <w:p w14:paraId="41AD4B92" w14:textId="002909BA" w:rsidR="001464A2" w:rsidRDefault="001464A2" w:rsidP="0014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08031784" w14:textId="1BD1242E" w:rsidR="002D6041" w:rsidRDefault="002D6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x-none" w:eastAsia="x-none"/>
        </w:rPr>
      </w:pPr>
      <w:r>
        <w:rPr>
          <w:rFonts w:ascii="Angsana New" w:hAnsi="Angsana New" w:cs="Angsana New"/>
          <w:sz w:val="30"/>
          <w:szCs w:val="30"/>
          <w:lang w:val="x-none" w:eastAsia="x-none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170"/>
        <w:gridCol w:w="270"/>
        <w:gridCol w:w="1170"/>
        <w:gridCol w:w="270"/>
        <w:gridCol w:w="1170"/>
      </w:tblGrid>
      <w:tr w:rsidR="001464A2" w:rsidRPr="009E698C" w14:paraId="199E810B" w14:textId="77777777" w:rsidTr="00FD6C87">
        <w:trPr>
          <w:tblHeader/>
        </w:trPr>
        <w:tc>
          <w:tcPr>
            <w:tcW w:w="3870" w:type="dxa"/>
          </w:tcPr>
          <w:p w14:paraId="3038F6BB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698C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lastRenderedPageBreak/>
              <w:br w:type="page"/>
            </w:r>
          </w:p>
        </w:tc>
        <w:tc>
          <w:tcPr>
            <w:tcW w:w="2520" w:type="dxa"/>
            <w:gridSpan w:val="3"/>
          </w:tcPr>
          <w:p w14:paraId="145E43D8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69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5D7C1F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06FBC7B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69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9E69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698C" w:rsidRPr="009E698C" w14:paraId="35530AFB" w14:textId="77777777" w:rsidTr="00FD6C87">
        <w:trPr>
          <w:tblHeader/>
        </w:trPr>
        <w:tc>
          <w:tcPr>
            <w:tcW w:w="3870" w:type="dxa"/>
          </w:tcPr>
          <w:p w14:paraId="70C94BF9" w14:textId="408AF375" w:rsidR="009E698C" w:rsidRPr="009E698C" w:rsidRDefault="009E698C" w:rsidP="009E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69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718A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E69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32885" w:rsidRPr="003328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E69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718A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9E69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</w:tcPr>
          <w:p w14:paraId="75748C82" w14:textId="59D56DC2" w:rsidR="009E698C" w:rsidRPr="009E698C" w:rsidRDefault="00332885" w:rsidP="009E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33F5D93" w14:textId="77777777" w:rsidR="009E698C" w:rsidRPr="009E698C" w:rsidRDefault="009E698C" w:rsidP="009E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F59E1B" w14:textId="1F3C280A" w:rsidR="009E698C" w:rsidRPr="009E698C" w:rsidRDefault="00332885" w:rsidP="009E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9BF3325" w14:textId="77777777" w:rsidR="009E698C" w:rsidRPr="009E698C" w:rsidRDefault="009E698C" w:rsidP="009E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19FB44" w14:textId="56044B03" w:rsidR="009E698C" w:rsidRPr="009E698C" w:rsidRDefault="00332885" w:rsidP="009E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AC9496D" w14:textId="77777777" w:rsidR="009E698C" w:rsidRPr="009E698C" w:rsidRDefault="009E698C" w:rsidP="009E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12BFC0" w14:textId="117B419A" w:rsidR="009E698C" w:rsidRPr="009E698C" w:rsidRDefault="00332885" w:rsidP="009E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464A2" w:rsidRPr="009E698C" w14:paraId="62AA5742" w14:textId="77777777" w:rsidTr="00FD6C87">
        <w:trPr>
          <w:tblHeader/>
        </w:trPr>
        <w:tc>
          <w:tcPr>
            <w:tcW w:w="3870" w:type="dxa"/>
          </w:tcPr>
          <w:p w14:paraId="4DD91E0B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D626430" w14:textId="77777777" w:rsidR="001464A2" w:rsidRPr="009E698C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698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E69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9E698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464A2" w:rsidRPr="009E698C" w14:paraId="2BB5CE62" w14:textId="77777777" w:rsidTr="00FD6C87">
        <w:tc>
          <w:tcPr>
            <w:tcW w:w="3870" w:type="dxa"/>
          </w:tcPr>
          <w:p w14:paraId="3BE2664E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69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77B8451" w14:textId="77777777" w:rsidR="001464A2" w:rsidRPr="009E698C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00A4A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E7A442" w14:textId="77777777" w:rsidR="001464A2" w:rsidRPr="009E698C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95369E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D1F8B" w14:textId="77777777" w:rsidR="001464A2" w:rsidRPr="009E698C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FF0AA" w14:textId="77777777" w:rsidR="001464A2" w:rsidRPr="009E698C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106314" w14:textId="77777777" w:rsidR="001464A2" w:rsidRPr="009E698C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852F8" w:rsidRPr="009E698C" w14:paraId="4606E3BC" w14:textId="77777777" w:rsidTr="00FD6C87">
        <w:tc>
          <w:tcPr>
            <w:tcW w:w="3870" w:type="dxa"/>
          </w:tcPr>
          <w:p w14:paraId="78BB5074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083A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50A5D96" w14:textId="7937A8DA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B52F9D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F077FE" w14:textId="10B9E81D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3842F0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CA7CF" w14:textId="70CF860F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6E9A00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16CEC3" w14:textId="64BD2B15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7251C">
              <w:rPr>
                <w:rFonts w:ascii="Angsana New" w:hAnsi="Angsana New" w:cs="Angsana New"/>
                <w:sz w:val="30"/>
                <w:szCs w:val="30"/>
              </w:rPr>
              <w:t>126,112</w:t>
            </w:r>
          </w:p>
        </w:tc>
      </w:tr>
      <w:tr w:rsidR="00F852F8" w:rsidRPr="009E698C" w14:paraId="7A0779F6" w14:textId="77777777" w:rsidTr="00FD6C87">
        <w:tc>
          <w:tcPr>
            <w:tcW w:w="3870" w:type="dxa"/>
          </w:tcPr>
          <w:p w14:paraId="115B756C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083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รายได้ค่าบริการด้านบริหาร</w:t>
            </w:r>
          </w:p>
        </w:tc>
        <w:tc>
          <w:tcPr>
            <w:tcW w:w="1080" w:type="dxa"/>
          </w:tcPr>
          <w:p w14:paraId="7CB466B4" w14:textId="6755BD36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D5099E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EC08D" w14:textId="73AD1898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8DA601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266AD3" w14:textId="6456E3AF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DD013D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539CF" w14:textId="26C34B1F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1,800</w:t>
            </w:r>
          </w:p>
        </w:tc>
      </w:tr>
      <w:tr w:rsidR="00F852F8" w:rsidRPr="009E698C" w14:paraId="49C777C6" w14:textId="77777777" w:rsidTr="00FD6C87">
        <w:tc>
          <w:tcPr>
            <w:tcW w:w="3870" w:type="dxa"/>
          </w:tcPr>
          <w:p w14:paraId="0BDEC250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083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BD138EC" w14:textId="5F48B0EF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81A8FA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C4063" w14:textId="49BF6127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7EC6F8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3E9FE" w14:textId="7469A2B0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47D34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541C1E" w14:textId="177FD0B9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</w:tr>
      <w:tr w:rsidR="00F852F8" w:rsidRPr="009E698C" w14:paraId="46B02EB7" w14:textId="77777777" w:rsidTr="00FD6C87">
        <w:tc>
          <w:tcPr>
            <w:tcW w:w="3870" w:type="dxa"/>
          </w:tcPr>
          <w:p w14:paraId="044ACEB6" w14:textId="77777777" w:rsidR="00F852F8" w:rsidRPr="009524CB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44E8BF2F" w14:textId="77777777" w:rsidR="00F852F8" w:rsidRPr="009524CB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FFB4837" w14:textId="77777777" w:rsidR="00F852F8" w:rsidRPr="009524CB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60E2D29" w14:textId="77777777" w:rsidR="00F852F8" w:rsidRPr="009524CB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8E76D29" w14:textId="77777777" w:rsidR="00F852F8" w:rsidRPr="009524CB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153B3FB" w14:textId="77777777" w:rsidR="00F852F8" w:rsidRPr="009524CB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32C8836" w14:textId="77777777" w:rsidR="00F852F8" w:rsidRPr="009524CB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E726C43" w14:textId="77777777" w:rsidR="00F852F8" w:rsidRPr="009524CB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F852F8" w:rsidRPr="009E698C" w14:paraId="1927920B" w14:textId="77777777" w:rsidTr="00FD6C87">
        <w:tc>
          <w:tcPr>
            <w:tcW w:w="3870" w:type="dxa"/>
          </w:tcPr>
          <w:p w14:paraId="6FFCFD4A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083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578E05C7" w14:textId="77777777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093E8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B72BB6" w14:textId="77777777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4A57A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1D3AA5" w14:textId="77777777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5FB990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5E9931" w14:textId="77777777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2F8" w:rsidRPr="009E698C" w14:paraId="46DFECB8" w14:textId="77777777" w:rsidTr="00FD6C87">
        <w:tc>
          <w:tcPr>
            <w:tcW w:w="3870" w:type="dxa"/>
          </w:tcPr>
          <w:p w14:paraId="1E1A6E0A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1B083A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6FC3864" w14:textId="583A45C2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282,</w:t>
            </w:r>
            <w:r w:rsidR="00C57ECE">
              <w:rPr>
                <w:rFonts w:ascii="Angsana New" w:hAnsi="Angsana New" w:cs="Angsana New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450C4E76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AE1B5" w14:textId="2F179C62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718AC">
              <w:rPr>
                <w:rFonts w:ascii="Angsana New" w:hAnsi="Angsana New" w:cs="Angsana New"/>
                <w:sz w:val="30"/>
                <w:szCs w:val="30"/>
              </w:rPr>
              <w:t>252,609</w:t>
            </w:r>
          </w:p>
        </w:tc>
        <w:tc>
          <w:tcPr>
            <w:tcW w:w="270" w:type="dxa"/>
          </w:tcPr>
          <w:p w14:paraId="7C219240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F4959D" w14:textId="4316A8EF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282,</w:t>
            </w:r>
            <w:r w:rsidR="005108F2">
              <w:rPr>
                <w:rFonts w:ascii="Angsana New" w:hAnsi="Angsana New" w:cs="Angsana New"/>
                <w:sz w:val="30"/>
                <w:szCs w:val="30"/>
              </w:rPr>
              <w:t>845</w:t>
            </w:r>
          </w:p>
        </w:tc>
        <w:tc>
          <w:tcPr>
            <w:tcW w:w="270" w:type="dxa"/>
          </w:tcPr>
          <w:p w14:paraId="781C8551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337A18" w14:textId="43EA0619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718AC">
              <w:rPr>
                <w:rFonts w:ascii="Angsana New" w:hAnsi="Angsana New" w:cs="Angsana New"/>
                <w:sz w:val="30"/>
                <w:szCs w:val="30"/>
              </w:rPr>
              <w:t>232,384</w:t>
            </w:r>
          </w:p>
        </w:tc>
      </w:tr>
      <w:tr w:rsidR="00F852F8" w:rsidRPr="009E698C" w14:paraId="3F4E4BB5" w14:textId="77777777" w:rsidTr="00FD6C87">
        <w:tc>
          <w:tcPr>
            <w:tcW w:w="3870" w:type="dxa"/>
          </w:tcPr>
          <w:p w14:paraId="698B3825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083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CF5D449" w14:textId="26B8496D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12,028</w:t>
            </w:r>
          </w:p>
        </w:tc>
        <w:tc>
          <w:tcPr>
            <w:tcW w:w="270" w:type="dxa"/>
          </w:tcPr>
          <w:p w14:paraId="1DDDBD21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D4ED6" w14:textId="116885BD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718AC">
              <w:rPr>
                <w:rFonts w:ascii="Angsana New" w:hAnsi="Angsana New" w:cs="Angsana New"/>
                <w:sz w:val="30"/>
                <w:szCs w:val="30"/>
              </w:rPr>
              <w:t>11,256</w:t>
            </w:r>
          </w:p>
        </w:tc>
        <w:tc>
          <w:tcPr>
            <w:tcW w:w="270" w:type="dxa"/>
          </w:tcPr>
          <w:p w14:paraId="39B65C42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E14C3" w14:textId="18A5AC5E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12,028</w:t>
            </w:r>
          </w:p>
        </w:tc>
        <w:tc>
          <w:tcPr>
            <w:tcW w:w="270" w:type="dxa"/>
          </w:tcPr>
          <w:p w14:paraId="656F4CF0" w14:textId="77777777" w:rsidR="00F852F8" w:rsidRPr="001B083A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773B1" w14:textId="11B923AC" w:rsidR="00F852F8" w:rsidRPr="001B083A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718AC">
              <w:rPr>
                <w:rFonts w:ascii="Angsana New" w:hAnsi="Angsana New" w:cs="Angsana New"/>
                <w:sz w:val="30"/>
                <w:szCs w:val="30"/>
              </w:rPr>
              <w:t>11,256</w:t>
            </w:r>
          </w:p>
        </w:tc>
      </w:tr>
      <w:tr w:rsidR="00F852F8" w:rsidRPr="009E698C" w14:paraId="7F6B7F0C" w14:textId="77777777" w:rsidTr="00FD6C87">
        <w:tc>
          <w:tcPr>
            <w:tcW w:w="3870" w:type="dxa"/>
          </w:tcPr>
          <w:p w14:paraId="39BB22B7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2F96A7" w14:textId="77777777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36C25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489B5D" w14:textId="77777777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D030C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EAA90B" w14:textId="77777777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3E1FE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E17C54" w14:textId="77777777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2F8" w:rsidRPr="009E698C" w14:paraId="37A6EFD0" w14:textId="77777777" w:rsidTr="00FD6C87">
        <w:tc>
          <w:tcPr>
            <w:tcW w:w="3870" w:type="dxa"/>
          </w:tcPr>
          <w:p w14:paraId="59F5FC13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69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4CD44389" w14:textId="77777777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FC86C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288F0E" w14:textId="77777777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4F24A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FD16E" w14:textId="77777777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24CEA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6D92D5" w14:textId="77777777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2F8" w:rsidRPr="009E698C" w14:paraId="1D7F35D3" w14:textId="77777777" w:rsidTr="00FD6C87">
        <w:tc>
          <w:tcPr>
            <w:tcW w:w="3870" w:type="dxa"/>
          </w:tcPr>
          <w:p w14:paraId="1A4AD0C3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698C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43378648" w14:textId="77777777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74FE6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0F8EE" w14:textId="77777777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A9C26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D547E8" w14:textId="77777777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44A8E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1CD0B2" w14:textId="77777777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2F8" w:rsidRPr="009E698C" w14:paraId="28B7C876" w14:textId="77777777" w:rsidTr="00FD6C87">
        <w:tc>
          <w:tcPr>
            <w:tcW w:w="3870" w:type="dxa"/>
          </w:tcPr>
          <w:p w14:paraId="3440AE7A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E69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0" w:type="dxa"/>
          </w:tcPr>
          <w:p w14:paraId="30725B75" w14:textId="40CA5D97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24,236</w:t>
            </w:r>
          </w:p>
        </w:tc>
        <w:tc>
          <w:tcPr>
            <w:tcW w:w="270" w:type="dxa"/>
          </w:tcPr>
          <w:p w14:paraId="2E2B68E1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633D41" w14:textId="036C9152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10DD7">
              <w:rPr>
                <w:rFonts w:ascii="Angsana New" w:hAnsi="Angsana New" w:cs="Angsana New"/>
                <w:sz w:val="30"/>
                <w:szCs w:val="30"/>
              </w:rPr>
              <w:t>24,69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431C553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BCB68" w14:textId="7FF367FD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24,236</w:t>
            </w:r>
          </w:p>
        </w:tc>
        <w:tc>
          <w:tcPr>
            <w:tcW w:w="270" w:type="dxa"/>
          </w:tcPr>
          <w:p w14:paraId="76672ED8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7CFB0B" w14:textId="716B8D2B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10DD7">
              <w:rPr>
                <w:rFonts w:ascii="Angsana New" w:hAnsi="Angsana New" w:cs="Angsana New"/>
                <w:sz w:val="30"/>
                <w:szCs w:val="30"/>
              </w:rPr>
              <w:t>24,69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F852F8" w:rsidRPr="009E698C" w14:paraId="6C9C23C2" w14:textId="77777777" w:rsidTr="00FD6C87">
        <w:tc>
          <w:tcPr>
            <w:tcW w:w="3870" w:type="dxa"/>
          </w:tcPr>
          <w:p w14:paraId="2D922D43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69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DF2760" w14:textId="355D2520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1,002</w:t>
            </w:r>
          </w:p>
        </w:tc>
        <w:tc>
          <w:tcPr>
            <w:tcW w:w="270" w:type="dxa"/>
          </w:tcPr>
          <w:p w14:paraId="1AF66505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8E2DCE" w14:textId="303D1648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10DD7">
              <w:rPr>
                <w:rFonts w:ascii="Angsana New" w:hAnsi="Angsana New" w:cs="Angsana New"/>
                <w:sz w:val="30"/>
                <w:szCs w:val="30"/>
              </w:rPr>
              <w:t>1,04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E80327E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1DF2F2" w14:textId="37E95783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1,002</w:t>
            </w:r>
          </w:p>
        </w:tc>
        <w:tc>
          <w:tcPr>
            <w:tcW w:w="270" w:type="dxa"/>
          </w:tcPr>
          <w:p w14:paraId="52FE32B0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EB5EAE" w14:textId="7A4E20AD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10DD7">
              <w:rPr>
                <w:rFonts w:ascii="Angsana New" w:hAnsi="Angsana New" w:cs="Angsana New"/>
                <w:sz w:val="30"/>
                <w:szCs w:val="30"/>
              </w:rPr>
              <w:t>1,04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852F8" w:rsidRPr="009E698C" w14:paraId="24201822" w14:textId="77777777" w:rsidTr="00FD6C87">
        <w:tc>
          <w:tcPr>
            <w:tcW w:w="3870" w:type="dxa"/>
          </w:tcPr>
          <w:p w14:paraId="3D14AEB5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698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7F1883" w14:textId="5F347638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25,238</w:t>
            </w:r>
          </w:p>
        </w:tc>
        <w:tc>
          <w:tcPr>
            <w:tcW w:w="270" w:type="dxa"/>
          </w:tcPr>
          <w:p w14:paraId="6FDC53B8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84BCE4" w14:textId="540DB4E6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0D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25,74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94F6B31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D01417" w14:textId="0DCF0726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25,238</w:t>
            </w:r>
          </w:p>
        </w:tc>
        <w:tc>
          <w:tcPr>
            <w:tcW w:w="270" w:type="dxa"/>
          </w:tcPr>
          <w:p w14:paraId="179F6F4E" w14:textId="77777777" w:rsidR="00F852F8" w:rsidRPr="009E698C" w:rsidRDefault="00F852F8" w:rsidP="00F85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7DB89C" w14:textId="53D6A35D" w:rsidR="00F852F8" w:rsidRPr="009E698C" w:rsidRDefault="00F852F8" w:rsidP="00F852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0D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25,74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7475C4AB" w14:textId="77777777" w:rsidR="009E698C" w:rsidRDefault="009E698C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3DBF1003" w14:textId="77B18744" w:rsidR="00AA0B1E" w:rsidRPr="0064345F" w:rsidRDefault="00086213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64345F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ณ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วันที่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/>
          <w:sz w:val="30"/>
          <w:szCs w:val="30"/>
          <w:lang w:val="en-US"/>
        </w:rPr>
        <w:t>30</w:t>
      </w:r>
      <w:r w:rsidR="001464A2">
        <w:rPr>
          <w:rFonts w:ascii="Angsana New" w:hAnsi="Angsana New"/>
          <w:sz w:val="30"/>
          <w:szCs w:val="30"/>
          <w:lang w:val="en-US"/>
        </w:rPr>
        <w:t xml:space="preserve"> </w:t>
      </w:r>
      <w:r w:rsidR="00F718AC">
        <w:rPr>
          <w:rFonts w:ascii="Angsana New" w:hAnsi="Angsana New" w:hint="cs"/>
          <w:sz w:val="30"/>
          <w:szCs w:val="30"/>
          <w:cs/>
          <w:lang w:val="en-US"/>
        </w:rPr>
        <w:t>กันย</w:t>
      </w:r>
      <w:r w:rsidR="001464A2">
        <w:rPr>
          <w:rFonts w:ascii="Angsana New" w:hAnsi="Angsana New" w:hint="cs"/>
          <w:sz w:val="30"/>
          <w:szCs w:val="30"/>
          <w:cs/>
          <w:lang w:val="en-US"/>
        </w:rPr>
        <w:t>ายน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/>
          <w:sz w:val="30"/>
          <w:szCs w:val="30"/>
          <w:lang w:val="en-US"/>
        </w:rPr>
        <w:t>2564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และ</w:t>
      </w:r>
      <w:r w:rsidR="0064345F" w:rsidRPr="0064345F">
        <w:rPr>
          <w:rFonts w:ascii="Angsana New" w:hAnsi="Angsana New" w:hint="cs"/>
          <w:sz w:val="30"/>
          <w:szCs w:val="30"/>
          <w:cs/>
        </w:rPr>
        <w:t>วันที่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/>
          <w:sz w:val="30"/>
          <w:szCs w:val="30"/>
          <w:lang w:val="en-US"/>
        </w:rPr>
        <w:t>31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ธันวาคม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/>
          <w:sz w:val="30"/>
          <w:szCs w:val="30"/>
          <w:lang w:val="en-US"/>
        </w:rPr>
        <w:t>2563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5D61835" w14:textId="77777777" w:rsidR="00086213" w:rsidRPr="0064345F" w:rsidRDefault="00086213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DE36AB" w:rsidRPr="0064345F" w14:paraId="406A1350" w14:textId="77777777" w:rsidTr="001F5B38">
        <w:tc>
          <w:tcPr>
            <w:tcW w:w="4140" w:type="dxa"/>
          </w:tcPr>
          <w:p w14:paraId="415E73D3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F8E4F13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7C7B8B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F9C7610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6AB" w:rsidRPr="0064345F" w14:paraId="081B9522" w14:textId="77777777" w:rsidTr="001F5B38">
        <w:tc>
          <w:tcPr>
            <w:tcW w:w="4140" w:type="dxa"/>
          </w:tcPr>
          <w:p w14:paraId="4073B330" w14:textId="77777777" w:rsidR="00DE36AB" w:rsidRPr="0064345F" w:rsidRDefault="00DE36AB" w:rsidP="00DE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AE0B16" w14:textId="4A0B3B2F" w:rsidR="00DE36AB" w:rsidRPr="00DE36AB" w:rsidRDefault="00332885" w:rsidP="00DE3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DE36AB"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718AC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DE36AB"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7CEC0BE0" w14:textId="77777777" w:rsidR="00DE36AB" w:rsidRPr="0064345F" w:rsidRDefault="00DE36AB" w:rsidP="00DE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09C1F" w14:textId="17946B16" w:rsidR="00DE36AB" w:rsidRPr="0064345F" w:rsidRDefault="00332885" w:rsidP="00DE3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E36AB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4C1FB98" w14:textId="77777777" w:rsidR="00DE36AB" w:rsidRPr="0064345F" w:rsidRDefault="00DE36AB" w:rsidP="00DE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DDE81C" w14:textId="7E3B147D" w:rsidR="00DE36AB" w:rsidRPr="0064345F" w:rsidRDefault="00F718AC" w:rsidP="00DE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6C1E579B" w14:textId="77777777" w:rsidR="00DE36AB" w:rsidRPr="0064345F" w:rsidRDefault="00DE36AB" w:rsidP="00DE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3C28D" w14:textId="4ED29196" w:rsidR="00DE36AB" w:rsidRPr="0064345F" w:rsidRDefault="00332885" w:rsidP="00DE3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E36AB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36AB" w:rsidRPr="0064345F" w14:paraId="4831D8F7" w14:textId="77777777" w:rsidTr="001F5B38">
        <w:tc>
          <w:tcPr>
            <w:tcW w:w="4140" w:type="dxa"/>
          </w:tcPr>
          <w:p w14:paraId="25350123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D794FA3" w14:textId="559A8FED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1F11BB3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C062B2" w14:textId="307496AC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496F0C6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9FB8EB" w14:textId="3B5A3123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385D2CF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514F6" w14:textId="5DAA1C9F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E36AB" w:rsidRPr="0064345F" w14:paraId="70DC5EF8" w14:textId="77777777" w:rsidTr="001F5B38">
        <w:tc>
          <w:tcPr>
            <w:tcW w:w="4140" w:type="dxa"/>
          </w:tcPr>
          <w:p w14:paraId="3B5D4D07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560E275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E36AB" w:rsidRPr="0064345F" w14:paraId="12F18B22" w14:textId="77777777" w:rsidTr="001F5B38">
        <w:tc>
          <w:tcPr>
            <w:tcW w:w="4140" w:type="dxa"/>
          </w:tcPr>
          <w:p w14:paraId="51344056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C9500FA" w14:textId="257A4024" w:rsidR="00DE36AB" w:rsidRPr="0064345F" w:rsidRDefault="002E1CD1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35993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045AE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9DDF8E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961F08" w14:textId="4F8D9D15" w:rsidR="00DE36AB" w:rsidRPr="00BB31EB" w:rsidRDefault="002E1CD1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71,686</w:t>
            </w:r>
          </w:p>
        </w:tc>
        <w:tc>
          <w:tcPr>
            <w:tcW w:w="270" w:type="dxa"/>
          </w:tcPr>
          <w:p w14:paraId="0B314496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20D753" w14:textId="678FD761" w:rsidR="00DE36AB" w:rsidRPr="0064345F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DE36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</w:tr>
      <w:tr w:rsidR="00DE36AB" w:rsidRPr="0064345F" w14:paraId="006A1CF6" w14:textId="77777777" w:rsidTr="001F5B38">
        <w:tc>
          <w:tcPr>
            <w:tcW w:w="4140" w:type="dxa"/>
          </w:tcPr>
          <w:p w14:paraId="5773541E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6EE8A6" w14:textId="6642EFE9" w:rsidR="00DE36AB" w:rsidRPr="0064345F" w:rsidRDefault="002E1CD1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55,186</w:t>
            </w:r>
          </w:p>
        </w:tc>
        <w:tc>
          <w:tcPr>
            <w:tcW w:w="270" w:type="dxa"/>
          </w:tcPr>
          <w:p w14:paraId="7FE01BC4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962AF5" w14:textId="26E18445" w:rsidR="00DE36AB" w:rsidRPr="0064345F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DE36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42FAE37A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F59D6F" w14:textId="01A66E9A" w:rsidR="00DE36AB" w:rsidRPr="00BB31EB" w:rsidRDefault="002E1CD1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55,186</w:t>
            </w:r>
          </w:p>
        </w:tc>
        <w:tc>
          <w:tcPr>
            <w:tcW w:w="270" w:type="dxa"/>
          </w:tcPr>
          <w:p w14:paraId="42A56432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01A6D5" w14:textId="4137A3D6" w:rsidR="00DE36AB" w:rsidRPr="0064345F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DE36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</w:tr>
      <w:tr w:rsidR="00DE36AB" w:rsidRPr="0064345F" w14:paraId="66DAE9B5" w14:textId="77777777" w:rsidTr="001F5B38">
        <w:tc>
          <w:tcPr>
            <w:tcW w:w="4140" w:type="dxa"/>
          </w:tcPr>
          <w:p w14:paraId="01E5CC35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7D7C1A1" w14:textId="1DE63B89" w:rsidR="00DE36AB" w:rsidRPr="00302C38" w:rsidRDefault="002E1CD1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55,186</w:t>
            </w:r>
          </w:p>
        </w:tc>
        <w:tc>
          <w:tcPr>
            <w:tcW w:w="270" w:type="dxa"/>
          </w:tcPr>
          <w:p w14:paraId="5B2C218D" w14:textId="77777777" w:rsidR="00DE36AB" w:rsidRPr="00302C38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100A92" w14:textId="59973821" w:rsidR="00DE36AB" w:rsidRPr="00302C38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="00DE36AB"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4D724F8A" w14:textId="77777777" w:rsidR="00DE36AB" w:rsidRPr="00302C38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24C6E" w14:textId="7D011C63" w:rsidR="00DE36AB" w:rsidRPr="00302C38" w:rsidRDefault="002E1CD1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126,872</w:t>
            </w:r>
          </w:p>
        </w:tc>
        <w:tc>
          <w:tcPr>
            <w:tcW w:w="270" w:type="dxa"/>
          </w:tcPr>
          <w:p w14:paraId="171AF600" w14:textId="77777777" w:rsidR="00DE36AB" w:rsidRPr="00302C38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C0FE8" w14:textId="3A99C805" w:rsidR="00DE36AB" w:rsidRPr="00302C38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</w:t>
            </w:r>
            <w:r w:rsidR="00DE36AB"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</w:t>
            </w:r>
          </w:p>
        </w:tc>
      </w:tr>
      <w:tr w:rsidR="002E1CD1" w:rsidRPr="0064345F" w14:paraId="0696B2A7" w14:textId="77777777" w:rsidTr="001F5B38">
        <w:tc>
          <w:tcPr>
            <w:tcW w:w="4140" w:type="dxa"/>
          </w:tcPr>
          <w:p w14:paraId="7744A7F5" w14:textId="77777777" w:rsidR="002E1CD1" w:rsidRDefault="002E1CD1" w:rsidP="002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4"/>
              <w:rPr>
                <w:rFonts w:asciiTheme="majorBidi" w:hAnsiTheme="majorBidi" w:cs="Angsana New"/>
                <w:sz w:val="30"/>
                <w:szCs w:val="30"/>
              </w:rPr>
            </w:pPr>
            <w:r w:rsidRPr="001E14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E1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1E1427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ผลขาดทุนด้านเครดิต</w:t>
            </w:r>
          </w:p>
          <w:p w14:paraId="1FEC5D1D" w14:textId="373EFC87" w:rsidR="002E1CD1" w:rsidRPr="009B2372" w:rsidRDefault="002E1CD1" w:rsidP="002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</w:t>
            </w:r>
            <w:r w:rsidR="003F6AF8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1E1427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FFC337" w14:textId="77777777" w:rsidR="002E1CD1" w:rsidRDefault="002E1CD1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EC888CA" w14:textId="5FF0D4BE" w:rsidR="002E1CD1" w:rsidRPr="0064345F" w:rsidRDefault="002E1CD1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34AABE" w14:textId="77777777" w:rsidR="002E1CD1" w:rsidRPr="00A828F6" w:rsidRDefault="002E1CD1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86EA27" w14:textId="77777777" w:rsidR="002E1CD1" w:rsidRDefault="002E1CD1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03D1BDAD" w14:textId="77777777" w:rsidR="002E1CD1" w:rsidRPr="0064345F" w:rsidRDefault="002E1CD1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6651B8" w14:textId="77777777" w:rsidR="002E1CD1" w:rsidRPr="0064345F" w:rsidRDefault="002E1CD1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21172A" w14:textId="77777777" w:rsidR="002E1CD1" w:rsidRDefault="002E1CD1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5D01B9CB" w14:textId="3D768BF8" w:rsidR="002E1CD1" w:rsidRPr="00803D89" w:rsidRDefault="002E1CD1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sz w:val="30"/>
                <w:szCs w:val="30"/>
              </w:rPr>
              <w:t>(71,686)</w:t>
            </w:r>
          </w:p>
        </w:tc>
        <w:tc>
          <w:tcPr>
            <w:tcW w:w="270" w:type="dxa"/>
          </w:tcPr>
          <w:p w14:paraId="264198EF" w14:textId="77777777" w:rsidR="002E1CD1" w:rsidRPr="00A828F6" w:rsidRDefault="002E1CD1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94C9CA" w14:textId="77777777" w:rsidR="002E1CD1" w:rsidRDefault="002E1CD1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00E105E" w14:textId="2BB6CF28" w:rsidR="002E1CD1" w:rsidRPr="0064345F" w:rsidRDefault="002E1CD1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688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E1CD1" w:rsidRPr="0064345F" w14:paraId="0B831E97" w14:textId="77777777" w:rsidTr="001F5B38">
        <w:tc>
          <w:tcPr>
            <w:tcW w:w="4140" w:type="dxa"/>
          </w:tcPr>
          <w:p w14:paraId="5E50759A" w14:textId="77777777" w:rsidR="002E1CD1" w:rsidRPr="008C70F0" w:rsidRDefault="002E1CD1" w:rsidP="002E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BC72FB" w14:textId="6D98C01F" w:rsidR="002E1CD1" w:rsidRPr="00302C38" w:rsidRDefault="002E1CD1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55,186</w:t>
            </w:r>
          </w:p>
        </w:tc>
        <w:tc>
          <w:tcPr>
            <w:tcW w:w="270" w:type="dxa"/>
          </w:tcPr>
          <w:p w14:paraId="0B93DF74" w14:textId="77777777" w:rsidR="002E1CD1" w:rsidRPr="00302C38" w:rsidRDefault="002E1CD1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F01791" w14:textId="0DD00D14" w:rsidR="002E1CD1" w:rsidRPr="00302C38" w:rsidRDefault="002E1CD1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0FC4F8E2" w14:textId="77777777" w:rsidR="002E1CD1" w:rsidRPr="00302C38" w:rsidRDefault="002E1CD1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8CBC76" w14:textId="7AB17D0E" w:rsidR="002E1CD1" w:rsidRPr="00302C38" w:rsidRDefault="001659E6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55,186</w:t>
            </w:r>
          </w:p>
        </w:tc>
        <w:tc>
          <w:tcPr>
            <w:tcW w:w="270" w:type="dxa"/>
          </w:tcPr>
          <w:p w14:paraId="3C26C3D9" w14:textId="77777777" w:rsidR="002E1CD1" w:rsidRPr="00302C38" w:rsidRDefault="002E1CD1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343286" w14:textId="0D194AF1" w:rsidR="002E1CD1" w:rsidRPr="00302C38" w:rsidRDefault="002E1CD1" w:rsidP="002E1C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430</w:t>
            </w:r>
          </w:p>
        </w:tc>
      </w:tr>
    </w:tbl>
    <w:p w14:paraId="4D76A8AE" w14:textId="77777777" w:rsidR="002D6041" w:rsidRDefault="002D6041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DE36AB" w:rsidRPr="0064345F" w14:paraId="237F5F81" w14:textId="77777777" w:rsidTr="001F5B38">
        <w:tc>
          <w:tcPr>
            <w:tcW w:w="4140" w:type="dxa"/>
          </w:tcPr>
          <w:p w14:paraId="40394D83" w14:textId="2359F772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15F7F71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A8FE9E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93CFB3F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18AC" w:rsidRPr="0064345F" w14:paraId="21380647" w14:textId="77777777" w:rsidTr="001F5B38">
        <w:tc>
          <w:tcPr>
            <w:tcW w:w="4140" w:type="dxa"/>
          </w:tcPr>
          <w:p w14:paraId="7B359BA9" w14:textId="010CB505" w:rsidR="00F718AC" w:rsidRPr="0064345F" w:rsidRDefault="00F718AC" w:rsidP="00F71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52A19D5A" w14:textId="5F8936D7" w:rsidR="00F718AC" w:rsidRPr="00332885" w:rsidRDefault="00F718AC" w:rsidP="00F71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D1E6262" w14:textId="77777777" w:rsidR="00F718AC" w:rsidRPr="0064345F" w:rsidRDefault="00F718AC" w:rsidP="00F71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11787" w14:textId="2E09AE86" w:rsidR="00F718AC" w:rsidRPr="00332885" w:rsidRDefault="00F718AC" w:rsidP="00F71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1E06C48" w14:textId="77777777" w:rsidR="00F718AC" w:rsidRPr="0064345F" w:rsidRDefault="00F718AC" w:rsidP="00F71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A708FB" w14:textId="44791682" w:rsidR="00F718AC" w:rsidRPr="00332885" w:rsidRDefault="00F718AC" w:rsidP="00F71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81064B8" w14:textId="77777777" w:rsidR="00F718AC" w:rsidRPr="0064345F" w:rsidRDefault="00F718AC" w:rsidP="00F71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4B107" w14:textId="74614C2B" w:rsidR="00F718AC" w:rsidRPr="00332885" w:rsidRDefault="00F718AC" w:rsidP="00F71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718AC" w:rsidRPr="0064345F" w14:paraId="33BCAB34" w14:textId="77777777" w:rsidTr="001F5B38">
        <w:tc>
          <w:tcPr>
            <w:tcW w:w="4140" w:type="dxa"/>
          </w:tcPr>
          <w:p w14:paraId="76B4C86D" w14:textId="77777777" w:rsidR="00F718AC" w:rsidRPr="0064345F" w:rsidRDefault="00F718AC" w:rsidP="00F71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07A0273" w14:textId="77777777" w:rsidR="00F718AC" w:rsidRPr="0064345F" w:rsidRDefault="00F718AC" w:rsidP="00F718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F718AC" w:rsidRPr="0064345F" w14:paraId="1461D72F" w14:textId="77777777" w:rsidTr="00DE36AB">
        <w:tc>
          <w:tcPr>
            <w:tcW w:w="4140" w:type="dxa"/>
          </w:tcPr>
          <w:p w14:paraId="6800B0EC" w14:textId="135F7A45" w:rsidR="00F718AC" w:rsidRPr="00DB16D5" w:rsidRDefault="00F718AC" w:rsidP="00F71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16D5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="00194B3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 w:rsidRPr="00DB16D5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</w:t>
            </w:r>
          </w:p>
          <w:p w14:paraId="1F6A7725" w14:textId="1C97B84E" w:rsidR="00F718AC" w:rsidRPr="00DB16D5" w:rsidRDefault="00F718AC" w:rsidP="00F71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B16D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ที่คาดว่าจะเกิดขึ้นสำหรับ</w:t>
            </w:r>
          </w:p>
        </w:tc>
        <w:tc>
          <w:tcPr>
            <w:tcW w:w="1080" w:type="dxa"/>
          </w:tcPr>
          <w:p w14:paraId="1A31B765" w14:textId="7371BC25" w:rsidR="00F718AC" w:rsidRPr="00DB16D5" w:rsidRDefault="00F718AC" w:rsidP="00F718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54F26" w14:textId="77777777" w:rsidR="00F718AC" w:rsidRPr="0091386A" w:rsidRDefault="00F718AC" w:rsidP="00F718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0A6025B" w14:textId="26570544" w:rsidR="00F718AC" w:rsidRPr="0091386A" w:rsidRDefault="00F718AC" w:rsidP="00F718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BB51002" w14:textId="77777777" w:rsidR="00F718AC" w:rsidRPr="0091386A" w:rsidRDefault="00F718AC" w:rsidP="00F718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3B766502" w14:textId="427BE6EE" w:rsidR="00F718AC" w:rsidRPr="0091386A" w:rsidRDefault="00F718AC" w:rsidP="00F718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80DC9C7" w14:textId="77777777" w:rsidR="00F718AC" w:rsidRPr="0091386A" w:rsidRDefault="00F718AC" w:rsidP="00F718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8851420" w14:textId="24253556" w:rsidR="00F718AC" w:rsidRPr="0091386A" w:rsidRDefault="00F718AC" w:rsidP="00F718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91386A" w:rsidRPr="00DB16D5" w14:paraId="4C6606E1" w14:textId="77777777" w:rsidTr="00681DAD">
        <w:tc>
          <w:tcPr>
            <w:tcW w:w="4140" w:type="dxa"/>
            <w:shd w:val="clear" w:color="auto" w:fill="auto"/>
          </w:tcPr>
          <w:p w14:paraId="621AA24D" w14:textId="1B24DA94" w:rsidR="0091386A" w:rsidRPr="00DB16D5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16D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B16D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งวดสามเดือนสิ้นสุดวันที่</w:t>
            </w:r>
            <w:r w:rsidRPr="00DB16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B16D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DB16D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2D1417C" w14:textId="1439C00E" w:rsidR="0091386A" w:rsidRPr="00DB16D5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C9FFE6" w14:textId="77777777" w:rsidR="0091386A" w:rsidRPr="0091386A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06AE9D5" w14:textId="695945F9" w:rsidR="0091386A" w:rsidRPr="00DB16D5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994A9A" w14:textId="77777777" w:rsidR="0091386A" w:rsidRPr="00DB16D5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3CFAE98" w14:textId="4C808714" w:rsidR="0091386A" w:rsidRPr="00DB16D5" w:rsidRDefault="00DB16D5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</w:t>
            </w:r>
            <w:r w:rsidR="00F065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69C87C" w14:textId="77777777" w:rsidR="0091386A" w:rsidRPr="00DB16D5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23D1547" w14:textId="7AAC37A0" w:rsidR="0091386A" w:rsidRPr="00DB16D5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91386A" w:rsidRPr="00DB16D5" w14:paraId="714BC888" w14:textId="77777777" w:rsidTr="00681DAD">
        <w:tc>
          <w:tcPr>
            <w:tcW w:w="4140" w:type="dxa"/>
            <w:shd w:val="clear" w:color="auto" w:fill="auto"/>
          </w:tcPr>
          <w:p w14:paraId="3378E9B8" w14:textId="079B9D69" w:rsidR="0091386A" w:rsidRPr="00DB16D5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B16D5"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งวดเก้าเดือนสิ้นสุดวันที่</w:t>
            </w:r>
            <w:r w:rsidRPr="00DB16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B16D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DB16D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0AB15CE" w14:textId="068983E0" w:rsidR="0091386A" w:rsidRPr="00DB16D5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705121" w14:textId="77777777" w:rsidR="0091386A" w:rsidRPr="0091386A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5E56243" w14:textId="70460DFD" w:rsidR="0091386A" w:rsidRPr="00DB16D5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F7872C" w14:textId="77777777" w:rsidR="0091386A" w:rsidRPr="00DB16D5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2096CDE" w14:textId="6862927C" w:rsidR="0091386A" w:rsidRPr="00DB16D5" w:rsidRDefault="00DB16D5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(4,00</w:t>
            </w:r>
            <w:r w:rsidR="00F065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A237DE" w14:textId="77777777" w:rsidR="0091386A" w:rsidRPr="00DB16D5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0463AD5" w14:textId="3BDEE00C" w:rsidR="0091386A" w:rsidRPr="00DB16D5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91386A" w:rsidRPr="0064345F" w14:paraId="376A17DB" w14:textId="77777777" w:rsidTr="001F5B38">
        <w:tc>
          <w:tcPr>
            <w:tcW w:w="4140" w:type="dxa"/>
          </w:tcPr>
          <w:p w14:paraId="0888EB76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BDC8FD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D45174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A4583D0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DEB701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1F5F2F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33BED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76EF998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386A" w:rsidRPr="0064345F" w14:paraId="17D4148A" w14:textId="77777777" w:rsidTr="001F5B38">
        <w:tc>
          <w:tcPr>
            <w:tcW w:w="4140" w:type="dxa"/>
          </w:tcPr>
          <w:p w14:paraId="7C220C04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133DF07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FFE6D5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D476AAB" w14:textId="77777777" w:rsidR="0091386A" w:rsidRPr="0064345F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386A" w:rsidRPr="0064345F" w14:paraId="31EA67BB" w14:textId="77777777" w:rsidTr="001F5B38">
        <w:tc>
          <w:tcPr>
            <w:tcW w:w="4140" w:type="dxa"/>
          </w:tcPr>
          <w:p w14:paraId="3E24B39F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0BAB29" w14:textId="46E1D6C8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57B219E9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8ED90" w14:textId="0455F782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3DE9910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DA2B5EE" w14:textId="5F13F1C2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462A515D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037D2" w14:textId="6894CB31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1386A" w:rsidRPr="0064345F" w14:paraId="674C026E" w14:textId="77777777" w:rsidTr="001F5B38">
        <w:tc>
          <w:tcPr>
            <w:tcW w:w="4140" w:type="dxa"/>
          </w:tcPr>
          <w:p w14:paraId="089A2EC1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1E004FF9" w14:textId="4939B423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D08BD3B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5035A2" w14:textId="0620921F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7266057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4AD74C" w14:textId="4D66F862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327BD1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4C87C" w14:textId="5DAA3A9E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1386A" w:rsidRPr="0064345F" w14:paraId="49427EAE" w14:textId="77777777" w:rsidTr="001F5B38">
        <w:tc>
          <w:tcPr>
            <w:tcW w:w="4140" w:type="dxa"/>
          </w:tcPr>
          <w:p w14:paraId="6A061771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6BE2FF5" w14:textId="77777777" w:rsidR="0091386A" w:rsidRPr="0064345F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1386A" w:rsidRPr="0064345F" w14:paraId="0F5C6959" w14:textId="77777777" w:rsidTr="00DE7625">
        <w:tc>
          <w:tcPr>
            <w:tcW w:w="4140" w:type="dxa"/>
          </w:tcPr>
          <w:p w14:paraId="1702A74A" w14:textId="77777777" w:rsidR="0091386A" w:rsidRPr="00681DAD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81DA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BD87FB3" w14:textId="3C223E9F" w:rsidR="0091386A" w:rsidRPr="00DE7625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E76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7CA40" w14:textId="77777777" w:rsidR="0091386A" w:rsidRPr="00DE7625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6B306" w14:textId="77777777" w:rsidR="0091386A" w:rsidRPr="00DE7625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E76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0EA262" w14:textId="77777777" w:rsidR="0091386A" w:rsidRPr="00DE7625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83BBB" w14:textId="3976852C" w:rsidR="0091386A" w:rsidRPr="00DE7625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E7625">
              <w:rPr>
                <w:rFonts w:ascii="Angsana New" w:hAnsi="Angsana New" w:cs="Angsana New"/>
                <w:sz w:val="30"/>
                <w:szCs w:val="30"/>
              </w:rPr>
              <w:t>2,400</w:t>
            </w:r>
          </w:p>
        </w:tc>
        <w:tc>
          <w:tcPr>
            <w:tcW w:w="270" w:type="dxa"/>
          </w:tcPr>
          <w:p w14:paraId="02983C45" w14:textId="77777777" w:rsidR="0091386A" w:rsidRPr="00DE7625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CD38C" w14:textId="509C6D3E" w:rsidR="0091386A" w:rsidRPr="00DE7625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E7625">
              <w:rPr>
                <w:rFonts w:ascii="Angsana New" w:hAnsi="Angsana New" w:cs="Angsana New"/>
                <w:sz w:val="30"/>
                <w:szCs w:val="30"/>
              </w:rPr>
              <w:t>2,400</w:t>
            </w:r>
          </w:p>
        </w:tc>
      </w:tr>
      <w:tr w:rsidR="00DE7625" w:rsidRPr="0064345F" w14:paraId="05824E8C" w14:textId="77777777" w:rsidTr="00DE7625">
        <w:tc>
          <w:tcPr>
            <w:tcW w:w="4140" w:type="dxa"/>
          </w:tcPr>
          <w:p w14:paraId="40923233" w14:textId="77777777" w:rsidR="00DE7625" w:rsidRDefault="00DE7625" w:rsidP="00DE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4"/>
              <w:rPr>
                <w:rFonts w:asciiTheme="majorBidi" w:hAnsiTheme="majorBidi" w:cs="Angsana New"/>
                <w:sz w:val="30"/>
                <w:szCs w:val="30"/>
              </w:rPr>
            </w:pPr>
            <w:r w:rsidRPr="001E14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E1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1E1427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ผลขาดทุนด้านเครดิต</w:t>
            </w:r>
          </w:p>
          <w:p w14:paraId="439CA19F" w14:textId="066A9E57" w:rsidR="00DE7625" w:rsidRPr="009B2372" w:rsidRDefault="00DE7625" w:rsidP="00DE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</w:t>
            </w:r>
            <w:r w:rsidR="003F6AF8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1E1427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F13B75" w14:textId="77777777" w:rsidR="00DE7625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4382EA85" w14:textId="77777777" w:rsidR="00DE7625" w:rsidRPr="0064345F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6BC344" w14:textId="77777777" w:rsidR="00DE7625" w:rsidRPr="00A828F6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2EBE1B" w14:textId="77777777" w:rsidR="00DE7625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493FC057" w14:textId="77777777" w:rsidR="00DE7625" w:rsidRPr="0064345F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C29BBA" w14:textId="77777777" w:rsidR="00DE7625" w:rsidRPr="0064345F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DD0B69" w14:textId="77777777" w:rsidR="00DE7625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440B70A5" w14:textId="731AD734" w:rsidR="00DE7625" w:rsidRPr="00803D89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2,400</w:t>
            </w:r>
            <w:r w:rsidRPr="00DB16D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ED37F2" w14:textId="77777777" w:rsidR="00DE7625" w:rsidRPr="00A828F6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87F5C2" w14:textId="77777777" w:rsidR="00DE7625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2EC122F" w14:textId="21D5D529" w:rsidR="00DE7625" w:rsidRPr="0064345F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E7625" w:rsidRPr="0064345F" w14:paraId="56631FB6" w14:textId="77777777" w:rsidTr="00DE7625">
        <w:tc>
          <w:tcPr>
            <w:tcW w:w="4140" w:type="dxa"/>
          </w:tcPr>
          <w:p w14:paraId="730C108C" w14:textId="77777777" w:rsidR="00DE7625" w:rsidRPr="008C70F0" w:rsidRDefault="00DE7625" w:rsidP="00DE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E3B3D6" w14:textId="18E64F24" w:rsidR="00DE7625" w:rsidRPr="00302C38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6DEA7" w14:textId="77777777" w:rsidR="00DE7625" w:rsidRPr="00302C38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487234" w14:textId="285D21E3" w:rsidR="00DE7625" w:rsidRPr="00302C38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51FDF2" w14:textId="77777777" w:rsidR="00DE7625" w:rsidRPr="00302C38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880A94" w14:textId="0EAC0B0B" w:rsidR="00DE7625" w:rsidRPr="00302C38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0A8530" w14:textId="77777777" w:rsidR="00DE7625" w:rsidRPr="00302C38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A46FD6" w14:textId="59178DE6" w:rsidR="00DE7625" w:rsidRPr="00302C38" w:rsidRDefault="00DE7625" w:rsidP="00DE762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2,400</w:t>
            </w:r>
          </w:p>
        </w:tc>
      </w:tr>
      <w:tr w:rsidR="0091386A" w:rsidRPr="0064345F" w14:paraId="00836C6E" w14:textId="77777777" w:rsidTr="001F5B38">
        <w:tc>
          <w:tcPr>
            <w:tcW w:w="4140" w:type="dxa"/>
          </w:tcPr>
          <w:p w14:paraId="67422A63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60F480" w14:textId="77777777" w:rsidR="0091386A" w:rsidRPr="0064345F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0B8DA" w14:textId="77777777" w:rsidR="0091386A" w:rsidRPr="007B1969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061D5" w14:textId="77777777" w:rsidR="0091386A" w:rsidRPr="0064345F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5EBAA" w14:textId="77777777" w:rsidR="0091386A" w:rsidRPr="007B1969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EB6F2" w14:textId="77777777" w:rsidR="0091386A" w:rsidRPr="0064345F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D21C0" w14:textId="77777777" w:rsidR="0091386A" w:rsidRPr="007B1969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4B9AA" w14:textId="77777777" w:rsidR="0091386A" w:rsidRPr="0064345F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3610" w:rsidRPr="0064345F" w14:paraId="3721BE30" w14:textId="77777777" w:rsidTr="00C03610">
        <w:tc>
          <w:tcPr>
            <w:tcW w:w="4140" w:type="dxa"/>
          </w:tcPr>
          <w:p w14:paraId="40B3D9AF" w14:textId="77777777" w:rsidR="00C03610" w:rsidRPr="0064345F" w:rsidRDefault="00C03610" w:rsidP="00C0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EB2EB8F" w14:textId="77777777" w:rsidR="00C03610" w:rsidRPr="0064345F" w:rsidRDefault="00C03610" w:rsidP="00C0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03B6C0" w14:textId="77777777" w:rsidR="00C03610" w:rsidRPr="0064345F" w:rsidRDefault="00C03610" w:rsidP="00C0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686A982" w14:textId="77777777" w:rsidR="00C03610" w:rsidRPr="0064345F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610" w:rsidRPr="0064345F" w14:paraId="361C2D26" w14:textId="77777777" w:rsidTr="00C03610">
        <w:tc>
          <w:tcPr>
            <w:tcW w:w="4140" w:type="dxa"/>
          </w:tcPr>
          <w:p w14:paraId="26D6168E" w14:textId="48A7DA95" w:rsidR="00C03610" w:rsidRPr="0064345F" w:rsidRDefault="00C03610" w:rsidP="00C0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C036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7E2C1C46" w14:textId="77777777" w:rsidR="00C03610" w:rsidRPr="00332885" w:rsidRDefault="00C03610" w:rsidP="00C0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D45AFB3" w14:textId="77777777" w:rsidR="00C03610" w:rsidRPr="0064345F" w:rsidRDefault="00C03610" w:rsidP="00C0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72530C" w14:textId="77777777" w:rsidR="00C03610" w:rsidRPr="00332885" w:rsidRDefault="00C03610" w:rsidP="00C0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DE8D84A" w14:textId="77777777" w:rsidR="00C03610" w:rsidRPr="0064345F" w:rsidRDefault="00C03610" w:rsidP="00C0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BE5C23" w14:textId="77777777" w:rsidR="00C03610" w:rsidRPr="00332885" w:rsidRDefault="00C03610" w:rsidP="00C0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9E1689B" w14:textId="77777777" w:rsidR="00C03610" w:rsidRPr="0064345F" w:rsidRDefault="00C03610" w:rsidP="00C0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6DD7F" w14:textId="77777777" w:rsidR="00C03610" w:rsidRPr="00332885" w:rsidRDefault="00C03610" w:rsidP="00C0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03610" w:rsidRPr="0064345F" w14:paraId="6A007883" w14:textId="77777777" w:rsidTr="00C03610">
        <w:tc>
          <w:tcPr>
            <w:tcW w:w="4140" w:type="dxa"/>
          </w:tcPr>
          <w:p w14:paraId="71FCE6BD" w14:textId="77777777" w:rsidR="00C03610" w:rsidRPr="0064345F" w:rsidRDefault="00C03610" w:rsidP="00C0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E2CDBFF" w14:textId="77777777" w:rsidR="00C03610" w:rsidRPr="0064345F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C03610" w:rsidRPr="0064345F" w14:paraId="3468B6AF" w14:textId="77777777" w:rsidTr="00C03610">
        <w:tc>
          <w:tcPr>
            <w:tcW w:w="4140" w:type="dxa"/>
          </w:tcPr>
          <w:p w14:paraId="650DBE84" w14:textId="5B20C0D1" w:rsidR="00C03610" w:rsidRPr="00DB16D5" w:rsidRDefault="00C03610" w:rsidP="00C0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16D5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ผลขาดทุนด้านเครดิตที่คาดว่าจะเกิดขึ้นสำหรับ</w:t>
            </w:r>
          </w:p>
        </w:tc>
        <w:tc>
          <w:tcPr>
            <w:tcW w:w="1080" w:type="dxa"/>
          </w:tcPr>
          <w:p w14:paraId="5B52BF8B" w14:textId="77777777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B1F6D" w14:textId="77777777" w:rsidR="00C03610" w:rsidRPr="0091386A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441499A" w14:textId="77777777" w:rsidR="00C03610" w:rsidRPr="0091386A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7B16AD8" w14:textId="77777777" w:rsidR="00C03610" w:rsidRPr="0091386A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0C5CA867" w14:textId="77777777" w:rsidR="00C03610" w:rsidRPr="0091386A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9B53947" w14:textId="77777777" w:rsidR="00C03610" w:rsidRPr="0091386A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8634C09" w14:textId="77777777" w:rsidR="00C03610" w:rsidRPr="0091386A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C03610" w:rsidRPr="00DB16D5" w14:paraId="055CAD68" w14:textId="77777777" w:rsidTr="00C03610">
        <w:tc>
          <w:tcPr>
            <w:tcW w:w="4140" w:type="dxa"/>
            <w:shd w:val="clear" w:color="auto" w:fill="auto"/>
          </w:tcPr>
          <w:p w14:paraId="30352101" w14:textId="77777777" w:rsidR="00C03610" w:rsidRPr="00DB16D5" w:rsidRDefault="00C03610" w:rsidP="00C0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16D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B16D5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งวดสามเดือนสิ้นสุดวันที่</w:t>
            </w:r>
            <w:r w:rsidRPr="00DB16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B16D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DB16D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13FFD82" w14:textId="77777777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ED050C" w14:textId="77777777" w:rsidR="00C03610" w:rsidRPr="0091386A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5E76644" w14:textId="77777777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4B19EF" w14:textId="77777777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12E8BBD" w14:textId="412B6BB5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36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2,400</w:t>
            </w:r>
          </w:p>
        </w:tc>
        <w:tc>
          <w:tcPr>
            <w:tcW w:w="270" w:type="dxa"/>
            <w:shd w:val="clear" w:color="auto" w:fill="auto"/>
          </w:tcPr>
          <w:p w14:paraId="11B3A80E" w14:textId="77777777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442E51F" w14:textId="77777777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C03610" w:rsidRPr="00DB16D5" w14:paraId="3C17788E" w14:textId="77777777" w:rsidTr="00C03610">
        <w:tc>
          <w:tcPr>
            <w:tcW w:w="4140" w:type="dxa"/>
            <w:shd w:val="clear" w:color="auto" w:fill="auto"/>
          </w:tcPr>
          <w:p w14:paraId="4F752BC6" w14:textId="77777777" w:rsidR="00C03610" w:rsidRPr="00DB16D5" w:rsidRDefault="00C03610" w:rsidP="00C0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B16D5">
              <w:rPr>
                <w:rFonts w:ascii="Angsana New" w:hAnsi="Angsana New" w:cs="Angsana New" w:hint="cs"/>
                <w:sz w:val="30"/>
                <w:szCs w:val="30"/>
                <w:cs/>
              </w:rPr>
              <w:t>งวดเก้าเดือนสิ้นสุดวันที่</w:t>
            </w:r>
            <w:r w:rsidRPr="00DB16D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B16D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DB16D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D1D1F39" w14:textId="77777777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43B4CF" w14:textId="77777777" w:rsidR="00C03610" w:rsidRPr="0091386A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D7C40A4" w14:textId="77777777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C8AC72" w14:textId="77777777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78C5539" w14:textId="769546CD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36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2,400</w:t>
            </w:r>
          </w:p>
        </w:tc>
        <w:tc>
          <w:tcPr>
            <w:tcW w:w="270" w:type="dxa"/>
            <w:shd w:val="clear" w:color="auto" w:fill="auto"/>
          </w:tcPr>
          <w:p w14:paraId="0DAE5450" w14:textId="77777777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3E53B0E" w14:textId="77777777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C03610" w:rsidRPr="00DB16D5" w14:paraId="54A8E870" w14:textId="77777777" w:rsidTr="00C03610">
        <w:tc>
          <w:tcPr>
            <w:tcW w:w="4140" w:type="dxa"/>
            <w:shd w:val="clear" w:color="auto" w:fill="auto"/>
          </w:tcPr>
          <w:p w14:paraId="27F3EA37" w14:textId="77777777" w:rsidR="00C03610" w:rsidRPr="00DB16D5" w:rsidRDefault="00C03610" w:rsidP="00C03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36D0956" w14:textId="77777777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0BFB6A" w14:textId="77777777" w:rsidR="00C03610" w:rsidRPr="0091386A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BB8DCCF" w14:textId="77777777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FBE017" w14:textId="77777777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2D0CBF7" w14:textId="77777777" w:rsidR="00C03610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2D9513" w14:textId="77777777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2BCEBA4" w14:textId="77777777" w:rsidR="00C03610" w:rsidRPr="00DB16D5" w:rsidRDefault="00C03610" w:rsidP="00C03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386A" w:rsidRPr="0064345F" w14:paraId="3252CB1A" w14:textId="77777777" w:rsidTr="001F5B38">
        <w:tc>
          <w:tcPr>
            <w:tcW w:w="4140" w:type="dxa"/>
          </w:tcPr>
          <w:p w14:paraId="4CE357E1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8AF3B1D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7BADD1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4C7DC13" w14:textId="77777777" w:rsidR="0091386A" w:rsidRPr="0064345F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386A" w:rsidRPr="0064345F" w14:paraId="3D1DC903" w14:textId="77777777" w:rsidTr="001F5B38">
        <w:tc>
          <w:tcPr>
            <w:tcW w:w="4140" w:type="dxa"/>
          </w:tcPr>
          <w:p w14:paraId="2D466436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7F3533" w14:textId="65ADF385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2B28A73E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A4B477" w14:textId="73DB15B5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6AC0E63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B0C356" w14:textId="666C17BF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754265C6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474B3B" w14:textId="4CA98E7D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1386A" w:rsidRPr="0064345F" w14:paraId="0AA2851D" w14:textId="77777777" w:rsidTr="001F5B38">
        <w:tc>
          <w:tcPr>
            <w:tcW w:w="4140" w:type="dxa"/>
          </w:tcPr>
          <w:p w14:paraId="3AB542DE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56D32320" w14:textId="633A46AD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CF772B7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8CC7E" w14:textId="632CA8CE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2C9DAE9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DFEE05" w14:textId="2778C71D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DBAF355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5E297" w14:textId="1CE7DBAF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1386A" w:rsidRPr="0064345F" w14:paraId="483A08E7" w14:textId="77777777" w:rsidTr="001F5B38">
        <w:tc>
          <w:tcPr>
            <w:tcW w:w="4140" w:type="dxa"/>
          </w:tcPr>
          <w:p w14:paraId="17D95D3D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8DAAD61" w14:textId="77777777" w:rsidR="0091386A" w:rsidRPr="0064345F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1386A" w:rsidRPr="008A62DD" w14:paraId="68D4820B" w14:textId="77777777" w:rsidTr="001F5B38">
        <w:tc>
          <w:tcPr>
            <w:tcW w:w="4140" w:type="dxa"/>
          </w:tcPr>
          <w:p w14:paraId="75745544" w14:textId="77777777" w:rsidR="0091386A" w:rsidRPr="008A62DD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F7F942" w14:textId="7A9FD30D" w:rsidR="0091386A" w:rsidRPr="008A62DD" w:rsidRDefault="00647596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2,320</w:t>
            </w:r>
          </w:p>
        </w:tc>
        <w:tc>
          <w:tcPr>
            <w:tcW w:w="270" w:type="dxa"/>
          </w:tcPr>
          <w:p w14:paraId="66220DA6" w14:textId="77777777" w:rsidR="0091386A" w:rsidRPr="007B1969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728DBE" w14:textId="69DD2273" w:rsidR="0091386A" w:rsidRPr="008A62DD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081</w:t>
            </w:r>
          </w:p>
        </w:tc>
        <w:tc>
          <w:tcPr>
            <w:tcW w:w="270" w:type="dxa"/>
          </w:tcPr>
          <w:p w14:paraId="1CB49634" w14:textId="77777777" w:rsidR="0091386A" w:rsidRPr="008A62DD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6F31D1C" w14:textId="6C652E10" w:rsidR="0091386A" w:rsidRPr="008A62DD" w:rsidRDefault="00647596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2,320</w:t>
            </w:r>
          </w:p>
        </w:tc>
        <w:tc>
          <w:tcPr>
            <w:tcW w:w="270" w:type="dxa"/>
          </w:tcPr>
          <w:p w14:paraId="47B09B4E" w14:textId="77777777" w:rsidR="0091386A" w:rsidRPr="007B1969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42DAE6" w14:textId="30815D22" w:rsidR="0091386A" w:rsidRPr="008A62DD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081</w:t>
            </w:r>
          </w:p>
        </w:tc>
      </w:tr>
      <w:tr w:rsidR="0091386A" w:rsidRPr="008A62DD" w14:paraId="34891470" w14:textId="77777777" w:rsidTr="001F5B38">
        <w:tc>
          <w:tcPr>
            <w:tcW w:w="4140" w:type="dxa"/>
          </w:tcPr>
          <w:p w14:paraId="3B8DCDB1" w14:textId="77777777" w:rsidR="0091386A" w:rsidRPr="008A62DD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18D624" w14:textId="77777777" w:rsidR="0091386A" w:rsidRPr="008A62DD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C10ED" w14:textId="77777777" w:rsidR="0091386A" w:rsidRPr="007B1969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821283" w14:textId="77777777" w:rsidR="0091386A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0D1131" w14:textId="77777777" w:rsidR="0091386A" w:rsidRPr="008A62DD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596A55" w14:textId="77777777" w:rsidR="0091386A" w:rsidRPr="008A62DD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0F714" w14:textId="77777777" w:rsidR="0091386A" w:rsidRPr="007B1969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237695" w14:textId="77777777" w:rsidR="0091386A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3610" w:rsidRPr="008A62DD" w14:paraId="39C81BCB" w14:textId="77777777" w:rsidTr="00C03610">
        <w:tc>
          <w:tcPr>
            <w:tcW w:w="4140" w:type="dxa"/>
          </w:tcPr>
          <w:p w14:paraId="1DBE986D" w14:textId="77777777" w:rsidR="00C03610" w:rsidRPr="008A62DD" w:rsidRDefault="00C03610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EA5D3F" w14:textId="77777777" w:rsidR="00C03610" w:rsidRPr="008A62DD" w:rsidRDefault="00C03610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816F3" w14:textId="77777777" w:rsidR="00C03610" w:rsidRPr="007B1969" w:rsidRDefault="00C03610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6532AE" w14:textId="77777777" w:rsidR="00C03610" w:rsidRDefault="00C03610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62536" w14:textId="77777777" w:rsidR="00C03610" w:rsidRPr="008A62DD" w:rsidRDefault="00C03610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DE66F3" w14:textId="77777777" w:rsidR="00C03610" w:rsidRPr="008A62DD" w:rsidRDefault="00C03610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06C6A" w14:textId="77777777" w:rsidR="00C03610" w:rsidRPr="007B1969" w:rsidRDefault="00C03610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C0D54" w14:textId="77777777" w:rsidR="00C03610" w:rsidRDefault="00C03610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386A" w:rsidRPr="0064345F" w14:paraId="34B9B207" w14:textId="77777777" w:rsidTr="001F5B38">
        <w:tc>
          <w:tcPr>
            <w:tcW w:w="4140" w:type="dxa"/>
          </w:tcPr>
          <w:p w14:paraId="09E1CC28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661C83D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4B9E5B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006ECDD" w14:textId="77777777" w:rsidR="0091386A" w:rsidRPr="0064345F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386A" w:rsidRPr="0064345F" w14:paraId="3913EB11" w14:textId="77777777" w:rsidTr="001F5B38">
        <w:tc>
          <w:tcPr>
            <w:tcW w:w="4140" w:type="dxa"/>
          </w:tcPr>
          <w:p w14:paraId="52EF84EB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CB050F" w14:textId="071A0B84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0C8DFA8D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D1AE7E" w14:textId="63982414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01FE540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AA9B0C" w14:textId="49872D9A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760AEA2E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6EA36" w14:textId="76693398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1386A" w:rsidRPr="0064345F" w14:paraId="569FD7F7" w14:textId="77777777" w:rsidTr="001F5B38">
        <w:tc>
          <w:tcPr>
            <w:tcW w:w="4140" w:type="dxa"/>
          </w:tcPr>
          <w:p w14:paraId="4C2DAFA9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30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FB8C0FC" w14:textId="0334AF3C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DD04E2D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53EAE3" w14:textId="24EEA1AF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D66FECC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49CD85" w14:textId="0CF02B80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15E595B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96E36F" w14:textId="3C785FC5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1386A" w:rsidRPr="0064345F" w14:paraId="33AE11D1" w14:textId="77777777" w:rsidTr="001F5B38">
        <w:tc>
          <w:tcPr>
            <w:tcW w:w="4140" w:type="dxa"/>
          </w:tcPr>
          <w:p w14:paraId="4D2CF2E0" w14:textId="77777777" w:rsidR="0091386A" w:rsidRPr="0064345F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06E548A" w14:textId="77777777" w:rsidR="0091386A" w:rsidRPr="0064345F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1386A" w:rsidRPr="008A62DD" w14:paraId="0BE7BC3C" w14:textId="77777777" w:rsidTr="001F5B38">
        <w:tc>
          <w:tcPr>
            <w:tcW w:w="4140" w:type="dxa"/>
          </w:tcPr>
          <w:p w14:paraId="37EE570B" w14:textId="77777777" w:rsidR="0091386A" w:rsidRPr="00443027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302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D8E0BD9" w14:textId="727289E2" w:rsidR="0091386A" w:rsidRPr="00536586" w:rsidRDefault="00647596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82,884</w:t>
            </w:r>
          </w:p>
        </w:tc>
        <w:tc>
          <w:tcPr>
            <w:tcW w:w="270" w:type="dxa"/>
          </w:tcPr>
          <w:p w14:paraId="5D696F47" w14:textId="77777777" w:rsidR="0091386A" w:rsidRPr="007B1969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DEE2C4" w14:textId="764559DB" w:rsidR="0091386A" w:rsidRPr="00536586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</w:t>
            </w:r>
            <w:r w:rsidRPr="005365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71AE4939" w14:textId="77777777" w:rsidR="0091386A" w:rsidRPr="00536586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3C0F9C" w14:textId="135ECDA4" w:rsidR="0091386A" w:rsidRPr="00536586" w:rsidRDefault="00647596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82,884</w:t>
            </w:r>
          </w:p>
        </w:tc>
        <w:tc>
          <w:tcPr>
            <w:tcW w:w="270" w:type="dxa"/>
          </w:tcPr>
          <w:p w14:paraId="092FAFEA" w14:textId="77777777" w:rsidR="0091386A" w:rsidRPr="007B1969" w:rsidRDefault="0091386A" w:rsidP="0091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7C4821" w14:textId="3B33F8A9" w:rsidR="0091386A" w:rsidRPr="00536586" w:rsidRDefault="0091386A" w:rsidP="009138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</w:t>
            </w:r>
            <w:r w:rsidRPr="005365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</w:t>
            </w:r>
          </w:p>
        </w:tc>
      </w:tr>
    </w:tbl>
    <w:p w14:paraId="77A812E9" w14:textId="77777777" w:rsidR="00CD2713" w:rsidRPr="00407C4D" w:rsidRDefault="00CD2713" w:rsidP="00032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6"/>
          <w:szCs w:val="26"/>
        </w:rPr>
      </w:pPr>
    </w:p>
    <w:p w14:paraId="145A6A61" w14:textId="225EC1BD" w:rsidR="00BB1C8F" w:rsidRPr="008A62DD" w:rsidRDefault="00BB1C8F" w:rsidP="00A26FF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A62DD">
        <w:rPr>
          <w:rFonts w:ascii="Angsana New" w:hAnsi="Angsana New" w:cs="Angsana New" w:hint="cs"/>
          <w:b/>
          <w:bCs/>
          <w:sz w:val="30"/>
          <w:szCs w:val="30"/>
          <w:cs/>
        </w:rPr>
        <w:t>ลูกหนี้การค้า</w:t>
      </w:r>
    </w:p>
    <w:p w14:paraId="6BAFD245" w14:textId="77777777" w:rsidR="00BD759D" w:rsidRPr="00332885" w:rsidRDefault="00BD759D" w:rsidP="00407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  <w:bookmarkStart w:id="0" w:name="OLE_LINK1"/>
      <w:bookmarkStart w:id="1" w:name="OLE_LINK2"/>
    </w:p>
    <w:bookmarkEnd w:id="0"/>
    <w:bookmarkEnd w:id="1"/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168"/>
        <w:gridCol w:w="269"/>
        <w:gridCol w:w="1169"/>
        <w:gridCol w:w="269"/>
        <w:gridCol w:w="1168"/>
        <w:gridCol w:w="269"/>
        <w:gridCol w:w="1170"/>
      </w:tblGrid>
      <w:tr w:rsidR="00A26FFF" w:rsidRPr="00332885" w14:paraId="4FFBC9AB" w14:textId="77777777" w:rsidTr="001F5B38">
        <w:trPr>
          <w:trHeight w:val="431"/>
          <w:tblHeader/>
        </w:trPr>
        <w:tc>
          <w:tcPr>
            <w:tcW w:w="2610" w:type="dxa"/>
          </w:tcPr>
          <w:p w14:paraId="6A666768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99FE35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2FBA3A01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65010DB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18A368E5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FFF" w:rsidRPr="00332885" w14:paraId="50B2A5BA" w14:textId="77777777" w:rsidTr="001F5B38">
        <w:trPr>
          <w:trHeight w:val="431"/>
          <w:tblHeader/>
        </w:trPr>
        <w:tc>
          <w:tcPr>
            <w:tcW w:w="2610" w:type="dxa"/>
          </w:tcPr>
          <w:p w14:paraId="097492F8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36F282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F024AD4" w14:textId="5DC4763A" w:rsidR="00A26FFF" w:rsidRPr="00332885" w:rsidRDefault="00903678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69" w:type="dxa"/>
          </w:tcPr>
          <w:p w14:paraId="25FD8C8C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B058F0F" w14:textId="0A6212CD" w:rsidR="00A26FFF" w:rsidRPr="00332885" w:rsidRDefault="00332885" w:rsidP="00A2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14:paraId="6F4DEEC4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1BCDB783" w14:textId="5A16D638" w:rsidR="00A26FFF" w:rsidRPr="00332885" w:rsidRDefault="00903678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DE36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DE36AB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69" w:type="dxa"/>
          </w:tcPr>
          <w:p w14:paraId="3E05DC0E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D7D929" w14:textId="1F82C5CF" w:rsidR="00A26FFF" w:rsidRPr="00332885" w:rsidRDefault="00332885" w:rsidP="00A2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26FFF" w:rsidRPr="00332885" w14:paraId="074054B8" w14:textId="77777777" w:rsidTr="001F5B38">
        <w:trPr>
          <w:trHeight w:val="431"/>
          <w:tblHeader/>
        </w:trPr>
        <w:tc>
          <w:tcPr>
            <w:tcW w:w="2610" w:type="dxa"/>
          </w:tcPr>
          <w:p w14:paraId="708CB460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F0B59E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0D745A39" w14:textId="7F236BB9" w:rsidR="00A26FFF" w:rsidRPr="00332885" w:rsidRDefault="00332885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43B5FECB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7FC9387" w14:textId="51DB4983" w:rsidR="00A26FFF" w:rsidRPr="00332885" w:rsidRDefault="00332885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6FB47D74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7A3DBC0E" w14:textId="6A42E1DD" w:rsidR="00A26FFF" w:rsidRPr="00332885" w:rsidRDefault="00332885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2D645B19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7AB37" w14:textId="7C6DB032" w:rsidR="00A26FFF" w:rsidRPr="00332885" w:rsidRDefault="00332885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A26FFF" w:rsidRPr="00332885" w14:paraId="3057DAC7" w14:textId="77777777" w:rsidTr="001F5B38">
        <w:trPr>
          <w:trHeight w:val="418"/>
          <w:tblHeader/>
        </w:trPr>
        <w:tc>
          <w:tcPr>
            <w:tcW w:w="2610" w:type="dxa"/>
          </w:tcPr>
          <w:p w14:paraId="49FED482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2B6BDF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2" w:type="dxa"/>
            <w:gridSpan w:val="7"/>
          </w:tcPr>
          <w:p w14:paraId="2CD63263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26FFF" w:rsidRPr="00332885" w14:paraId="2655AF69" w14:textId="77777777" w:rsidTr="001F5B38">
        <w:trPr>
          <w:trHeight w:val="418"/>
        </w:trPr>
        <w:tc>
          <w:tcPr>
            <w:tcW w:w="2610" w:type="dxa"/>
          </w:tcPr>
          <w:p w14:paraId="3570E3D4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6E10632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1B77F42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799F1AD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D94680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5726F5F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227654F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663A59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D96071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6FFF" w:rsidRPr="00332885" w14:paraId="7AE93BF5" w14:textId="77777777" w:rsidTr="001F5B38">
        <w:trPr>
          <w:trHeight w:val="406"/>
        </w:trPr>
        <w:tc>
          <w:tcPr>
            <w:tcW w:w="2610" w:type="dxa"/>
          </w:tcPr>
          <w:p w14:paraId="40371940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1CD07861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4A6E9B3" w14:textId="08E3FE9A" w:rsidR="00A26FFF" w:rsidRPr="00CA2C83" w:rsidRDefault="00A44F6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55,186</w:t>
            </w:r>
          </w:p>
        </w:tc>
        <w:tc>
          <w:tcPr>
            <w:tcW w:w="269" w:type="dxa"/>
          </w:tcPr>
          <w:p w14:paraId="12601DF2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C697CF2" w14:textId="29224AF0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717</w:t>
            </w:r>
          </w:p>
        </w:tc>
        <w:tc>
          <w:tcPr>
            <w:tcW w:w="269" w:type="dxa"/>
          </w:tcPr>
          <w:p w14:paraId="45EB13F3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669286B" w14:textId="30CEDAC2" w:rsidR="00A26FFF" w:rsidRPr="00332885" w:rsidRDefault="00A44F69" w:rsidP="00AD1F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55,186</w:t>
            </w:r>
          </w:p>
        </w:tc>
        <w:tc>
          <w:tcPr>
            <w:tcW w:w="269" w:type="dxa"/>
          </w:tcPr>
          <w:p w14:paraId="6B407439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B7A95E" w14:textId="7DB1813A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</w:tr>
      <w:tr w:rsidR="00A26FFF" w:rsidRPr="00332885" w14:paraId="4ACA0156" w14:textId="77777777" w:rsidTr="001F5B38">
        <w:trPr>
          <w:trHeight w:val="406"/>
        </w:trPr>
        <w:tc>
          <w:tcPr>
            <w:tcW w:w="2610" w:type="dxa"/>
          </w:tcPr>
          <w:p w14:paraId="60AE2AC6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4ABE90A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2217E8D2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A4B7F02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D54247B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08315C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55A9CD9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3FDF38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63052B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6FFF" w:rsidRPr="00332885" w14:paraId="1C26C87F" w14:textId="77777777" w:rsidTr="001F5B38">
        <w:trPr>
          <w:trHeight w:val="406"/>
        </w:trPr>
        <w:tc>
          <w:tcPr>
            <w:tcW w:w="2610" w:type="dxa"/>
          </w:tcPr>
          <w:p w14:paraId="42A229BE" w14:textId="7AEAEB79" w:rsidR="00A26FFF" w:rsidRPr="00CA2C83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26FFF" w:rsidRPr="00CA2C83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CA2C83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A26FFF" w:rsidRPr="00CA2C8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26FFF" w:rsidRPr="00CA2C83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2282E45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A83FB83" w14:textId="7093904D" w:rsidR="00A26FFF" w:rsidRPr="00CA2C83" w:rsidRDefault="00A44F6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454A063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D99E0F6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35825E4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7B284A8" w14:textId="6813C4E5" w:rsidR="00A26FFF" w:rsidRPr="00332885" w:rsidRDefault="00A44F6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697D8EE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69E946" w14:textId="58C41103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688</w:t>
            </w:r>
          </w:p>
        </w:tc>
      </w:tr>
      <w:tr w:rsidR="00014E99" w:rsidRPr="00332885" w14:paraId="33280B16" w14:textId="77777777" w:rsidTr="000963CA">
        <w:trPr>
          <w:trHeight w:val="406"/>
        </w:trPr>
        <w:tc>
          <w:tcPr>
            <w:tcW w:w="2610" w:type="dxa"/>
          </w:tcPr>
          <w:p w14:paraId="6486FF71" w14:textId="77777777" w:rsidR="00014E99" w:rsidRPr="002255EA" w:rsidRDefault="00014E99" w:rsidP="0009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2255EA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A028C69" w14:textId="77777777" w:rsidR="00014E99" w:rsidRPr="00CA2C83" w:rsidRDefault="00014E99" w:rsidP="000963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ED1635F" w14:textId="6C32B696" w:rsidR="00014E99" w:rsidRPr="00CA2C83" w:rsidRDefault="00A44F69" w:rsidP="000963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1DE1B71" w14:textId="77777777" w:rsidR="00014E99" w:rsidRPr="00332885" w:rsidRDefault="00014E99" w:rsidP="000963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0CF6F0E" w14:textId="77777777" w:rsidR="00014E99" w:rsidRPr="00332885" w:rsidRDefault="00014E99" w:rsidP="000963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0E43DFB" w14:textId="77777777" w:rsidR="00014E99" w:rsidRPr="00332885" w:rsidRDefault="00014E99" w:rsidP="0009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F2ACB7A" w14:textId="467E136E" w:rsidR="00014E99" w:rsidRPr="00D51269" w:rsidRDefault="00A44F69" w:rsidP="000963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44F69">
              <w:rPr>
                <w:rFonts w:ascii="Angsana New" w:hAnsi="Angsana New" w:cs="Angsana New"/>
                <w:sz w:val="30"/>
                <w:szCs w:val="30"/>
              </w:rPr>
              <w:t>71,686</w:t>
            </w:r>
          </w:p>
        </w:tc>
        <w:tc>
          <w:tcPr>
            <w:tcW w:w="269" w:type="dxa"/>
          </w:tcPr>
          <w:p w14:paraId="27CD0CEB" w14:textId="77777777" w:rsidR="00014E99" w:rsidRPr="00332885" w:rsidRDefault="00014E99" w:rsidP="0009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75681F" w14:textId="77777777" w:rsidR="00014E99" w:rsidRPr="00332885" w:rsidRDefault="00014E99" w:rsidP="000963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26FFF" w:rsidRPr="00332885" w14:paraId="24BB6CC9" w14:textId="77777777" w:rsidTr="001F5B38">
        <w:trPr>
          <w:trHeight w:val="418"/>
        </w:trPr>
        <w:tc>
          <w:tcPr>
            <w:tcW w:w="2610" w:type="dxa"/>
          </w:tcPr>
          <w:p w14:paraId="16E66E1B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1ABD9B" w14:textId="066A2BA2" w:rsidR="00A26FFF" w:rsidRPr="00CA2C83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2C83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9E894D7" w14:textId="20E5202D" w:rsidR="00A26FFF" w:rsidRPr="00CA2C83" w:rsidRDefault="00A44F6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55,186</w:t>
            </w:r>
          </w:p>
        </w:tc>
        <w:tc>
          <w:tcPr>
            <w:tcW w:w="269" w:type="dxa"/>
          </w:tcPr>
          <w:p w14:paraId="0AA2B20F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E959489" w14:textId="2576E5E5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 w:rsidR="00A26FFF"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69" w:type="dxa"/>
          </w:tcPr>
          <w:p w14:paraId="6B701040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52C6834" w14:textId="667D1436" w:rsidR="00A26FFF" w:rsidRPr="00332885" w:rsidRDefault="00A44F6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126,872</w:t>
            </w:r>
          </w:p>
        </w:tc>
        <w:tc>
          <w:tcPr>
            <w:tcW w:w="269" w:type="dxa"/>
          </w:tcPr>
          <w:p w14:paraId="53A65D98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616DBB" w14:textId="03710D04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</w:t>
            </w:r>
            <w:r w:rsidR="00A26FFF"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</w:t>
            </w:r>
          </w:p>
        </w:tc>
      </w:tr>
      <w:tr w:rsidR="00A26FFF" w:rsidRPr="00332885" w14:paraId="2DE5D3CE" w14:textId="77777777" w:rsidTr="001F5B38">
        <w:trPr>
          <w:trHeight w:val="308"/>
        </w:trPr>
        <w:tc>
          <w:tcPr>
            <w:tcW w:w="2610" w:type="dxa"/>
          </w:tcPr>
          <w:p w14:paraId="45492A4B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E85FD5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7B12706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232F74E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8465B48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289B05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6CFDBB1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F2BFD13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98B1B2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6FFF" w:rsidRPr="00C307CD" w14:paraId="29DE644B" w14:textId="77777777" w:rsidTr="001F5B38">
        <w:trPr>
          <w:trHeight w:val="308"/>
        </w:trPr>
        <w:tc>
          <w:tcPr>
            <w:tcW w:w="2610" w:type="dxa"/>
          </w:tcPr>
          <w:p w14:paraId="64FB4D04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17C681B9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56B65EF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323F7D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6BA8B0E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75809C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FD3C96D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E30BAE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43C4B7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6FFF" w:rsidRPr="00332885" w14:paraId="70B714A9" w14:textId="77777777" w:rsidTr="001F5B38">
        <w:trPr>
          <w:trHeight w:val="406"/>
        </w:trPr>
        <w:tc>
          <w:tcPr>
            <w:tcW w:w="2610" w:type="dxa"/>
          </w:tcPr>
          <w:p w14:paraId="53BA537B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2E218567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7079396" w14:textId="0ABF92BF" w:rsidR="00A26FFF" w:rsidRPr="00CA2C83" w:rsidRDefault="00A44F6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751,099</w:t>
            </w:r>
          </w:p>
        </w:tc>
        <w:tc>
          <w:tcPr>
            <w:tcW w:w="269" w:type="dxa"/>
          </w:tcPr>
          <w:p w14:paraId="58B5D328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272946D" w14:textId="6A8A2C1E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773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269" w:type="dxa"/>
          </w:tcPr>
          <w:p w14:paraId="10B4ECD9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7EEECBE" w14:textId="1DE24120" w:rsidR="00A26FFF" w:rsidRPr="00332885" w:rsidRDefault="00A44F6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751,099</w:t>
            </w:r>
          </w:p>
        </w:tc>
        <w:tc>
          <w:tcPr>
            <w:tcW w:w="269" w:type="dxa"/>
          </w:tcPr>
          <w:p w14:paraId="73FCF96E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F9EAF2" w14:textId="2C36EC9F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772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030</w:t>
            </w:r>
          </w:p>
        </w:tc>
      </w:tr>
      <w:tr w:rsidR="00A26FFF" w:rsidRPr="00332885" w14:paraId="46D22AE3" w14:textId="77777777" w:rsidTr="001F5B38">
        <w:trPr>
          <w:trHeight w:val="418"/>
        </w:trPr>
        <w:tc>
          <w:tcPr>
            <w:tcW w:w="2610" w:type="dxa"/>
          </w:tcPr>
          <w:p w14:paraId="3AA093ED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57C0BE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A8A0419" w14:textId="4AC48342" w:rsidR="00A26FFF" w:rsidRPr="00CA2C83" w:rsidRDefault="00A44F6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751,099</w:t>
            </w:r>
          </w:p>
        </w:tc>
        <w:tc>
          <w:tcPr>
            <w:tcW w:w="269" w:type="dxa"/>
          </w:tcPr>
          <w:p w14:paraId="4BCC336F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3DE08EE" w14:textId="5BB55128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773</w:t>
            </w:r>
            <w:r w:rsidR="00A26FFF"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69" w:type="dxa"/>
          </w:tcPr>
          <w:p w14:paraId="280989F9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0FEE482" w14:textId="67BF4E09" w:rsidR="00A26FFF" w:rsidRPr="00332885" w:rsidRDefault="00A44F6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751,099</w:t>
            </w:r>
          </w:p>
        </w:tc>
        <w:tc>
          <w:tcPr>
            <w:tcW w:w="269" w:type="dxa"/>
          </w:tcPr>
          <w:p w14:paraId="1D911AE8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C1FB4A" w14:textId="43783CB0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772</w:t>
            </w:r>
            <w:r w:rsidR="00A26FFF"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030</w:t>
            </w:r>
          </w:p>
        </w:tc>
      </w:tr>
      <w:tr w:rsidR="00A26FFF" w:rsidRPr="00332885" w14:paraId="42A9B6A1" w14:textId="77777777" w:rsidTr="001F5B38">
        <w:trPr>
          <w:trHeight w:val="431"/>
        </w:trPr>
        <w:tc>
          <w:tcPr>
            <w:tcW w:w="2610" w:type="dxa"/>
          </w:tcPr>
          <w:p w14:paraId="07C41A9D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93DABD7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DF6106E" w14:textId="45B78FBE" w:rsidR="00A26FFF" w:rsidRPr="00CA2C83" w:rsidRDefault="00AC7A44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806,285</w:t>
            </w:r>
          </w:p>
        </w:tc>
        <w:tc>
          <w:tcPr>
            <w:tcW w:w="269" w:type="dxa"/>
          </w:tcPr>
          <w:p w14:paraId="03E0FDB8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9722055" w14:textId="2D27ED79" w:rsidR="00A26FFF" w:rsidRPr="00332885" w:rsidRDefault="00332885" w:rsidP="00F45E5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827</w:t>
            </w:r>
            <w:r w:rsidR="00A26FFF"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69" w:type="dxa"/>
          </w:tcPr>
          <w:p w14:paraId="5A4F4853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E968420" w14:textId="676ED070" w:rsidR="00A26FFF" w:rsidRPr="00332885" w:rsidRDefault="00AC7A44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877,971</w:t>
            </w:r>
          </w:p>
        </w:tc>
        <w:tc>
          <w:tcPr>
            <w:tcW w:w="269" w:type="dxa"/>
          </w:tcPr>
          <w:p w14:paraId="5F578FA6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2EACD8" w14:textId="4802121A" w:rsidR="00A26FFF" w:rsidRPr="00332885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901</w:t>
            </w:r>
            <w:r w:rsidR="00A26FFF"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</w:t>
            </w:r>
          </w:p>
        </w:tc>
      </w:tr>
      <w:tr w:rsidR="00AC7A44" w:rsidRPr="00332885" w14:paraId="41BDE126" w14:textId="77777777" w:rsidTr="001F5B38">
        <w:trPr>
          <w:trHeight w:val="431"/>
        </w:trPr>
        <w:tc>
          <w:tcPr>
            <w:tcW w:w="2610" w:type="dxa"/>
          </w:tcPr>
          <w:p w14:paraId="03D0285E" w14:textId="77777777" w:rsidR="00AC7A44" w:rsidRPr="00CA2C83" w:rsidRDefault="00AC7A44" w:rsidP="00A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</w:t>
            </w:r>
            <w:r w:rsidRPr="00CA2C83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  <w:p w14:paraId="63A94483" w14:textId="77777777" w:rsidR="00AC7A44" w:rsidRPr="00CA2C83" w:rsidRDefault="00AC7A44" w:rsidP="00A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เครดิต</w:t>
            </w:r>
            <w:r w:rsidRPr="00CA2C83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</w:tcPr>
          <w:p w14:paraId="6FB62F6D" w14:textId="77777777" w:rsidR="00AC7A44" w:rsidRPr="00CA2C83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ED1A9ED" w14:textId="77777777" w:rsidR="00AC7A44" w:rsidRPr="00332885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5F60065" w14:textId="1C709FF3" w:rsidR="00AC7A44" w:rsidRPr="00CA2C83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979D87E" w14:textId="77777777" w:rsidR="00AC7A44" w:rsidRPr="00332885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2287FB00" w14:textId="77777777" w:rsidR="00AC7A44" w:rsidRPr="00332885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4537463F" w14:textId="55B4E9AB" w:rsidR="00AC7A44" w:rsidRPr="00332885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48EB8B9" w14:textId="77777777" w:rsidR="00AC7A44" w:rsidRPr="00332885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06DACAE" w14:textId="77777777" w:rsidR="00AC7A44" w:rsidRPr="00332885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D0AE910" w14:textId="516E86AF" w:rsidR="00AC7A44" w:rsidRPr="00AD1F81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(71,686</w:t>
            </w:r>
            <w:r w:rsidRPr="0033288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14:paraId="169BE6FA" w14:textId="77777777" w:rsidR="00AC7A44" w:rsidRPr="00332885" w:rsidRDefault="00AC7A44" w:rsidP="00A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F8C854" w14:textId="77777777" w:rsidR="00AC7A44" w:rsidRPr="00332885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42A319B" w14:textId="6AD180C0" w:rsidR="00AC7A44" w:rsidRPr="00332885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75,688</w:t>
            </w:r>
            <w:r w:rsidRPr="0033288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C7A44" w:rsidRPr="00332885" w14:paraId="760D7205" w14:textId="77777777" w:rsidTr="001F5B38">
        <w:trPr>
          <w:trHeight w:val="431"/>
        </w:trPr>
        <w:tc>
          <w:tcPr>
            <w:tcW w:w="2610" w:type="dxa"/>
          </w:tcPr>
          <w:p w14:paraId="2C73407A" w14:textId="77777777" w:rsidR="00AC7A44" w:rsidRPr="00CA2C83" w:rsidRDefault="00AC7A44" w:rsidP="00A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5C7D61B5" w14:textId="77777777" w:rsidR="00AC7A44" w:rsidRPr="00CA2C83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11A5157" w14:textId="0F0915B5" w:rsidR="00AC7A44" w:rsidRPr="00CA2C83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D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806,285</w:t>
            </w:r>
          </w:p>
        </w:tc>
        <w:tc>
          <w:tcPr>
            <w:tcW w:w="269" w:type="dxa"/>
          </w:tcPr>
          <w:p w14:paraId="79AF68B8" w14:textId="77777777" w:rsidR="00AC7A44" w:rsidRPr="00332885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9514D2F" w14:textId="617C262A" w:rsidR="00AC7A44" w:rsidRPr="00332885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827,088</w:t>
            </w:r>
          </w:p>
        </w:tc>
        <w:tc>
          <w:tcPr>
            <w:tcW w:w="269" w:type="dxa"/>
          </w:tcPr>
          <w:p w14:paraId="1F0AE51C" w14:textId="77777777" w:rsidR="00AC7A44" w:rsidRPr="00332885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0041F45" w14:textId="706ECBC3" w:rsidR="00AC7A44" w:rsidRPr="00332885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806,285</w:t>
            </w:r>
          </w:p>
        </w:tc>
        <w:tc>
          <w:tcPr>
            <w:tcW w:w="269" w:type="dxa"/>
          </w:tcPr>
          <w:p w14:paraId="3930411B" w14:textId="77777777" w:rsidR="00AC7A44" w:rsidRPr="00332885" w:rsidRDefault="00AC7A44" w:rsidP="00A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3E74A4" w14:textId="18F1F08B" w:rsidR="00AC7A44" w:rsidRPr="00332885" w:rsidRDefault="00AC7A44" w:rsidP="00AC7A4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825,460</w:t>
            </w:r>
          </w:p>
        </w:tc>
      </w:tr>
    </w:tbl>
    <w:p w14:paraId="0D23C019" w14:textId="538D46A0" w:rsidR="00D055AB" w:rsidRPr="00332885" w:rsidRDefault="00D055AB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68"/>
        <w:gridCol w:w="592"/>
        <w:gridCol w:w="1170"/>
        <w:gridCol w:w="315"/>
        <w:gridCol w:w="1125"/>
      </w:tblGrid>
      <w:tr w:rsidR="00A26FFF" w:rsidRPr="00332885" w14:paraId="755636BB" w14:textId="77777777" w:rsidTr="001F5B38">
        <w:trPr>
          <w:trHeight w:val="428"/>
          <w:tblHeader/>
        </w:trPr>
        <w:tc>
          <w:tcPr>
            <w:tcW w:w="6068" w:type="dxa"/>
            <w:vAlign w:val="bottom"/>
          </w:tcPr>
          <w:p w14:paraId="130AC98A" w14:textId="77777777" w:rsidR="00A26FFF" w:rsidRPr="00332885" w:rsidRDefault="00A26FFF" w:rsidP="001F5B38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592" w:type="dxa"/>
          </w:tcPr>
          <w:p w14:paraId="1FE26869" w14:textId="77777777" w:rsidR="00A26FFF" w:rsidRPr="00332885" w:rsidRDefault="00A26FFF" w:rsidP="001F5B3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4BCC3D3D" w14:textId="77777777" w:rsidR="00A26FFF" w:rsidRPr="00332885" w:rsidRDefault="00A26FFF" w:rsidP="001F5B38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FFF" w:rsidRPr="00332885" w14:paraId="5AF277AE" w14:textId="77777777" w:rsidTr="001F5B38">
        <w:trPr>
          <w:trHeight w:val="428"/>
          <w:tblHeader/>
        </w:trPr>
        <w:tc>
          <w:tcPr>
            <w:tcW w:w="6068" w:type="dxa"/>
            <w:vAlign w:val="bottom"/>
          </w:tcPr>
          <w:p w14:paraId="077EA184" w14:textId="283E02BB" w:rsidR="00A26FFF" w:rsidRPr="00332885" w:rsidRDefault="00A26FFF" w:rsidP="001F5B38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044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3288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32885" w:rsidRPr="0033288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9066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C044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69066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92" w:type="dxa"/>
          </w:tcPr>
          <w:p w14:paraId="200708EA" w14:textId="77777777" w:rsidR="00A26FFF" w:rsidRPr="00332885" w:rsidRDefault="00A26FFF" w:rsidP="001F5B3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8EDC92E" w14:textId="0A6C6C56" w:rsidR="00A26FFF" w:rsidRPr="00332885" w:rsidRDefault="00332885" w:rsidP="001F5B38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15" w:type="dxa"/>
          </w:tcPr>
          <w:p w14:paraId="654BD12F" w14:textId="77777777" w:rsidR="00A26FFF" w:rsidRPr="00332885" w:rsidRDefault="00A26FFF" w:rsidP="001F5B38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8A4F25C" w14:textId="1043DB1F" w:rsidR="00A26FFF" w:rsidRPr="00332885" w:rsidRDefault="00332885" w:rsidP="001F5B38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26FFF" w:rsidRPr="00332885" w14:paraId="141D4D21" w14:textId="77777777" w:rsidTr="001F5B38">
        <w:trPr>
          <w:trHeight w:val="428"/>
          <w:tblHeader/>
        </w:trPr>
        <w:tc>
          <w:tcPr>
            <w:tcW w:w="6068" w:type="dxa"/>
            <w:vAlign w:val="bottom"/>
          </w:tcPr>
          <w:p w14:paraId="22E63A42" w14:textId="77777777" w:rsidR="00A26FFF" w:rsidRPr="00332885" w:rsidRDefault="00A26FFF" w:rsidP="001F5B38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dxa"/>
          </w:tcPr>
          <w:p w14:paraId="7555CCF7" w14:textId="77777777" w:rsidR="00A26FFF" w:rsidRPr="00332885" w:rsidRDefault="00A26FFF" w:rsidP="001F5B3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77A51B82" w14:textId="77777777" w:rsidR="00A26FFF" w:rsidRPr="00332885" w:rsidRDefault="00A26FFF" w:rsidP="001F5B38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26FFF" w:rsidRPr="00270B7D" w14:paraId="47E67659" w14:textId="77777777" w:rsidTr="00C04491">
        <w:trPr>
          <w:trHeight w:val="414"/>
          <w:tblHeader/>
        </w:trPr>
        <w:tc>
          <w:tcPr>
            <w:tcW w:w="6068" w:type="dxa"/>
            <w:shd w:val="clear" w:color="auto" w:fill="auto"/>
            <w:hideMark/>
          </w:tcPr>
          <w:p w14:paraId="4324AB0D" w14:textId="77777777" w:rsidR="00A26FFF" w:rsidRPr="00DB16D5" w:rsidRDefault="00A26FFF" w:rsidP="001F5B38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16D5">
              <w:rPr>
                <w:rFonts w:asciiTheme="majorBidi" w:hAnsiTheme="majorBidi" w:cstheme="majorBidi" w:hint="cs"/>
                <w:sz w:val="30"/>
                <w:szCs w:val="30"/>
                <w:cs/>
              </w:rPr>
              <w:t>- กลับรายการ</w:t>
            </w:r>
          </w:p>
        </w:tc>
        <w:tc>
          <w:tcPr>
            <w:tcW w:w="592" w:type="dxa"/>
            <w:shd w:val="clear" w:color="auto" w:fill="auto"/>
            <w:vAlign w:val="center"/>
          </w:tcPr>
          <w:p w14:paraId="70C2F72C" w14:textId="77777777" w:rsidR="00A26FFF" w:rsidRPr="00DB16D5" w:rsidRDefault="00A26FFF" w:rsidP="001F5B38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150F1" w14:textId="69EF2CA8" w:rsidR="00A26FFF" w:rsidRPr="00DB16D5" w:rsidRDefault="00DB16D5" w:rsidP="001F5B38">
            <w:pPr>
              <w:tabs>
                <w:tab w:val="clear" w:pos="680"/>
                <w:tab w:val="clear" w:pos="1644"/>
                <w:tab w:val="clear" w:pos="1871"/>
                <w:tab w:val="decimal" w:pos="610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16D5">
              <w:rPr>
                <w:rFonts w:asciiTheme="majorBidi" w:hAnsiTheme="majorBidi" w:cstheme="majorBidi"/>
                <w:sz w:val="30"/>
                <w:szCs w:val="30"/>
              </w:rPr>
              <w:t>(4,00</w:t>
            </w:r>
            <w:r w:rsidR="00DE762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B16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5" w:type="dxa"/>
            <w:shd w:val="clear" w:color="auto" w:fill="auto"/>
          </w:tcPr>
          <w:p w14:paraId="1BDAEE11" w14:textId="77777777" w:rsidR="00A26FFF" w:rsidRPr="00DB16D5" w:rsidRDefault="00A26FFF" w:rsidP="001F5B38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BC4B7" w14:textId="77777777" w:rsidR="00A26FFF" w:rsidRPr="00DB16D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26FFF" w:rsidRPr="00332885" w14:paraId="4C4C3BF5" w14:textId="77777777" w:rsidTr="00270B7D">
        <w:trPr>
          <w:trHeight w:val="414"/>
          <w:tblHeader/>
        </w:trPr>
        <w:tc>
          <w:tcPr>
            <w:tcW w:w="6068" w:type="dxa"/>
            <w:shd w:val="clear" w:color="auto" w:fill="auto"/>
          </w:tcPr>
          <w:p w14:paraId="6F571450" w14:textId="77777777" w:rsidR="00A26FFF" w:rsidRPr="00DB16D5" w:rsidRDefault="00A26FFF" w:rsidP="001F5B38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16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dxa"/>
            <w:shd w:val="clear" w:color="auto" w:fill="auto"/>
            <w:vAlign w:val="center"/>
          </w:tcPr>
          <w:p w14:paraId="7AB3350C" w14:textId="77777777" w:rsidR="00A26FFF" w:rsidRPr="00DB16D5" w:rsidRDefault="00A26FFF" w:rsidP="001F5B38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71474" w14:textId="3546E739" w:rsidR="00A26FFF" w:rsidRPr="00DB16D5" w:rsidRDefault="00DB16D5" w:rsidP="001F5B38">
            <w:pPr>
              <w:tabs>
                <w:tab w:val="clear" w:pos="680"/>
                <w:tab w:val="clear" w:pos="1644"/>
                <w:tab w:val="clear" w:pos="1871"/>
                <w:tab w:val="decimal" w:pos="610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(4,00</w:t>
            </w:r>
            <w:r w:rsidR="00DE76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DB1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15" w:type="dxa"/>
            <w:shd w:val="clear" w:color="auto" w:fill="auto"/>
          </w:tcPr>
          <w:p w14:paraId="52A89329" w14:textId="77777777" w:rsidR="00A26FFF" w:rsidRPr="00DB16D5" w:rsidRDefault="00A26FFF" w:rsidP="001F5B38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270C0" w14:textId="77777777" w:rsidR="00A26FFF" w:rsidRPr="00DB16D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1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A785FD3" w14:textId="07010E14" w:rsidR="000423EA" w:rsidRDefault="000423EA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3155AC57" w14:textId="0D5B461B" w:rsidR="00C00CD9" w:rsidRPr="000D56BE" w:rsidRDefault="000B7744" w:rsidP="00FF5BC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56BE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1874BC76" w14:textId="516EB323" w:rsidR="00FF5BC9" w:rsidRPr="000D56BE" w:rsidRDefault="00FF5BC9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B4E0F8" w14:textId="722F0A75" w:rsidR="00FF5BC9" w:rsidRPr="000D56BE" w:rsidRDefault="00FF5BC9" w:rsidP="00FF5BC9">
      <w:pPr>
        <w:pStyle w:val="BodyText2"/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D56BE">
        <w:rPr>
          <w:rFonts w:ascii="Angsana New" w:hAnsi="Angsana New"/>
          <w:sz w:val="30"/>
          <w:szCs w:val="30"/>
          <w:cs/>
        </w:rPr>
        <w:t>รายการเคลื่อนไหว</w:t>
      </w:r>
      <w:r w:rsidRPr="000D56BE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C04491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0D56B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32885" w:rsidRPr="00332885">
        <w:rPr>
          <w:rFonts w:ascii="Angsana New" w:hAnsi="Angsana New"/>
          <w:sz w:val="30"/>
          <w:szCs w:val="30"/>
          <w:lang w:val="en-US"/>
        </w:rPr>
        <w:t>30</w:t>
      </w:r>
      <w:r w:rsidR="005E1C81">
        <w:rPr>
          <w:rFonts w:ascii="Angsana New" w:hAnsi="Angsana New"/>
          <w:sz w:val="30"/>
          <w:szCs w:val="30"/>
          <w:lang w:val="en-US"/>
        </w:rPr>
        <w:t xml:space="preserve"> </w:t>
      </w:r>
      <w:r w:rsidR="00C04491">
        <w:rPr>
          <w:rFonts w:ascii="Angsana New" w:hAnsi="Angsana New" w:hint="cs"/>
          <w:sz w:val="30"/>
          <w:szCs w:val="30"/>
          <w:cs/>
          <w:lang w:val="en-US"/>
        </w:rPr>
        <w:t>กันย</w:t>
      </w:r>
      <w:r w:rsidR="005E1C81">
        <w:rPr>
          <w:rFonts w:ascii="Angsana New" w:hAnsi="Angsana New" w:hint="cs"/>
          <w:sz w:val="30"/>
          <w:szCs w:val="30"/>
          <w:cs/>
          <w:lang w:val="en-US"/>
        </w:rPr>
        <w:t>ายน</w:t>
      </w:r>
      <w:r w:rsidRPr="000D56BE">
        <w:rPr>
          <w:rFonts w:ascii="Angsana New" w:hAnsi="Angsana New" w:hint="cs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/>
          <w:sz w:val="30"/>
          <w:szCs w:val="30"/>
          <w:lang w:val="en-US"/>
        </w:rPr>
        <w:t>2564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 xml:space="preserve">และ </w:t>
      </w:r>
      <w:r w:rsidR="00332885" w:rsidRPr="00332885">
        <w:rPr>
          <w:rFonts w:ascii="Angsana New" w:hAnsi="Angsana New"/>
          <w:sz w:val="30"/>
          <w:szCs w:val="30"/>
          <w:lang w:val="en-US"/>
        </w:rPr>
        <w:t>2563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>มีดังนี้</w:t>
      </w:r>
    </w:p>
    <w:p w14:paraId="1CF23D61" w14:textId="060C48E1" w:rsidR="00451245" w:rsidRPr="00390E5F" w:rsidRDefault="00451245" w:rsidP="00390E5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9E3388" w:rsidRPr="000D56BE" w14:paraId="352949AF" w14:textId="77777777" w:rsidTr="001F5B38">
        <w:tc>
          <w:tcPr>
            <w:tcW w:w="3780" w:type="dxa"/>
          </w:tcPr>
          <w:p w14:paraId="04647D8D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E313276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69A119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4F5619D1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0D56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388" w:rsidRPr="000D56BE" w14:paraId="14B5A3DD" w14:textId="77777777" w:rsidTr="001F5B38">
        <w:tc>
          <w:tcPr>
            <w:tcW w:w="3780" w:type="dxa"/>
          </w:tcPr>
          <w:p w14:paraId="0BFC817D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0053C0" w14:textId="5D0B90F7" w:rsidR="009E3388" w:rsidRPr="000D56BE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499E78F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5527B4" w14:textId="6ACE0792" w:rsidR="009E3388" w:rsidRPr="000D56BE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0E0D432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5C3957A8" w14:textId="51813604" w:rsidR="009E3388" w:rsidRPr="000D56BE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EE4AB8A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5958900" w14:textId="1AAC03F0" w:rsidR="009E3388" w:rsidRPr="000D56BE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E3388" w:rsidRPr="000D56BE" w14:paraId="7DFF4B62" w14:textId="77777777" w:rsidTr="001F5B38">
        <w:tc>
          <w:tcPr>
            <w:tcW w:w="3780" w:type="dxa"/>
          </w:tcPr>
          <w:p w14:paraId="175C071E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089B55B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D56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E3388" w:rsidRPr="000D56BE" w14:paraId="588D3D66" w14:textId="77777777" w:rsidTr="001F5B38">
        <w:tc>
          <w:tcPr>
            <w:tcW w:w="3780" w:type="dxa"/>
          </w:tcPr>
          <w:p w14:paraId="45FBDAF3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A0B68ED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C54555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1A3AB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0D67F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461BE3F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CC573F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E3BD5FD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3388" w:rsidRPr="000D56BE" w14:paraId="7AFB51BD" w14:textId="77777777" w:rsidTr="001F5B38">
        <w:tc>
          <w:tcPr>
            <w:tcW w:w="3780" w:type="dxa"/>
          </w:tcPr>
          <w:p w14:paraId="3D7960E0" w14:textId="5ED17FE3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32885" w:rsidRPr="003328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74863DA6" w14:textId="7205D9C9" w:rsidR="009E3388" w:rsidRPr="000D56BE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179</w:t>
            </w:r>
            <w:r w:rsidR="009E33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439</w:t>
            </w:r>
          </w:p>
        </w:tc>
        <w:tc>
          <w:tcPr>
            <w:tcW w:w="270" w:type="dxa"/>
          </w:tcPr>
          <w:p w14:paraId="5CF8060F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0D57EC" w14:textId="19E417CD" w:rsidR="009E3388" w:rsidRPr="000D56BE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9E3388"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44F2D6D8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328FBB4" w14:textId="4525349B" w:rsidR="009E3388" w:rsidRPr="000D56BE" w:rsidRDefault="002C31E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C0361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64CFD0F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2950C08" w14:textId="2AC72457" w:rsidR="009E3388" w:rsidRPr="000D56BE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="009E3388"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770</w:t>
            </w:r>
          </w:p>
        </w:tc>
      </w:tr>
      <w:tr w:rsidR="009E3388" w:rsidRPr="000D56BE" w14:paraId="68A41026" w14:textId="77777777" w:rsidTr="001F5B38">
        <w:tc>
          <w:tcPr>
            <w:tcW w:w="3780" w:type="dxa"/>
          </w:tcPr>
          <w:p w14:paraId="167BC0C4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170" w:type="dxa"/>
          </w:tcPr>
          <w:p w14:paraId="249ED17B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730F3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DCF3E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445D4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F77BAB7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3037B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8E9490B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3388" w:rsidRPr="000D56BE" w14:paraId="1A72773C" w14:textId="77777777" w:rsidTr="001F5B38">
        <w:tc>
          <w:tcPr>
            <w:tcW w:w="3780" w:type="dxa"/>
          </w:tcPr>
          <w:p w14:paraId="790C63E2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6B60CC63" w14:textId="240D17BB" w:rsidR="009E3388" w:rsidRPr="000D56BE" w:rsidRDefault="002C31E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31,09</w:t>
            </w:r>
            <w:r w:rsidR="00C57EC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8DD265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CD6435" w14:textId="70DB990E" w:rsidR="009E3388" w:rsidRPr="000D56BE" w:rsidRDefault="00C04491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04491">
              <w:rPr>
                <w:rFonts w:ascii="Angsana New" w:hAnsi="Angsana New" w:cs="Angsana New"/>
                <w:sz w:val="30"/>
                <w:szCs w:val="30"/>
              </w:rPr>
              <w:t>17,632</w:t>
            </w:r>
          </w:p>
        </w:tc>
        <w:tc>
          <w:tcPr>
            <w:tcW w:w="270" w:type="dxa"/>
          </w:tcPr>
          <w:p w14:paraId="0489EDF2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A7A023B" w14:textId="497EAEE7" w:rsidR="009E3388" w:rsidRPr="000D56BE" w:rsidRDefault="002C31E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B45671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265120E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E3388" w:rsidRPr="000D56BE" w14:paraId="41E05858" w14:textId="77777777" w:rsidTr="001F5B38">
        <w:tc>
          <w:tcPr>
            <w:tcW w:w="3780" w:type="dxa"/>
          </w:tcPr>
          <w:p w14:paraId="3454EB99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38DF2C44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204D1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6FB725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D1CB87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F79BFA6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A39B0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F4414D8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3388" w:rsidRPr="000D56BE" w14:paraId="1A22DAB9" w14:textId="77777777" w:rsidTr="001F5B38">
        <w:tc>
          <w:tcPr>
            <w:tcW w:w="3780" w:type="dxa"/>
          </w:tcPr>
          <w:p w14:paraId="56A9F272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C6EE62" w14:textId="262CAB7B" w:rsidR="009E3388" w:rsidRPr="004E0DB3" w:rsidRDefault="002C31E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E0DB3">
              <w:rPr>
                <w:rFonts w:ascii="Angsana New" w:hAnsi="Angsana New" w:cs="Angsana New"/>
                <w:sz w:val="30"/>
                <w:szCs w:val="30"/>
              </w:rPr>
              <w:t>17,29</w:t>
            </w:r>
            <w:r w:rsidR="00C57EC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AB3FFD0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69C313" w14:textId="0360BF39" w:rsidR="009E3388" w:rsidRPr="000D56BE" w:rsidRDefault="00C04491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04491">
              <w:rPr>
                <w:rFonts w:ascii="Angsana New" w:hAnsi="Angsana New" w:cs="Angsana New"/>
                <w:sz w:val="30"/>
                <w:szCs w:val="30"/>
              </w:rPr>
              <w:t>(2,202)</w:t>
            </w:r>
          </w:p>
        </w:tc>
        <w:tc>
          <w:tcPr>
            <w:tcW w:w="270" w:type="dxa"/>
          </w:tcPr>
          <w:p w14:paraId="026D9B21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1E4F1B1" w14:textId="1C08B4E1" w:rsidR="009E3388" w:rsidRPr="000D56BE" w:rsidRDefault="002C31E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18EFB2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2B0225B" w14:textId="77777777" w:rsidR="009E3388" w:rsidRPr="000D56BE" w:rsidRDefault="009E3388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E3388" w:rsidRPr="000D56BE" w14:paraId="63E86F2C" w14:textId="77777777" w:rsidTr="001F5B38">
        <w:tc>
          <w:tcPr>
            <w:tcW w:w="3780" w:type="dxa"/>
          </w:tcPr>
          <w:p w14:paraId="462DA0A1" w14:textId="0215BFD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32885"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69066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0 </w:t>
            </w:r>
            <w:r w:rsidR="00C044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69066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782DE2" w14:textId="6EFD9429" w:rsidR="009E3388" w:rsidRPr="004E0DB3" w:rsidRDefault="002C31E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E0D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227,8</w:t>
            </w:r>
            <w:r w:rsidR="004905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20851870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07324B" w14:textId="03C1A7AD" w:rsidR="009E3388" w:rsidRPr="000D56BE" w:rsidRDefault="00C04491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44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169,130</w:t>
            </w:r>
          </w:p>
        </w:tc>
        <w:tc>
          <w:tcPr>
            <w:tcW w:w="270" w:type="dxa"/>
          </w:tcPr>
          <w:p w14:paraId="0821242B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A752C95" w14:textId="5D35F8B4" w:rsidR="009E3388" w:rsidRPr="000D56BE" w:rsidRDefault="002C31E9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153,7</w:t>
            </w:r>
            <w:r w:rsidR="00C036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C3C3B59" w14:textId="77777777" w:rsidR="009E3388" w:rsidRPr="000D56BE" w:rsidRDefault="009E3388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DBDC2D7" w14:textId="47262ADE" w:rsidR="009E3388" w:rsidRPr="000D56BE" w:rsidRDefault="00332885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</w:t>
            </w:r>
            <w:r w:rsidR="009E3388"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</w:p>
        </w:tc>
      </w:tr>
    </w:tbl>
    <w:p w14:paraId="13506682" w14:textId="77777777" w:rsidR="004323B9" w:rsidRDefault="004323B9" w:rsidP="00DA7BB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539FC3F7" w14:textId="65404992" w:rsidR="008E79C1" w:rsidRPr="008E79C1" w:rsidRDefault="008E79C1" w:rsidP="008E79C1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8E79C1">
        <w:rPr>
          <w:rFonts w:ascii="Angsana New" w:hAnsi="Angsana New"/>
          <w:sz w:val="30"/>
          <w:szCs w:val="30"/>
          <w:cs/>
        </w:rPr>
        <w:t>เนื่องจากยอดขายเครื่องดื่ม แบรนด์ “อิชิตัน” ในประเทศอินโดนีเซียไม่เป็นไปตามที่คาดการณ์และประมาณไว้เบื้องต้นอย่างมีนัยสำคัญ ผู้บริหารของบริษัทเชื่อว่ามูลค่าของเงินลงทุนใน</w:t>
      </w:r>
      <w:r w:rsidRPr="0056175A">
        <w:rPr>
          <w:rFonts w:ascii="Angsana New" w:hAnsi="Angsana New" w:hint="cs"/>
          <w:sz w:val="30"/>
          <w:szCs w:val="30"/>
          <w:cs/>
        </w:rPr>
        <w:t>บริษัท พีที อิชิ ตัน อินโดนีเซีย</w:t>
      </w:r>
      <w:r w:rsidRPr="0056175A">
        <w:rPr>
          <w:rFonts w:ascii="Angsana New" w:hAnsi="Angsana New"/>
          <w:sz w:val="30"/>
          <w:szCs w:val="30"/>
          <w:lang w:val="en-US"/>
        </w:rPr>
        <w:t xml:space="preserve"> (“PTI”) </w:t>
      </w:r>
      <w:r w:rsidRPr="008E79C1">
        <w:rPr>
          <w:rFonts w:ascii="Angsana New" w:hAnsi="Angsana New"/>
          <w:sz w:val="30"/>
          <w:szCs w:val="30"/>
          <w:cs/>
        </w:rPr>
        <w:t>อาจเกิดการด้อยค่า</w:t>
      </w:r>
      <w:r w:rsidRPr="008E79C1">
        <w:rPr>
          <w:rFonts w:ascii="Angsana New" w:hAnsi="Angsana New"/>
          <w:sz w:val="30"/>
          <w:szCs w:val="30"/>
        </w:rPr>
        <w:t xml:space="preserve"> </w:t>
      </w:r>
      <w:r w:rsidRPr="008E79C1">
        <w:rPr>
          <w:rFonts w:ascii="Angsana New" w:hAnsi="Angsana New"/>
          <w:sz w:val="30"/>
          <w:szCs w:val="30"/>
          <w:cs/>
        </w:rPr>
        <w:t>และได้ประเมินมูลค่าที่คาดว่าจะได้รับคืน</w:t>
      </w:r>
      <w:r w:rsidR="007822EE" w:rsidRPr="008E79C1">
        <w:rPr>
          <w:rFonts w:ascii="Angsana New" w:hAnsi="Angsana New"/>
          <w:sz w:val="30"/>
          <w:szCs w:val="30"/>
          <w:cs/>
        </w:rPr>
        <w:t>ของเงินลงทุนใน</w:t>
      </w:r>
      <w:r w:rsidR="007822EE" w:rsidRPr="007822EE">
        <w:rPr>
          <w:rFonts w:ascii="Angsana New" w:hAnsi="Angsana New"/>
          <w:sz w:val="30"/>
          <w:szCs w:val="30"/>
          <w:lang w:val="en-US"/>
        </w:rPr>
        <w:t xml:space="preserve"> PTI</w:t>
      </w:r>
      <w:r w:rsidRPr="007822EE">
        <w:rPr>
          <w:rFonts w:ascii="Angsana New" w:hAnsi="Angsana New" w:hint="cs"/>
          <w:sz w:val="30"/>
          <w:szCs w:val="30"/>
          <w:cs/>
        </w:rPr>
        <w:t xml:space="preserve"> </w:t>
      </w:r>
      <w:r w:rsidRPr="008E79C1">
        <w:rPr>
          <w:rFonts w:ascii="Angsana New" w:hAnsi="Angsana New"/>
          <w:sz w:val="30"/>
          <w:szCs w:val="30"/>
          <w:cs/>
        </w:rPr>
        <w:t xml:space="preserve">บริษัทได้บันทึกค่าเผื่อผลขาดทุนจากการด้อยค่าสำหรับเงินลงทุนในการร่วมค้าในงบแสดงฐานะการเงินเฉพาะกิจการ อย่างไรก็ตามจากการประเมินมูลค่าที่คาดว่าจะได้รับคืนและดุลยพินิจของผู้บริหาร ณ วันที่ </w:t>
      </w:r>
      <w:r w:rsidRPr="008E79C1">
        <w:rPr>
          <w:rFonts w:ascii="Angsana New" w:hAnsi="Angsana New"/>
          <w:sz w:val="30"/>
          <w:szCs w:val="30"/>
        </w:rPr>
        <w:t xml:space="preserve">30 </w:t>
      </w:r>
      <w:r w:rsidR="00C04491">
        <w:rPr>
          <w:rFonts w:ascii="Angsana New" w:hAnsi="Angsana New" w:hint="cs"/>
          <w:sz w:val="30"/>
          <w:szCs w:val="30"/>
          <w:cs/>
        </w:rPr>
        <w:t>กันย</w:t>
      </w:r>
      <w:r w:rsidRPr="008E79C1">
        <w:rPr>
          <w:rFonts w:ascii="Angsana New" w:hAnsi="Angsana New"/>
          <w:sz w:val="30"/>
          <w:szCs w:val="30"/>
          <w:cs/>
        </w:rPr>
        <w:t xml:space="preserve">ายน </w:t>
      </w:r>
      <w:r w:rsidRPr="008E79C1">
        <w:rPr>
          <w:rFonts w:ascii="Angsana New" w:hAnsi="Angsana New"/>
          <w:sz w:val="30"/>
          <w:szCs w:val="30"/>
        </w:rPr>
        <w:t xml:space="preserve">2564 </w:t>
      </w:r>
      <w:r w:rsidRPr="008E79C1">
        <w:rPr>
          <w:rFonts w:ascii="Angsana New" w:hAnsi="Angsana New"/>
          <w:sz w:val="30"/>
          <w:szCs w:val="30"/>
          <w:cs/>
        </w:rPr>
        <w:t>บริษัทไม่ได้ตั้งค่าเผื่อผลขาดทุนจากการด้อยค่าเพิ่มเติมในงบแสดงฐานะการเงินเฉพาะกิจการ และไม่มีขาดทุนจากการด้อยค่าสำหรับงวด</w:t>
      </w:r>
      <w:r w:rsidR="00C04491">
        <w:rPr>
          <w:rFonts w:ascii="Angsana New" w:hAnsi="Angsana New" w:hint="cs"/>
          <w:sz w:val="30"/>
          <w:szCs w:val="30"/>
          <w:cs/>
        </w:rPr>
        <w:t>เก้า</w:t>
      </w:r>
      <w:r w:rsidRPr="008E79C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E79C1">
        <w:rPr>
          <w:rFonts w:ascii="Angsana New" w:hAnsi="Angsana New"/>
          <w:sz w:val="30"/>
          <w:szCs w:val="30"/>
        </w:rPr>
        <w:t xml:space="preserve">30 </w:t>
      </w:r>
      <w:r w:rsidR="00C04491">
        <w:rPr>
          <w:rFonts w:ascii="Angsana New" w:hAnsi="Angsana New" w:hint="cs"/>
          <w:sz w:val="30"/>
          <w:szCs w:val="30"/>
          <w:cs/>
        </w:rPr>
        <w:t>กันย</w:t>
      </w:r>
      <w:r w:rsidRPr="008E79C1">
        <w:rPr>
          <w:rFonts w:ascii="Angsana New" w:hAnsi="Angsana New"/>
          <w:sz w:val="30"/>
          <w:szCs w:val="30"/>
          <w:cs/>
        </w:rPr>
        <w:t xml:space="preserve">ายน </w:t>
      </w:r>
      <w:r w:rsidRPr="008E79C1">
        <w:rPr>
          <w:rFonts w:ascii="Angsana New" w:hAnsi="Angsana New"/>
          <w:sz w:val="30"/>
          <w:szCs w:val="30"/>
        </w:rPr>
        <w:t xml:space="preserve">2564 </w:t>
      </w:r>
      <w:r w:rsidRPr="008E79C1">
        <w:rPr>
          <w:rFonts w:ascii="Angsana New" w:hAnsi="Angsana New"/>
          <w:sz w:val="30"/>
          <w:szCs w:val="30"/>
          <w:cs/>
        </w:rPr>
        <w:t>ในงบกำไรขาดทุนเบ็ดเสร็จเฉพาะกิจการ</w:t>
      </w:r>
    </w:p>
    <w:p w14:paraId="140EC898" w14:textId="207334B2" w:rsidR="008E79C1" w:rsidRPr="00DA7BBF" w:rsidRDefault="008E79C1" w:rsidP="00DA7BBF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</w:rPr>
        <w:sectPr w:rsidR="008E79C1" w:rsidRPr="00DA7BBF" w:rsidSect="00DE6FA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tbl>
      <w:tblPr>
        <w:tblW w:w="14328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1"/>
        <w:gridCol w:w="2160"/>
        <w:gridCol w:w="126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66"/>
        <w:gridCol w:w="214"/>
        <w:gridCol w:w="900"/>
        <w:gridCol w:w="180"/>
        <w:gridCol w:w="900"/>
        <w:gridCol w:w="7"/>
      </w:tblGrid>
      <w:tr w:rsidR="004572F4" w:rsidRPr="004D55E4" w14:paraId="6C06AD59" w14:textId="77777777" w:rsidTr="000F5807">
        <w:trPr>
          <w:cantSplit/>
        </w:trPr>
        <w:tc>
          <w:tcPr>
            <w:tcW w:w="14328" w:type="dxa"/>
            <w:gridSpan w:val="19"/>
          </w:tcPr>
          <w:p w14:paraId="21F5C155" w14:textId="218F7711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lastRenderedPageBreak/>
              <w:t xml:space="preserve">เงินลงทุนในการร่วมค้า ณ วันที่ </w:t>
            </w:r>
            <w:r w:rsidR="00332885"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C0449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ายน </w:t>
            </w:r>
            <w:r w:rsidR="00332885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และวันที่ </w:t>
            </w:r>
            <w:r w:rsidR="00332885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332885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332885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มีดังนี้</w:t>
            </w:r>
          </w:p>
        </w:tc>
      </w:tr>
      <w:tr w:rsidR="004572F4" w:rsidRPr="004D55E4" w14:paraId="570ABCD4" w14:textId="77777777" w:rsidTr="000F5807">
        <w:trPr>
          <w:cantSplit/>
        </w:trPr>
        <w:tc>
          <w:tcPr>
            <w:tcW w:w="2441" w:type="dxa"/>
          </w:tcPr>
          <w:p w14:paraId="57351682" w14:textId="77777777" w:rsidR="004572F4" w:rsidRPr="004D55E4" w:rsidRDefault="004572F4" w:rsidP="001F5B38">
            <w:pPr>
              <w:rPr>
                <w:rFonts w:ascii="Angsana New" w:hAnsi="Angsana New" w:cs="Angsana New"/>
                <w:sz w:val="28"/>
                <w:szCs w:val="28"/>
                <w:lang w:val="x-none"/>
              </w:rPr>
            </w:pPr>
          </w:p>
        </w:tc>
        <w:tc>
          <w:tcPr>
            <w:tcW w:w="11887" w:type="dxa"/>
            <w:gridSpan w:val="18"/>
          </w:tcPr>
          <w:p w14:paraId="2AAD57B6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572F4" w:rsidRPr="004D55E4" w14:paraId="7C5B1EFD" w14:textId="77777777" w:rsidTr="000F5807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51FAF771" w14:textId="77777777" w:rsidR="004572F4" w:rsidRPr="004D55E4" w:rsidRDefault="004572F4" w:rsidP="000F5807">
            <w:pPr>
              <w:ind w:firstLine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3F38F81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1D51F74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  <w:vMerge w:val="restart"/>
          </w:tcPr>
          <w:p w14:paraId="78248BF0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ประเทศที่ดำเนินธุรกิจ</w:t>
            </w:r>
          </w:p>
        </w:tc>
        <w:tc>
          <w:tcPr>
            <w:tcW w:w="1980" w:type="dxa"/>
            <w:gridSpan w:val="3"/>
          </w:tcPr>
          <w:p w14:paraId="2D197E7C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สัดส่วนความ</w:t>
            </w:r>
            <w:r w:rsidRPr="004D55E4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46161E1C" w14:textId="77777777" w:rsidR="004572F4" w:rsidRPr="004D55E4" w:rsidRDefault="004572F4" w:rsidP="001F5B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598DE173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30EEB58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ทุนชำระแล้ว</w:t>
            </w:r>
            <w:r w:rsidRPr="004D55E4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E675E64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46" w:type="dxa"/>
            <w:gridSpan w:val="3"/>
          </w:tcPr>
          <w:p w14:paraId="3E9D10D9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A9C2B9A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4" w:type="dxa"/>
          </w:tcPr>
          <w:p w14:paraId="44417375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DF73868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303BACA6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4D55E4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4572F4" w:rsidRPr="004D55E4" w14:paraId="7B83A165" w14:textId="77777777" w:rsidTr="000F5807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4EC0C313" w14:textId="77777777" w:rsidR="004572F4" w:rsidRPr="004D55E4" w:rsidRDefault="004572F4" w:rsidP="004572F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60" w:type="dxa"/>
          </w:tcPr>
          <w:p w14:paraId="540890C9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67A74389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D6DAC7" w14:textId="22EEF5EF" w:rsidR="004572F4" w:rsidRPr="004D55E4" w:rsidRDefault="00332885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4572F4"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C0449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4B93CF5F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874981" w14:textId="2313D931" w:rsidR="004572F4" w:rsidRPr="004D55E4" w:rsidRDefault="00332885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72F4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11B931B" w14:textId="77777777" w:rsidR="004572F4" w:rsidRPr="004D55E4" w:rsidRDefault="004572F4" w:rsidP="004572F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9E76A51" w14:textId="118777A6" w:rsidR="004572F4" w:rsidRPr="004D55E4" w:rsidRDefault="00C04491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3DE6A63A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83E233" w14:textId="275793BC" w:rsidR="004572F4" w:rsidRPr="004D55E4" w:rsidRDefault="00332885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72F4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289A447" w14:textId="77777777" w:rsidR="004572F4" w:rsidRPr="004D55E4" w:rsidRDefault="004572F4" w:rsidP="004572F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5702B42" w14:textId="1E9AB523" w:rsidR="004572F4" w:rsidRPr="004D55E4" w:rsidRDefault="00C04491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4B38594B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4BC675AD" w14:textId="789D9F66" w:rsidR="004572F4" w:rsidRPr="004D55E4" w:rsidRDefault="00332885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72F4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14" w:type="dxa"/>
          </w:tcPr>
          <w:p w14:paraId="179D491D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0A9A28" w14:textId="653F293A" w:rsidR="004572F4" w:rsidRPr="004D55E4" w:rsidRDefault="00C04491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19C8A1FD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FB15E4" w14:textId="02942B4B" w:rsidR="004572F4" w:rsidRPr="004D55E4" w:rsidRDefault="00332885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72F4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572F4" w:rsidRPr="004D55E4" w14:paraId="7E91B6CF" w14:textId="77777777" w:rsidTr="000F5807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03D38A2B" w14:textId="77777777" w:rsidR="004572F4" w:rsidRPr="004D55E4" w:rsidRDefault="004572F4" w:rsidP="001F5B3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5684B71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6D231440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CCD229" w14:textId="35474714" w:rsidR="004572F4" w:rsidRPr="004D55E4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DA752EC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251475" w14:textId="36AF99E3" w:rsidR="004572F4" w:rsidRPr="004D55E4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48E957C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D098CBC" w14:textId="2ABC2AF3" w:rsidR="004572F4" w:rsidRPr="004D55E4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2690E91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60BDB2" w14:textId="1880B916" w:rsidR="004572F4" w:rsidRPr="004D55E4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15A3A97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D86A665" w14:textId="1C7D109F" w:rsidR="004572F4" w:rsidRPr="004D55E4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1AA4E21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1D840EDF" w14:textId="08FE92F6" w:rsidR="004572F4" w:rsidRPr="004D55E4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14" w:type="dxa"/>
          </w:tcPr>
          <w:p w14:paraId="6E3B5468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21F9FC" w14:textId="4838F6A1" w:rsidR="004572F4" w:rsidRPr="004D55E4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3804171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5B607E" w14:textId="4370E3DD" w:rsidR="004572F4" w:rsidRPr="004D55E4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4572F4" w:rsidRPr="004D55E4" w14:paraId="5607DA47" w14:textId="77777777" w:rsidTr="000F5807">
        <w:trPr>
          <w:cantSplit/>
          <w:trHeight w:val="270"/>
        </w:trPr>
        <w:tc>
          <w:tcPr>
            <w:tcW w:w="2441" w:type="dxa"/>
          </w:tcPr>
          <w:p w14:paraId="371F18C3" w14:textId="77777777" w:rsidR="004572F4" w:rsidRPr="004D55E4" w:rsidRDefault="004572F4" w:rsidP="001F5B3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3F05CA88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378724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594851B5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46738098" w14:textId="77777777" w:rsidR="004572F4" w:rsidRPr="004D55E4" w:rsidRDefault="004572F4" w:rsidP="001F5B38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307" w:type="dxa"/>
            <w:gridSpan w:val="12"/>
          </w:tcPr>
          <w:p w14:paraId="58191A03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4D55E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572F4" w:rsidRPr="004D55E4" w14:paraId="4F01A4C4" w14:textId="77777777" w:rsidTr="000F5807">
        <w:trPr>
          <w:gridAfter w:val="1"/>
          <w:wAfter w:w="7" w:type="dxa"/>
          <w:cantSplit/>
        </w:trPr>
        <w:tc>
          <w:tcPr>
            <w:tcW w:w="2441" w:type="dxa"/>
          </w:tcPr>
          <w:p w14:paraId="064DB2EF" w14:textId="77777777" w:rsidR="004572F4" w:rsidRPr="004D55E4" w:rsidRDefault="004572F4" w:rsidP="001F5B3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160" w:type="dxa"/>
          </w:tcPr>
          <w:p w14:paraId="6DD625D5" w14:textId="77777777" w:rsidR="004572F4" w:rsidRPr="004D55E4" w:rsidRDefault="004572F4" w:rsidP="001F5B3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764042" w14:textId="77777777" w:rsidR="004572F4" w:rsidRPr="004D55E4" w:rsidRDefault="004572F4" w:rsidP="001F5B38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28C02C4" w14:textId="77777777" w:rsidR="004572F4" w:rsidRPr="004D55E4" w:rsidRDefault="004572F4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52C410" w14:textId="77777777" w:rsidR="004572F4" w:rsidRPr="004D55E4" w:rsidRDefault="004572F4" w:rsidP="001F5B3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386FC2" w14:textId="77777777" w:rsidR="004572F4" w:rsidRPr="004D55E4" w:rsidRDefault="004572F4" w:rsidP="001F5B38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A242610" w14:textId="77777777" w:rsidR="004572F4" w:rsidRPr="004D55E4" w:rsidRDefault="004572F4" w:rsidP="001F5B38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7D523AF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6C6AB52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A72BD9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4A137A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D9FB87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93131A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1050BAF8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14" w:type="dxa"/>
          </w:tcPr>
          <w:p w14:paraId="04216C80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14C2B04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1AFAFE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1BA123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572F4" w:rsidRPr="004D55E4" w14:paraId="711DC6B4" w14:textId="77777777" w:rsidTr="000F5807">
        <w:trPr>
          <w:gridAfter w:val="1"/>
          <w:wAfter w:w="7" w:type="dxa"/>
          <w:cantSplit/>
        </w:trPr>
        <w:tc>
          <w:tcPr>
            <w:tcW w:w="2441" w:type="dxa"/>
          </w:tcPr>
          <w:p w14:paraId="0D1AC002" w14:textId="77777777" w:rsidR="004572F4" w:rsidRPr="004D55E4" w:rsidRDefault="004572F4" w:rsidP="001F5B38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2160" w:type="dxa"/>
          </w:tcPr>
          <w:p w14:paraId="5644C72B" w14:textId="77777777" w:rsidR="004572F4" w:rsidRPr="004D55E4" w:rsidRDefault="004572F4" w:rsidP="001F5B38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</w:t>
            </w:r>
          </w:p>
        </w:tc>
        <w:tc>
          <w:tcPr>
            <w:tcW w:w="1260" w:type="dxa"/>
          </w:tcPr>
          <w:p w14:paraId="2799B089" w14:textId="77777777" w:rsidR="004572F4" w:rsidRPr="004D55E4" w:rsidRDefault="004572F4" w:rsidP="001F5B38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900" w:type="dxa"/>
          </w:tcPr>
          <w:p w14:paraId="4E165188" w14:textId="79F4EA38" w:rsidR="004572F4" w:rsidRPr="004D55E4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4942BF79" w14:textId="77777777" w:rsidR="004572F4" w:rsidRPr="004D55E4" w:rsidRDefault="004572F4" w:rsidP="001F5B38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0B86278" w14:textId="45AD678A" w:rsidR="004572F4" w:rsidRPr="004D55E4" w:rsidRDefault="00332885" w:rsidP="001F5B38">
            <w:pPr>
              <w:tabs>
                <w:tab w:val="clear" w:pos="454"/>
                <w:tab w:val="decimal" w:pos="281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5CA66371" w14:textId="77777777" w:rsidR="004572F4" w:rsidRPr="004D55E4" w:rsidRDefault="004572F4" w:rsidP="001F5B38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641DBAF" w14:textId="0B5922BD" w:rsidR="004572F4" w:rsidRPr="004D55E4" w:rsidRDefault="00332885" w:rsidP="001F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5795CF85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470067" w14:textId="1FAFAE18" w:rsidR="004572F4" w:rsidRPr="004D55E4" w:rsidRDefault="00332885" w:rsidP="001F5B3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23E73627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153BA0" w14:textId="41D5C807" w:rsidR="004572F4" w:rsidRPr="004D55E4" w:rsidRDefault="00332885" w:rsidP="001F5B3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619D5193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6B4F5655" w14:textId="39D7396B" w:rsidR="004572F4" w:rsidRPr="004D55E4" w:rsidRDefault="00332885" w:rsidP="001F5B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14" w:type="dxa"/>
          </w:tcPr>
          <w:p w14:paraId="5DAFE43A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FD36DE5" w14:textId="42A1360A" w:rsidR="004572F4" w:rsidRPr="004D55E4" w:rsidRDefault="00AB308E" w:rsidP="001F5B3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227,8</w:t>
            </w:r>
            <w:r w:rsidR="0049057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180" w:type="dxa"/>
          </w:tcPr>
          <w:p w14:paraId="2D2BC874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3B5D0F4" w14:textId="0247374E" w:rsidR="004572F4" w:rsidRPr="00491924" w:rsidRDefault="00332885" w:rsidP="001F5B3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192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179</w:t>
            </w:r>
            <w:r w:rsidR="004572F4" w:rsidRPr="0049192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9192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439</w:t>
            </w:r>
          </w:p>
        </w:tc>
      </w:tr>
      <w:tr w:rsidR="004572F4" w:rsidRPr="004D55E4" w14:paraId="40CC72DF" w14:textId="77777777" w:rsidTr="000F5807">
        <w:trPr>
          <w:gridAfter w:val="1"/>
          <w:wAfter w:w="7" w:type="dxa"/>
          <w:cantSplit/>
        </w:trPr>
        <w:tc>
          <w:tcPr>
            <w:tcW w:w="2441" w:type="dxa"/>
          </w:tcPr>
          <w:p w14:paraId="1E5CCBB9" w14:textId="77777777" w:rsidR="004572F4" w:rsidRPr="004D55E4" w:rsidRDefault="004572F4" w:rsidP="001F5B3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69003413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เครื่องดื่ม</w:t>
            </w:r>
          </w:p>
        </w:tc>
        <w:tc>
          <w:tcPr>
            <w:tcW w:w="1260" w:type="dxa"/>
          </w:tcPr>
          <w:p w14:paraId="47DA9BC3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8966008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BEEE4BB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C99AE6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F482F89" w14:textId="77777777" w:rsidR="004572F4" w:rsidRPr="004D55E4" w:rsidRDefault="004572F4" w:rsidP="001F5B38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548DA3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9CA6B39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804EB6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6587043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D79381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E429B8B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0C5621FB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14" w:type="dxa"/>
          </w:tcPr>
          <w:p w14:paraId="5F623EAC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0B37EE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46D916E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711F59" w14:textId="77777777" w:rsidR="004572F4" w:rsidRPr="00491924" w:rsidRDefault="004572F4" w:rsidP="001F5B3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572F4" w:rsidRPr="004D55E4" w14:paraId="72EFFFF1" w14:textId="77777777" w:rsidTr="000F5807">
        <w:trPr>
          <w:gridAfter w:val="1"/>
          <w:wAfter w:w="7" w:type="dxa"/>
          <w:cantSplit/>
        </w:trPr>
        <w:tc>
          <w:tcPr>
            <w:tcW w:w="2441" w:type="dxa"/>
          </w:tcPr>
          <w:p w14:paraId="7E5FB12C" w14:textId="77777777" w:rsidR="004572F4" w:rsidRPr="004D55E4" w:rsidRDefault="004572F4" w:rsidP="001F5B3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14:paraId="381CCEDC" w14:textId="77777777" w:rsidR="004572F4" w:rsidRPr="004D55E4" w:rsidRDefault="004572F4" w:rsidP="001F5B3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389AB9" w14:textId="77777777" w:rsidR="004572F4" w:rsidRPr="004D55E4" w:rsidRDefault="004572F4" w:rsidP="001F5B3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A948C04" w14:textId="77777777" w:rsidR="004572F4" w:rsidRPr="004D55E4" w:rsidRDefault="004572F4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FCC4301" w14:textId="77777777" w:rsidR="004572F4" w:rsidRPr="004D55E4" w:rsidRDefault="004572F4" w:rsidP="001F5B3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A335721" w14:textId="77777777" w:rsidR="004572F4" w:rsidRPr="004D55E4" w:rsidRDefault="004572F4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EA257B1" w14:textId="77777777" w:rsidR="004572F4" w:rsidRPr="004D55E4" w:rsidRDefault="004572F4" w:rsidP="001F5B38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50AFECF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DE3F6A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63394DC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3E27D1D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2E67610" w14:textId="75F1BE6E" w:rsidR="004572F4" w:rsidRPr="004D55E4" w:rsidRDefault="00332885" w:rsidP="001F5B3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="004572F4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7E4C03F3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</w:tcPr>
          <w:p w14:paraId="45406DB3" w14:textId="2734C5D3" w:rsidR="004572F4" w:rsidRPr="004D55E4" w:rsidRDefault="00332885" w:rsidP="001F5B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="004572F4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14" w:type="dxa"/>
          </w:tcPr>
          <w:p w14:paraId="53BD3F92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E3CB230" w14:textId="091219C2" w:rsidR="004572F4" w:rsidRPr="004D55E4" w:rsidRDefault="00AB308E" w:rsidP="001F5B3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227,8</w:t>
            </w:r>
            <w:r w:rsidR="0049057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180" w:type="dxa"/>
          </w:tcPr>
          <w:p w14:paraId="198C8F5E" w14:textId="77777777" w:rsidR="004572F4" w:rsidRPr="004D55E4" w:rsidRDefault="004572F4" w:rsidP="001F5B38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064B7E7" w14:textId="09AD3004" w:rsidR="004572F4" w:rsidRPr="00491924" w:rsidRDefault="00332885" w:rsidP="001F5B3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9192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179</w:t>
            </w:r>
            <w:r w:rsidR="004572F4" w:rsidRPr="0049192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9192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439</w:t>
            </w:r>
          </w:p>
        </w:tc>
      </w:tr>
    </w:tbl>
    <w:p w14:paraId="4DA9A3AF" w14:textId="77777777" w:rsidR="0050125F" w:rsidRPr="004D55E4" w:rsidRDefault="0050125F" w:rsidP="00B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4321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001"/>
        <w:gridCol w:w="180"/>
        <w:gridCol w:w="994"/>
        <w:gridCol w:w="180"/>
        <w:gridCol w:w="885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90"/>
      </w:tblGrid>
      <w:tr w:rsidR="000F5807" w:rsidRPr="004D55E4" w14:paraId="3A5F0398" w14:textId="77777777" w:rsidTr="000F5807">
        <w:trPr>
          <w:cantSplit/>
          <w:tblHeader/>
        </w:trPr>
        <w:tc>
          <w:tcPr>
            <w:tcW w:w="2981" w:type="dxa"/>
          </w:tcPr>
          <w:p w14:paraId="6E78F6EC" w14:textId="77777777" w:rsidR="000F5807" w:rsidRPr="004D55E4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0" w:type="dxa"/>
            <w:gridSpan w:val="19"/>
          </w:tcPr>
          <w:p w14:paraId="31A5A2B0" w14:textId="77777777" w:rsidR="000F5807" w:rsidRPr="004D55E4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F5807" w:rsidRPr="004D55E4" w14:paraId="4CABED65" w14:textId="77777777" w:rsidTr="000F5807">
        <w:trPr>
          <w:cantSplit/>
          <w:tblHeader/>
        </w:trPr>
        <w:tc>
          <w:tcPr>
            <w:tcW w:w="2981" w:type="dxa"/>
          </w:tcPr>
          <w:p w14:paraId="6A19A6E6" w14:textId="77777777" w:rsidR="000F5807" w:rsidRPr="004D55E4" w:rsidRDefault="000F5807" w:rsidP="00AE2B9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75" w:type="dxa"/>
            <w:gridSpan w:val="3"/>
          </w:tcPr>
          <w:p w14:paraId="7524A6BC" w14:textId="77777777" w:rsidR="000F5807" w:rsidRPr="004D55E4" w:rsidRDefault="000F5807" w:rsidP="00AE2B9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A1D6AB1" w14:textId="77777777" w:rsidR="000F5807" w:rsidRPr="004D55E4" w:rsidRDefault="000F5807" w:rsidP="00AE2B9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55" w:type="dxa"/>
            <w:gridSpan w:val="3"/>
          </w:tcPr>
          <w:p w14:paraId="7592CD75" w14:textId="77777777" w:rsidR="000F5807" w:rsidRPr="004D55E4" w:rsidRDefault="000F5807" w:rsidP="00AE2B9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1BE0F472" w14:textId="77777777" w:rsidR="000F5807" w:rsidRPr="004D55E4" w:rsidRDefault="000F5807" w:rsidP="00AE2B9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00E8578" w14:textId="77777777" w:rsidR="000F5807" w:rsidRPr="004D55E4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8230E14" w14:textId="77777777" w:rsidR="000F5807" w:rsidRPr="004D55E4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3E00C07" w14:textId="77777777" w:rsidR="000F5807" w:rsidRPr="004D55E4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53A3E8F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067EE1DF" w14:textId="77777777" w:rsidR="000F5807" w:rsidRPr="004D55E4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</w:tr>
      <w:tr w:rsidR="000F5807" w:rsidRPr="004D55E4" w14:paraId="41AB9F3B" w14:textId="77777777" w:rsidTr="000F5807">
        <w:trPr>
          <w:cantSplit/>
          <w:tblHeader/>
        </w:trPr>
        <w:tc>
          <w:tcPr>
            <w:tcW w:w="2981" w:type="dxa"/>
          </w:tcPr>
          <w:p w14:paraId="7ABF1D2B" w14:textId="77777777" w:rsidR="000F5807" w:rsidRPr="004D55E4" w:rsidRDefault="000F5807" w:rsidP="000F580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0CF06E4" w14:textId="38AD7821" w:rsidR="000F5807" w:rsidRPr="004D55E4" w:rsidRDefault="00C04491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71480D80" w14:textId="77777777" w:rsidR="000F5807" w:rsidRPr="004D55E4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743ADBF0" w14:textId="4BC6AE67" w:rsidR="000F5807" w:rsidRPr="004D55E4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0F5807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1146A85" w14:textId="77777777" w:rsidR="000F5807" w:rsidRPr="004D55E4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57472C2F" w14:textId="2E17D31F" w:rsidR="000F5807" w:rsidRPr="004D55E4" w:rsidRDefault="00C04491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6076E5EF" w14:textId="77777777" w:rsidR="000F5807" w:rsidRPr="004D55E4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5FDA04" w14:textId="2C5EE2A3" w:rsidR="000F5807" w:rsidRPr="004D55E4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0F5807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43B9D47" w14:textId="77777777" w:rsidR="000F5807" w:rsidRPr="004D55E4" w:rsidRDefault="000F5807" w:rsidP="000F58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E0D6DC1" w14:textId="3AE1A63A" w:rsidR="000F5807" w:rsidRPr="004D55E4" w:rsidRDefault="00C04491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74387175" w14:textId="77777777" w:rsidR="000F5807" w:rsidRPr="004D55E4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65885F" w14:textId="53DFC8BF" w:rsidR="000F5807" w:rsidRPr="004D55E4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0F5807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62D6986" w14:textId="77777777" w:rsidR="000F5807" w:rsidRPr="004D55E4" w:rsidRDefault="000F5807" w:rsidP="000F58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735F853" w14:textId="4E471633" w:rsidR="000F5807" w:rsidRPr="004D55E4" w:rsidRDefault="00C04491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3C8435EF" w14:textId="77777777" w:rsidR="000F5807" w:rsidRPr="004D55E4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15EAFD" w14:textId="7A878AD6" w:rsidR="000F5807" w:rsidRPr="004D55E4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0F5807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EE4CB98" w14:textId="77777777" w:rsidR="000F5807" w:rsidRPr="004D55E4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635E57" w14:textId="58126B06" w:rsidR="000F5807" w:rsidRPr="004D55E4" w:rsidRDefault="00C04491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2126D419" w14:textId="77777777" w:rsidR="000F5807" w:rsidRPr="004D55E4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A3882A" w14:textId="566E3FAB" w:rsidR="000F5807" w:rsidRPr="004D55E4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0F5807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F5807" w:rsidRPr="004D55E4" w14:paraId="04A8382D" w14:textId="77777777" w:rsidTr="000F5807">
        <w:trPr>
          <w:cantSplit/>
          <w:tblHeader/>
        </w:trPr>
        <w:tc>
          <w:tcPr>
            <w:tcW w:w="2981" w:type="dxa"/>
          </w:tcPr>
          <w:p w14:paraId="70086A74" w14:textId="77777777" w:rsidR="000F5807" w:rsidRPr="004D55E4" w:rsidRDefault="000F5807" w:rsidP="00AE2B9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DE8E40C" w14:textId="61B24427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A81563C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0ED60647" w14:textId="44E7E6F7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3BB9A66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0F1F1546" w14:textId="4EACF228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67FC638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E41720" w14:textId="3E2FD6ED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F581D16" w14:textId="77777777" w:rsidR="000F5807" w:rsidRPr="004D55E4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260B581" w14:textId="79768856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31FC78A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36E362" w14:textId="243FDFB2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5BDEFF5" w14:textId="77777777" w:rsidR="000F5807" w:rsidRPr="004D55E4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2AB5D2D" w14:textId="5400D8DB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32252A7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C99932" w14:textId="7E846E3B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F070CC6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81DA47" w14:textId="5DB01211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C9FA12B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F6E47B" w14:textId="3434B0E9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0F5807" w:rsidRPr="004D55E4" w14:paraId="666E1568" w14:textId="77777777" w:rsidTr="000F5807">
        <w:trPr>
          <w:cantSplit/>
          <w:trHeight w:val="270"/>
        </w:trPr>
        <w:tc>
          <w:tcPr>
            <w:tcW w:w="2981" w:type="dxa"/>
          </w:tcPr>
          <w:p w14:paraId="447FC2A1" w14:textId="77777777" w:rsidR="000F5807" w:rsidRPr="004D55E4" w:rsidRDefault="000F5807" w:rsidP="00AE2B9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75" w:type="dxa"/>
            <w:gridSpan w:val="3"/>
          </w:tcPr>
          <w:p w14:paraId="745A81BD" w14:textId="77777777" w:rsidR="000F5807" w:rsidRPr="004D55E4" w:rsidRDefault="000F5807" w:rsidP="00AE2B96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D55E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4F30150A" w14:textId="77777777" w:rsidR="000F5807" w:rsidRPr="004D55E4" w:rsidRDefault="000F5807" w:rsidP="00AE2B96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85" w:type="dxa"/>
            <w:gridSpan w:val="15"/>
          </w:tcPr>
          <w:p w14:paraId="02A3F156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4D55E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F5807" w:rsidRPr="004D55E4" w14:paraId="30EAC344" w14:textId="77777777" w:rsidTr="000F5807">
        <w:trPr>
          <w:cantSplit/>
        </w:trPr>
        <w:tc>
          <w:tcPr>
            <w:tcW w:w="2981" w:type="dxa"/>
          </w:tcPr>
          <w:p w14:paraId="28381439" w14:textId="77777777" w:rsidR="000F5807" w:rsidRPr="004D55E4" w:rsidRDefault="000F5807" w:rsidP="00AE2B9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5E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01" w:type="dxa"/>
          </w:tcPr>
          <w:p w14:paraId="0A6C863C" w14:textId="77777777" w:rsidR="000F5807" w:rsidRPr="004D55E4" w:rsidRDefault="000F5807" w:rsidP="00AE2B96">
            <w:pPr>
              <w:tabs>
                <w:tab w:val="clear" w:pos="454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0664FC4" w14:textId="77777777" w:rsidR="000F5807" w:rsidRPr="004D55E4" w:rsidRDefault="000F5807" w:rsidP="00AE2B96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</w:tcPr>
          <w:p w14:paraId="700ECCDF" w14:textId="77777777" w:rsidR="000F5807" w:rsidRPr="004D55E4" w:rsidRDefault="000F5807" w:rsidP="00AE2B96">
            <w:pPr>
              <w:tabs>
                <w:tab w:val="clear" w:pos="454"/>
                <w:tab w:val="clear" w:pos="907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2D66979" w14:textId="77777777" w:rsidR="000F5807" w:rsidRPr="004D55E4" w:rsidRDefault="000F5807" w:rsidP="00AE2B96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85" w:type="dxa"/>
          </w:tcPr>
          <w:p w14:paraId="7698FC61" w14:textId="77777777" w:rsidR="000F5807" w:rsidRPr="004D55E4" w:rsidRDefault="000F5807" w:rsidP="00AE2B96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61702A2" w14:textId="77777777" w:rsidR="000F5807" w:rsidRPr="004D55E4" w:rsidRDefault="000F5807" w:rsidP="00AE2B96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BCCF944" w14:textId="77777777" w:rsidR="000F5807" w:rsidRPr="004D55E4" w:rsidRDefault="000F5807" w:rsidP="00AE2B96">
            <w:pPr>
              <w:tabs>
                <w:tab w:val="clear" w:pos="454"/>
              </w:tabs>
              <w:ind w:right="-79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1835536" w14:textId="77777777" w:rsidR="000F5807" w:rsidRPr="004D55E4" w:rsidRDefault="000F5807" w:rsidP="00AE2B9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668B23D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98A9BC9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874EC1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E508B3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8B728D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BB6558E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FCFA43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198F5D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F9DD75F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55C49A0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817177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0F5807" w:rsidRPr="004D55E4" w14:paraId="42FCA91F" w14:textId="77777777" w:rsidTr="000F5807">
        <w:trPr>
          <w:cantSplit/>
        </w:trPr>
        <w:tc>
          <w:tcPr>
            <w:tcW w:w="2981" w:type="dxa"/>
          </w:tcPr>
          <w:p w14:paraId="3951C3DF" w14:textId="77777777" w:rsidR="000F5807" w:rsidRPr="004D55E4" w:rsidRDefault="000F5807" w:rsidP="00AE2B9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1001" w:type="dxa"/>
          </w:tcPr>
          <w:p w14:paraId="10D41662" w14:textId="77E9892D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336B754F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3C802B05" w14:textId="279EC2FD" w:rsidR="000F5807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1BFF380F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5" w:type="dxa"/>
          </w:tcPr>
          <w:p w14:paraId="291657BD" w14:textId="05EF0AD9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5930C1A7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821542" w14:textId="703AFD93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1F766CE8" w14:textId="77777777" w:rsidR="000F5807" w:rsidRPr="004D55E4" w:rsidRDefault="000F5807" w:rsidP="00AE2B9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3CB149" w14:textId="14D98079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3C6A0F6B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DE43CD" w14:textId="7E4AD16E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28DBF7B3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BA5AE8" w14:textId="2EEE0B46" w:rsidR="000F5807" w:rsidRPr="004D55E4" w:rsidRDefault="000F5807" w:rsidP="00AE2B9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="00332885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481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="00332885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600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3E37B2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EB7117" w14:textId="3450B473" w:rsidR="000F5807" w:rsidRPr="004D55E4" w:rsidRDefault="000F5807" w:rsidP="00AE2B9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="00332885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481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="00332885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600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15E7FDC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5BE22D" w14:textId="56C12A21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153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0" w:type="dxa"/>
          </w:tcPr>
          <w:p w14:paraId="1D00CE96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021C18" w14:textId="7DE207B0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153</w:t>
            </w:r>
            <w:r w:rsidR="000F5807" w:rsidRPr="004D55E4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770</w:t>
            </w:r>
          </w:p>
        </w:tc>
      </w:tr>
      <w:tr w:rsidR="000F5807" w:rsidRPr="004D55E4" w14:paraId="58C6FADD" w14:textId="77777777" w:rsidTr="000F5807">
        <w:trPr>
          <w:cantSplit/>
        </w:trPr>
        <w:tc>
          <w:tcPr>
            <w:tcW w:w="2981" w:type="dxa"/>
          </w:tcPr>
          <w:p w14:paraId="71F0F362" w14:textId="77777777" w:rsidR="000F5807" w:rsidRPr="004D55E4" w:rsidRDefault="000F5807" w:rsidP="00AE2B9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1" w:type="dxa"/>
          </w:tcPr>
          <w:p w14:paraId="43B5F0BC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5E13922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1C59A937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6BD70FB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5" w:type="dxa"/>
          </w:tcPr>
          <w:p w14:paraId="1CA42A66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FB3D08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613BAB" w14:textId="77777777" w:rsidR="000F5807" w:rsidRPr="004D55E4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A3AC7D8" w14:textId="77777777" w:rsidR="000F5807" w:rsidRPr="004D55E4" w:rsidRDefault="000F5807" w:rsidP="00AE2B9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117034" w14:textId="3DDB4611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="000F5807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340A405A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537EC9" w14:textId="655C9DBD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="000F5807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0633A071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9EC41B" w14:textId="5CD99D74" w:rsidR="000F5807" w:rsidRPr="004D55E4" w:rsidRDefault="000F5807" w:rsidP="00AE2B9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</w:t>
            </w:r>
            <w:r w:rsidR="00332885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481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="00332885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600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6D5E400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98A393" w14:textId="26CBCACD" w:rsidR="000F5807" w:rsidRPr="004D55E4" w:rsidRDefault="000F5807" w:rsidP="00AE2B9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</w:t>
            </w:r>
            <w:r w:rsidR="00332885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481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="00332885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600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8C8147E" w14:textId="77777777" w:rsidR="000F5807" w:rsidRPr="004D55E4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C71AA9" w14:textId="3066A448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153</w:t>
            </w:r>
            <w:r w:rsidR="000F5807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0" w:type="dxa"/>
          </w:tcPr>
          <w:p w14:paraId="1756AD06" w14:textId="77777777" w:rsidR="000F5807" w:rsidRPr="004D55E4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387AAC" w14:textId="140A491D" w:rsidR="000F5807" w:rsidRPr="004D55E4" w:rsidRDefault="00332885" w:rsidP="00AE2B9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153</w:t>
            </w:r>
            <w:r w:rsidR="000F5807"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</w:tr>
    </w:tbl>
    <w:p w14:paraId="7FF95B1E" w14:textId="77777777" w:rsidR="009E578E" w:rsidRPr="004D55E4" w:rsidRDefault="009E578E" w:rsidP="00B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696EF29C" w14:textId="77777777" w:rsidR="007F4B07" w:rsidRDefault="00AE2B39" w:rsidP="004D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firstLine="90"/>
        <w:jc w:val="thaiDistribute"/>
        <w:rPr>
          <w:rFonts w:ascii="Angsana New" w:hAnsi="Angsana New" w:cs="Angsana New"/>
          <w:sz w:val="30"/>
          <w:szCs w:val="30"/>
          <w:cs/>
        </w:rPr>
        <w:sectPr w:rsidR="007F4B07" w:rsidSect="003A6AF1">
          <w:footerReference w:type="default" r:id="rId12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  <w:r w:rsidRPr="004D55E4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</w:t>
      </w:r>
      <w:r w:rsidR="00CF09BB" w:rsidRPr="004D55E4">
        <w:rPr>
          <w:rFonts w:ascii="Angsana New" w:hAnsi="Angsana New" w:cs="Angsana New" w:hint="cs"/>
          <w:sz w:val="30"/>
          <w:szCs w:val="30"/>
          <w:cs/>
        </w:rPr>
        <w:t>การร่วม</w:t>
      </w:r>
      <w:r w:rsidR="009D0C49" w:rsidRPr="004D55E4">
        <w:rPr>
          <w:rFonts w:ascii="Angsana New" w:hAnsi="Angsana New" w:cs="Angsana New" w:hint="cs"/>
          <w:sz w:val="30"/>
          <w:szCs w:val="30"/>
          <w:cs/>
        </w:rPr>
        <w:t>ค้า</w:t>
      </w:r>
      <w:r w:rsidRPr="004D55E4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117F902A" w14:textId="21AE7D99" w:rsidR="00000B3F" w:rsidRPr="004D55E4" w:rsidRDefault="00000B3F" w:rsidP="001B524B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D55E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E1524E2" w14:textId="77777777" w:rsidR="00722FD2" w:rsidRPr="004D55E4" w:rsidRDefault="00722FD2" w:rsidP="00722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5371188" w14:textId="11D8432A" w:rsidR="007F4B07" w:rsidRPr="004D55E4" w:rsidRDefault="007F4B07" w:rsidP="00722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D55E4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332885" w:rsidRPr="004D55E4">
        <w:rPr>
          <w:rFonts w:ascii="Angsana New" w:hAnsi="Angsana New"/>
          <w:spacing w:val="-4"/>
          <w:sz w:val="30"/>
          <w:szCs w:val="30"/>
        </w:rPr>
        <w:t>30</w:t>
      </w:r>
      <w:r w:rsidR="00451245" w:rsidRPr="004D55E4">
        <w:rPr>
          <w:rFonts w:ascii="Angsana New" w:hAnsi="Angsana New"/>
          <w:spacing w:val="-4"/>
          <w:sz w:val="30"/>
          <w:szCs w:val="30"/>
        </w:rPr>
        <w:t xml:space="preserve"> </w:t>
      </w:r>
      <w:r w:rsidR="00596C6D">
        <w:rPr>
          <w:rFonts w:ascii="Angsana New" w:hAnsi="Angsana New" w:hint="cs"/>
          <w:spacing w:val="-4"/>
          <w:sz w:val="30"/>
          <w:szCs w:val="30"/>
          <w:cs/>
        </w:rPr>
        <w:t>กันย</w:t>
      </w:r>
      <w:r w:rsidR="00451245" w:rsidRPr="004D55E4">
        <w:rPr>
          <w:rFonts w:ascii="Angsana New" w:hAnsi="Angsana New" w:hint="cs"/>
          <w:spacing w:val="-4"/>
          <w:sz w:val="30"/>
          <w:szCs w:val="30"/>
          <w:cs/>
        </w:rPr>
        <w:t>ายน</w:t>
      </w:r>
      <w:r w:rsidRPr="004D55E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32885" w:rsidRPr="004D55E4">
        <w:rPr>
          <w:rFonts w:ascii="Angsana New" w:hAnsi="Angsana New"/>
          <w:sz w:val="30"/>
          <w:szCs w:val="30"/>
        </w:rPr>
        <w:t>2564</w:t>
      </w:r>
      <w:r w:rsidRPr="004D55E4">
        <w:rPr>
          <w:rFonts w:ascii="Angsana New" w:hAnsi="Angsana New"/>
          <w:sz w:val="30"/>
          <w:szCs w:val="30"/>
        </w:rPr>
        <w:t xml:space="preserve"> </w:t>
      </w:r>
      <w:r w:rsidRPr="004D55E4">
        <w:rPr>
          <w:rFonts w:ascii="Angsana New" w:hAnsi="Angsana New"/>
          <w:sz w:val="30"/>
          <w:szCs w:val="30"/>
          <w:cs/>
        </w:rPr>
        <w:t>และ</w:t>
      </w:r>
      <w:r w:rsidRPr="004D55E4">
        <w:rPr>
          <w:rFonts w:ascii="Angsana New" w:hAnsi="Angsana New" w:hint="cs"/>
          <w:sz w:val="30"/>
          <w:szCs w:val="30"/>
          <w:cs/>
        </w:rPr>
        <w:t>วันที่</w:t>
      </w:r>
      <w:r w:rsidRPr="004D55E4">
        <w:rPr>
          <w:rFonts w:ascii="Angsana New" w:hAnsi="Angsana New"/>
          <w:sz w:val="30"/>
          <w:szCs w:val="30"/>
          <w:cs/>
        </w:rPr>
        <w:t xml:space="preserve"> </w:t>
      </w:r>
      <w:r w:rsidR="00332885" w:rsidRPr="004D55E4">
        <w:rPr>
          <w:rFonts w:ascii="Angsana New" w:hAnsi="Angsana New"/>
          <w:sz w:val="30"/>
          <w:szCs w:val="30"/>
        </w:rPr>
        <w:t>31</w:t>
      </w:r>
      <w:r w:rsidRPr="004D55E4">
        <w:rPr>
          <w:rFonts w:ascii="Angsana New" w:hAnsi="Angsana New"/>
          <w:sz w:val="30"/>
          <w:szCs w:val="30"/>
        </w:rPr>
        <w:t xml:space="preserve"> </w:t>
      </w:r>
      <w:r w:rsidRPr="004D55E4">
        <w:rPr>
          <w:rFonts w:ascii="Angsana New" w:hAnsi="Angsana New"/>
          <w:sz w:val="30"/>
          <w:szCs w:val="30"/>
          <w:cs/>
        </w:rPr>
        <w:t xml:space="preserve">ธันวาคม </w:t>
      </w:r>
      <w:r w:rsidR="00332885" w:rsidRPr="004D55E4">
        <w:rPr>
          <w:rFonts w:ascii="Angsana New" w:hAnsi="Angsana New"/>
          <w:sz w:val="30"/>
          <w:szCs w:val="30"/>
        </w:rPr>
        <w:t>2563</w:t>
      </w:r>
      <w:r w:rsidRPr="004D55E4">
        <w:rPr>
          <w:rFonts w:ascii="Angsana New" w:hAnsi="Angsana New"/>
          <w:sz w:val="30"/>
          <w:szCs w:val="30"/>
        </w:rPr>
        <w:t xml:space="preserve"> </w:t>
      </w:r>
      <w:r w:rsidRPr="004D55E4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596C6D">
        <w:rPr>
          <w:rFonts w:ascii="Angsana New" w:hAnsi="Angsana New" w:hint="cs"/>
          <w:sz w:val="30"/>
          <w:szCs w:val="30"/>
          <w:cs/>
        </w:rPr>
        <w:t>เก้า</w:t>
      </w:r>
      <w:r w:rsidRPr="004D55E4">
        <w:rPr>
          <w:rFonts w:ascii="Angsana New" w:hAnsi="Angsana New" w:hint="cs"/>
          <w:sz w:val="30"/>
          <w:szCs w:val="30"/>
          <w:cs/>
        </w:rPr>
        <w:t>เดือน</w:t>
      </w:r>
      <w:r w:rsidRPr="004D55E4">
        <w:rPr>
          <w:rFonts w:ascii="Angsana New" w:hAnsi="Angsana New"/>
          <w:sz w:val="30"/>
          <w:szCs w:val="30"/>
          <w:cs/>
        </w:rPr>
        <w:t>สิ้นสุดวันที่</w:t>
      </w:r>
      <w:r w:rsidRPr="004D55E4">
        <w:rPr>
          <w:rFonts w:ascii="Angsana New" w:hAnsi="Angsana New"/>
          <w:sz w:val="30"/>
          <w:szCs w:val="30"/>
        </w:rPr>
        <w:t xml:space="preserve"> </w:t>
      </w:r>
      <w:r w:rsidR="00332885" w:rsidRPr="004D55E4">
        <w:rPr>
          <w:rFonts w:ascii="Angsana New" w:hAnsi="Angsana New"/>
          <w:spacing w:val="-4"/>
          <w:sz w:val="30"/>
          <w:szCs w:val="30"/>
        </w:rPr>
        <w:t>30</w:t>
      </w:r>
      <w:r w:rsidR="00451245" w:rsidRPr="004D55E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6C6D">
        <w:rPr>
          <w:rFonts w:ascii="Angsana New" w:hAnsi="Angsana New" w:hint="cs"/>
          <w:spacing w:val="-4"/>
          <w:sz w:val="30"/>
          <w:szCs w:val="30"/>
          <w:cs/>
        </w:rPr>
        <w:t>กันย</w:t>
      </w:r>
      <w:r w:rsidR="00451245" w:rsidRPr="004D55E4">
        <w:rPr>
          <w:rFonts w:ascii="Angsana New" w:hAnsi="Angsana New" w:hint="cs"/>
          <w:spacing w:val="-4"/>
          <w:sz w:val="30"/>
          <w:szCs w:val="30"/>
          <w:cs/>
        </w:rPr>
        <w:t>ายน</w:t>
      </w:r>
      <w:r w:rsidRPr="004D55E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32885" w:rsidRPr="004D55E4">
        <w:rPr>
          <w:rFonts w:ascii="Angsana New" w:hAnsi="Angsana New"/>
          <w:sz w:val="30"/>
          <w:szCs w:val="30"/>
        </w:rPr>
        <w:t>2564</w:t>
      </w:r>
      <w:r w:rsidRPr="004D55E4">
        <w:rPr>
          <w:rFonts w:ascii="Angsana New" w:hAnsi="Angsana New"/>
          <w:sz w:val="30"/>
          <w:szCs w:val="30"/>
        </w:rPr>
        <w:t xml:space="preserve"> </w:t>
      </w:r>
      <w:r w:rsidRPr="004D55E4">
        <w:rPr>
          <w:rFonts w:ascii="Angsana New" w:hAnsi="Angsana New"/>
          <w:sz w:val="30"/>
          <w:szCs w:val="30"/>
          <w:cs/>
        </w:rPr>
        <w:t xml:space="preserve">และ </w:t>
      </w:r>
      <w:r w:rsidR="00332885" w:rsidRPr="004D55E4">
        <w:rPr>
          <w:rFonts w:ascii="Angsana New" w:hAnsi="Angsana New"/>
          <w:sz w:val="30"/>
          <w:szCs w:val="30"/>
        </w:rPr>
        <w:t>2563</w:t>
      </w:r>
      <w:r w:rsidRPr="004D55E4">
        <w:rPr>
          <w:rFonts w:ascii="Angsana New" w:hAnsi="Angsana New"/>
          <w:sz w:val="30"/>
          <w:szCs w:val="30"/>
        </w:rPr>
        <w:t xml:space="preserve"> </w:t>
      </w:r>
      <w:r w:rsidRPr="004D55E4">
        <w:rPr>
          <w:rFonts w:ascii="Angsana New" w:hAnsi="Angsana New"/>
          <w:sz w:val="30"/>
          <w:szCs w:val="30"/>
          <w:cs/>
        </w:rPr>
        <w:t>มีดังนี้</w:t>
      </w:r>
    </w:p>
    <w:p w14:paraId="551C944B" w14:textId="77777777" w:rsidR="005C4C31" w:rsidRPr="004D55E4" w:rsidRDefault="005C4C31" w:rsidP="00722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440"/>
        <w:gridCol w:w="1170"/>
        <w:gridCol w:w="972"/>
        <w:gridCol w:w="180"/>
        <w:gridCol w:w="990"/>
        <w:gridCol w:w="180"/>
        <w:gridCol w:w="981"/>
        <w:gridCol w:w="180"/>
        <w:gridCol w:w="990"/>
        <w:gridCol w:w="180"/>
        <w:gridCol w:w="945"/>
        <w:gridCol w:w="180"/>
        <w:gridCol w:w="990"/>
        <w:gridCol w:w="180"/>
        <w:gridCol w:w="972"/>
        <w:gridCol w:w="180"/>
        <w:gridCol w:w="1004"/>
      </w:tblGrid>
      <w:tr w:rsidR="00814715" w:rsidRPr="004D55E4" w14:paraId="4A126E4C" w14:textId="77777777" w:rsidTr="00AE2B96">
        <w:trPr>
          <w:cantSplit/>
        </w:trPr>
        <w:tc>
          <w:tcPr>
            <w:tcW w:w="2610" w:type="dxa"/>
          </w:tcPr>
          <w:p w14:paraId="644D7083" w14:textId="77777777" w:rsidR="00814715" w:rsidRPr="004D55E4" w:rsidRDefault="00814715" w:rsidP="00AE2B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4" w:type="dxa"/>
            <w:gridSpan w:val="17"/>
          </w:tcPr>
          <w:p w14:paraId="09E24F8C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55E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Pr="004D55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814715" w:rsidRPr="004D55E4" w14:paraId="09A64A5D" w14:textId="77777777" w:rsidTr="00AE2B96">
        <w:trPr>
          <w:cantSplit/>
          <w:tblHeader/>
        </w:trPr>
        <w:tc>
          <w:tcPr>
            <w:tcW w:w="2610" w:type="dxa"/>
          </w:tcPr>
          <w:p w14:paraId="401E3B8A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2DF067B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1440" w:type="dxa"/>
          </w:tcPr>
          <w:p w14:paraId="2108855C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EF0EABE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5B6A706F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</w:t>
            </w:r>
            <w:r w:rsidRPr="004D55E4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142" w:type="dxa"/>
            <w:gridSpan w:val="3"/>
          </w:tcPr>
          <w:p w14:paraId="1D68445E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</w:t>
            </w:r>
            <w:r w:rsidRPr="004D55E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D55E4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44138F28" w14:textId="77777777" w:rsidR="00814715" w:rsidRPr="004D55E4" w:rsidRDefault="00814715" w:rsidP="00AE2B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1" w:type="dxa"/>
            <w:gridSpan w:val="3"/>
          </w:tcPr>
          <w:p w14:paraId="3D67D689" w14:textId="77777777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39E19EA" w14:textId="77777777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4D55E4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354FF2B" w14:textId="77777777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3"/>
          </w:tcPr>
          <w:p w14:paraId="1ECE1AAC" w14:textId="77777777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3E1EA4F" w14:textId="77777777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CE6D0E2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56" w:type="dxa"/>
            <w:gridSpan w:val="3"/>
          </w:tcPr>
          <w:p w14:paraId="6DE8556D" w14:textId="77777777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05222306" w14:textId="3323B4DB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งวด</w:t>
            </w:r>
            <w:r w:rsidR="00596C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เก้า</w:t>
            </w:r>
            <w:r w:rsidRPr="004D55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814715" w:rsidRPr="004D55E4" w14:paraId="68D51DAB" w14:textId="77777777" w:rsidTr="00AE2B96">
        <w:trPr>
          <w:cantSplit/>
          <w:tblHeader/>
        </w:trPr>
        <w:tc>
          <w:tcPr>
            <w:tcW w:w="2610" w:type="dxa"/>
          </w:tcPr>
          <w:p w14:paraId="4B7F9991" w14:textId="77777777" w:rsidR="00814715" w:rsidRPr="004D55E4" w:rsidRDefault="00814715" w:rsidP="0081471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3329F6" w14:textId="77777777" w:rsidR="00814715" w:rsidRPr="004D55E4" w:rsidRDefault="00814715" w:rsidP="0081471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DDBDDA" w14:textId="77777777" w:rsidR="00814715" w:rsidRPr="004D55E4" w:rsidRDefault="00814715" w:rsidP="0081471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7C914DB" w14:textId="22C12D46" w:rsidR="00814715" w:rsidRPr="004D55E4" w:rsidRDefault="0033288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596C6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</w:t>
            </w:r>
            <w:r w:rsidR="00814715" w:rsidRPr="004D55E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28320C66" w14:textId="77777777" w:rsidR="00814715" w:rsidRPr="004D55E4" w:rsidRDefault="0081471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25BAE" w14:textId="216B1F80" w:rsidR="00814715" w:rsidRPr="004D55E4" w:rsidRDefault="0033288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14715" w:rsidRPr="004D55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253E5A6" w14:textId="77777777" w:rsidR="00814715" w:rsidRPr="004D55E4" w:rsidRDefault="00814715" w:rsidP="0081471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79DD710" w14:textId="5CF01B66" w:rsidR="00814715" w:rsidRPr="004D55E4" w:rsidRDefault="00596C6D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</w:t>
            </w:r>
            <w:r w:rsidRPr="004D55E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3D505EC6" w14:textId="77777777" w:rsidR="00814715" w:rsidRPr="004D55E4" w:rsidRDefault="0081471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50A33A" w14:textId="63EE393D" w:rsidR="00814715" w:rsidRPr="004D55E4" w:rsidRDefault="0033288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14715" w:rsidRPr="004D55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392C4FB" w14:textId="77777777" w:rsidR="00814715" w:rsidRPr="004D55E4" w:rsidRDefault="00814715" w:rsidP="0081471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109BB404" w14:textId="040CE2AD" w:rsidR="00814715" w:rsidRPr="004D55E4" w:rsidRDefault="00596C6D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</w:t>
            </w:r>
            <w:r w:rsidRPr="004D55E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4055C755" w14:textId="77777777" w:rsidR="00814715" w:rsidRPr="004D55E4" w:rsidRDefault="0081471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CCE577" w14:textId="2E68B5C6" w:rsidR="00814715" w:rsidRPr="004D55E4" w:rsidRDefault="0033288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14715" w:rsidRPr="004D55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08BDB0D" w14:textId="77777777" w:rsidR="00814715" w:rsidRPr="004D55E4" w:rsidRDefault="00814715" w:rsidP="0081471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05F4CE0" w14:textId="0306E8C1" w:rsidR="00814715" w:rsidRPr="004D55E4" w:rsidRDefault="00596C6D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</w:t>
            </w:r>
            <w:r w:rsidRPr="004D55E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43150E55" w14:textId="77777777" w:rsidR="00814715" w:rsidRPr="004D55E4" w:rsidRDefault="00814715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19D3AE5E" w14:textId="3679B596" w:rsidR="00814715" w:rsidRPr="004D55E4" w:rsidRDefault="00596C6D" w:rsidP="0081471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</w:t>
            </w:r>
            <w:r w:rsidRPr="004D55E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</w:tr>
      <w:tr w:rsidR="00814715" w:rsidRPr="004D55E4" w14:paraId="52620F11" w14:textId="77777777" w:rsidTr="00AE2B96">
        <w:trPr>
          <w:cantSplit/>
          <w:tblHeader/>
        </w:trPr>
        <w:tc>
          <w:tcPr>
            <w:tcW w:w="2610" w:type="dxa"/>
          </w:tcPr>
          <w:p w14:paraId="52E01AF0" w14:textId="77777777" w:rsidR="00814715" w:rsidRPr="004D55E4" w:rsidRDefault="00814715" w:rsidP="00AE2B9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763FA7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74DB09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F03BB5E" w14:textId="30AC519D" w:rsidR="00814715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D37C97C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3966B4" w14:textId="37AD4ADD" w:rsidR="00814715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525B3E6" w14:textId="77777777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0273545A" w14:textId="298DD793" w:rsidR="00814715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D77C1BC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501641" w14:textId="6477713F" w:rsidR="00814715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97274A3" w14:textId="77777777" w:rsidR="00814715" w:rsidRPr="004D55E4" w:rsidRDefault="00814715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56F14D75" w14:textId="235DAA9F" w:rsidR="00814715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2355CD8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78E0E" w14:textId="24C7B6F4" w:rsidR="00814715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25182C8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C131F61" w14:textId="6CA1B7DF" w:rsidR="00814715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4A7954B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6C173BE7" w14:textId="163565C0" w:rsidR="00814715" w:rsidRPr="004D55E4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14715" w:rsidRPr="004D55E4" w14:paraId="1E6CA049" w14:textId="77777777" w:rsidTr="00AE2B96">
        <w:trPr>
          <w:cantSplit/>
          <w:trHeight w:val="270"/>
        </w:trPr>
        <w:tc>
          <w:tcPr>
            <w:tcW w:w="2610" w:type="dxa"/>
          </w:tcPr>
          <w:p w14:paraId="16E8ECA6" w14:textId="77777777" w:rsidR="00814715" w:rsidRPr="004D55E4" w:rsidRDefault="00814715" w:rsidP="00AE2B9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CB5E3F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EB445F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20AAADCE" w14:textId="77777777" w:rsidR="00814715" w:rsidRPr="004D55E4" w:rsidRDefault="00814715" w:rsidP="00AE2B96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55E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4EDA8D24" w14:textId="77777777" w:rsidR="00814715" w:rsidRPr="004D55E4" w:rsidRDefault="00814715" w:rsidP="00AE2B96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82" w:type="dxa"/>
            <w:gridSpan w:val="11"/>
          </w:tcPr>
          <w:p w14:paraId="31658358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D55E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D55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D55E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14715" w:rsidRPr="004D55E4" w14:paraId="7BF070E1" w14:textId="77777777" w:rsidTr="00AE2B96">
        <w:trPr>
          <w:cantSplit/>
        </w:trPr>
        <w:tc>
          <w:tcPr>
            <w:tcW w:w="2610" w:type="dxa"/>
          </w:tcPr>
          <w:p w14:paraId="484DD7C7" w14:textId="77777777" w:rsidR="00814715" w:rsidRPr="004D55E4" w:rsidRDefault="00814715" w:rsidP="00AE2B9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55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บริษัทย่อยทางตรงในประเทศ</w:t>
            </w:r>
          </w:p>
        </w:tc>
        <w:tc>
          <w:tcPr>
            <w:tcW w:w="1440" w:type="dxa"/>
          </w:tcPr>
          <w:p w14:paraId="6D5BBD2A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374E639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66B0FD2F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EEDE43E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59F523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1E3F04" w14:textId="77777777" w:rsidR="00814715" w:rsidRPr="004D55E4" w:rsidRDefault="00814715" w:rsidP="00AE2B9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0646DAC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7D02491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17BAA7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604267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6BE049EC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680E124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49E609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0ADDCE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</w:tcPr>
          <w:p w14:paraId="62EC0F4F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51443FC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4580DECE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14715" w:rsidRPr="004D55E4" w14:paraId="6B2DB099" w14:textId="77777777" w:rsidTr="00AE2B96">
        <w:trPr>
          <w:cantSplit/>
        </w:trPr>
        <w:tc>
          <w:tcPr>
            <w:tcW w:w="2610" w:type="dxa"/>
          </w:tcPr>
          <w:p w14:paraId="52276518" w14:textId="77777777" w:rsidR="00814715" w:rsidRPr="004D55E4" w:rsidRDefault="00814715" w:rsidP="00AE2B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55E4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บริษัท อิชิตัน เพาเวอร์ จำกัด</w:t>
            </w:r>
          </w:p>
        </w:tc>
        <w:tc>
          <w:tcPr>
            <w:tcW w:w="1440" w:type="dxa"/>
          </w:tcPr>
          <w:p w14:paraId="4C5E1F36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จำหน่ายเครื่องดื่ม</w:t>
            </w:r>
          </w:p>
        </w:tc>
        <w:tc>
          <w:tcPr>
            <w:tcW w:w="1170" w:type="dxa"/>
          </w:tcPr>
          <w:p w14:paraId="51E03E1F" w14:textId="77777777" w:rsidR="00814715" w:rsidRPr="004D55E4" w:rsidRDefault="0081471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972" w:type="dxa"/>
            <w:shd w:val="clear" w:color="auto" w:fill="auto"/>
          </w:tcPr>
          <w:p w14:paraId="22BC0D7F" w14:textId="38E15963" w:rsidR="00814715" w:rsidRPr="004D55E4" w:rsidRDefault="00332885" w:rsidP="00AE2B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235E79A2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6D140A" w14:textId="286B63B0" w:rsidR="00814715" w:rsidRPr="004D55E4" w:rsidRDefault="00332885" w:rsidP="00AE2B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45A6BBD1" w14:textId="77777777" w:rsidR="00814715" w:rsidRPr="004D55E4" w:rsidRDefault="00814715" w:rsidP="00AE2B9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8802841" w14:textId="2E0CEE70" w:rsidR="00814715" w:rsidRPr="004D55E4" w:rsidRDefault="0033288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7950B98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EAB916" w14:textId="1C025BF1" w:rsidR="00814715" w:rsidRPr="004D55E4" w:rsidRDefault="0033288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6CB45ED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7F467321" w14:textId="5A0667A8" w:rsidR="00814715" w:rsidRPr="004D55E4" w:rsidRDefault="0033288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CBBB79E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800156" w14:textId="5DFA34EF" w:rsidR="00814715" w:rsidRPr="004D55E4" w:rsidRDefault="0033288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14715"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55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1C03162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5336116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F202C5C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30529512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55E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14715" w:rsidRPr="005A7203" w14:paraId="41B1F740" w14:textId="77777777" w:rsidTr="00AE2B96">
        <w:trPr>
          <w:cantSplit/>
        </w:trPr>
        <w:tc>
          <w:tcPr>
            <w:tcW w:w="2610" w:type="dxa"/>
          </w:tcPr>
          <w:p w14:paraId="52DCCE59" w14:textId="77777777" w:rsidR="00814715" w:rsidRPr="004D55E4" w:rsidRDefault="00814715" w:rsidP="00AE2B9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55E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BE51467" w14:textId="77777777" w:rsidR="00814715" w:rsidRPr="004D55E4" w:rsidRDefault="00814715" w:rsidP="00AE2B9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CBF16" w14:textId="77777777" w:rsidR="00814715" w:rsidRPr="004D55E4" w:rsidRDefault="00814715" w:rsidP="00AE2B9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014B78A7" w14:textId="77777777" w:rsidR="00814715" w:rsidRPr="004D55E4" w:rsidRDefault="00814715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76040FC" w14:textId="77777777" w:rsidR="00814715" w:rsidRPr="004D55E4" w:rsidRDefault="00814715" w:rsidP="00AE2B9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A9E4BB" w14:textId="77777777" w:rsidR="00814715" w:rsidRPr="004D55E4" w:rsidRDefault="00814715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B8AF6D" w14:textId="77777777" w:rsidR="00814715" w:rsidRPr="004D55E4" w:rsidRDefault="00814715" w:rsidP="00AE2B9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A2ECC19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058E3AC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2342C9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C5D1E3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</w:tcPr>
          <w:p w14:paraId="7C11EC7E" w14:textId="04D26B52" w:rsidR="00814715" w:rsidRPr="004D55E4" w:rsidRDefault="0033288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D55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14715" w:rsidRPr="004D55E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D55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6AAA7DD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BF6C07E" w14:textId="1DBD6799" w:rsidR="00814715" w:rsidRPr="004D55E4" w:rsidRDefault="0033288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D55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14715" w:rsidRPr="004D55E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D55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443A199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619B6649" w14:textId="77777777" w:rsidR="00814715" w:rsidRPr="004D55E4" w:rsidRDefault="0081471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D55E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1AFFA87" w14:textId="77777777" w:rsidR="00814715" w:rsidRPr="004D55E4" w:rsidRDefault="00814715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14:paraId="772AD81E" w14:textId="77777777" w:rsidR="00814715" w:rsidRPr="005A7203" w:rsidRDefault="00814715" w:rsidP="00AE2B9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D55E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D0B353B" w14:textId="77777777" w:rsidR="00BE1A97" w:rsidRPr="009B7F00" w:rsidRDefault="00BE1A97" w:rsidP="00BE1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2061531" w14:textId="77777777" w:rsidR="00916B35" w:rsidRDefault="00916B35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67BCE9" w14:textId="77777777" w:rsidR="00916B35" w:rsidRDefault="00916B35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5CC714C1" w14:textId="77777777" w:rsidR="00916B35" w:rsidRDefault="00916B35" w:rsidP="00916B35">
      <w:pPr>
        <w:rPr>
          <w:rFonts w:ascii="Angsana New" w:hAnsi="Angsana New" w:cs="Angsana New"/>
          <w:sz w:val="30"/>
          <w:szCs w:val="30"/>
        </w:rPr>
      </w:pPr>
    </w:p>
    <w:p w14:paraId="5C740F59" w14:textId="77777777" w:rsidR="00916B35" w:rsidRPr="00916B35" w:rsidRDefault="00916B35" w:rsidP="00916B35">
      <w:pPr>
        <w:rPr>
          <w:rFonts w:ascii="Angsana New" w:hAnsi="Angsana New" w:cs="Angsana New"/>
          <w:sz w:val="30"/>
          <w:szCs w:val="30"/>
        </w:rPr>
        <w:sectPr w:rsidR="00916B35" w:rsidRPr="00916B35" w:rsidSect="00BE1A97"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1197" w:right="1152" w:bottom="1127" w:left="1152" w:header="720" w:footer="720" w:gutter="0"/>
          <w:cols w:space="720"/>
          <w:docGrid w:linePitch="245"/>
        </w:sect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6B7D9E00" w14:textId="77777777" w:rsidR="00460BCC" w:rsidRPr="00DF6FE3" w:rsidRDefault="00E322DE" w:rsidP="000D5A4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F6FE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</w:t>
      </w:r>
      <w:r w:rsidR="00460BCC" w:rsidRPr="00DF6FE3">
        <w:rPr>
          <w:rFonts w:ascii="Angsana New" w:hAnsi="Angsana New" w:cs="Angsana New"/>
          <w:b/>
          <w:bCs/>
          <w:sz w:val="30"/>
          <w:szCs w:val="30"/>
          <w:cs/>
        </w:rPr>
        <w:t>และอุปกรณ์</w:t>
      </w:r>
    </w:p>
    <w:p w14:paraId="4D234994" w14:textId="77FB23F3" w:rsidR="00DD6D33" w:rsidRPr="00CB67E7" w:rsidRDefault="00DD6D33" w:rsidP="00DD6D3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AC049D9" w14:textId="4CA8B8E5" w:rsidR="00AC7AE9" w:rsidRPr="00700018" w:rsidRDefault="00AC7AE9" w:rsidP="00AC7AE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700018">
        <w:rPr>
          <w:rFonts w:ascii="Angsana New" w:hAnsi="Angsana New"/>
          <w:b/>
          <w:sz w:val="30"/>
          <w:szCs w:val="30"/>
          <w:cs/>
        </w:rPr>
        <w:t>ก</w:t>
      </w:r>
      <w:r w:rsidRPr="00700018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596C6D">
        <w:rPr>
          <w:rFonts w:ascii="Angsana New" w:hAnsi="Angsana New" w:hint="cs"/>
          <w:sz w:val="30"/>
          <w:szCs w:val="30"/>
          <w:cs/>
        </w:rPr>
        <w:t>เก้า</w:t>
      </w:r>
      <w:r w:rsidRPr="00700018"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302C38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>0</w:t>
      </w:r>
      <w:r w:rsidRPr="00700018">
        <w:rPr>
          <w:rFonts w:ascii="Angsana New" w:hAnsi="Angsana New"/>
          <w:sz w:val="30"/>
          <w:szCs w:val="30"/>
          <w:cs/>
        </w:rPr>
        <w:t xml:space="preserve"> </w:t>
      </w:r>
      <w:r w:rsidR="00596C6D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 xml:space="preserve">ายน </w:t>
      </w:r>
      <w:r w:rsidRPr="00302C38">
        <w:rPr>
          <w:rFonts w:ascii="Angsana New" w:hAnsi="Angsana New"/>
          <w:sz w:val="30"/>
          <w:szCs w:val="30"/>
          <w:lang w:val="en-US"/>
        </w:rPr>
        <w:t>2564</w:t>
      </w:r>
      <w:r w:rsidRPr="0070001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DDDCFE5" w14:textId="77777777" w:rsidR="00AC7AE9" w:rsidRPr="00A5438F" w:rsidRDefault="00AC7AE9" w:rsidP="00AC7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tbl>
      <w:tblPr>
        <w:tblW w:w="909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5589"/>
        <w:gridCol w:w="1620"/>
        <w:gridCol w:w="269"/>
        <w:gridCol w:w="1621"/>
      </w:tblGrid>
      <w:tr w:rsidR="00AC7AE9" w14:paraId="4572586E" w14:textId="77777777" w:rsidTr="00936458">
        <w:trPr>
          <w:tblHeader/>
        </w:trPr>
        <w:tc>
          <w:tcPr>
            <w:tcW w:w="3071" w:type="pct"/>
          </w:tcPr>
          <w:p w14:paraId="117D314D" w14:textId="77777777" w:rsidR="00AC7AE9" w:rsidRDefault="00AC7AE9" w:rsidP="009364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0AD917CA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Pr="006B01D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7AE9" w14:paraId="4A9E90D0" w14:textId="77777777" w:rsidTr="00936458">
        <w:trPr>
          <w:tblHeader/>
        </w:trPr>
        <w:tc>
          <w:tcPr>
            <w:tcW w:w="3071" w:type="pct"/>
          </w:tcPr>
          <w:p w14:paraId="4EB748B4" w14:textId="77777777" w:rsidR="00AC7AE9" w:rsidRDefault="00AC7AE9" w:rsidP="009364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86D0BF0" w14:textId="77777777" w:rsidR="00AC7AE9" w:rsidRDefault="00AC7AE9" w:rsidP="009364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A6FDB44" w14:textId="77777777" w:rsidR="00AC7AE9" w:rsidRDefault="00AC7AE9" w:rsidP="009364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  <w:hideMark/>
          </w:tcPr>
          <w:p w14:paraId="703B9AD0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39AF18F8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  <w:p w14:paraId="0D5DC23B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60F106A2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hideMark/>
          </w:tcPr>
          <w:p w14:paraId="19984D58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02DBF04E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C7AE9" w14:paraId="42B68ED9" w14:textId="77777777" w:rsidTr="00936458">
        <w:trPr>
          <w:tblHeader/>
        </w:trPr>
        <w:tc>
          <w:tcPr>
            <w:tcW w:w="3071" w:type="pct"/>
          </w:tcPr>
          <w:p w14:paraId="40266969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1CA6B691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5387"/>
                <w:tab w:val="left" w:pos="720"/>
                <w:tab w:val="left" w:pos="5348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7AE9" w:rsidRPr="002F1B10" w14:paraId="75722BA1" w14:textId="77777777" w:rsidTr="002F1B10">
        <w:trPr>
          <w:tblHeader/>
        </w:trPr>
        <w:tc>
          <w:tcPr>
            <w:tcW w:w="3071" w:type="pct"/>
            <w:shd w:val="clear" w:color="auto" w:fill="auto"/>
          </w:tcPr>
          <w:p w14:paraId="7093012E" w14:textId="44ADE524" w:rsidR="00AC7AE9" w:rsidRPr="002F1B10" w:rsidRDefault="003C38AC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890" w:type="pct"/>
            <w:shd w:val="clear" w:color="auto" w:fill="auto"/>
          </w:tcPr>
          <w:p w14:paraId="52A1468F" w14:textId="481655D3" w:rsidR="00AC7AE9" w:rsidRPr="003C38AC" w:rsidRDefault="003C38AC" w:rsidP="009364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48" w:type="pct"/>
            <w:shd w:val="clear" w:color="auto" w:fill="auto"/>
          </w:tcPr>
          <w:p w14:paraId="101CB7BD" w14:textId="77777777" w:rsidR="00AC7AE9" w:rsidRPr="002F1B10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38C194B1" w14:textId="19A4E68D" w:rsidR="00AC7AE9" w:rsidRPr="002F1B10" w:rsidRDefault="003C38AC" w:rsidP="009364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C38AC" w:rsidRPr="002F1B10" w14:paraId="6748E1EE" w14:textId="77777777" w:rsidTr="002F1B10">
        <w:trPr>
          <w:tblHeader/>
        </w:trPr>
        <w:tc>
          <w:tcPr>
            <w:tcW w:w="3071" w:type="pct"/>
            <w:shd w:val="clear" w:color="auto" w:fill="auto"/>
          </w:tcPr>
          <w:p w14:paraId="4956F183" w14:textId="253B9993" w:rsidR="003C38AC" w:rsidRPr="002F1B10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B10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90" w:type="pct"/>
            <w:shd w:val="clear" w:color="auto" w:fill="auto"/>
          </w:tcPr>
          <w:p w14:paraId="277C12D9" w14:textId="7A7F5E56" w:rsidR="003C38AC" w:rsidRDefault="003C38AC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7,227</w:t>
            </w:r>
          </w:p>
        </w:tc>
        <w:tc>
          <w:tcPr>
            <w:tcW w:w="148" w:type="pct"/>
            <w:shd w:val="clear" w:color="auto" w:fill="auto"/>
          </w:tcPr>
          <w:p w14:paraId="5DEBC3A8" w14:textId="77777777" w:rsidR="003C38AC" w:rsidRPr="002F1B10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38BDE00B" w14:textId="03530374" w:rsidR="003C38AC" w:rsidRDefault="003C38AC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C38AC" w:rsidRPr="002F1B10" w14:paraId="5722EF97" w14:textId="77777777" w:rsidTr="002F1B10">
        <w:trPr>
          <w:tblHeader/>
        </w:trPr>
        <w:tc>
          <w:tcPr>
            <w:tcW w:w="3071" w:type="pct"/>
            <w:shd w:val="clear" w:color="auto" w:fill="auto"/>
          </w:tcPr>
          <w:p w14:paraId="588D5293" w14:textId="5628E475" w:rsidR="003C38AC" w:rsidRPr="002F1B10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B1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90" w:type="pct"/>
            <w:shd w:val="clear" w:color="auto" w:fill="auto"/>
          </w:tcPr>
          <w:p w14:paraId="40A5B582" w14:textId="79697161" w:rsidR="003C38AC" w:rsidRPr="002F1B10" w:rsidRDefault="003C38AC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8,132</w:t>
            </w:r>
          </w:p>
        </w:tc>
        <w:tc>
          <w:tcPr>
            <w:tcW w:w="148" w:type="pct"/>
            <w:shd w:val="clear" w:color="auto" w:fill="auto"/>
          </w:tcPr>
          <w:p w14:paraId="3031097B" w14:textId="77777777" w:rsidR="003C38AC" w:rsidRPr="002F1B10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64457193" w14:textId="5D2F9D2F" w:rsidR="003C38AC" w:rsidRPr="002F1B10" w:rsidRDefault="003C38AC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C38AC" w:rsidRPr="002F1B10" w14:paraId="6D949D61" w14:textId="77777777" w:rsidTr="002F1B10">
        <w:trPr>
          <w:tblHeader/>
        </w:trPr>
        <w:tc>
          <w:tcPr>
            <w:tcW w:w="3071" w:type="pct"/>
            <w:shd w:val="clear" w:color="auto" w:fill="auto"/>
            <w:hideMark/>
          </w:tcPr>
          <w:p w14:paraId="3800BDD1" w14:textId="77777777" w:rsidR="003C38AC" w:rsidRPr="002F1B10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F1B1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90" w:type="pct"/>
            <w:shd w:val="clear" w:color="auto" w:fill="auto"/>
          </w:tcPr>
          <w:p w14:paraId="0F7EDE5C" w14:textId="01479492" w:rsidR="003C38AC" w:rsidRPr="002F1B10" w:rsidRDefault="003C38AC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1,461</w:t>
            </w:r>
          </w:p>
        </w:tc>
        <w:tc>
          <w:tcPr>
            <w:tcW w:w="148" w:type="pct"/>
            <w:shd w:val="clear" w:color="auto" w:fill="auto"/>
          </w:tcPr>
          <w:p w14:paraId="11252453" w14:textId="77777777" w:rsidR="003C38AC" w:rsidRPr="002F1B10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58EF40C5" w14:textId="4719E9B0" w:rsidR="003C38AC" w:rsidRPr="002F1B10" w:rsidRDefault="003C38AC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41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C38AC" w14:paraId="048073C8" w14:textId="77777777" w:rsidTr="002F1B10">
        <w:trPr>
          <w:tblHeader/>
        </w:trPr>
        <w:tc>
          <w:tcPr>
            <w:tcW w:w="3071" w:type="pct"/>
            <w:shd w:val="clear" w:color="auto" w:fill="auto"/>
            <w:hideMark/>
          </w:tcPr>
          <w:p w14:paraId="79668DF1" w14:textId="77777777" w:rsidR="003C38AC" w:rsidRPr="002F1B10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2F1B1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890" w:type="pct"/>
            <w:shd w:val="clear" w:color="auto" w:fill="auto"/>
          </w:tcPr>
          <w:p w14:paraId="6E60528E" w14:textId="07BF73F2" w:rsidR="003C38AC" w:rsidRPr="002F1B10" w:rsidRDefault="003C38AC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10,973</w:t>
            </w:r>
          </w:p>
        </w:tc>
        <w:tc>
          <w:tcPr>
            <w:tcW w:w="148" w:type="pct"/>
            <w:shd w:val="clear" w:color="auto" w:fill="auto"/>
          </w:tcPr>
          <w:p w14:paraId="004C031B" w14:textId="77777777" w:rsidR="003C38AC" w:rsidRPr="002F1B10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7F1FDD79" w14:textId="16264B01" w:rsidR="003C38AC" w:rsidRPr="002F1B10" w:rsidRDefault="003C38AC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</w:t>
            </w:r>
            <w:r w:rsidR="00D419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C38AC" w14:paraId="3470E773" w14:textId="77777777" w:rsidTr="002F1B10">
        <w:trPr>
          <w:tblHeader/>
        </w:trPr>
        <w:tc>
          <w:tcPr>
            <w:tcW w:w="3071" w:type="pct"/>
            <w:shd w:val="clear" w:color="auto" w:fill="auto"/>
          </w:tcPr>
          <w:p w14:paraId="5C5AF8DA" w14:textId="27F2C541" w:rsidR="003C38AC" w:rsidRPr="00C93A8F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8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90" w:type="pct"/>
            <w:shd w:val="clear" w:color="auto" w:fill="auto"/>
          </w:tcPr>
          <w:p w14:paraId="2909A9D9" w14:textId="7752538C" w:rsidR="003C38AC" w:rsidRPr="00C93A8F" w:rsidRDefault="003C38AC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7,340</w:t>
            </w:r>
          </w:p>
        </w:tc>
        <w:tc>
          <w:tcPr>
            <w:tcW w:w="148" w:type="pct"/>
            <w:shd w:val="clear" w:color="auto" w:fill="auto"/>
          </w:tcPr>
          <w:p w14:paraId="72C5BDD3" w14:textId="77777777" w:rsidR="003C38AC" w:rsidRPr="002F1B10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2710393F" w14:textId="20EA0397" w:rsidR="003C38AC" w:rsidRDefault="003C38AC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(11,03</w:t>
            </w:r>
            <w:r w:rsidR="00C57E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C38AC" w14:paraId="1463BAEC" w14:textId="77777777" w:rsidTr="00936458">
        <w:trPr>
          <w:tblHeader/>
        </w:trPr>
        <w:tc>
          <w:tcPr>
            <w:tcW w:w="3071" w:type="pct"/>
            <w:hideMark/>
          </w:tcPr>
          <w:p w14:paraId="4EE67514" w14:textId="77777777" w:rsidR="003C38AC" w:rsidRPr="00C93A8F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3A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66DA8" w14:textId="298B453C" w:rsidR="003C38AC" w:rsidRPr="00C93A8F" w:rsidRDefault="003C38AC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35,176</w:t>
            </w:r>
          </w:p>
        </w:tc>
        <w:tc>
          <w:tcPr>
            <w:tcW w:w="148" w:type="pct"/>
          </w:tcPr>
          <w:p w14:paraId="2F49CDBA" w14:textId="77777777" w:rsidR="003C38AC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6309D" w14:textId="750BC1B2" w:rsidR="003C38AC" w:rsidRPr="009B0C30" w:rsidRDefault="003C38AC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(11,</w:t>
            </w:r>
            <w:r w:rsidR="00DE762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</w:t>
            </w:r>
            <w:r w:rsidR="003346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89F1A49" w14:textId="77777777" w:rsidR="00AC7AE9" w:rsidRPr="00CB67E7" w:rsidRDefault="00AC7AE9" w:rsidP="00DD6D3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1D655F9E" w14:textId="0865EACC" w:rsidR="003D35F0" w:rsidRPr="00DF6FE3" w:rsidRDefault="003D35F0" w:rsidP="003D35F0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F6FE3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4826F2DD" w14:textId="77777777" w:rsidR="003D35F0" w:rsidRPr="00CB67E7" w:rsidRDefault="003D35F0" w:rsidP="00A43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144EA170" w14:textId="0C94820C" w:rsidR="001B2CEA" w:rsidRPr="00DF6FE3" w:rsidRDefault="00A4301D" w:rsidP="000D5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6FE3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="003D35F0" w:rsidRPr="00DF6FE3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="00596C6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3D35F0" w:rsidRPr="00DF6FE3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332885" w:rsidRPr="00332885">
        <w:rPr>
          <w:rFonts w:asciiTheme="majorBidi" w:hAnsiTheme="majorBidi" w:cstheme="majorBidi"/>
          <w:sz w:val="30"/>
          <w:szCs w:val="30"/>
        </w:rPr>
        <w:t>30</w:t>
      </w:r>
      <w:r w:rsidR="00451245" w:rsidRPr="00DF6FE3">
        <w:rPr>
          <w:rFonts w:asciiTheme="majorBidi" w:hAnsiTheme="majorBidi" w:cstheme="majorBidi"/>
          <w:sz w:val="30"/>
          <w:szCs w:val="30"/>
        </w:rPr>
        <w:t xml:space="preserve"> </w:t>
      </w:r>
      <w:r w:rsidR="00596C6D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451245" w:rsidRPr="00DF6FE3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3D35F0" w:rsidRPr="00DF6F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32885" w:rsidRPr="00332885">
        <w:rPr>
          <w:rFonts w:asciiTheme="majorBidi" w:hAnsiTheme="majorBidi" w:cstheme="majorBidi"/>
          <w:sz w:val="30"/>
          <w:szCs w:val="30"/>
        </w:rPr>
        <w:t>2564</w:t>
      </w:r>
      <w:r w:rsidRPr="00DF6FE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DFC75DD" w14:textId="77777777" w:rsidR="00A4286C" w:rsidRPr="00CB67E7" w:rsidRDefault="00A4286C" w:rsidP="000D5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180"/>
        <w:gridCol w:w="1530"/>
        <w:gridCol w:w="182"/>
        <w:gridCol w:w="1438"/>
        <w:gridCol w:w="180"/>
        <w:gridCol w:w="1440"/>
      </w:tblGrid>
      <w:tr w:rsidR="00A4286C" w:rsidRPr="00DF6FE3" w14:paraId="11A4D5B8" w14:textId="77777777" w:rsidTr="00970BCF">
        <w:trPr>
          <w:trHeight w:val="21"/>
          <w:tblHeader/>
        </w:trPr>
        <w:tc>
          <w:tcPr>
            <w:tcW w:w="2970" w:type="dxa"/>
            <w:shd w:val="clear" w:color="auto" w:fill="auto"/>
            <w:vAlign w:val="bottom"/>
          </w:tcPr>
          <w:p w14:paraId="202CF3B0" w14:textId="77777777" w:rsidR="00A4286C" w:rsidRPr="00DF6FE3" w:rsidRDefault="00A4286C" w:rsidP="00AE2B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78D7A41" w14:textId="77777777" w:rsidR="00A4286C" w:rsidRPr="00DF6FE3" w:rsidRDefault="00A4286C" w:rsidP="00AE2B9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09980F38" w14:textId="77777777" w:rsidR="00A4286C" w:rsidRPr="00DF6FE3" w:rsidRDefault="00A4286C" w:rsidP="00AE2B9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770" w:type="dxa"/>
            <w:gridSpan w:val="5"/>
          </w:tcPr>
          <w:p w14:paraId="298C97B5" w14:textId="77777777" w:rsidR="00A4286C" w:rsidRPr="00DF6FE3" w:rsidRDefault="00A4286C" w:rsidP="00AE2B9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F6FE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DF6FE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/ </w:t>
            </w:r>
            <w:r w:rsidRPr="00DF6FE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4286C" w:rsidRPr="00DF6FE3" w14:paraId="7F44784C" w14:textId="77777777" w:rsidTr="00970BCF">
        <w:trPr>
          <w:trHeight w:val="21"/>
          <w:tblHeader/>
        </w:trPr>
        <w:tc>
          <w:tcPr>
            <w:tcW w:w="2970" w:type="dxa"/>
            <w:shd w:val="clear" w:color="auto" w:fill="auto"/>
            <w:vAlign w:val="bottom"/>
          </w:tcPr>
          <w:p w14:paraId="7BA7BAF3" w14:textId="77777777" w:rsidR="00A4286C" w:rsidRPr="00DF6FE3" w:rsidRDefault="00A4286C" w:rsidP="00AE2B9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CBBE493" w14:textId="77777777" w:rsidR="00A4286C" w:rsidRPr="00DF6FE3" w:rsidRDefault="00A4286C" w:rsidP="00AE2B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7F3CD59B" w14:textId="77777777" w:rsidR="00A4286C" w:rsidRPr="00DF6FE3" w:rsidRDefault="00A4286C" w:rsidP="00AE2B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</w:tcPr>
          <w:p w14:paraId="5BDBA566" w14:textId="77777777" w:rsidR="00A4286C" w:rsidRPr="00DF6FE3" w:rsidRDefault="00A4286C" w:rsidP="00AE2B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FE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อาคารสำนักงาน</w:t>
            </w:r>
          </w:p>
        </w:tc>
        <w:tc>
          <w:tcPr>
            <w:tcW w:w="182" w:type="dxa"/>
          </w:tcPr>
          <w:p w14:paraId="14653145" w14:textId="77777777" w:rsidR="00A4286C" w:rsidRPr="00DF6FE3" w:rsidRDefault="00A4286C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91FD72C" w14:textId="77777777" w:rsidR="00A4286C" w:rsidRPr="00DF6FE3" w:rsidRDefault="00A4286C" w:rsidP="00AE2B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F6FE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รถโฟล์คลิฟท์</w:t>
            </w:r>
          </w:p>
        </w:tc>
        <w:tc>
          <w:tcPr>
            <w:tcW w:w="180" w:type="dxa"/>
          </w:tcPr>
          <w:p w14:paraId="258E61D1" w14:textId="77777777" w:rsidR="00A4286C" w:rsidRPr="00DF6FE3" w:rsidRDefault="00A4286C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4B568E" w14:textId="77777777" w:rsidR="00A4286C" w:rsidRPr="00DF6FE3" w:rsidRDefault="00A4286C" w:rsidP="00AE2B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FE3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4286C" w:rsidRPr="00DF6FE3" w14:paraId="5BC2FA71" w14:textId="77777777" w:rsidTr="00970BCF">
        <w:trPr>
          <w:trHeight w:val="21"/>
          <w:tblHeader/>
        </w:trPr>
        <w:tc>
          <w:tcPr>
            <w:tcW w:w="2970" w:type="dxa"/>
          </w:tcPr>
          <w:p w14:paraId="00C7FF56" w14:textId="77777777" w:rsidR="00A4286C" w:rsidRPr="00DF6FE3" w:rsidRDefault="00A4286C" w:rsidP="00AE2B9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9B464F" w14:textId="77777777" w:rsidR="00A4286C" w:rsidRPr="00DF6FE3" w:rsidRDefault="00A4286C" w:rsidP="00AE2B9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6E503CA" w14:textId="77777777" w:rsidR="00A4286C" w:rsidRPr="00DF6FE3" w:rsidRDefault="00A4286C" w:rsidP="00AE2B9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5ACF3F79" w14:textId="77777777" w:rsidR="00A4286C" w:rsidRPr="00DF6FE3" w:rsidRDefault="00A4286C" w:rsidP="00AE2B9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F6FE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F6F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F6F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F6FE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4286C" w:rsidRPr="00DF6FE3" w14:paraId="7B967201" w14:textId="77777777" w:rsidTr="00970BCF">
        <w:trPr>
          <w:trHeight w:val="21"/>
        </w:trPr>
        <w:tc>
          <w:tcPr>
            <w:tcW w:w="2970" w:type="dxa"/>
          </w:tcPr>
          <w:p w14:paraId="620EBA0F" w14:textId="02B9E7D8" w:rsidR="00A4286C" w:rsidRPr="00DF6FE3" w:rsidRDefault="00A4286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6F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332885" w:rsidRPr="00332885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DF6FE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DF6F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332885" w:rsidRPr="00332885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32885" w:rsidRPr="0033288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DF6FE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A04B8B3" w14:textId="77777777" w:rsidR="00A4286C" w:rsidRPr="00DF6FE3" w:rsidRDefault="00A4286C" w:rsidP="00AE2B9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2E9068" w14:textId="77777777" w:rsidR="00A4286C" w:rsidRPr="00DF6FE3" w:rsidRDefault="00A4286C" w:rsidP="00AE2B9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66B667" w14:textId="280C64B9" w:rsidR="00A4286C" w:rsidRPr="00DF6FE3" w:rsidRDefault="00332885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="00A4286C" w:rsidRPr="00DF6F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182" w:type="dxa"/>
          </w:tcPr>
          <w:p w14:paraId="02707858" w14:textId="77777777" w:rsidR="00A4286C" w:rsidRPr="00DF6FE3" w:rsidRDefault="00A4286C" w:rsidP="00AE2B96">
            <w:pPr>
              <w:pStyle w:val="acctmergecolhdg"/>
              <w:tabs>
                <w:tab w:val="decimal" w:pos="1210"/>
              </w:tabs>
              <w:spacing w:line="240" w:lineRule="atLeast"/>
              <w:ind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8" w:type="dxa"/>
          </w:tcPr>
          <w:p w14:paraId="2FC5832A" w14:textId="3887949E" w:rsidR="00A4286C" w:rsidRPr="00DF6FE3" w:rsidRDefault="00332885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4286C" w:rsidRPr="00DF6F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411</w:t>
            </w:r>
          </w:p>
        </w:tc>
        <w:tc>
          <w:tcPr>
            <w:tcW w:w="180" w:type="dxa"/>
          </w:tcPr>
          <w:p w14:paraId="4745A8C4" w14:textId="77777777" w:rsidR="00A4286C" w:rsidRPr="00DF6FE3" w:rsidRDefault="00A4286C" w:rsidP="00AE2B96">
            <w:pPr>
              <w:pStyle w:val="acctmergecolhdg"/>
              <w:tabs>
                <w:tab w:val="decimal" w:pos="1210"/>
              </w:tabs>
              <w:spacing w:line="240" w:lineRule="atLeast"/>
              <w:ind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68551F" w14:textId="2F388B0C" w:rsidR="00A4286C" w:rsidRPr="00DF6FE3" w:rsidRDefault="00332885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A4286C" w:rsidRPr="00DF6FE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585</w:t>
            </w:r>
          </w:p>
        </w:tc>
      </w:tr>
      <w:tr w:rsidR="00E0257F" w:rsidRPr="00DF6FE3" w14:paraId="46581C5A" w14:textId="77777777" w:rsidTr="00970BCF">
        <w:trPr>
          <w:trHeight w:val="21"/>
        </w:trPr>
        <w:tc>
          <w:tcPr>
            <w:tcW w:w="2970" w:type="dxa"/>
          </w:tcPr>
          <w:p w14:paraId="5DD0E5AA" w14:textId="371B4139" w:rsidR="00E0257F" w:rsidRPr="004E0DB3" w:rsidRDefault="00C57ECE" w:rsidP="004E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207A26B" w14:textId="77777777" w:rsidR="00E0257F" w:rsidRPr="00DF6FE3" w:rsidRDefault="00E0257F" w:rsidP="00AE2B9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9EEBFC8" w14:textId="77777777" w:rsidR="00E0257F" w:rsidRPr="00DF6FE3" w:rsidRDefault="00E0257F" w:rsidP="00AE2B9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403E7E" w14:textId="431E17FE" w:rsidR="00E0257F" w:rsidRPr="00332885" w:rsidRDefault="00E0257F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6AA0B4A" w14:textId="77777777" w:rsidR="00E0257F" w:rsidRPr="00DF6FE3" w:rsidRDefault="00E0257F" w:rsidP="00AE2B96">
            <w:pPr>
              <w:pStyle w:val="acctmergecolhdg"/>
              <w:tabs>
                <w:tab w:val="decimal" w:pos="1210"/>
              </w:tabs>
              <w:spacing w:line="240" w:lineRule="atLeast"/>
              <w:ind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8" w:type="dxa"/>
          </w:tcPr>
          <w:p w14:paraId="047FF379" w14:textId="0E1B90A6" w:rsidR="00E0257F" w:rsidRPr="00332885" w:rsidRDefault="00602595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4,385</w:t>
            </w:r>
          </w:p>
        </w:tc>
        <w:tc>
          <w:tcPr>
            <w:tcW w:w="180" w:type="dxa"/>
          </w:tcPr>
          <w:p w14:paraId="3BAC176A" w14:textId="77777777" w:rsidR="00E0257F" w:rsidRPr="00DF6FE3" w:rsidRDefault="00E0257F" w:rsidP="00AE2B96">
            <w:pPr>
              <w:pStyle w:val="acctmergecolhdg"/>
              <w:tabs>
                <w:tab w:val="decimal" w:pos="1210"/>
              </w:tabs>
              <w:spacing w:line="240" w:lineRule="atLeast"/>
              <w:ind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0B08A9" w14:textId="326EE699" w:rsidR="00E0257F" w:rsidRPr="00332885" w:rsidRDefault="00602595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4,385</w:t>
            </w:r>
          </w:p>
        </w:tc>
      </w:tr>
      <w:tr w:rsidR="00A4286C" w:rsidRPr="00DF6FE3" w14:paraId="137C51A2" w14:textId="77777777" w:rsidTr="00970BCF">
        <w:trPr>
          <w:trHeight w:val="21"/>
        </w:trPr>
        <w:tc>
          <w:tcPr>
            <w:tcW w:w="2970" w:type="dxa"/>
          </w:tcPr>
          <w:p w14:paraId="55A09835" w14:textId="77777777" w:rsidR="00A4286C" w:rsidRPr="00DF6FE3" w:rsidRDefault="00A4286C" w:rsidP="00AE2B9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F6F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DF6FE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DF6F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</w:tcPr>
          <w:p w14:paraId="0CFC0F3C" w14:textId="77777777" w:rsidR="00A4286C" w:rsidRPr="00DF6FE3" w:rsidRDefault="00A4286C" w:rsidP="00AE2B9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CE12C71" w14:textId="77777777" w:rsidR="00A4286C" w:rsidRPr="00DF6FE3" w:rsidRDefault="00A4286C" w:rsidP="00AE2B9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72B502" w14:textId="3267A6C0" w:rsidR="00A4286C" w:rsidRPr="00602595" w:rsidRDefault="009E57BB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602595">
              <w:rPr>
                <w:rFonts w:ascii="Angsana New" w:hAnsi="Angsana New" w:cs="Angsana New"/>
                <w:sz w:val="30"/>
                <w:szCs w:val="30"/>
              </w:rPr>
              <w:t>(8,918)</w:t>
            </w:r>
          </w:p>
        </w:tc>
        <w:tc>
          <w:tcPr>
            <w:tcW w:w="182" w:type="dxa"/>
          </w:tcPr>
          <w:p w14:paraId="3C96CBEB" w14:textId="77777777" w:rsidR="00A4286C" w:rsidRPr="00602595" w:rsidRDefault="00A4286C" w:rsidP="00AE2B96">
            <w:pPr>
              <w:pStyle w:val="acctmergecolhdg"/>
              <w:tabs>
                <w:tab w:val="decimal" w:pos="1210"/>
              </w:tabs>
              <w:spacing w:line="240" w:lineRule="atLeast"/>
              <w:ind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0019C713" w14:textId="0575E38D" w:rsidR="00A4286C" w:rsidRPr="00602595" w:rsidRDefault="009E57BB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602595">
              <w:rPr>
                <w:rFonts w:ascii="Angsana New" w:hAnsi="Angsana New" w:cs="Angsana New"/>
                <w:sz w:val="30"/>
                <w:szCs w:val="30"/>
              </w:rPr>
              <w:t>(1,761)</w:t>
            </w:r>
          </w:p>
        </w:tc>
        <w:tc>
          <w:tcPr>
            <w:tcW w:w="180" w:type="dxa"/>
          </w:tcPr>
          <w:p w14:paraId="77F6C910" w14:textId="77777777" w:rsidR="00A4286C" w:rsidRPr="00602595" w:rsidRDefault="00A4286C" w:rsidP="00AE2B96">
            <w:pPr>
              <w:pStyle w:val="acctmergecolhdg"/>
              <w:tabs>
                <w:tab w:val="decimal" w:pos="1210"/>
              </w:tabs>
              <w:spacing w:line="240" w:lineRule="atLeast"/>
              <w:ind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8C6E9D" w14:textId="5809E0F1" w:rsidR="00A4286C" w:rsidRPr="00602595" w:rsidRDefault="009E57BB" w:rsidP="00AE2B9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02595">
              <w:rPr>
                <w:rFonts w:ascii="Angsana New" w:hAnsi="Angsana New" w:cs="Angsana New"/>
                <w:sz w:val="30"/>
                <w:szCs w:val="30"/>
                <w:lang w:bidi="th-TH"/>
              </w:rPr>
              <w:t>(10,679)</w:t>
            </w:r>
          </w:p>
        </w:tc>
      </w:tr>
      <w:tr w:rsidR="00A4286C" w:rsidRPr="00DF6FE3" w14:paraId="0BBC5C97" w14:textId="77777777" w:rsidTr="00970BCF">
        <w:trPr>
          <w:trHeight w:val="21"/>
        </w:trPr>
        <w:tc>
          <w:tcPr>
            <w:tcW w:w="2970" w:type="dxa"/>
            <w:vAlign w:val="bottom"/>
          </w:tcPr>
          <w:p w14:paraId="23546A1A" w14:textId="607E2093" w:rsidR="00A4286C" w:rsidRPr="00DF6FE3" w:rsidRDefault="00A4286C" w:rsidP="00AE2B96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6F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32885" w:rsidRPr="003328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DF6F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96C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1224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Pr="00DF6FE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332885" w:rsidRPr="003328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78772E66" w14:textId="77777777" w:rsidR="00A4286C" w:rsidRPr="00DF6FE3" w:rsidRDefault="00A4286C" w:rsidP="00AE2B9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3BFFC9" w14:textId="77777777" w:rsidR="00A4286C" w:rsidRPr="00DF6FE3" w:rsidRDefault="00A4286C" w:rsidP="00AE2B9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077E6" w14:textId="22E6D508" w:rsidR="00A4286C" w:rsidRPr="00602595" w:rsidRDefault="009E57BB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25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81,256</w:t>
            </w:r>
          </w:p>
        </w:tc>
        <w:tc>
          <w:tcPr>
            <w:tcW w:w="182" w:type="dxa"/>
          </w:tcPr>
          <w:p w14:paraId="579456AB" w14:textId="77777777" w:rsidR="00A4286C" w:rsidRPr="00602595" w:rsidRDefault="00A4286C" w:rsidP="00AE2B9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DCD16" w14:textId="667176C0" w:rsidR="00A4286C" w:rsidRPr="00602595" w:rsidRDefault="00602595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025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7,035</w:t>
            </w:r>
          </w:p>
        </w:tc>
        <w:tc>
          <w:tcPr>
            <w:tcW w:w="180" w:type="dxa"/>
          </w:tcPr>
          <w:p w14:paraId="2241C592" w14:textId="77777777" w:rsidR="00A4286C" w:rsidRPr="00602595" w:rsidRDefault="00A4286C" w:rsidP="00AE2B96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54030" w14:textId="7CB5B82F" w:rsidR="00A4286C" w:rsidRPr="00602595" w:rsidRDefault="009E57BB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E0D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602595" w:rsidRPr="004E0D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8,291</w:t>
            </w:r>
          </w:p>
        </w:tc>
      </w:tr>
    </w:tbl>
    <w:p w14:paraId="76260B42" w14:textId="45605850" w:rsidR="00D419A2" w:rsidRDefault="00D419A2" w:rsidP="007E47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</w:rPr>
      </w:pPr>
    </w:p>
    <w:p w14:paraId="1C28DF3D" w14:textId="77777777" w:rsidR="00D419A2" w:rsidRDefault="00D41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lang w:val="x-none" w:eastAsia="x-none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5DE50530" w14:textId="4072E9A1" w:rsidR="00EE7657" w:rsidRPr="00451245" w:rsidRDefault="00EE7657" w:rsidP="004512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124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</w:t>
      </w:r>
      <w:r w:rsidR="00E15423" w:rsidRPr="00451245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451245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D419A2" w:rsidRDefault="00E56364" w:rsidP="004E0DB3">
      <w:pPr>
        <w:pStyle w:val="BodyText2"/>
        <w:tabs>
          <w:tab w:val="left" w:pos="540"/>
        </w:tabs>
        <w:spacing w:line="168" w:lineRule="auto"/>
        <w:ind w:left="547" w:firstLine="0"/>
        <w:jc w:val="thaiDistribute"/>
        <w:rPr>
          <w:rFonts w:asciiTheme="majorBidi" w:hAnsiTheme="majorBidi" w:cstheme="majorBidi"/>
        </w:rPr>
      </w:pPr>
    </w:p>
    <w:p w14:paraId="75EA85C9" w14:textId="15448B06" w:rsidR="002C4507" w:rsidRPr="00451245" w:rsidRDefault="002C4507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12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D419A2" w:rsidRDefault="002C4507" w:rsidP="004E0DB3">
      <w:pPr>
        <w:pStyle w:val="BodyText2"/>
        <w:tabs>
          <w:tab w:val="left" w:pos="540"/>
        </w:tabs>
        <w:spacing w:line="168" w:lineRule="auto"/>
        <w:ind w:left="547" w:firstLine="0"/>
        <w:jc w:val="thaiDistribute"/>
        <w:rPr>
          <w:rFonts w:asciiTheme="majorBidi" w:hAnsiTheme="majorBidi" w:cstheme="majorBidi"/>
        </w:rPr>
      </w:pPr>
    </w:p>
    <w:p w14:paraId="54AD0C74" w14:textId="16791475" w:rsidR="00CC4941" w:rsidRDefault="00CC4941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245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45124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451245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451245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451245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45124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51245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3E128659" w14:textId="77777777" w:rsidR="004E0DB3" w:rsidRPr="004E0DB3" w:rsidRDefault="004E0DB3" w:rsidP="004E0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8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0DC39E80" w14:textId="77777777" w:rsidR="00396A2A" w:rsidRPr="00451245" w:rsidRDefault="00994CDC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124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4512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D419A2" w:rsidRDefault="00396A2A" w:rsidP="004E0DB3">
      <w:pPr>
        <w:pStyle w:val="BodyText2"/>
        <w:tabs>
          <w:tab w:val="left" w:pos="540"/>
        </w:tabs>
        <w:spacing w:line="168" w:lineRule="auto"/>
        <w:ind w:left="547" w:firstLine="0"/>
        <w:jc w:val="thaiDistribute"/>
        <w:rPr>
          <w:rFonts w:asciiTheme="majorBidi" w:hAnsiTheme="majorBidi" w:cstheme="majorBidi"/>
          <w:lang w:val="en-US"/>
        </w:rPr>
      </w:pPr>
    </w:p>
    <w:p w14:paraId="50CE2C6F" w14:textId="77777777" w:rsidR="00E32AAF" w:rsidRPr="00451245" w:rsidRDefault="00E32AAF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24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08B8D25" w14:textId="77777777" w:rsidR="0063381F" w:rsidRPr="00D419A2" w:rsidRDefault="0063381F" w:rsidP="004E0DB3">
      <w:pPr>
        <w:pStyle w:val="BodyText2"/>
        <w:tabs>
          <w:tab w:val="left" w:pos="540"/>
        </w:tabs>
        <w:spacing w:line="168" w:lineRule="auto"/>
        <w:ind w:left="547" w:firstLine="0"/>
        <w:jc w:val="thaiDistribute"/>
        <w:rPr>
          <w:rFonts w:asciiTheme="majorBidi" w:hAnsiTheme="majorBidi" w:cstheme="majorBidi"/>
        </w:rPr>
      </w:pPr>
    </w:p>
    <w:p w14:paraId="54B290B8" w14:textId="04E2D318" w:rsidR="00B9154E" w:rsidRPr="00451245" w:rsidRDefault="00B9154E" w:rsidP="0027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245">
        <w:rPr>
          <w:rFonts w:asciiTheme="majorBidi" w:hAnsiTheme="majorBidi" w:cstheme="majorBidi"/>
          <w:sz w:val="30"/>
          <w:szCs w:val="30"/>
          <w:cs/>
        </w:rPr>
        <w:t>รายได้จำแนกตามเขตภูมิศาสตร์หลักและจังหวะเวลาในการ</w:t>
      </w:r>
      <w:r w:rsidRPr="00005E1A">
        <w:rPr>
          <w:rFonts w:asciiTheme="majorBidi" w:hAnsiTheme="majorBidi" w:cstheme="majorBidi"/>
          <w:sz w:val="30"/>
          <w:szCs w:val="30"/>
          <w:cs/>
        </w:rPr>
        <w:t>รับรู้รายได้ของกลุ่มบริษัทสำหรับ</w:t>
      </w:r>
      <w:r w:rsidR="00FD15E4" w:rsidRPr="00005E1A">
        <w:rPr>
          <w:rFonts w:asciiTheme="majorBidi" w:hAnsiTheme="majorBidi" w:cstheme="majorBidi"/>
          <w:sz w:val="30"/>
          <w:szCs w:val="30"/>
          <w:cs/>
        </w:rPr>
        <w:t>งวด</w:t>
      </w:r>
      <w:r w:rsidR="00DA3F74" w:rsidRPr="00005E1A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B23A30">
        <w:rPr>
          <w:rFonts w:asciiTheme="majorBidi" w:hAnsiTheme="majorBidi" w:cstheme="majorBidi"/>
          <w:sz w:val="30"/>
          <w:szCs w:val="30"/>
          <w:cs/>
        </w:rPr>
        <w:br/>
      </w:r>
      <w:r w:rsidR="00596C6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FD15E4" w:rsidRPr="00005E1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05E1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32885" w:rsidRPr="00332885">
        <w:rPr>
          <w:rFonts w:asciiTheme="majorBidi" w:hAnsiTheme="majorBidi" w:cstheme="majorBidi"/>
          <w:sz w:val="30"/>
          <w:szCs w:val="30"/>
        </w:rPr>
        <w:t>30</w:t>
      </w:r>
      <w:r w:rsidRPr="00005E1A">
        <w:rPr>
          <w:rFonts w:asciiTheme="majorBidi" w:hAnsiTheme="majorBidi" w:cstheme="majorBidi"/>
          <w:sz w:val="30"/>
          <w:szCs w:val="30"/>
        </w:rPr>
        <w:t xml:space="preserve"> </w:t>
      </w:r>
      <w:r w:rsidR="00596C6D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451245" w:rsidRPr="00005E1A">
        <w:rPr>
          <w:rFonts w:asciiTheme="majorBidi" w:hAnsiTheme="majorBidi" w:cstheme="majorBidi"/>
          <w:sz w:val="30"/>
          <w:szCs w:val="30"/>
          <w:cs/>
        </w:rPr>
        <w:t>ายน</w:t>
      </w:r>
      <w:r w:rsidRPr="00005E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885" w:rsidRPr="00332885">
        <w:rPr>
          <w:rFonts w:asciiTheme="majorBidi" w:hAnsiTheme="majorBidi" w:cstheme="majorBidi"/>
          <w:sz w:val="30"/>
          <w:szCs w:val="30"/>
        </w:rPr>
        <w:t>2564</w:t>
      </w:r>
      <w:r w:rsidRPr="00005E1A">
        <w:rPr>
          <w:rFonts w:asciiTheme="majorBidi" w:hAnsiTheme="majorBidi" w:cstheme="majorBidi"/>
          <w:sz w:val="30"/>
          <w:szCs w:val="30"/>
        </w:rPr>
        <w:t xml:space="preserve"> </w:t>
      </w:r>
      <w:r w:rsidRPr="00005E1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32885" w:rsidRPr="00332885">
        <w:rPr>
          <w:rFonts w:asciiTheme="majorBidi" w:hAnsiTheme="majorBidi" w:cstheme="majorBidi"/>
          <w:sz w:val="30"/>
          <w:szCs w:val="30"/>
        </w:rPr>
        <w:t>2563</w:t>
      </w:r>
      <w:r w:rsidRPr="00005E1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A1B6C54" w14:textId="77777777" w:rsidR="00451245" w:rsidRPr="00D419A2" w:rsidRDefault="00451245" w:rsidP="004E0DB3">
      <w:pPr>
        <w:pStyle w:val="BodyText2"/>
        <w:tabs>
          <w:tab w:val="left" w:pos="540"/>
        </w:tabs>
        <w:spacing w:line="168" w:lineRule="auto"/>
        <w:ind w:left="547" w:firstLine="0"/>
        <w:jc w:val="thaiDistribute"/>
        <w:rPr>
          <w:rFonts w:ascii="Angsana New" w:hAnsi="Angsana New"/>
          <w: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451245" w:rsidRPr="00491924" w14:paraId="4E172916" w14:textId="77777777" w:rsidTr="00DC19A0">
        <w:tc>
          <w:tcPr>
            <w:tcW w:w="3777" w:type="dxa"/>
          </w:tcPr>
          <w:p w14:paraId="6917BF76" w14:textId="77777777" w:rsidR="00451245" w:rsidRPr="00491924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613" w:type="dxa"/>
            <w:gridSpan w:val="3"/>
          </w:tcPr>
          <w:p w14:paraId="4F18EFC0" w14:textId="77777777" w:rsidR="00451245" w:rsidRPr="00491924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B28972" w14:textId="77777777" w:rsidR="00451245" w:rsidRPr="00491924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E4F9514" w14:textId="77777777" w:rsidR="00451245" w:rsidRPr="00491924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206F" w:rsidRPr="00491924" w14:paraId="4E51F568" w14:textId="77777777" w:rsidTr="00DC19A0">
        <w:tc>
          <w:tcPr>
            <w:tcW w:w="3777" w:type="dxa"/>
          </w:tcPr>
          <w:p w14:paraId="698FFE8A" w14:textId="78CE8A80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919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32885"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6C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3" w:type="dxa"/>
          </w:tcPr>
          <w:p w14:paraId="5424F442" w14:textId="3E9B8D13" w:rsidR="0017206F" w:rsidRPr="00491924" w:rsidRDefault="00332885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8BB790C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F7882" w14:textId="73A98A8B" w:rsidR="0017206F" w:rsidRPr="00491924" w:rsidRDefault="00332885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15EE114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6FED8B8A" w14:textId="68BBB2E2" w:rsidR="0017206F" w:rsidRPr="00491924" w:rsidRDefault="00332885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70F0DB8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78E0490" w14:textId="06DCC390" w:rsidR="0017206F" w:rsidRPr="00491924" w:rsidRDefault="00332885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51245" w:rsidRPr="00491924" w14:paraId="6036A279" w14:textId="77777777" w:rsidTr="00DC19A0">
        <w:tc>
          <w:tcPr>
            <w:tcW w:w="3777" w:type="dxa"/>
          </w:tcPr>
          <w:p w14:paraId="3940829B" w14:textId="77777777" w:rsidR="00451245" w:rsidRPr="00491924" w:rsidRDefault="00451245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7ADF3664" w14:textId="77777777" w:rsidR="00451245" w:rsidRPr="00491924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96C6D" w:rsidRPr="00491924" w14:paraId="2D6C9AE4" w14:textId="77777777" w:rsidTr="00DC19A0">
        <w:tc>
          <w:tcPr>
            <w:tcW w:w="3777" w:type="dxa"/>
          </w:tcPr>
          <w:p w14:paraId="3BFAAD0C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1ACD705D" w14:textId="3CDD2802" w:rsidR="00596C6D" w:rsidRPr="00491924" w:rsidRDefault="006C2327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993,747</w:t>
            </w:r>
          </w:p>
        </w:tc>
        <w:tc>
          <w:tcPr>
            <w:tcW w:w="270" w:type="dxa"/>
          </w:tcPr>
          <w:p w14:paraId="565C72CE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AD2C91" w14:textId="2D6A913B" w:rsidR="00596C6D" w:rsidRPr="00491924" w:rsidRDefault="00596C6D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1D02">
              <w:rPr>
                <w:rFonts w:ascii="Angsana New" w:hAnsi="Angsana New" w:cs="Angsana New"/>
                <w:sz w:val="30"/>
                <w:szCs w:val="30"/>
              </w:rPr>
              <w:t>1,022,903</w:t>
            </w:r>
          </w:p>
        </w:tc>
        <w:tc>
          <w:tcPr>
            <w:tcW w:w="270" w:type="dxa"/>
          </w:tcPr>
          <w:p w14:paraId="15938774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7C01946" w14:textId="32360A6F" w:rsidR="00596C6D" w:rsidRPr="00491924" w:rsidRDefault="006C2327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993,738</w:t>
            </w:r>
          </w:p>
        </w:tc>
        <w:tc>
          <w:tcPr>
            <w:tcW w:w="270" w:type="dxa"/>
          </w:tcPr>
          <w:p w14:paraId="7F966BBE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48B045A5" w14:textId="71C3CD70" w:rsidR="00596C6D" w:rsidRPr="00491924" w:rsidRDefault="00596C6D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270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8827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270E">
              <w:rPr>
                <w:rFonts w:ascii="Angsana New" w:hAnsi="Angsana New" w:cs="Angsana New"/>
                <w:sz w:val="30"/>
                <w:szCs w:val="30"/>
                <w:cs/>
              </w:rPr>
              <w:t>018</w:t>
            </w:r>
            <w:r w:rsidRPr="008827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270E">
              <w:rPr>
                <w:rFonts w:ascii="Angsana New" w:hAnsi="Angsana New" w:cs="Angsana New"/>
                <w:sz w:val="30"/>
                <w:szCs w:val="30"/>
                <w:cs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96C6D" w:rsidRPr="00491924" w14:paraId="13441B95" w14:textId="77777777" w:rsidTr="00DC19A0">
        <w:tc>
          <w:tcPr>
            <w:tcW w:w="3777" w:type="dxa"/>
          </w:tcPr>
          <w:p w14:paraId="3A7EEF66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32B2FC57" w14:textId="486F4496" w:rsidR="00596C6D" w:rsidRPr="00491924" w:rsidRDefault="006C2327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165,145</w:t>
            </w:r>
          </w:p>
        </w:tc>
        <w:tc>
          <w:tcPr>
            <w:tcW w:w="270" w:type="dxa"/>
          </w:tcPr>
          <w:p w14:paraId="178758BE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644146" w14:textId="6C523DFA" w:rsidR="00596C6D" w:rsidRPr="00491924" w:rsidRDefault="00596C6D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51D02">
              <w:rPr>
                <w:rFonts w:ascii="Angsana New" w:hAnsi="Angsana New" w:cs="Angsana New"/>
                <w:sz w:val="30"/>
                <w:szCs w:val="30"/>
              </w:rPr>
              <w:t>199,220</w:t>
            </w:r>
          </w:p>
        </w:tc>
        <w:tc>
          <w:tcPr>
            <w:tcW w:w="270" w:type="dxa"/>
          </w:tcPr>
          <w:p w14:paraId="2728E283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6868B63" w14:textId="41E2F2EA" w:rsidR="00596C6D" w:rsidRPr="00491924" w:rsidRDefault="006C2327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165,14</w:t>
            </w:r>
            <w:r w:rsidR="006E1F4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29E3FF6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C08A8E5" w14:textId="7FAD2650" w:rsidR="00596C6D" w:rsidRPr="00491924" w:rsidRDefault="00596C6D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270E">
              <w:rPr>
                <w:rFonts w:ascii="Angsana New" w:hAnsi="Angsana New" w:cs="Angsana New"/>
                <w:sz w:val="30"/>
                <w:szCs w:val="30"/>
                <w:cs/>
              </w:rPr>
              <w:t>199</w:t>
            </w:r>
            <w:r w:rsidRPr="008827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270E">
              <w:rPr>
                <w:rFonts w:ascii="Angsana New" w:hAnsi="Angsana New" w:cs="Angsana New"/>
                <w:sz w:val="30"/>
                <w:szCs w:val="30"/>
                <w:cs/>
              </w:rPr>
              <w:t>220</w:t>
            </w:r>
          </w:p>
        </w:tc>
      </w:tr>
      <w:tr w:rsidR="00596C6D" w:rsidRPr="00491924" w14:paraId="7C52FEC7" w14:textId="77777777" w:rsidTr="00DC19A0">
        <w:tc>
          <w:tcPr>
            <w:tcW w:w="3777" w:type="dxa"/>
          </w:tcPr>
          <w:p w14:paraId="36E2D40F" w14:textId="1B3D0CAF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6EE0E61" w14:textId="5C18E4FB" w:rsidR="00596C6D" w:rsidRPr="00491924" w:rsidRDefault="006C2327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9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1,158,892</w:t>
            </w:r>
          </w:p>
        </w:tc>
        <w:tc>
          <w:tcPr>
            <w:tcW w:w="270" w:type="dxa"/>
          </w:tcPr>
          <w:p w14:paraId="65AA6B4A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E2DDBB" w14:textId="219030F6" w:rsidR="00596C6D" w:rsidRPr="00491924" w:rsidRDefault="008E4D1D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4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1,222,123</w:t>
            </w:r>
          </w:p>
        </w:tc>
        <w:tc>
          <w:tcPr>
            <w:tcW w:w="270" w:type="dxa"/>
          </w:tcPr>
          <w:p w14:paraId="7B6145B1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DBB93AE" w14:textId="6D67E34C" w:rsidR="00596C6D" w:rsidRPr="00140518" w:rsidRDefault="006C2327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  <w:r w:rsidRPr="004E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1,158,88</w:t>
            </w:r>
            <w:r w:rsidR="006E1F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01D6823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330A5BD" w14:textId="30A3C92B" w:rsidR="00596C6D" w:rsidRPr="00491924" w:rsidRDefault="00596C6D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27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882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27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217</w:t>
            </w:r>
            <w:r w:rsidRPr="00882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27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596C6D" w:rsidRPr="00491924" w14:paraId="30706A67" w14:textId="77777777" w:rsidTr="00D419A2">
        <w:trPr>
          <w:trHeight w:val="161"/>
        </w:trPr>
        <w:tc>
          <w:tcPr>
            <w:tcW w:w="3777" w:type="dxa"/>
          </w:tcPr>
          <w:p w14:paraId="17050C93" w14:textId="77777777" w:rsidR="00596C6D" w:rsidRPr="00D419A2" w:rsidRDefault="00596C6D" w:rsidP="00596C6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7C0136F" w14:textId="77777777" w:rsidR="00596C6D" w:rsidRPr="00491924" w:rsidRDefault="00596C6D" w:rsidP="00596C6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EB64D5C" w14:textId="77777777" w:rsidR="00596C6D" w:rsidRPr="00491924" w:rsidRDefault="00596C6D" w:rsidP="00596C6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C29991" w14:textId="77777777" w:rsidR="00596C6D" w:rsidRPr="00491924" w:rsidRDefault="00596C6D" w:rsidP="00596C6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8A0CAB" w14:textId="77777777" w:rsidR="00596C6D" w:rsidRPr="00491924" w:rsidRDefault="00596C6D" w:rsidP="00596C6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114D06B" w14:textId="77777777" w:rsidR="00596C6D" w:rsidRPr="00491924" w:rsidRDefault="00596C6D" w:rsidP="00596C6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68C599C" w14:textId="77777777" w:rsidR="00596C6D" w:rsidRPr="00491924" w:rsidRDefault="00596C6D" w:rsidP="00596C6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1568D1D" w14:textId="77777777" w:rsidR="00596C6D" w:rsidRPr="00491924" w:rsidRDefault="00596C6D" w:rsidP="00596C6D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96C6D" w:rsidRPr="00491924" w14:paraId="3188E2E4" w14:textId="77777777" w:rsidTr="00DC19A0">
        <w:tc>
          <w:tcPr>
            <w:tcW w:w="3777" w:type="dxa"/>
          </w:tcPr>
          <w:p w14:paraId="63AEB53A" w14:textId="77777777" w:rsidR="00596C6D" w:rsidRPr="00491924" w:rsidRDefault="00596C6D" w:rsidP="00596C6D">
            <w:pPr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406B5AAC" w14:textId="77777777" w:rsidR="00596C6D" w:rsidRPr="00491924" w:rsidRDefault="00596C6D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241D6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24A847" w14:textId="77777777" w:rsidR="00596C6D" w:rsidRPr="00491924" w:rsidRDefault="00596C6D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8773E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46E3825B" w14:textId="77777777" w:rsidR="00596C6D" w:rsidRPr="00491924" w:rsidRDefault="00596C6D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CA837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D9E0092" w14:textId="77777777" w:rsidR="00596C6D" w:rsidRPr="00491924" w:rsidRDefault="00596C6D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6C6D" w:rsidRPr="00491924" w14:paraId="2F9FDD76" w14:textId="77777777" w:rsidTr="00DC19A0">
        <w:tc>
          <w:tcPr>
            <w:tcW w:w="3777" w:type="dxa"/>
          </w:tcPr>
          <w:p w14:paraId="6B75166C" w14:textId="77777777" w:rsidR="00596C6D" w:rsidRPr="00491924" w:rsidRDefault="00596C6D" w:rsidP="00596C6D">
            <w:pPr>
              <w:spacing w:line="240" w:lineRule="auto"/>
              <w:ind w:hanging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5EA2606" w14:textId="143BAA6B" w:rsidR="00596C6D" w:rsidRPr="00491924" w:rsidRDefault="006C2327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1,158,892</w:t>
            </w:r>
          </w:p>
        </w:tc>
        <w:tc>
          <w:tcPr>
            <w:tcW w:w="270" w:type="dxa"/>
          </w:tcPr>
          <w:p w14:paraId="02C1602B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92F6A3" w14:textId="1206BE87" w:rsidR="00596C6D" w:rsidRPr="00491924" w:rsidRDefault="00596C6D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1,222,123</w:t>
            </w:r>
          </w:p>
        </w:tc>
        <w:tc>
          <w:tcPr>
            <w:tcW w:w="270" w:type="dxa"/>
          </w:tcPr>
          <w:p w14:paraId="540C9AB7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298449D" w14:textId="03D19E21" w:rsidR="00596C6D" w:rsidRPr="00491924" w:rsidRDefault="006C2327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1,158,88</w:t>
            </w:r>
            <w:r w:rsidR="006E1F4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8CDE41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5372555" w14:textId="5B5983C6" w:rsidR="00596C6D" w:rsidRPr="00491924" w:rsidRDefault="00596C6D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270E">
              <w:rPr>
                <w:rFonts w:ascii="Angsana New" w:hAnsi="Angsana New" w:cs="Angsana New"/>
                <w:sz w:val="30"/>
                <w:szCs w:val="30"/>
              </w:rPr>
              <w:t>1,217,642</w:t>
            </w:r>
          </w:p>
        </w:tc>
      </w:tr>
      <w:tr w:rsidR="00596C6D" w:rsidRPr="00491924" w14:paraId="7F050BA2" w14:textId="77777777" w:rsidTr="00DC19A0">
        <w:tc>
          <w:tcPr>
            <w:tcW w:w="3777" w:type="dxa"/>
          </w:tcPr>
          <w:p w14:paraId="22FFB875" w14:textId="30E04FD8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7542A02" w14:textId="7DF19DDB" w:rsidR="00596C6D" w:rsidRPr="00491924" w:rsidRDefault="006C2327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1,158,892</w:t>
            </w:r>
          </w:p>
        </w:tc>
        <w:tc>
          <w:tcPr>
            <w:tcW w:w="270" w:type="dxa"/>
          </w:tcPr>
          <w:p w14:paraId="02DC6FD6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BB27CD" w14:textId="27C8011C" w:rsidR="00596C6D" w:rsidRPr="00491924" w:rsidRDefault="00596C6D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1,222,123</w:t>
            </w:r>
          </w:p>
        </w:tc>
        <w:tc>
          <w:tcPr>
            <w:tcW w:w="270" w:type="dxa"/>
          </w:tcPr>
          <w:p w14:paraId="6FF2D31E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19A091A" w14:textId="32940227" w:rsidR="00596C6D" w:rsidRPr="00491924" w:rsidRDefault="006C2327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1,158,88</w:t>
            </w:r>
            <w:r w:rsidR="006E1F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D5C172B" w14:textId="77777777" w:rsidR="00596C6D" w:rsidRPr="00491924" w:rsidRDefault="00596C6D" w:rsidP="00596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0F19599" w14:textId="14212158" w:rsidR="00596C6D" w:rsidRPr="00491924" w:rsidRDefault="00596C6D" w:rsidP="00596C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2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1,217,642</w:t>
            </w:r>
          </w:p>
        </w:tc>
      </w:tr>
    </w:tbl>
    <w:p w14:paraId="7F9C4C32" w14:textId="77777777" w:rsidR="00451245" w:rsidRPr="00D419A2" w:rsidRDefault="00451245" w:rsidP="008B487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451245" w:rsidRPr="00491924" w14:paraId="2AADADDE" w14:textId="77777777" w:rsidTr="00EB07E1">
        <w:tc>
          <w:tcPr>
            <w:tcW w:w="3777" w:type="dxa"/>
          </w:tcPr>
          <w:p w14:paraId="2A240E3B" w14:textId="4AA4B7E4" w:rsidR="00451245" w:rsidRPr="00491924" w:rsidRDefault="00451245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4442AED9" w14:textId="77777777" w:rsidR="00451245" w:rsidRPr="00491924" w:rsidRDefault="00451245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3A8443" w14:textId="77777777" w:rsidR="00451245" w:rsidRPr="00491924" w:rsidRDefault="00451245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8F0D87A" w14:textId="77777777" w:rsidR="00451245" w:rsidRPr="00491924" w:rsidRDefault="00451245" w:rsidP="00EE2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206F" w:rsidRPr="0017206F" w14:paraId="4EBD03BA" w14:textId="77777777" w:rsidTr="00EB07E1">
        <w:tc>
          <w:tcPr>
            <w:tcW w:w="3777" w:type="dxa"/>
          </w:tcPr>
          <w:p w14:paraId="63F3E68D" w14:textId="2285FEB3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96C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32885"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6C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4919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3" w:type="dxa"/>
          </w:tcPr>
          <w:p w14:paraId="1EE0A550" w14:textId="35371FDA" w:rsidR="0017206F" w:rsidRPr="00491924" w:rsidRDefault="00332885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B32ABBB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2EB37" w14:textId="545DD706" w:rsidR="0017206F" w:rsidRPr="00491924" w:rsidRDefault="00332885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F36855A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19A6CEE0" w14:textId="67B8C334" w:rsidR="0017206F" w:rsidRPr="00491924" w:rsidRDefault="00332885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F5B208C" w14:textId="77777777" w:rsidR="0017206F" w:rsidRPr="00491924" w:rsidRDefault="0017206F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5FC650A" w14:textId="586FD670" w:rsidR="0017206F" w:rsidRPr="00491924" w:rsidRDefault="00332885" w:rsidP="0017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51245" w:rsidRPr="0017206F" w14:paraId="34F3C5B7" w14:textId="77777777" w:rsidTr="00EB07E1">
        <w:tc>
          <w:tcPr>
            <w:tcW w:w="3777" w:type="dxa"/>
          </w:tcPr>
          <w:p w14:paraId="4444E145" w14:textId="77777777" w:rsidR="00451245" w:rsidRPr="0017206F" w:rsidRDefault="00451245" w:rsidP="0045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2182E0B8" w14:textId="77777777" w:rsidR="00451245" w:rsidRPr="0017206F" w:rsidRDefault="00451245" w:rsidP="004512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20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1720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1720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C2327" w:rsidRPr="0017206F" w14:paraId="2094FAA7" w14:textId="77777777" w:rsidTr="00EB07E1">
        <w:tc>
          <w:tcPr>
            <w:tcW w:w="3777" w:type="dxa"/>
          </w:tcPr>
          <w:p w14:paraId="5FAA9553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206F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2E2F8897" w14:textId="57C33F12" w:rsidR="006C2327" w:rsidRPr="0017206F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3,397,986</w:t>
            </w:r>
          </w:p>
        </w:tc>
        <w:tc>
          <w:tcPr>
            <w:tcW w:w="270" w:type="dxa"/>
          </w:tcPr>
          <w:p w14:paraId="7097D0DC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4771E" w14:textId="6CA37776" w:rsidR="006C2327" w:rsidRPr="0017206F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342F6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0342F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sz w:val="30"/>
                <w:szCs w:val="30"/>
                <w:cs/>
              </w:rPr>
              <w:t>017</w:t>
            </w:r>
            <w:r w:rsidRPr="000342F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sz w:val="30"/>
                <w:szCs w:val="30"/>
                <w:cs/>
              </w:rPr>
              <w:t>645</w:t>
            </w:r>
          </w:p>
        </w:tc>
        <w:tc>
          <w:tcPr>
            <w:tcW w:w="270" w:type="dxa"/>
          </w:tcPr>
          <w:p w14:paraId="76CA82A7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20328D1" w14:textId="52D36B1B" w:rsidR="006C2327" w:rsidRPr="0008616A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3,397,801</w:t>
            </w:r>
          </w:p>
        </w:tc>
        <w:tc>
          <w:tcPr>
            <w:tcW w:w="270" w:type="dxa"/>
          </w:tcPr>
          <w:p w14:paraId="5E41C658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C6317CE" w14:textId="07A5FFF1" w:rsidR="006C2327" w:rsidRPr="0017206F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270E">
              <w:rPr>
                <w:rFonts w:ascii="Angsana New" w:hAnsi="Angsana New" w:cs="Angsana New"/>
                <w:sz w:val="30"/>
                <w:szCs w:val="30"/>
              </w:rPr>
              <w:t>2,953,9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6C2327" w:rsidRPr="0017206F" w14:paraId="77A59899" w14:textId="77777777" w:rsidTr="00EB07E1">
        <w:tc>
          <w:tcPr>
            <w:tcW w:w="3777" w:type="dxa"/>
          </w:tcPr>
          <w:p w14:paraId="0E6090B8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299C913A" w14:textId="05E27AE4" w:rsidR="006C2327" w:rsidRPr="0017206F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541,39</w:t>
            </w:r>
            <w:r w:rsidR="00C6099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67C2241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AFCB2" w14:textId="562AE31A" w:rsidR="006C2327" w:rsidRPr="0017206F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342F6">
              <w:rPr>
                <w:rFonts w:ascii="Angsana New" w:hAnsi="Angsana New" w:cs="Angsana New"/>
                <w:sz w:val="30"/>
                <w:szCs w:val="30"/>
                <w:cs/>
              </w:rPr>
              <w:t>859</w:t>
            </w:r>
            <w:r w:rsidRPr="000342F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sz w:val="30"/>
                <w:szCs w:val="30"/>
                <w:cs/>
              </w:rPr>
              <w:t>910</w:t>
            </w:r>
          </w:p>
        </w:tc>
        <w:tc>
          <w:tcPr>
            <w:tcW w:w="270" w:type="dxa"/>
          </w:tcPr>
          <w:p w14:paraId="58FCED7D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A2FB06B" w14:textId="13C0CD58" w:rsidR="006C2327" w:rsidRPr="0008616A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541,396</w:t>
            </w:r>
          </w:p>
        </w:tc>
        <w:tc>
          <w:tcPr>
            <w:tcW w:w="270" w:type="dxa"/>
          </w:tcPr>
          <w:p w14:paraId="128FFB2D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8A39C07" w14:textId="065883C4" w:rsidR="006C2327" w:rsidRPr="0017206F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270E">
              <w:rPr>
                <w:rFonts w:ascii="Angsana New" w:hAnsi="Angsana New" w:cs="Angsana New"/>
                <w:sz w:val="30"/>
                <w:szCs w:val="30"/>
              </w:rPr>
              <w:t>859,910</w:t>
            </w:r>
          </w:p>
        </w:tc>
      </w:tr>
      <w:tr w:rsidR="006C2327" w:rsidRPr="0017206F" w14:paraId="39E9F6E9" w14:textId="77777777" w:rsidTr="00EB07E1">
        <w:tc>
          <w:tcPr>
            <w:tcW w:w="3777" w:type="dxa"/>
          </w:tcPr>
          <w:p w14:paraId="26DC208B" w14:textId="37F8CE62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5D92AD1" w14:textId="7468EAF2" w:rsidR="006C2327" w:rsidRPr="0017206F" w:rsidRDefault="00C6099A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3,939,382</w:t>
            </w:r>
          </w:p>
        </w:tc>
        <w:tc>
          <w:tcPr>
            <w:tcW w:w="270" w:type="dxa"/>
          </w:tcPr>
          <w:p w14:paraId="574C8837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127C39" w14:textId="46573263" w:rsidR="006C2327" w:rsidRPr="0017206F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877</w:t>
            </w: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555</w:t>
            </w:r>
          </w:p>
        </w:tc>
        <w:tc>
          <w:tcPr>
            <w:tcW w:w="270" w:type="dxa"/>
          </w:tcPr>
          <w:p w14:paraId="1634732C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5331800" w14:textId="669256F9" w:rsidR="006C2327" w:rsidRPr="0008616A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3,939,197</w:t>
            </w:r>
          </w:p>
        </w:tc>
        <w:tc>
          <w:tcPr>
            <w:tcW w:w="270" w:type="dxa"/>
          </w:tcPr>
          <w:p w14:paraId="442CC0F8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3F3C56F" w14:textId="0CC3A70F" w:rsidR="006C2327" w:rsidRPr="0017206F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2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3,813,8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</w:p>
        </w:tc>
      </w:tr>
      <w:tr w:rsidR="006C2327" w:rsidRPr="00BE21DC" w14:paraId="1D858FFE" w14:textId="77777777" w:rsidTr="00D419A2">
        <w:trPr>
          <w:trHeight w:val="233"/>
        </w:trPr>
        <w:tc>
          <w:tcPr>
            <w:tcW w:w="3777" w:type="dxa"/>
          </w:tcPr>
          <w:p w14:paraId="5FB21C56" w14:textId="77777777" w:rsidR="006C2327" w:rsidRPr="00D419A2" w:rsidRDefault="006C2327" w:rsidP="006C2327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EF60B53" w14:textId="77777777" w:rsidR="006C2327" w:rsidRPr="00BE21DC" w:rsidRDefault="006C2327" w:rsidP="006C2327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01D4133" w14:textId="77777777" w:rsidR="006C2327" w:rsidRPr="00BE21DC" w:rsidRDefault="006C2327" w:rsidP="006C2327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5B1766" w14:textId="77777777" w:rsidR="006C2327" w:rsidRPr="00BE21DC" w:rsidRDefault="006C2327" w:rsidP="006C2327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9D5DAC" w14:textId="77777777" w:rsidR="006C2327" w:rsidRPr="00BE21DC" w:rsidRDefault="006C2327" w:rsidP="006C2327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021F837A" w14:textId="77777777" w:rsidR="006C2327" w:rsidRPr="00BE21DC" w:rsidRDefault="006C2327" w:rsidP="006C2327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E0399B1" w14:textId="77777777" w:rsidR="006C2327" w:rsidRPr="00BE21DC" w:rsidRDefault="006C2327" w:rsidP="006C2327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B2BE1E3" w14:textId="77777777" w:rsidR="006C2327" w:rsidRPr="00BE21DC" w:rsidRDefault="006C2327" w:rsidP="006C2327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C2327" w:rsidRPr="0017206F" w14:paraId="7F9F6501" w14:textId="77777777" w:rsidTr="00EB07E1">
        <w:tc>
          <w:tcPr>
            <w:tcW w:w="3777" w:type="dxa"/>
          </w:tcPr>
          <w:p w14:paraId="27F1C48A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010D9DA1" w14:textId="77777777" w:rsidR="006C2327" w:rsidRPr="0017206F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4E583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C572A8" w14:textId="77777777" w:rsidR="006C2327" w:rsidRPr="0017206F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C98D7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5C1060B9" w14:textId="77777777" w:rsidR="006C2327" w:rsidRPr="0017206F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B7358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E64E483" w14:textId="77777777" w:rsidR="006C2327" w:rsidRPr="0017206F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C2327" w:rsidRPr="0017206F" w14:paraId="4AFE0907" w14:textId="77777777" w:rsidTr="00EB07E1">
        <w:tc>
          <w:tcPr>
            <w:tcW w:w="3777" w:type="dxa"/>
          </w:tcPr>
          <w:p w14:paraId="20F2DB77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FDA20B3" w14:textId="00D2795B" w:rsidR="006C2327" w:rsidRPr="0017206F" w:rsidRDefault="00823BD4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3,939,382</w:t>
            </w:r>
          </w:p>
        </w:tc>
        <w:tc>
          <w:tcPr>
            <w:tcW w:w="270" w:type="dxa"/>
          </w:tcPr>
          <w:p w14:paraId="0E253CE9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9E6DDE" w14:textId="27790268" w:rsidR="006C2327" w:rsidRPr="0017206F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342F6">
              <w:rPr>
                <w:rFonts w:ascii="Angsana New" w:hAnsi="Angsana New" w:cs="Angsana New"/>
                <w:sz w:val="30"/>
                <w:szCs w:val="30"/>
              </w:rPr>
              <w:t>3,877,555</w:t>
            </w:r>
          </w:p>
        </w:tc>
        <w:tc>
          <w:tcPr>
            <w:tcW w:w="270" w:type="dxa"/>
          </w:tcPr>
          <w:p w14:paraId="69E9B277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57070BF" w14:textId="5A74F7EF" w:rsidR="006C2327" w:rsidRPr="0017206F" w:rsidRDefault="00823BD4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3,939,197</w:t>
            </w:r>
          </w:p>
        </w:tc>
        <w:tc>
          <w:tcPr>
            <w:tcW w:w="270" w:type="dxa"/>
          </w:tcPr>
          <w:p w14:paraId="05A23059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A257B75" w14:textId="0B2F5974" w:rsidR="006C2327" w:rsidRPr="0017206F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342F6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0342F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sz w:val="30"/>
                <w:szCs w:val="30"/>
                <w:cs/>
              </w:rPr>
              <w:t>813</w:t>
            </w:r>
            <w:r w:rsidRPr="000342F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sz w:val="30"/>
                <w:szCs w:val="30"/>
                <w:cs/>
              </w:rPr>
              <w:t>880</w:t>
            </w:r>
          </w:p>
        </w:tc>
      </w:tr>
      <w:tr w:rsidR="006C2327" w:rsidRPr="0017206F" w14:paraId="72F363DF" w14:textId="77777777" w:rsidTr="00C57ECE">
        <w:trPr>
          <w:trHeight w:val="127"/>
        </w:trPr>
        <w:tc>
          <w:tcPr>
            <w:tcW w:w="3777" w:type="dxa"/>
          </w:tcPr>
          <w:p w14:paraId="0EAD1D00" w14:textId="6DCB8772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23E391B" w14:textId="47D0EFC5" w:rsidR="006C2327" w:rsidRPr="0017206F" w:rsidRDefault="00823BD4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3,939,382</w:t>
            </w:r>
          </w:p>
        </w:tc>
        <w:tc>
          <w:tcPr>
            <w:tcW w:w="270" w:type="dxa"/>
          </w:tcPr>
          <w:p w14:paraId="48218BD0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FD7D95" w14:textId="685E0EA5" w:rsidR="006C2327" w:rsidRPr="0017206F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3,877,555</w:t>
            </w:r>
          </w:p>
        </w:tc>
        <w:tc>
          <w:tcPr>
            <w:tcW w:w="270" w:type="dxa"/>
          </w:tcPr>
          <w:p w14:paraId="1CC7A0DC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3172E8B2" w14:textId="30416C04" w:rsidR="006C2327" w:rsidRPr="0017206F" w:rsidRDefault="00823BD4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3,939,197</w:t>
            </w:r>
          </w:p>
        </w:tc>
        <w:tc>
          <w:tcPr>
            <w:tcW w:w="270" w:type="dxa"/>
          </w:tcPr>
          <w:p w14:paraId="2055C72A" w14:textId="77777777" w:rsidR="006C2327" w:rsidRPr="0017206F" w:rsidRDefault="006C2327" w:rsidP="006C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5C64936" w14:textId="328769F1" w:rsidR="006C2327" w:rsidRPr="0017206F" w:rsidRDefault="006C2327" w:rsidP="006C2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813</w:t>
            </w: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880</w:t>
            </w:r>
          </w:p>
        </w:tc>
      </w:tr>
    </w:tbl>
    <w:p w14:paraId="4A850AF9" w14:textId="24040813" w:rsidR="00396A2A" w:rsidRPr="0046749D" w:rsidRDefault="00270B7D" w:rsidP="003A1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24"/>
          <w:szCs w:val="24"/>
        </w:rPr>
        <w:br w:type="page"/>
      </w:r>
      <w:r w:rsidR="00396A2A" w:rsidRPr="006B354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6D02BF7B" w14:textId="77777777" w:rsidR="00396A2A" w:rsidRPr="00BE21DC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223BBA0E" w14:textId="34E38A43" w:rsidR="006B354D" w:rsidRDefault="006B354D" w:rsidP="006B354D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x-none"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บริษัทมีรายได้จากลูกค้ารายหนึ่งของ</w:t>
      </w:r>
      <w:r w:rsidRPr="00005E1A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กลุ่มบริษัทและบริษัทสำหรับงวด</w:t>
      </w:r>
      <w:r w:rsidR="00005E1A" w:rsidRPr="00005E1A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596C6D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005E1A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005E1A" w:rsidRPr="00005E1A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="00332885" w:rsidRPr="00C03610">
        <w:rPr>
          <w:rFonts w:ascii="Angsana New" w:hAnsi="Angsana New" w:cs="Angsana New"/>
          <w:spacing w:val="-4"/>
          <w:sz w:val="30"/>
          <w:szCs w:val="30"/>
        </w:rPr>
        <w:t>30</w:t>
      </w:r>
      <w:r w:rsidR="00451245" w:rsidRPr="00C0361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96C6D" w:rsidRPr="00C03610">
        <w:rPr>
          <w:rFonts w:ascii="Angsana New" w:hAnsi="Angsana New" w:cs="Angsana New" w:hint="cs"/>
          <w:spacing w:val="-4"/>
          <w:sz w:val="30"/>
          <w:szCs w:val="30"/>
          <w:cs/>
        </w:rPr>
        <w:t>กันย</w:t>
      </w:r>
      <w:r w:rsidR="00451245" w:rsidRPr="00C03610">
        <w:rPr>
          <w:rFonts w:ascii="Angsana New" w:hAnsi="Angsana New" w:cs="Angsana New" w:hint="cs"/>
          <w:spacing w:val="-4"/>
          <w:sz w:val="30"/>
          <w:szCs w:val="30"/>
          <w:cs/>
        </w:rPr>
        <w:t>ายน</w:t>
      </w:r>
      <w:r w:rsidRPr="00C0361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332885" w:rsidRPr="00C03610">
        <w:rPr>
          <w:rFonts w:ascii="Angsana New" w:hAnsi="Angsana New" w:cs="Angsana New" w:hint="cs"/>
          <w:spacing w:val="-4"/>
          <w:sz w:val="30"/>
          <w:szCs w:val="30"/>
        </w:rPr>
        <w:t>256</w:t>
      </w:r>
      <w:r w:rsidR="00332885" w:rsidRPr="00C03610">
        <w:rPr>
          <w:rFonts w:ascii="Angsana New" w:hAnsi="Angsana New" w:cs="Angsana New"/>
          <w:spacing w:val="-4"/>
          <w:sz w:val="30"/>
          <w:szCs w:val="30"/>
        </w:rPr>
        <w:t>4</w:t>
      </w:r>
      <w:r w:rsidR="00005E1A" w:rsidRPr="00C0361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bookmarkStart w:id="2" w:name="_Hlk46924175"/>
      <w:r w:rsidR="00005E1A" w:rsidRPr="00C03610">
        <w:rPr>
          <w:rFonts w:ascii="Angsana New" w:hAnsi="Angsana New" w:cs="Angsana New" w:hint="cs"/>
          <w:spacing w:val="-4"/>
          <w:sz w:val="30"/>
          <w:szCs w:val="30"/>
          <w:cs/>
        </w:rPr>
        <w:t>เป็นจำนวนเงินประมาณ</w:t>
      </w:r>
      <w:r w:rsidR="00005E1A" w:rsidRPr="00C0361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C7D52" w:rsidRPr="00C03610">
        <w:rPr>
          <w:rFonts w:ascii="Angsana New" w:hAnsi="Angsana New" w:cs="Angsana New"/>
          <w:spacing w:val="-4"/>
          <w:sz w:val="30"/>
          <w:szCs w:val="30"/>
        </w:rPr>
        <w:t>93</w:t>
      </w:r>
      <w:r w:rsidR="00D419A2" w:rsidRPr="00C03610">
        <w:rPr>
          <w:rFonts w:ascii="Angsana New" w:hAnsi="Angsana New" w:cs="Angsana New"/>
          <w:spacing w:val="-4"/>
          <w:sz w:val="30"/>
          <w:szCs w:val="30"/>
        </w:rPr>
        <w:t>5</w:t>
      </w:r>
      <w:r w:rsidR="005C7D52" w:rsidRPr="00C03610">
        <w:rPr>
          <w:rFonts w:ascii="Angsana New" w:hAnsi="Angsana New" w:cs="Angsana New"/>
          <w:spacing w:val="-4"/>
          <w:sz w:val="30"/>
          <w:szCs w:val="30"/>
        </w:rPr>
        <w:t>.</w:t>
      </w:r>
      <w:r w:rsidR="00D419A2" w:rsidRPr="00C03610">
        <w:rPr>
          <w:rFonts w:ascii="Angsana New" w:hAnsi="Angsana New" w:cs="Angsana New"/>
          <w:spacing w:val="-4"/>
          <w:sz w:val="30"/>
          <w:szCs w:val="30"/>
        </w:rPr>
        <w:t>7</w:t>
      </w:r>
      <w:r w:rsidR="008B4879" w:rsidRPr="00C0361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05E1A" w:rsidRPr="00C03610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และ</w:t>
      </w:r>
      <w:r w:rsidR="00005E1A" w:rsidRPr="00C0361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C7D52" w:rsidRPr="00C03610">
        <w:rPr>
          <w:rFonts w:ascii="Angsana New" w:hAnsi="Angsana New" w:cs="Angsana New"/>
          <w:spacing w:val="-4"/>
          <w:sz w:val="30"/>
          <w:szCs w:val="30"/>
        </w:rPr>
        <w:t>3,156.</w:t>
      </w:r>
      <w:r w:rsidR="00334645" w:rsidRPr="00C03610">
        <w:rPr>
          <w:rFonts w:ascii="Angsana New" w:hAnsi="Angsana New" w:cs="Angsana New"/>
          <w:spacing w:val="-4"/>
          <w:sz w:val="30"/>
          <w:szCs w:val="30"/>
        </w:rPr>
        <w:t>5</w:t>
      </w:r>
      <w:r w:rsidR="005C7D52" w:rsidRPr="00C0361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05E1A" w:rsidRPr="00C03610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ตามลำดับ</w:t>
      </w:r>
      <w:r w:rsidRPr="00C03610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005E1A" w:rsidRPr="00C03610">
        <w:rPr>
          <w:rFonts w:ascii="Angsana New" w:hAnsi="Angsana New" w:cs="Angsana New" w:hint="cs"/>
          <w:spacing w:val="-4"/>
          <w:sz w:val="30"/>
          <w:szCs w:val="30"/>
          <w:cs/>
        </w:rPr>
        <w:t>สำหรับงบการเงินรว</w:t>
      </w:r>
      <w:r w:rsidR="00C03610" w:rsidRPr="00C03610">
        <w:rPr>
          <w:rFonts w:ascii="Angsana New" w:hAnsi="Angsana New" w:cs="Angsana New" w:hint="cs"/>
          <w:spacing w:val="-4"/>
          <w:sz w:val="30"/>
          <w:szCs w:val="30"/>
          <w:cs/>
        </w:rPr>
        <w:t>ม</w:t>
      </w:r>
      <w:r w:rsidR="00005E1A" w:rsidRPr="00C03610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005E1A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bookmarkEnd w:id="2"/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4879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สำหรับงวด</w:t>
      </w:r>
      <w:r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สามเดือน</w:t>
      </w:r>
      <w:r w:rsidR="00005E1A"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และ</w:t>
      </w:r>
      <w:r w:rsidR="00596C6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เก้า</w:t>
      </w:r>
      <w:r w:rsidR="00005E1A"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เดือน</w:t>
      </w:r>
      <w:r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สิ้นสุดวันที่ </w:t>
      </w:r>
      <w:r w:rsidR="00332885" w:rsidRPr="00332885">
        <w:rPr>
          <w:rFonts w:ascii="Angsana New" w:hAnsi="Angsana New" w:cs="Angsana New"/>
          <w:i/>
          <w:iCs/>
          <w:spacing w:val="-2"/>
          <w:sz w:val="30"/>
          <w:szCs w:val="30"/>
        </w:rPr>
        <w:t>30</w:t>
      </w:r>
      <w:r w:rsidR="00451245" w:rsidRPr="008B4879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596C6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กันย</w:t>
      </w:r>
      <w:r w:rsidR="00451245"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ายน</w:t>
      </w:r>
      <w:r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 w:cs="Angsana New" w:hint="cs"/>
          <w:i/>
          <w:iCs/>
          <w:spacing w:val="-2"/>
          <w:sz w:val="30"/>
          <w:szCs w:val="30"/>
        </w:rPr>
        <w:t>256</w:t>
      </w:r>
      <w:r w:rsidR="00332885" w:rsidRPr="00332885">
        <w:rPr>
          <w:rFonts w:ascii="Angsana New" w:hAnsi="Angsana New" w:cs="Angsana New"/>
          <w:i/>
          <w:iCs/>
          <w:spacing w:val="-2"/>
          <w:sz w:val="30"/>
          <w:szCs w:val="30"/>
        </w:rPr>
        <w:t>3</w:t>
      </w:r>
      <w:r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เป็นจำนวนเงินประมาณ</w:t>
      </w:r>
      <w:r w:rsidR="00005E1A" w:rsidRPr="008B4879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bookmarkStart w:id="3" w:name="_Hlk83140594"/>
      <w:r w:rsidR="00332885" w:rsidRPr="00332885">
        <w:rPr>
          <w:rFonts w:ascii="Angsana New" w:hAnsi="Angsana New" w:cs="Angsana New"/>
          <w:i/>
          <w:iCs/>
          <w:spacing w:val="-2"/>
          <w:sz w:val="30"/>
          <w:szCs w:val="30"/>
        </w:rPr>
        <w:t>9</w:t>
      </w:r>
      <w:r w:rsidR="008245DD">
        <w:rPr>
          <w:rFonts w:ascii="Angsana New" w:hAnsi="Angsana New" w:cs="Angsana New"/>
          <w:i/>
          <w:iCs/>
          <w:spacing w:val="-2"/>
          <w:sz w:val="30"/>
          <w:szCs w:val="30"/>
        </w:rPr>
        <w:t>71</w:t>
      </w:r>
      <w:r w:rsidR="008B4879" w:rsidRPr="008B4879"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8245DD">
        <w:rPr>
          <w:rFonts w:ascii="Angsana New" w:hAnsi="Angsana New" w:cs="Angsana New"/>
          <w:i/>
          <w:iCs/>
          <w:spacing w:val="-2"/>
          <w:sz w:val="30"/>
          <w:szCs w:val="30"/>
        </w:rPr>
        <w:t>8</w:t>
      </w:r>
      <w:r w:rsidR="00005E1A" w:rsidRPr="008B4879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bookmarkEnd w:id="3"/>
      <w:r w:rsidR="00005E1A"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 w:rsidR="00005E1A" w:rsidRPr="008B4879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และ</w:t>
      </w:r>
      <w:r w:rsidR="00005E1A" w:rsidRPr="008B4879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  <w:bookmarkStart w:id="4" w:name="_Hlk83140611"/>
      <w:r w:rsidR="008245DD">
        <w:rPr>
          <w:rFonts w:ascii="Angsana New" w:hAnsi="Angsana New" w:cs="Angsana New"/>
          <w:i/>
          <w:iCs/>
          <w:spacing w:val="-2"/>
          <w:sz w:val="30"/>
          <w:szCs w:val="30"/>
        </w:rPr>
        <w:t>2,828</w:t>
      </w:r>
      <w:r w:rsidR="008B4879" w:rsidRPr="008B4879"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8245DD">
        <w:rPr>
          <w:rFonts w:ascii="Angsana New" w:hAnsi="Angsana New" w:cs="Angsana New"/>
          <w:i/>
          <w:iCs/>
          <w:spacing w:val="-2"/>
          <w:sz w:val="30"/>
          <w:szCs w:val="30"/>
        </w:rPr>
        <w:t>4</w:t>
      </w:r>
      <w:bookmarkEnd w:id="4"/>
      <w:r w:rsidR="008B4879" w:rsidRPr="008B4879"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="00005E1A" w:rsidRPr="008B487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005E1A" w:rsidRPr="008B487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สำหรับงบการเงินรวม</w:t>
      </w:r>
      <w:r w:rsidR="00005E1A" w:rsidRPr="008B487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และเป็นจำนวนเงินประมาณ</w:t>
      </w:r>
      <w:r w:rsidR="00005E1A" w:rsidRPr="008B487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bookmarkStart w:id="5" w:name="_Hlk83140627"/>
      <w:r w:rsidR="008245DD">
        <w:rPr>
          <w:rFonts w:ascii="Angsana New" w:hAnsi="Angsana New" w:cs="Angsana New"/>
          <w:i/>
          <w:iCs/>
          <w:sz w:val="30"/>
          <w:szCs w:val="30"/>
        </w:rPr>
        <w:t>967.7</w:t>
      </w:r>
      <w:bookmarkEnd w:id="5"/>
      <w:r w:rsidR="008B4879" w:rsidRPr="008B487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05E1A" w:rsidRPr="008B487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005E1A" w:rsidRPr="008B487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bookmarkStart w:id="6" w:name="_Hlk83140637"/>
      <w:r w:rsidR="008245DD">
        <w:rPr>
          <w:rFonts w:ascii="Angsana New" w:hAnsi="Angsana New" w:cs="Angsana New"/>
          <w:i/>
          <w:iCs/>
          <w:sz w:val="30"/>
          <w:szCs w:val="30"/>
        </w:rPr>
        <w:t>2,668.6</w:t>
      </w:r>
      <w:bookmarkEnd w:id="6"/>
      <w:r w:rsidR="008B4879" w:rsidRPr="008B4879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05E1A" w:rsidRPr="008B487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005E1A" w:rsidRPr="008B4879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005E1A"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สำหรับงบการเงินเฉพาะกิจการ</w:t>
      </w:r>
      <w:r w:rsidRPr="008B4879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จากรายได้รวมของกลุ่มบริษัทและบริษัท</w:t>
      </w:r>
    </w:p>
    <w:p w14:paraId="0CED4058" w14:textId="77777777" w:rsidR="003A1279" w:rsidRDefault="003A1279" w:rsidP="006B354D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10925E1" w14:textId="55E0B687" w:rsidR="00A2383E" w:rsidRPr="00B86C21" w:rsidRDefault="00A2383E" w:rsidP="00C95E17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86C21">
        <w:rPr>
          <w:rFonts w:ascii="Angsana New" w:hAnsi="Angsana New" w:cs="Angsana New" w:hint="cs"/>
          <w:b/>
          <w:bCs/>
          <w:sz w:val="30"/>
          <w:szCs w:val="30"/>
          <w:cs/>
        </w:rPr>
        <w:t>ภาษีเงินได้</w:t>
      </w:r>
    </w:p>
    <w:p w14:paraId="56FEC80F" w14:textId="77777777" w:rsidR="00A2383E" w:rsidRPr="00B86C21" w:rsidRDefault="00A2383E" w:rsidP="00CF2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09BEA942" w14:textId="4CBC119E" w:rsidR="00AB4B9B" w:rsidRPr="00F45E55" w:rsidRDefault="00AB4B9B" w:rsidP="00AB4B9B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B86C21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B86C21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br/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B86C21">
        <w:rPr>
          <w:rFonts w:ascii="Angsana New" w:hAnsi="Angsana New" w:hint="cs"/>
          <w:spacing w:val="-4"/>
          <w:sz w:val="30"/>
          <w:szCs w:val="30"/>
          <w:lang w:val="en-US" w:eastAsia="en-US"/>
        </w:rPr>
        <w:br/>
      </w:r>
      <w:r w:rsidRPr="00B86C21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ที่แท้จริงของกลุ่มบริษัทและบริษัทในการดำเนินงานต่อเนื่องสำหรับงวด</w:t>
      </w:r>
      <w:r w:rsidR="00483C7E" w:rsidRPr="00B86C21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สามเดือนและ</w:t>
      </w:r>
      <w:r w:rsidR="00FF5325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เก้า</w:t>
      </w:r>
      <w:r w:rsidRPr="00B86C21">
        <w:rPr>
          <w:rFonts w:ascii="Angsana New" w:hAnsi="Angsana New" w:hint="cs"/>
          <w:spacing w:val="-4"/>
          <w:sz w:val="30"/>
          <w:szCs w:val="30"/>
          <w:cs/>
          <w:lang w:val="en-US" w:eastAsia="en-US"/>
        </w:rPr>
        <w:t>เดือนสิ้นสุดวันที่</w:t>
      </w:r>
      <w:r w:rsidR="00720B23" w:rsidRPr="00B86C21">
        <w:rPr>
          <w:rFonts w:ascii="Angsana New" w:hAnsi="Angsana New"/>
          <w:spacing w:val="-4"/>
          <w:sz w:val="30"/>
          <w:szCs w:val="30"/>
          <w:lang w:val="en-US" w:eastAsia="en-US"/>
        </w:rPr>
        <w:t xml:space="preserve">                   </w:t>
      </w:r>
      <w:r w:rsidR="00332885" w:rsidRPr="00F45E55">
        <w:rPr>
          <w:rFonts w:ascii="Angsana New" w:hAnsi="Angsana New"/>
          <w:sz w:val="30"/>
          <w:szCs w:val="30"/>
          <w:lang w:val="en-US" w:eastAsia="en-US"/>
        </w:rPr>
        <w:t>30</w:t>
      </w:r>
      <w:r w:rsidR="009E29F8" w:rsidRPr="00F45E5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FF5325">
        <w:rPr>
          <w:rFonts w:ascii="Angsana New" w:hAnsi="Angsana New" w:hint="cs"/>
          <w:sz w:val="30"/>
          <w:szCs w:val="30"/>
          <w:cs/>
          <w:lang w:val="en-US" w:eastAsia="en-US"/>
        </w:rPr>
        <w:t>กันย</w:t>
      </w:r>
      <w:r w:rsidR="00483C7E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ายน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  <w:r w:rsidR="00332885" w:rsidRPr="00F45E55">
        <w:rPr>
          <w:rFonts w:ascii="Angsana New" w:hAnsi="Angsana New" w:hint="cs"/>
          <w:sz w:val="30"/>
          <w:szCs w:val="30"/>
          <w:lang w:val="en-US" w:eastAsia="en-US"/>
        </w:rPr>
        <w:t>256</w:t>
      </w:r>
      <w:r w:rsidR="00332885" w:rsidRPr="00F45E55">
        <w:rPr>
          <w:rFonts w:ascii="Angsana New" w:hAnsi="Angsana New"/>
          <w:sz w:val="30"/>
          <w:szCs w:val="30"/>
          <w:lang w:val="en-US" w:eastAsia="en-US"/>
        </w:rPr>
        <w:t>4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  <w:r w:rsidR="00431200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คือ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ร้อยละ </w:t>
      </w:r>
      <w:r w:rsidR="00F171CF">
        <w:rPr>
          <w:rFonts w:ascii="Angsana New" w:hAnsi="Angsana New"/>
          <w:sz w:val="30"/>
          <w:szCs w:val="30"/>
          <w:lang w:val="en-US" w:eastAsia="en-US"/>
        </w:rPr>
        <w:t>15</w:t>
      </w:r>
      <w:r w:rsidR="00720B23" w:rsidRPr="00F45E5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>แล</w:t>
      </w:r>
      <w:r w:rsidR="00357AE8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ะ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ร้อยละ</w:t>
      </w:r>
      <w:r w:rsidR="001C7131" w:rsidRPr="00F45E5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F171CF">
        <w:rPr>
          <w:rFonts w:ascii="Angsana New" w:hAnsi="Angsana New"/>
          <w:sz w:val="30"/>
          <w:szCs w:val="30"/>
          <w:lang w:val="en-US" w:eastAsia="en-US"/>
        </w:rPr>
        <w:t>15</w:t>
      </w:r>
      <w:r w:rsidRPr="00F45E55">
        <w:rPr>
          <w:rFonts w:ascii="Angsana New" w:hAnsi="Angsana New" w:hint="cs"/>
          <w:sz w:val="30"/>
          <w:szCs w:val="30"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ตามลำดับ สำหรับ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งบการเงินรวม</w:t>
      </w:r>
      <w:r w:rsidR="00F1646A" w:rsidRPr="00F45E55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>และ</w:t>
      </w:r>
      <w:r w:rsidR="00F1646A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ร้อยละ</w:t>
      </w:r>
      <w:r w:rsidR="00431200" w:rsidRPr="00F45E55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  <w:r w:rsidR="00F171CF">
        <w:rPr>
          <w:rFonts w:ascii="Angsana New" w:hAnsi="Angsana New"/>
          <w:sz w:val="30"/>
          <w:szCs w:val="30"/>
          <w:lang w:val="en-US" w:eastAsia="en-US"/>
        </w:rPr>
        <w:t>16</w:t>
      </w:r>
      <w:r w:rsidR="00CB67E7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และร้อยละ</w:t>
      </w:r>
      <w:r w:rsidR="00431200" w:rsidRPr="00F45E5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F171CF">
        <w:rPr>
          <w:rFonts w:ascii="Angsana New" w:hAnsi="Angsana New"/>
          <w:sz w:val="30"/>
          <w:szCs w:val="30"/>
          <w:lang w:val="en-US" w:eastAsia="en-US"/>
        </w:rPr>
        <w:t>16</w:t>
      </w:r>
      <w:r w:rsidR="001C7131" w:rsidRPr="00F45E5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ตามลำดับ</w:t>
      </w:r>
      <w:r w:rsidR="000B3A2B" w:rsidRPr="00F45E5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สำหรับ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งบการเงินเฉพาะกิจการ </w:t>
      </w:r>
      <w:r w:rsidR="002E0219" w:rsidRPr="00F45E55">
        <w:rPr>
          <w:rFonts w:ascii="Angsana New" w:hAnsi="Angsana New" w:hint="cs"/>
          <w:sz w:val="30"/>
          <w:szCs w:val="30"/>
          <w:cs/>
          <w:lang w:val="en-US" w:eastAsia="en-US"/>
        </w:rPr>
        <w:t>(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สำหรับงวดสามเดือนและ</w:t>
      </w:r>
      <w:r w:rsidR="00FF532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เก้า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เดือนสิ้นสุดวันที่</w:t>
      </w:r>
      <w:r w:rsidR="00F1646A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 xml:space="preserve"> </w:t>
      </w:r>
      <w:r w:rsidR="00332885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>30</w:t>
      </w:r>
      <w:r w:rsidR="00F1646A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 xml:space="preserve"> </w:t>
      </w:r>
      <w:r w:rsidR="00FF532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กันย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ายน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332885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>2563</w:t>
      </w:r>
      <w:r w:rsidR="00F1646A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 xml:space="preserve"> </w:t>
      </w:r>
      <w:r w:rsidR="00745A08">
        <w:rPr>
          <w:rFonts w:ascii="Angsana New" w:hAnsi="Angsana New"/>
          <w:i/>
          <w:iCs/>
          <w:sz w:val="30"/>
          <w:szCs w:val="30"/>
          <w:lang w:val="en-US" w:eastAsia="en-US"/>
        </w:rPr>
        <w:br/>
      </w:r>
      <w:r w:rsidR="001E0525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คือ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ร้อยละ</w:t>
      </w:r>
      <w:r w:rsidR="00F1646A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 xml:space="preserve"> </w:t>
      </w:r>
      <w:r w:rsidR="00332885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>1</w:t>
      </w:r>
      <w:r w:rsidR="00FF5325">
        <w:rPr>
          <w:rFonts w:ascii="Angsana New" w:hAnsi="Angsana New"/>
          <w:i/>
          <w:iCs/>
          <w:sz w:val="30"/>
          <w:szCs w:val="30"/>
          <w:lang w:val="en-US" w:eastAsia="en-US"/>
        </w:rPr>
        <w:t>4</w:t>
      </w:r>
      <w:r w:rsidR="00F1646A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และร้อยละ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FF5325">
        <w:rPr>
          <w:rFonts w:ascii="Angsana New" w:hAnsi="Angsana New"/>
          <w:i/>
          <w:iCs/>
          <w:sz w:val="30"/>
          <w:szCs w:val="30"/>
          <w:lang w:val="en-US" w:eastAsia="en-US"/>
        </w:rPr>
        <w:t>10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ตามลำดับ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สำหรับงบการเงินรวม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และร้อยละ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FF5325">
        <w:rPr>
          <w:rFonts w:ascii="Angsana New" w:hAnsi="Angsana New"/>
          <w:i/>
          <w:iCs/>
          <w:sz w:val="30"/>
          <w:szCs w:val="30"/>
          <w:lang w:val="en-US" w:eastAsia="en-US"/>
        </w:rPr>
        <w:t>15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และร้อยละ</w:t>
      </w:r>
      <w:r w:rsidR="00F1646A" w:rsidRPr="00F45E55">
        <w:rPr>
          <w:rFonts w:ascii="Angsana New" w:hAnsi="Angsana New"/>
          <w:i/>
          <w:iCs/>
          <w:sz w:val="30"/>
          <w:szCs w:val="30"/>
          <w:lang w:val="en-US" w:eastAsia="en-US"/>
        </w:rPr>
        <w:t xml:space="preserve"> </w:t>
      </w:r>
      <w:r w:rsidR="00FF5325">
        <w:rPr>
          <w:rFonts w:ascii="Angsana New" w:hAnsi="Angsana New"/>
          <w:i/>
          <w:iCs/>
          <w:sz w:val="30"/>
          <w:szCs w:val="30"/>
          <w:lang w:val="en-US" w:eastAsia="en-US"/>
        </w:rPr>
        <w:t>10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ตามลำดับ</w:t>
      </w:r>
      <w:r w:rsidR="00F1646A" w:rsidRPr="00F45E55">
        <w:rPr>
          <w:rFonts w:ascii="Angsana New" w:hAnsi="Angsana New"/>
          <w:i/>
          <w:iCs/>
          <w:sz w:val="30"/>
          <w:szCs w:val="30"/>
          <w:cs/>
          <w:lang w:val="en-US" w:eastAsia="en-US"/>
        </w:rPr>
        <w:t xml:space="preserve"> </w:t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สำหรับ</w:t>
      </w:r>
      <w:r w:rsidR="00745A08">
        <w:rPr>
          <w:rFonts w:ascii="Angsana New" w:hAnsi="Angsana New"/>
          <w:i/>
          <w:iCs/>
          <w:sz w:val="30"/>
          <w:szCs w:val="30"/>
          <w:lang w:val="en-US" w:eastAsia="en-US"/>
        </w:rPr>
        <w:br/>
      </w:r>
      <w:r w:rsidR="00F1646A" w:rsidRPr="00F45E55">
        <w:rPr>
          <w:rFonts w:ascii="Angsana New" w:hAnsi="Angsana New" w:hint="cs"/>
          <w:i/>
          <w:iCs/>
          <w:sz w:val="30"/>
          <w:szCs w:val="30"/>
          <w:cs/>
          <w:lang w:val="en-US" w:eastAsia="en-US"/>
        </w:rPr>
        <w:t>งบการเงินเฉพาะกิจการ</w:t>
      </w:r>
      <w:r w:rsidRPr="00F45E55">
        <w:rPr>
          <w:rFonts w:ascii="Angsana New" w:hAnsi="Angsana New" w:hint="cs"/>
          <w:sz w:val="30"/>
          <w:szCs w:val="30"/>
          <w:cs/>
          <w:lang w:val="en-US" w:eastAsia="en-US"/>
        </w:rPr>
        <w:t xml:space="preserve">) </w:t>
      </w:r>
      <w:r w:rsidR="001E0525" w:rsidRPr="00F45E55">
        <w:rPr>
          <w:rFonts w:ascii="Angsana New" w:hAnsi="Angsana New" w:hint="cs"/>
          <w:sz w:val="30"/>
          <w:szCs w:val="30"/>
          <w:cs/>
          <w:lang w:val="en-US" w:eastAsia="en-US"/>
        </w:rPr>
        <w:t>การเปลี่ยนแปลงในอัตราภาษีเงินได้ที่แท้จริงมีสาเหตุหลักจากผลแตกต่างของรายได้และค่าใช้จ่ายทางบัญชีและทางภาษี</w:t>
      </w:r>
    </w:p>
    <w:p w14:paraId="5A27F282" w14:textId="77777777" w:rsidR="005B71E2" w:rsidRPr="00B86C21" w:rsidRDefault="005B71E2" w:rsidP="00CF2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3DBA7104" w14:textId="5B83AF70" w:rsidR="00F1646A" w:rsidRPr="001D532A" w:rsidRDefault="00F1646A" w:rsidP="00F1646A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D532A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32F4DB76" w14:textId="77777777" w:rsidR="00F1646A" w:rsidRPr="001D532A" w:rsidRDefault="00F16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94E8023" w14:textId="1BEF5379" w:rsidR="00CB646B" w:rsidRPr="001D532A" w:rsidRDefault="000963CA" w:rsidP="00CB6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รายละเอียด</w:t>
      </w:r>
      <w:r w:rsidR="00F45E55" w:rsidRPr="001D532A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  <w:r w:rsidR="00F14ECB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1F63A9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FF532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1F63A9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1F63A9">
        <w:rPr>
          <w:rFonts w:asciiTheme="majorBidi" w:hAnsiTheme="majorBidi" w:cstheme="majorBidi"/>
          <w:sz w:val="30"/>
          <w:szCs w:val="30"/>
        </w:rPr>
        <w:t xml:space="preserve">30 </w:t>
      </w:r>
      <w:r w:rsidR="00FF5325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="005C4391">
        <w:rPr>
          <w:rFonts w:asciiTheme="majorBidi" w:hAnsiTheme="majorBidi" w:cstheme="majorBidi" w:hint="cs"/>
          <w:sz w:val="30"/>
          <w:szCs w:val="30"/>
          <w:cs/>
        </w:rPr>
        <w:t>ย</w:t>
      </w:r>
      <w:r w:rsidR="001F63A9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F14E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14ECB">
        <w:rPr>
          <w:rFonts w:asciiTheme="majorBidi" w:hAnsiTheme="majorBidi" w:cstheme="majorBidi"/>
          <w:sz w:val="30"/>
          <w:szCs w:val="30"/>
        </w:rPr>
        <w:t xml:space="preserve">2564 </w:t>
      </w:r>
      <w:r w:rsidR="00F14EC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14ECB">
        <w:rPr>
          <w:rFonts w:asciiTheme="majorBidi" w:hAnsiTheme="majorBidi" w:cstheme="majorBidi"/>
          <w:sz w:val="30"/>
          <w:szCs w:val="30"/>
        </w:rPr>
        <w:t>2563</w:t>
      </w:r>
      <w:r w:rsidR="00F45E55" w:rsidRPr="001D532A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093F9671" w14:textId="77777777" w:rsidR="00B86C21" w:rsidRPr="001D532A" w:rsidRDefault="00B86C21" w:rsidP="00F16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1800"/>
        <w:gridCol w:w="1980"/>
        <w:gridCol w:w="1296"/>
        <w:gridCol w:w="236"/>
        <w:gridCol w:w="1348"/>
      </w:tblGrid>
      <w:tr w:rsidR="00F1646A" w:rsidRPr="001D532A" w14:paraId="5DFD1305" w14:textId="77777777" w:rsidTr="00BC40CF">
        <w:tc>
          <w:tcPr>
            <w:tcW w:w="2430" w:type="dxa"/>
            <w:shd w:val="clear" w:color="auto" w:fill="auto"/>
            <w:vAlign w:val="bottom"/>
          </w:tcPr>
          <w:p w14:paraId="294778F9" w14:textId="77777777" w:rsidR="00F1646A" w:rsidRPr="001D532A" w:rsidRDefault="00F1646A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5F8ABAB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FDE9657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393A4B91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71C9DA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04597150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65CB79E" w14:textId="77777777" w:rsidR="00F1646A" w:rsidRPr="001D532A" w:rsidDel="00D43E7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1646A" w:rsidRPr="001D532A" w14:paraId="2FAE3E57" w14:textId="77777777" w:rsidTr="00BC40CF">
        <w:tc>
          <w:tcPr>
            <w:tcW w:w="2430" w:type="dxa"/>
            <w:shd w:val="clear" w:color="auto" w:fill="auto"/>
          </w:tcPr>
          <w:p w14:paraId="50CF92F0" w14:textId="77777777" w:rsidR="00F1646A" w:rsidRPr="001D532A" w:rsidRDefault="00F1646A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644DF26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B31861A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5F2705C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10CD35E4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2B9935B6" w14:textId="7B0294AB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7B1986"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D532A" w:rsidRPr="001D532A" w14:paraId="217D1564" w14:textId="77777777" w:rsidTr="00BC40CF">
        <w:tc>
          <w:tcPr>
            <w:tcW w:w="2430" w:type="dxa"/>
            <w:shd w:val="clear" w:color="auto" w:fill="auto"/>
          </w:tcPr>
          <w:p w14:paraId="6287E6D4" w14:textId="5DB43F30" w:rsidR="001D532A" w:rsidRPr="001D532A" w:rsidRDefault="001D532A" w:rsidP="001D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12AF31F4" w14:textId="77777777" w:rsidR="001D532A" w:rsidRPr="001D532A" w:rsidRDefault="001D532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61C166F" w14:textId="77777777" w:rsidR="001D532A" w:rsidRPr="001D532A" w:rsidRDefault="001D532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E959463" w14:textId="77777777" w:rsidR="001D532A" w:rsidRPr="001D532A" w:rsidRDefault="001D532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B6A81AB" w14:textId="77777777" w:rsidR="001D532A" w:rsidRPr="001D532A" w:rsidRDefault="001D532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2FFD3F95" w14:textId="77777777" w:rsidR="001D532A" w:rsidRPr="001D532A" w:rsidRDefault="001D532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1646A" w:rsidRPr="001D532A" w14:paraId="793D05AE" w14:textId="77777777" w:rsidTr="00BC40CF">
        <w:tc>
          <w:tcPr>
            <w:tcW w:w="2430" w:type="dxa"/>
            <w:shd w:val="clear" w:color="auto" w:fill="auto"/>
          </w:tcPr>
          <w:p w14:paraId="7857102F" w14:textId="0F764B69" w:rsidR="00F1646A" w:rsidRPr="001D532A" w:rsidRDefault="00F1646A" w:rsidP="00DC1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332885" w:rsidRPr="001D532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3F14D7E8" w14:textId="2CE0E063" w:rsidR="00F1646A" w:rsidRPr="001D532A" w:rsidRDefault="00794F54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1DABAA70" w14:textId="5F780FDD" w:rsidR="00F1646A" w:rsidRPr="001D532A" w:rsidRDefault="001D532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D51B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94F54"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="00794F54" w:rsidRPr="001D53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5DB64548" w14:textId="5DF9BB60" w:rsidR="00F1646A" w:rsidRPr="001D532A" w:rsidRDefault="00794F54" w:rsidP="00BC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 w:rsidR="00F977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348CB6A5" w14:textId="77777777" w:rsidR="00F1646A" w:rsidRPr="001D532A" w:rsidRDefault="00F1646A" w:rsidP="00727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1547A977" w14:textId="2AD29A5C" w:rsidR="00F1646A" w:rsidRPr="001D532A" w:rsidRDefault="00794F54" w:rsidP="00801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650,000</w:t>
            </w:r>
          </w:p>
        </w:tc>
      </w:tr>
      <w:tr w:rsidR="007660A8" w:rsidRPr="001D532A" w14:paraId="552F3575" w14:textId="77777777" w:rsidTr="00BC40CF">
        <w:tc>
          <w:tcPr>
            <w:tcW w:w="2430" w:type="dxa"/>
            <w:shd w:val="clear" w:color="auto" w:fill="auto"/>
          </w:tcPr>
          <w:p w14:paraId="350FE10B" w14:textId="175A1CC0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D392E26" w14:textId="77777777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5AC48C3" w14:textId="77777777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4D703C54" w14:textId="77777777" w:rsidR="007660A8" w:rsidRPr="001D532A" w:rsidRDefault="007660A8" w:rsidP="00BC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C73409" w14:textId="77777777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26242F16" w14:textId="77777777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A1D5D" w:rsidRPr="001D532A" w14:paraId="01659245" w14:textId="77777777" w:rsidTr="00BC40CF">
        <w:tc>
          <w:tcPr>
            <w:tcW w:w="2430" w:type="dxa"/>
            <w:shd w:val="clear" w:color="auto" w:fill="auto"/>
          </w:tcPr>
          <w:p w14:paraId="4F5E122F" w14:textId="770DA5F9" w:rsidR="004A1D5D" w:rsidRPr="001D532A" w:rsidRDefault="004A1D5D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66EC834B" w14:textId="77777777" w:rsidR="004A1D5D" w:rsidRPr="001D532A" w:rsidRDefault="004A1D5D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A75B581" w14:textId="77777777" w:rsidR="004A1D5D" w:rsidRPr="001D532A" w:rsidRDefault="004A1D5D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0C0E6DD" w14:textId="77777777" w:rsidR="004A1D5D" w:rsidRPr="001D532A" w:rsidRDefault="004A1D5D" w:rsidP="00BC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656D52" w14:textId="77777777" w:rsidR="004A1D5D" w:rsidRPr="001D532A" w:rsidRDefault="004A1D5D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151FD61B" w14:textId="77777777" w:rsidR="004A1D5D" w:rsidRPr="001D532A" w:rsidRDefault="004A1D5D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660A8" w:rsidRPr="001D532A" w14:paraId="2BD21EA4" w14:textId="77777777" w:rsidTr="00BC40CF">
        <w:tc>
          <w:tcPr>
            <w:tcW w:w="2430" w:type="dxa"/>
            <w:shd w:val="clear" w:color="auto" w:fill="auto"/>
          </w:tcPr>
          <w:p w14:paraId="7E1478FE" w14:textId="7D698E69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7272B4B0" w14:textId="68AF8463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980" w:type="dxa"/>
            <w:shd w:val="clear" w:color="auto" w:fill="auto"/>
          </w:tcPr>
          <w:p w14:paraId="358AAD10" w14:textId="6B7D3691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B67E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241E12A9" w14:textId="2356750F" w:rsidR="007660A8" w:rsidRPr="001D532A" w:rsidRDefault="007660A8" w:rsidP="00BC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0.35</w:t>
            </w:r>
          </w:p>
        </w:tc>
        <w:tc>
          <w:tcPr>
            <w:tcW w:w="236" w:type="dxa"/>
            <w:shd w:val="clear" w:color="auto" w:fill="auto"/>
          </w:tcPr>
          <w:p w14:paraId="30BE9AB0" w14:textId="77777777" w:rsidR="007660A8" w:rsidRPr="001D532A" w:rsidRDefault="007660A8" w:rsidP="00766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1B411BBF" w14:textId="5257088E" w:rsidR="007660A8" w:rsidRPr="001D532A" w:rsidRDefault="007660A8" w:rsidP="00BC4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455,000</w:t>
            </w:r>
          </w:p>
        </w:tc>
      </w:tr>
    </w:tbl>
    <w:p w14:paraId="7106ECAA" w14:textId="77777777" w:rsidR="00132B63" w:rsidRDefault="00132B63" w:rsidP="00747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  <w:sectPr w:rsidR="00132B63" w:rsidSect="00B16945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54D50A7A" w14:textId="231E02E7" w:rsidR="00F24F74" w:rsidRPr="004343F6" w:rsidRDefault="0036747C" w:rsidP="007F14C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C3F28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เครื่องมือ</w:t>
      </w:r>
      <w:r w:rsidRPr="004343F6">
        <w:rPr>
          <w:rFonts w:ascii="Angsana New" w:hAnsi="Angsana New" w:cs="Angsana New" w:hint="cs"/>
          <w:b/>
          <w:bCs/>
          <w:sz w:val="30"/>
          <w:szCs w:val="30"/>
          <w:cs/>
        </w:rPr>
        <w:t>ทางการเงิน</w:t>
      </w:r>
    </w:p>
    <w:p w14:paraId="591D29C2" w14:textId="06751A99" w:rsidR="00453AB5" w:rsidRDefault="00453AB5" w:rsidP="00453AB5">
      <w:pPr>
        <w:pStyle w:val="BodyText2"/>
        <w:spacing w:line="260" w:lineRule="atLeast"/>
        <w:ind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58A02DF" w14:textId="46609339" w:rsidR="007F14C5" w:rsidRDefault="007F14C5" w:rsidP="007F14C5">
      <w:pPr>
        <w:pStyle w:val="BodyText2"/>
        <w:spacing w:line="260" w:lineRule="atLeast"/>
        <w:ind w:left="450" w:firstLine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5E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FCBD50" w14:textId="2250337B" w:rsidR="007F14C5" w:rsidRDefault="007F14C5" w:rsidP="00453AB5">
      <w:pPr>
        <w:pStyle w:val="BodyText2"/>
        <w:spacing w:line="260" w:lineRule="atLeast"/>
        <w:ind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26B7DF" w14:textId="77777777" w:rsidR="008E7801" w:rsidRPr="008E7801" w:rsidRDefault="008E7801" w:rsidP="00AA03E3">
      <w:pPr>
        <w:pStyle w:val="BodyText2"/>
        <w:tabs>
          <w:tab w:val="left" w:pos="540"/>
        </w:tabs>
        <w:spacing w:line="260" w:lineRule="atLeast"/>
        <w:ind w:left="540" w:right="-25" w:firstLine="0"/>
        <w:jc w:val="thaiDistribute"/>
        <w:rPr>
          <w:rFonts w:ascii="Angsana New" w:hAnsi="Angsana New"/>
          <w:spacing w:val="-6"/>
          <w:sz w:val="30"/>
          <w:szCs w:val="30"/>
        </w:rPr>
      </w:pPr>
      <w:r w:rsidRPr="008E7801">
        <w:rPr>
          <w:rFonts w:ascii="Angsana New" w:hAnsi="Angsana New"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9D3BDD6" w14:textId="36AC40BD" w:rsidR="008E7801" w:rsidRDefault="008E7801" w:rsidP="00453AB5">
      <w:pPr>
        <w:pStyle w:val="BodyText2"/>
        <w:spacing w:line="260" w:lineRule="atLeast"/>
        <w:ind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87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2250"/>
        <w:gridCol w:w="360"/>
        <w:gridCol w:w="2194"/>
      </w:tblGrid>
      <w:tr w:rsidR="008E7801" w:rsidRPr="0091535D" w14:paraId="5BDC5F90" w14:textId="77777777" w:rsidTr="005C4391">
        <w:trPr>
          <w:trHeight w:val="261"/>
          <w:tblHeader/>
        </w:trPr>
        <w:tc>
          <w:tcPr>
            <w:tcW w:w="3690" w:type="dxa"/>
            <w:vAlign w:val="bottom"/>
          </w:tcPr>
          <w:p w14:paraId="1D59895F" w14:textId="77777777" w:rsidR="008E7801" w:rsidRPr="0091535D" w:rsidRDefault="008E7801" w:rsidP="00A9157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F2F27DC" w14:textId="77777777" w:rsidR="008E7801" w:rsidRPr="0091535D" w:rsidRDefault="008E7801" w:rsidP="00A9157E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4804" w:type="dxa"/>
            <w:gridSpan w:val="3"/>
            <w:vAlign w:val="bottom"/>
          </w:tcPr>
          <w:p w14:paraId="5F18F784" w14:textId="77777777" w:rsidR="008E7801" w:rsidRPr="0091535D" w:rsidRDefault="008E7801" w:rsidP="00A9157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3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9153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9153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E7801" w:rsidRPr="0091535D" w14:paraId="256A6D37" w14:textId="77777777" w:rsidTr="00132B1E">
        <w:trPr>
          <w:trHeight w:val="261"/>
          <w:tblHeader/>
        </w:trPr>
        <w:tc>
          <w:tcPr>
            <w:tcW w:w="3690" w:type="dxa"/>
            <w:vAlign w:val="bottom"/>
          </w:tcPr>
          <w:p w14:paraId="304B04A2" w14:textId="77777777" w:rsidR="008E7801" w:rsidRPr="0091535D" w:rsidRDefault="008E7801" w:rsidP="00A9157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3523B11" w14:textId="77777777" w:rsidR="008E7801" w:rsidRPr="0091535D" w:rsidRDefault="008E7801" w:rsidP="00A9157E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44B0DE15" w14:textId="77777777" w:rsidR="008E7801" w:rsidRPr="0091535D" w:rsidRDefault="008E7801" w:rsidP="00A9157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3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  <w:vAlign w:val="bottom"/>
          </w:tcPr>
          <w:p w14:paraId="50449C7A" w14:textId="77777777" w:rsidR="008E7801" w:rsidRPr="0091535D" w:rsidRDefault="008E7801" w:rsidP="00A9157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94" w:type="dxa"/>
            <w:vAlign w:val="bottom"/>
          </w:tcPr>
          <w:p w14:paraId="7333CDC8" w14:textId="77777777" w:rsidR="008E7801" w:rsidRPr="0091535D" w:rsidRDefault="008E7801" w:rsidP="00A9157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153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32B1E" w:rsidRPr="0091535D" w14:paraId="15F1DDD4" w14:textId="77777777" w:rsidTr="00132B1E">
        <w:trPr>
          <w:trHeight w:val="261"/>
          <w:tblHeader/>
        </w:trPr>
        <w:tc>
          <w:tcPr>
            <w:tcW w:w="3690" w:type="dxa"/>
            <w:vAlign w:val="bottom"/>
            <w:hideMark/>
          </w:tcPr>
          <w:p w14:paraId="7EEC9EAF" w14:textId="0ABD03CB" w:rsidR="00132B1E" w:rsidRPr="0091535D" w:rsidRDefault="00132B1E" w:rsidP="00A9157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545238" w14:textId="77777777" w:rsidR="00132B1E" w:rsidRPr="0091535D" w:rsidRDefault="00132B1E" w:rsidP="00A9157E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  <w:hideMark/>
          </w:tcPr>
          <w:p w14:paraId="31E2EEA2" w14:textId="77777777" w:rsidR="00132B1E" w:rsidRPr="0091535D" w:rsidRDefault="00132B1E" w:rsidP="00A9157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60" w:type="dxa"/>
            <w:vAlign w:val="bottom"/>
          </w:tcPr>
          <w:p w14:paraId="69E990D8" w14:textId="77777777" w:rsidR="00132B1E" w:rsidRPr="0091535D" w:rsidRDefault="00132B1E" w:rsidP="00A9157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94" w:type="dxa"/>
            <w:vAlign w:val="bottom"/>
            <w:hideMark/>
          </w:tcPr>
          <w:p w14:paraId="436C102A" w14:textId="77777777" w:rsidR="00132B1E" w:rsidRPr="0091535D" w:rsidRDefault="00132B1E" w:rsidP="00A9157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3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153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132B1E" w:rsidRPr="0091535D" w14:paraId="32CD6041" w14:textId="77777777" w:rsidTr="005C4391">
        <w:trPr>
          <w:trHeight w:val="261"/>
          <w:tblHeader/>
        </w:trPr>
        <w:tc>
          <w:tcPr>
            <w:tcW w:w="3690" w:type="dxa"/>
            <w:vAlign w:val="bottom"/>
          </w:tcPr>
          <w:p w14:paraId="6605288C" w14:textId="77777777" w:rsidR="00132B1E" w:rsidRPr="0091535D" w:rsidRDefault="00132B1E" w:rsidP="00A9157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EF16A68" w14:textId="77777777" w:rsidR="00132B1E" w:rsidRPr="0091535D" w:rsidRDefault="00132B1E" w:rsidP="00A9157E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4804" w:type="dxa"/>
            <w:gridSpan w:val="3"/>
            <w:vAlign w:val="bottom"/>
          </w:tcPr>
          <w:p w14:paraId="38691813" w14:textId="3888DAC9" w:rsidR="00132B1E" w:rsidRPr="0091535D" w:rsidRDefault="00132B1E" w:rsidP="00A9157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5C4391" w:rsidRPr="0091535D" w14:paraId="1CF9C635" w14:textId="77777777" w:rsidTr="007C476B">
        <w:trPr>
          <w:trHeight w:val="261"/>
        </w:trPr>
        <w:tc>
          <w:tcPr>
            <w:tcW w:w="3690" w:type="dxa"/>
            <w:vAlign w:val="bottom"/>
            <w:hideMark/>
          </w:tcPr>
          <w:p w14:paraId="6992CE8E" w14:textId="34C093C1" w:rsidR="005C4391" w:rsidRPr="0091535D" w:rsidRDefault="005C4391" w:rsidP="007C476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915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400B1FBD" w14:textId="77777777" w:rsidR="005C4391" w:rsidRPr="0091535D" w:rsidRDefault="005C4391" w:rsidP="007C476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05CD5CB2" w14:textId="77777777" w:rsidR="005C4391" w:rsidRPr="005C4391" w:rsidRDefault="005C4391" w:rsidP="005C439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51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3269D3A2" w14:textId="77777777" w:rsidR="005C4391" w:rsidRPr="0091535D" w:rsidRDefault="005C4391" w:rsidP="007C47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vAlign w:val="bottom"/>
          </w:tcPr>
          <w:p w14:paraId="20E8C5D2" w14:textId="77777777" w:rsidR="005C4391" w:rsidRPr="005C4391" w:rsidRDefault="005C4391" w:rsidP="005C43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5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C4391" w:rsidRPr="0091535D" w14:paraId="33FF6BBF" w14:textId="77777777" w:rsidTr="007C476B">
        <w:trPr>
          <w:trHeight w:val="261"/>
        </w:trPr>
        <w:tc>
          <w:tcPr>
            <w:tcW w:w="3690" w:type="dxa"/>
            <w:vAlign w:val="bottom"/>
          </w:tcPr>
          <w:p w14:paraId="0A36FF8E" w14:textId="7BC7E1C2" w:rsidR="005C4391" w:rsidRPr="0091535D" w:rsidRDefault="005C4391" w:rsidP="005C439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5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7AF68ED9" w14:textId="77777777" w:rsidR="005C4391" w:rsidRPr="0091535D" w:rsidRDefault="005C4391" w:rsidP="005C43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5FD317BC" w14:textId="77777777" w:rsidR="005C4391" w:rsidRPr="005C4391" w:rsidRDefault="005C4391" w:rsidP="005C439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51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40427FB5" w14:textId="77777777" w:rsidR="005C4391" w:rsidRPr="0091535D" w:rsidRDefault="005C4391" w:rsidP="005C43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vAlign w:val="bottom"/>
          </w:tcPr>
          <w:p w14:paraId="522A189F" w14:textId="77777777" w:rsidR="005C4391" w:rsidRPr="005C4391" w:rsidRDefault="005C4391" w:rsidP="005C43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5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C4391" w:rsidRPr="0091535D" w14:paraId="1621575C" w14:textId="77777777" w:rsidTr="007C476B">
        <w:trPr>
          <w:trHeight w:val="261"/>
        </w:trPr>
        <w:tc>
          <w:tcPr>
            <w:tcW w:w="3690" w:type="dxa"/>
            <w:vAlign w:val="bottom"/>
          </w:tcPr>
          <w:p w14:paraId="199FCD0A" w14:textId="3E2CD54D" w:rsidR="005C4391" w:rsidRPr="0091535D" w:rsidRDefault="005C4391" w:rsidP="005C439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7EC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  <w:r w:rsidRPr="00C57EC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ในตราสารหนี้</w:t>
            </w:r>
          </w:p>
        </w:tc>
        <w:tc>
          <w:tcPr>
            <w:tcW w:w="270" w:type="dxa"/>
            <w:vAlign w:val="bottom"/>
          </w:tcPr>
          <w:p w14:paraId="2289BB19" w14:textId="77777777" w:rsidR="005C4391" w:rsidRPr="0091535D" w:rsidRDefault="005C4391" w:rsidP="005C43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18DB65FB" w14:textId="4ECF0C32" w:rsidR="005C4391" w:rsidRPr="005C4391" w:rsidRDefault="005C4391" w:rsidP="005C439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51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95,914</w:t>
            </w:r>
          </w:p>
        </w:tc>
        <w:tc>
          <w:tcPr>
            <w:tcW w:w="360" w:type="dxa"/>
            <w:vAlign w:val="bottom"/>
          </w:tcPr>
          <w:p w14:paraId="33E414FE" w14:textId="77777777" w:rsidR="005C4391" w:rsidRPr="0091535D" w:rsidRDefault="005C4391" w:rsidP="005C43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vAlign w:val="bottom"/>
          </w:tcPr>
          <w:p w14:paraId="500620B3" w14:textId="3D0150F9" w:rsidR="005C4391" w:rsidRPr="005C4391" w:rsidRDefault="005C4391" w:rsidP="005C43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5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95,914</w:t>
            </w:r>
          </w:p>
        </w:tc>
      </w:tr>
      <w:tr w:rsidR="005C4391" w:rsidRPr="0091535D" w14:paraId="630FB489" w14:textId="77777777" w:rsidTr="007C476B">
        <w:trPr>
          <w:trHeight w:val="261"/>
        </w:trPr>
        <w:tc>
          <w:tcPr>
            <w:tcW w:w="3690" w:type="dxa"/>
            <w:vAlign w:val="bottom"/>
          </w:tcPr>
          <w:p w14:paraId="2D9A106D" w14:textId="77777777" w:rsidR="005C4391" w:rsidRPr="0091535D" w:rsidRDefault="005C4391" w:rsidP="005C439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A7503C9" w14:textId="77777777" w:rsidR="005C4391" w:rsidRPr="0091535D" w:rsidRDefault="005C4391" w:rsidP="005C43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461EF5DC" w14:textId="77777777" w:rsidR="005C4391" w:rsidRPr="005C4391" w:rsidRDefault="005C4391" w:rsidP="005C439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51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2CCAC979" w14:textId="77777777" w:rsidR="005C4391" w:rsidRPr="0091535D" w:rsidRDefault="005C4391" w:rsidP="005C43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vAlign w:val="bottom"/>
          </w:tcPr>
          <w:p w14:paraId="7A9FE48B" w14:textId="77777777" w:rsidR="005C4391" w:rsidRPr="005C4391" w:rsidRDefault="005C4391" w:rsidP="005C43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5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C4391" w:rsidRPr="0091535D" w14:paraId="1619495E" w14:textId="77777777" w:rsidTr="007C476B">
        <w:trPr>
          <w:trHeight w:val="261"/>
        </w:trPr>
        <w:tc>
          <w:tcPr>
            <w:tcW w:w="3690" w:type="dxa"/>
            <w:vAlign w:val="bottom"/>
          </w:tcPr>
          <w:p w14:paraId="0D7CA2FE" w14:textId="68D78AE7" w:rsidR="005C4391" w:rsidRPr="0091535D" w:rsidRDefault="005C4391" w:rsidP="005C439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5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02C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15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018591C4" w14:textId="77777777" w:rsidR="005C4391" w:rsidRPr="0091535D" w:rsidRDefault="005C4391" w:rsidP="005C43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7C35B51C" w14:textId="77777777" w:rsidR="005C4391" w:rsidRPr="005C4391" w:rsidRDefault="005C4391" w:rsidP="005C439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51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3371FA1F" w14:textId="77777777" w:rsidR="005C4391" w:rsidRPr="0091535D" w:rsidRDefault="005C4391" w:rsidP="005C43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vAlign w:val="bottom"/>
          </w:tcPr>
          <w:p w14:paraId="36953B86" w14:textId="77777777" w:rsidR="005C4391" w:rsidRPr="005C4391" w:rsidRDefault="005C4391" w:rsidP="005C43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5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C4391" w:rsidRPr="0091535D" w14:paraId="3E700959" w14:textId="77777777" w:rsidTr="00132B1E">
        <w:trPr>
          <w:trHeight w:val="261"/>
        </w:trPr>
        <w:tc>
          <w:tcPr>
            <w:tcW w:w="3690" w:type="dxa"/>
            <w:vAlign w:val="bottom"/>
            <w:hideMark/>
          </w:tcPr>
          <w:p w14:paraId="648B5B56" w14:textId="77777777" w:rsidR="005C4391" w:rsidRPr="0091535D" w:rsidRDefault="005C4391" w:rsidP="005C439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15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037A94F8" w14:textId="77777777" w:rsidR="005C4391" w:rsidRPr="0091535D" w:rsidRDefault="005C4391" w:rsidP="005C439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10B1A9AA" w14:textId="77777777" w:rsidR="005C4391" w:rsidRPr="005C4391" w:rsidRDefault="005C4391" w:rsidP="005C439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51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0AC6A1BF" w14:textId="77777777" w:rsidR="005C4391" w:rsidRPr="0091535D" w:rsidRDefault="005C4391" w:rsidP="005C43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vAlign w:val="bottom"/>
          </w:tcPr>
          <w:p w14:paraId="57C54C66" w14:textId="77777777" w:rsidR="005C4391" w:rsidRPr="005C4391" w:rsidRDefault="005C4391" w:rsidP="005C43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5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C4391" w:rsidRPr="0091535D" w14:paraId="67FE8D0F" w14:textId="77777777" w:rsidTr="00132B1E">
        <w:trPr>
          <w:trHeight w:val="261"/>
        </w:trPr>
        <w:tc>
          <w:tcPr>
            <w:tcW w:w="3690" w:type="dxa"/>
            <w:vAlign w:val="bottom"/>
            <w:hideMark/>
          </w:tcPr>
          <w:p w14:paraId="6B238401" w14:textId="77777777" w:rsidR="005C4391" w:rsidRPr="00C57ECE" w:rsidRDefault="005C4391" w:rsidP="005C4391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57EC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  <w:r w:rsidRPr="00C57EC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ในตราสารหนี้</w:t>
            </w:r>
          </w:p>
        </w:tc>
        <w:tc>
          <w:tcPr>
            <w:tcW w:w="270" w:type="dxa"/>
            <w:vAlign w:val="bottom"/>
          </w:tcPr>
          <w:p w14:paraId="3476EEC6" w14:textId="77777777" w:rsidR="005C4391" w:rsidRPr="0091535D" w:rsidRDefault="005C4391" w:rsidP="005C439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51B2ED9B" w14:textId="16B6D9B7" w:rsidR="005C4391" w:rsidRPr="0091535D" w:rsidRDefault="005C4391" w:rsidP="005C439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5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184,795</w:t>
            </w:r>
          </w:p>
        </w:tc>
        <w:tc>
          <w:tcPr>
            <w:tcW w:w="360" w:type="dxa"/>
            <w:vAlign w:val="bottom"/>
          </w:tcPr>
          <w:p w14:paraId="58523EAE" w14:textId="77777777" w:rsidR="005C4391" w:rsidRPr="0091535D" w:rsidRDefault="005C4391" w:rsidP="005C43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vAlign w:val="bottom"/>
          </w:tcPr>
          <w:p w14:paraId="7DE4D14A" w14:textId="2FD0243F" w:rsidR="005C4391" w:rsidRPr="0091535D" w:rsidRDefault="005C4391" w:rsidP="005C439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5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184,795</w:t>
            </w:r>
          </w:p>
        </w:tc>
      </w:tr>
    </w:tbl>
    <w:p w14:paraId="093C507B" w14:textId="69E82C8A" w:rsidR="008E7801" w:rsidRDefault="008E7801" w:rsidP="00453AB5">
      <w:pPr>
        <w:pStyle w:val="BodyText2"/>
        <w:spacing w:line="260" w:lineRule="atLeast"/>
        <w:ind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3FBBB6" w14:textId="77777777" w:rsidR="00AA03E3" w:rsidRPr="00AA03E3" w:rsidRDefault="00AA03E3" w:rsidP="00AA03E3">
      <w:pPr>
        <w:pStyle w:val="BodyText2"/>
        <w:spacing w:line="260" w:lineRule="atLeast"/>
        <w:ind w:left="450" w:firstLine="90"/>
        <w:jc w:val="thaiDistribute"/>
        <w:rPr>
          <w:rFonts w:ascii="Angsana New" w:hAnsi="Angsana New"/>
          <w:b/>
          <w:bCs/>
          <w:sz w:val="30"/>
          <w:szCs w:val="30"/>
        </w:rPr>
      </w:pPr>
      <w:r w:rsidRPr="00AA03E3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B018A45" w14:textId="77777777" w:rsidR="008E7801" w:rsidRPr="006C3F28" w:rsidRDefault="008E7801" w:rsidP="00453AB5">
      <w:pPr>
        <w:pStyle w:val="BodyText2"/>
        <w:spacing w:line="260" w:lineRule="atLeast"/>
        <w:ind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424"/>
      </w:tblGrid>
      <w:tr w:rsidR="00453AB5" w:rsidRPr="006C3F28" w14:paraId="2C5D06D4" w14:textId="77777777" w:rsidTr="004343F6">
        <w:trPr>
          <w:tblHeader/>
        </w:trPr>
        <w:tc>
          <w:tcPr>
            <w:tcW w:w="2520" w:type="dxa"/>
            <w:hideMark/>
          </w:tcPr>
          <w:p w14:paraId="4ED7EDA3" w14:textId="1389CC61" w:rsidR="00453AB5" w:rsidRPr="006C3F28" w:rsidRDefault="00453AB5" w:rsidP="007F14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108" w:hanging="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C3F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CC47136" w14:textId="77777777" w:rsidR="00453AB5" w:rsidRPr="006C3F28" w:rsidRDefault="00453AB5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27380D25" w14:textId="77777777" w:rsidR="00453AB5" w:rsidRPr="006C3F28" w:rsidRDefault="00453AB5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C3F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53AB5" w:rsidRPr="000B1506" w14:paraId="61E1ACFB" w14:textId="77777777" w:rsidTr="004343F6">
        <w:tc>
          <w:tcPr>
            <w:tcW w:w="2520" w:type="dxa"/>
            <w:hideMark/>
          </w:tcPr>
          <w:p w14:paraId="07DBCA50" w14:textId="1C48703A" w:rsidR="00453AB5" w:rsidRPr="006C3F28" w:rsidRDefault="00453AB5" w:rsidP="00AE2B96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3F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  <w:r w:rsidR="00132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ตราสารหนี้</w:t>
            </w:r>
            <w:r w:rsidRPr="006C3F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6C3F2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36" w:type="dxa"/>
          </w:tcPr>
          <w:p w14:paraId="15ED03A1" w14:textId="77777777" w:rsidR="00453AB5" w:rsidRPr="006C3F28" w:rsidRDefault="00453AB5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40B1038A" w14:textId="1859EC45" w:rsidR="00453AB5" w:rsidRPr="006C3F28" w:rsidRDefault="00453AB5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0" w:right="-20" w:hanging="11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3F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6C3F2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วันที่รายงานที่อ้างอิงราคาจากบริษัทหลักทรัพย์จัดการกองทุน</w:t>
            </w:r>
          </w:p>
        </w:tc>
      </w:tr>
    </w:tbl>
    <w:p w14:paraId="78362936" w14:textId="0670CEAF" w:rsidR="00453AB5" w:rsidRPr="000B1506" w:rsidRDefault="00453AB5" w:rsidP="0045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highlight w:val="cyan"/>
        </w:rPr>
      </w:pPr>
    </w:p>
    <w:p w14:paraId="520C8DCB" w14:textId="77777777" w:rsidR="00AA03E3" w:rsidRDefault="00AA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F0E536F" w14:textId="2C5FA45A" w:rsidR="00453AB5" w:rsidRPr="0036747C" w:rsidRDefault="00453AB5" w:rsidP="004343F6">
      <w:pPr>
        <w:pStyle w:val="BodyText2"/>
        <w:spacing w:line="260" w:lineRule="atLeast"/>
        <w:ind w:left="450" w:firstLine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747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รายการ</w:t>
      </w:r>
      <w:r w:rsidRPr="0036747C">
        <w:rPr>
          <w:rFonts w:ascii="Angsana New" w:hAnsi="Angsana New"/>
          <w:b/>
          <w:bCs/>
          <w:i/>
          <w:iCs/>
          <w:sz w:val="30"/>
          <w:szCs w:val="30"/>
          <w:cs/>
        </w:rPr>
        <w:t>เคลื่อนไหวของ</w:t>
      </w:r>
      <w:r w:rsidRPr="003674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หน่วยลงทุนใน</w:t>
      </w:r>
      <w:r w:rsidRPr="0036747C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</w:t>
      </w:r>
      <w:r w:rsidRPr="003674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</w:t>
      </w:r>
    </w:p>
    <w:p w14:paraId="43A3B2D3" w14:textId="77777777" w:rsidR="00453AB5" w:rsidRPr="0036747C" w:rsidRDefault="00453AB5" w:rsidP="004343F6">
      <w:pPr>
        <w:pStyle w:val="BodyText2"/>
        <w:spacing w:line="260" w:lineRule="atLeast"/>
        <w:ind w:left="547" w:firstLine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1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845"/>
        <w:gridCol w:w="1074"/>
        <w:gridCol w:w="243"/>
        <w:gridCol w:w="1058"/>
        <w:gridCol w:w="161"/>
        <w:gridCol w:w="1087"/>
        <w:gridCol w:w="228"/>
        <w:gridCol w:w="1066"/>
        <w:gridCol w:w="228"/>
        <w:gridCol w:w="1165"/>
      </w:tblGrid>
      <w:tr w:rsidR="00453AB5" w:rsidRPr="0036747C" w14:paraId="24C3B5F3" w14:textId="77777777" w:rsidTr="00DB1790">
        <w:trPr>
          <w:trHeight w:val="420"/>
          <w:tblHeader/>
        </w:trPr>
        <w:tc>
          <w:tcPr>
            <w:tcW w:w="2845" w:type="dxa"/>
          </w:tcPr>
          <w:p w14:paraId="7A1018E6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0" w:type="dxa"/>
            <w:gridSpan w:val="9"/>
            <w:hideMark/>
          </w:tcPr>
          <w:p w14:paraId="56981DFF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47C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36747C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36747C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453AB5" w:rsidRPr="0036747C" w14:paraId="013D060C" w14:textId="77777777" w:rsidTr="00DB1790">
        <w:trPr>
          <w:trHeight w:val="866"/>
          <w:tblHeader/>
        </w:trPr>
        <w:tc>
          <w:tcPr>
            <w:tcW w:w="2845" w:type="dxa"/>
            <w:vAlign w:val="bottom"/>
            <w:hideMark/>
          </w:tcPr>
          <w:p w14:paraId="0327FDDA" w14:textId="4C3ED495" w:rsidR="00453AB5" w:rsidRPr="0036747C" w:rsidRDefault="0065276B" w:rsidP="00AB170D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หน่วยลงทุนใน</w:t>
            </w:r>
            <w:r w:rsidR="00453AB5"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074" w:type="dxa"/>
            <w:vAlign w:val="bottom"/>
            <w:hideMark/>
          </w:tcPr>
          <w:p w14:paraId="30424E1E" w14:textId="77777777" w:rsidR="00453AB5" w:rsidRPr="0036747C" w:rsidRDefault="00453AB5" w:rsidP="00AE2B9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ABB9809" w14:textId="328B4AC0" w:rsidR="00453AB5" w:rsidRPr="0036747C" w:rsidRDefault="00332885" w:rsidP="00AE2B9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53AB5" w:rsidRPr="0036747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453AB5"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09C47886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8" w:type="dxa"/>
            <w:vAlign w:val="bottom"/>
            <w:hideMark/>
          </w:tcPr>
          <w:p w14:paraId="51506BD8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61" w:type="dxa"/>
            <w:vAlign w:val="bottom"/>
          </w:tcPr>
          <w:p w14:paraId="15461C08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7" w:type="dxa"/>
            <w:vAlign w:val="bottom"/>
            <w:hideMark/>
          </w:tcPr>
          <w:p w14:paraId="3DAE1B39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28" w:type="dxa"/>
            <w:vAlign w:val="bottom"/>
          </w:tcPr>
          <w:p w14:paraId="5B573C03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6" w:type="dxa"/>
            <w:vAlign w:val="bottom"/>
            <w:hideMark/>
          </w:tcPr>
          <w:p w14:paraId="711BFA8B" w14:textId="77777777" w:rsidR="006B5F5E" w:rsidRDefault="00453AB5" w:rsidP="00AE2B9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  <w:p w14:paraId="726AD3D0" w14:textId="18FB05D8" w:rsidR="005B0BF5" w:rsidRPr="0036747C" w:rsidRDefault="00453AB5" w:rsidP="00AE2B9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  <w:p w14:paraId="3CA624EB" w14:textId="7101F041" w:rsidR="00453AB5" w:rsidRPr="0036747C" w:rsidRDefault="00453AB5" w:rsidP="00AE2B9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28" w:type="dxa"/>
            <w:vAlign w:val="bottom"/>
          </w:tcPr>
          <w:p w14:paraId="4CE31F71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3" w:type="dxa"/>
            <w:vAlign w:val="bottom"/>
            <w:hideMark/>
          </w:tcPr>
          <w:p w14:paraId="403A043F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0CC1C8B2" w14:textId="062C4A75" w:rsidR="00453AB5" w:rsidRPr="0036747C" w:rsidRDefault="00332885" w:rsidP="00AE2B9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36747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53AB5" w:rsidRPr="0036747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FF532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453AB5"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ายน </w:t>
            </w:r>
          </w:p>
        </w:tc>
      </w:tr>
      <w:tr w:rsidR="00453AB5" w:rsidRPr="0036747C" w14:paraId="140DCA21" w14:textId="77777777" w:rsidTr="00DB1790">
        <w:trPr>
          <w:trHeight w:val="408"/>
          <w:tblHeader/>
        </w:trPr>
        <w:tc>
          <w:tcPr>
            <w:tcW w:w="2845" w:type="dxa"/>
          </w:tcPr>
          <w:p w14:paraId="1D1DA260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10" w:type="dxa"/>
            <w:gridSpan w:val="9"/>
            <w:vAlign w:val="bottom"/>
            <w:hideMark/>
          </w:tcPr>
          <w:p w14:paraId="14EAF034" w14:textId="77777777" w:rsidR="00453AB5" w:rsidRPr="0036747C" w:rsidRDefault="00453AB5" w:rsidP="00AE2B9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453AB5" w:rsidRPr="0036747C" w14:paraId="72B843C0" w14:textId="77777777" w:rsidTr="00DB1790">
        <w:trPr>
          <w:trHeight w:val="433"/>
        </w:trPr>
        <w:tc>
          <w:tcPr>
            <w:tcW w:w="2845" w:type="dxa"/>
            <w:hideMark/>
          </w:tcPr>
          <w:p w14:paraId="70101DE7" w14:textId="2DB0404B" w:rsidR="00453AB5" w:rsidRPr="0036747C" w:rsidRDefault="00332885" w:rsidP="007F14C5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36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4" w:type="dxa"/>
          </w:tcPr>
          <w:p w14:paraId="35581B2C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17269A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3309D96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dxa"/>
          </w:tcPr>
          <w:p w14:paraId="5B1A73CF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0D9B0C1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5A5EACCF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D187316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2E0416CB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DEB30B3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AB5" w:rsidRPr="0036747C" w14:paraId="6F1CBDE1" w14:textId="77777777" w:rsidTr="00DB1790">
        <w:trPr>
          <w:trHeight w:val="433"/>
        </w:trPr>
        <w:tc>
          <w:tcPr>
            <w:tcW w:w="2845" w:type="dxa"/>
            <w:hideMark/>
          </w:tcPr>
          <w:p w14:paraId="220C1F5A" w14:textId="77777777" w:rsidR="00453AB5" w:rsidRPr="0036747C" w:rsidRDefault="00453AB5" w:rsidP="007F14C5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74" w:type="dxa"/>
          </w:tcPr>
          <w:p w14:paraId="461B8A40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99388D3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BF4DCBF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dxa"/>
          </w:tcPr>
          <w:p w14:paraId="1BC559EA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D172744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7C4A63EB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CE83744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039D0027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91B807B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AB5" w:rsidRPr="0036747C" w14:paraId="26F2456F" w14:textId="77777777" w:rsidTr="00DB1790">
        <w:trPr>
          <w:trHeight w:val="828"/>
        </w:trPr>
        <w:tc>
          <w:tcPr>
            <w:tcW w:w="2845" w:type="dxa"/>
            <w:shd w:val="clear" w:color="auto" w:fill="auto"/>
          </w:tcPr>
          <w:p w14:paraId="3CAD60B7" w14:textId="77777777" w:rsidR="00453AB5" w:rsidRPr="0036747C" w:rsidRDefault="00453AB5" w:rsidP="007F14C5">
            <w:pPr>
              <w:spacing w:line="240" w:lineRule="auto"/>
              <w:ind w:left="159" w:hanging="128"/>
              <w:rPr>
                <w:rFonts w:ascii="Angsana New" w:hAnsi="Angsana New" w:cs="Angsana New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36747C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62642F9C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4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74" w:type="dxa"/>
            <w:shd w:val="clear" w:color="auto" w:fill="auto"/>
          </w:tcPr>
          <w:p w14:paraId="3883596D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  <w:shd w:val="clear" w:color="auto" w:fill="auto"/>
          </w:tcPr>
          <w:p w14:paraId="220A77B3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069EE459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dxa"/>
            <w:shd w:val="clear" w:color="auto" w:fill="auto"/>
          </w:tcPr>
          <w:p w14:paraId="18AAE767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F7C0F51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05647969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A9262AB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5CE03CCB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1892F8F" w14:textId="77777777" w:rsidR="00453AB5" w:rsidRPr="0036747C" w:rsidRDefault="00453AB5" w:rsidP="00AE2B9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AB5" w:rsidRPr="0036747C" w14:paraId="517F0238" w14:textId="77777777" w:rsidTr="00DB1790">
        <w:trPr>
          <w:trHeight w:val="408"/>
        </w:trPr>
        <w:tc>
          <w:tcPr>
            <w:tcW w:w="2845" w:type="dxa"/>
            <w:shd w:val="clear" w:color="auto" w:fill="auto"/>
            <w:hideMark/>
          </w:tcPr>
          <w:p w14:paraId="375E8DEA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17714A3" w14:textId="09CD1D77" w:rsidR="00453AB5" w:rsidRPr="00372E8A" w:rsidRDefault="00332885" w:rsidP="009F118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="00453AB5" w:rsidRPr="00372E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E8A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05F87C3" w14:textId="77777777" w:rsidR="00453AB5" w:rsidRPr="00372E8A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BE7EF73" w14:textId="7A739D8D" w:rsidR="00453AB5" w:rsidRPr="00372E8A" w:rsidRDefault="00FB65D3" w:rsidP="009F1183">
            <w:pPr>
              <w:tabs>
                <w:tab w:val="clear" w:pos="680"/>
                <w:tab w:val="clear" w:pos="907"/>
                <w:tab w:val="left" w:pos="589"/>
                <w:tab w:val="left" w:pos="762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910,000</w:t>
            </w:r>
          </w:p>
        </w:tc>
        <w:tc>
          <w:tcPr>
            <w:tcW w:w="161" w:type="dxa"/>
            <w:shd w:val="clear" w:color="auto" w:fill="auto"/>
            <w:vAlign w:val="bottom"/>
          </w:tcPr>
          <w:p w14:paraId="4BD9DDAD" w14:textId="77777777" w:rsidR="00453AB5" w:rsidRPr="00372E8A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01A19F5" w14:textId="273A9F26" w:rsidR="00453AB5" w:rsidRPr="00372E8A" w:rsidRDefault="00FB65D3" w:rsidP="009F118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(998,804)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046272E5" w14:textId="77777777" w:rsidR="00453AB5" w:rsidRPr="00372E8A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FDE7915" w14:textId="4D07320B" w:rsidR="00453AB5" w:rsidRPr="00372E8A" w:rsidRDefault="00FB65D3" w:rsidP="009F118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187E4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24D80431" w14:textId="77777777" w:rsidR="00453AB5" w:rsidRPr="00372E8A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E258C2B" w14:textId="650C8830" w:rsidR="00453AB5" w:rsidRPr="00372E8A" w:rsidRDefault="00FB65D3" w:rsidP="009F118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95,91</w:t>
            </w:r>
            <w:r w:rsidR="00187E4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53AB5" w:rsidRPr="0036747C" w14:paraId="64604B2E" w14:textId="77777777" w:rsidTr="00DB1790">
        <w:trPr>
          <w:trHeight w:val="420"/>
        </w:trPr>
        <w:tc>
          <w:tcPr>
            <w:tcW w:w="2845" w:type="dxa"/>
            <w:hideMark/>
          </w:tcPr>
          <w:p w14:paraId="10850BD1" w14:textId="77777777" w:rsidR="00453AB5" w:rsidRPr="0036747C" w:rsidRDefault="00453AB5" w:rsidP="007F14C5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312DD" w14:textId="4325E46E" w:rsidR="00453AB5" w:rsidRPr="00372E8A" w:rsidRDefault="00332885" w:rsidP="009F118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  <w:r w:rsidR="00453AB5" w:rsidRPr="00372E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E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43" w:type="dxa"/>
            <w:vAlign w:val="bottom"/>
          </w:tcPr>
          <w:p w14:paraId="6B977C21" w14:textId="77777777" w:rsidR="00453AB5" w:rsidRPr="00372E8A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81E1A5" w14:textId="21E16BBF" w:rsidR="00453AB5" w:rsidRPr="009F1183" w:rsidRDefault="00FB65D3" w:rsidP="009F1183">
            <w:pPr>
              <w:tabs>
                <w:tab w:val="clear" w:pos="680"/>
                <w:tab w:val="clear" w:pos="907"/>
                <w:tab w:val="left" w:pos="589"/>
                <w:tab w:val="left" w:pos="762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910,000</w:t>
            </w:r>
          </w:p>
        </w:tc>
        <w:tc>
          <w:tcPr>
            <w:tcW w:w="161" w:type="dxa"/>
            <w:vAlign w:val="bottom"/>
          </w:tcPr>
          <w:p w14:paraId="6ABA40E5" w14:textId="77777777" w:rsidR="00453AB5" w:rsidRPr="00372E8A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5875C0" w14:textId="617CD53A" w:rsidR="00453AB5" w:rsidRPr="00372E8A" w:rsidRDefault="00FB65D3" w:rsidP="009F118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(998,804)</w:t>
            </w:r>
          </w:p>
        </w:tc>
        <w:tc>
          <w:tcPr>
            <w:tcW w:w="228" w:type="dxa"/>
            <w:vAlign w:val="bottom"/>
          </w:tcPr>
          <w:p w14:paraId="0AA9F117" w14:textId="77777777" w:rsidR="00453AB5" w:rsidRPr="00372E8A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92A485" w14:textId="32258286" w:rsidR="00453AB5" w:rsidRPr="00372E8A" w:rsidRDefault="00FB65D3" w:rsidP="009F118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</w:t>
            </w:r>
            <w:r w:rsidR="00187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8" w:type="dxa"/>
            <w:vAlign w:val="bottom"/>
          </w:tcPr>
          <w:p w14:paraId="78BE5FC0" w14:textId="77777777" w:rsidR="00453AB5" w:rsidRPr="00372E8A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6C35FF" w14:textId="7E7BEBB5" w:rsidR="00453AB5" w:rsidRPr="00372E8A" w:rsidRDefault="00FB65D3" w:rsidP="009F118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95,91</w:t>
            </w:r>
            <w:r w:rsidR="00187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453AB5" w:rsidRPr="0036747C" w14:paraId="3BED5344" w14:textId="77777777" w:rsidTr="00DB1790">
        <w:trPr>
          <w:trHeight w:val="433"/>
        </w:trPr>
        <w:tc>
          <w:tcPr>
            <w:tcW w:w="2845" w:type="dxa"/>
          </w:tcPr>
          <w:p w14:paraId="5D3111DB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3E86D8D9" w14:textId="77777777" w:rsidR="00453AB5" w:rsidRPr="0036747C" w:rsidRDefault="00453AB5" w:rsidP="009F118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639D1F3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383E4F" w14:textId="77777777" w:rsidR="00453AB5" w:rsidRPr="0036747C" w:rsidRDefault="00453AB5" w:rsidP="009F1183">
            <w:pPr>
              <w:tabs>
                <w:tab w:val="clear" w:pos="907"/>
                <w:tab w:val="left" w:pos="57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dxa"/>
          </w:tcPr>
          <w:p w14:paraId="1FBB06D0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011030" w14:textId="77777777" w:rsidR="00453AB5" w:rsidRPr="0036747C" w:rsidRDefault="00453AB5" w:rsidP="009F118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74D6DBE0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BE036D" w14:textId="77777777" w:rsidR="00453AB5" w:rsidRPr="0036747C" w:rsidRDefault="00453AB5" w:rsidP="009F118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219671E6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39C3D6D" w14:textId="77777777" w:rsidR="00453AB5" w:rsidRPr="0036747C" w:rsidRDefault="00453AB5" w:rsidP="009F118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AB5" w:rsidRPr="0036747C" w14:paraId="6386946D" w14:textId="77777777" w:rsidTr="00DB1790">
        <w:trPr>
          <w:trHeight w:val="433"/>
        </w:trPr>
        <w:tc>
          <w:tcPr>
            <w:tcW w:w="2845" w:type="dxa"/>
            <w:hideMark/>
          </w:tcPr>
          <w:p w14:paraId="1AA03B49" w14:textId="436FA917" w:rsidR="00453AB5" w:rsidRPr="0036747C" w:rsidRDefault="00332885" w:rsidP="007F14C5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36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74" w:type="dxa"/>
          </w:tcPr>
          <w:p w14:paraId="100F225C" w14:textId="77777777" w:rsidR="00453AB5" w:rsidRPr="0036747C" w:rsidRDefault="00453AB5" w:rsidP="009F118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A5D7CC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85485AE" w14:textId="77777777" w:rsidR="00453AB5" w:rsidRPr="0036747C" w:rsidRDefault="00453AB5" w:rsidP="009F1183">
            <w:pPr>
              <w:tabs>
                <w:tab w:val="clear" w:pos="907"/>
                <w:tab w:val="left" w:pos="57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dxa"/>
          </w:tcPr>
          <w:p w14:paraId="2D990C26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373E086" w14:textId="77777777" w:rsidR="00453AB5" w:rsidRPr="0036747C" w:rsidRDefault="00453AB5" w:rsidP="009F118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6F7962E6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ED3F2D0" w14:textId="77777777" w:rsidR="00453AB5" w:rsidRPr="0036747C" w:rsidRDefault="00453AB5" w:rsidP="009F118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4416E6B6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D9DA318" w14:textId="77777777" w:rsidR="00453AB5" w:rsidRPr="0036747C" w:rsidRDefault="00453AB5" w:rsidP="009F118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AB5" w:rsidRPr="0036747C" w14:paraId="0949EE8D" w14:textId="77777777" w:rsidTr="00DB1790">
        <w:trPr>
          <w:trHeight w:val="433"/>
        </w:trPr>
        <w:tc>
          <w:tcPr>
            <w:tcW w:w="2845" w:type="dxa"/>
            <w:hideMark/>
          </w:tcPr>
          <w:p w14:paraId="3CF90917" w14:textId="77777777" w:rsidR="00453AB5" w:rsidRPr="0036747C" w:rsidRDefault="00453AB5" w:rsidP="007F14C5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74" w:type="dxa"/>
          </w:tcPr>
          <w:p w14:paraId="38DE9BFC" w14:textId="77777777" w:rsidR="00453AB5" w:rsidRPr="0036747C" w:rsidRDefault="00453AB5" w:rsidP="009F118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F12EA36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3B00764" w14:textId="77777777" w:rsidR="00453AB5" w:rsidRPr="0036747C" w:rsidRDefault="00453AB5" w:rsidP="009F1183">
            <w:pPr>
              <w:tabs>
                <w:tab w:val="clear" w:pos="907"/>
                <w:tab w:val="left" w:pos="57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dxa"/>
          </w:tcPr>
          <w:p w14:paraId="33183EC7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42D1BA7" w14:textId="77777777" w:rsidR="00453AB5" w:rsidRPr="0036747C" w:rsidRDefault="00453AB5" w:rsidP="009F118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118ABAD3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22DEC60" w14:textId="77777777" w:rsidR="00453AB5" w:rsidRPr="0036747C" w:rsidRDefault="00453AB5" w:rsidP="009F118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06D1C970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92987C2" w14:textId="77777777" w:rsidR="00453AB5" w:rsidRPr="0036747C" w:rsidRDefault="00453AB5" w:rsidP="009F118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AB5" w:rsidRPr="0036747C" w14:paraId="4E22D3F3" w14:textId="77777777" w:rsidTr="00DB1790">
        <w:trPr>
          <w:trHeight w:val="828"/>
        </w:trPr>
        <w:tc>
          <w:tcPr>
            <w:tcW w:w="2845" w:type="dxa"/>
          </w:tcPr>
          <w:p w14:paraId="74515F3A" w14:textId="77777777" w:rsidR="00453AB5" w:rsidRPr="0036747C" w:rsidRDefault="00453AB5" w:rsidP="007F14C5">
            <w:pPr>
              <w:spacing w:line="240" w:lineRule="auto"/>
              <w:ind w:left="159" w:hanging="128"/>
              <w:rPr>
                <w:rFonts w:ascii="Angsana New" w:hAnsi="Angsana New" w:cs="Angsana New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  <w:r w:rsidRPr="008E7801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ลงทุนในตราสารหนี้</w:t>
            </w:r>
          </w:p>
          <w:p w14:paraId="70BF2343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4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74" w:type="dxa"/>
          </w:tcPr>
          <w:p w14:paraId="6FB8B075" w14:textId="77777777" w:rsidR="00453AB5" w:rsidRPr="0036747C" w:rsidRDefault="00453AB5" w:rsidP="009F118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B5660BB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BC9B2E2" w14:textId="77777777" w:rsidR="00453AB5" w:rsidRPr="0036747C" w:rsidRDefault="00453AB5" w:rsidP="009F1183">
            <w:pPr>
              <w:tabs>
                <w:tab w:val="clear" w:pos="907"/>
                <w:tab w:val="left" w:pos="57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dxa"/>
          </w:tcPr>
          <w:p w14:paraId="63E076D8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53C2824" w14:textId="77777777" w:rsidR="00453AB5" w:rsidRPr="0036747C" w:rsidRDefault="00453AB5" w:rsidP="009F118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5FDCC797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3E1D5E1" w14:textId="77777777" w:rsidR="00453AB5" w:rsidRPr="0036747C" w:rsidRDefault="00453AB5" w:rsidP="009F118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79D6F366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6448804" w14:textId="77777777" w:rsidR="00453AB5" w:rsidRPr="0036747C" w:rsidRDefault="00453AB5" w:rsidP="009F118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AB5" w:rsidRPr="0036747C" w14:paraId="70B40EDB" w14:textId="77777777" w:rsidTr="00DB1790">
        <w:trPr>
          <w:trHeight w:val="408"/>
        </w:trPr>
        <w:tc>
          <w:tcPr>
            <w:tcW w:w="2845" w:type="dxa"/>
            <w:hideMark/>
          </w:tcPr>
          <w:p w14:paraId="2929EA98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1074" w:type="dxa"/>
            <w:vAlign w:val="bottom"/>
          </w:tcPr>
          <w:p w14:paraId="4819907A" w14:textId="738C152B" w:rsidR="00453AB5" w:rsidRPr="0036747C" w:rsidRDefault="00332885" w:rsidP="009F118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3" w:type="dxa"/>
            <w:vAlign w:val="bottom"/>
          </w:tcPr>
          <w:p w14:paraId="17C86832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E5211C3" w14:textId="77777777" w:rsidR="00453AB5" w:rsidRPr="0036747C" w:rsidRDefault="00453AB5" w:rsidP="009F1183">
            <w:pPr>
              <w:tabs>
                <w:tab w:val="clear" w:pos="680"/>
                <w:tab w:val="clear" w:pos="907"/>
                <w:tab w:val="left" w:pos="577"/>
                <w:tab w:val="left" w:pos="762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1" w:type="dxa"/>
            <w:vAlign w:val="bottom"/>
          </w:tcPr>
          <w:p w14:paraId="2D80709C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36CD36F" w14:textId="216C3267" w:rsidR="00453AB5" w:rsidRPr="0036747C" w:rsidRDefault="00453AB5" w:rsidP="009F118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2885" w:rsidRPr="003674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674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8" w:type="dxa"/>
            <w:vAlign w:val="bottom"/>
          </w:tcPr>
          <w:p w14:paraId="70F81D17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7980FE67" w14:textId="77777777" w:rsidR="00453AB5" w:rsidRPr="0036747C" w:rsidRDefault="00453AB5" w:rsidP="009F118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64ACA9C8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4EFA3AF1" w14:textId="77777777" w:rsidR="00453AB5" w:rsidRPr="0036747C" w:rsidRDefault="00453AB5" w:rsidP="009F118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3AB5" w:rsidRPr="007A39D6" w14:paraId="642E9770" w14:textId="77777777" w:rsidTr="00DB1790">
        <w:trPr>
          <w:trHeight w:val="433"/>
        </w:trPr>
        <w:tc>
          <w:tcPr>
            <w:tcW w:w="2845" w:type="dxa"/>
            <w:hideMark/>
          </w:tcPr>
          <w:p w14:paraId="46AAE98F" w14:textId="77777777" w:rsidR="00453AB5" w:rsidRPr="0036747C" w:rsidRDefault="00453AB5" w:rsidP="007F14C5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CEF27C" w14:textId="0F9B4FFE" w:rsidR="00453AB5" w:rsidRPr="0036747C" w:rsidRDefault="00332885" w:rsidP="009F1183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43" w:type="dxa"/>
            <w:vAlign w:val="bottom"/>
          </w:tcPr>
          <w:p w14:paraId="0F39493B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B092B" w14:textId="77777777" w:rsidR="00453AB5" w:rsidRPr="009F1183" w:rsidRDefault="00453AB5" w:rsidP="009F1183">
            <w:pPr>
              <w:tabs>
                <w:tab w:val="clear" w:pos="680"/>
                <w:tab w:val="clear" w:pos="907"/>
                <w:tab w:val="left" w:pos="577"/>
                <w:tab w:val="left" w:pos="762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1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1" w:type="dxa"/>
            <w:vAlign w:val="bottom"/>
          </w:tcPr>
          <w:p w14:paraId="595B7AF4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88D5A8" w14:textId="6476AB64" w:rsidR="00453AB5" w:rsidRPr="0036747C" w:rsidRDefault="00453AB5" w:rsidP="009F1183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32885" w:rsidRPr="00367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367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8" w:type="dxa"/>
            <w:vAlign w:val="bottom"/>
          </w:tcPr>
          <w:p w14:paraId="0D7960E8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753B7" w14:textId="77777777" w:rsidR="00453AB5" w:rsidRPr="0036747C" w:rsidRDefault="00453AB5" w:rsidP="009F1183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56A34622" w14:textId="77777777" w:rsidR="00453AB5" w:rsidRPr="0036747C" w:rsidRDefault="00453AB5" w:rsidP="00AE2B9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65819" w14:textId="77777777" w:rsidR="00453AB5" w:rsidRPr="006401FE" w:rsidRDefault="00453AB5" w:rsidP="009F1183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0B5CDC4" w14:textId="7D43E0C5" w:rsidR="00453AB5" w:rsidRDefault="00453AB5" w:rsidP="0045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1184D2E" w14:textId="360D3048" w:rsidR="00273916" w:rsidRPr="00453AB5" w:rsidRDefault="00A22316" w:rsidP="00453AB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53AB5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Pr="00453AB5">
        <w:rPr>
          <w:rFonts w:ascii="Angsana New" w:hAnsi="Angsana New" w:cs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4C55DF56" w14:textId="00F3D985" w:rsidR="00273916" w:rsidRDefault="00273916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4E500C" w:rsidRPr="00755CCE" w14:paraId="2AAE756D" w14:textId="77777777" w:rsidTr="00AE2B96">
        <w:trPr>
          <w:trHeight w:val="490"/>
        </w:trPr>
        <w:tc>
          <w:tcPr>
            <w:tcW w:w="7020" w:type="dxa"/>
          </w:tcPr>
          <w:p w14:paraId="7D6D8635" w14:textId="77777777" w:rsidR="004E500C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DC292D4" w14:textId="0B92E28C" w:rsidR="004E500C" w:rsidRPr="00F60A3E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32885" w:rsidRPr="003328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577C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32885" w:rsidRPr="003328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160" w:type="dxa"/>
          </w:tcPr>
          <w:p w14:paraId="5C87C314" w14:textId="77777777" w:rsidR="004E500C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</w:t>
            </w:r>
          </w:p>
          <w:p w14:paraId="5F53BE0A" w14:textId="77777777" w:rsidR="004E500C" w:rsidRPr="00755CCE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00C" w:rsidRPr="001E33BD" w14:paraId="093E6C61" w14:textId="77777777" w:rsidTr="00C57ECE">
        <w:trPr>
          <w:trHeight w:val="74"/>
        </w:trPr>
        <w:tc>
          <w:tcPr>
            <w:tcW w:w="7020" w:type="dxa"/>
          </w:tcPr>
          <w:p w14:paraId="01DBB0BE" w14:textId="77777777" w:rsidR="004E500C" w:rsidRPr="00097B06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641809D7" w14:textId="77777777" w:rsidR="004E500C" w:rsidRPr="00097B06" w:rsidRDefault="004E500C" w:rsidP="00AE2B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097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E500C" w:rsidRPr="001E33BD" w14:paraId="277A94C1" w14:textId="77777777" w:rsidTr="00AE2B96">
        <w:trPr>
          <w:trHeight w:val="431"/>
        </w:trPr>
        <w:tc>
          <w:tcPr>
            <w:tcW w:w="7020" w:type="dxa"/>
          </w:tcPr>
          <w:p w14:paraId="3AD0859A" w14:textId="77777777" w:rsidR="004E500C" w:rsidRPr="007973F3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2160" w:type="dxa"/>
          </w:tcPr>
          <w:p w14:paraId="6CA23FE8" w14:textId="77777777" w:rsidR="004E500C" w:rsidRPr="00097B06" w:rsidRDefault="004E500C" w:rsidP="00AE2B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4E500C" w:rsidRPr="001E33BD" w14:paraId="7F5F7838" w14:textId="77777777" w:rsidTr="00C57ECE">
        <w:trPr>
          <w:trHeight w:val="290"/>
        </w:trPr>
        <w:tc>
          <w:tcPr>
            <w:tcW w:w="7020" w:type="dxa"/>
          </w:tcPr>
          <w:p w14:paraId="24A97221" w14:textId="28CF5F40" w:rsidR="004E500C" w:rsidRPr="00097B06" w:rsidRDefault="004E500C" w:rsidP="00AE2B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32885" w:rsidRPr="003328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</w:tcPr>
          <w:p w14:paraId="138C1071" w14:textId="6CBAE86E" w:rsidR="004E500C" w:rsidRPr="008847E4" w:rsidRDefault="00686E53" w:rsidP="00AE2B96">
            <w:pPr>
              <w:tabs>
                <w:tab w:val="clear" w:pos="1871"/>
                <w:tab w:val="left" w:pos="1605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57ECE"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</w:tr>
      <w:tr w:rsidR="004E500C" w:rsidRPr="001E33BD" w14:paraId="18767F64" w14:textId="77777777" w:rsidTr="00C57ECE">
        <w:trPr>
          <w:trHeight w:val="245"/>
        </w:trPr>
        <w:tc>
          <w:tcPr>
            <w:tcW w:w="7020" w:type="dxa"/>
          </w:tcPr>
          <w:p w14:paraId="0C93ECE4" w14:textId="47E4D5A1" w:rsidR="004E500C" w:rsidRPr="00415D24" w:rsidRDefault="004E500C" w:rsidP="00AE2B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ภายหลังจาก </w:t>
            </w:r>
            <w:r w:rsidR="00332885" w:rsidRPr="0033288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 แต่ไม่เกิน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32885" w:rsidRPr="003328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1F393B6" w14:textId="7A375E29" w:rsidR="004E500C" w:rsidRPr="008847E4" w:rsidRDefault="00C57ECE" w:rsidP="00AE2B96">
            <w:pPr>
              <w:tabs>
                <w:tab w:val="clear" w:pos="1871"/>
                <w:tab w:val="left" w:pos="1605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4E500C" w:rsidRPr="001E33BD" w14:paraId="54C0A1E8" w14:textId="77777777" w:rsidTr="00C57ECE">
        <w:trPr>
          <w:trHeight w:val="190"/>
        </w:trPr>
        <w:tc>
          <w:tcPr>
            <w:tcW w:w="7020" w:type="dxa"/>
          </w:tcPr>
          <w:p w14:paraId="1501E3BE" w14:textId="77777777" w:rsidR="004E500C" w:rsidRPr="00097B06" w:rsidRDefault="004E500C" w:rsidP="00AE2B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48A9D49" w14:textId="24F94031" w:rsidR="004E500C" w:rsidRPr="008847E4" w:rsidRDefault="00C57ECE" w:rsidP="00AE2B96">
            <w:pPr>
              <w:tabs>
                <w:tab w:val="clear" w:pos="1871"/>
                <w:tab w:val="left" w:pos="1605"/>
                <w:tab w:val="left" w:pos="1941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3,496</w:t>
            </w:r>
          </w:p>
        </w:tc>
      </w:tr>
    </w:tbl>
    <w:p w14:paraId="25EC8315" w14:textId="77777777" w:rsidR="004E500C" w:rsidRPr="00453AB5" w:rsidRDefault="004E500C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5F6234" w14:textId="56A87705" w:rsidR="008F6CEA" w:rsidRPr="00BD67B2" w:rsidRDefault="008F6CEA" w:rsidP="008F6CE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46F93">
        <w:rPr>
          <w:rFonts w:ascii="Angsana New" w:hAnsi="Angsana New" w:hint="cs"/>
          <w:spacing w:val="-6"/>
          <w:sz w:val="30"/>
          <w:szCs w:val="30"/>
          <w:cs/>
        </w:rPr>
        <w:lastRenderedPageBreak/>
        <w:t>กลุ่ม</w:t>
      </w:r>
      <w:r w:rsidRPr="00546F93">
        <w:rPr>
          <w:rFonts w:ascii="Angsana New" w:hAnsi="Angsana New"/>
          <w:spacing w:val="-6"/>
          <w:sz w:val="30"/>
          <w:szCs w:val="30"/>
          <w:cs/>
        </w:rPr>
        <w:t>บริษัทมีสัญญาเช่าหลายฉบับกับ</w:t>
      </w:r>
      <w:r w:rsidRPr="00546F93">
        <w:rPr>
          <w:rFonts w:ascii="Angsana New" w:hAnsi="Angsana New" w:hint="cs"/>
          <w:spacing w:val="-6"/>
          <w:sz w:val="30"/>
          <w:szCs w:val="30"/>
          <w:cs/>
        </w:rPr>
        <w:t>บริษัทในประเทศบางแห่ง</w:t>
      </w:r>
      <w:r w:rsidRPr="00546F93">
        <w:rPr>
          <w:rFonts w:ascii="Angsana New" w:hAnsi="Angsana New"/>
          <w:spacing w:val="-6"/>
          <w:sz w:val="30"/>
          <w:szCs w:val="30"/>
          <w:cs/>
        </w:rPr>
        <w:t xml:space="preserve"> ซึ่งครอบคลุมการเช่า</w:t>
      </w:r>
      <w:r w:rsidRPr="00546F93">
        <w:rPr>
          <w:rFonts w:ascii="Angsana New" w:hAnsi="Angsana New" w:hint="cs"/>
          <w:spacing w:val="-6"/>
          <w:sz w:val="30"/>
          <w:szCs w:val="30"/>
          <w:cs/>
        </w:rPr>
        <w:t>เครื่องใช้</w:t>
      </w:r>
      <w:r w:rsidRPr="00546F93">
        <w:rPr>
          <w:rFonts w:ascii="Angsana New" w:hAnsi="Angsana New"/>
          <w:spacing w:val="-6"/>
          <w:sz w:val="30"/>
          <w:szCs w:val="30"/>
          <w:cs/>
        </w:rPr>
        <w:t>สำนักงาน</w:t>
      </w:r>
      <w:r w:rsidRPr="00546F93">
        <w:rPr>
          <w:rFonts w:ascii="Angsana New" w:hAnsi="Angsana New" w:hint="cs"/>
          <w:spacing w:val="-6"/>
          <w:sz w:val="30"/>
          <w:szCs w:val="30"/>
          <w:cs/>
        </w:rPr>
        <w:t xml:space="preserve"> รถโฟล์คลิฟท์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BD67B2">
        <w:rPr>
          <w:rFonts w:ascii="Angsana New" w:hAnsi="Angsana New"/>
          <w:sz w:val="30"/>
          <w:szCs w:val="30"/>
          <w:cs/>
        </w:rPr>
        <w:t>และอื่นๆ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ซึ่งเป็นการเช่าสินทรัพย์ที่มีมูลค่าต่ำ</w:t>
      </w:r>
      <w:r w:rsidRPr="00BD67B2">
        <w:rPr>
          <w:rFonts w:ascii="Angsana New" w:hAnsi="Angsana New"/>
          <w:sz w:val="30"/>
          <w:szCs w:val="30"/>
          <w:cs/>
        </w:rPr>
        <w:t xml:space="preserve"> โดยมีระยะเวลา </w:t>
      </w:r>
      <w:r w:rsidR="00C57ECE">
        <w:rPr>
          <w:rFonts w:ascii="Angsana New" w:hAnsi="Angsana New"/>
          <w:sz w:val="30"/>
          <w:szCs w:val="30"/>
          <w:lang w:val="en-US"/>
        </w:rPr>
        <w:t>2</w:t>
      </w:r>
      <w:r w:rsidRPr="00BD67B2">
        <w:rPr>
          <w:rFonts w:ascii="Angsana New" w:hAnsi="Angsana New"/>
          <w:sz w:val="30"/>
          <w:szCs w:val="30"/>
          <w:cs/>
        </w:rPr>
        <w:t xml:space="preserve"> </w:t>
      </w:r>
      <w:r w:rsidRPr="00546F93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546F93">
        <w:rPr>
          <w:rFonts w:ascii="Angsana New" w:hAnsi="Angsana New"/>
          <w:sz w:val="30"/>
          <w:szCs w:val="30"/>
          <w:cs/>
        </w:rPr>
        <w:t xml:space="preserve">ถึง </w:t>
      </w:r>
      <w:r w:rsidR="00C57ECE">
        <w:rPr>
          <w:rFonts w:ascii="Angsana New" w:hAnsi="Angsana New"/>
          <w:sz w:val="30"/>
          <w:szCs w:val="30"/>
          <w:lang w:val="en-US"/>
        </w:rPr>
        <w:t>4</w:t>
      </w:r>
      <w:r w:rsidRPr="00546F93">
        <w:rPr>
          <w:rFonts w:ascii="Angsana New" w:hAnsi="Angsana New" w:hint="cs"/>
          <w:sz w:val="30"/>
          <w:szCs w:val="30"/>
          <w:cs/>
        </w:rPr>
        <w:t xml:space="preserve"> ปี ซึ่งจะสิ้นสุดในระหว่างปี </w:t>
      </w:r>
      <w:r w:rsidR="00332885" w:rsidRPr="00332885">
        <w:rPr>
          <w:rFonts w:ascii="Angsana New" w:hAnsi="Angsana New"/>
          <w:sz w:val="30"/>
          <w:szCs w:val="30"/>
          <w:lang w:val="en-US"/>
        </w:rPr>
        <w:t>2564</w:t>
      </w:r>
      <w:r w:rsidRPr="00546F93">
        <w:rPr>
          <w:rFonts w:ascii="Angsana New" w:hAnsi="Angsana New" w:hint="cs"/>
          <w:sz w:val="30"/>
          <w:szCs w:val="30"/>
          <w:cs/>
        </w:rPr>
        <w:t xml:space="preserve"> ถึง</w:t>
      </w:r>
      <w:r w:rsidRPr="00BD67B2">
        <w:rPr>
          <w:rFonts w:ascii="Angsana New" w:hAnsi="Angsana New" w:hint="cs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/>
          <w:sz w:val="30"/>
          <w:szCs w:val="30"/>
          <w:lang w:val="en-US"/>
        </w:rPr>
        <w:t>2566</w:t>
      </w:r>
    </w:p>
    <w:p w14:paraId="402B38B4" w14:textId="0F328805" w:rsidR="006B6A55" w:rsidRDefault="006B6A55" w:rsidP="000A0615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8F6CEA" w:rsidRPr="00755CCE" w14:paraId="0E3B6A39" w14:textId="77777777" w:rsidTr="00AE2B96">
        <w:trPr>
          <w:trHeight w:val="465"/>
        </w:trPr>
        <w:tc>
          <w:tcPr>
            <w:tcW w:w="7020" w:type="dxa"/>
          </w:tcPr>
          <w:p w14:paraId="66224894" w14:textId="77777777" w:rsidR="008F6CEA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C474A6E" w14:textId="3D5C20ED" w:rsidR="008F6CEA" w:rsidRPr="00F60A3E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32885" w:rsidRPr="003328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577C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32885" w:rsidRPr="003328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160" w:type="dxa"/>
          </w:tcPr>
          <w:p w14:paraId="65FF30AE" w14:textId="77777777" w:rsidR="008F6CEA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</w:t>
            </w:r>
          </w:p>
          <w:p w14:paraId="09FB716F" w14:textId="77777777" w:rsidR="008F6CEA" w:rsidRPr="00755CCE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CEA" w:rsidRPr="001E33BD" w14:paraId="540055AD" w14:textId="77777777" w:rsidTr="00AE2B96">
        <w:trPr>
          <w:trHeight w:val="409"/>
        </w:trPr>
        <w:tc>
          <w:tcPr>
            <w:tcW w:w="7020" w:type="dxa"/>
          </w:tcPr>
          <w:p w14:paraId="1866B758" w14:textId="77777777" w:rsidR="008F6CEA" w:rsidRPr="00097B06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7946C02" w14:textId="77777777" w:rsidR="008F6CEA" w:rsidRPr="00097B06" w:rsidRDefault="008F6CEA" w:rsidP="00AE2B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097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F6CEA" w:rsidRPr="001E33BD" w14:paraId="196D8D8F" w14:textId="77777777" w:rsidTr="00AE2B96">
        <w:trPr>
          <w:trHeight w:val="409"/>
        </w:trPr>
        <w:tc>
          <w:tcPr>
            <w:tcW w:w="7020" w:type="dxa"/>
          </w:tcPr>
          <w:p w14:paraId="2BE3BC98" w14:textId="77777777" w:rsidR="008F6CEA" w:rsidRPr="007973F3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73F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ภาระผูกพันอื่นๆ </w:t>
            </w:r>
          </w:p>
        </w:tc>
        <w:tc>
          <w:tcPr>
            <w:tcW w:w="2160" w:type="dxa"/>
          </w:tcPr>
          <w:p w14:paraId="5AC6D887" w14:textId="77777777" w:rsidR="008F6CEA" w:rsidRPr="00097B06" w:rsidRDefault="008F6CEA" w:rsidP="00AE2B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6CEA" w:rsidRPr="001E33BD" w14:paraId="3F565DD7" w14:textId="77777777" w:rsidTr="00C57ECE">
        <w:trPr>
          <w:trHeight w:val="409"/>
        </w:trPr>
        <w:tc>
          <w:tcPr>
            <w:tcW w:w="7020" w:type="dxa"/>
          </w:tcPr>
          <w:p w14:paraId="1ADC6A9D" w14:textId="77777777" w:rsidR="008F6CEA" w:rsidRPr="00BA64D6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เลเตอร์ออฟเครดิตที่ยังไม่ได้ใช้</w:t>
            </w:r>
          </w:p>
        </w:tc>
        <w:tc>
          <w:tcPr>
            <w:tcW w:w="2160" w:type="dxa"/>
          </w:tcPr>
          <w:p w14:paraId="14F2BD57" w14:textId="17981824" w:rsidR="008F6CEA" w:rsidRPr="004E0DB3" w:rsidRDefault="00140518" w:rsidP="00AE2B96">
            <w:pPr>
              <w:tabs>
                <w:tab w:val="clear" w:pos="1871"/>
                <w:tab w:val="left" w:pos="1605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0DB3">
              <w:rPr>
                <w:rFonts w:asciiTheme="majorBidi" w:hAnsiTheme="majorBidi" w:cstheme="majorBidi"/>
                <w:sz w:val="30"/>
                <w:szCs w:val="30"/>
              </w:rPr>
              <w:t>47,402</w:t>
            </w:r>
          </w:p>
        </w:tc>
      </w:tr>
      <w:tr w:rsidR="008F6CEA" w:rsidRPr="00C57ECE" w14:paraId="47222BC8" w14:textId="77777777" w:rsidTr="00C57ECE">
        <w:trPr>
          <w:trHeight w:val="371"/>
        </w:trPr>
        <w:tc>
          <w:tcPr>
            <w:tcW w:w="7020" w:type="dxa"/>
          </w:tcPr>
          <w:p w14:paraId="6F5AD386" w14:textId="77777777" w:rsidR="008F6CEA" w:rsidRPr="00097B06" w:rsidRDefault="008F6CEA" w:rsidP="00AE2B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60" w:type="dxa"/>
          </w:tcPr>
          <w:p w14:paraId="0A71B465" w14:textId="40ED2C98" w:rsidR="008F6CEA" w:rsidRPr="004E0DB3" w:rsidRDefault="00686E53" w:rsidP="00AE2B96">
            <w:pPr>
              <w:tabs>
                <w:tab w:val="clear" w:pos="1871"/>
                <w:tab w:val="left" w:pos="1605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0DB3">
              <w:rPr>
                <w:rFonts w:asciiTheme="majorBidi" w:hAnsiTheme="majorBidi" w:cstheme="majorBidi"/>
                <w:sz w:val="30"/>
                <w:szCs w:val="30"/>
              </w:rPr>
              <w:t>121,123</w:t>
            </w:r>
          </w:p>
        </w:tc>
      </w:tr>
      <w:tr w:rsidR="00C57ECE" w:rsidRPr="00C57ECE" w14:paraId="5E02C678" w14:textId="77777777" w:rsidTr="00C57ECE">
        <w:trPr>
          <w:trHeight w:val="371"/>
        </w:trPr>
        <w:tc>
          <w:tcPr>
            <w:tcW w:w="7020" w:type="dxa"/>
          </w:tcPr>
          <w:p w14:paraId="7E8C743F" w14:textId="3599C140" w:rsidR="00C57ECE" w:rsidRPr="00C57ECE" w:rsidRDefault="00C57ECE" w:rsidP="00AE2B9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D5481C1" w14:textId="675AF176" w:rsidR="00C57ECE" w:rsidRPr="00C57ECE" w:rsidRDefault="00C57ECE" w:rsidP="00AE2B96">
            <w:pPr>
              <w:tabs>
                <w:tab w:val="clear" w:pos="1871"/>
                <w:tab w:val="left" w:pos="1605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7A02">
              <w:rPr>
                <w:rFonts w:asciiTheme="majorBidi" w:hAnsiTheme="majorBidi" w:cstheme="majorBidi"/>
                <w:sz w:val="30"/>
                <w:szCs w:val="30"/>
              </w:rPr>
              <w:t>17,900</w:t>
            </w:r>
          </w:p>
        </w:tc>
      </w:tr>
      <w:tr w:rsidR="008F6CEA" w:rsidRPr="001E33BD" w14:paraId="737ECF82" w14:textId="77777777" w:rsidTr="00C57ECE">
        <w:trPr>
          <w:trHeight w:val="208"/>
        </w:trPr>
        <w:tc>
          <w:tcPr>
            <w:tcW w:w="7020" w:type="dxa"/>
          </w:tcPr>
          <w:p w14:paraId="04F66E21" w14:textId="77777777" w:rsidR="008F6CEA" w:rsidRPr="00097B06" w:rsidRDefault="008F6CEA" w:rsidP="00AE2B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CEB8CA0" w14:textId="175070A3" w:rsidR="008F6CEA" w:rsidRPr="004E0DB3" w:rsidRDefault="00140518" w:rsidP="00AE2B96">
            <w:pPr>
              <w:tabs>
                <w:tab w:val="clear" w:pos="1871"/>
                <w:tab w:val="left" w:pos="1605"/>
              </w:tabs>
              <w:spacing w:line="240" w:lineRule="auto"/>
              <w:ind w:right="3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C57E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4E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57E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4E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</w:tr>
    </w:tbl>
    <w:p w14:paraId="5500BC6C" w14:textId="6AE935A0" w:rsidR="00BD67B2" w:rsidRPr="00453AB5" w:rsidRDefault="00BD67B2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A935C6" w14:textId="313B1059" w:rsidR="002632CF" w:rsidRPr="00453AB5" w:rsidRDefault="002632CF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41EEEFE9" w14:textId="0676A5B9" w:rsidR="002632CF" w:rsidRPr="00453AB5" w:rsidRDefault="002632CF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10C06926" w14:textId="408EA076" w:rsidR="002632CF" w:rsidRDefault="002632CF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sectPr w:rsidR="002632CF" w:rsidSect="00B16945">
      <w:head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D8FBF5" w14:textId="77777777" w:rsidR="00390E5F" w:rsidRDefault="00390E5F" w:rsidP="004956B4">
      <w:r>
        <w:separator/>
      </w:r>
    </w:p>
  </w:endnote>
  <w:endnote w:type="continuationSeparator" w:id="0">
    <w:p w14:paraId="5B33A2D4" w14:textId="77777777" w:rsidR="00390E5F" w:rsidRDefault="00390E5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6326668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5CF6F52" w14:textId="38B95385" w:rsidR="00390E5F" w:rsidRPr="00991836" w:rsidRDefault="00390E5F" w:rsidP="0099183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91836">
          <w:rPr>
            <w:rFonts w:ascii="Angsana New" w:hAnsi="Angsana New" w:hint="cs"/>
            <w:sz w:val="30"/>
            <w:szCs w:val="30"/>
          </w:rPr>
          <w:fldChar w:fldCharType="begin"/>
        </w:r>
        <w:r w:rsidRPr="00991836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91836">
          <w:rPr>
            <w:rFonts w:ascii="Angsana New" w:hAnsi="Angsana New" w:hint="cs"/>
            <w:sz w:val="30"/>
            <w:szCs w:val="30"/>
          </w:rPr>
          <w:fldChar w:fldCharType="separate"/>
        </w:r>
        <w:r w:rsidRPr="00332885">
          <w:rPr>
            <w:rFonts w:ascii="Angsana New" w:hAnsi="Angsana New" w:hint="cs"/>
            <w:noProof/>
            <w:sz w:val="30"/>
            <w:szCs w:val="30"/>
            <w:lang w:val="en-US"/>
          </w:rPr>
          <w:t>2</w:t>
        </w:r>
        <w:r w:rsidRPr="00991836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95841" w14:textId="1CBCC916" w:rsidR="00390E5F" w:rsidRPr="00553844" w:rsidRDefault="00390E5F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332885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5AB9A2B" w14:textId="77777777" w:rsidR="00390E5F" w:rsidRDefault="00390E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1F952" w14:textId="0FA32476" w:rsidR="00390E5F" w:rsidRPr="00D83CBA" w:rsidRDefault="00390E5F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390E5F" w:rsidRPr="00AE75D6" w:rsidRDefault="00390E5F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1521E" w14:textId="3EC263CE" w:rsidR="00390E5F" w:rsidRPr="00553844" w:rsidRDefault="00390E5F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332885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A8414F" w14:textId="77777777" w:rsidR="00390E5F" w:rsidRDefault="00390E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A72390" w14:textId="77777777" w:rsidR="00390E5F" w:rsidRDefault="00390E5F" w:rsidP="004956B4">
      <w:r>
        <w:separator/>
      </w:r>
    </w:p>
  </w:footnote>
  <w:footnote w:type="continuationSeparator" w:id="0">
    <w:p w14:paraId="6D3CBA65" w14:textId="77777777" w:rsidR="00390E5F" w:rsidRDefault="00390E5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8C7D9" w14:textId="77777777" w:rsidR="00390E5F" w:rsidRDefault="00390E5F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3A47AA92" w14:textId="5CF772A9" w:rsidR="00390E5F" w:rsidRDefault="00390E5F" w:rsidP="00E26D5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6D7AA1F2" w14:textId="7CBBE537" w:rsidR="00390E5F" w:rsidRPr="00B755EC" w:rsidRDefault="00390E5F" w:rsidP="001464A2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332885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Pr="00332885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1EFDB79C" w14:textId="77777777" w:rsidR="00390E5F" w:rsidRPr="00A65EF6" w:rsidRDefault="00390E5F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94798" w14:textId="77777777" w:rsidR="00390E5F" w:rsidRPr="00406DA7" w:rsidRDefault="00390E5F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016C5F2D" w14:textId="77777777" w:rsidR="00390E5F" w:rsidRPr="00406DA7" w:rsidRDefault="00390E5F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358BE35E" w14:textId="77777777" w:rsidR="00390E5F" w:rsidRPr="002E2783" w:rsidRDefault="00390E5F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29E5275" w14:textId="34D416FE" w:rsidR="00390E5F" w:rsidRPr="00A65EF6" w:rsidRDefault="00390E5F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332885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332885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332885">
      <w:rPr>
        <w:rFonts w:ascii="Angsana New" w:hAnsi="Angsana New" w:cs="Angsana New"/>
        <w:b/>
        <w:bCs/>
        <w:sz w:val="32"/>
        <w:szCs w:val="32"/>
      </w:rPr>
      <w:t>2549</w:t>
    </w:r>
  </w:p>
  <w:p w14:paraId="1ECE387C" w14:textId="77777777" w:rsidR="00390E5F" w:rsidRDefault="00390E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05304" w14:textId="77777777" w:rsidR="00390E5F" w:rsidRDefault="00390E5F" w:rsidP="009E578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15FDA0AA" w14:textId="5C0598C0" w:rsidR="00390E5F" w:rsidRDefault="00390E5F" w:rsidP="009E578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15F96C2C" w14:textId="5FAD29A9" w:rsidR="00390E5F" w:rsidRPr="00B755EC" w:rsidRDefault="00390E5F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332885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Pr="00332885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7323979" w14:textId="77777777" w:rsidR="00390E5F" w:rsidRPr="00A65EF6" w:rsidRDefault="00390E5F" w:rsidP="009E57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AF54B" w14:textId="77777777" w:rsidR="00390E5F" w:rsidRPr="00406DA7" w:rsidRDefault="00390E5F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6A61177C" w14:textId="77777777" w:rsidR="00390E5F" w:rsidRPr="00406DA7" w:rsidRDefault="00390E5F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29CED6B3" w14:textId="77777777" w:rsidR="00390E5F" w:rsidRPr="002E2783" w:rsidRDefault="00390E5F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F0F6505" w14:textId="0212A91A" w:rsidR="00390E5F" w:rsidRPr="00A65EF6" w:rsidRDefault="00390E5F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332885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332885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332885">
      <w:rPr>
        <w:rFonts w:ascii="Angsana New" w:hAnsi="Angsana New" w:cs="Angsana New"/>
        <w:b/>
        <w:bCs/>
        <w:sz w:val="32"/>
        <w:szCs w:val="32"/>
      </w:rPr>
      <w:t>2549</w:t>
    </w:r>
  </w:p>
  <w:p w14:paraId="0CA36269" w14:textId="77777777" w:rsidR="00390E5F" w:rsidRDefault="00390E5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B84FB" w14:textId="77777777" w:rsidR="00390E5F" w:rsidRDefault="00390E5F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1A296196" w14:textId="77777777" w:rsidR="00390E5F" w:rsidRDefault="00390E5F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1187285F" w14:textId="27ECF85A" w:rsidR="00390E5F" w:rsidRPr="00B755EC" w:rsidRDefault="00390E5F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332885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Pr="00332885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CF106D0" w14:textId="77777777" w:rsidR="00390E5F" w:rsidRPr="00C8434E" w:rsidRDefault="00390E5F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D10D4" w14:textId="77777777" w:rsidR="00390E5F" w:rsidRDefault="00390E5F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635B7A3E" w14:textId="77777777" w:rsidR="00390E5F" w:rsidRDefault="00390E5F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76D8593" w14:textId="153539AA" w:rsidR="00390E5F" w:rsidRPr="00B755EC" w:rsidRDefault="00390E5F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332885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Pr="00332885">
      <w:rPr>
        <w:rFonts w:ascii="Angsana New" w:hAnsi="Angsana New" w:cs="Angsana New"/>
        <w:b/>
        <w:bCs/>
        <w:sz w:val="32"/>
        <w:szCs w:val="32"/>
      </w:rPr>
      <w:t>2564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FAA2534" w14:textId="77777777" w:rsidR="00390E5F" w:rsidRPr="00C8434E" w:rsidRDefault="00390E5F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9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6"/>
  </w:num>
  <w:num w:numId="14">
    <w:abstractNumId w:val="22"/>
  </w:num>
  <w:num w:numId="15">
    <w:abstractNumId w:val="26"/>
  </w:num>
  <w:num w:numId="16">
    <w:abstractNumId w:val="41"/>
  </w:num>
  <w:num w:numId="17">
    <w:abstractNumId w:val="43"/>
  </w:num>
  <w:num w:numId="18">
    <w:abstractNumId w:val="33"/>
  </w:num>
  <w:num w:numId="19">
    <w:abstractNumId w:val="39"/>
  </w:num>
  <w:num w:numId="20">
    <w:abstractNumId w:val="15"/>
  </w:num>
  <w:num w:numId="21">
    <w:abstractNumId w:val="21"/>
  </w:num>
  <w:num w:numId="22">
    <w:abstractNumId w:val="25"/>
  </w:num>
  <w:num w:numId="23">
    <w:abstractNumId w:val="27"/>
  </w:num>
  <w:num w:numId="24">
    <w:abstractNumId w:val="17"/>
  </w:num>
  <w:num w:numId="25">
    <w:abstractNumId w:val="18"/>
  </w:num>
  <w:num w:numId="26">
    <w:abstractNumId w:val="42"/>
  </w:num>
  <w:num w:numId="27">
    <w:abstractNumId w:val="32"/>
  </w:num>
  <w:num w:numId="28">
    <w:abstractNumId w:val="14"/>
  </w:num>
  <w:num w:numId="29">
    <w:abstractNumId w:val="13"/>
  </w:num>
  <w:num w:numId="30">
    <w:abstractNumId w:val="37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40"/>
  </w:num>
  <w:num w:numId="36">
    <w:abstractNumId w:val="12"/>
  </w:num>
  <w:num w:numId="37">
    <w:abstractNumId w:val="16"/>
  </w:num>
  <w:num w:numId="38">
    <w:abstractNumId w:val="44"/>
  </w:num>
  <w:num w:numId="39">
    <w:abstractNumId w:val="38"/>
  </w:num>
  <w:num w:numId="40">
    <w:abstractNumId w:val="35"/>
  </w:num>
  <w:num w:numId="41">
    <w:abstractNumId w:val="29"/>
  </w:num>
  <w:num w:numId="42">
    <w:abstractNumId w:val="34"/>
  </w:num>
  <w:num w:numId="43">
    <w:abstractNumId w:val="28"/>
  </w:num>
  <w:num w:numId="44">
    <w:abstractNumId w:val="31"/>
  </w:num>
  <w:num w:numId="45">
    <w:abstractNumId w:val="30"/>
  </w:num>
  <w:num w:numId="4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638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B4"/>
    <w:rsid w:val="000249EA"/>
    <w:rsid w:val="000251B2"/>
    <w:rsid w:val="00025C34"/>
    <w:rsid w:val="00025DB7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74DA"/>
    <w:rsid w:val="00057A9F"/>
    <w:rsid w:val="00057E6D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30CF"/>
    <w:rsid w:val="000733C5"/>
    <w:rsid w:val="000736B4"/>
    <w:rsid w:val="00073A84"/>
    <w:rsid w:val="00073DFD"/>
    <w:rsid w:val="000744FA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804"/>
    <w:rsid w:val="000839FB"/>
    <w:rsid w:val="00083A5C"/>
    <w:rsid w:val="00083D2B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C9A"/>
    <w:rsid w:val="00087F52"/>
    <w:rsid w:val="000902A6"/>
    <w:rsid w:val="000903C4"/>
    <w:rsid w:val="00090776"/>
    <w:rsid w:val="0009090A"/>
    <w:rsid w:val="0009097B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6E"/>
    <w:rsid w:val="00097687"/>
    <w:rsid w:val="000977BB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72D9"/>
    <w:rsid w:val="000B05E8"/>
    <w:rsid w:val="000B067D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898"/>
    <w:rsid w:val="00120992"/>
    <w:rsid w:val="001209E9"/>
    <w:rsid w:val="00120B1A"/>
    <w:rsid w:val="00121C24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59E6"/>
    <w:rsid w:val="00166233"/>
    <w:rsid w:val="0016667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BC0"/>
    <w:rsid w:val="00185EF9"/>
    <w:rsid w:val="00186CED"/>
    <w:rsid w:val="001873FA"/>
    <w:rsid w:val="00187530"/>
    <w:rsid w:val="00187796"/>
    <w:rsid w:val="00187E44"/>
    <w:rsid w:val="00190ED2"/>
    <w:rsid w:val="0019117A"/>
    <w:rsid w:val="00191396"/>
    <w:rsid w:val="00191529"/>
    <w:rsid w:val="001915A5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5D2"/>
    <w:rsid w:val="00193A2A"/>
    <w:rsid w:val="00194B34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C67"/>
    <w:rsid w:val="001B06EC"/>
    <w:rsid w:val="001B083A"/>
    <w:rsid w:val="001B0ABD"/>
    <w:rsid w:val="001B0E05"/>
    <w:rsid w:val="001B1C98"/>
    <w:rsid w:val="001B1F7E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532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BBB"/>
    <w:rsid w:val="001E4C89"/>
    <w:rsid w:val="001E4F07"/>
    <w:rsid w:val="001E4FBC"/>
    <w:rsid w:val="001E592A"/>
    <w:rsid w:val="001E5DB7"/>
    <w:rsid w:val="001E6471"/>
    <w:rsid w:val="001E6CA3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385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9D3"/>
    <w:rsid w:val="00207A73"/>
    <w:rsid w:val="0021056F"/>
    <w:rsid w:val="002109C2"/>
    <w:rsid w:val="00210B18"/>
    <w:rsid w:val="00210FB4"/>
    <w:rsid w:val="00211566"/>
    <w:rsid w:val="00211981"/>
    <w:rsid w:val="00211E97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18A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7E5"/>
    <w:rsid w:val="00264AAF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B7D"/>
    <w:rsid w:val="00271505"/>
    <w:rsid w:val="00271782"/>
    <w:rsid w:val="00271980"/>
    <w:rsid w:val="00271AEB"/>
    <w:rsid w:val="00271B96"/>
    <w:rsid w:val="00271EFB"/>
    <w:rsid w:val="00271EFD"/>
    <w:rsid w:val="00272141"/>
    <w:rsid w:val="00272871"/>
    <w:rsid w:val="002732A1"/>
    <w:rsid w:val="002732FE"/>
    <w:rsid w:val="00273916"/>
    <w:rsid w:val="00273F8D"/>
    <w:rsid w:val="00275011"/>
    <w:rsid w:val="0027502E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125"/>
    <w:rsid w:val="002933E4"/>
    <w:rsid w:val="002934A0"/>
    <w:rsid w:val="00293CA3"/>
    <w:rsid w:val="002942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479"/>
    <w:rsid w:val="002A0CA3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5498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10"/>
    <w:rsid w:val="002F1BC6"/>
    <w:rsid w:val="002F1CD1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93"/>
    <w:rsid w:val="003110B2"/>
    <w:rsid w:val="00311211"/>
    <w:rsid w:val="003120A8"/>
    <w:rsid w:val="003122FE"/>
    <w:rsid w:val="00312EFA"/>
    <w:rsid w:val="00312FA0"/>
    <w:rsid w:val="00314756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60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BF"/>
    <w:rsid w:val="003873D5"/>
    <w:rsid w:val="00387935"/>
    <w:rsid w:val="00387FB3"/>
    <w:rsid w:val="003900AD"/>
    <w:rsid w:val="003904D0"/>
    <w:rsid w:val="003905F6"/>
    <w:rsid w:val="0039079C"/>
    <w:rsid w:val="00390E5F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4E8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3F6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CC"/>
    <w:rsid w:val="004A3B8B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3A74"/>
    <w:rsid w:val="004D3A85"/>
    <w:rsid w:val="004D3B30"/>
    <w:rsid w:val="004D3C09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DB3"/>
    <w:rsid w:val="004E118C"/>
    <w:rsid w:val="004E134F"/>
    <w:rsid w:val="004E16A0"/>
    <w:rsid w:val="004E16B7"/>
    <w:rsid w:val="004E181B"/>
    <w:rsid w:val="004E1EE7"/>
    <w:rsid w:val="004E222B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17E5"/>
    <w:rsid w:val="004F1975"/>
    <w:rsid w:val="004F1C2B"/>
    <w:rsid w:val="004F1E3D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F53"/>
    <w:rsid w:val="0052687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50040"/>
    <w:rsid w:val="00550297"/>
    <w:rsid w:val="0055031C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F30"/>
    <w:rsid w:val="00567017"/>
    <w:rsid w:val="005675BD"/>
    <w:rsid w:val="00567F40"/>
    <w:rsid w:val="005700DA"/>
    <w:rsid w:val="00570266"/>
    <w:rsid w:val="00570320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C42"/>
    <w:rsid w:val="00581E78"/>
    <w:rsid w:val="00581F7E"/>
    <w:rsid w:val="00582580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DEC"/>
    <w:rsid w:val="005A2018"/>
    <w:rsid w:val="005A23AE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64A0"/>
    <w:rsid w:val="005D65BB"/>
    <w:rsid w:val="005D66C9"/>
    <w:rsid w:val="005D676E"/>
    <w:rsid w:val="005D6CCA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5557"/>
    <w:rsid w:val="005F59ED"/>
    <w:rsid w:val="005F59FB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2204"/>
    <w:rsid w:val="00602595"/>
    <w:rsid w:val="00602EDA"/>
    <w:rsid w:val="006030D0"/>
    <w:rsid w:val="006034AB"/>
    <w:rsid w:val="00603F88"/>
    <w:rsid w:val="0060404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E58"/>
    <w:rsid w:val="00662036"/>
    <w:rsid w:val="0066249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4385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1DAD"/>
    <w:rsid w:val="00682149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4AD"/>
    <w:rsid w:val="00687E3D"/>
    <w:rsid w:val="00690174"/>
    <w:rsid w:val="0069020D"/>
    <w:rsid w:val="0069066E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4065"/>
    <w:rsid w:val="006A431E"/>
    <w:rsid w:val="006A458D"/>
    <w:rsid w:val="006A4904"/>
    <w:rsid w:val="006A4D21"/>
    <w:rsid w:val="006A50C1"/>
    <w:rsid w:val="006A5300"/>
    <w:rsid w:val="006A562C"/>
    <w:rsid w:val="006A59B4"/>
    <w:rsid w:val="006A5BB8"/>
    <w:rsid w:val="006A6177"/>
    <w:rsid w:val="006A6373"/>
    <w:rsid w:val="006A664E"/>
    <w:rsid w:val="006A6890"/>
    <w:rsid w:val="006A6CF3"/>
    <w:rsid w:val="006A6D4C"/>
    <w:rsid w:val="006A7432"/>
    <w:rsid w:val="006B00B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C8F"/>
    <w:rsid w:val="006F0F54"/>
    <w:rsid w:val="006F13B9"/>
    <w:rsid w:val="006F198E"/>
    <w:rsid w:val="006F1F4C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20032"/>
    <w:rsid w:val="00720732"/>
    <w:rsid w:val="00720B23"/>
    <w:rsid w:val="00721025"/>
    <w:rsid w:val="00721908"/>
    <w:rsid w:val="0072192A"/>
    <w:rsid w:val="00721B18"/>
    <w:rsid w:val="00721FC2"/>
    <w:rsid w:val="0072292C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C98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2EE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F1B"/>
    <w:rsid w:val="00816578"/>
    <w:rsid w:val="008168B8"/>
    <w:rsid w:val="00816ABC"/>
    <w:rsid w:val="00816E5A"/>
    <w:rsid w:val="00817073"/>
    <w:rsid w:val="00817D70"/>
    <w:rsid w:val="008207A9"/>
    <w:rsid w:val="008212F0"/>
    <w:rsid w:val="008216C7"/>
    <w:rsid w:val="00822257"/>
    <w:rsid w:val="00822B13"/>
    <w:rsid w:val="00822FD7"/>
    <w:rsid w:val="0082308D"/>
    <w:rsid w:val="00823623"/>
    <w:rsid w:val="00823BD4"/>
    <w:rsid w:val="00823C83"/>
    <w:rsid w:val="00824289"/>
    <w:rsid w:val="008242DF"/>
    <w:rsid w:val="008245DD"/>
    <w:rsid w:val="00825CD2"/>
    <w:rsid w:val="008268F9"/>
    <w:rsid w:val="00827453"/>
    <w:rsid w:val="008276D7"/>
    <w:rsid w:val="00827A0A"/>
    <w:rsid w:val="00827A0D"/>
    <w:rsid w:val="00827C40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A0C"/>
    <w:rsid w:val="00866EB1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A72"/>
    <w:rsid w:val="00882F73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D83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53E"/>
    <w:rsid w:val="008D06BE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4D1D"/>
    <w:rsid w:val="008E5151"/>
    <w:rsid w:val="008E55AA"/>
    <w:rsid w:val="008E57A9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B7A"/>
    <w:rsid w:val="008F1BBB"/>
    <w:rsid w:val="008F1CAE"/>
    <w:rsid w:val="008F1CD9"/>
    <w:rsid w:val="008F294E"/>
    <w:rsid w:val="008F2B8D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7E"/>
    <w:rsid w:val="00916110"/>
    <w:rsid w:val="00916117"/>
    <w:rsid w:val="009162EC"/>
    <w:rsid w:val="00916A5C"/>
    <w:rsid w:val="00916B35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458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A97"/>
    <w:rsid w:val="00945FBB"/>
    <w:rsid w:val="00946302"/>
    <w:rsid w:val="00947819"/>
    <w:rsid w:val="00947C06"/>
    <w:rsid w:val="009503F6"/>
    <w:rsid w:val="009506B6"/>
    <w:rsid w:val="00950AF3"/>
    <w:rsid w:val="00950C14"/>
    <w:rsid w:val="00950E8E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D2E"/>
    <w:rsid w:val="00962DC7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EE6"/>
    <w:rsid w:val="00972FCB"/>
    <w:rsid w:val="0097316B"/>
    <w:rsid w:val="009732FD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8B2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388"/>
    <w:rsid w:val="009E3B47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2414"/>
    <w:rsid w:val="009F2431"/>
    <w:rsid w:val="009F25AA"/>
    <w:rsid w:val="009F290E"/>
    <w:rsid w:val="009F2A0B"/>
    <w:rsid w:val="009F3363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BD"/>
    <w:rsid w:val="00A25805"/>
    <w:rsid w:val="00A25E2C"/>
    <w:rsid w:val="00A261D9"/>
    <w:rsid w:val="00A26458"/>
    <w:rsid w:val="00A2688C"/>
    <w:rsid w:val="00A26AD9"/>
    <w:rsid w:val="00A26FFF"/>
    <w:rsid w:val="00A27844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7F7"/>
    <w:rsid w:val="00A33FC1"/>
    <w:rsid w:val="00A34373"/>
    <w:rsid w:val="00A34BDA"/>
    <w:rsid w:val="00A351B4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FCC"/>
    <w:rsid w:val="00A4071E"/>
    <w:rsid w:val="00A409FE"/>
    <w:rsid w:val="00A40EDA"/>
    <w:rsid w:val="00A41772"/>
    <w:rsid w:val="00A42120"/>
    <w:rsid w:val="00A42778"/>
    <w:rsid w:val="00A427B3"/>
    <w:rsid w:val="00A4286C"/>
    <w:rsid w:val="00A42D37"/>
    <w:rsid w:val="00A4301D"/>
    <w:rsid w:val="00A43481"/>
    <w:rsid w:val="00A4383C"/>
    <w:rsid w:val="00A447F4"/>
    <w:rsid w:val="00A44B04"/>
    <w:rsid w:val="00A44F69"/>
    <w:rsid w:val="00A4520D"/>
    <w:rsid w:val="00A45518"/>
    <w:rsid w:val="00A4674D"/>
    <w:rsid w:val="00A472F1"/>
    <w:rsid w:val="00A47865"/>
    <w:rsid w:val="00A47900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57E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3E3"/>
    <w:rsid w:val="00AA0B1E"/>
    <w:rsid w:val="00AA128A"/>
    <w:rsid w:val="00AA17CC"/>
    <w:rsid w:val="00AA2514"/>
    <w:rsid w:val="00AA285F"/>
    <w:rsid w:val="00AA3B2E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430"/>
    <w:rsid w:val="00AB56B2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DC4"/>
    <w:rsid w:val="00AC4EC9"/>
    <w:rsid w:val="00AC5092"/>
    <w:rsid w:val="00AC527C"/>
    <w:rsid w:val="00AC55CC"/>
    <w:rsid w:val="00AC55FD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3B7"/>
    <w:rsid w:val="00AD0681"/>
    <w:rsid w:val="00AD1AA4"/>
    <w:rsid w:val="00AD1C9C"/>
    <w:rsid w:val="00AD1D41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D9"/>
    <w:rsid w:val="00AD564C"/>
    <w:rsid w:val="00AD5704"/>
    <w:rsid w:val="00AD670B"/>
    <w:rsid w:val="00AD6FFE"/>
    <w:rsid w:val="00AD7114"/>
    <w:rsid w:val="00AD7272"/>
    <w:rsid w:val="00AD72B1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D06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E4D"/>
    <w:rsid w:val="00B50EBB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10B7"/>
    <w:rsid w:val="00B7118F"/>
    <w:rsid w:val="00B719A1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73"/>
    <w:rsid w:val="00BA2ADE"/>
    <w:rsid w:val="00BA33D5"/>
    <w:rsid w:val="00BA3639"/>
    <w:rsid w:val="00BA38ED"/>
    <w:rsid w:val="00BA3AB4"/>
    <w:rsid w:val="00BA3B2B"/>
    <w:rsid w:val="00BA426B"/>
    <w:rsid w:val="00BA451E"/>
    <w:rsid w:val="00BA4D9B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EB2"/>
    <w:rsid w:val="00BB203E"/>
    <w:rsid w:val="00BB20D7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3160"/>
    <w:rsid w:val="00BC3389"/>
    <w:rsid w:val="00BC3944"/>
    <w:rsid w:val="00BC3D6F"/>
    <w:rsid w:val="00BC40CF"/>
    <w:rsid w:val="00BC482A"/>
    <w:rsid w:val="00BC499B"/>
    <w:rsid w:val="00BC4FCB"/>
    <w:rsid w:val="00BC503B"/>
    <w:rsid w:val="00BC5437"/>
    <w:rsid w:val="00BC56C4"/>
    <w:rsid w:val="00BC5967"/>
    <w:rsid w:val="00BC5B04"/>
    <w:rsid w:val="00BC6240"/>
    <w:rsid w:val="00BC6329"/>
    <w:rsid w:val="00BC67B4"/>
    <w:rsid w:val="00BC6C23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215"/>
    <w:rsid w:val="00C03347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57ECE"/>
    <w:rsid w:val="00C6073B"/>
    <w:rsid w:val="00C607E3"/>
    <w:rsid w:val="00C60986"/>
    <w:rsid w:val="00C6099A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1206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414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5A12"/>
    <w:rsid w:val="00CD5FF4"/>
    <w:rsid w:val="00CD63EC"/>
    <w:rsid w:val="00CD6A3A"/>
    <w:rsid w:val="00CD6E80"/>
    <w:rsid w:val="00CD7333"/>
    <w:rsid w:val="00CD7460"/>
    <w:rsid w:val="00CD7B4D"/>
    <w:rsid w:val="00CD7C9A"/>
    <w:rsid w:val="00CD7D4B"/>
    <w:rsid w:val="00CD7FBA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31D2"/>
    <w:rsid w:val="00D33735"/>
    <w:rsid w:val="00D33778"/>
    <w:rsid w:val="00D338CE"/>
    <w:rsid w:val="00D33DB3"/>
    <w:rsid w:val="00D34001"/>
    <w:rsid w:val="00D34294"/>
    <w:rsid w:val="00D34470"/>
    <w:rsid w:val="00D34851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F05"/>
    <w:rsid w:val="00D5511A"/>
    <w:rsid w:val="00D557B4"/>
    <w:rsid w:val="00D5616F"/>
    <w:rsid w:val="00D56661"/>
    <w:rsid w:val="00D56733"/>
    <w:rsid w:val="00D5686A"/>
    <w:rsid w:val="00D56EBF"/>
    <w:rsid w:val="00D57102"/>
    <w:rsid w:val="00D577C2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B"/>
    <w:rsid w:val="00D65465"/>
    <w:rsid w:val="00D6613F"/>
    <w:rsid w:val="00D66269"/>
    <w:rsid w:val="00D66594"/>
    <w:rsid w:val="00D66770"/>
    <w:rsid w:val="00D66DE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CBA"/>
    <w:rsid w:val="00D83F43"/>
    <w:rsid w:val="00D83FF5"/>
    <w:rsid w:val="00D85C5F"/>
    <w:rsid w:val="00D8602E"/>
    <w:rsid w:val="00D864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D77"/>
    <w:rsid w:val="00D90FC5"/>
    <w:rsid w:val="00D91D83"/>
    <w:rsid w:val="00D921E4"/>
    <w:rsid w:val="00D92A78"/>
    <w:rsid w:val="00D92C73"/>
    <w:rsid w:val="00D93255"/>
    <w:rsid w:val="00D93503"/>
    <w:rsid w:val="00D93874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6D5"/>
    <w:rsid w:val="00DB1790"/>
    <w:rsid w:val="00DB1DAD"/>
    <w:rsid w:val="00DB1DE5"/>
    <w:rsid w:val="00DB22AE"/>
    <w:rsid w:val="00DB22B4"/>
    <w:rsid w:val="00DB2926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6AB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6FE3"/>
    <w:rsid w:val="00DF71CD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0B92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607"/>
    <w:rsid w:val="00E43A20"/>
    <w:rsid w:val="00E44248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67716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108D"/>
    <w:rsid w:val="00EB1478"/>
    <w:rsid w:val="00EB14F5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AB4"/>
    <w:rsid w:val="00EE0DC2"/>
    <w:rsid w:val="00EE104D"/>
    <w:rsid w:val="00EE1904"/>
    <w:rsid w:val="00EE1912"/>
    <w:rsid w:val="00EE20D9"/>
    <w:rsid w:val="00EE233C"/>
    <w:rsid w:val="00EE260B"/>
    <w:rsid w:val="00EE27F0"/>
    <w:rsid w:val="00EE2965"/>
    <w:rsid w:val="00EE2B83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4EC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AFA"/>
    <w:rsid w:val="00F27E01"/>
    <w:rsid w:val="00F27ECF"/>
    <w:rsid w:val="00F309AB"/>
    <w:rsid w:val="00F317B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1084"/>
    <w:rsid w:val="00F412C4"/>
    <w:rsid w:val="00F412F7"/>
    <w:rsid w:val="00F417E2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7472"/>
    <w:rsid w:val="00F47A37"/>
    <w:rsid w:val="00F47E20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AA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4195"/>
    <w:rsid w:val="00F74480"/>
    <w:rsid w:val="00F7457E"/>
    <w:rsid w:val="00F74A2D"/>
    <w:rsid w:val="00F74A3A"/>
    <w:rsid w:val="00F74B40"/>
    <w:rsid w:val="00F75306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2F8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65D3"/>
    <w:rsid w:val="00FB729D"/>
    <w:rsid w:val="00FB75EB"/>
    <w:rsid w:val="00FB764C"/>
    <w:rsid w:val="00FB78A7"/>
    <w:rsid w:val="00FB79C3"/>
    <w:rsid w:val="00FB7E00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</TotalTime>
  <Pages>15</Pages>
  <Words>2817</Words>
  <Characters>12541</Characters>
  <Application>Microsoft Office Word</Application>
  <DocSecurity>0</DocSecurity>
  <Lines>104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Kittipong, Malilueai</cp:lastModifiedBy>
  <cp:revision>4</cp:revision>
  <cp:lastPrinted>2021-07-30T11:35:00Z</cp:lastPrinted>
  <dcterms:created xsi:type="dcterms:W3CDTF">2021-11-09T08:45:00Z</dcterms:created>
  <dcterms:modified xsi:type="dcterms:W3CDTF">2021-11-10T05:48:00Z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