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1717DAD5" w:rsidR="00DB308D" w:rsidRPr="002C44C3" w:rsidRDefault="00DB308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27C3BD6" w14:textId="6DF9B3A4" w:rsidR="00E94B50" w:rsidRPr="002C44C3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024F14DB" w:rsidR="00E94B50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EDFBD6C" w14:textId="5872A3FD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10A03E4" w14:textId="384419A5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98A449" w14:textId="25E35A1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E03E878" w14:textId="16F9FB5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F2C17D8" w14:textId="299B67C7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9E8FA82" w14:textId="09DF366E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337CE56" w14:textId="1EF391CF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2D8081" w14:textId="49A78138" w:rsidR="009A7DBF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A152F91" w14:textId="77777777" w:rsidR="009A7DBF" w:rsidRPr="002C44C3" w:rsidRDefault="009A7DBF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23951119" w:rsidR="00AD3B26" w:rsidRPr="002C44C3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EF11C2" w:rsidRPr="00EF11C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สหมิตรถังแก๊ส</w:t>
      </w:r>
      <w:r w:rsidR="00EF11C2" w:rsidRPr="00EF11C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142624"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2C44C3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789A5043" w:rsidR="00867682" w:rsidRPr="002C44C3" w:rsidRDefault="00070C2B" w:rsidP="005252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ข้าพเจ้าได้สอบทานงบ</w:t>
      </w:r>
      <w:r w:rsidR="00FA7A71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การเงินของบริษัท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>) (“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070C2B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CD70A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ณ วันที่ </w:t>
      </w:r>
      <w:r w:rsidR="009A7DBF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CD70A5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7D2945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CD70A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D70A5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0C4B7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สำหรั</w:t>
      </w:r>
      <w:r w:rsidR="00A05DDA">
        <w:rPr>
          <w:rFonts w:ascii="BrowalliaUPC" w:hAnsi="BrowalliaUPC" w:cs="BrowalliaUPC" w:hint="cs"/>
          <w:sz w:val="28"/>
          <w:szCs w:val="28"/>
          <w:cs/>
          <w:lang w:bidi="th-TH"/>
        </w:rPr>
        <w:t>บงวดสามเดือนและ</w:t>
      </w:r>
      <w:r w:rsidR="007D2945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A05DDA">
        <w:rPr>
          <w:rFonts w:ascii="BrowalliaUPC" w:hAnsi="BrowalliaUPC" w:cs="BrowalliaUPC" w:hint="cs"/>
          <w:sz w:val="28"/>
          <w:szCs w:val="28"/>
          <w:cs/>
          <w:lang w:bidi="th-TH"/>
        </w:rPr>
        <w:t>เดือน</w:t>
      </w:r>
      <w:r w:rsidR="00DE084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สิ้นสุดวันที่ </w:t>
      </w:r>
      <w:r w:rsidR="00DE0849" w:rsidRPr="00070C2B">
        <w:rPr>
          <w:rFonts w:ascii="BrowalliaUPC" w:hAnsi="BrowalliaUPC" w:cs="BrowalliaUPC"/>
          <w:sz w:val="28"/>
          <w:szCs w:val="28"/>
        </w:rPr>
        <w:t xml:space="preserve">30 </w:t>
      </w:r>
      <w:r w:rsidR="001B1628">
        <w:rPr>
          <w:rFonts w:ascii="BrowalliaUPC" w:hAnsi="BrowalliaUPC" w:cs="BrowalliaUPC" w:hint="cs"/>
          <w:sz w:val="28"/>
          <w:szCs w:val="28"/>
          <w:cs/>
          <w:lang w:bidi="th-TH"/>
        </w:rPr>
        <w:t>กัน</w:t>
      </w:r>
      <w:r w:rsidR="008E0B48">
        <w:rPr>
          <w:rFonts w:ascii="BrowalliaUPC" w:hAnsi="BrowalliaUPC" w:cs="BrowalliaUPC" w:hint="cs"/>
          <w:sz w:val="28"/>
          <w:szCs w:val="28"/>
          <w:cs/>
          <w:lang w:bidi="th-TH"/>
        </w:rPr>
        <w:t>ยายน</w:t>
      </w:r>
      <w:r w:rsidR="00DE0849"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849" w:rsidRPr="00070C2B">
        <w:rPr>
          <w:rFonts w:ascii="BrowalliaUPC" w:hAnsi="BrowalliaUPC" w:cs="BrowalliaUPC"/>
          <w:sz w:val="28"/>
          <w:szCs w:val="28"/>
        </w:rPr>
        <w:t>2564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8E0B48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เดือนสิ้นสุดวันเดียวกันและหมายเหตุประกอบงบการเงินระหว่างกาลแบบย่อ</w:t>
      </w:r>
      <w:r w:rsidR="000618C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(รวมเรียกว่า “</w:t>
      </w:r>
      <w:r w:rsidR="003E7F40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ข้อมูลทางการเงินระหว่างกาล”)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/>
          <w:sz w:val="28"/>
          <w:szCs w:val="28"/>
        </w:rPr>
        <w:t xml:space="preserve">34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70C2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70C2B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51270C3B" w:rsidR="00EB6C2B" w:rsidRPr="002C44C3" w:rsidRDefault="00EB6C2B" w:rsidP="00525239">
      <w:pPr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B785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</w:t>
      </w:r>
      <w:r w:rsidR="002B72DA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2C44C3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3C38D74C" w14:textId="77777777" w:rsidR="00CD4D4E" w:rsidRPr="002C44C3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2C44C3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Pr="002C44C3" w:rsidRDefault="002C5345" w:rsidP="00CD4D4E">
      <w:pPr>
        <w:jc w:val="thaiDistribute"/>
        <w:rPr>
          <w:rFonts w:ascii="BrowalliaUPC" w:hAnsi="BrowalliaUPC" w:cs="BrowalliaUPC"/>
        </w:rPr>
      </w:pPr>
    </w:p>
    <w:p w14:paraId="57F5B62E" w14:textId="3696F03C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578B102D" w14:textId="0CF87B26" w:rsidR="00516A45" w:rsidRDefault="00516A45" w:rsidP="00CD4D4E">
      <w:pPr>
        <w:jc w:val="thaiDistribute"/>
        <w:rPr>
          <w:rFonts w:ascii="BrowalliaUPC" w:hAnsi="BrowalliaUPC" w:cs="BrowalliaUPC"/>
        </w:rPr>
      </w:pPr>
    </w:p>
    <w:p w14:paraId="33990A64" w14:textId="113070E7" w:rsidR="00516A45" w:rsidRDefault="00516A45" w:rsidP="00CD4D4E">
      <w:pPr>
        <w:jc w:val="thaiDistribute"/>
        <w:rPr>
          <w:rFonts w:ascii="BrowalliaUPC" w:hAnsi="BrowalliaUPC" w:cs="BrowalliaUPC"/>
        </w:rPr>
      </w:pPr>
    </w:p>
    <w:p w14:paraId="0A6807D7" w14:textId="77777777" w:rsidR="00516A45" w:rsidRPr="002C44C3" w:rsidRDefault="00516A45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2C44C3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2C44C3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82CEC34" w14:textId="72E19158" w:rsidR="00046BB1" w:rsidRPr="002C44C3" w:rsidRDefault="00046BB1" w:rsidP="00046BB1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E73E6C">
        <w:rPr>
          <w:rFonts w:ascii="BrowalliaUPC" w:hAnsi="BrowalliaUPC" w:cs="BrowalliaUPC"/>
          <w:sz w:val="28"/>
          <w:szCs w:val="28"/>
          <w:lang w:bidi="th-TH"/>
        </w:rPr>
        <w:t xml:space="preserve">             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2F1359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34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F92C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48413E4B" w14:textId="5396B1F5" w:rsidR="00884701" w:rsidRPr="002C44C3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09FFA688" w14:textId="4ED6C9CB" w:rsidR="003C08B4" w:rsidRDefault="003C08B4" w:rsidP="00E94B50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210861F7" w14:textId="77777777" w:rsidR="004D6254" w:rsidRPr="002C44C3" w:rsidRDefault="004D6254" w:rsidP="00037FD9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51D81AC9" w14:textId="77777777" w:rsidR="00EF11C2" w:rsidRPr="00776BB8" w:rsidRDefault="00EF11C2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นางสาวศรัณ</w:t>
      </w:r>
      <w:proofErr w:type="spellStart"/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ญ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th-TH" w:bidi="th-TH"/>
        </w:rPr>
        <w:t>า</w:t>
      </w:r>
      <w:proofErr w:type="spellEnd"/>
      <w:r w:rsidRPr="00747301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 อัครมหาพาณิชย์</w:t>
      </w:r>
    </w:p>
    <w:p w14:paraId="6A886AC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77777777" w:rsidR="00EF11C2" w:rsidRPr="003C08B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9B275B8" w14:textId="77777777" w:rsidR="00EF11C2" w:rsidRPr="00142624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F9138F0" w14:textId="77777777" w:rsidR="00EF11C2" w:rsidRPr="000A2B1E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A2B1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1422FC5" w14:textId="0808D64B" w:rsidR="00EF11C2" w:rsidRPr="007A6C35" w:rsidRDefault="003A539A" w:rsidP="00037FD9">
      <w:pPr>
        <w:pStyle w:val="BodyText"/>
        <w:spacing w:after="0" w:line="240" w:lineRule="auto"/>
        <w:rPr>
          <w:lang w:val="en-US"/>
        </w:rPr>
      </w:pPr>
      <w:r w:rsidRPr="003A539A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EF11C2" w:rsidRPr="003A539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27737" w:rsidRPr="003A539A">
        <w:rPr>
          <w:rFonts w:ascii="Browallia New" w:hAnsi="Browallia New" w:cs="Browallia New" w:hint="cs"/>
          <w:sz w:val="28"/>
          <w:szCs w:val="28"/>
          <w:cs/>
          <w:lang w:bidi="th-TH"/>
        </w:rPr>
        <w:t>พฤศจิกายน</w:t>
      </w:r>
      <w:r w:rsidR="00727737" w:rsidRPr="003A539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F11C2" w:rsidRPr="003A539A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0D76BAEC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p w14:paraId="1EEDADC7" w14:textId="77777777" w:rsidR="00D15EA5" w:rsidRPr="002C44C3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2C44C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63B30" w14:textId="77777777" w:rsidR="00EB600E" w:rsidRDefault="00EB600E">
      <w:r>
        <w:separator/>
      </w:r>
    </w:p>
  </w:endnote>
  <w:endnote w:type="continuationSeparator" w:id="0">
    <w:p w14:paraId="57C1AB9B" w14:textId="77777777" w:rsidR="00EB600E" w:rsidRDefault="00EB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2E6B2" w14:textId="77777777" w:rsidR="00EB600E" w:rsidRDefault="00EB600E">
      <w:bookmarkStart w:id="0" w:name="_Hlk482348182"/>
      <w:bookmarkEnd w:id="0"/>
      <w:r>
        <w:separator/>
      </w:r>
    </w:p>
  </w:footnote>
  <w:footnote w:type="continuationSeparator" w:id="0">
    <w:p w14:paraId="3AAC0B3D" w14:textId="77777777" w:rsidR="00EB600E" w:rsidRDefault="00EB6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0583FDC3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D29DC06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A35"/>
    <w:rsid w:val="0003023B"/>
    <w:rsid w:val="00031D17"/>
    <w:rsid w:val="00037FD9"/>
    <w:rsid w:val="00044ACE"/>
    <w:rsid w:val="0004550E"/>
    <w:rsid w:val="00046BB1"/>
    <w:rsid w:val="00047AD9"/>
    <w:rsid w:val="00052614"/>
    <w:rsid w:val="000618C0"/>
    <w:rsid w:val="00064F57"/>
    <w:rsid w:val="00067A2B"/>
    <w:rsid w:val="00070C2B"/>
    <w:rsid w:val="000723F7"/>
    <w:rsid w:val="00074485"/>
    <w:rsid w:val="000828F1"/>
    <w:rsid w:val="00082F59"/>
    <w:rsid w:val="000875D8"/>
    <w:rsid w:val="00094333"/>
    <w:rsid w:val="00097FAB"/>
    <w:rsid w:val="000A2B1E"/>
    <w:rsid w:val="000B65E3"/>
    <w:rsid w:val="000B7090"/>
    <w:rsid w:val="000C4B70"/>
    <w:rsid w:val="000E52CE"/>
    <w:rsid w:val="000F3AAB"/>
    <w:rsid w:val="000F6E25"/>
    <w:rsid w:val="001011DF"/>
    <w:rsid w:val="00112B69"/>
    <w:rsid w:val="00125CB0"/>
    <w:rsid w:val="001316D3"/>
    <w:rsid w:val="001359C6"/>
    <w:rsid w:val="00142624"/>
    <w:rsid w:val="00142760"/>
    <w:rsid w:val="00142E5B"/>
    <w:rsid w:val="001554CD"/>
    <w:rsid w:val="00155A91"/>
    <w:rsid w:val="001613E2"/>
    <w:rsid w:val="0016459D"/>
    <w:rsid w:val="00165E70"/>
    <w:rsid w:val="00167017"/>
    <w:rsid w:val="00182F9F"/>
    <w:rsid w:val="0018354F"/>
    <w:rsid w:val="0019210D"/>
    <w:rsid w:val="001A3BFB"/>
    <w:rsid w:val="001A3C20"/>
    <w:rsid w:val="001B1628"/>
    <w:rsid w:val="001B198C"/>
    <w:rsid w:val="001B1C78"/>
    <w:rsid w:val="001B3B30"/>
    <w:rsid w:val="001B7388"/>
    <w:rsid w:val="001C23C4"/>
    <w:rsid w:val="001C377F"/>
    <w:rsid w:val="001C6AA0"/>
    <w:rsid w:val="001D2302"/>
    <w:rsid w:val="001D7BB3"/>
    <w:rsid w:val="001E12A6"/>
    <w:rsid w:val="001E4463"/>
    <w:rsid w:val="001E498F"/>
    <w:rsid w:val="001F1B88"/>
    <w:rsid w:val="002041E4"/>
    <w:rsid w:val="00223CC9"/>
    <w:rsid w:val="0022518C"/>
    <w:rsid w:val="00227974"/>
    <w:rsid w:val="0023466F"/>
    <w:rsid w:val="00237A7E"/>
    <w:rsid w:val="00241F16"/>
    <w:rsid w:val="00247969"/>
    <w:rsid w:val="0026182A"/>
    <w:rsid w:val="00263F9B"/>
    <w:rsid w:val="00270698"/>
    <w:rsid w:val="00277EBE"/>
    <w:rsid w:val="002838FB"/>
    <w:rsid w:val="00285249"/>
    <w:rsid w:val="00287190"/>
    <w:rsid w:val="00291237"/>
    <w:rsid w:val="002948FE"/>
    <w:rsid w:val="002A252E"/>
    <w:rsid w:val="002B09C3"/>
    <w:rsid w:val="002B0BF8"/>
    <w:rsid w:val="002B5A4A"/>
    <w:rsid w:val="002B72DA"/>
    <w:rsid w:val="002C3D57"/>
    <w:rsid w:val="002C44C3"/>
    <w:rsid w:val="002C5345"/>
    <w:rsid w:val="002C623D"/>
    <w:rsid w:val="002D5A0F"/>
    <w:rsid w:val="002D6E25"/>
    <w:rsid w:val="002E02F4"/>
    <w:rsid w:val="002E7F1E"/>
    <w:rsid w:val="002F1359"/>
    <w:rsid w:val="002F13B9"/>
    <w:rsid w:val="002F2DEB"/>
    <w:rsid w:val="002F3903"/>
    <w:rsid w:val="002F4A52"/>
    <w:rsid w:val="002F7D90"/>
    <w:rsid w:val="0030026A"/>
    <w:rsid w:val="00305173"/>
    <w:rsid w:val="003150E8"/>
    <w:rsid w:val="00320FF4"/>
    <w:rsid w:val="00321236"/>
    <w:rsid w:val="00321A76"/>
    <w:rsid w:val="003304A5"/>
    <w:rsid w:val="00335E5B"/>
    <w:rsid w:val="00343D49"/>
    <w:rsid w:val="00354F5D"/>
    <w:rsid w:val="00363BA3"/>
    <w:rsid w:val="00365ECE"/>
    <w:rsid w:val="003744DA"/>
    <w:rsid w:val="00380940"/>
    <w:rsid w:val="00384904"/>
    <w:rsid w:val="003A46D5"/>
    <w:rsid w:val="003A539A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E7F40"/>
    <w:rsid w:val="003F0D85"/>
    <w:rsid w:val="003F1162"/>
    <w:rsid w:val="003F1D0F"/>
    <w:rsid w:val="003F3E6D"/>
    <w:rsid w:val="003F65D9"/>
    <w:rsid w:val="00405D35"/>
    <w:rsid w:val="00416281"/>
    <w:rsid w:val="00422353"/>
    <w:rsid w:val="00426915"/>
    <w:rsid w:val="00433F63"/>
    <w:rsid w:val="00435788"/>
    <w:rsid w:val="004359E6"/>
    <w:rsid w:val="00436309"/>
    <w:rsid w:val="0043662F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21F1"/>
    <w:rsid w:val="004D3578"/>
    <w:rsid w:val="004D6145"/>
    <w:rsid w:val="004D6254"/>
    <w:rsid w:val="004F1A16"/>
    <w:rsid w:val="004F207F"/>
    <w:rsid w:val="004F507D"/>
    <w:rsid w:val="004F5D91"/>
    <w:rsid w:val="005070FA"/>
    <w:rsid w:val="00516A45"/>
    <w:rsid w:val="0052186A"/>
    <w:rsid w:val="00525239"/>
    <w:rsid w:val="005321DA"/>
    <w:rsid w:val="005407E7"/>
    <w:rsid w:val="00547541"/>
    <w:rsid w:val="00551365"/>
    <w:rsid w:val="005627FF"/>
    <w:rsid w:val="00577ABA"/>
    <w:rsid w:val="00577D61"/>
    <w:rsid w:val="005822AC"/>
    <w:rsid w:val="00591F0D"/>
    <w:rsid w:val="005A29D0"/>
    <w:rsid w:val="005B3BF9"/>
    <w:rsid w:val="005B405A"/>
    <w:rsid w:val="005C0075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3CC7"/>
    <w:rsid w:val="00684FBE"/>
    <w:rsid w:val="00692CA5"/>
    <w:rsid w:val="006932D7"/>
    <w:rsid w:val="00696C42"/>
    <w:rsid w:val="006A3B2F"/>
    <w:rsid w:val="006A4FEE"/>
    <w:rsid w:val="006B06A2"/>
    <w:rsid w:val="006B3B46"/>
    <w:rsid w:val="006C3D37"/>
    <w:rsid w:val="006C6376"/>
    <w:rsid w:val="006D1DDA"/>
    <w:rsid w:val="006D6FF5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27737"/>
    <w:rsid w:val="00731894"/>
    <w:rsid w:val="00746796"/>
    <w:rsid w:val="00746D91"/>
    <w:rsid w:val="0075598A"/>
    <w:rsid w:val="00761813"/>
    <w:rsid w:val="007708B6"/>
    <w:rsid w:val="00771B85"/>
    <w:rsid w:val="00775DA6"/>
    <w:rsid w:val="00777294"/>
    <w:rsid w:val="0078170A"/>
    <w:rsid w:val="00790956"/>
    <w:rsid w:val="00793C3F"/>
    <w:rsid w:val="0079502D"/>
    <w:rsid w:val="00796796"/>
    <w:rsid w:val="007A0755"/>
    <w:rsid w:val="007A31D9"/>
    <w:rsid w:val="007A7230"/>
    <w:rsid w:val="007A74F9"/>
    <w:rsid w:val="007B2853"/>
    <w:rsid w:val="007B4BE2"/>
    <w:rsid w:val="007C4904"/>
    <w:rsid w:val="007C6354"/>
    <w:rsid w:val="007D2945"/>
    <w:rsid w:val="007D41A1"/>
    <w:rsid w:val="008033D0"/>
    <w:rsid w:val="00803FB6"/>
    <w:rsid w:val="008059EF"/>
    <w:rsid w:val="008128F7"/>
    <w:rsid w:val="00812938"/>
    <w:rsid w:val="008167BC"/>
    <w:rsid w:val="00827B71"/>
    <w:rsid w:val="00830DAC"/>
    <w:rsid w:val="0083134C"/>
    <w:rsid w:val="00832F51"/>
    <w:rsid w:val="00836BB6"/>
    <w:rsid w:val="00837997"/>
    <w:rsid w:val="00843100"/>
    <w:rsid w:val="00847054"/>
    <w:rsid w:val="00850F25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B19D9"/>
    <w:rsid w:val="008B1FD3"/>
    <w:rsid w:val="008B204B"/>
    <w:rsid w:val="008B78DC"/>
    <w:rsid w:val="008C286B"/>
    <w:rsid w:val="008C49AE"/>
    <w:rsid w:val="008C59F7"/>
    <w:rsid w:val="008E0B48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6BFD"/>
    <w:rsid w:val="009302FA"/>
    <w:rsid w:val="0093140D"/>
    <w:rsid w:val="00931D7A"/>
    <w:rsid w:val="00935D8D"/>
    <w:rsid w:val="00942FE8"/>
    <w:rsid w:val="00952595"/>
    <w:rsid w:val="00954855"/>
    <w:rsid w:val="00957E70"/>
    <w:rsid w:val="00960A66"/>
    <w:rsid w:val="00962DFD"/>
    <w:rsid w:val="00970DAB"/>
    <w:rsid w:val="0097321D"/>
    <w:rsid w:val="009919C7"/>
    <w:rsid w:val="0099227E"/>
    <w:rsid w:val="00992531"/>
    <w:rsid w:val="009954DA"/>
    <w:rsid w:val="00995CD5"/>
    <w:rsid w:val="009A1787"/>
    <w:rsid w:val="009A305F"/>
    <w:rsid w:val="009A4F5A"/>
    <w:rsid w:val="009A7DBF"/>
    <w:rsid w:val="009B1F44"/>
    <w:rsid w:val="009B3D4E"/>
    <w:rsid w:val="009B4573"/>
    <w:rsid w:val="009C002A"/>
    <w:rsid w:val="009D407B"/>
    <w:rsid w:val="009D4234"/>
    <w:rsid w:val="009D5BFE"/>
    <w:rsid w:val="009E278C"/>
    <w:rsid w:val="009F268F"/>
    <w:rsid w:val="009F6EDC"/>
    <w:rsid w:val="00A03110"/>
    <w:rsid w:val="00A035CE"/>
    <w:rsid w:val="00A04179"/>
    <w:rsid w:val="00A0537F"/>
    <w:rsid w:val="00A05DDA"/>
    <w:rsid w:val="00A0602E"/>
    <w:rsid w:val="00A06C1F"/>
    <w:rsid w:val="00A07FFA"/>
    <w:rsid w:val="00A11FB4"/>
    <w:rsid w:val="00A1550B"/>
    <w:rsid w:val="00A202D9"/>
    <w:rsid w:val="00A21134"/>
    <w:rsid w:val="00A30D5D"/>
    <w:rsid w:val="00A31084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846A5"/>
    <w:rsid w:val="00A918D1"/>
    <w:rsid w:val="00A93A9A"/>
    <w:rsid w:val="00A966E2"/>
    <w:rsid w:val="00AA219C"/>
    <w:rsid w:val="00AA5C16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64CA"/>
    <w:rsid w:val="00AF7092"/>
    <w:rsid w:val="00B051FB"/>
    <w:rsid w:val="00B055C7"/>
    <w:rsid w:val="00B069D1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744FC"/>
    <w:rsid w:val="00B83039"/>
    <w:rsid w:val="00B8305E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E0C8A"/>
    <w:rsid w:val="00BE334D"/>
    <w:rsid w:val="00BE3C5B"/>
    <w:rsid w:val="00BE4988"/>
    <w:rsid w:val="00BE7565"/>
    <w:rsid w:val="00BF1C24"/>
    <w:rsid w:val="00BF5E73"/>
    <w:rsid w:val="00C021A5"/>
    <w:rsid w:val="00C06939"/>
    <w:rsid w:val="00C06B41"/>
    <w:rsid w:val="00C149ED"/>
    <w:rsid w:val="00C173BF"/>
    <w:rsid w:val="00C21E3B"/>
    <w:rsid w:val="00C35B1A"/>
    <w:rsid w:val="00C41C7D"/>
    <w:rsid w:val="00C52276"/>
    <w:rsid w:val="00C63023"/>
    <w:rsid w:val="00C63743"/>
    <w:rsid w:val="00C63D3F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1095"/>
    <w:rsid w:val="00CD25C2"/>
    <w:rsid w:val="00CD2D75"/>
    <w:rsid w:val="00CD4D4E"/>
    <w:rsid w:val="00CD5BC6"/>
    <w:rsid w:val="00CD7022"/>
    <w:rsid w:val="00CD70A5"/>
    <w:rsid w:val="00CE24E5"/>
    <w:rsid w:val="00CE41DB"/>
    <w:rsid w:val="00CE4D96"/>
    <w:rsid w:val="00CF1EA0"/>
    <w:rsid w:val="00CF46A3"/>
    <w:rsid w:val="00D03AF5"/>
    <w:rsid w:val="00D0436A"/>
    <w:rsid w:val="00D078C4"/>
    <w:rsid w:val="00D12B8E"/>
    <w:rsid w:val="00D15EA5"/>
    <w:rsid w:val="00D2100B"/>
    <w:rsid w:val="00D24220"/>
    <w:rsid w:val="00D3089E"/>
    <w:rsid w:val="00D31D7A"/>
    <w:rsid w:val="00D33E60"/>
    <w:rsid w:val="00D34A4B"/>
    <w:rsid w:val="00D460E7"/>
    <w:rsid w:val="00D63ABC"/>
    <w:rsid w:val="00D643B7"/>
    <w:rsid w:val="00D65332"/>
    <w:rsid w:val="00D675F1"/>
    <w:rsid w:val="00D73B96"/>
    <w:rsid w:val="00D80807"/>
    <w:rsid w:val="00D82093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D02E8"/>
    <w:rsid w:val="00DD1E47"/>
    <w:rsid w:val="00DD61A9"/>
    <w:rsid w:val="00DD6EF1"/>
    <w:rsid w:val="00DE0849"/>
    <w:rsid w:val="00DE4958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73E6C"/>
    <w:rsid w:val="00E811FC"/>
    <w:rsid w:val="00E86B53"/>
    <w:rsid w:val="00E9110B"/>
    <w:rsid w:val="00E94B50"/>
    <w:rsid w:val="00EA1723"/>
    <w:rsid w:val="00EA2B6F"/>
    <w:rsid w:val="00EB3478"/>
    <w:rsid w:val="00EB4B39"/>
    <w:rsid w:val="00EB600E"/>
    <w:rsid w:val="00EB6C2B"/>
    <w:rsid w:val="00EB6FE3"/>
    <w:rsid w:val="00ED0228"/>
    <w:rsid w:val="00ED723E"/>
    <w:rsid w:val="00EE0F65"/>
    <w:rsid w:val="00EE1ADC"/>
    <w:rsid w:val="00EF11C2"/>
    <w:rsid w:val="00EF190C"/>
    <w:rsid w:val="00EF6392"/>
    <w:rsid w:val="00F01358"/>
    <w:rsid w:val="00F246A1"/>
    <w:rsid w:val="00F3200C"/>
    <w:rsid w:val="00F3700A"/>
    <w:rsid w:val="00F37917"/>
    <w:rsid w:val="00F37E5F"/>
    <w:rsid w:val="00F46A84"/>
    <w:rsid w:val="00F5513E"/>
    <w:rsid w:val="00F63F3F"/>
    <w:rsid w:val="00F66FA5"/>
    <w:rsid w:val="00F71678"/>
    <w:rsid w:val="00F71C9A"/>
    <w:rsid w:val="00F730E3"/>
    <w:rsid w:val="00F755E9"/>
    <w:rsid w:val="00F909CD"/>
    <w:rsid w:val="00F92CA4"/>
    <w:rsid w:val="00F974D1"/>
    <w:rsid w:val="00FA121E"/>
    <w:rsid w:val="00FA16E0"/>
    <w:rsid w:val="00FA7A71"/>
    <w:rsid w:val="00FB202E"/>
    <w:rsid w:val="00FB36BA"/>
    <w:rsid w:val="00FB7855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6" ma:contentTypeDescription="Create a new document." ma:contentTypeScope="" ma:versionID="79a244c8bfee0382ab761889c512e2e8">
  <xsd:schema xmlns:xsd="http://www.w3.org/2001/XMLSchema" xmlns:xs="http://www.w3.org/2001/XMLSchema" xmlns:p="http://schemas.microsoft.com/office/2006/metadata/properties" xmlns:ns2="92e69a94-7668-43ca-b8be-de16f28eb7ca" xmlns:ns3="7665a464-acd4-4c70-80c3-9e7a6a849254" targetNamespace="http://schemas.microsoft.com/office/2006/metadata/properties" ma:root="true" ma:fieldsID="723be642527cd763cc25e3a60a0976f9" ns2:_="" ns3:_="">
    <xsd:import namespace="92e69a94-7668-43ca-b8be-de16f28eb7ca"/>
    <xsd:import namespace="7665a464-acd4-4c70-80c3-9e7a6a8492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F8F537-D6EC-4611-9885-63D74B165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2e69a94-7668-43ca-b8be-de16f28eb7ca"/>
    <ds:schemaRef ds:uri="7665a464-acd4-4c70-80c3-9e7a6a849254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18</TotalTime>
  <Pages>2</Pages>
  <Words>323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26</cp:revision>
  <cp:lastPrinted>2017-11-14T11:56:00Z</cp:lastPrinted>
  <dcterms:created xsi:type="dcterms:W3CDTF">2021-08-01T16:37:00Z</dcterms:created>
  <dcterms:modified xsi:type="dcterms:W3CDTF">2021-11-10T03:27:00Z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</Properties>
</file>