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CF6826">
        <w:tc>
          <w:tcPr>
            <w:tcW w:w="1458" w:type="dxa"/>
          </w:tcPr>
          <w:p w14:paraId="64F45C7C" w14:textId="0EF017B6" w:rsidR="00FF6735" w:rsidRPr="008C010D" w:rsidRDefault="00067C9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CF6826">
        <w:tc>
          <w:tcPr>
            <w:tcW w:w="1458" w:type="dxa"/>
          </w:tcPr>
          <w:p w14:paraId="29096570" w14:textId="4FB23316" w:rsidR="00FF6735" w:rsidRPr="00A766E9" w:rsidRDefault="00067C9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CF6826">
        <w:tc>
          <w:tcPr>
            <w:tcW w:w="1458" w:type="dxa"/>
          </w:tcPr>
          <w:p w14:paraId="1128E9A0" w14:textId="2CC43150" w:rsidR="00FF6735" w:rsidRPr="000021AC" w:rsidRDefault="00067C9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CF6826">
        <w:tc>
          <w:tcPr>
            <w:tcW w:w="1458" w:type="dxa"/>
          </w:tcPr>
          <w:p w14:paraId="397944A3" w14:textId="73CC55E3" w:rsidR="00FF6735" w:rsidRDefault="00067C9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CF6826">
        <w:tc>
          <w:tcPr>
            <w:tcW w:w="1458" w:type="dxa"/>
          </w:tcPr>
          <w:p w14:paraId="4EAD7DDA" w14:textId="636B96B5" w:rsidR="00FF6735" w:rsidRPr="008C010D" w:rsidRDefault="00067C9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CF6826">
        <w:tc>
          <w:tcPr>
            <w:tcW w:w="1458" w:type="dxa"/>
          </w:tcPr>
          <w:p w14:paraId="63EE56F9" w14:textId="31D18B50" w:rsidR="00FF6735" w:rsidRPr="008C010D" w:rsidRDefault="00067C9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05DB0" w:rsidRPr="008C010D" w14:paraId="7E69AC9C" w14:textId="77777777" w:rsidTr="00CF6826">
        <w:tc>
          <w:tcPr>
            <w:tcW w:w="1458" w:type="dxa"/>
          </w:tcPr>
          <w:p w14:paraId="3F295827" w14:textId="49CA1AA9" w:rsidR="00205DB0" w:rsidRPr="00514620" w:rsidRDefault="00067C9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3027B579" w14:textId="2C8CAA54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05DB0" w:rsidRPr="008C010D" w14:paraId="114E3271" w14:textId="77777777" w:rsidTr="00CF6826">
        <w:tc>
          <w:tcPr>
            <w:tcW w:w="1458" w:type="dxa"/>
          </w:tcPr>
          <w:p w14:paraId="6C075F1A" w14:textId="7E0F6B2A" w:rsidR="00205DB0" w:rsidRDefault="00067C9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1D847FA" w14:textId="73FD21D9" w:rsidR="00205DB0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205DB0" w:rsidRPr="008C010D" w14:paraId="43807595" w14:textId="77777777" w:rsidTr="00CF6826">
        <w:tc>
          <w:tcPr>
            <w:tcW w:w="1458" w:type="dxa"/>
          </w:tcPr>
          <w:p w14:paraId="7FF1CCD3" w14:textId="472B5F5F" w:rsidR="00205DB0" w:rsidRDefault="00067C9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7A4BA832" w14:textId="51086902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205DB0" w:rsidRPr="008C010D" w14:paraId="0D5148D5" w14:textId="77777777" w:rsidTr="00CF6826">
        <w:tc>
          <w:tcPr>
            <w:tcW w:w="1458" w:type="dxa"/>
          </w:tcPr>
          <w:p w14:paraId="5CE4D1C4" w14:textId="0AEB6A9A" w:rsidR="00205DB0" w:rsidRPr="009C6BF5" w:rsidRDefault="00067C9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515036C0" w14:textId="122DD399" w:rsidR="00205DB0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05DB0" w:rsidRPr="008C010D" w14:paraId="43A387E8" w14:textId="77777777" w:rsidTr="00CF6826">
        <w:tc>
          <w:tcPr>
            <w:tcW w:w="1458" w:type="dxa"/>
          </w:tcPr>
          <w:p w14:paraId="322BB2DE" w14:textId="1AC431A5" w:rsidR="00205DB0" w:rsidRPr="008C010D" w:rsidRDefault="00067C9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5179AB0A" w14:textId="4AB15036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05DB0" w:rsidRPr="008C010D" w14:paraId="7DA0A7CE" w14:textId="77777777" w:rsidTr="00CF6826">
        <w:tc>
          <w:tcPr>
            <w:tcW w:w="1458" w:type="dxa"/>
          </w:tcPr>
          <w:p w14:paraId="73A1B0FC" w14:textId="04EE1AFF" w:rsidR="00205DB0" w:rsidRPr="008C010D" w:rsidRDefault="00067C9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1D0FAE5B" w14:textId="0F5F0355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05DB0" w:rsidRPr="008C010D" w14:paraId="298DCBD3" w14:textId="77777777" w:rsidTr="00CF6826">
        <w:tc>
          <w:tcPr>
            <w:tcW w:w="1458" w:type="dxa"/>
          </w:tcPr>
          <w:p w14:paraId="1752865F" w14:textId="2BCF9907" w:rsidR="00205DB0" w:rsidRPr="008C010D" w:rsidRDefault="00067C9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53F999CA" w14:textId="4B0F93F1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205DB0" w:rsidRPr="008C010D" w14:paraId="209FF896" w14:textId="77777777" w:rsidTr="00CF6826">
        <w:tc>
          <w:tcPr>
            <w:tcW w:w="1458" w:type="dxa"/>
          </w:tcPr>
          <w:p w14:paraId="3FD137A4" w14:textId="23370E95" w:rsidR="00205DB0" w:rsidRPr="008C010D" w:rsidRDefault="00067C9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58506E2F" w14:textId="2FAB6A01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0E49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205DB0" w:rsidRPr="008C010D" w14:paraId="7011717B" w14:textId="77777777" w:rsidTr="00CF6826">
        <w:tc>
          <w:tcPr>
            <w:tcW w:w="1458" w:type="dxa"/>
          </w:tcPr>
          <w:p w14:paraId="36FBFE27" w14:textId="520BEEE7" w:rsidR="00205DB0" w:rsidRPr="00423D9A" w:rsidRDefault="00067C9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7C51FADA" w14:textId="4957F309" w:rsidR="00205DB0" w:rsidRPr="00BA0E49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0973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1EE71AA5" w14:textId="25587C0C" w:rsidR="005E6569" w:rsidRPr="00E70F4C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13474C" w:rsidRPr="004B5245">
        <w:rPr>
          <w:rFonts w:ascii="Angsana New" w:hAnsi="Angsana New"/>
          <w:sz w:val="30"/>
          <w:szCs w:val="30"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10</w:t>
      </w:r>
      <w:r w:rsidR="005E0BEF">
        <w:rPr>
          <w:rFonts w:ascii="Angsana New" w:hAnsi="Angsana New"/>
          <w:sz w:val="30"/>
          <w:szCs w:val="30"/>
        </w:rPr>
        <w:t xml:space="preserve"> </w:t>
      </w:r>
      <w:r w:rsidR="0065106C">
        <w:rPr>
          <w:rFonts w:ascii="Angsana New" w:hAnsi="Angsana New" w:hint="cs"/>
          <w:sz w:val="30"/>
          <w:szCs w:val="30"/>
          <w:cs/>
        </w:rPr>
        <w:t>พฤศจิกายน</w:t>
      </w:r>
      <w:r w:rsidR="00DC1E70"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2564</w:t>
      </w:r>
      <w:r w:rsidR="004E5EFC">
        <w:t xml:space="preserve"> 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5FB849D5" w:rsidR="003057D6" w:rsidRPr="004B5245" w:rsidRDefault="00067C94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67C94">
        <w:rPr>
          <w:rFonts w:ascii="Angsana New" w:hAnsi="Angsana New"/>
          <w:sz w:val="30"/>
          <w:szCs w:val="30"/>
          <w:lang w:val="en-US"/>
        </w:rPr>
        <w:t>1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40C91CFC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067C94" w:rsidRPr="00067C94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067C94" w:rsidRPr="00067C94">
        <w:t>31</w:t>
      </w:r>
      <w:r w:rsidRPr="00E70F4C">
        <w:t xml:space="preserve"> </w:t>
      </w:r>
      <w:r w:rsidRPr="00E70F4C">
        <w:rPr>
          <w:cs/>
        </w:rPr>
        <w:t xml:space="preserve">ธันวาคม </w:t>
      </w:r>
      <w:r w:rsidR="00067C94" w:rsidRPr="00067C94">
        <w:t>2563</w:t>
      </w:r>
      <w:r w:rsidRPr="00E70F4C">
        <w:t xml:space="preserve">  </w:t>
      </w:r>
    </w:p>
    <w:p w14:paraId="180CCCDE" w14:textId="77777777" w:rsidR="000145E4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385D4F4C" w:rsidR="000145E4" w:rsidRDefault="000145E4" w:rsidP="00F33153">
      <w:pPr>
        <w:pStyle w:val="FSContent"/>
      </w:pPr>
      <w:r w:rsidRPr="00F3315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>
        <w:rPr>
          <w:rFonts w:hint="cs"/>
          <w:cs/>
        </w:rPr>
        <w:t>กลุ่ม</w:t>
      </w:r>
      <w:r w:rsidRPr="00F33153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67C94" w:rsidRPr="00067C94">
        <w:t>31</w:t>
      </w:r>
      <w:r w:rsidR="00F33153" w:rsidRPr="00F33153">
        <w:t xml:space="preserve"> </w:t>
      </w:r>
      <w:r w:rsidR="00F33153" w:rsidRPr="00F33153">
        <w:rPr>
          <w:rFonts w:hint="cs"/>
          <w:cs/>
        </w:rPr>
        <w:t xml:space="preserve">ธันวาคม </w:t>
      </w:r>
      <w:r w:rsidR="00067C94" w:rsidRPr="00067C94">
        <w:t>2563</w:t>
      </w:r>
    </w:p>
    <w:p w14:paraId="1EF094DA" w14:textId="77777777" w:rsidR="00E70F4C" w:rsidRDefault="00E70F4C" w:rsidP="00F33153">
      <w:pPr>
        <w:pStyle w:val="FSContent"/>
      </w:pPr>
    </w:p>
    <w:p w14:paraId="4EBC7EB3" w14:textId="3C56B3DC" w:rsidR="002653E1" w:rsidRPr="0006192A" w:rsidRDefault="00067C94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67C94">
        <w:rPr>
          <w:rFonts w:ascii="Angsana New" w:hAnsi="Angsana New"/>
          <w:sz w:val="30"/>
          <w:szCs w:val="30"/>
          <w:lang w:val="en-US"/>
        </w:rPr>
        <w:t>2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7674299A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บริษัทย่อยและ</w:t>
      </w:r>
      <w:r w:rsidR="008B6D46" w:rsidRPr="00B465B7">
        <w:rPr>
          <w:rFonts w:hint="cs"/>
          <w:cs/>
        </w:rPr>
        <w:t>การร่วมค้าได้เปิดเผยในหมายเหตุประกอบงบการเงินระหว่างกาล</w:t>
      </w:r>
      <w:r w:rsidR="008B6D46" w:rsidRPr="0085324D">
        <w:rPr>
          <w:rFonts w:hint="cs"/>
          <w:cs/>
        </w:rPr>
        <w:t xml:space="preserve">ข้อ </w:t>
      </w:r>
      <w:r w:rsidR="00067C94" w:rsidRPr="00067C94">
        <w:t>4</w:t>
      </w:r>
      <w:r w:rsidR="003C05F1" w:rsidRPr="0085324D">
        <w:rPr>
          <w:rFonts w:hint="cs"/>
          <w:cs/>
        </w:rPr>
        <w:t xml:space="preserve"> และ </w:t>
      </w:r>
      <w:r w:rsidR="00067C94" w:rsidRPr="00067C94">
        <w:t>5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</w:t>
      </w:r>
      <w:r w:rsidR="00B707FE">
        <w:rPr>
          <w:rFonts w:hint="cs"/>
          <w:cs/>
        </w:rPr>
        <w:t>กลุ่ม</w:t>
      </w:r>
      <w:r w:rsidR="00CF6CE5" w:rsidRPr="00B465B7">
        <w:rPr>
          <w:cs/>
        </w:rPr>
        <w:t>บริษัทมีรายการระหว่างกันที่มีนัยสำคัญในระหว่างงวดมีดังต่อไปนี้</w:t>
      </w:r>
    </w:p>
    <w:p w14:paraId="0974E847" w14:textId="77777777" w:rsidR="0050308D" w:rsidRPr="00B465B7" w:rsidRDefault="0050308D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204E4BF0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7C94" w:rsidRPr="00067C94">
              <w:rPr>
                <w:rFonts w:ascii="Angsana New" w:hAnsi="Angsana New" w:hint="cs"/>
                <w:sz w:val="30"/>
                <w:szCs w:val="30"/>
              </w:rPr>
              <w:t>1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AD6001">
              <w:rPr>
                <w:rFonts w:ascii="Angsana New" w:hAnsi="Angsana New"/>
                <w:sz w:val="30"/>
                <w:szCs w:val="30"/>
              </w:rPr>
              <w:t>.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60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43FF7954" w14:textId="77777777" w:rsidTr="003F5F1B">
        <w:tc>
          <w:tcPr>
            <w:tcW w:w="3798" w:type="dxa"/>
          </w:tcPr>
          <w:p w14:paraId="5892D00F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รักษาความปลอดภัย นวนคร อินเตอร์เนชั่นแนล การ์ดดิ้ง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350" w:type="dxa"/>
          </w:tcPr>
          <w:p w14:paraId="1344BCE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F106BAC" w14:textId="7D68B00B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 xml:space="preserve">ซึ่งบริษัทถือหุ้นร้อยละ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15</w:t>
            </w:r>
            <w:r w:rsidRPr="006F725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08</w:t>
            </w:r>
            <w:r w:rsidRPr="0006192A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3ADE6F2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300F151D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Pr="006F725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71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Pr="00AA1EB5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3DC6BA8" w14:textId="6D451E18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</w:t>
      </w:r>
      <w:r w:rsidR="0065106C">
        <w:rPr>
          <w:rFonts w:ascii="Angsana New" w:hAnsi="Angsana New" w:cs="Angsana New" w:hint="cs"/>
          <w:cs/>
          <w:lang w:val="en-US"/>
        </w:rPr>
        <w:t>เก้า</w:t>
      </w:r>
      <w:r w:rsidR="002F55FE">
        <w:rPr>
          <w:rFonts w:ascii="Angsana New" w:hAnsi="Angsana New" w:cs="Angsana New" w:hint="cs"/>
          <w:cs/>
          <w:lang w:val="en-US"/>
        </w:rPr>
        <w:t>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="00067C94" w:rsidRPr="00067C94">
        <w:rPr>
          <w:rFonts w:ascii="Angsana New" w:hAnsi="Angsana New" w:cs="Angsana New"/>
          <w:lang w:val="en-US"/>
        </w:rPr>
        <w:t>30</w:t>
      </w:r>
      <w:r w:rsidR="002F55FE">
        <w:rPr>
          <w:rFonts w:ascii="Angsana New" w:hAnsi="Angsana New" w:cs="Angsana New"/>
          <w:lang w:val="en-US"/>
        </w:rPr>
        <w:t xml:space="preserve"> </w:t>
      </w:r>
      <w:r w:rsidR="0065106C">
        <w:rPr>
          <w:rFonts w:ascii="Angsana New" w:hAnsi="Angsana New" w:cs="Angsana New" w:hint="cs"/>
          <w:cs/>
          <w:lang w:val="en-US"/>
        </w:rPr>
        <w:t>กันยา</w:t>
      </w:r>
      <w:r w:rsidR="002F55FE">
        <w:rPr>
          <w:rFonts w:ascii="Angsana New" w:hAnsi="Angsana New" w:cs="Angsana New" w:hint="cs"/>
          <w:cs/>
          <w:lang w:val="en-US"/>
        </w:rPr>
        <w:t>ยน</w:t>
      </w:r>
      <w:r w:rsidR="00D1752B">
        <w:rPr>
          <w:rFonts w:ascii="Angsana New" w:hAnsi="Angsana New" w:cs="Angsana New" w:hint="cs"/>
          <w:cs/>
          <w:lang w:val="en-US"/>
        </w:rPr>
        <w:t xml:space="preserve"> </w:t>
      </w:r>
      <w:r w:rsidR="00067C94" w:rsidRPr="00067C94">
        <w:rPr>
          <w:rFonts w:ascii="Angsana New" w:hAnsi="Angsana New" w:cs="Angsana New"/>
          <w:lang w:val="en-US"/>
        </w:rPr>
        <w:t>2564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="00067C94" w:rsidRPr="00067C94">
        <w:rPr>
          <w:rFonts w:ascii="Angsana New" w:hAnsi="Angsana New" w:cs="Angsana New"/>
          <w:lang w:val="en-US"/>
        </w:rPr>
        <w:t>25</w:t>
      </w:r>
      <w:r w:rsidR="00067C94" w:rsidRPr="00067C94">
        <w:rPr>
          <w:rFonts w:ascii="Angsana New" w:hAnsi="Angsana New" w:cs="Angsana New" w:hint="cs"/>
          <w:lang w:val="en-US"/>
        </w:rPr>
        <w:t>6</w:t>
      </w:r>
      <w:r w:rsidR="00067C94" w:rsidRPr="00067C94">
        <w:rPr>
          <w:rFonts w:ascii="Angsana New" w:hAnsi="Angsana New" w:cs="Angsana New"/>
          <w:lang w:val="en-US"/>
        </w:rPr>
        <w:t>3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158881A2" w:rsidR="003C140D" w:rsidRPr="00AA1EB5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3C140D" w:rsidRPr="008C010D" w14:paraId="05A449E5" w14:textId="77777777" w:rsidTr="0065106C">
        <w:trPr>
          <w:tblHeader/>
        </w:trPr>
        <w:tc>
          <w:tcPr>
            <w:tcW w:w="2072" w:type="pct"/>
          </w:tcPr>
          <w:p w14:paraId="6AF414DD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B82A9BE" w14:textId="77777777" w:rsidR="00494625" w:rsidRDefault="0049462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A66E882" w14:textId="30D160FD" w:rsidR="00494625" w:rsidRPr="008C010D" w:rsidRDefault="00494625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3" w:type="pct"/>
          </w:tcPr>
          <w:p w14:paraId="08FE62FD" w14:textId="77777777" w:rsidR="00237ECC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F30D5E" w14:textId="77777777" w:rsidR="00237ECC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16A7DB" w14:textId="77777777" w:rsidR="00237ECC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4D3AA5" w14:textId="5954CBAE" w:rsidR="003C140D" w:rsidRPr="009C59A3" w:rsidRDefault="00237ECC" w:rsidP="007857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BCFAC8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91A6FB1" w14:textId="7766D267" w:rsidR="00785706" w:rsidRPr="009C59A3" w:rsidRDefault="00237EC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C59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C59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563B991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476BEAC1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19D631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3AD4BF" w14:textId="77777777" w:rsidR="003C14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0046A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11A" w:rsidRPr="008C010D" w14:paraId="6924C55F" w14:textId="77777777" w:rsidTr="0065106C">
        <w:trPr>
          <w:tblHeader/>
        </w:trPr>
        <w:tc>
          <w:tcPr>
            <w:tcW w:w="2072" w:type="pct"/>
            <w:vAlign w:val="bottom"/>
          </w:tcPr>
          <w:p w14:paraId="16B6BE05" w14:textId="41F0A9F0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510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67C94" w:rsidRPr="00067C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693" w:type="pct"/>
            <w:vAlign w:val="bottom"/>
          </w:tcPr>
          <w:p w14:paraId="7BA47CA9" w14:textId="1743E2BF" w:rsidR="003C211A" w:rsidRPr="008C010D" w:rsidRDefault="00067C94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704F5E18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2FD9C4EB" w14:textId="1FECD922" w:rsidR="003C211A" w:rsidRPr="008C010D" w:rsidRDefault="00067C94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50642B22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2DD7A74C" w14:textId="6D60239A" w:rsidR="003C211A" w:rsidRPr="008C010D" w:rsidRDefault="00067C94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4539D052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5F9BF17" w14:textId="46EBBFD5" w:rsidR="003C211A" w:rsidRPr="008C010D" w:rsidRDefault="00067C94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211A" w:rsidRPr="008C010D" w14:paraId="1B367399" w14:textId="77777777" w:rsidTr="0065106C">
        <w:trPr>
          <w:tblHeader/>
        </w:trPr>
        <w:tc>
          <w:tcPr>
            <w:tcW w:w="2072" w:type="pct"/>
          </w:tcPr>
          <w:p w14:paraId="42B4BC8E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2AB274C5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211A" w:rsidRPr="008C010D" w14:paraId="2310B626" w14:textId="77777777" w:rsidTr="00652444">
        <w:tc>
          <w:tcPr>
            <w:tcW w:w="2072" w:type="pct"/>
          </w:tcPr>
          <w:p w14:paraId="12FD79BE" w14:textId="77777777" w:rsidR="003C211A" w:rsidRDefault="003C211A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21343A9A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B8F1D8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22EBBF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BAD707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1D7FCD0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0A8629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CC9C17D" w14:textId="77777777" w:rsidR="003C211A" w:rsidRPr="008C010D" w:rsidRDefault="003C211A" w:rsidP="0065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:rsidRPr="00DF1EB3" w14:paraId="1880E6A7" w14:textId="77777777" w:rsidTr="00652444">
        <w:tc>
          <w:tcPr>
            <w:tcW w:w="2072" w:type="pct"/>
          </w:tcPr>
          <w:p w14:paraId="53288C32" w14:textId="77777777" w:rsidR="0065106C" w:rsidRPr="008C010D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55974370" w14:textId="1B889B6D" w:rsidR="0065106C" w:rsidRPr="00AE6450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45</w:t>
            </w:r>
            <w:r w:rsidR="004C6675" w:rsidRPr="004C6675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47" w:type="pct"/>
            <w:shd w:val="clear" w:color="auto" w:fill="auto"/>
          </w:tcPr>
          <w:p w14:paraId="27030165" w14:textId="77777777" w:rsidR="0065106C" w:rsidRPr="00DF1EB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9595423" w14:textId="3E3DFC33" w:rsidR="0065106C" w:rsidRPr="00DF1EB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35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147" w:type="pct"/>
            <w:shd w:val="clear" w:color="auto" w:fill="auto"/>
          </w:tcPr>
          <w:p w14:paraId="32FD9164" w14:textId="77777777" w:rsidR="0065106C" w:rsidRPr="00DF1EB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4BF7887" w14:textId="6495C64F" w:rsidR="0065106C" w:rsidRPr="00DF1EB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45</w:t>
            </w:r>
            <w:r w:rsidR="004C6675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007FACA9" w14:textId="77777777" w:rsidR="0065106C" w:rsidRPr="00DF1EB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D0F8C29" w14:textId="1FBE636E" w:rsidR="0065106C" w:rsidRPr="00DF1EB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35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905</w:t>
            </w:r>
          </w:p>
        </w:tc>
      </w:tr>
      <w:tr w:rsidR="0065106C" w:rsidRPr="00485AA2" w14:paraId="4E7B714C" w14:textId="77777777" w:rsidTr="00652444">
        <w:tc>
          <w:tcPr>
            <w:tcW w:w="2072" w:type="pct"/>
          </w:tcPr>
          <w:p w14:paraId="241D46DF" w14:textId="77777777" w:rsidR="0065106C" w:rsidRPr="00F8519A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14:paraId="63F9D21D" w14:textId="77777777" w:rsidR="00F57177" w:rsidRDefault="00F57177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34A751" w14:textId="29F9B935" w:rsidR="0065106C" w:rsidRPr="00C5735F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35</w:t>
            </w:r>
            <w:r w:rsidR="004C6675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47" w:type="pct"/>
          </w:tcPr>
          <w:p w14:paraId="09037AC9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C3ED725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8A38E0" w14:textId="23BFD74A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29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47" w:type="pct"/>
          </w:tcPr>
          <w:p w14:paraId="02B4CAA3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82D796D" w14:textId="77777777" w:rsidR="004C6675" w:rsidRDefault="004C6675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CCE79D9" w14:textId="61368C96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35</w:t>
            </w:r>
            <w:r w:rsidR="004C6675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147" w:type="pct"/>
          </w:tcPr>
          <w:p w14:paraId="4825613C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4A8945E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D101ED3" w14:textId="1BBBD68E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29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  <w:tr w:rsidR="0065106C" w:rsidRPr="00485AA2" w14:paraId="64E1C386" w14:textId="77777777" w:rsidTr="00652444">
        <w:tc>
          <w:tcPr>
            <w:tcW w:w="2072" w:type="pct"/>
          </w:tcPr>
          <w:p w14:paraId="70B658FB" w14:textId="77777777" w:rsidR="0065106C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14:paraId="1E80965D" w14:textId="4748887E" w:rsidR="0065106C" w:rsidRPr="009A4EDC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  <w:r w:rsidR="00F5717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47" w:type="pct"/>
          </w:tcPr>
          <w:p w14:paraId="461526F5" w14:textId="77777777" w:rsidR="0065106C" w:rsidRPr="009A4ED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4844F2F" w14:textId="339158ED" w:rsidR="0065106C" w:rsidRPr="009A4EDC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7" w:type="pct"/>
          </w:tcPr>
          <w:p w14:paraId="52DE912B" w14:textId="77777777" w:rsidR="0065106C" w:rsidRPr="009A4ED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F740952" w14:textId="28468A05" w:rsidR="0065106C" w:rsidRPr="009A4EDC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  <w:r w:rsidR="00F5717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147" w:type="pct"/>
          </w:tcPr>
          <w:p w14:paraId="61965B70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03ED0EB" w14:textId="3148BF14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65106C" w:rsidRPr="00485AA2" w14:paraId="6B0FEDC7" w14:textId="77777777" w:rsidTr="00652444">
        <w:tc>
          <w:tcPr>
            <w:tcW w:w="2072" w:type="pct"/>
          </w:tcPr>
          <w:p w14:paraId="4416EB0F" w14:textId="77777777" w:rsidR="0065106C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</w:tcPr>
          <w:p w14:paraId="3E447032" w14:textId="04D755CE" w:rsidR="0065106C" w:rsidRPr="008C257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47" w:type="pct"/>
          </w:tcPr>
          <w:p w14:paraId="62910E85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1E6F4C8" w14:textId="34B743E5" w:rsidR="0065106C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44498F26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5056D42" w14:textId="223DC351" w:rsidR="0065106C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47" w:type="pct"/>
          </w:tcPr>
          <w:p w14:paraId="4C3D6F9E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BEFD6CA" w14:textId="25D6C225" w:rsidR="0065106C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65106C" w:rsidRPr="00485AA2" w14:paraId="3C4C6A34" w14:textId="77777777" w:rsidTr="00652444">
        <w:tc>
          <w:tcPr>
            <w:tcW w:w="2072" w:type="pct"/>
          </w:tcPr>
          <w:p w14:paraId="5D21E8CC" w14:textId="77777777" w:rsidR="0065106C" w:rsidRPr="008C010D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55C2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14:paraId="78ECBD89" w14:textId="5BD49A68" w:rsidR="0065106C" w:rsidRDefault="004802F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303266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D0A2FD3" w14:textId="7686DA70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D9710A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2D2801A" w14:textId="76520E71" w:rsidR="0065106C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38</w:t>
            </w:r>
            <w:r w:rsidR="007F261F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147" w:type="pct"/>
          </w:tcPr>
          <w:p w14:paraId="60891579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609AD5D" w14:textId="77FD2850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533" w:rsidRPr="00485AA2" w14:paraId="6C87E7B2" w14:textId="77777777" w:rsidTr="00652444">
        <w:tc>
          <w:tcPr>
            <w:tcW w:w="2072" w:type="pct"/>
          </w:tcPr>
          <w:p w14:paraId="1F085A04" w14:textId="738780BB" w:rsidR="009F5533" w:rsidRPr="00155C23" w:rsidRDefault="009F5533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93" w:type="pct"/>
          </w:tcPr>
          <w:p w14:paraId="1E720214" w14:textId="0E13ADE2" w:rsidR="009F553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47" w:type="pct"/>
          </w:tcPr>
          <w:p w14:paraId="16C67CB4" w14:textId="77777777" w:rsidR="009F5533" w:rsidRPr="00485AA2" w:rsidRDefault="009F5533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AACB26" w14:textId="30628863" w:rsidR="009F5533" w:rsidRDefault="009F5533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E404EC4" w14:textId="77777777" w:rsidR="009F5533" w:rsidRPr="00485AA2" w:rsidRDefault="009F5533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41A8681" w14:textId="71A204B6" w:rsidR="009F553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47" w:type="pct"/>
          </w:tcPr>
          <w:p w14:paraId="58A6B969" w14:textId="77777777" w:rsidR="009F5533" w:rsidRPr="00485AA2" w:rsidRDefault="009F5533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F23D3FA" w14:textId="4F16FA95" w:rsidR="009F5533" w:rsidRDefault="009F5533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06C" w14:paraId="7C11D22D" w14:textId="77777777" w:rsidTr="00652444">
        <w:tc>
          <w:tcPr>
            <w:tcW w:w="2072" w:type="pct"/>
          </w:tcPr>
          <w:p w14:paraId="106899D9" w14:textId="77777777" w:rsidR="0065106C" w:rsidRPr="00B75F73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</w:tcPr>
          <w:p w14:paraId="17E2D241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A8D8D5" w14:textId="77777777" w:rsidR="0065106C" w:rsidRPr="00B75F73" w:rsidRDefault="0065106C" w:rsidP="00651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</w:tcPr>
          <w:p w14:paraId="2F935FB0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3CAA39A" w14:textId="77777777" w:rsidR="0065106C" w:rsidRPr="00B75F73" w:rsidRDefault="0065106C" w:rsidP="00651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</w:tcPr>
          <w:p w14:paraId="4FF31B6B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6FB4DC" w14:textId="77777777" w:rsidR="0065106C" w:rsidRPr="0048255F" w:rsidRDefault="0065106C" w:rsidP="00651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47A1F5C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:rsidRPr="00A74DEE" w14:paraId="525DA437" w14:textId="77777777" w:rsidTr="00652444">
        <w:tc>
          <w:tcPr>
            <w:tcW w:w="2072" w:type="pct"/>
          </w:tcPr>
          <w:p w14:paraId="54186DFC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14:paraId="48402EE5" w14:textId="77777777" w:rsidR="0065106C" w:rsidRPr="00B75F73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53D291" w14:textId="77777777" w:rsidR="0065106C" w:rsidRPr="00B75F73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7C1FA89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B54F43" w14:textId="77777777" w:rsidR="0065106C" w:rsidRPr="00B75F73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1AE69A0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16E003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79CB877" w14:textId="77777777" w:rsidR="0065106C" w:rsidRPr="00A74DEE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14:paraId="7E692DDB" w14:textId="77777777" w:rsidTr="00652444">
        <w:tc>
          <w:tcPr>
            <w:tcW w:w="2072" w:type="pct"/>
          </w:tcPr>
          <w:p w14:paraId="6D71BCE7" w14:textId="77777777" w:rsidR="0065106C" w:rsidRPr="00B75F73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3F68CB7A" w14:textId="29EABDDE" w:rsidR="0065106C" w:rsidRPr="00B75F7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5D628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147" w:type="pct"/>
            <w:shd w:val="clear" w:color="auto" w:fill="auto"/>
          </w:tcPr>
          <w:p w14:paraId="3252CDFB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DB4D4AD" w14:textId="3C32C0BC" w:rsidR="0065106C" w:rsidRPr="00B75F7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7" w:type="pct"/>
            <w:shd w:val="clear" w:color="auto" w:fill="auto"/>
          </w:tcPr>
          <w:p w14:paraId="0D4FB70F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62E757E" w14:textId="0BD8A759" w:rsidR="0065106C" w:rsidRPr="00B75F7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5D628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147" w:type="pct"/>
          </w:tcPr>
          <w:p w14:paraId="7F5E41B4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0B9BE9" w14:textId="59F90C7C" w:rsidR="0065106C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65106C" w14:paraId="5A98EEEF" w14:textId="77777777" w:rsidTr="00652444">
        <w:tc>
          <w:tcPr>
            <w:tcW w:w="2072" w:type="pct"/>
          </w:tcPr>
          <w:p w14:paraId="3D97E359" w14:textId="385ADE79" w:rsidR="0065106C" w:rsidRPr="00B75F73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75F7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14:paraId="06F9A574" w14:textId="4FBE0831" w:rsidR="0065106C" w:rsidRPr="00B75F7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  <w:shd w:val="clear" w:color="auto" w:fill="auto"/>
          </w:tcPr>
          <w:p w14:paraId="324CF7A2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DC4C6EF" w14:textId="5256094F" w:rsidR="0065106C" w:rsidRPr="00B75F7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14:paraId="1110AACD" w14:textId="77777777" w:rsidR="0065106C" w:rsidRPr="00B75F73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7752422" w14:textId="7DEFE65D" w:rsidR="0065106C" w:rsidRPr="00B75F7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</w:tcPr>
          <w:p w14:paraId="73F805E3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D06D7FE" w14:textId="095D5EBB" w:rsidR="0065106C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65106C" w14:paraId="65F3F167" w14:textId="77777777" w:rsidTr="00652444">
        <w:tc>
          <w:tcPr>
            <w:tcW w:w="2072" w:type="pct"/>
          </w:tcPr>
          <w:p w14:paraId="5CD2144F" w14:textId="77777777" w:rsidR="0065106C" w:rsidRPr="008C010D" w:rsidRDefault="0065106C" w:rsidP="0065106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02620ACC" w14:textId="4AC044EA" w:rsidR="005D6287" w:rsidRPr="00532B91" w:rsidRDefault="005D6287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644DD66" w14:textId="77777777" w:rsidR="0065106C" w:rsidRPr="00532B91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AEE48C2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269F583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5FC7246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B8DB1E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EBAF91E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14:paraId="5AB3F4AC" w14:textId="77777777" w:rsidTr="00652444">
        <w:tc>
          <w:tcPr>
            <w:tcW w:w="2072" w:type="pct"/>
          </w:tcPr>
          <w:p w14:paraId="2DF4144E" w14:textId="77777777" w:rsidR="0065106C" w:rsidRPr="008C010D" w:rsidRDefault="0065106C" w:rsidP="0065106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07BBB1C8" w14:textId="77777777" w:rsidR="0065106C" w:rsidRPr="00532B91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69FF709" w14:textId="77777777" w:rsidR="0065106C" w:rsidRPr="00532B91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1D4E2A6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F07ADA1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49CE397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D3EA20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9C9B866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6287" w14:paraId="2A29C07D" w14:textId="77777777" w:rsidTr="00652444">
        <w:tc>
          <w:tcPr>
            <w:tcW w:w="2072" w:type="pct"/>
          </w:tcPr>
          <w:p w14:paraId="0A26DA5D" w14:textId="77777777" w:rsidR="005D6287" w:rsidRPr="008C010D" w:rsidRDefault="005D6287" w:rsidP="0065106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0F93E35A" w14:textId="77777777" w:rsidR="005D6287" w:rsidRPr="00532B91" w:rsidRDefault="005D6287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785A4B3" w14:textId="77777777" w:rsidR="005D6287" w:rsidRPr="00532B91" w:rsidRDefault="005D6287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D0C38ED" w14:textId="77777777" w:rsidR="005D6287" w:rsidRDefault="005D6287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8F0A407" w14:textId="77777777" w:rsidR="005D6287" w:rsidRPr="00485AA2" w:rsidRDefault="005D6287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42D188C5" w14:textId="77777777" w:rsidR="005D6287" w:rsidRDefault="005D6287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78BA84" w14:textId="77777777" w:rsidR="005D6287" w:rsidRPr="00485AA2" w:rsidRDefault="005D6287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19848B2" w14:textId="77777777" w:rsidR="005D6287" w:rsidRDefault="005D6287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14:paraId="715B1301" w14:textId="77777777" w:rsidTr="00652444">
        <w:tc>
          <w:tcPr>
            <w:tcW w:w="2072" w:type="pct"/>
          </w:tcPr>
          <w:p w14:paraId="72011569" w14:textId="77777777" w:rsidR="0065106C" w:rsidRPr="008C010D" w:rsidRDefault="0065106C" w:rsidP="0065106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2E9F49B8" w14:textId="77777777" w:rsidR="0065106C" w:rsidRPr="00532B91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FDBD2F7" w14:textId="77777777" w:rsidR="0065106C" w:rsidRPr="00532B91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F390D46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BEEB1A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394E38E2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E91A49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1A2105F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:rsidRPr="0048255F" w14:paraId="19F44A25" w14:textId="77777777" w:rsidTr="00652444">
        <w:tc>
          <w:tcPr>
            <w:tcW w:w="2072" w:type="pct"/>
          </w:tcPr>
          <w:p w14:paraId="402F2A74" w14:textId="77777777" w:rsidR="0065106C" w:rsidRPr="008C010D" w:rsidRDefault="0065106C" w:rsidP="0065106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6C7C80E6" w14:textId="77777777" w:rsidR="0065106C" w:rsidRPr="00AE6450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7F69F2CF" w14:textId="77777777" w:rsidR="0065106C" w:rsidRPr="0048255F" w:rsidRDefault="0065106C" w:rsidP="00651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E94E7C3" w14:textId="77777777" w:rsidR="0065106C" w:rsidRPr="0048255F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18BE15B" w14:textId="77777777" w:rsidR="0065106C" w:rsidRPr="0048255F" w:rsidRDefault="0065106C" w:rsidP="00651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E513EC4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E1D5D3" w14:textId="77777777" w:rsidR="0065106C" w:rsidRPr="0048255F" w:rsidRDefault="0065106C" w:rsidP="00651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2BD4B36E" w14:textId="77777777" w:rsidR="0065106C" w:rsidRPr="0048255F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:rsidRPr="00E360FD" w14:paraId="4C4E7A65" w14:textId="77777777" w:rsidTr="00652444">
        <w:tc>
          <w:tcPr>
            <w:tcW w:w="2072" w:type="pct"/>
          </w:tcPr>
          <w:p w14:paraId="4BCD3659" w14:textId="77777777" w:rsidR="0065106C" w:rsidRPr="008C010D" w:rsidRDefault="0065106C" w:rsidP="0065106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1AAAC40F" w14:textId="77777777" w:rsidR="0065106C" w:rsidRPr="00AE6450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2430311E" w14:textId="77777777" w:rsidR="0065106C" w:rsidRPr="0048255F" w:rsidRDefault="0065106C" w:rsidP="00651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67D9122E" w14:textId="77777777" w:rsidR="0065106C" w:rsidRPr="00E360FD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D9B5717" w14:textId="77777777" w:rsidR="0065106C" w:rsidRPr="0048255F" w:rsidRDefault="0065106C" w:rsidP="00651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B68C1CF" w14:textId="77777777" w:rsidR="0065106C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DFDB5F" w14:textId="77777777" w:rsidR="0065106C" w:rsidRPr="0048255F" w:rsidRDefault="0065106C" w:rsidP="006510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52EF95B1" w14:textId="77777777" w:rsidR="0065106C" w:rsidRPr="00E360FD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:rsidRPr="00485AA2" w14:paraId="20E1E388" w14:textId="77777777" w:rsidTr="00652444">
        <w:tc>
          <w:tcPr>
            <w:tcW w:w="2072" w:type="pct"/>
          </w:tcPr>
          <w:p w14:paraId="79BA5F63" w14:textId="77777777" w:rsidR="0065106C" w:rsidRPr="008C010D" w:rsidRDefault="0065106C" w:rsidP="0065106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14:paraId="7DEA4BFA" w14:textId="6EC2146F" w:rsidR="0065106C" w:rsidRPr="004C69C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33</w:t>
            </w:r>
            <w:r w:rsidR="0075059B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47" w:type="pct"/>
            <w:shd w:val="clear" w:color="auto" w:fill="auto"/>
          </w:tcPr>
          <w:p w14:paraId="2071AF22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45861D3" w14:textId="0610DB0D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27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936</w:t>
            </w:r>
          </w:p>
        </w:tc>
        <w:tc>
          <w:tcPr>
            <w:tcW w:w="147" w:type="pct"/>
            <w:shd w:val="clear" w:color="auto" w:fill="auto"/>
          </w:tcPr>
          <w:p w14:paraId="0DADB785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5C6610F4" w14:textId="382BFDB9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33</w:t>
            </w:r>
            <w:r w:rsidR="0075059B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47" w:type="pct"/>
          </w:tcPr>
          <w:p w14:paraId="52A53DDA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842AC8A" w14:textId="54F0D58A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27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936</w:t>
            </w:r>
          </w:p>
        </w:tc>
      </w:tr>
      <w:tr w:rsidR="0065106C" w:rsidRPr="00485AA2" w14:paraId="6CC5F224" w14:textId="77777777" w:rsidTr="00652444">
        <w:tc>
          <w:tcPr>
            <w:tcW w:w="2072" w:type="pct"/>
          </w:tcPr>
          <w:p w14:paraId="14E29121" w14:textId="77777777" w:rsidR="0065106C" w:rsidRPr="008C010D" w:rsidRDefault="0065106C" w:rsidP="0065106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52E665B8" w14:textId="7E201540" w:rsidR="0065106C" w:rsidRPr="004C69C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B769ED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7" w:type="pct"/>
            <w:shd w:val="clear" w:color="auto" w:fill="auto"/>
          </w:tcPr>
          <w:p w14:paraId="6BD92FAA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06067536" w14:textId="2E96CA14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47" w:type="pct"/>
            <w:shd w:val="clear" w:color="auto" w:fill="auto"/>
          </w:tcPr>
          <w:p w14:paraId="40CB542F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369786C" w14:textId="65A3C298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B769ED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7" w:type="pct"/>
          </w:tcPr>
          <w:p w14:paraId="103DAFEA" w14:textId="77777777" w:rsidR="0065106C" w:rsidRPr="00485AA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9924DF8" w14:textId="34C1E875" w:rsidR="0065106C" w:rsidRPr="00485AA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65106C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65106C" w:rsidRPr="002E4422" w14:paraId="5E59BE2F" w14:textId="77777777" w:rsidTr="00652444">
        <w:tc>
          <w:tcPr>
            <w:tcW w:w="2072" w:type="pct"/>
          </w:tcPr>
          <w:p w14:paraId="00E74120" w14:textId="77777777" w:rsidR="0065106C" w:rsidRPr="002E4422" w:rsidRDefault="0065106C" w:rsidP="0065106C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A076C" w14:textId="32B974DD" w:rsidR="0065106C" w:rsidRPr="004C69C3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7505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47" w:type="pct"/>
            <w:shd w:val="clear" w:color="auto" w:fill="auto"/>
          </w:tcPr>
          <w:p w14:paraId="75BB86CF" w14:textId="77777777" w:rsidR="0065106C" w:rsidRPr="00A1435A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FB0EE" w14:textId="5CEA25C9" w:rsidR="0065106C" w:rsidRPr="00A1435A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6510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147" w:type="pct"/>
            <w:shd w:val="clear" w:color="auto" w:fill="auto"/>
          </w:tcPr>
          <w:p w14:paraId="5EA36C82" w14:textId="77777777" w:rsidR="0065106C" w:rsidRPr="002E442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68D18" w14:textId="7507028B" w:rsidR="0065106C" w:rsidRPr="00A1435A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7505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47" w:type="pct"/>
          </w:tcPr>
          <w:p w14:paraId="4ADFB1B4" w14:textId="77777777" w:rsidR="0065106C" w:rsidRPr="002E4422" w:rsidRDefault="0065106C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2B11405" w14:textId="4B5F5971" w:rsidR="0065106C" w:rsidRPr="002E4422" w:rsidRDefault="00067C94" w:rsidP="00651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65106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</w:tr>
    </w:tbl>
    <w:p w14:paraId="66FBA1BC" w14:textId="44BE5F99" w:rsidR="00A83E17" w:rsidRDefault="00A83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  <w:cs/>
        </w:rPr>
      </w:pPr>
    </w:p>
    <w:p w14:paraId="626E8866" w14:textId="2230CEB5"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067C94" w:rsidRPr="00067C94">
        <w:rPr>
          <w:rFonts w:asciiTheme="majorBidi" w:hAnsiTheme="majorBidi" w:cstheme="majorBidi"/>
        </w:rPr>
        <w:t>30</w:t>
      </w:r>
      <w:r w:rsidR="003C211A">
        <w:rPr>
          <w:rFonts w:asciiTheme="majorBidi" w:hAnsiTheme="majorBidi" w:cstheme="majorBidi"/>
        </w:rPr>
        <w:t xml:space="preserve"> </w:t>
      </w:r>
      <w:r w:rsidR="0065106C">
        <w:rPr>
          <w:rFonts w:asciiTheme="majorBidi" w:hAnsiTheme="majorBidi" w:cstheme="majorBidi" w:hint="cs"/>
          <w:cs/>
        </w:rPr>
        <w:t>กันยา</w:t>
      </w:r>
      <w:r w:rsidR="003C211A">
        <w:rPr>
          <w:rFonts w:asciiTheme="majorBidi" w:hAnsiTheme="majorBidi" w:cstheme="majorBidi" w:hint="cs"/>
          <w:cs/>
        </w:rPr>
        <w:t>ยน</w:t>
      </w:r>
      <w:r w:rsidR="009A3B95">
        <w:rPr>
          <w:rFonts w:asciiTheme="majorBidi" w:hAnsiTheme="majorBidi" w:cstheme="majorBidi" w:hint="cs"/>
          <w:cs/>
        </w:rPr>
        <w:t xml:space="preserve"> </w:t>
      </w:r>
      <w:r w:rsidR="00067C94" w:rsidRPr="00067C94">
        <w:rPr>
          <w:rFonts w:asciiTheme="majorBidi" w:hAnsiTheme="majorBidi" w:cstheme="majorBidi"/>
        </w:rPr>
        <w:t>2564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</w:t>
      </w:r>
      <w:r w:rsidR="00067C94" w:rsidRPr="00067C94">
        <w:rPr>
          <w:rFonts w:asciiTheme="majorBidi" w:hAnsiTheme="majorBidi" w:cstheme="majorBidi"/>
        </w:rPr>
        <w:t>31</w:t>
      </w:r>
      <w:r w:rsidRPr="0054417D">
        <w:rPr>
          <w:rFonts w:asciiTheme="majorBidi" w:hAnsiTheme="majorBidi" w:cstheme="majorBidi"/>
        </w:rPr>
        <w:t xml:space="preserve">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067C94" w:rsidRPr="00067C94">
        <w:rPr>
          <w:rFonts w:asciiTheme="majorBidi" w:hAnsiTheme="majorBidi" w:cstheme="majorBidi"/>
        </w:rPr>
        <w:t>2563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14:paraId="45739CCD" w14:textId="77777777" w:rsidR="009A3B95" w:rsidRPr="00BE619C" w:rsidRDefault="009A3B9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5"/>
        <w:gridCol w:w="268"/>
        <w:gridCol w:w="1254"/>
        <w:gridCol w:w="269"/>
        <w:gridCol w:w="1078"/>
        <w:gridCol w:w="269"/>
        <w:gridCol w:w="1072"/>
      </w:tblGrid>
      <w:tr w:rsidR="00A43118" w:rsidRPr="008C010D" w14:paraId="1CF22A14" w14:textId="77777777" w:rsidTr="00A57D36">
        <w:tc>
          <w:tcPr>
            <w:tcW w:w="2013" w:type="pct"/>
          </w:tcPr>
          <w:p w14:paraId="0A4EE614" w14:textId="3EDC0980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FDD4F48" w14:textId="14C6A00B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837319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876E6D8" w14:textId="28C4D25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4482B6A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A5D166" w14:textId="203F25AC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55F20C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D7858C4" w14:textId="11AC7632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15D5A0E5" w14:textId="77777777" w:rsidTr="00A57D36">
        <w:tc>
          <w:tcPr>
            <w:tcW w:w="2013" w:type="pct"/>
          </w:tcPr>
          <w:p w14:paraId="6F0E424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1112CD9C" w14:textId="22F69413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1966855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D16C9EE" w14:textId="21C6776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3E4D691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AC51841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36405659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5D3D5AEA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416E262C" w14:textId="77777777" w:rsidTr="00A57D36">
        <w:tc>
          <w:tcPr>
            <w:tcW w:w="2013" w:type="pct"/>
          </w:tcPr>
          <w:p w14:paraId="07EF54C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  <w:vAlign w:val="bottom"/>
          </w:tcPr>
          <w:p w14:paraId="0393EAFA" w14:textId="689B5AB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5CAA316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835A87E" w14:textId="55DF6071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0D8D911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0B04C6E0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514E41D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2408D01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0958CBDB" w14:textId="77777777" w:rsidTr="00A57D36">
        <w:tc>
          <w:tcPr>
            <w:tcW w:w="2013" w:type="pct"/>
          </w:tcPr>
          <w:p w14:paraId="232FE6A4" w14:textId="1A6548C5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90" w:type="pct"/>
            <w:vAlign w:val="bottom"/>
          </w:tcPr>
          <w:p w14:paraId="7FAFE250" w14:textId="4B2889FF" w:rsidR="00A43118" w:rsidRP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198A14D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4F6196" w14:textId="56BC66F5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3D5FA8A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7959E951" w14:textId="32F6FA40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211A" w:rsidRPr="008C010D" w14:paraId="1362F7A2" w14:textId="77777777" w:rsidTr="00A57D36">
        <w:tc>
          <w:tcPr>
            <w:tcW w:w="2013" w:type="pct"/>
          </w:tcPr>
          <w:p w14:paraId="6C8A3BF2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0E2A9DEA" w14:textId="7C854144" w:rsidR="003C211A" w:rsidRPr="003735FD" w:rsidRDefault="00067C94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3C21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6" w:type="pct"/>
          </w:tcPr>
          <w:p w14:paraId="13F8DC2C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D23465F" w14:textId="067EC472" w:rsidR="003C211A" w:rsidRPr="003735FD" w:rsidRDefault="00067C94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D4F81CD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E3386C4" w14:textId="4D5CA375" w:rsidR="003C211A" w:rsidRPr="003735FD" w:rsidRDefault="00067C94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3C211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29C5D942" w14:textId="77777777" w:rsidR="003C211A" w:rsidRPr="008C010D" w:rsidRDefault="003C211A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2C7A77" w14:textId="359A83F6" w:rsidR="003C211A" w:rsidRPr="003735FD" w:rsidRDefault="00067C94" w:rsidP="003C21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3C211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70AAD71C" w14:textId="77777777" w:rsidTr="000042C6">
        <w:trPr>
          <w:trHeight w:val="335"/>
        </w:trPr>
        <w:tc>
          <w:tcPr>
            <w:tcW w:w="2013" w:type="pct"/>
          </w:tcPr>
          <w:p w14:paraId="1144F0B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90" w:type="pct"/>
          </w:tcPr>
          <w:p w14:paraId="1CD2B5AE" w14:textId="77F303D0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A90A5F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A3B885C" w14:textId="5BD0140E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8EB21E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F7FF408" w14:textId="4C376B08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AC1A65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216D308" w14:textId="1C6B261A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8C010D" w14:paraId="035A1FCD" w14:textId="77777777" w:rsidTr="00BD6A09">
        <w:trPr>
          <w:tblHeader/>
        </w:trPr>
        <w:tc>
          <w:tcPr>
            <w:tcW w:w="2013" w:type="pct"/>
          </w:tcPr>
          <w:p w14:paraId="650B3B17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7" w:type="pct"/>
            <w:gridSpan w:val="7"/>
          </w:tcPr>
          <w:p w14:paraId="7AE6CD2D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8C010D" w14:paraId="20D0159E" w14:textId="77777777" w:rsidTr="00067BBB">
        <w:tc>
          <w:tcPr>
            <w:tcW w:w="2013" w:type="pct"/>
          </w:tcPr>
          <w:p w14:paraId="3382B70B" w14:textId="77777777" w:rsidR="003C140D" w:rsidRPr="000474F2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38B4E3FC" w14:textId="3136885C" w:rsidR="003C140D" w:rsidRPr="004446C0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5</w:t>
            </w:r>
            <w:r w:rsidR="00A13D7D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6" w:type="pct"/>
          </w:tcPr>
          <w:p w14:paraId="0E9AFCDD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6AE3543E" w14:textId="205CD000" w:rsidR="003C140D" w:rsidRPr="004446C0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  <w:r w:rsidR="00951C18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47" w:type="pct"/>
          </w:tcPr>
          <w:p w14:paraId="2E23C3F0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099F1" w14:textId="57AC0A3B" w:rsidR="003C140D" w:rsidRPr="004446C0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5</w:t>
            </w:r>
            <w:r w:rsidR="00A13D7D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147" w:type="pct"/>
          </w:tcPr>
          <w:p w14:paraId="56BE7E87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508E1EC" w14:textId="7488D9C4" w:rsidR="003C140D" w:rsidRPr="004446C0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  <w:r w:rsidR="003A5CD8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3C140D" w:rsidRPr="008C010D" w14:paraId="667A9766" w14:textId="77777777" w:rsidTr="00067BBB">
        <w:tc>
          <w:tcPr>
            <w:tcW w:w="2013" w:type="pct"/>
          </w:tcPr>
          <w:p w14:paraId="69DA240A" w14:textId="77777777" w:rsidR="003C140D" w:rsidRPr="0053132A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0" w:type="pct"/>
          </w:tcPr>
          <w:p w14:paraId="70A58512" w14:textId="59970039" w:rsidR="003C140D" w:rsidRPr="008C010D" w:rsidRDefault="00067C94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6" w:type="pct"/>
          </w:tcPr>
          <w:p w14:paraId="18EF03E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4752183" w14:textId="48A99974" w:rsidR="003C140D" w:rsidRPr="008C010D" w:rsidRDefault="00067C94" w:rsidP="00375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7" w:type="pct"/>
          </w:tcPr>
          <w:p w14:paraId="3C9376B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03DC89D" w14:textId="75F14B1E" w:rsidR="003C140D" w:rsidRPr="008C010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47" w:type="pct"/>
          </w:tcPr>
          <w:p w14:paraId="5D45CDC1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9F35116" w14:textId="5978DC99" w:rsidR="003C140D" w:rsidRPr="008C010D" w:rsidRDefault="00067C94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3C140D" w:rsidRPr="00A74DEE" w14:paraId="69B987F5" w14:textId="77777777" w:rsidTr="00571F00">
        <w:tc>
          <w:tcPr>
            <w:tcW w:w="2013" w:type="pct"/>
          </w:tcPr>
          <w:p w14:paraId="080F1F2A" w14:textId="6DBEDB06" w:rsidR="003C140D" w:rsidRPr="00DF2B3B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2B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</w:tcBorders>
          </w:tcPr>
          <w:p w14:paraId="472B5271" w14:textId="565F7827" w:rsidR="003C140D" w:rsidRPr="00B362B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726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46" w:type="pct"/>
          </w:tcPr>
          <w:p w14:paraId="64069E21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</w:tcPr>
          <w:p w14:paraId="6CED3319" w14:textId="17799E01" w:rsidR="003C140D" w:rsidRPr="00B362B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51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7" w:type="pct"/>
          </w:tcPr>
          <w:p w14:paraId="62CE417D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DB3388C" w14:textId="0C6C396B" w:rsidR="003C140D" w:rsidRPr="004A3FDC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726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47" w:type="pct"/>
          </w:tcPr>
          <w:p w14:paraId="7F8D080E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07AFFF0" w14:textId="1C0C1687" w:rsidR="003C140D" w:rsidRPr="00375B16" w:rsidRDefault="00067C94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A5CD8" w:rsidRPr="00375B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</w:tr>
      <w:tr w:rsidR="003C140D" w:rsidRPr="00A74DEE" w14:paraId="7DEA95BB" w14:textId="77777777" w:rsidTr="00571F00">
        <w:tc>
          <w:tcPr>
            <w:tcW w:w="2013" w:type="pct"/>
          </w:tcPr>
          <w:p w14:paraId="6EF2F882" w14:textId="77777777" w:rsidR="00C01FAE" w:rsidRDefault="003C140D" w:rsidP="00C0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2A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49462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C7CD84A" w14:textId="1F0DC95F" w:rsidR="003C140D" w:rsidRPr="00951C18" w:rsidRDefault="00494625" w:rsidP="00C01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69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1A31B108" w14:textId="77777777" w:rsidR="004228D2" w:rsidRDefault="004228D2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DEAA191" w14:textId="7F612D29" w:rsidR="00D1064F" w:rsidRPr="00571F00" w:rsidRDefault="00D1064F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D450899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5B96EE22" w14:textId="77777777" w:rsidR="00494625" w:rsidRDefault="00494625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61BE8886" w14:textId="1CAE08DE" w:rsidR="00951C18" w:rsidRPr="008A10A8" w:rsidRDefault="00951C18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886B32" w14:textId="77777777" w:rsidR="003C140D" w:rsidRPr="008A10A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5EE9F9" w14:textId="77777777" w:rsidR="00B67B20" w:rsidRDefault="00B67B20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E5D61F" w14:textId="2342AB8F" w:rsidR="00D1064F" w:rsidRPr="00571F00" w:rsidRDefault="00D1064F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F544C29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8117F8E" w14:textId="77777777" w:rsidR="00494625" w:rsidRDefault="00494625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C3DC63" w14:textId="483A851D" w:rsidR="003C140D" w:rsidRPr="008A10A8" w:rsidRDefault="003A5CD8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40D" w:rsidRPr="00A74DEE" w14:paraId="530CB2AE" w14:textId="77777777" w:rsidTr="00571F00">
        <w:tc>
          <w:tcPr>
            <w:tcW w:w="2013" w:type="pct"/>
          </w:tcPr>
          <w:p w14:paraId="2B7F29FC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A768C" w14:textId="67942896" w:rsidR="003C140D" w:rsidRPr="002566A4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106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46" w:type="pct"/>
          </w:tcPr>
          <w:p w14:paraId="1D22B613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7AFA8E1" w14:textId="003EC308" w:rsidR="003C140D" w:rsidRPr="002566A4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51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147" w:type="pct"/>
          </w:tcPr>
          <w:p w14:paraId="08EE9F80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569AA39" w14:textId="46250DCE" w:rsidR="003C140D" w:rsidRPr="002566A4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106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47" w:type="pct"/>
          </w:tcPr>
          <w:p w14:paraId="01B41372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45A9B82" w14:textId="21252421" w:rsidR="003C140D" w:rsidRPr="00375B16" w:rsidRDefault="00067C94" w:rsidP="00375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A5CD8" w:rsidRPr="00375B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</w:tr>
      <w:tr w:rsidR="006A7678" w:rsidRPr="00A74DEE" w14:paraId="3DEA6198" w14:textId="77777777" w:rsidTr="00067BBB">
        <w:tc>
          <w:tcPr>
            <w:tcW w:w="2013" w:type="pct"/>
          </w:tcPr>
          <w:p w14:paraId="799E0713" w14:textId="77777777" w:rsidR="006A7678" w:rsidRPr="003C47FE" w:rsidRDefault="006A7678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3E826381" w14:textId="77777777" w:rsidR="006A7678" w:rsidRPr="00BD6A09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B303297" w14:textId="77777777" w:rsidR="006A7678" w:rsidRPr="008C010D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311A5D1" w14:textId="77777777" w:rsidR="006A7678" w:rsidRPr="00FB3CB8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7133066" w14:textId="77777777" w:rsidR="006A7678" w:rsidRPr="008C010D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6347B12" w14:textId="77777777" w:rsidR="006A7678" w:rsidRPr="00FB3CB8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6215FE" w14:textId="77777777" w:rsidR="006A7678" w:rsidRPr="008C010D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F26A72" w14:textId="77777777" w:rsidR="006A7678" w:rsidRPr="00FB3CB8" w:rsidRDefault="006A7678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:rsidRPr="00A74DEE" w14:paraId="46E70F96" w14:textId="77777777" w:rsidTr="00067BBB">
        <w:tc>
          <w:tcPr>
            <w:tcW w:w="2013" w:type="pct"/>
          </w:tcPr>
          <w:p w14:paraId="4FAF2959" w14:textId="77777777" w:rsidR="0065106C" w:rsidRPr="003C47FE" w:rsidRDefault="0065106C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0DD21CD1" w14:textId="77777777" w:rsidR="0065106C" w:rsidRPr="00BD6A09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0A848EE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302A57B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934369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78E0A47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2D3ECD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5CF25BA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:rsidRPr="00A74DEE" w14:paraId="772A26E2" w14:textId="77777777" w:rsidTr="00067BBB">
        <w:tc>
          <w:tcPr>
            <w:tcW w:w="2013" w:type="pct"/>
          </w:tcPr>
          <w:p w14:paraId="71D2B71E" w14:textId="77777777" w:rsidR="0065106C" w:rsidRPr="003C47FE" w:rsidRDefault="0065106C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3BC7E6FF" w14:textId="77777777" w:rsidR="0065106C" w:rsidRPr="00BD6A09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EF58A17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CBFA32C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E38A8D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A472C93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85C5B6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FECDCF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:rsidRPr="00A74DEE" w14:paraId="168066F7" w14:textId="77777777" w:rsidTr="00067BBB">
        <w:tc>
          <w:tcPr>
            <w:tcW w:w="2013" w:type="pct"/>
          </w:tcPr>
          <w:p w14:paraId="61729A49" w14:textId="77777777" w:rsidR="0065106C" w:rsidRPr="003C47FE" w:rsidRDefault="0065106C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0495C128" w14:textId="77777777" w:rsidR="0065106C" w:rsidRPr="00BD6A09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01FDED2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1B3D61C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29D660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F11FFD0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8F875D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D48A21F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06C" w:rsidRPr="00A74DEE" w14:paraId="0A41F481" w14:textId="77777777" w:rsidTr="00067BBB">
        <w:tc>
          <w:tcPr>
            <w:tcW w:w="2013" w:type="pct"/>
          </w:tcPr>
          <w:p w14:paraId="4B4D5FD8" w14:textId="77777777" w:rsidR="0065106C" w:rsidRPr="003C47FE" w:rsidRDefault="0065106C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90" w:type="pct"/>
          </w:tcPr>
          <w:p w14:paraId="7262B8C2" w14:textId="77777777" w:rsidR="0065106C" w:rsidRPr="00BD6A09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056DBC4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F39E09F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6AF53F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44F68A6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6E7E54" w14:textId="77777777" w:rsidR="0065106C" w:rsidRPr="008C010D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F0FDB5" w14:textId="77777777" w:rsidR="0065106C" w:rsidRPr="00FB3CB8" w:rsidRDefault="0065106C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5E8DB5EE" w14:textId="77777777" w:rsidTr="008F5CDD">
        <w:tc>
          <w:tcPr>
            <w:tcW w:w="2013" w:type="pct"/>
          </w:tcPr>
          <w:p w14:paraId="6A3686F5" w14:textId="1D349CB4" w:rsidR="00A43118" w:rsidRPr="00A57D36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  <w:vAlign w:val="bottom"/>
          </w:tcPr>
          <w:p w14:paraId="48E44955" w14:textId="7415193B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78DE240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7D194528" w14:textId="6875D375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4D7F124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1EED2CA6" w14:textId="5A0E4ADC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BD6A3A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4507B0F" w14:textId="5A4667F0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A74DEE" w14:paraId="559F0C12" w14:textId="77777777" w:rsidTr="008F5CDD">
        <w:tc>
          <w:tcPr>
            <w:tcW w:w="2013" w:type="pct"/>
          </w:tcPr>
          <w:p w14:paraId="0D230043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12CDB7D3" w14:textId="0B3E266B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7911D6F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C6FCBB8" w14:textId="6A549476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27E7288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A0AEFAD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099ACD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289A580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6B99EBCB" w14:textId="77777777" w:rsidTr="008F5CDD">
        <w:tc>
          <w:tcPr>
            <w:tcW w:w="2013" w:type="pct"/>
          </w:tcPr>
          <w:p w14:paraId="0A516034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  <w:vAlign w:val="bottom"/>
          </w:tcPr>
          <w:p w14:paraId="6EE4676E" w14:textId="49D0588B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4B60DE2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5E381786" w14:textId="58E1B8FE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28EB4BD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65C960FA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99A49E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F12497C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22F7EE74" w14:textId="77777777" w:rsidTr="00A57D36">
        <w:tc>
          <w:tcPr>
            <w:tcW w:w="2013" w:type="pct"/>
          </w:tcPr>
          <w:p w14:paraId="591565EB" w14:textId="2E86C082" w:rsidR="00A43118" w:rsidRPr="00657D6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 w:rsidRPr="00A57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90" w:type="pct"/>
            <w:vAlign w:val="bottom"/>
          </w:tcPr>
          <w:p w14:paraId="24F3C390" w14:textId="4174A32C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36A220F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D7594F" w14:textId="72AB2FC9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5489DA4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6AF0624C" w14:textId="5ADF0D2D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06C" w:rsidRPr="00A74DEE" w14:paraId="6356BB14" w14:textId="77777777" w:rsidTr="00067BBB">
        <w:tc>
          <w:tcPr>
            <w:tcW w:w="2013" w:type="pct"/>
          </w:tcPr>
          <w:p w14:paraId="20C152FE" w14:textId="77777777" w:rsidR="0065106C" w:rsidRPr="00657D68" w:rsidRDefault="0065106C" w:rsidP="0065106C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33998DD3" w14:textId="393597E8" w:rsidR="0065106C" w:rsidRPr="003735FD" w:rsidRDefault="00067C94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6510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24E2B04B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7920284" w14:textId="30665730" w:rsidR="0065106C" w:rsidRPr="003735FD" w:rsidRDefault="00067C94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777508E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5A1FD2" w14:textId="5EC28F90" w:rsidR="0065106C" w:rsidRPr="003735FD" w:rsidRDefault="00067C94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6510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78372A9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D2A027" w14:textId="51CD1DD8" w:rsidR="0065106C" w:rsidRPr="003735FD" w:rsidRDefault="00067C94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A74DEE" w14:paraId="03986056" w14:textId="77777777" w:rsidTr="00067BBB">
        <w:tc>
          <w:tcPr>
            <w:tcW w:w="2013" w:type="pct"/>
          </w:tcPr>
          <w:p w14:paraId="7D89503C" w14:textId="77777777" w:rsidR="00A43118" w:rsidRPr="00657D68" w:rsidRDefault="00A43118" w:rsidP="00A43118">
            <w:pPr>
              <w:pStyle w:val="FSBlank"/>
              <w:rPr>
                <w:cs/>
              </w:rPr>
            </w:pPr>
          </w:p>
        </w:tc>
        <w:tc>
          <w:tcPr>
            <w:tcW w:w="690" w:type="pct"/>
          </w:tcPr>
          <w:p w14:paraId="17D819C4" w14:textId="1700576C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5861335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3FC7BB6" w14:textId="75F3C952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2822B17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5FDD1A1" w14:textId="437949C6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55FF35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D063E7F" w14:textId="4817BB1B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A74DEE" w14:paraId="14089ECE" w14:textId="77777777" w:rsidTr="00BD6A09">
        <w:tc>
          <w:tcPr>
            <w:tcW w:w="2013" w:type="pct"/>
          </w:tcPr>
          <w:p w14:paraId="07B480B0" w14:textId="77777777" w:rsidR="003C140D" w:rsidRPr="00657D68" w:rsidRDefault="003C140D" w:rsidP="003C140D">
            <w:pPr>
              <w:pStyle w:val="FSBlank"/>
              <w:rPr>
                <w:cs/>
              </w:rPr>
            </w:pPr>
          </w:p>
        </w:tc>
        <w:tc>
          <w:tcPr>
            <w:tcW w:w="2987" w:type="pct"/>
            <w:gridSpan w:val="7"/>
          </w:tcPr>
          <w:p w14:paraId="32B99151" w14:textId="77777777" w:rsidR="003C140D" w:rsidRPr="00657D68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0BAD4FF1" w14:textId="77777777" w:rsidTr="00067BBB">
        <w:tc>
          <w:tcPr>
            <w:tcW w:w="2013" w:type="pct"/>
          </w:tcPr>
          <w:p w14:paraId="29C0F82A" w14:textId="77777777" w:rsidR="003C140D" w:rsidRPr="00430BE4" w:rsidRDefault="003C140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6AFD26FE" w14:textId="5953F03C" w:rsidR="003C140D" w:rsidRPr="006D2A72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46" w:type="pct"/>
          </w:tcPr>
          <w:p w14:paraId="0CCDBFE9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</w:tcPr>
          <w:p w14:paraId="4C47F4D5" w14:textId="5A88F039" w:rsidR="003C140D" w:rsidRPr="00657D68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14:paraId="7F886924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F367B25" w14:textId="5EE65FD9" w:rsidR="003C140D" w:rsidRPr="00657D68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47" w:type="pct"/>
          </w:tcPr>
          <w:p w14:paraId="581F1807" w14:textId="77777777" w:rsidR="003C140D" w:rsidRPr="00657D68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BE9995D" w14:textId="2F59EC7E" w:rsidR="003C140D" w:rsidRPr="00657D68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  <w:tr w:rsidR="003C140D" w:rsidRPr="00A74DEE" w14:paraId="12325F62" w14:textId="77777777" w:rsidTr="00067BBB">
        <w:tc>
          <w:tcPr>
            <w:tcW w:w="2013" w:type="pct"/>
          </w:tcPr>
          <w:p w14:paraId="12E08B26" w14:textId="77777777" w:rsidR="003C140D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B46E5EE" w14:textId="4F10018B" w:rsidR="003C140D" w:rsidRPr="006D2A72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46" w:type="pct"/>
          </w:tcPr>
          <w:p w14:paraId="79EFACFB" w14:textId="1751E52D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7ACC0AFF" w14:textId="1C3DB3F9" w:rsidR="003C140D" w:rsidRPr="00B362B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14:paraId="00CED58C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E3078C" w14:textId="3204065D" w:rsidR="003C140D" w:rsidRPr="00B362B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47" w:type="pct"/>
          </w:tcPr>
          <w:p w14:paraId="35A5355E" w14:textId="77777777" w:rsidR="003C140D" w:rsidRPr="0048255F" w:rsidRDefault="003C140D" w:rsidP="003C140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DFD1C46" w14:textId="25102984" w:rsidR="003C140D" w:rsidRPr="00B362B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</w:tr>
    </w:tbl>
    <w:p w14:paraId="44E9340C" w14:textId="417E9750" w:rsidR="00BD4B48" w:rsidRPr="0065106C" w:rsidRDefault="00BD4B4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4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66"/>
      </w:tblGrid>
      <w:tr w:rsidR="007337C8" w:rsidRPr="00F7632D" w14:paraId="706D0C26" w14:textId="77777777" w:rsidTr="00AC4584">
        <w:trPr>
          <w:tblHeader/>
          <w:jc w:val="right"/>
        </w:trPr>
        <w:tc>
          <w:tcPr>
            <w:tcW w:w="2160" w:type="dxa"/>
            <w:shd w:val="clear" w:color="auto" w:fill="auto"/>
            <w:vAlign w:val="bottom"/>
          </w:tcPr>
          <w:p w14:paraId="54557E8F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250" w:type="dxa"/>
            <w:gridSpan w:val="3"/>
          </w:tcPr>
          <w:p w14:paraId="5BBEE990" w14:textId="77777777" w:rsidR="007337C8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E516DA" w14:textId="6E1FF9CC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AAA067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68BAE3D5" w14:textId="77777777" w:rsidR="007337C8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57FF18F3" w14:textId="46132D3A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37C8" w:rsidRPr="00F7632D" w14:paraId="6A0C979E" w14:textId="77777777" w:rsidTr="00AC4584">
        <w:trPr>
          <w:tblHeader/>
          <w:jc w:val="right"/>
        </w:trPr>
        <w:tc>
          <w:tcPr>
            <w:tcW w:w="2160" w:type="dxa"/>
            <w:vAlign w:val="bottom"/>
          </w:tcPr>
          <w:p w14:paraId="227800E6" w14:textId="03539B7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F1080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4C0CE9" w14:textId="70AE4F3A" w:rsidR="007337C8" w:rsidRPr="00F7632D" w:rsidRDefault="00067C94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8E13B8" w14:textId="06244A89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C72B07" w14:textId="112481A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CAA395" w14:textId="41F81F6D" w:rsidR="007337C8" w:rsidRPr="00F7632D" w:rsidRDefault="00067C94" w:rsidP="00AC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C45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106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C458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vAlign w:val="bottom"/>
          </w:tcPr>
          <w:p w14:paraId="2FF23E4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70A0A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D127F" w14:textId="6299448F" w:rsidR="007337C8" w:rsidRPr="00F7632D" w:rsidRDefault="00067C94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6CB7C02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14BE4" w14:textId="13235C38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A94AA3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A11CC4" w14:textId="6C805AAC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D964F7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CE47B6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0348CD" w14:textId="5EEEF54C" w:rsidR="007337C8" w:rsidRPr="00F7632D" w:rsidRDefault="00067C94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C45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5106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AC4584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152E12" w:rsidRPr="00F7632D" w14:paraId="106F2F54" w14:textId="77777777" w:rsidTr="00AC4584">
        <w:trPr>
          <w:tblHeader/>
          <w:jc w:val="right"/>
        </w:trPr>
        <w:tc>
          <w:tcPr>
            <w:tcW w:w="2160" w:type="dxa"/>
            <w:vAlign w:val="bottom"/>
          </w:tcPr>
          <w:p w14:paraId="31DD3434" w14:textId="397F3DE1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0E288609" w14:textId="2D8FF3C0" w:rsidR="00152E12" w:rsidRPr="00F7632D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3AAC44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3812A3" w14:textId="7BAB95AD" w:rsidR="00152E12" w:rsidRPr="00F7632D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472FB7F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0E316" w14:textId="31E5F15D" w:rsidR="00152E12" w:rsidRPr="000021AC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7904757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1C4CF3" w14:textId="684976DD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C0C897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DC192E" w14:textId="6561D9A5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BEC8C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128AC86" w14:textId="2B97C789" w:rsidR="00152E12" w:rsidRPr="000021AC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52E12" w:rsidRPr="00F7632D" w14:paraId="678C168D" w14:textId="77777777" w:rsidTr="00AC4584">
        <w:trPr>
          <w:tblHeader/>
          <w:jc w:val="right"/>
        </w:trPr>
        <w:tc>
          <w:tcPr>
            <w:tcW w:w="2160" w:type="dxa"/>
            <w:vAlign w:val="bottom"/>
          </w:tcPr>
          <w:p w14:paraId="00217C9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1FB66250" w14:textId="25975AF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2E65149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48C9248D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52E12" w:rsidRPr="00F7632D" w14:paraId="0D1576FA" w14:textId="77777777" w:rsidTr="00AC4584">
        <w:trPr>
          <w:jc w:val="right"/>
        </w:trPr>
        <w:tc>
          <w:tcPr>
            <w:tcW w:w="2160" w:type="dxa"/>
          </w:tcPr>
          <w:p w14:paraId="3602C47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21471BA" w14:textId="7CC39B69" w:rsidR="00152E12" w:rsidRPr="00F7632D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52E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A9A4BF2" w14:textId="070A52BB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756E1" w14:textId="3ABE5AF1" w:rsidR="00152E12" w:rsidRPr="00F7632D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9651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D0CCD2F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83694" w14:textId="68887D77" w:rsidR="00152E12" w:rsidRPr="00F7632D" w:rsidRDefault="00067C94" w:rsidP="00183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52E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14C28F9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AE302" w14:textId="28558867" w:rsidR="00152E12" w:rsidRPr="00F7632D" w:rsidRDefault="003833CE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66B8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787404" w14:textId="745E97B4" w:rsidR="00152E12" w:rsidRPr="00F7632D" w:rsidRDefault="003833CE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88C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164302" w14:textId="20DE16F8" w:rsidR="00152E12" w:rsidRPr="00F7632D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E76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152E12" w:rsidRPr="00F7632D" w14:paraId="4CB6B863" w14:textId="77777777" w:rsidTr="00AC4584">
        <w:trPr>
          <w:jc w:val="right"/>
        </w:trPr>
        <w:tc>
          <w:tcPr>
            <w:tcW w:w="2160" w:type="dxa"/>
          </w:tcPr>
          <w:p w14:paraId="0B8200BB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C61A11F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712C" w14:textId="555BC356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CA59" w14:textId="5C60336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6598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B209B" w14:textId="11F5FE5A" w:rsidR="00152E12" w:rsidRPr="00F7632D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52E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08DEB07B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50DD0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C81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B1669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72A4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C15D5C4" w14:textId="1080D1BB" w:rsidR="00152E12" w:rsidRPr="00F7632D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E7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tr w:rsidR="00152E12" w:rsidRPr="00F7632D" w14:paraId="2567AFB2" w14:textId="77777777" w:rsidTr="00AC4584">
        <w:trPr>
          <w:jc w:val="right"/>
        </w:trPr>
        <w:tc>
          <w:tcPr>
            <w:tcW w:w="2160" w:type="dxa"/>
          </w:tcPr>
          <w:p w14:paraId="0386F3AE" w14:textId="77777777" w:rsidR="00152E12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886CD8C" w14:textId="7F749FB0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268845FC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18B0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F1AA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F5336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7F5A2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8A3A14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081BD5" w14:textId="2EE2B71B" w:rsidR="00152E12" w:rsidRPr="007337C8" w:rsidRDefault="00152E12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06C5B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E9BED2" w14:textId="1CEBDA6B" w:rsidR="00B96519" w:rsidRPr="007337C8" w:rsidRDefault="00B96519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A3702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2D34D3" w14:textId="1862AF4D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0481C" w14:textId="77777777" w:rsidR="00152E12" w:rsidRPr="007337C8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3DFF86B4" w14:textId="77777777" w:rsidR="005E7669" w:rsidRDefault="005E7669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C6A219" w14:textId="77777777" w:rsidR="005E7669" w:rsidRDefault="005E7669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EB429F" w14:textId="0EDF838E" w:rsidR="002B7B3E" w:rsidRPr="007337C8" w:rsidRDefault="005E7669" w:rsidP="00F13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2E12" w:rsidRPr="00F7632D" w14:paraId="419DE366" w14:textId="77777777" w:rsidTr="00AC4584">
        <w:trPr>
          <w:jc w:val="right"/>
        </w:trPr>
        <w:tc>
          <w:tcPr>
            <w:tcW w:w="2160" w:type="dxa"/>
          </w:tcPr>
          <w:p w14:paraId="528DD74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14C4B57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BE384" w14:textId="086EE4CD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7BAC5" w14:textId="332289C4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4EF7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3337D0" w14:textId="02DD3B2C" w:rsidR="00152E12" w:rsidRPr="00F7632D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52E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0DF11E60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70D6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B3CE1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9B70C3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A755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1BD2E17" w14:textId="6A1D14AA" w:rsidR="00152E12" w:rsidRPr="00F7632D" w:rsidRDefault="00067C94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E76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  <w:bookmarkEnd w:id="0"/>
    </w:tbl>
    <w:p w14:paraId="678A2C27" w14:textId="2F0A9CA2" w:rsidR="0066674F" w:rsidRDefault="0066674F">
      <w:pPr>
        <w:rPr>
          <w:rFonts w:asciiTheme="majorBidi" w:hAnsiTheme="majorBidi" w:cstheme="majorBidi"/>
          <w:sz w:val="30"/>
          <w:szCs w:val="30"/>
        </w:rPr>
      </w:pPr>
    </w:p>
    <w:p w14:paraId="4527CB14" w14:textId="22A6A6C1" w:rsidR="0001279F" w:rsidRDefault="0001279F">
      <w:pPr>
        <w:rPr>
          <w:rFonts w:asciiTheme="majorBidi" w:hAnsiTheme="majorBidi" w:cstheme="majorBidi"/>
          <w:sz w:val="30"/>
          <w:szCs w:val="30"/>
        </w:rPr>
      </w:pPr>
    </w:p>
    <w:p w14:paraId="6E580C3B" w14:textId="42DA36A2" w:rsidR="0001279F" w:rsidRDefault="0001279F">
      <w:pPr>
        <w:rPr>
          <w:rFonts w:asciiTheme="majorBidi" w:hAnsiTheme="majorBidi" w:cstheme="majorBidi"/>
          <w:sz w:val="30"/>
          <w:szCs w:val="30"/>
        </w:rPr>
      </w:pPr>
    </w:p>
    <w:p w14:paraId="486EC0CA" w14:textId="5BE6DA5A" w:rsidR="0001279F" w:rsidRDefault="0001279F">
      <w:pPr>
        <w:rPr>
          <w:rFonts w:asciiTheme="majorBidi" w:hAnsiTheme="majorBidi" w:cstheme="majorBidi"/>
          <w:sz w:val="30"/>
          <w:szCs w:val="30"/>
        </w:rPr>
      </w:pPr>
    </w:p>
    <w:p w14:paraId="425387C9" w14:textId="198D02BD" w:rsidR="0001279F" w:rsidRDefault="0001279F">
      <w:pPr>
        <w:rPr>
          <w:rFonts w:asciiTheme="majorBidi" w:hAnsiTheme="majorBidi" w:cstheme="majorBidi"/>
          <w:sz w:val="30"/>
          <w:szCs w:val="30"/>
        </w:rPr>
      </w:pPr>
    </w:p>
    <w:p w14:paraId="51AEC288" w14:textId="3869CC40" w:rsidR="0001279F" w:rsidRDefault="0001279F">
      <w:pPr>
        <w:rPr>
          <w:rFonts w:asciiTheme="majorBidi" w:hAnsiTheme="majorBidi" w:cstheme="majorBidi"/>
          <w:sz w:val="30"/>
          <w:szCs w:val="30"/>
        </w:rPr>
      </w:pPr>
    </w:p>
    <w:p w14:paraId="4DCD7BDB" w14:textId="5F155AC5" w:rsidR="0001279F" w:rsidRDefault="0001279F">
      <w:pPr>
        <w:rPr>
          <w:rFonts w:asciiTheme="majorBidi" w:hAnsiTheme="majorBidi" w:cstheme="majorBidi"/>
          <w:sz w:val="30"/>
          <w:szCs w:val="30"/>
        </w:rPr>
      </w:pPr>
    </w:p>
    <w:p w14:paraId="51482C14" w14:textId="58CFE669" w:rsidR="0001279F" w:rsidRDefault="0001279F">
      <w:pPr>
        <w:rPr>
          <w:rFonts w:asciiTheme="majorBidi" w:hAnsiTheme="majorBidi" w:cstheme="majorBidi"/>
          <w:sz w:val="30"/>
          <w:szCs w:val="30"/>
        </w:rPr>
      </w:pPr>
    </w:p>
    <w:p w14:paraId="3AC7409B" w14:textId="09065AD2" w:rsidR="0001279F" w:rsidRDefault="0001279F">
      <w:pPr>
        <w:rPr>
          <w:rFonts w:asciiTheme="majorBidi" w:hAnsiTheme="majorBidi" w:cstheme="majorBidi"/>
          <w:sz w:val="30"/>
          <w:szCs w:val="30"/>
        </w:rPr>
      </w:pPr>
    </w:p>
    <w:p w14:paraId="53D6DBF7" w14:textId="77777777" w:rsidR="0001279F" w:rsidRPr="0065106C" w:rsidRDefault="0001279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5"/>
        <w:gridCol w:w="268"/>
        <w:gridCol w:w="1254"/>
        <w:gridCol w:w="269"/>
        <w:gridCol w:w="1078"/>
        <w:gridCol w:w="269"/>
        <w:gridCol w:w="1072"/>
      </w:tblGrid>
      <w:tr w:rsidR="00A43118" w:rsidRPr="00A74DEE" w14:paraId="23504153" w14:textId="77777777" w:rsidTr="008F5CDD">
        <w:tc>
          <w:tcPr>
            <w:tcW w:w="2013" w:type="pct"/>
          </w:tcPr>
          <w:p w14:paraId="6A42521F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0D557144" w14:textId="512641A2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21E6F6C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3496D9AF" w14:textId="43B0BC1E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1A29E5C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546160B5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C7CFE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A809E93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0E7695EA" w14:textId="77777777" w:rsidTr="008F5CDD">
        <w:tc>
          <w:tcPr>
            <w:tcW w:w="2013" w:type="pct"/>
          </w:tcPr>
          <w:p w14:paraId="3CE34D23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77131359" w14:textId="6E2DA3B0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31DA432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D4F18E5" w14:textId="67ED7A24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7E7AC7F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4756CA44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79A63B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8EFB16E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0656CF56" w14:textId="77777777" w:rsidTr="008F5CDD">
        <w:tc>
          <w:tcPr>
            <w:tcW w:w="2013" w:type="pct"/>
          </w:tcPr>
          <w:p w14:paraId="7D3E67F0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  <w:vAlign w:val="bottom"/>
          </w:tcPr>
          <w:p w14:paraId="5E266E60" w14:textId="1C73A3CD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0365536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613CAFC4" w14:textId="1B5FB875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702FD1E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7593C994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1A923F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0D63FB5" w14:textId="77777777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A74DEE" w14:paraId="305C3D36" w14:textId="77777777" w:rsidTr="00A57D36">
        <w:tc>
          <w:tcPr>
            <w:tcW w:w="2013" w:type="pct"/>
          </w:tcPr>
          <w:p w14:paraId="4E72C58C" w14:textId="6C0BDB8E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6092C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90" w:type="pct"/>
            <w:vAlign w:val="bottom"/>
          </w:tcPr>
          <w:p w14:paraId="2411609B" w14:textId="62769B4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49B3DE7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46B6CDB" w14:textId="02298EFE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783BC24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  <w:vAlign w:val="bottom"/>
          </w:tcPr>
          <w:p w14:paraId="1CA63C19" w14:textId="55178E0C" w:rsidR="00A43118" w:rsidRPr="00FB3CB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06C" w:rsidRPr="00A74DEE" w14:paraId="7BE19262" w14:textId="77777777" w:rsidTr="00AD6088">
        <w:tc>
          <w:tcPr>
            <w:tcW w:w="2013" w:type="pct"/>
          </w:tcPr>
          <w:p w14:paraId="0A40EB53" w14:textId="77777777" w:rsidR="0065106C" w:rsidRPr="003C47FE" w:rsidRDefault="0065106C" w:rsidP="0065106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7790926F" w14:textId="05B49629" w:rsidR="0065106C" w:rsidRDefault="00067C94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6510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004EB0E0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65E44149" w14:textId="746BAD9A" w:rsidR="0065106C" w:rsidRPr="00FB3CB8" w:rsidRDefault="00067C94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0A98B68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355B647" w14:textId="4D66912C" w:rsidR="0065106C" w:rsidRPr="00FB3CB8" w:rsidRDefault="00067C94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65106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0A3E7CB1" w14:textId="77777777" w:rsidR="0065106C" w:rsidRPr="008C010D" w:rsidRDefault="0065106C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A42486F" w14:textId="7FF68913" w:rsidR="0065106C" w:rsidRPr="00FB3CB8" w:rsidRDefault="00067C94" w:rsidP="006510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65106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A74DEE" w14:paraId="18ADDC81" w14:textId="77777777" w:rsidTr="00AD6088">
        <w:tc>
          <w:tcPr>
            <w:tcW w:w="2013" w:type="pct"/>
          </w:tcPr>
          <w:p w14:paraId="6E878DD7" w14:textId="77777777" w:rsidR="00A43118" w:rsidRPr="003C47FE" w:rsidRDefault="00A43118" w:rsidP="00A4311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90" w:type="pct"/>
          </w:tcPr>
          <w:p w14:paraId="61596B03" w14:textId="28FAAE4A" w:rsidR="00A43118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3E6B404F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338EF7F5" w14:textId="0F05F870" w:rsidR="00A43118" w:rsidRPr="00FB3CB8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ECB430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6D63E67" w14:textId="121E13BE" w:rsidR="00A43118" w:rsidRPr="00FB3CB8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424C26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1417EE5" w14:textId="306EE51B" w:rsidR="00A43118" w:rsidRPr="00FB3CB8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C140D" w:rsidRPr="00A74DEE" w14:paraId="753755E7" w14:textId="77777777" w:rsidTr="00C943ED">
        <w:tc>
          <w:tcPr>
            <w:tcW w:w="2013" w:type="pct"/>
          </w:tcPr>
          <w:p w14:paraId="5299E59E" w14:textId="77777777" w:rsidR="003C140D" w:rsidRPr="003C47FE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987" w:type="pct"/>
            <w:gridSpan w:val="7"/>
          </w:tcPr>
          <w:p w14:paraId="573DB436" w14:textId="01C979BA" w:rsidR="003C140D" w:rsidRPr="00FB3CB8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140D" w:rsidRPr="00A74DEE" w14:paraId="250FFCF7" w14:textId="77777777" w:rsidTr="00C943ED">
        <w:tc>
          <w:tcPr>
            <w:tcW w:w="2013" w:type="pct"/>
          </w:tcPr>
          <w:p w14:paraId="1F98C6EB" w14:textId="36188285" w:rsidR="003C140D" w:rsidRPr="00C943ED" w:rsidRDefault="00C943E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943E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0" w:type="pct"/>
          </w:tcPr>
          <w:p w14:paraId="4313E330" w14:textId="3FDDAC38" w:rsidR="003C140D" w:rsidRPr="00D65DFC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46" w:type="pct"/>
          </w:tcPr>
          <w:p w14:paraId="6CFF7CA8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205E192B" w14:textId="5D8EF2B8" w:rsidR="003C140D" w:rsidRPr="00FB3CB8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54F83BE5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21E9FA6" w14:textId="395256E5" w:rsidR="003C140D" w:rsidRPr="00FB3CB8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47" w:type="pct"/>
          </w:tcPr>
          <w:p w14:paraId="7BDF8CE0" w14:textId="77777777" w:rsidR="003C140D" w:rsidRPr="008C010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A2C6AF4" w14:textId="06D81153" w:rsidR="003C140D" w:rsidRPr="00FB3CB8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C943ED" w:rsidRPr="00A74DEE" w14:paraId="67954D53" w14:textId="77777777" w:rsidTr="00C943ED">
        <w:tc>
          <w:tcPr>
            <w:tcW w:w="2013" w:type="pct"/>
          </w:tcPr>
          <w:p w14:paraId="0FC5F39B" w14:textId="1B52A08F" w:rsidR="00C943ED" w:rsidRPr="00A57D36" w:rsidRDefault="00C943ED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57D3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90" w:type="pct"/>
            <w:tcBorders>
              <w:bottom w:val="single" w:sz="4" w:space="0" w:color="auto"/>
            </w:tcBorders>
          </w:tcPr>
          <w:p w14:paraId="381F49F4" w14:textId="17EC3103" w:rsidR="00C943ED" w:rsidRPr="00D65DFC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6</w:t>
            </w:r>
            <w:r w:rsidR="00C068B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46" w:type="pct"/>
          </w:tcPr>
          <w:p w14:paraId="2364E029" w14:textId="77777777" w:rsidR="00C943ED" w:rsidRPr="008C010D" w:rsidRDefault="00C943E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FF83DD6" w14:textId="616CE70A" w:rsidR="00C943ED" w:rsidRPr="00FB3CB8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</w:t>
            </w:r>
            <w:r w:rsidR="00C943ED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147" w:type="pct"/>
          </w:tcPr>
          <w:p w14:paraId="21693CBF" w14:textId="77777777" w:rsidR="00C943ED" w:rsidRPr="008C010D" w:rsidRDefault="00C943E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D4C248E" w14:textId="341939EE" w:rsidR="00C943ED" w:rsidRPr="00FB3CB8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6</w:t>
            </w:r>
            <w:r w:rsidR="00C068B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560</w:t>
            </w:r>
          </w:p>
        </w:tc>
        <w:tc>
          <w:tcPr>
            <w:tcW w:w="147" w:type="pct"/>
          </w:tcPr>
          <w:p w14:paraId="4D234C21" w14:textId="77777777" w:rsidR="00C943ED" w:rsidRPr="008C010D" w:rsidRDefault="00C943E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2C6115" w14:textId="513289A0" w:rsidR="00C943ED" w:rsidRPr="00FB3CB8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</w:t>
            </w:r>
            <w:r w:rsidR="00C943ED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698</w:t>
            </w:r>
          </w:p>
        </w:tc>
      </w:tr>
      <w:tr w:rsidR="003C140D" w:rsidRPr="00A74DEE" w14:paraId="1AC57FEB" w14:textId="77777777" w:rsidTr="00A57D36">
        <w:tc>
          <w:tcPr>
            <w:tcW w:w="2013" w:type="pct"/>
          </w:tcPr>
          <w:p w14:paraId="3D462E85" w14:textId="7098C619" w:rsidR="003C140D" w:rsidRPr="00B6403A" w:rsidRDefault="003C140D" w:rsidP="003C140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6403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48737B02" w14:textId="3FB54189" w:rsidR="003C140D" w:rsidRPr="00C943E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068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146" w:type="pct"/>
          </w:tcPr>
          <w:p w14:paraId="1142DBA3" w14:textId="77777777" w:rsidR="003C140D" w:rsidRPr="00C943E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CF0C2DF" w14:textId="40565414" w:rsidR="003C140D" w:rsidRPr="00C943E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43ED" w:rsidRPr="00C943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4B70C9DD" w14:textId="77777777" w:rsidR="003C140D" w:rsidRPr="00C943E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0FD0FDB" w14:textId="32A16B57" w:rsidR="003C140D" w:rsidRPr="00C943E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068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147" w:type="pct"/>
          </w:tcPr>
          <w:p w14:paraId="475625F7" w14:textId="77777777" w:rsidR="003C140D" w:rsidRPr="00C943ED" w:rsidRDefault="003C140D" w:rsidP="003C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FB53AA" w14:textId="0AABDB58" w:rsidR="003C140D" w:rsidRPr="00C943ED" w:rsidRDefault="00067C94" w:rsidP="003C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43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</w:tr>
    </w:tbl>
    <w:p w14:paraId="06460191" w14:textId="74C17CFA" w:rsidR="00626EAD" w:rsidRDefault="00626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p w14:paraId="33E73B05" w14:textId="334201A6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8"/>
        <w:gridCol w:w="236"/>
        <w:gridCol w:w="1251"/>
        <w:gridCol w:w="269"/>
        <w:gridCol w:w="1078"/>
        <w:gridCol w:w="269"/>
        <w:gridCol w:w="1081"/>
      </w:tblGrid>
      <w:tr w:rsidR="00A43118" w:rsidRPr="008C010D" w14:paraId="443215FF" w14:textId="77777777" w:rsidTr="00E3638E">
        <w:trPr>
          <w:tblHeader/>
        </w:trPr>
        <w:tc>
          <w:tcPr>
            <w:tcW w:w="2021" w:type="pct"/>
          </w:tcPr>
          <w:p w14:paraId="794F571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73CC8629" w14:textId="11F34DAE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843C25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2A8254CD" w14:textId="3DF7CB2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64FBF8D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31871F90" w14:textId="165BB74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27D292A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4510B79" w14:textId="6A6A9825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3D406793" w14:textId="77777777" w:rsidTr="00E3638E">
        <w:trPr>
          <w:tblHeader/>
        </w:trPr>
        <w:tc>
          <w:tcPr>
            <w:tcW w:w="2021" w:type="pct"/>
          </w:tcPr>
          <w:p w14:paraId="772B1CC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4BFBC94C" w14:textId="663960D2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15663BB5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0E0D5318" w14:textId="42444755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3039660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250B2D99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8E11C6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F0A67E4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8C010D" w14:paraId="7C651DDF" w14:textId="77777777" w:rsidTr="00E3638E">
        <w:trPr>
          <w:tblHeader/>
        </w:trPr>
        <w:tc>
          <w:tcPr>
            <w:tcW w:w="2021" w:type="pct"/>
          </w:tcPr>
          <w:p w14:paraId="13EA8F3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2883E5ED" w14:textId="5071690F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718857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2C62F28" w14:textId="29D854D8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780BD91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vAlign w:val="bottom"/>
          </w:tcPr>
          <w:p w14:paraId="79940CBC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FB9904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CE15ACC" w14:textId="77777777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8C010D" w14:paraId="275B6832" w14:textId="77777777" w:rsidTr="00E3638E">
        <w:trPr>
          <w:tblHeader/>
        </w:trPr>
        <w:tc>
          <w:tcPr>
            <w:tcW w:w="2021" w:type="pct"/>
          </w:tcPr>
          <w:p w14:paraId="75DB019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  <w:vAlign w:val="bottom"/>
          </w:tcPr>
          <w:p w14:paraId="6DD97843" w14:textId="6A9A9810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4AE7A45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vAlign w:val="bottom"/>
          </w:tcPr>
          <w:p w14:paraId="33987D24" w14:textId="7451E8EB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7C05984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  <w:vAlign w:val="bottom"/>
          </w:tcPr>
          <w:p w14:paraId="66DF80C1" w14:textId="06FDCC73" w:rsidR="00A43118" w:rsidRPr="003735F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79F" w:rsidRPr="008C010D" w14:paraId="6A0A253C" w14:textId="77777777" w:rsidTr="007041CC">
        <w:trPr>
          <w:tblHeader/>
        </w:trPr>
        <w:tc>
          <w:tcPr>
            <w:tcW w:w="2021" w:type="pct"/>
          </w:tcPr>
          <w:p w14:paraId="4632D230" w14:textId="77777777" w:rsidR="0001279F" w:rsidRPr="008C010D" w:rsidRDefault="0001279F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26B666D0" w14:textId="5117241E" w:rsidR="0001279F" w:rsidRPr="003735FD" w:rsidRDefault="00067C94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012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279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3E92F834" w14:textId="77777777" w:rsidR="0001279F" w:rsidRPr="008C010D" w:rsidRDefault="0001279F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748B709" w14:textId="1EAA52D4" w:rsidR="0001279F" w:rsidRPr="003735FD" w:rsidRDefault="00067C94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0127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BA2AD70" w14:textId="77777777" w:rsidR="0001279F" w:rsidRPr="008C010D" w:rsidRDefault="0001279F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AE45B03" w14:textId="1661162B" w:rsidR="0001279F" w:rsidRPr="003735FD" w:rsidRDefault="00067C94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0127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279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458433D8" w14:textId="77777777" w:rsidR="0001279F" w:rsidRPr="008C010D" w:rsidRDefault="0001279F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BC5B052" w14:textId="75BB5C8E" w:rsidR="0001279F" w:rsidRPr="003735FD" w:rsidRDefault="00067C94" w:rsidP="000127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01279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4BDDDADC" w14:textId="77777777" w:rsidTr="007041CC">
        <w:trPr>
          <w:tblHeader/>
        </w:trPr>
        <w:tc>
          <w:tcPr>
            <w:tcW w:w="2021" w:type="pct"/>
          </w:tcPr>
          <w:p w14:paraId="5082A6D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9" w:type="pct"/>
          </w:tcPr>
          <w:p w14:paraId="3F47395B" w14:textId="2559F9EC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A703B31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E9B8631" w14:textId="27568299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F77D2E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2E2BE3C" w14:textId="04672B1A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FA8E73A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BB7755" w14:textId="1B36AE08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D38F3" w:rsidRPr="008C010D" w14:paraId="18A6B6D3" w14:textId="77777777" w:rsidTr="007041CC">
        <w:trPr>
          <w:tblHeader/>
        </w:trPr>
        <w:tc>
          <w:tcPr>
            <w:tcW w:w="2021" w:type="pct"/>
          </w:tcPr>
          <w:p w14:paraId="192201D1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79" w:type="pct"/>
            <w:gridSpan w:val="7"/>
          </w:tcPr>
          <w:p w14:paraId="48AC64E0" w14:textId="77777777" w:rsidR="00CD38F3" w:rsidRPr="008C010D" w:rsidRDefault="00CD38F3" w:rsidP="00CD3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8F3" w:rsidRPr="008C010D" w14:paraId="6885E548" w14:textId="77777777" w:rsidTr="007041CC">
        <w:tc>
          <w:tcPr>
            <w:tcW w:w="2021" w:type="pct"/>
          </w:tcPr>
          <w:p w14:paraId="4EC08123" w14:textId="77777777" w:rsidR="00CD38F3" w:rsidRPr="00AB012A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9" w:type="pct"/>
          </w:tcPr>
          <w:p w14:paraId="4A26F64E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C3D8F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B67524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CC1966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F75351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442E87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B9E4A9" w14:textId="77777777" w:rsidR="00CD38F3" w:rsidRPr="008C010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E67" w:rsidRPr="008C010D" w14:paraId="5F9BA1A5" w14:textId="77777777" w:rsidTr="007041CC">
        <w:tc>
          <w:tcPr>
            <w:tcW w:w="2021" w:type="pct"/>
          </w:tcPr>
          <w:p w14:paraId="73B9FCB4" w14:textId="7A1FDD82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9" w:type="pct"/>
          </w:tcPr>
          <w:p w14:paraId="412087C4" w14:textId="1B96D752" w:rsidR="00A93E67" w:rsidRPr="00D65DFC" w:rsidRDefault="00067C94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334</w:t>
            </w:r>
            <w:r w:rsidR="00AD2612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29" w:type="pct"/>
          </w:tcPr>
          <w:p w14:paraId="18054625" w14:textId="77777777" w:rsidR="00A93E67" w:rsidRPr="008C010D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1D60A80D" w14:textId="151F8629" w:rsidR="00A93E67" w:rsidRPr="008C010D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351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47" w:type="pct"/>
          </w:tcPr>
          <w:p w14:paraId="201BAD74" w14:textId="77777777" w:rsidR="00A93E67" w:rsidRPr="008C010D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D9ED7E" w14:textId="4FEC8A75" w:rsidR="00A93E67" w:rsidRPr="008C010D" w:rsidRDefault="00067C94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334</w:t>
            </w:r>
            <w:r w:rsidR="00AD2612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2378D703" w14:textId="77777777" w:rsidR="00A93E67" w:rsidRPr="008C010D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DDD5891" w14:textId="11F404B9" w:rsidR="00A93E67" w:rsidRPr="008C010D" w:rsidRDefault="00067C94" w:rsidP="003C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351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A93E67" w:rsidRPr="00A74DEE" w14:paraId="21AB54DE" w14:textId="77777777" w:rsidTr="007041CC">
        <w:tc>
          <w:tcPr>
            <w:tcW w:w="2021" w:type="pct"/>
          </w:tcPr>
          <w:p w14:paraId="7095113A" w14:textId="76C35F23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21C2D98E" w14:textId="7FE37C91" w:rsidR="00A93E67" w:rsidRPr="00D65DFC" w:rsidRDefault="00E95E2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281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B20DD40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46D4B0B9" w14:textId="34DC6613" w:rsidR="00A93E67" w:rsidRPr="0048255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688C8631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04EF99" w14:textId="7E2BDBEF" w:rsidR="00A93E67" w:rsidRPr="0048255F" w:rsidRDefault="00E95E27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281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268ACB4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4B6536D" w14:textId="14DCDF22" w:rsidR="00A93E67" w:rsidRPr="0048255F" w:rsidRDefault="00A93E67" w:rsidP="003C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E67" w:rsidRPr="00A74DEE" w14:paraId="63E24387" w14:textId="77777777" w:rsidTr="007041CC">
        <w:tc>
          <w:tcPr>
            <w:tcW w:w="2021" w:type="pct"/>
          </w:tcPr>
          <w:p w14:paraId="44E37B13" w14:textId="502FAA3E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12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BB63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="00067C94"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65F56B1B" w14:textId="0F7AEF0D" w:rsidR="00A93E67" w:rsidRPr="00D65DFC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="00E95E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29" w:type="pct"/>
          </w:tcPr>
          <w:p w14:paraId="131AD788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07CB4564" w14:textId="15947AB0" w:rsidR="00A93E67" w:rsidRPr="00460E67" w:rsidRDefault="00067C94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1C31BDA9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45B5F1" w14:textId="0D15073D" w:rsidR="00A93E67" w:rsidRPr="008064DB" w:rsidRDefault="00067C94" w:rsidP="00806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="00E95E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47" w:type="pct"/>
          </w:tcPr>
          <w:p w14:paraId="7C61A534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90BC71B" w14:textId="5A7DBCAD" w:rsidR="00A93E67" w:rsidRPr="003C621A" w:rsidRDefault="00067C94" w:rsidP="003C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 w:rsidRPr="003C62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  <w:tr w:rsidR="00A93E67" w:rsidRPr="00D17BD5" w14:paraId="11898D90" w14:textId="77777777" w:rsidTr="007041CC">
        <w:tc>
          <w:tcPr>
            <w:tcW w:w="2021" w:type="pct"/>
          </w:tcPr>
          <w:p w14:paraId="7A458162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578189A8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AD204" w14:textId="77777777" w:rsidR="00A93E67" w:rsidRPr="00D90E2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</w:tcPr>
          <w:p w14:paraId="2BA7B115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B412CFF" w14:textId="77777777" w:rsidR="00A93E67" w:rsidRPr="00D90E2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681F94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907504" w14:textId="77777777" w:rsidR="00A93E67" w:rsidRPr="00D90E2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E5E4DB" w14:textId="77777777" w:rsidR="00A93E67" w:rsidRPr="00D90E2F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3E67" w:rsidRPr="00A74DEE" w14:paraId="1710EF35" w14:textId="77777777" w:rsidTr="007041CC">
        <w:tc>
          <w:tcPr>
            <w:tcW w:w="2021" w:type="pct"/>
          </w:tcPr>
          <w:p w14:paraId="65088548" w14:textId="7777777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9" w:type="pct"/>
          </w:tcPr>
          <w:p w14:paraId="12EE0F4C" w14:textId="6799EF46" w:rsidR="00A93E67" w:rsidRPr="00D65DFC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16</w:t>
            </w:r>
            <w:r w:rsidR="006F26B6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29" w:type="pct"/>
          </w:tcPr>
          <w:p w14:paraId="51CD9EEA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</w:tcPr>
          <w:p w14:paraId="58565BB6" w14:textId="389A616D" w:rsidR="00A93E67" w:rsidRPr="0048255F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16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040933C1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133665" w14:textId="14FA858D" w:rsidR="00A93E67" w:rsidRPr="00027B5D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16</w:t>
            </w:r>
            <w:r w:rsidR="006F26B6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7" w:type="pct"/>
          </w:tcPr>
          <w:p w14:paraId="2C1AC53E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0D9B71" w14:textId="23EF9426" w:rsidR="00A93E67" w:rsidRPr="0048255F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16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A93E67" w:rsidRPr="00A74DEE" w14:paraId="7CCB6C11" w14:textId="77777777" w:rsidTr="007041CC">
        <w:tc>
          <w:tcPr>
            <w:tcW w:w="2021" w:type="pct"/>
          </w:tcPr>
          <w:p w14:paraId="7FB57DB8" w14:textId="7777777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70A50842" w14:textId="0B95FB8B" w:rsidR="00A93E67" w:rsidRPr="00027B5D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306</w:t>
            </w:r>
            <w:r w:rsidR="007A7329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29" w:type="pct"/>
          </w:tcPr>
          <w:p w14:paraId="063AB51B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15427A4B" w14:textId="244F5519" w:rsidR="00A93E67" w:rsidRPr="0048255F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318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47" w:type="pct"/>
          </w:tcPr>
          <w:p w14:paraId="325A4C8A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D3713F0" w14:textId="0758ED32" w:rsidR="00A93E67" w:rsidRPr="00027B5D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306</w:t>
            </w:r>
            <w:r w:rsidR="007A7329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7" w:type="pct"/>
          </w:tcPr>
          <w:p w14:paraId="5504B4CE" w14:textId="77777777" w:rsidR="00A93E67" w:rsidRPr="0048255F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0991BC7" w14:textId="658767C4" w:rsidR="00A93E67" w:rsidRPr="0048255F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318</w:t>
            </w:r>
            <w:r w:rsidR="00A93E6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A93E67" w:rsidRPr="00A74DEE" w14:paraId="4807C5A5" w14:textId="77777777" w:rsidTr="007041CC">
        <w:tc>
          <w:tcPr>
            <w:tcW w:w="2021" w:type="pct"/>
          </w:tcPr>
          <w:p w14:paraId="22FDD305" w14:textId="77777777" w:rsidR="00A93E67" w:rsidRPr="003C47FE" w:rsidRDefault="00A93E67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7E95309E" w14:textId="49B3D7F0" w:rsidR="00A93E67" w:rsidRPr="00027B5D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="007A73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29" w:type="pct"/>
          </w:tcPr>
          <w:p w14:paraId="3C771A61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</w:tcPr>
          <w:p w14:paraId="403BD42E" w14:textId="134F4E9C" w:rsidR="00A93E67" w:rsidRPr="00460E67" w:rsidRDefault="00067C94" w:rsidP="003C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5247B37D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3BDA6E4" w14:textId="268271C4" w:rsidR="00A93E67" w:rsidRPr="00027B5D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="007A73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47" w:type="pct"/>
          </w:tcPr>
          <w:p w14:paraId="3DB8428F" w14:textId="77777777" w:rsidR="00A93E67" w:rsidRPr="00460E67" w:rsidRDefault="00A93E67" w:rsidP="00A93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0DE3799" w14:textId="2AF91365" w:rsidR="00A93E67" w:rsidRPr="00460E67" w:rsidRDefault="00067C94" w:rsidP="00A9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A93E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</w:tbl>
    <w:p w14:paraId="6D361558" w14:textId="70C04414" w:rsidR="00081CD6" w:rsidRDefault="00081CD6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0"/>
        <w:gridCol w:w="236"/>
        <w:gridCol w:w="1287"/>
        <w:gridCol w:w="269"/>
        <w:gridCol w:w="1078"/>
        <w:gridCol w:w="269"/>
        <w:gridCol w:w="1076"/>
      </w:tblGrid>
      <w:tr w:rsidR="00A43118" w:rsidRPr="008C010D" w14:paraId="365DEDF8" w14:textId="77777777" w:rsidTr="00E3638E">
        <w:tc>
          <w:tcPr>
            <w:tcW w:w="2013" w:type="pct"/>
          </w:tcPr>
          <w:p w14:paraId="0A8AEE23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0EDE7169" w14:textId="5DCC1624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6B1819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2C468E5" w14:textId="797A46CE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  <w:vAlign w:val="bottom"/>
          </w:tcPr>
          <w:p w14:paraId="23F91580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25BA9017" w14:textId="6C405D8F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01368BD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24A05808" w14:textId="1E2AD52A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2ED0CB8F" w14:textId="77777777" w:rsidTr="00E3638E">
        <w:tc>
          <w:tcPr>
            <w:tcW w:w="2013" w:type="pct"/>
          </w:tcPr>
          <w:p w14:paraId="16DE3AED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668745C0" w14:textId="62FB43F8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6E8BC4AB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0304BFDF" w14:textId="5C6B7A1A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  <w:vAlign w:val="bottom"/>
          </w:tcPr>
          <w:p w14:paraId="6841894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53C5CA3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67BA9CA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D18786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7F0D72CE" w14:textId="77777777" w:rsidTr="00E3638E">
        <w:tc>
          <w:tcPr>
            <w:tcW w:w="2013" w:type="pct"/>
          </w:tcPr>
          <w:p w14:paraId="6F1AAF0C" w14:textId="77777777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  <w:vAlign w:val="bottom"/>
          </w:tcPr>
          <w:p w14:paraId="6DBA4975" w14:textId="22381EB3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1EA0EF2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1F02DF45" w14:textId="5DFE780A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  <w:vAlign w:val="bottom"/>
          </w:tcPr>
          <w:p w14:paraId="4C3C0D7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36DD7F4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14:paraId="6A69641E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832C71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3118" w:rsidRPr="008C010D" w14:paraId="3A238694" w14:textId="77777777" w:rsidTr="00E3638E">
        <w:tc>
          <w:tcPr>
            <w:tcW w:w="2013" w:type="pct"/>
          </w:tcPr>
          <w:p w14:paraId="7F4061D1" w14:textId="79D5027E" w:rsidR="00A43118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687" w:type="pct"/>
            <w:vAlign w:val="bottom"/>
          </w:tcPr>
          <w:p w14:paraId="63F59A84" w14:textId="484DAE52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6035A313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04BE0A0A" w14:textId="201459D8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  <w:vAlign w:val="bottom"/>
          </w:tcPr>
          <w:p w14:paraId="0993D7F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  <w:vAlign w:val="bottom"/>
          </w:tcPr>
          <w:p w14:paraId="77F62CD9" w14:textId="475508A1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5D68" w:rsidRPr="008C010D" w14:paraId="0FF232D3" w14:textId="77777777" w:rsidTr="001D4BF9">
        <w:tc>
          <w:tcPr>
            <w:tcW w:w="2013" w:type="pct"/>
          </w:tcPr>
          <w:p w14:paraId="62279B6C" w14:textId="77777777" w:rsidR="000A5D68" w:rsidRDefault="000A5D68" w:rsidP="000A5D6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4827C57" w14:textId="647EBC2E" w:rsidR="000A5D68" w:rsidRPr="003735FD" w:rsidRDefault="00067C94" w:rsidP="000A5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0A5D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3CE8E3FB" w14:textId="77777777" w:rsidR="000A5D68" w:rsidRPr="008C010D" w:rsidRDefault="000A5D68" w:rsidP="000A5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4D7EEDDF" w14:textId="2167147E" w:rsidR="000A5D68" w:rsidRPr="003735FD" w:rsidRDefault="00067C94" w:rsidP="000A5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19786E1D" w14:textId="77777777" w:rsidR="000A5D68" w:rsidRPr="008C010D" w:rsidRDefault="000A5D68" w:rsidP="000A5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C2509CE" w14:textId="68349D54" w:rsidR="000A5D68" w:rsidRPr="003735FD" w:rsidRDefault="00067C94" w:rsidP="000A5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0A5D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73F5F14F" w14:textId="77777777" w:rsidR="000A5D68" w:rsidRPr="008C010D" w:rsidRDefault="000A5D68" w:rsidP="000A5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375CDC" w14:textId="0B776CF3" w:rsidR="000A5D68" w:rsidRPr="003735FD" w:rsidRDefault="00067C94" w:rsidP="000A5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43118" w:rsidRPr="008C010D" w14:paraId="05B7DFA9" w14:textId="77777777" w:rsidTr="001D4BF9">
        <w:tc>
          <w:tcPr>
            <w:tcW w:w="2013" w:type="pct"/>
          </w:tcPr>
          <w:p w14:paraId="4C7F17E0" w14:textId="77777777" w:rsidR="00A43118" w:rsidRPr="00FC454D" w:rsidRDefault="00A43118" w:rsidP="00A43118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87" w:type="pct"/>
          </w:tcPr>
          <w:p w14:paraId="42C3C730" w14:textId="4863DD8B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BBD5BF8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A7E29A3" w14:textId="68B8BB8D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5102576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779F223" w14:textId="25890E08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C4B137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7377607" w14:textId="1E62920B" w:rsidR="00A43118" w:rsidRPr="008C010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D38F3" w:rsidRPr="00B362BD" w14:paraId="2978AB66" w14:textId="77777777" w:rsidTr="001D4BF9">
        <w:tc>
          <w:tcPr>
            <w:tcW w:w="2013" w:type="pct"/>
          </w:tcPr>
          <w:p w14:paraId="7A0C0632" w14:textId="77777777" w:rsidR="00CD38F3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7" w:type="pct"/>
            <w:gridSpan w:val="7"/>
          </w:tcPr>
          <w:p w14:paraId="3A56A805" w14:textId="77777777" w:rsidR="00CD38F3" w:rsidRPr="00B362BD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38F3" w:rsidRPr="00B362BD" w14:paraId="5BD6D982" w14:textId="77777777" w:rsidTr="001D4BF9">
        <w:tc>
          <w:tcPr>
            <w:tcW w:w="2013" w:type="pct"/>
          </w:tcPr>
          <w:p w14:paraId="15542AE5" w14:textId="77777777" w:rsidR="00CD38F3" w:rsidRPr="00B9720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7" w:type="pct"/>
          </w:tcPr>
          <w:p w14:paraId="58FE4791" w14:textId="66F4C4FA" w:rsidR="00CD38F3" w:rsidRPr="00DE0AD0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29" w:type="pct"/>
          </w:tcPr>
          <w:p w14:paraId="2E0C5E3E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2B883ED3" w14:textId="3D17C315" w:rsidR="00CD38F3" w:rsidRPr="007C51D4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24DEF760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C4E5BC" w14:textId="4DD51D5F" w:rsidR="00CD38F3" w:rsidRPr="007C51D4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54AE1831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5E2E0CD" w14:textId="0F1A4F8F" w:rsidR="00CD38F3" w:rsidRPr="007C51D4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190</w:t>
            </w:r>
          </w:p>
        </w:tc>
      </w:tr>
      <w:tr w:rsidR="00CD38F3" w:rsidRPr="00B9720F" w14:paraId="417D1495" w14:textId="77777777" w:rsidTr="001D4BF9">
        <w:tc>
          <w:tcPr>
            <w:tcW w:w="2013" w:type="pct"/>
          </w:tcPr>
          <w:p w14:paraId="5C63438A" w14:textId="77777777" w:rsidR="00CD38F3" w:rsidRPr="00B9720F" w:rsidRDefault="00CD38F3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87" w:type="pct"/>
          </w:tcPr>
          <w:p w14:paraId="6722F3E0" w14:textId="432D0B32" w:rsidR="00CD38F3" w:rsidRPr="00DE0AD0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42F2C40C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</w:tcPr>
          <w:p w14:paraId="7657DADF" w14:textId="2D02FBC2" w:rsidR="00CD38F3" w:rsidRPr="00B9720F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374870A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6D3F02" w14:textId="00021B1F" w:rsidR="00CD38F3" w:rsidRPr="00B9720F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2217084B" w14:textId="77777777" w:rsidR="00CD38F3" w:rsidRPr="00B9720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8A5F38B" w14:textId="38BD4818" w:rsidR="00CD38F3" w:rsidRPr="00B9720F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D38F3" w:rsidRPr="00B362BD" w14:paraId="6A30C239" w14:textId="77777777" w:rsidTr="00052CD9">
        <w:tc>
          <w:tcPr>
            <w:tcW w:w="2013" w:type="pct"/>
          </w:tcPr>
          <w:p w14:paraId="768B5FFB" w14:textId="77777777" w:rsidR="00CD38F3" w:rsidRPr="00D73FC2" w:rsidRDefault="00CD38F3" w:rsidP="00CD38F3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BEE27CD" w14:textId="70017373" w:rsidR="00CD38F3" w:rsidRPr="00DE0AD0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29" w:type="pct"/>
          </w:tcPr>
          <w:p w14:paraId="5A79DAFB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0FD2C486" w14:textId="7D62D32C" w:rsidR="00CD38F3" w:rsidRPr="00B362BD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23CA0D64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9707E76" w14:textId="24B6477A" w:rsidR="00134D32" w:rsidRPr="00B362BD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0BB03323" w14:textId="77777777" w:rsidR="00CD38F3" w:rsidRPr="0048255F" w:rsidRDefault="00CD38F3" w:rsidP="00CD38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1A67706" w14:textId="753BC69E" w:rsidR="00CD38F3" w:rsidRPr="00B362BD" w:rsidRDefault="00067C94" w:rsidP="00CD3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199</w:t>
            </w:r>
          </w:p>
        </w:tc>
      </w:tr>
    </w:tbl>
    <w:p w14:paraId="38515B00" w14:textId="241CDCC7" w:rsidR="00DA4085" w:rsidRPr="007B4A8F" w:rsidRDefault="00DA4085">
      <w:pPr>
        <w:rPr>
          <w:rFonts w:asciiTheme="majorBidi" w:hAnsiTheme="majorBidi" w:cstheme="majorBidi"/>
          <w:sz w:val="30"/>
          <w:szCs w:val="30"/>
        </w:rPr>
      </w:pPr>
    </w:p>
    <w:p w14:paraId="0848EBCA" w14:textId="05215124" w:rsidR="008A2845" w:rsidRDefault="00067C94" w:rsidP="008A28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67C94">
        <w:rPr>
          <w:rFonts w:ascii="Angsana New" w:hAnsi="Angsana New"/>
          <w:sz w:val="30"/>
          <w:szCs w:val="30"/>
          <w:lang w:val="en-US"/>
        </w:rPr>
        <w:t>3</w:t>
      </w:r>
      <w:r w:rsidR="008A2845" w:rsidRPr="0006192A">
        <w:rPr>
          <w:rFonts w:ascii="Angsana New" w:hAnsi="Angsana New"/>
          <w:sz w:val="30"/>
          <w:szCs w:val="30"/>
          <w:lang w:val="th-TH"/>
        </w:rPr>
        <w:tab/>
      </w:r>
      <w:r w:rsidR="008A2845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1ABBD55A" w14:textId="77777777" w:rsidR="008A2845" w:rsidRPr="00D56441" w:rsidRDefault="008A2845" w:rsidP="008A284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1256"/>
        <w:gridCol w:w="269"/>
        <w:gridCol w:w="1246"/>
        <w:gridCol w:w="269"/>
        <w:gridCol w:w="1164"/>
        <w:gridCol w:w="269"/>
        <w:gridCol w:w="1349"/>
      </w:tblGrid>
      <w:tr w:rsidR="00D67BB3" w:rsidRPr="00071DD1" w14:paraId="4101176C" w14:textId="77777777" w:rsidTr="00D67BB3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54F8B3CA" w14:textId="1C8158B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6416307C" w14:textId="27380309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424EF8A9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6AA64FA5" w14:textId="4651EF76" w:rsidR="00D67BB3" w:rsidRPr="00CC67B9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69" w:type="dxa"/>
            <w:vAlign w:val="bottom"/>
          </w:tcPr>
          <w:p w14:paraId="094A6E7F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C6701F4" w14:textId="2BF0416D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16C2E8FA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AC6A051" w14:textId="29B1FAD3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BB3" w:rsidRPr="00071DD1" w14:paraId="52EE56B6" w14:textId="77777777" w:rsidTr="00D67BB3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36423BEF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260220DC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3AB35404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0CAAEADC" w14:textId="007F3438" w:rsidR="00D67BB3" w:rsidRPr="00CC67B9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269" w:type="dxa"/>
            <w:vAlign w:val="bottom"/>
          </w:tcPr>
          <w:p w14:paraId="14009F6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6EF6BE8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5A0BA668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BFBB8D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BB3" w:rsidRPr="00071DD1" w14:paraId="73615525" w14:textId="77777777" w:rsidTr="00D67BB3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D32B947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3DFA94F6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513175BC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717E9B5D" w14:textId="2B02E5B8" w:rsidR="00D67BB3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69" w:type="dxa"/>
            <w:vAlign w:val="bottom"/>
          </w:tcPr>
          <w:p w14:paraId="211B3879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522CD6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678ECE07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6C82DCE6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7BB3" w:rsidRPr="00071DD1" w14:paraId="542BA205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44E107A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11DACDD2" w14:textId="29337F1D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1216BF4B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0DB55719" w14:textId="37A05483" w:rsidR="00D67BB3" w:rsidRPr="00CC67B9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69" w:type="dxa"/>
            <w:vAlign w:val="bottom"/>
          </w:tcPr>
          <w:p w14:paraId="00DB0C10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vAlign w:val="bottom"/>
          </w:tcPr>
          <w:p w14:paraId="1BF2FEF4" w14:textId="22DABA7F" w:rsidR="00D67BB3" w:rsidRPr="00D67BB3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A5D68" w:rsidRPr="00071DD1" w14:paraId="7616E992" w14:textId="77777777" w:rsidTr="00F60777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44FA421E" w14:textId="77777777" w:rsidR="000A5D68" w:rsidRPr="00071DD1" w:rsidRDefault="000A5D68" w:rsidP="000A5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4FC75835" w14:textId="2C5A8B5E" w:rsidR="000A5D68" w:rsidRPr="00E540BE" w:rsidRDefault="00067C94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0A5D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2D8FC4E5" w14:textId="77777777" w:rsidR="000A5D68" w:rsidRPr="00E540BE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F813E49" w14:textId="513A9377" w:rsidR="000A5D68" w:rsidRPr="00CC67B9" w:rsidRDefault="00067C94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1C3F6019" w14:textId="77777777" w:rsidR="000A5D68" w:rsidRPr="00071DD1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6565003" w14:textId="3676F96B" w:rsidR="000A5D68" w:rsidRPr="00071DD1" w:rsidRDefault="00067C94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0A5D6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78484E04" w14:textId="77777777" w:rsidR="000A5D68" w:rsidRPr="00071DD1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8E5E1DF" w14:textId="1C9F07BE" w:rsidR="000A5D68" w:rsidRPr="00071DD1" w:rsidRDefault="00067C94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0A5D68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67BB3" w:rsidRPr="00071DD1" w14:paraId="7A98519B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40AD2135" w14:textId="77777777" w:rsidR="00D67BB3" w:rsidRPr="00071DD1" w:rsidRDefault="00D67BB3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4CDFD01C" w14:textId="24433662" w:rsidR="00D67BB3" w:rsidRPr="00E540BE" w:rsidRDefault="00067C94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413FA48E" w14:textId="77777777" w:rsidR="00D67BB3" w:rsidRPr="00E540BE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4198A205" w14:textId="69BC46E1" w:rsidR="00D67BB3" w:rsidRPr="00CC67B9" w:rsidRDefault="00067C94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178C69C5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C256C7" w14:textId="26397E3A" w:rsidR="00D67BB3" w:rsidRPr="00071DD1" w:rsidRDefault="00067C94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A87CA37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665631F" w14:textId="1B2A5202" w:rsidR="00D67BB3" w:rsidRPr="00071DD1" w:rsidRDefault="00067C94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67BB3" w:rsidRPr="00071DD1" w14:paraId="1EA81523" w14:textId="77777777" w:rsidTr="00D67BB3">
        <w:trPr>
          <w:trHeight w:val="164"/>
          <w:tblHeader/>
        </w:trPr>
        <w:tc>
          <w:tcPr>
            <w:tcW w:w="3358" w:type="dxa"/>
          </w:tcPr>
          <w:p w14:paraId="22E70974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2" w:type="dxa"/>
            <w:gridSpan w:val="7"/>
          </w:tcPr>
          <w:p w14:paraId="14626ACE" w14:textId="77777777" w:rsidR="00D67BB3" w:rsidRPr="00071DD1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7BB3" w:rsidRPr="00071DD1" w14:paraId="3087CBF3" w14:textId="77777777" w:rsidTr="00D67BB3">
        <w:trPr>
          <w:trHeight w:val="20"/>
        </w:trPr>
        <w:tc>
          <w:tcPr>
            <w:tcW w:w="3358" w:type="dxa"/>
          </w:tcPr>
          <w:p w14:paraId="313FB150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6" w:type="dxa"/>
          </w:tcPr>
          <w:p w14:paraId="73821C7B" w14:textId="4C111BEF" w:rsidR="00D67BB3" w:rsidRPr="00CF08C6" w:rsidRDefault="00067C94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241D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69" w:type="dxa"/>
          </w:tcPr>
          <w:p w14:paraId="618B9364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2A25525" w14:textId="33289288" w:rsidR="00D67BB3" w:rsidRPr="00FA1046" w:rsidRDefault="00067C94" w:rsidP="00130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B5881" w:rsidRPr="00FA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269" w:type="dxa"/>
          </w:tcPr>
          <w:p w14:paraId="68A942E8" w14:textId="77777777" w:rsidR="00D67BB3" w:rsidRPr="00FA104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078AFA6" w14:textId="3470204D" w:rsidR="00D67BB3" w:rsidRPr="00FA1046" w:rsidRDefault="00067C94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241D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69" w:type="dxa"/>
          </w:tcPr>
          <w:p w14:paraId="70F74653" w14:textId="77777777" w:rsidR="00D67BB3" w:rsidRPr="00FA104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951C1E1" w14:textId="6EDD7298" w:rsidR="00D67BB3" w:rsidRPr="00FA1046" w:rsidRDefault="00067C94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B5881" w:rsidRPr="00FA1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D67BB3" w:rsidRPr="00071DD1" w14:paraId="428C2DB5" w14:textId="77777777" w:rsidTr="00D67BB3">
        <w:trPr>
          <w:trHeight w:val="20"/>
        </w:trPr>
        <w:tc>
          <w:tcPr>
            <w:tcW w:w="3358" w:type="dxa"/>
          </w:tcPr>
          <w:p w14:paraId="64A802BD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56" w:type="dxa"/>
          </w:tcPr>
          <w:p w14:paraId="1C7E0838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A0E13FA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79212A2B" w14:textId="77777777" w:rsidR="00D67BB3" w:rsidRPr="00EE016D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</w:tcPr>
          <w:p w14:paraId="085BB759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1959165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F7B525" w14:textId="77777777" w:rsidR="00D67BB3" w:rsidRPr="00CF08C6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6ED2409" w14:textId="77777777" w:rsidR="00D67BB3" w:rsidRPr="00EE016D" w:rsidRDefault="00D67BB3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955EB" w:rsidRPr="00071DD1" w14:paraId="19F9E830" w14:textId="77777777" w:rsidTr="00D67BB3">
        <w:trPr>
          <w:trHeight w:val="20"/>
        </w:trPr>
        <w:tc>
          <w:tcPr>
            <w:tcW w:w="3358" w:type="dxa"/>
          </w:tcPr>
          <w:p w14:paraId="16C25AB0" w14:textId="057DCCC9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  <w:vAlign w:val="bottom"/>
          </w:tcPr>
          <w:p w14:paraId="391DD4ED" w14:textId="047204AD" w:rsidR="00D955EB" w:rsidRPr="00CF08C6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41D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69" w:type="dxa"/>
          </w:tcPr>
          <w:p w14:paraId="487E4A69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2FF96E78" w14:textId="0D513DFB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69" w:type="dxa"/>
          </w:tcPr>
          <w:p w14:paraId="0F0FC0A5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A5E459E" w14:textId="35B99A7F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B3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69" w:type="dxa"/>
          </w:tcPr>
          <w:p w14:paraId="3DA1A9C5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DFACF91" w14:textId="7B3BCA25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D955EB" w:rsidRPr="00071DD1" w14:paraId="6FEC4534" w14:textId="77777777" w:rsidTr="00D67BB3">
        <w:trPr>
          <w:trHeight w:val="20"/>
        </w:trPr>
        <w:tc>
          <w:tcPr>
            <w:tcW w:w="3358" w:type="dxa"/>
          </w:tcPr>
          <w:p w14:paraId="234D2C51" w14:textId="71D8FEE6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</w:tcPr>
          <w:p w14:paraId="62A9DFB6" w14:textId="445F230D" w:rsidR="00D955EB" w:rsidRPr="00CF08C6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41D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69" w:type="dxa"/>
          </w:tcPr>
          <w:p w14:paraId="29F8437A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4416A8D" w14:textId="0D117437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69" w:type="dxa"/>
          </w:tcPr>
          <w:p w14:paraId="4CA164C9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6A44A62" w14:textId="2B67F092" w:rsidR="00D955EB" w:rsidRPr="00D955EB" w:rsidRDefault="00067C94" w:rsidP="009D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3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69" w:type="dxa"/>
          </w:tcPr>
          <w:p w14:paraId="47C689DC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6A3AB38" w14:textId="3F0BB8D9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D955EB" w:rsidRPr="00071DD1" w14:paraId="4A807E57" w14:textId="77777777" w:rsidTr="00D67BB3">
        <w:trPr>
          <w:trHeight w:val="20"/>
        </w:trPr>
        <w:tc>
          <w:tcPr>
            <w:tcW w:w="3358" w:type="dxa"/>
          </w:tcPr>
          <w:p w14:paraId="5627CF21" w14:textId="2048099B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6" w:type="dxa"/>
          </w:tcPr>
          <w:p w14:paraId="50420CEA" w14:textId="25F1B289" w:rsidR="00D955EB" w:rsidRPr="00CF08C6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69" w:type="dxa"/>
          </w:tcPr>
          <w:p w14:paraId="10F64461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52A9E8C5" w14:textId="64B3BC1F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69" w:type="dxa"/>
          </w:tcPr>
          <w:p w14:paraId="5B53BBDC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65ACF26" w14:textId="73BC72A2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69" w:type="dxa"/>
          </w:tcPr>
          <w:p w14:paraId="54C9B1AE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8B247FC" w14:textId="134CB24C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D955EB" w:rsidRPr="00071DD1" w14:paraId="28DE1C50" w14:textId="77777777" w:rsidTr="00D67BB3">
        <w:trPr>
          <w:trHeight w:val="20"/>
        </w:trPr>
        <w:tc>
          <w:tcPr>
            <w:tcW w:w="3358" w:type="dxa"/>
          </w:tcPr>
          <w:p w14:paraId="3E7BA9BF" w14:textId="784FE5FF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292BCB92" w14:textId="0B88AFF6" w:rsidR="00D955EB" w:rsidRPr="00CF08C6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41D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69" w:type="dxa"/>
          </w:tcPr>
          <w:p w14:paraId="102D68F3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391FDBA3" w14:textId="1C324B47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  <w:tc>
          <w:tcPr>
            <w:tcW w:w="269" w:type="dxa"/>
          </w:tcPr>
          <w:p w14:paraId="1639E03F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455C972B" w14:textId="5C5D4652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B38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69" w:type="dxa"/>
          </w:tcPr>
          <w:p w14:paraId="0C203500" w14:textId="77777777" w:rsidR="00D955EB" w:rsidRPr="00D955EB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A9DF573" w14:textId="2485878C" w:rsidR="00D955EB" w:rsidRPr="00D955EB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55EB" w:rsidRPr="00D955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069</w:t>
            </w:r>
          </w:p>
        </w:tc>
      </w:tr>
      <w:tr w:rsidR="00D955EB" w:rsidRPr="00071DD1" w14:paraId="3D9CA41C" w14:textId="77777777" w:rsidTr="007C74F8">
        <w:trPr>
          <w:trHeight w:val="20"/>
        </w:trPr>
        <w:tc>
          <w:tcPr>
            <w:tcW w:w="3358" w:type="dxa"/>
          </w:tcPr>
          <w:p w14:paraId="6BF0F33D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15B0649F" w14:textId="7407633E" w:rsidR="00D955EB" w:rsidRPr="000543CD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241D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69" w:type="dxa"/>
          </w:tcPr>
          <w:p w14:paraId="2B10EC2C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341279B" w14:textId="2B60B6E9" w:rsidR="00D955EB" w:rsidRPr="00130E73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D955EB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69" w:type="dxa"/>
          </w:tcPr>
          <w:p w14:paraId="3599340F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16EF99E" w14:textId="4D2FD6A6" w:rsidR="00D955EB" w:rsidRPr="009B5746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CD1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269" w:type="dxa"/>
          </w:tcPr>
          <w:p w14:paraId="296AF7E5" w14:textId="77777777" w:rsidR="00D955EB" w:rsidRPr="00CF08C6" w:rsidRDefault="00D955EB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7B4C956" w14:textId="25B0E378" w:rsidR="00D955EB" w:rsidRPr="00EE016D" w:rsidRDefault="00067C94" w:rsidP="00D95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D955EB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</w:tr>
      <w:tr w:rsidR="006F7252" w:rsidRPr="00071DD1" w14:paraId="631D12C4" w14:textId="77777777" w:rsidTr="00652444">
        <w:trPr>
          <w:trHeight w:val="20"/>
        </w:trPr>
        <w:tc>
          <w:tcPr>
            <w:tcW w:w="3358" w:type="dxa"/>
          </w:tcPr>
          <w:p w14:paraId="13FAF1C5" w14:textId="77777777" w:rsidR="006F7252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3D50A508" w14:textId="68B68EA9" w:rsidR="006F7252" w:rsidRPr="00CF08C6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9D7FC18" w14:textId="449484FA" w:rsidR="006F7252" w:rsidRPr="00CF08C6" w:rsidRDefault="00241D58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4DEF1CE7" w14:textId="77777777" w:rsidR="006F7252" w:rsidRPr="00CF08C6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934B13E" w14:textId="5C014B82" w:rsidR="006F7252" w:rsidRPr="00F80DF4" w:rsidRDefault="006F7252" w:rsidP="007C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F80D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258083DF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4E4FCE83" w14:textId="6EF81215" w:rsidR="006F7252" w:rsidRPr="00F80DF4" w:rsidRDefault="005B383F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66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="004466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6B262E3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57DFE67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887C7F" w14:textId="68E620D0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80D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512</w:t>
            </w:r>
            <w:r w:rsidRPr="00F80D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F7252" w:rsidRPr="00071DD1" w14:paraId="1D06D1F9" w14:textId="77777777" w:rsidTr="007C74F8">
        <w:trPr>
          <w:trHeight w:val="20"/>
        </w:trPr>
        <w:tc>
          <w:tcPr>
            <w:tcW w:w="3358" w:type="dxa"/>
          </w:tcPr>
          <w:p w14:paraId="6D65C1FE" w14:textId="77777777" w:rsidR="006F7252" w:rsidRPr="007F5722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3D0107A" w14:textId="466525F9" w:rsidR="006F7252" w:rsidRPr="000543CD" w:rsidRDefault="00067C94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241D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69" w:type="dxa"/>
          </w:tcPr>
          <w:p w14:paraId="1015050B" w14:textId="77777777" w:rsidR="006F7252" w:rsidRPr="00CF08C6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116F400E" w14:textId="14E6B5D2" w:rsidR="006F7252" w:rsidRPr="00130E73" w:rsidRDefault="00067C94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6F7252" w:rsidRPr="00130E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  <w:tc>
          <w:tcPr>
            <w:tcW w:w="269" w:type="dxa"/>
          </w:tcPr>
          <w:p w14:paraId="73F91061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4F65B64" w14:textId="4A74A69B" w:rsidR="006F7252" w:rsidRPr="00F80DF4" w:rsidRDefault="00067C94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4466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</w:t>
            </w:r>
          </w:p>
        </w:tc>
        <w:tc>
          <w:tcPr>
            <w:tcW w:w="269" w:type="dxa"/>
          </w:tcPr>
          <w:p w14:paraId="6A1CD26F" w14:textId="77777777" w:rsidR="006F7252" w:rsidRPr="00F80DF4" w:rsidRDefault="006F7252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EC1D49F" w14:textId="4F5758A5" w:rsidR="006F7252" w:rsidRPr="00F80DF4" w:rsidRDefault="00067C94" w:rsidP="006F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6F72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</w:t>
            </w:r>
          </w:p>
        </w:tc>
      </w:tr>
    </w:tbl>
    <w:p w14:paraId="21751217" w14:textId="77777777" w:rsidR="00480741" w:rsidRDefault="00480741"/>
    <w:p w14:paraId="5D47E251" w14:textId="77777777" w:rsidR="00BA54C3" w:rsidRDefault="00BA54C3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8"/>
        <w:gridCol w:w="1256"/>
        <w:gridCol w:w="269"/>
        <w:gridCol w:w="1246"/>
        <w:gridCol w:w="269"/>
        <w:gridCol w:w="1164"/>
        <w:gridCol w:w="269"/>
        <w:gridCol w:w="1349"/>
      </w:tblGrid>
      <w:tr w:rsidR="00BA54C3" w:rsidRPr="00071DD1" w14:paraId="399A4645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29C2371C" w14:textId="7777777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AC9066A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2D07D0CC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1FE1F61B" w14:textId="77777777" w:rsidR="00BA54C3" w:rsidRPr="00CC67B9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69" w:type="dxa"/>
            <w:vAlign w:val="bottom"/>
          </w:tcPr>
          <w:p w14:paraId="3AAB350A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551E8232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E758F89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10264D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54C3" w:rsidRPr="00071DD1" w14:paraId="5F7D9547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6E8686ED" w14:textId="7777777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39F32557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3FEC3C2B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64CD14FC" w14:textId="77777777" w:rsidR="00BA54C3" w:rsidRPr="00CC67B9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269" w:type="dxa"/>
            <w:vAlign w:val="bottom"/>
          </w:tcPr>
          <w:p w14:paraId="2AAAFFCF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D247021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79EE8A36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4F392CEE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54C3" w:rsidRPr="00071DD1" w14:paraId="681F178A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6FD4B76E" w14:textId="7777777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bottom"/>
          </w:tcPr>
          <w:p w14:paraId="4E8DF3B7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  <w:vAlign w:val="bottom"/>
          </w:tcPr>
          <w:p w14:paraId="36CB9DF4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3C7777C0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269" w:type="dxa"/>
            <w:vAlign w:val="bottom"/>
          </w:tcPr>
          <w:p w14:paraId="4E39DFFC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D529B38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vAlign w:val="bottom"/>
          </w:tcPr>
          <w:p w14:paraId="05197090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C000726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A54C3" w:rsidRPr="00071DD1" w14:paraId="40B60F05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0BD70811" w14:textId="340CF067" w:rsidR="00BA54C3" w:rsidRPr="00071DD1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6" w:type="dxa"/>
            <w:vAlign w:val="bottom"/>
          </w:tcPr>
          <w:p w14:paraId="535D1C1D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360C5742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  <w:vAlign w:val="bottom"/>
          </w:tcPr>
          <w:p w14:paraId="127C46D6" w14:textId="77777777" w:rsidR="00BA54C3" w:rsidRPr="00CC67B9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2D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69" w:type="dxa"/>
            <w:vAlign w:val="bottom"/>
          </w:tcPr>
          <w:p w14:paraId="44B63AA3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2" w:type="dxa"/>
            <w:gridSpan w:val="3"/>
            <w:vAlign w:val="bottom"/>
          </w:tcPr>
          <w:p w14:paraId="1DF45037" w14:textId="77777777" w:rsidR="00BA54C3" w:rsidRPr="00D67BB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4C3" w:rsidRPr="00071DD1" w14:paraId="301D2498" w14:textId="77777777" w:rsidTr="00C92DB9">
        <w:trPr>
          <w:trHeight w:val="20"/>
          <w:tblHeader/>
        </w:trPr>
        <w:tc>
          <w:tcPr>
            <w:tcW w:w="3358" w:type="dxa"/>
            <w:shd w:val="clear" w:color="auto" w:fill="auto"/>
            <w:vAlign w:val="bottom"/>
          </w:tcPr>
          <w:p w14:paraId="15792B8E" w14:textId="1FAD36BE" w:rsidR="00BA54C3" w:rsidRDefault="00BA54C3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A5D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6271E0EF" w14:textId="6256002F" w:rsidR="00BA54C3" w:rsidRPr="00071DD1" w:rsidRDefault="00067C94" w:rsidP="00BA54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B63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A5D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B63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56" w:type="dxa"/>
          </w:tcPr>
          <w:p w14:paraId="50D28143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CF26B0" w14:textId="54CCBC16" w:rsidR="00BA54C3" w:rsidRPr="00E540BE" w:rsidRDefault="00067C94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70BFD10" w14:textId="77777777" w:rsidR="00BA54C3" w:rsidRPr="00E540BE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46" w:type="dxa"/>
          </w:tcPr>
          <w:p w14:paraId="77368291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F82175" w14:textId="583E6594" w:rsidR="00BA54C3" w:rsidRPr="00CC67B9" w:rsidRDefault="00067C94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9" w:type="dxa"/>
            <w:vAlign w:val="bottom"/>
          </w:tcPr>
          <w:p w14:paraId="07286CC2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450ABEE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E10D7E" w14:textId="627535F0" w:rsidR="00BA54C3" w:rsidRPr="00071DD1" w:rsidRDefault="00067C94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38CF6B66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AF603DC" w14:textId="77777777" w:rsidR="00BA54C3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57EC9E" w14:textId="2047368E" w:rsidR="00BA54C3" w:rsidRPr="00071DD1" w:rsidRDefault="00067C94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67C9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A54C3" w:rsidRPr="00071DD1" w14:paraId="25A210DD" w14:textId="77777777" w:rsidTr="00C92DB9">
        <w:trPr>
          <w:trHeight w:val="164"/>
          <w:tblHeader/>
        </w:trPr>
        <w:tc>
          <w:tcPr>
            <w:tcW w:w="3358" w:type="dxa"/>
          </w:tcPr>
          <w:p w14:paraId="6911A1B9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2" w:type="dxa"/>
            <w:gridSpan w:val="7"/>
          </w:tcPr>
          <w:p w14:paraId="6476337C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5D68" w:rsidRPr="00071DD1" w14:paraId="2B4AB7AA" w14:textId="77777777" w:rsidTr="00C92DB9">
        <w:trPr>
          <w:trHeight w:val="20"/>
        </w:trPr>
        <w:tc>
          <w:tcPr>
            <w:tcW w:w="3358" w:type="dxa"/>
          </w:tcPr>
          <w:p w14:paraId="556DA894" w14:textId="3979E4D4" w:rsidR="000A5D68" w:rsidRPr="00BA54C3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6" w:type="dxa"/>
          </w:tcPr>
          <w:p w14:paraId="6AE91BBE" w14:textId="79D658D8" w:rsidR="000A5D68" w:rsidRPr="00CF08C6" w:rsidRDefault="00067C94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69" w:type="dxa"/>
          </w:tcPr>
          <w:p w14:paraId="0BDA2A08" w14:textId="77777777" w:rsidR="000A5D68" w:rsidRPr="00CF08C6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4B8B3EDC" w14:textId="4CD8788F" w:rsidR="000A5D68" w:rsidRPr="00CF08C6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7F7627A" w14:textId="77777777" w:rsidR="000A5D68" w:rsidRPr="00CF08C6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889B305" w14:textId="46269E40" w:rsidR="000A5D68" w:rsidRPr="00CF08C6" w:rsidRDefault="00067C94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269" w:type="dxa"/>
          </w:tcPr>
          <w:p w14:paraId="45A59258" w14:textId="77777777" w:rsidR="000A5D68" w:rsidRPr="00CF08C6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7BEC1767" w14:textId="4395E6B4" w:rsidR="000A5D68" w:rsidRPr="00CF08C6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5D68" w:rsidRPr="00071DD1" w14:paraId="49F3EE6D" w14:textId="77777777" w:rsidTr="00C92DB9">
        <w:trPr>
          <w:trHeight w:val="20"/>
        </w:trPr>
        <w:tc>
          <w:tcPr>
            <w:tcW w:w="3358" w:type="dxa"/>
          </w:tcPr>
          <w:p w14:paraId="4534A866" w14:textId="5520ED9A" w:rsidR="000A5D68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6" w:type="dxa"/>
          </w:tcPr>
          <w:p w14:paraId="102D3563" w14:textId="4C91421E" w:rsidR="000A5D68" w:rsidRPr="00CF08C6" w:rsidRDefault="00CA2A27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165D2C2" w14:textId="77777777" w:rsidR="000A5D68" w:rsidRPr="00CF08C6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</w:tcPr>
          <w:p w14:paraId="2A53345E" w14:textId="6A4FB55C" w:rsidR="000A5D68" w:rsidRPr="00423D9A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550CD676" w14:textId="77777777" w:rsidR="000A5D68" w:rsidRPr="00CF08C6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88C3E50" w14:textId="2917E923" w:rsidR="000A5D68" w:rsidRPr="00CF08C6" w:rsidRDefault="00CA2A27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73F6DE8" w14:textId="77777777" w:rsidR="000A5D68" w:rsidRPr="00CF08C6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7685E3D" w14:textId="4A33CA90" w:rsidR="000A5D68" w:rsidRPr="00423D9A" w:rsidRDefault="000A5D68" w:rsidP="000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E85D828" w14:textId="33870141" w:rsidR="00BA54C3" w:rsidRDefault="00BA54C3">
      <w:pPr>
        <w:sectPr w:rsidR="00BA54C3" w:rsidSect="00FE020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56F24024" w14:textId="322B52F3" w:rsidR="00480741" w:rsidRDefault="00067C94" w:rsidP="00480741">
      <w:pPr>
        <w:pStyle w:val="Heading8"/>
        <w:spacing w:line="240" w:lineRule="auto"/>
        <w:ind w:left="117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67C94"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480741" w:rsidRPr="0012538E">
        <w:rPr>
          <w:rFonts w:ascii="Angsana New" w:hAnsi="Angsana New"/>
          <w:sz w:val="30"/>
          <w:szCs w:val="30"/>
          <w:lang w:val="th-TH"/>
        </w:rPr>
        <w:tab/>
      </w:r>
      <w:r w:rsidR="00480741" w:rsidRPr="0075158D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14:paraId="40EDAB64" w14:textId="77777777" w:rsidR="00480741" w:rsidRPr="005E1CAF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4"/>
          <w:szCs w:val="24"/>
        </w:rPr>
      </w:pPr>
    </w:p>
    <w:p w14:paraId="78D4FBE8" w14:textId="72902648" w:rsidR="00480741" w:rsidRPr="008C010D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67C94" w:rsidRPr="00067C94">
        <w:rPr>
          <w:rFonts w:ascii="Angsana New" w:hAnsi="Angsana New"/>
          <w:sz w:val="30"/>
          <w:szCs w:val="30"/>
        </w:rPr>
        <w:t>30</w:t>
      </w:r>
      <w:r w:rsidR="00BB639F">
        <w:rPr>
          <w:rFonts w:ascii="Angsana New" w:hAnsi="Angsana New"/>
          <w:sz w:val="30"/>
          <w:szCs w:val="30"/>
        </w:rPr>
        <w:t xml:space="preserve"> </w:t>
      </w:r>
      <w:r w:rsidR="000C6C18">
        <w:rPr>
          <w:rFonts w:ascii="Angsana New" w:hAnsi="Angsana New" w:hint="cs"/>
          <w:sz w:val="30"/>
          <w:szCs w:val="30"/>
          <w:cs/>
        </w:rPr>
        <w:t>กันยา</w:t>
      </w:r>
      <w:r w:rsidR="00BB639F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0C6C18">
        <w:rPr>
          <w:rFonts w:ascii="Angsana New" w:hAnsi="Angsana New" w:hint="cs"/>
          <w:sz w:val="30"/>
          <w:szCs w:val="30"/>
          <w:cs/>
        </w:rPr>
        <w:t>เก้า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67C94" w:rsidRPr="00067C94">
        <w:rPr>
          <w:rFonts w:ascii="Angsana New" w:hAnsi="Angsana New"/>
          <w:sz w:val="30"/>
          <w:szCs w:val="30"/>
        </w:rPr>
        <w:t>30</w:t>
      </w:r>
      <w:r w:rsidR="00BB639F">
        <w:rPr>
          <w:rFonts w:ascii="Angsana New" w:hAnsi="Angsana New"/>
          <w:sz w:val="30"/>
          <w:szCs w:val="30"/>
        </w:rPr>
        <w:t xml:space="preserve"> </w:t>
      </w:r>
      <w:r w:rsidR="000C6C18">
        <w:rPr>
          <w:rFonts w:ascii="Angsana New" w:hAnsi="Angsana New" w:hint="cs"/>
          <w:sz w:val="30"/>
          <w:szCs w:val="30"/>
          <w:cs/>
        </w:rPr>
        <w:t>กันยา</w:t>
      </w:r>
      <w:r w:rsidR="00BB639F">
        <w:rPr>
          <w:rFonts w:ascii="Angsana New" w:hAnsi="Angsana New" w:hint="cs"/>
          <w:sz w:val="30"/>
          <w:szCs w:val="30"/>
          <w:cs/>
        </w:rPr>
        <w:t xml:space="preserve">ยน </w:t>
      </w:r>
      <w:r w:rsidR="00067C94" w:rsidRPr="00067C9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67C94" w:rsidRPr="00067C94">
        <w:rPr>
          <w:rFonts w:ascii="Angsana New" w:hAnsi="Angsana New" w:hint="cs"/>
          <w:sz w:val="30"/>
          <w:szCs w:val="30"/>
        </w:rPr>
        <w:t>25</w:t>
      </w:r>
      <w:r w:rsidR="00067C94" w:rsidRPr="00067C94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1DD0F8A8" w14:textId="77777777" w:rsidR="00480741" w:rsidRPr="005E1CAF" w:rsidRDefault="00480741" w:rsidP="00480741">
      <w:pPr>
        <w:pStyle w:val="FSBlank"/>
        <w:rPr>
          <w:sz w:val="24"/>
          <w:szCs w:val="24"/>
        </w:rPr>
      </w:pPr>
    </w:p>
    <w:tbl>
      <w:tblPr>
        <w:tblW w:w="1431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980"/>
        <w:gridCol w:w="1170"/>
        <w:gridCol w:w="828"/>
        <w:gridCol w:w="1170"/>
        <w:gridCol w:w="1170"/>
        <w:gridCol w:w="1170"/>
        <w:gridCol w:w="270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480741" w:rsidRPr="003C47FE" w14:paraId="20C1C723" w14:textId="77777777" w:rsidTr="00780230">
        <w:tc>
          <w:tcPr>
            <w:tcW w:w="1980" w:type="dxa"/>
          </w:tcPr>
          <w:p w14:paraId="74E004CB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</w:tcPr>
          <w:p w14:paraId="5124CFB0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32" w:type="dxa"/>
            <w:gridSpan w:val="13"/>
          </w:tcPr>
          <w:p w14:paraId="0C407B2B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0741" w:rsidRPr="003C47FE" w14:paraId="189BDE08" w14:textId="77777777" w:rsidTr="00AD2B82">
        <w:tc>
          <w:tcPr>
            <w:tcW w:w="1980" w:type="dxa"/>
          </w:tcPr>
          <w:p w14:paraId="45014B21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ABFA6B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28" w:type="dxa"/>
            <w:tcBorders>
              <w:left w:val="nil"/>
            </w:tcBorders>
          </w:tcPr>
          <w:p w14:paraId="29B2B50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40" w:type="dxa"/>
            <w:gridSpan w:val="2"/>
          </w:tcPr>
          <w:p w14:paraId="47D6FB46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502" w:type="dxa"/>
            <w:gridSpan w:val="3"/>
          </w:tcPr>
          <w:p w14:paraId="1D727556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0C33F7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2E326EC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FCFF51F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7FB8EA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</w:p>
        </w:tc>
      </w:tr>
      <w:tr w:rsidR="00480741" w:rsidRPr="003C47FE" w14:paraId="15972E8D" w14:textId="77777777" w:rsidTr="00AD2B82">
        <w:tc>
          <w:tcPr>
            <w:tcW w:w="1980" w:type="dxa"/>
          </w:tcPr>
          <w:p w14:paraId="2EA19214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76DD37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28" w:type="dxa"/>
            <w:tcBorders>
              <w:left w:val="nil"/>
            </w:tcBorders>
          </w:tcPr>
          <w:p w14:paraId="1B558F8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340" w:type="dxa"/>
            <w:gridSpan w:val="2"/>
          </w:tcPr>
          <w:p w14:paraId="3C6F58ED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502" w:type="dxa"/>
            <w:gridSpan w:val="3"/>
          </w:tcPr>
          <w:p w14:paraId="16B348C1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6FAC09E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</w:tcPr>
          <w:p w14:paraId="0CBC698F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332A45AD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77BFD68F" w14:textId="0A7A0694" w:rsidR="00480741" w:rsidRPr="0024559C" w:rsidRDefault="000C6C1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="00480741" w:rsidRPr="0024559C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751347" w:rsidRPr="003C47FE" w14:paraId="7B514A07" w14:textId="77777777" w:rsidTr="00AD2B82">
        <w:tc>
          <w:tcPr>
            <w:tcW w:w="1980" w:type="dxa"/>
          </w:tcPr>
          <w:p w14:paraId="63E1A1C6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2081EDD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dxa"/>
          </w:tcPr>
          <w:p w14:paraId="6C9500BD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4A478D" w14:textId="5F28A151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30</w:t>
            </w:r>
            <w:r w:rsidR="000C6C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C6C1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5BA7AD7C" w14:textId="7CF81A52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</w:tcPr>
          <w:p w14:paraId="4AB74FE7" w14:textId="63CF55AD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30</w:t>
            </w:r>
            <w:r w:rsidR="000C6C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C6C1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581334C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899D767" w14:textId="14627A28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0E980BB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8FC5894" w14:textId="7259F5E3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30</w:t>
            </w:r>
            <w:r w:rsidR="00BB639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C6C18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BB639F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70" w:type="dxa"/>
          </w:tcPr>
          <w:p w14:paraId="63DF0D04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0337D4" w14:textId="72B16A50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31</w:t>
            </w:r>
            <w:r w:rsidR="00751347" w:rsidRPr="002455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1347" w:rsidRPr="0024559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981B701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5665EC" w14:textId="4441F68D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30</w:t>
            </w:r>
            <w:r w:rsidR="00BB639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C6C18">
              <w:rPr>
                <w:rFonts w:ascii="Angsana New" w:hAnsi="Angsana New" w:hint="cs"/>
                <w:sz w:val="24"/>
                <w:szCs w:val="24"/>
                <w:cs/>
              </w:rPr>
              <w:t>กันยา</w:t>
            </w:r>
            <w:r w:rsidR="00BB639F">
              <w:rPr>
                <w:rFonts w:ascii="Angsana New" w:hAnsi="Angsana New" w:hint="cs"/>
                <w:sz w:val="24"/>
                <w:szCs w:val="24"/>
                <w:cs/>
              </w:rPr>
              <w:t>ยน</w:t>
            </w:r>
          </w:p>
        </w:tc>
        <w:tc>
          <w:tcPr>
            <w:tcW w:w="270" w:type="dxa"/>
          </w:tcPr>
          <w:p w14:paraId="4D90F04A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5F33C1" w14:textId="54AFFC64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30</w:t>
            </w:r>
            <w:r w:rsidR="000C6C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C6C1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751347" w:rsidRPr="003C47FE" w14:paraId="4428B19D" w14:textId="77777777" w:rsidTr="00AD2B82">
        <w:tc>
          <w:tcPr>
            <w:tcW w:w="1980" w:type="dxa"/>
          </w:tcPr>
          <w:p w14:paraId="7891E35A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CBFACB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</w:tcPr>
          <w:p w14:paraId="1F610468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F2C845" w14:textId="325BC597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67F9EBA3" w14:textId="7CE84866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170" w:type="dxa"/>
          </w:tcPr>
          <w:p w14:paraId="79D1AD9E" w14:textId="6D5A328E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BFE8BB1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F420AE5" w14:textId="494F58E5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3A8EE4C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2CAC43C" w14:textId="46D3DBB5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7D6F77C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E100AD" w14:textId="5231DA8E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EE3C244" w14:textId="77777777" w:rsidR="00751347" w:rsidRPr="0024559C" w:rsidRDefault="00751347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A0873D" w14:textId="02EA0082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23711584" w14:textId="77777777" w:rsidR="00751347" w:rsidRPr="0024559C" w:rsidRDefault="00751347" w:rsidP="00751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532113" w14:textId="492CD824" w:rsidR="00751347" w:rsidRPr="0024559C" w:rsidRDefault="00067C94" w:rsidP="00751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80741" w:rsidRPr="003C47FE" w14:paraId="1B399870" w14:textId="77777777" w:rsidTr="00780230">
        <w:tc>
          <w:tcPr>
            <w:tcW w:w="1980" w:type="dxa"/>
          </w:tcPr>
          <w:p w14:paraId="6832BA76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gridSpan w:val="2"/>
          </w:tcPr>
          <w:p w14:paraId="7D282651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</w:tcPr>
          <w:p w14:paraId="0852EF62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992" w:type="dxa"/>
            <w:gridSpan w:val="11"/>
            <w:tcBorders>
              <w:left w:val="nil"/>
            </w:tcBorders>
          </w:tcPr>
          <w:p w14:paraId="70B6431D" w14:textId="77777777" w:rsidR="00480741" w:rsidRPr="0024559C" w:rsidRDefault="00480741" w:rsidP="00E3638E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80741" w:rsidRPr="003C47FE" w14:paraId="121F2C5E" w14:textId="77777777" w:rsidTr="00AD2B82">
        <w:tc>
          <w:tcPr>
            <w:tcW w:w="1980" w:type="dxa"/>
          </w:tcPr>
          <w:p w14:paraId="0B99BF8E" w14:textId="14CEE90E" w:rsidR="00480741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เฟรชมาร์เก็ต</w:t>
            </w:r>
            <w:r w:rsidR="00780230">
              <w:rPr>
                <w:rFonts w:ascii="Angsana New" w:hAnsi="Angsana New" w:hint="cs"/>
                <w:sz w:val="24"/>
                <w:szCs w:val="24"/>
                <w:cs/>
              </w:rPr>
              <w:t>เพลส</w:t>
            </w:r>
          </w:p>
        </w:tc>
        <w:tc>
          <w:tcPr>
            <w:tcW w:w="1170" w:type="dxa"/>
          </w:tcPr>
          <w:p w14:paraId="24566D46" w14:textId="1D4CE24F" w:rsidR="00480741" w:rsidRPr="0024559C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ให้เช่าและ</w:t>
            </w:r>
          </w:p>
        </w:tc>
        <w:tc>
          <w:tcPr>
            <w:tcW w:w="828" w:type="dxa"/>
          </w:tcPr>
          <w:p w14:paraId="22AAE33C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10DC2F3F" w14:textId="597326FB" w:rsidR="00480741" w:rsidRPr="0024559C" w:rsidRDefault="00067C94" w:rsidP="0078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99</w:t>
            </w:r>
            <w:r w:rsidR="00A13FF2">
              <w:rPr>
                <w:rFonts w:ascii="Angsana New" w:hAnsi="Angsana New"/>
                <w:sz w:val="24"/>
                <w:szCs w:val="24"/>
              </w:rPr>
              <w:t>.</w:t>
            </w:r>
            <w:r w:rsidRPr="00067C94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6A0D2B12" w14:textId="6AFE12C7" w:rsidR="00480741" w:rsidRPr="0024559C" w:rsidRDefault="00751347" w:rsidP="0078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163A51AB" w14:textId="0BB0F415" w:rsidR="00480741" w:rsidRPr="0024559C" w:rsidRDefault="00067C94" w:rsidP="00465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15</w:t>
            </w:r>
            <w:r w:rsidR="0021192A">
              <w:rPr>
                <w:rFonts w:ascii="Angsana New" w:hAnsi="Angsana New"/>
                <w:sz w:val="24"/>
                <w:szCs w:val="24"/>
              </w:rPr>
              <w:t>,</w:t>
            </w:r>
            <w:r w:rsidRPr="00067C9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65BD7D3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C73972A" w14:textId="1EDD2A6E" w:rsidR="00480741" w:rsidRPr="0024559C" w:rsidRDefault="00751347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7AF41C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F3A573" w14:textId="26619A66" w:rsidR="00480741" w:rsidRPr="0024559C" w:rsidRDefault="00067C94" w:rsidP="00465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15</w:t>
            </w:r>
            <w:r w:rsidR="0037785A">
              <w:rPr>
                <w:rFonts w:ascii="Angsana New" w:hAnsi="Angsana New"/>
                <w:sz w:val="24"/>
                <w:szCs w:val="24"/>
              </w:rPr>
              <w:t>,</w:t>
            </w:r>
            <w:r w:rsidRPr="00067C9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A1EE6FF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90A3A6" w14:textId="25D3BAE1" w:rsidR="00480741" w:rsidRPr="0024559C" w:rsidRDefault="00751347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E2D712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61971E" w14:textId="54B12F21" w:rsidR="00480741" w:rsidRPr="0024559C" w:rsidRDefault="004F428F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EF41FA" w14:textId="77777777" w:rsidR="00480741" w:rsidRPr="0024559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C2D2D7" w14:textId="0EAF80B4" w:rsidR="00480741" w:rsidRPr="0024559C" w:rsidRDefault="00751347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4559C" w:rsidRPr="003C47FE" w14:paraId="613E315A" w14:textId="77777777" w:rsidTr="00AD2B82">
        <w:tc>
          <w:tcPr>
            <w:tcW w:w="1980" w:type="dxa"/>
          </w:tcPr>
          <w:p w14:paraId="2FADB74D" w14:textId="24D4FE3A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365DD5E5" w14:textId="5A5A7892" w:rsidR="0024559C" w:rsidRPr="0024559C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828" w:type="dxa"/>
          </w:tcPr>
          <w:p w14:paraId="48E392A0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7CD532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90BCD89" w14:textId="77777777" w:rsidR="0024559C" w:rsidRPr="0024559C" w:rsidRDefault="0024559C" w:rsidP="004A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4D8C999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BAE1B4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B717842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1F227E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7AFD30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4FE3DE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E595CA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B02D90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D0DC95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AB0FDB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8C0239" w14:textId="77777777" w:rsidR="0024559C" w:rsidRPr="0024559C" w:rsidRDefault="0024559C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B82" w:rsidRPr="003C47FE" w14:paraId="3716FB9A" w14:textId="77777777" w:rsidTr="00AD2B82">
        <w:tc>
          <w:tcPr>
            <w:tcW w:w="1980" w:type="dxa"/>
          </w:tcPr>
          <w:p w14:paraId="5BC79E37" w14:textId="77777777" w:rsidR="00AD2B82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40D7881" w14:textId="54391432" w:rsidR="00AD2B82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เกี่ยวกับ</w:t>
            </w:r>
          </w:p>
        </w:tc>
        <w:tc>
          <w:tcPr>
            <w:tcW w:w="828" w:type="dxa"/>
          </w:tcPr>
          <w:p w14:paraId="63D49C2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E77028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A8824E" w14:textId="77777777" w:rsidR="00AD2B82" w:rsidRPr="0024559C" w:rsidRDefault="00AD2B82" w:rsidP="004A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99BCA0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A1F9EF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8FE10AE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2A84B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8F3137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60015E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214CB0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87D81A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7A20F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4F23BB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1A96C6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2B82" w:rsidRPr="003C47FE" w14:paraId="2D0B59C1" w14:textId="77777777" w:rsidTr="00AD2B82">
        <w:tc>
          <w:tcPr>
            <w:tcW w:w="1980" w:type="dxa"/>
          </w:tcPr>
          <w:p w14:paraId="1BE46D8C" w14:textId="77777777" w:rsidR="00AD2B82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54B4C48" w14:textId="4B8981AF" w:rsidR="00AD2B82" w:rsidRDefault="00AD2B82" w:rsidP="00AD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8" w:type="dxa"/>
          </w:tcPr>
          <w:p w14:paraId="54BA3761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EB5A2F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DEF7DAA" w14:textId="77777777" w:rsidR="00AD2B82" w:rsidRPr="0024559C" w:rsidRDefault="00AD2B82" w:rsidP="004A2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7B4AC43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416773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D2A69D6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2B2662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56C702A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C17F120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8A0164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64059D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3818EC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20FB1D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4E6F2A" w14:textId="77777777" w:rsidR="00AD2B82" w:rsidRPr="0024559C" w:rsidRDefault="00AD2B82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36B4" w:rsidRPr="003C47FE" w14:paraId="77439C26" w14:textId="77777777" w:rsidTr="00AD2B82">
        <w:tc>
          <w:tcPr>
            <w:tcW w:w="1980" w:type="dxa"/>
          </w:tcPr>
          <w:p w14:paraId="10DDA6BD" w14:textId="5A693C1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170" w:type="dxa"/>
          </w:tcPr>
          <w:p w14:paraId="225252F0" w14:textId="6363F1B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โรงแรม รีสอร์ท</w:t>
            </w:r>
          </w:p>
        </w:tc>
        <w:tc>
          <w:tcPr>
            <w:tcW w:w="828" w:type="dxa"/>
          </w:tcPr>
          <w:p w14:paraId="4B449675" w14:textId="775DF48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214CD51B" w14:textId="1DA9663C" w:rsidR="002636B4" w:rsidRPr="0024559C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99</w:t>
            </w:r>
            <w:r w:rsidR="002636B4">
              <w:rPr>
                <w:rFonts w:ascii="Angsana New" w:hAnsi="Angsana New"/>
                <w:sz w:val="24"/>
                <w:szCs w:val="24"/>
              </w:rPr>
              <w:t>.</w:t>
            </w:r>
            <w:r w:rsidRPr="00067C94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1B98350B" w14:textId="0737123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39379E5E" w14:textId="1AD07F83" w:rsidR="002636B4" w:rsidRPr="0024559C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10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067C9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5C35EE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31CAD31" w14:textId="66C23492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2D128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2BD9AB" w14:textId="0221B07A" w:rsidR="002636B4" w:rsidRPr="0024559C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10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067C9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74A6A29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D7763F" w14:textId="4367C38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E01014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D583C9" w14:textId="0EF2AEBC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2DC2E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9A4486" w14:textId="7EC4902B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6B4" w:rsidRPr="003C47FE" w14:paraId="776FB7E8" w14:textId="77777777" w:rsidTr="00AD2B82">
        <w:tc>
          <w:tcPr>
            <w:tcW w:w="1980" w:type="dxa"/>
          </w:tcPr>
          <w:p w14:paraId="50F5D6B5" w14:textId="28EAB2A2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170" w:type="dxa"/>
          </w:tcPr>
          <w:p w14:paraId="023ABF51" w14:textId="5228D06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และห้องชุด</w:t>
            </w:r>
          </w:p>
        </w:tc>
        <w:tc>
          <w:tcPr>
            <w:tcW w:w="828" w:type="dxa"/>
          </w:tcPr>
          <w:p w14:paraId="22CA2692" w14:textId="1D2A35C8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03685F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6BDED76" w14:textId="22C7E85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F4B791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D71748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48FF440" w14:textId="66BAAE91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99FE3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BBB2C79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6A5EE5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B5EF13" w14:textId="678B514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A199D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96F91D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0DF8FA0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95A88B" w14:textId="55DBAD11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6B4" w:rsidRPr="003C47FE" w14:paraId="72291E79" w14:textId="77777777" w:rsidTr="00AD2B82">
        <w:tc>
          <w:tcPr>
            <w:tcW w:w="1980" w:type="dxa"/>
          </w:tcPr>
          <w:p w14:paraId="2E1B83BF" w14:textId="26584174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D25B0E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170" w:type="dxa"/>
          </w:tcPr>
          <w:p w14:paraId="7099F15A" w14:textId="5315C1A1" w:rsidR="002636B4" w:rsidRPr="005F73B1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พัฒนา</w:t>
            </w:r>
          </w:p>
        </w:tc>
        <w:tc>
          <w:tcPr>
            <w:tcW w:w="828" w:type="dxa"/>
          </w:tcPr>
          <w:p w14:paraId="5CCD0806" w14:textId="0EC96DB8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40B9B19C" w14:textId="58357902" w:rsidR="002636B4" w:rsidRPr="0024559C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99</w:t>
            </w:r>
            <w:r w:rsidR="002636B4">
              <w:rPr>
                <w:rFonts w:ascii="Angsana New" w:hAnsi="Angsana New"/>
                <w:sz w:val="24"/>
                <w:szCs w:val="24"/>
              </w:rPr>
              <w:t>.</w:t>
            </w:r>
            <w:r w:rsidRPr="00067C94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2EDF88F0" w14:textId="1EA30033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50951BCE" w14:textId="4971C5CB" w:rsidR="002636B4" w:rsidRPr="0024559C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80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067C9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35885A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60C2D02" w14:textId="6E4B78E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27A1A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77194A8" w14:textId="0BCF53CB" w:rsidR="002636B4" w:rsidRPr="0024559C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80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067C9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B60B6B7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4E6179" w14:textId="6069D742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FE3460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2C236A" w14:textId="55632D66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857597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113B9F" w14:textId="5773F8BC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6B4" w:rsidRPr="003C47FE" w14:paraId="470B0A2F" w14:textId="77777777" w:rsidTr="00AD2B82">
        <w:tc>
          <w:tcPr>
            <w:tcW w:w="1980" w:type="dxa"/>
          </w:tcPr>
          <w:p w14:paraId="05A8C869" w14:textId="22D3C3DA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170" w:type="dxa"/>
          </w:tcPr>
          <w:p w14:paraId="371D269B" w14:textId="419BEA56" w:rsidR="002636B4" w:rsidRPr="005F73B1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828" w:type="dxa"/>
          </w:tcPr>
          <w:p w14:paraId="745EE691" w14:textId="3CEC44FB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C035D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DE9256" w14:textId="200739FF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CA0B24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E3264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43F5FC2" w14:textId="41F99CF5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496EA4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26694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A1077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A7DE5C" w14:textId="79DD830E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0A348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8D24D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CAF5C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4339BD" w14:textId="4A960F80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0E66" w:rsidRPr="003C47FE" w14:paraId="5C25BC9F" w14:textId="77777777" w:rsidTr="00AD2B82">
        <w:tc>
          <w:tcPr>
            <w:tcW w:w="1980" w:type="dxa"/>
          </w:tcPr>
          <w:p w14:paraId="55B8C103" w14:textId="77777777" w:rsidR="00E80E66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D16B21" w14:textId="405FFB16" w:rsidR="00E80E66" w:rsidRPr="005F73B1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เพื่อ</w:t>
            </w:r>
            <w:r w:rsidR="00B913D9" w:rsidRPr="005F73B1">
              <w:rPr>
                <w:rFonts w:ascii="Angsana New" w:hAnsi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828" w:type="dxa"/>
          </w:tcPr>
          <w:p w14:paraId="1C079F11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B6E0CFD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F5407D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6B801E9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C2DFCEC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B4CA2D4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0F8897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CF7E025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C5EDCBC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46E459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0B31230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CD6579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BAA8FA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F14660" w14:textId="77777777" w:rsidR="00E80E66" w:rsidRPr="0024559C" w:rsidRDefault="00E80E66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6B4" w:rsidRPr="003C47FE" w14:paraId="310C6C5F" w14:textId="77777777" w:rsidTr="00AD2B82">
        <w:tc>
          <w:tcPr>
            <w:tcW w:w="1980" w:type="dxa"/>
          </w:tcPr>
          <w:p w14:paraId="13EF3034" w14:textId="282FE4C1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847DCB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170" w:type="dxa"/>
          </w:tcPr>
          <w:p w14:paraId="5A18E42D" w14:textId="557139C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828" w:type="dxa"/>
          </w:tcPr>
          <w:p w14:paraId="07F66F6A" w14:textId="4F1F1A63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170" w:type="dxa"/>
          </w:tcPr>
          <w:p w14:paraId="141CD98D" w14:textId="57BC8046" w:rsidR="002636B4" w:rsidRPr="0024559C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99</w:t>
            </w:r>
            <w:r w:rsidR="002636B4">
              <w:rPr>
                <w:rFonts w:ascii="Angsana New" w:hAnsi="Angsana New"/>
                <w:sz w:val="24"/>
                <w:szCs w:val="24"/>
              </w:rPr>
              <w:t>.</w:t>
            </w:r>
            <w:r w:rsidRPr="00067C94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70" w:type="dxa"/>
          </w:tcPr>
          <w:p w14:paraId="31D2B7DC" w14:textId="742EFF2C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7BE45141" w14:textId="007A94EF" w:rsidR="002636B4" w:rsidRPr="0024559C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067C9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10E1EC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5BE9A92" w14:textId="4A00321F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C3C9F5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B8C852" w14:textId="7D2588DF" w:rsidR="002636B4" w:rsidRPr="0024559C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sz w:val="24"/>
                <w:szCs w:val="24"/>
              </w:rPr>
              <w:t>30</w:t>
            </w:r>
            <w:r w:rsidR="002636B4">
              <w:rPr>
                <w:rFonts w:ascii="Angsana New" w:hAnsi="Angsana New"/>
                <w:sz w:val="24"/>
                <w:szCs w:val="24"/>
              </w:rPr>
              <w:t>,</w:t>
            </w:r>
            <w:r w:rsidRPr="00067C94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7E9C48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249D73" w14:textId="048FA1E9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B8FFA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353A7C" w14:textId="6B8712E0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E11681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D2E0F2" w14:textId="15432889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36B4" w:rsidRPr="003C47FE" w14:paraId="1B34FB99" w14:textId="77777777" w:rsidTr="00AD2B82">
        <w:tc>
          <w:tcPr>
            <w:tcW w:w="1980" w:type="dxa"/>
          </w:tcPr>
          <w:p w14:paraId="7E2E7B9C" w14:textId="50677EAD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47DCB">
              <w:rPr>
                <w:rFonts w:ascii="Angsana New" w:hAnsi="Angsana New"/>
                <w:sz w:val="24"/>
                <w:szCs w:val="24"/>
                <w:cs/>
              </w:rPr>
              <w:t>เรสซิเดนซ์ จำกัด</w:t>
            </w:r>
          </w:p>
        </w:tc>
        <w:tc>
          <w:tcPr>
            <w:tcW w:w="1170" w:type="dxa"/>
          </w:tcPr>
          <w:p w14:paraId="5849162B" w14:textId="7BE9EBBD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ที่พักแรม</w:t>
            </w:r>
          </w:p>
        </w:tc>
        <w:tc>
          <w:tcPr>
            <w:tcW w:w="828" w:type="dxa"/>
          </w:tcPr>
          <w:p w14:paraId="06E44B4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F28026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CF245E6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5705FD9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19D2C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0B74EE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35A68A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E6EAB9D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BA613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2F6B0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28F18F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C7DFE1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E487FD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A41D92B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636B4" w:rsidRPr="003C47FE" w14:paraId="3DBEA75A" w14:textId="77777777" w:rsidTr="00AD2B82">
        <w:tc>
          <w:tcPr>
            <w:tcW w:w="1980" w:type="dxa"/>
          </w:tcPr>
          <w:p w14:paraId="44A644CA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39A9CFC7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</w:tcPr>
          <w:p w14:paraId="4294C954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FC72A8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C77A6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AEFC4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105713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</w:tcPr>
          <w:p w14:paraId="53E971B5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DBC05B2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334871" w14:textId="361585E7" w:rsidR="002636B4" w:rsidRPr="00465052" w:rsidRDefault="00067C9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7C94">
              <w:rPr>
                <w:rFonts w:ascii="Angsana New" w:hAnsi="Angsana New"/>
                <w:b/>
                <w:bCs/>
                <w:sz w:val="24"/>
                <w:szCs w:val="24"/>
              </w:rPr>
              <w:t>135</w:t>
            </w:r>
            <w:r w:rsidR="002636B4" w:rsidRPr="0046505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76EFB87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45A36" w14:textId="46B513D8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F5A03C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10F6BD" w14:textId="54A047CC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D67B70" w14:textId="77777777" w:rsidR="002636B4" w:rsidRPr="0024559C" w:rsidRDefault="002636B4" w:rsidP="00263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A5C2B" w14:textId="7DE93C00" w:rsidR="002636B4" w:rsidRPr="0024559C" w:rsidRDefault="002636B4" w:rsidP="00DF3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03F58E86" w14:textId="60057F28" w:rsidR="00480741" w:rsidRPr="005E1CAF" w:rsidRDefault="001174E0" w:rsidP="0011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rPr>
          <w:rFonts w:asciiTheme="majorBidi" w:hAnsiTheme="majorBidi" w:cstheme="majorBidi"/>
          <w:sz w:val="24"/>
          <w:szCs w:val="24"/>
        </w:rPr>
      </w:pPr>
      <w:r>
        <w:tab/>
      </w:r>
    </w:p>
    <w:p w14:paraId="359B9FB9" w14:textId="7B015570" w:rsidR="001174E0" w:rsidRPr="001174E0" w:rsidRDefault="001174E0" w:rsidP="005E1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sectPr w:rsidR="001174E0" w:rsidRPr="001174E0" w:rsidSect="0049547F">
          <w:headerReference w:type="default" r:id="rId12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 w:rsidRPr="001174E0">
        <w:rPr>
          <w:rFonts w:asciiTheme="majorBidi" w:hAnsiTheme="majorBidi" w:cstheme="majorBidi"/>
          <w:sz w:val="30"/>
          <w:szCs w:val="30"/>
          <w:cs/>
        </w:rPr>
        <w:t xml:space="preserve">บริษัทย่อยทั้งหมดจัดตั้งในประเทศไทยเมื่อวันที่ </w:t>
      </w:r>
      <w:r w:rsidR="00067C94" w:rsidRPr="00067C94">
        <w:rPr>
          <w:rFonts w:asciiTheme="majorBidi" w:hAnsiTheme="majorBidi" w:cstheme="majorBidi"/>
          <w:sz w:val="30"/>
          <w:szCs w:val="30"/>
        </w:rPr>
        <w:t>24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67C94" w:rsidRPr="00067C94">
        <w:rPr>
          <w:rFonts w:asciiTheme="majorBidi" w:hAnsiTheme="majorBidi" w:cstheme="majorBidi"/>
          <w:sz w:val="30"/>
          <w:szCs w:val="30"/>
        </w:rPr>
        <w:t>2564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 w:rsidR="00067C94" w:rsidRPr="00067C94">
        <w:rPr>
          <w:rFonts w:asciiTheme="majorBidi" w:hAnsiTheme="majorBidi" w:cstheme="majorBidi"/>
          <w:sz w:val="30"/>
          <w:szCs w:val="30"/>
        </w:rPr>
        <w:t>29</w:t>
      </w:r>
      <w:r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67C94" w:rsidRPr="00067C94">
        <w:rPr>
          <w:rFonts w:asciiTheme="majorBidi" w:hAnsiTheme="majorBidi" w:cstheme="majorBidi"/>
          <w:sz w:val="30"/>
          <w:szCs w:val="30"/>
        </w:rPr>
        <w:t>2564</w:t>
      </w:r>
      <w:r>
        <w:tab/>
      </w:r>
    </w:p>
    <w:p w14:paraId="0473D6C5" w14:textId="0A2371A6" w:rsidR="00081CD6" w:rsidRDefault="00067C94" w:rsidP="00081CD6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67C94"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081CD6" w:rsidRPr="0006192A">
        <w:rPr>
          <w:rFonts w:ascii="Angsana New" w:hAnsi="Angsana New"/>
          <w:sz w:val="30"/>
          <w:szCs w:val="30"/>
          <w:cs/>
          <w:lang w:val="th-TH"/>
        </w:rPr>
        <w:tab/>
      </w:r>
      <w:r w:rsidR="00081CD6" w:rsidRPr="0075158D">
        <w:rPr>
          <w:rFonts w:ascii="Angsana New" w:hAnsi="Angsana New"/>
          <w:sz w:val="30"/>
          <w:szCs w:val="30"/>
          <w:cs/>
          <w:lang w:val="th-TH"/>
        </w:rPr>
        <w:t>เงินลงทุนในก</w:t>
      </w:r>
      <w:r w:rsidR="00081CD6" w:rsidRPr="0075158D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6B02E49C" w14:textId="77777777" w:rsidR="00052CD9" w:rsidRPr="00052CD9" w:rsidRDefault="00052CD9" w:rsidP="00052CD9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170"/>
        <w:gridCol w:w="272"/>
        <w:gridCol w:w="1274"/>
        <w:gridCol w:w="272"/>
        <w:gridCol w:w="1078"/>
        <w:gridCol w:w="272"/>
        <w:gridCol w:w="1153"/>
      </w:tblGrid>
      <w:tr w:rsidR="00A43118" w:rsidRPr="008C010D" w14:paraId="60459D49" w14:textId="77777777" w:rsidTr="00E3638E">
        <w:trPr>
          <w:tblHeader/>
        </w:trPr>
        <w:tc>
          <w:tcPr>
            <w:tcW w:w="1520" w:type="pct"/>
          </w:tcPr>
          <w:p w14:paraId="53814D02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227436CC" w14:textId="77777777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F66E741" w14:textId="00FAFFBD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09C29CD5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0A07404B" w14:textId="7722E2B9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533A3777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7B6EAF3C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118" w:rsidRPr="008C010D" w14:paraId="7BB5D930" w14:textId="77777777" w:rsidTr="00E3638E">
        <w:trPr>
          <w:tblHeader/>
        </w:trPr>
        <w:tc>
          <w:tcPr>
            <w:tcW w:w="1520" w:type="pct"/>
          </w:tcPr>
          <w:p w14:paraId="69AFE989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C9F1BD1" w14:textId="77777777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EFADBBF" w14:textId="383195A8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18CCF86B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0A62E609" w14:textId="1060BF55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8" w:type="pct"/>
          </w:tcPr>
          <w:p w14:paraId="0F1F8D7C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88399F3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118" w:rsidRPr="008C010D" w14:paraId="5B7C261D" w14:textId="77777777" w:rsidTr="00E3638E">
        <w:trPr>
          <w:tblHeader/>
        </w:trPr>
        <w:tc>
          <w:tcPr>
            <w:tcW w:w="1520" w:type="pct"/>
          </w:tcPr>
          <w:p w14:paraId="0A5A0572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A8F9565" w14:textId="77777777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1631943" w14:textId="61471703" w:rsidR="00A43118" w:rsidRPr="002E4422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  <w:vAlign w:val="center"/>
          </w:tcPr>
          <w:p w14:paraId="41CCE373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</w:tcPr>
          <w:p w14:paraId="6C3E90E3" w14:textId="6A98D78C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8" w:type="pct"/>
          </w:tcPr>
          <w:p w14:paraId="374933B3" w14:textId="77777777" w:rsidR="00A43118" w:rsidRPr="00D75EBC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0E512EC6" w14:textId="77777777" w:rsidR="00A43118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3118" w:rsidRPr="008C010D" w14:paraId="71D0C826" w14:textId="77777777" w:rsidTr="00DE0AD0">
        <w:trPr>
          <w:tblHeader/>
        </w:trPr>
        <w:tc>
          <w:tcPr>
            <w:tcW w:w="1520" w:type="pct"/>
          </w:tcPr>
          <w:p w14:paraId="44CF0B9D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5FD6126" w14:textId="77777777" w:rsidR="00A43118" w:rsidRPr="00081CD6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484C3D8" w14:textId="4F11BDB9" w:rsidR="00A43118" w:rsidRPr="00E07FB7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45A3BE4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4B86E93" w14:textId="7328D833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7FB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8" w:type="pct"/>
          </w:tcPr>
          <w:p w14:paraId="2276C19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40ED7C92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86" w:rsidRPr="008C010D" w14:paraId="1D8EAC41" w14:textId="77777777" w:rsidTr="00DE0AD0">
        <w:trPr>
          <w:tblHeader/>
        </w:trPr>
        <w:tc>
          <w:tcPr>
            <w:tcW w:w="1520" w:type="pct"/>
          </w:tcPr>
          <w:p w14:paraId="719B5535" w14:textId="07457388" w:rsidR="005F3A86" w:rsidRPr="00660A10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C6C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90" w:type="pct"/>
          </w:tcPr>
          <w:p w14:paraId="6F20D8BF" w14:textId="77777777" w:rsidR="005F3A86" w:rsidRPr="00081CD6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A281963" w14:textId="77777777" w:rsidR="005F3A86" w:rsidRPr="00E07FB7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F62CA7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1BFF5AAE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46984F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54DD308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A5CCEB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B34C9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118" w:rsidRPr="008C010D" w14:paraId="61FC2BF2" w14:textId="77777777" w:rsidTr="00DE0AD0">
        <w:trPr>
          <w:tblHeader/>
        </w:trPr>
        <w:tc>
          <w:tcPr>
            <w:tcW w:w="1520" w:type="pct"/>
          </w:tcPr>
          <w:p w14:paraId="0572FA48" w14:textId="2428833F" w:rsidR="00A43118" w:rsidRPr="00660A10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067C94" w:rsidRPr="00067C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BB63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C6C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BB63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490" w:type="pct"/>
          </w:tcPr>
          <w:p w14:paraId="26F84645" w14:textId="272B0EE8" w:rsidR="00A43118" w:rsidRPr="00081CD6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1DAC7BB1" w14:textId="03036639" w:rsidR="00A43118" w:rsidRPr="003735F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7D11F8BC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3580306B" w14:textId="1196E8A9" w:rsidR="00A43118" w:rsidRPr="003735F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11CE56E9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3E8DA8C" w14:textId="6C815FDF" w:rsidR="00A43118" w:rsidRPr="003735F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71505A7" w14:textId="77777777" w:rsidR="00A43118" w:rsidRPr="008C010D" w:rsidRDefault="00A43118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C869482" w14:textId="743A0958" w:rsidR="00A43118" w:rsidRPr="003735FD" w:rsidRDefault="00067C94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F3A86" w:rsidRPr="008C010D" w14:paraId="562E9D90" w14:textId="77777777" w:rsidTr="00DE0AD0">
        <w:trPr>
          <w:tblHeader/>
        </w:trPr>
        <w:tc>
          <w:tcPr>
            <w:tcW w:w="1520" w:type="pct"/>
          </w:tcPr>
          <w:p w14:paraId="222ED242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794504AA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7D0F407" w14:textId="77777777" w:rsidR="005F3A86" w:rsidRPr="008C010D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3A86" w:rsidRPr="004446C0" w14:paraId="4E9E149B" w14:textId="77777777" w:rsidTr="00DE0AD0">
        <w:tc>
          <w:tcPr>
            <w:tcW w:w="1520" w:type="pct"/>
          </w:tcPr>
          <w:p w14:paraId="555F822A" w14:textId="1AC19901" w:rsidR="005F3A86" w:rsidRPr="00A27F15" w:rsidRDefault="005F3A86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4C1171D4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48B36C" w14:textId="58CB809D" w:rsidR="005F3A86" w:rsidRPr="0006192A" w:rsidRDefault="00067C94" w:rsidP="00633E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719</w:t>
            </w:r>
            <w:r w:rsidR="00F43E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468</w:t>
            </w:r>
          </w:p>
        </w:tc>
        <w:tc>
          <w:tcPr>
            <w:tcW w:w="148" w:type="pct"/>
          </w:tcPr>
          <w:p w14:paraId="0418152C" w14:textId="77777777" w:rsidR="005F3A86" w:rsidRPr="0006192A" w:rsidRDefault="005F3A8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AF0F1C8" w14:textId="52A7C626" w:rsidR="005F3A86" w:rsidRPr="0006192A" w:rsidRDefault="00067C94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482</w:t>
            </w:r>
            <w:r w:rsidR="000C6C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495</w:t>
            </w:r>
          </w:p>
        </w:tc>
        <w:tc>
          <w:tcPr>
            <w:tcW w:w="148" w:type="pct"/>
          </w:tcPr>
          <w:p w14:paraId="7878535B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22B1C3" w14:textId="27B75EA0" w:rsidR="005F3A86" w:rsidRPr="0006192A" w:rsidRDefault="00067C94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609</w:t>
            </w:r>
            <w:r w:rsidR="00F43E4A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8" w:type="pct"/>
          </w:tcPr>
          <w:p w14:paraId="3D0A484D" w14:textId="77777777" w:rsidR="005F3A86" w:rsidRPr="0006192A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E84903B" w14:textId="205A495F" w:rsidR="005F3A86" w:rsidRPr="0006192A" w:rsidRDefault="00067C94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465</w:t>
            </w:r>
            <w:r w:rsidR="000C6C18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5F3A86" w:rsidRPr="004446C0" w14:paraId="4CF4A8D5" w14:textId="77777777" w:rsidTr="00DE0AD0">
        <w:tc>
          <w:tcPr>
            <w:tcW w:w="1520" w:type="pct"/>
          </w:tcPr>
          <w:p w14:paraId="0F6B0F1D" w14:textId="2F03F7E7" w:rsidR="005F3A86" w:rsidRPr="00E07FB7" w:rsidRDefault="005F3A86" w:rsidP="002E5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7D2826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90" w:type="pct"/>
          </w:tcPr>
          <w:p w14:paraId="192F8F7F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0A0CB4F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A47D2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1862FB45" w14:textId="77777777" w:rsidR="005F3A86" w:rsidRPr="00F1154F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4E4A5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5E863E33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0D0184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10020BD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3A86" w:rsidRPr="008C010D" w14:paraId="4D324A10" w14:textId="77777777" w:rsidTr="00DE0AD0">
        <w:tc>
          <w:tcPr>
            <w:tcW w:w="1520" w:type="pct"/>
          </w:tcPr>
          <w:p w14:paraId="60FDD9BB" w14:textId="464A31DC" w:rsidR="005F3A86" w:rsidRPr="00E07FB7" w:rsidRDefault="005F3A86" w:rsidP="002E5CE0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90" w:type="pct"/>
          </w:tcPr>
          <w:p w14:paraId="0596B96C" w14:textId="77777777" w:rsidR="005F3A86" w:rsidRPr="002566A4" w:rsidRDefault="005F3A86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2541996" w14:textId="06D695FF" w:rsidR="005F3A86" w:rsidRPr="00F1154F" w:rsidRDefault="00067C94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107</w:t>
            </w:r>
            <w:r w:rsidR="0097145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716</w:t>
            </w:r>
          </w:p>
        </w:tc>
        <w:tc>
          <w:tcPr>
            <w:tcW w:w="148" w:type="pct"/>
          </w:tcPr>
          <w:p w14:paraId="6F664F8E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306E00B" w14:textId="02F8AFFE" w:rsidR="005F3A86" w:rsidRPr="00F1154F" w:rsidRDefault="00067C94" w:rsidP="00DE0AD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</w:t>
            </w:r>
            <w:r w:rsidR="000C6C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166</w:t>
            </w:r>
          </w:p>
        </w:tc>
        <w:tc>
          <w:tcPr>
            <w:tcW w:w="148" w:type="pct"/>
          </w:tcPr>
          <w:p w14:paraId="79CDCE4C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7044AD" w14:textId="4C29B9A6" w:rsidR="005F3A86" w:rsidRPr="00F1154F" w:rsidRDefault="00EE6D3D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9077F7B" w14:textId="77777777" w:rsidR="005F3A86" w:rsidRPr="00F1154F" w:rsidRDefault="005F3A86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0FB27B56" w14:textId="67A1FA17" w:rsidR="005F3A86" w:rsidRPr="00F1154F" w:rsidRDefault="000C6C18" w:rsidP="00DE0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601" w:rsidRPr="008C010D" w14:paraId="301B2623" w14:textId="77777777" w:rsidTr="00DE0AD0">
        <w:tc>
          <w:tcPr>
            <w:tcW w:w="1520" w:type="pct"/>
          </w:tcPr>
          <w:p w14:paraId="5EA697AF" w14:textId="774EBC8B" w:rsidR="00A73601" w:rsidRPr="00E07FB7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90" w:type="pct"/>
          </w:tcPr>
          <w:p w14:paraId="38160AF6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40AF58E8" w14:textId="158C939F" w:rsidR="00A73601" w:rsidRPr="00F1154F" w:rsidRDefault="006F6449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1F29872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72CF10EC" w14:textId="79FB970B" w:rsidR="00A73601" w:rsidRPr="00F1154F" w:rsidRDefault="00067C94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  <w:r w:rsidR="000C6C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013</w:t>
            </w:r>
          </w:p>
        </w:tc>
        <w:tc>
          <w:tcPr>
            <w:tcW w:w="148" w:type="pct"/>
          </w:tcPr>
          <w:p w14:paraId="0CC920D4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1AFD187E" w14:textId="4D07F07C" w:rsidR="00A73601" w:rsidRPr="00F1154F" w:rsidRDefault="006F6449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A16B71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DA3CDCE" w14:textId="4979DA00" w:rsidR="00A73601" w:rsidRDefault="00067C94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9</w:t>
            </w:r>
            <w:r w:rsidR="000C6C18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013</w:t>
            </w:r>
          </w:p>
        </w:tc>
      </w:tr>
      <w:tr w:rsidR="00A73601" w:rsidRPr="008C010D" w14:paraId="67FFC979" w14:textId="77777777" w:rsidTr="00DE0AD0">
        <w:tc>
          <w:tcPr>
            <w:tcW w:w="1520" w:type="pct"/>
          </w:tcPr>
          <w:p w14:paraId="4F0CED31" w14:textId="5237B483" w:rsidR="00A73601" w:rsidRPr="009140DD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90" w:type="pct"/>
          </w:tcPr>
          <w:p w14:paraId="3DF4574E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C61164" w14:textId="2244B8F2" w:rsidR="00A73601" w:rsidRDefault="00067C94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  <w:r w:rsidR="00A1671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987</w:t>
            </w:r>
          </w:p>
        </w:tc>
        <w:tc>
          <w:tcPr>
            <w:tcW w:w="148" w:type="pct"/>
          </w:tcPr>
          <w:p w14:paraId="0696232A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8CFC312" w14:textId="5A988305" w:rsidR="00A73601" w:rsidRPr="00E16FE3" w:rsidRDefault="00067C94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135</w:t>
            </w:r>
            <w:r w:rsidR="000C6C1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657B67F2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4FAA05" w14:textId="2EC04574" w:rsidR="00A73601" w:rsidRDefault="00067C94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25</w:t>
            </w:r>
            <w:r w:rsidR="00A16719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987</w:t>
            </w:r>
          </w:p>
        </w:tc>
        <w:tc>
          <w:tcPr>
            <w:tcW w:w="148" w:type="pct"/>
          </w:tcPr>
          <w:p w14:paraId="6D3A6C5D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5C10DC" w14:textId="380D16C1" w:rsidR="00A73601" w:rsidRDefault="00067C94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135</w:t>
            </w:r>
            <w:r w:rsidR="000C6C18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73601" w:rsidRPr="008C010D" w14:paraId="0ABA977C" w14:textId="77777777" w:rsidTr="00DE0AD0">
        <w:tc>
          <w:tcPr>
            <w:tcW w:w="1520" w:type="pct"/>
          </w:tcPr>
          <w:p w14:paraId="1383564E" w14:textId="6A6E1ADD" w:rsidR="00A73601" w:rsidRPr="00E07FB7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  <w:cs/>
              </w:rPr>
            </w:pPr>
            <w:r w:rsidRPr="00F8366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0" w:type="pct"/>
          </w:tcPr>
          <w:p w14:paraId="3092A8DB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564AE15" w14:textId="0CA20FA8" w:rsidR="00A73601" w:rsidRDefault="00A16719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02770AEA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BEA57B9" w14:textId="3651E919" w:rsidR="00A73601" w:rsidRPr="00E16FE3" w:rsidRDefault="000C6C18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342E32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DD2AC6" w14:textId="6CE8F7CD" w:rsidR="00A73601" w:rsidRDefault="00A16719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BEDC61" w14:textId="77777777" w:rsidR="00A73601" w:rsidRPr="00F1154F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C191EAD" w14:textId="2D0711C8" w:rsidR="00A73601" w:rsidRDefault="000C6C18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3601" w:rsidRPr="00B362BD" w14:paraId="0A72E76F" w14:textId="77777777" w:rsidTr="00DE0AD0">
        <w:tc>
          <w:tcPr>
            <w:tcW w:w="1520" w:type="pct"/>
          </w:tcPr>
          <w:p w14:paraId="13C52550" w14:textId="748CDF01" w:rsidR="00A73601" w:rsidRDefault="00A73601" w:rsidP="00A7360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67C94" w:rsidRPr="00067C9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0C6C18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490" w:type="pct"/>
          </w:tcPr>
          <w:p w14:paraId="0D3533BD" w14:textId="77777777" w:rsidR="00A73601" w:rsidRPr="002566A4" w:rsidRDefault="00A73601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D0EA167" w14:textId="285427FD" w:rsidR="00A73601" w:rsidRPr="0006192A" w:rsidRDefault="00067C94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067C94">
              <w:rPr>
                <w:rFonts w:ascii="Angsana New" w:hAnsi="Angsana New" w:cs="Angsana New"/>
                <w:sz w:val="30"/>
                <w:szCs w:val="30"/>
              </w:rPr>
              <w:t>814</w:t>
            </w:r>
            <w:r w:rsidR="00A1671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  <w:tc>
          <w:tcPr>
            <w:tcW w:w="148" w:type="pct"/>
          </w:tcPr>
          <w:p w14:paraId="4552D667" w14:textId="77777777" w:rsidR="00A73601" w:rsidRPr="0006192A" w:rsidRDefault="00A73601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15F817D2" w14:textId="5BCEED3B" w:rsidR="00A73601" w:rsidRPr="0006192A" w:rsidRDefault="00067C94" w:rsidP="00A7360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067C94">
              <w:rPr>
                <w:rFonts w:ascii="Angsana New" w:hAnsi="Angsana New" w:cs="Angsana New"/>
                <w:sz w:val="30"/>
                <w:szCs w:val="30"/>
              </w:rPr>
              <w:t>697</w:t>
            </w:r>
            <w:r w:rsidR="000C6C1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 w:cs="Angsana New"/>
                <w:sz w:val="30"/>
                <w:szCs w:val="30"/>
              </w:rPr>
              <w:t>674</w:t>
            </w:r>
          </w:p>
        </w:tc>
        <w:tc>
          <w:tcPr>
            <w:tcW w:w="148" w:type="pct"/>
          </w:tcPr>
          <w:p w14:paraId="69B68411" w14:textId="77777777" w:rsidR="00A73601" w:rsidRPr="0006192A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F56389" w14:textId="56EF19C4" w:rsidR="00A73601" w:rsidRPr="0006192A" w:rsidRDefault="00067C94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 w:rsidR="00A167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75F82CB3" w14:textId="77777777" w:rsidR="00A73601" w:rsidRPr="0006192A" w:rsidRDefault="00A73601" w:rsidP="00A736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4CD7B621" w14:textId="68361D13" w:rsidR="00A73601" w:rsidRPr="0006192A" w:rsidRDefault="00067C94" w:rsidP="00A73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609</w:t>
            </w:r>
            <w:r w:rsidR="000C6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943</w:t>
            </w:r>
          </w:p>
        </w:tc>
      </w:tr>
    </w:tbl>
    <w:p w14:paraId="03F47B4A" w14:textId="77777777" w:rsidR="009A3D64" w:rsidRDefault="009A3D64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457409E" w14:textId="09C05009" w:rsidR="009A3D64" w:rsidRPr="00F27DC2" w:rsidRDefault="00C008F3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9A3D64" w:rsidRPr="00F27DC2" w:rsidSect="0049547F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  <w:r w:rsidRPr="00F27DC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67C94" w:rsidRPr="00067C94">
        <w:rPr>
          <w:rFonts w:ascii="Angsana New" w:hAnsi="Angsana New"/>
          <w:sz w:val="30"/>
          <w:szCs w:val="30"/>
        </w:rPr>
        <w:t>26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มีนาคม </w:t>
      </w:r>
      <w:r w:rsidR="00067C94" w:rsidRPr="00067C94">
        <w:rPr>
          <w:rFonts w:ascii="Angsana New" w:hAnsi="Angsana New"/>
          <w:sz w:val="30"/>
          <w:szCs w:val="30"/>
        </w:rPr>
        <w:t>2564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="00E93654">
        <w:rPr>
          <w:rFonts w:ascii="Angsana New" w:hAnsi="Angsana New" w:hint="cs"/>
          <w:sz w:val="30"/>
          <w:szCs w:val="30"/>
          <w:cs/>
        </w:rPr>
        <w:t>ทุน</w:t>
      </w:r>
      <w:r w:rsidRPr="00F27DC2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3</w:t>
      </w:r>
      <w:r w:rsidR="00E93654">
        <w:rPr>
          <w:rFonts w:ascii="Angsana New" w:hAnsi="Angsana New"/>
          <w:sz w:val="30"/>
          <w:szCs w:val="30"/>
        </w:rPr>
        <w:t>,</w:t>
      </w:r>
      <w:r w:rsidR="00067C94" w:rsidRPr="00067C94">
        <w:rPr>
          <w:rFonts w:ascii="Angsana New" w:hAnsi="Angsana New"/>
          <w:sz w:val="30"/>
          <w:szCs w:val="30"/>
        </w:rPr>
        <w:t>465</w:t>
      </w:r>
      <w:r w:rsidR="00E93654">
        <w:rPr>
          <w:rFonts w:ascii="Angsana New" w:hAnsi="Angsana New"/>
          <w:sz w:val="30"/>
          <w:szCs w:val="30"/>
        </w:rPr>
        <w:t>,</w:t>
      </w:r>
      <w:r w:rsidR="00067C94" w:rsidRPr="00067C94">
        <w:rPr>
          <w:rFonts w:ascii="Angsana New" w:hAnsi="Angsana New"/>
          <w:sz w:val="30"/>
          <w:szCs w:val="30"/>
        </w:rPr>
        <w:t>000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="00067C94" w:rsidRPr="00067C94">
        <w:rPr>
          <w:rFonts w:ascii="Angsana New" w:hAnsi="Angsana New"/>
          <w:sz w:val="30"/>
          <w:szCs w:val="30"/>
        </w:rPr>
        <w:t>7</w:t>
      </w:r>
      <w:r w:rsidRPr="00F27DC2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50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="00E93654">
        <w:rPr>
          <w:rFonts w:ascii="Angsana New" w:hAnsi="Angsana New" w:hint="cs"/>
          <w:sz w:val="30"/>
          <w:szCs w:val="30"/>
          <w:cs/>
        </w:rPr>
        <w:t>รวม</w:t>
      </w:r>
      <w:r w:rsidRPr="00F27DC2">
        <w:rPr>
          <w:rFonts w:ascii="Angsana New" w:hAnsi="Angsana New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26</w:t>
      </w:r>
      <w:r w:rsidR="00E93654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ล้านบาท</w:t>
      </w:r>
      <w:r w:rsidR="00636522">
        <w:rPr>
          <w:rFonts w:ascii="Angsana New" w:hAnsi="Angsana New"/>
          <w:sz w:val="30"/>
          <w:szCs w:val="30"/>
        </w:rPr>
        <w:t xml:space="preserve"> </w:t>
      </w:r>
      <w:r w:rsidR="00636522" w:rsidRPr="00636522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  <w:r w:rsidR="00636522">
        <w:rPr>
          <w:rFonts w:ascii="Angsana New" w:hAnsi="Angsana New"/>
          <w:sz w:val="30"/>
          <w:szCs w:val="30"/>
        </w:rPr>
        <w:t xml:space="preserve"> </w:t>
      </w:r>
    </w:p>
    <w:p w14:paraId="3256DA32" w14:textId="775000D2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67C94" w:rsidRPr="00067C94">
        <w:rPr>
          <w:rFonts w:ascii="Angsana New" w:hAnsi="Angsana New"/>
          <w:sz w:val="30"/>
          <w:szCs w:val="30"/>
        </w:rPr>
        <w:t>30</w:t>
      </w:r>
      <w:r w:rsidR="005A3CFB">
        <w:rPr>
          <w:rFonts w:ascii="Angsana New" w:hAnsi="Angsana New"/>
          <w:sz w:val="30"/>
          <w:szCs w:val="30"/>
        </w:rPr>
        <w:t xml:space="preserve"> </w:t>
      </w:r>
      <w:r w:rsidR="004E59A4">
        <w:rPr>
          <w:rFonts w:ascii="Angsana New" w:hAnsi="Angsana New" w:hint="cs"/>
          <w:sz w:val="30"/>
          <w:szCs w:val="30"/>
          <w:cs/>
        </w:rPr>
        <w:t>กันยา</w:t>
      </w:r>
      <w:r w:rsidR="005A3CFB">
        <w:rPr>
          <w:rFonts w:ascii="Angsana New" w:hAnsi="Angsana New" w:hint="cs"/>
          <w:sz w:val="30"/>
          <w:szCs w:val="30"/>
          <w:cs/>
        </w:rPr>
        <w:t>ยน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4E59A4">
        <w:rPr>
          <w:rFonts w:ascii="Angsana New" w:hAnsi="Angsana New" w:hint="cs"/>
          <w:sz w:val="30"/>
          <w:szCs w:val="30"/>
          <w:cs/>
        </w:rPr>
        <w:t>เก้า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067C94" w:rsidRPr="00067C94">
        <w:rPr>
          <w:rFonts w:ascii="Angsana New" w:hAnsi="Angsana New"/>
          <w:sz w:val="30"/>
          <w:szCs w:val="30"/>
        </w:rPr>
        <w:t>30</w:t>
      </w:r>
      <w:r w:rsidR="005A3CFB">
        <w:rPr>
          <w:rFonts w:ascii="Angsana New" w:hAnsi="Angsana New"/>
          <w:sz w:val="30"/>
          <w:szCs w:val="30"/>
        </w:rPr>
        <w:t xml:space="preserve"> </w:t>
      </w:r>
      <w:r w:rsidR="004E59A4">
        <w:rPr>
          <w:rFonts w:ascii="Angsana New" w:hAnsi="Angsana New" w:hint="cs"/>
          <w:sz w:val="30"/>
          <w:szCs w:val="30"/>
          <w:cs/>
        </w:rPr>
        <w:t>กันยา</w:t>
      </w:r>
      <w:r w:rsidR="005A3CFB">
        <w:rPr>
          <w:rFonts w:ascii="Angsana New" w:hAnsi="Angsana New" w:hint="cs"/>
          <w:sz w:val="30"/>
          <w:szCs w:val="30"/>
          <w:cs/>
        </w:rPr>
        <w:t xml:space="preserve">ยน </w:t>
      </w:r>
      <w:r w:rsidR="00067C94" w:rsidRPr="00067C94">
        <w:rPr>
          <w:rFonts w:ascii="Angsana New" w:hAnsi="Angsana New"/>
          <w:sz w:val="30"/>
          <w:szCs w:val="30"/>
        </w:rPr>
        <w:t>2564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067C94" w:rsidRPr="00067C94">
        <w:rPr>
          <w:rFonts w:ascii="Angsana New" w:hAnsi="Angsana New" w:hint="cs"/>
          <w:sz w:val="30"/>
          <w:szCs w:val="30"/>
        </w:rPr>
        <w:t>25</w:t>
      </w:r>
      <w:r w:rsidR="00067C94" w:rsidRPr="00067C94">
        <w:rPr>
          <w:rFonts w:ascii="Angsana New" w:hAnsi="Angsana New"/>
          <w:sz w:val="30"/>
          <w:szCs w:val="30"/>
        </w:rPr>
        <w:t>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48FD801D" w14:textId="77777777" w:rsidR="00A33B81" w:rsidRPr="006811CF" w:rsidRDefault="00A33B81" w:rsidP="00A33B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809"/>
        <w:gridCol w:w="900"/>
        <w:gridCol w:w="901"/>
        <w:gridCol w:w="990"/>
        <w:gridCol w:w="900"/>
        <w:gridCol w:w="897"/>
        <w:gridCol w:w="270"/>
        <w:gridCol w:w="900"/>
        <w:gridCol w:w="273"/>
        <w:gridCol w:w="990"/>
        <w:gridCol w:w="270"/>
        <w:gridCol w:w="990"/>
        <w:gridCol w:w="270"/>
        <w:gridCol w:w="917"/>
        <w:gridCol w:w="270"/>
        <w:gridCol w:w="900"/>
      </w:tblGrid>
      <w:tr w:rsidR="00A33B81" w:rsidRPr="00A33B81" w14:paraId="5A60F45B" w14:textId="77777777" w:rsidTr="007353F1">
        <w:tc>
          <w:tcPr>
            <w:tcW w:w="1710" w:type="dxa"/>
          </w:tcPr>
          <w:p w14:paraId="4028AB1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79" w:type="dxa"/>
            <w:gridSpan w:val="2"/>
          </w:tcPr>
          <w:p w14:paraId="73390B1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6E6B5ADA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837" w:type="dxa"/>
            <w:gridSpan w:val="13"/>
          </w:tcPr>
          <w:p w14:paraId="278953CF" w14:textId="021F2FDD" w:rsidR="00A33B81" w:rsidRPr="00A33B81" w:rsidRDefault="00590C9F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งบการเงินรวม/</w:t>
            </w:r>
            <w:r w:rsidR="002B67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="00F442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  <w:r w:rsidR="002B678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33B81" w:rsidRPr="00A33B81" w14:paraId="2071F8CE" w14:textId="77777777" w:rsidTr="008D0FB3">
        <w:tc>
          <w:tcPr>
            <w:tcW w:w="1710" w:type="dxa"/>
          </w:tcPr>
          <w:p w14:paraId="548B1DD3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8040E87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AE39F1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1B7C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9" w:type="dxa"/>
          </w:tcPr>
          <w:p w14:paraId="30243658" w14:textId="77777777" w:rsidR="0084524A" w:rsidRDefault="0084524A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459AC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801" w:type="dxa"/>
            <w:gridSpan w:val="2"/>
          </w:tcPr>
          <w:p w14:paraId="214F5860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FE286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ความเป็นเจ้าของ</w:t>
            </w:r>
          </w:p>
        </w:tc>
        <w:tc>
          <w:tcPr>
            <w:tcW w:w="1890" w:type="dxa"/>
            <w:gridSpan w:val="2"/>
          </w:tcPr>
          <w:p w14:paraId="6061B75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435A4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A99A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067" w:type="dxa"/>
            <w:gridSpan w:val="3"/>
          </w:tcPr>
          <w:p w14:paraId="59F5D45D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E0EA2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84738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3" w:type="dxa"/>
          </w:tcPr>
          <w:p w14:paraId="1D50B7D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3CA99CFB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815E9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6D657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40DB17B8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7" w:type="dxa"/>
            <w:gridSpan w:val="3"/>
          </w:tcPr>
          <w:p w14:paraId="3029C73C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CD1706" w14:textId="77777777" w:rsidR="00A33B81" w:rsidRPr="00A33B81" w:rsidRDefault="00A33B81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  <w:p w14:paraId="4FF90CEE" w14:textId="1DABD202" w:rsidR="00A33B81" w:rsidRPr="00A33B81" w:rsidRDefault="004E59A4" w:rsidP="00BE5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="002B6789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8D44FB" w:rsidRPr="00A33B81" w14:paraId="0AF04ACA" w14:textId="77777777" w:rsidTr="008D0FB3">
        <w:tc>
          <w:tcPr>
            <w:tcW w:w="1710" w:type="dxa"/>
          </w:tcPr>
          <w:p w14:paraId="4F62B15B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83AC495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1943769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E1E8239" w14:textId="574B2619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717F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E59A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</w:t>
            </w:r>
            <w:r w:rsidR="00D717F9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ยน</w:t>
            </w:r>
          </w:p>
        </w:tc>
        <w:tc>
          <w:tcPr>
            <w:tcW w:w="901" w:type="dxa"/>
          </w:tcPr>
          <w:p w14:paraId="03769EB3" w14:textId="486E3F88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8B2F245" w14:textId="29FFDCEC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E59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E59A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0" w:type="dxa"/>
          </w:tcPr>
          <w:p w14:paraId="04053895" w14:textId="23383D15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97" w:type="dxa"/>
          </w:tcPr>
          <w:p w14:paraId="575854D0" w14:textId="7B5BBEE8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E59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E59A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72BAA19A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67C50" w14:textId="6872E4BA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4B6C1481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5B740E" w14:textId="770BCE1D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E59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E59A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2B7FF2BC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F23B" w14:textId="61D5DD61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D44FB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B4CBCC4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9F2844C" w14:textId="1D5AE658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E59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E59A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</w:tcPr>
          <w:p w14:paraId="37CA09F6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CFE9A" w14:textId="10523256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4E59A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E59A4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</w:p>
        </w:tc>
      </w:tr>
      <w:tr w:rsidR="008D44FB" w:rsidRPr="00A33B81" w14:paraId="7C18EB84" w14:textId="77777777" w:rsidTr="008D0FB3">
        <w:tc>
          <w:tcPr>
            <w:tcW w:w="1710" w:type="dxa"/>
          </w:tcPr>
          <w:p w14:paraId="3F71EFFD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1109721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448274C6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BC6BB13" w14:textId="507D1BD1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1" w:type="dxa"/>
          </w:tcPr>
          <w:p w14:paraId="7203BE5C" w14:textId="3B0EF667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990" w:type="dxa"/>
          </w:tcPr>
          <w:p w14:paraId="14AAD64C" w14:textId="1CC3F2D0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78EBD349" w14:textId="4D729596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897" w:type="dxa"/>
          </w:tcPr>
          <w:p w14:paraId="0A1581C5" w14:textId="46483C18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76202BEB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41CFE8" w14:textId="2A638A98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3" w:type="dxa"/>
          </w:tcPr>
          <w:p w14:paraId="36D1C2BC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287CC4" w14:textId="7946A6C5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34473635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F76247" w14:textId="013382D7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F81FB28" w14:textId="77777777" w:rsidR="008D44FB" w:rsidRPr="00A33B81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88D24AA" w14:textId="1DFD9D12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09C486C5" w14:textId="77777777" w:rsidR="008D44FB" w:rsidRPr="00A33B81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2F474" w14:textId="244FF403" w:rsidR="008D44FB" w:rsidRPr="00A33B81" w:rsidRDefault="00067C94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224F23" w:rsidRPr="00A33B81" w14:paraId="48AC437A" w14:textId="77777777" w:rsidTr="008D0FB3">
        <w:tc>
          <w:tcPr>
            <w:tcW w:w="1710" w:type="dxa"/>
          </w:tcPr>
          <w:p w14:paraId="63101DF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596B1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0D6EF2B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1" w:type="dxa"/>
            <w:gridSpan w:val="2"/>
          </w:tcPr>
          <w:p w14:paraId="7462B697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837" w:type="dxa"/>
            <w:gridSpan w:val="13"/>
          </w:tcPr>
          <w:p w14:paraId="0A03A3B6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D0FB3" w:rsidRPr="00A33B81" w14:paraId="0368E659" w14:textId="77777777" w:rsidTr="008D0FB3">
        <w:tc>
          <w:tcPr>
            <w:tcW w:w="1710" w:type="dxa"/>
          </w:tcPr>
          <w:p w14:paraId="13A5684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170" w:type="dxa"/>
          </w:tcPr>
          <w:p w14:paraId="4B9F28A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33E7E1A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923C7" w14:textId="78FD2969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E555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1" w:type="dxa"/>
          </w:tcPr>
          <w:p w14:paraId="7C6E6E25" w14:textId="2B1ED9BC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8D0FB3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33846E03" w14:textId="6FEF2EDB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55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555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</w:tcPr>
          <w:p w14:paraId="7A7D4A91" w14:textId="0D54A688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97" w:type="dxa"/>
          </w:tcPr>
          <w:p w14:paraId="33A2A8F1" w14:textId="264145F8" w:rsidR="008D0FB3" w:rsidRPr="00A33B81" w:rsidRDefault="00067C94" w:rsidP="0057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ED04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0238009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B6EEE" w14:textId="488F6F41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3" w:type="dxa"/>
          </w:tcPr>
          <w:p w14:paraId="4F5B84A4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C72CE" w14:textId="79A4C8F3" w:rsidR="008D0FB3" w:rsidRPr="00BE085F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="00547E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982</w:t>
            </w:r>
          </w:p>
        </w:tc>
        <w:tc>
          <w:tcPr>
            <w:tcW w:w="270" w:type="dxa"/>
          </w:tcPr>
          <w:p w14:paraId="63CCF98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FF85" w14:textId="252AB6B0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711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270" w:type="dxa"/>
          </w:tcPr>
          <w:p w14:paraId="679069B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3511A9" w14:textId="4BB0EE22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547E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270" w:type="dxa"/>
          </w:tcPr>
          <w:p w14:paraId="50F35B5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49F88" w14:textId="6B82CBAB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0FB3" w:rsidRPr="00A33B81" w14:paraId="1C11BD0A" w14:textId="77777777" w:rsidTr="008D0FB3">
        <w:tc>
          <w:tcPr>
            <w:tcW w:w="1710" w:type="dxa"/>
          </w:tcPr>
          <w:p w14:paraId="6A5991D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นวนคร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170" w:type="dxa"/>
          </w:tcPr>
          <w:p w14:paraId="093BBC3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53B07A2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4ADA6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36AA3A2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869B2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F9FF1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BC788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915C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7576B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2583B3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5C7E2" w14:textId="77777777" w:rsidR="008D0FB3" w:rsidRPr="00BE085F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22DC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3DF52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6B426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E0302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533B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DFFF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FB3" w:rsidRPr="00A33B81" w14:paraId="02504C5A" w14:textId="77777777" w:rsidTr="008D0FB3">
        <w:tc>
          <w:tcPr>
            <w:tcW w:w="1710" w:type="dxa"/>
          </w:tcPr>
          <w:p w14:paraId="6F8DEA5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641746" w14:textId="4C49A4CA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44DDA21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9FEEA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3941DAA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42F32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76E45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722371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85F9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930A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27D357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79D1AD" w14:textId="77777777" w:rsidR="008D0FB3" w:rsidRPr="00BE085F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DCED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3C9C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14E7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4ACA77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05CF7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1B2B1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FB3" w:rsidRPr="00A33B81" w14:paraId="2235829B" w14:textId="77777777" w:rsidTr="008D0FB3">
        <w:tc>
          <w:tcPr>
            <w:tcW w:w="1710" w:type="dxa"/>
          </w:tcPr>
          <w:p w14:paraId="5D8DC10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ไทธนันต์</w:t>
            </w:r>
          </w:p>
        </w:tc>
        <w:tc>
          <w:tcPr>
            <w:tcW w:w="1170" w:type="dxa"/>
          </w:tcPr>
          <w:p w14:paraId="223238E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</w:t>
            </w:r>
          </w:p>
        </w:tc>
        <w:tc>
          <w:tcPr>
            <w:tcW w:w="809" w:type="dxa"/>
          </w:tcPr>
          <w:p w14:paraId="7BBECCB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1C0628B" w14:textId="639AE062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555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2C915539" w14:textId="366B85DA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8D0FB3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5E7F46AB" w14:textId="137EC29C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55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0" w:type="dxa"/>
          </w:tcPr>
          <w:p w14:paraId="53C6FB97" w14:textId="7250CBB5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897" w:type="dxa"/>
          </w:tcPr>
          <w:p w14:paraId="13AEB829" w14:textId="538F8950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30DBAA6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40887" w14:textId="7DC109BA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3" w:type="dxa"/>
          </w:tcPr>
          <w:p w14:paraId="5F68133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5D54F" w14:textId="49062FD1" w:rsidR="008D0FB3" w:rsidRPr="00BE085F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270" w:type="dxa"/>
          </w:tcPr>
          <w:p w14:paraId="78C5179B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278254" w14:textId="018EEEE4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270" w:type="dxa"/>
          </w:tcPr>
          <w:p w14:paraId="52BFB57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A0A398" w14:textId="083F663B" w:rsidR="008D0FB3" w:rsidRPr="00A33B81" w:rsidRDefault="00547EB8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B0B52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2056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D0FB3" w:rsidRPr="00A33B81" w14:paraId="41968624" w14:textId="77777777" w:rsidTr="008D0FB3">
        <w:tc>
          <w:tcPr>
            <w:tcW w:w="1710" w:type="dxa"/>
          </w:tcPr>
          <w:p w14:paraId="79E02D67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283AB1F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ECB3490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AC699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655C2B5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F8504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2C5DD4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1186408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274D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8AE6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21760B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50D6A" w14:textId="77777777" w:rsidR="008D0FB3" w:rsidRPr="00BE085F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406E4E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D48C29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1FB53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E397DD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5C4BC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995D2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0FB3" w:rsidRPr="00A33B81" w14:paraId="29794267" w14:textId="77777777" w:rsidTr="008D0FB3">
        <w:tc>
          <w:tcPr>
            <w:tcW w:w="1710" w:type="dxa"/>
          </w:tcPr>
          <w:p w14:paraId="2D74C270" w14:textId="2256F001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อาร์ อี เอ็น โคราช</w:t>
            </w:r>
          </w:p>
        </w:tc>
        <w:tc>
          <w:tcPr>
            <w:tcW w:w="1170" w:type="dxa"/>
          </w:tcPr>
          <w:p w14:paraId="73540E4A" w14:textId="7A9C9C6D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7AB51149" w14:textId="79A81709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0F6506A6" w14:textId="4A73914A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5559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1" w:type="dxa"/>
          </w:tcPr>
          <w:p w14:paraId="31BCBBCA" w14:textId="796C4F89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</w:tcPr>
          <w:p w14:paraId="307CF1AD" w14:textId="7FDAFA3C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E5559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900" w:type="dxa"/>
          </w:tcPr>
          <w:p w14:paraId="445043A7" w14:textId="47FC703B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750</w:t>
            </w:r>
          </w:p>
        </w:tc>
        <w:tc>
          <w:tcPr>
            <w:tcW w:w="897" w:type="dxa"/>
          </w:tcPr>
          <w:p w14:paraId="56403449" w14:textId="291817D7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ED04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822AD75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6552A5" w14:textId="3F7B1799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273" w:type="dxa"/>
          </w:tcPr>
          <w:p w14:paraId="7B20689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5880B5" w14:textId="26AE01C3" w:rsidR="008D0FB3" w:rsidRPr="00BE085F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547E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270" w:type="dxa"/>
          </w:tcPr>
          <w:p w14:paraId="4F4E674F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E2D73" w14:textId="79DCC2BE" w:rsidR="008D0FB3" w:rsidRPr="00A33B81" w:rsidRDefault="00067C94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D0F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270" w:type="dxa"/>
          </w:tcPr>
          <w:p w14:paraId="1F824FE6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3FEA18" w14:textId="0341A01B" w:rsidR="008D0FB3" w:rsidRPr="00A33B81" w:rsidRDefault="00547EB8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475C1" w14:textId="77777777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26618E" w14:textId="38CB2694" w:rsidR="008D0FB3" w:rsidRPr="00A33B81" w:rsidRDefault="008D0FB3" w:rsidP="008D0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24F23" w:rsidRPr="00A33B81" w14:paraId="224D0CD2" w14:textId="77777777" w:rsidTr="008D0FB3">
        <w:tc>
          <w:tcPr>
            <w:tcW w:w="1710" w:type="dxa"/>
          </w:tcPr>
          <w:p w14:paraId="31CD4FFF" w14:textId="60BB1296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เอนเนอร์ยี่ จำกัด</w:t>
            </w:r>
          </w:p>
        </w:tc>
        <w:tc>
          <w:tcPr>
            <w:tcW w:w="1170" w:type="dxa"/>
          </w:tcPr>
          <w:p w14:paraId="2C82B95D" w14:textId="6529F86F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2E0DE27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B5426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75C2119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2A687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F73C9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DBEA4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B8ABC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3757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50DD631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E560C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7E02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F112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309D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AC9DA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28B38E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7D4F0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1A74105A" w14:textId="77777777" w:rsidTr="008D0FB3">
        <w:tc>
          <w:tcPr>
            <w:tcW w:w="1710" w:type="dxa"/>
          </w:tcPr>
          <w:p w14:paraId="069CBA49" w14:textId="77777777" w:rsidR="00224F23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5A3371F" w14:textId="6D964AE4" w:rsidR="00224F23" w:rsidRPr="00A33B81" w:rsidRDefault="008D0FB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2186675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386973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</w:tcPr>
          <w:p w14:paraId="5B32349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199B6B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6C21A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C54C07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86E2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758C4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48F5155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FB484" w14:textId="77777777" w:rsidR="00224F23" w:rsidRPr="00BE085F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FD21F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CDDD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85F0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35226D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A91930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3835C8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4F23" w:rsidRPr="00A33B81" w14:paraId="3B279C8B" w14:textId="77777777" w:rsidTr="008D0FB3">
        <w:tc>
          <w:tcPr>
            <w:tcW w:w="1710" w:type="dxa"/>
          </w:tcPr>
          <w:p w14:paraId="46A4F40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4132D8C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56B25BF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3775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14:paraId="38DC339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4B2AC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769DF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DE54D60" w14:textId="4AA58CD5" w:rsidR="00224F23" w:rsidRPr="00A33B81" w:rsidRDefault="00067C94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635</w:t>
            </w:r>
            <w:r w:rsidR="00ED04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60D6530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3B6CBD" w14:textId="2562CA40" w:rsidR="00224F23" w:rsidRPr="00A33B81" w:rsidRDefault="00067C94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609</w:t>
            </w:r>
            <w:r w:rsidR="008D0F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943</w:t>
            </w:r>
          </w:p>
        </w:tc>
        <w:tc>
          <w:tcPr>
            <w:tcW w:w="273" w:type="dxa"/>
          </w:tcPr>
          <w:p w14:paraId="17C74F8D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43933D" w14:textId="07185BED" w:rsidR="00224F23" w:rsidRPr="00BE085F" w:rsidRDefault="00067C94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814</w:t>
            </w:r>
            <w:r w:rsidR="00547E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175</w:t>
            </w:r>
          </w:p>
        </w:tc>
        <w:tc>
          <w:tcPr>
            <w:tcW w:w="270" w:type="dxa"/>
          </w:tcPr>
          <w:p w14:paraId="3F745BC9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F1F294" w14:textId="42829B23" w:rsidR="00224F23" w:rsidRPr="00A33B81" w:rsidRDefault="00067C94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  <w:r w:rsidR="008D0F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270" w:type="dxa"/>
          </w:tcPr>
          <w:p w14:paraId="75F3F952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BB0ABD0" w14:textId="48FE0C1A" w:rsidR="00224F23" w:rsidRPr="00404EB2" w:rsidRDefault="00067C94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547E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  <w:tc>
          <w:tcPr>
            <w:tcW w:w="270" w:type="dxa"/>
          </w:tcPr>
          <w:p w14:paraId="33BC0921" w14:textId="77777777" w:rsidR="00224F23" w:rsidRPr="00A33B81" w:rsidRDefault="00224F2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7042A" w14:textId="1FBFE3F1" w:rsidR="00224F23" w:rsidRPr="003C62EB" w:rsidRDefault="008D0FB3" w:rsidP="00224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9AD5FCD" w14:textId="77777777" w:rsidR="0064247E" w:rsidRPr="007663F9" w:rsidRDefault="0064247E" w:rsidP="0064247E">
      <w:pPr>
        <w:pStyle w:val="FSBlank"/>
        <w:rPr>
          <w:sz w:val="30"/>
          <w:szCs w:val="30"/>
        </w:rPr>
      </w:pPr>
    </w:p>
    <w:p w14:paraId="0B413D7A" w14:textId="4220C2C2" w:rsidR="0064247E" w:rsidRPr="008C010D" w:rsidRDefault="00141065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60E02A7D" w14:textId="77777777" w:rsidR="0064247E" w:rsidRPr="007663F9" w:rsidRDefault="0064247E" w:rsidP="0064247E">
      <w:pPr>
        <w:pStyle w:val="FSBlank"/>
        <w:ind w:left="0"/>
        <w:rPr>
          <w:sz w:val="30"/>
          <w:szCs w:val="30"/>
        </w:rPr>
      </w:pPr>
    </w:p>
    <w:p w14:paraId="12CAEDF5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34724587" w:rsidR="00EA5EC7" w:rsidRPr="0012538E" w:rsidRDefault="00067C94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067C94"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EB7395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77777777" w:rsidR="00EA5EC7" w:rsidRPr="00D51E29" w:rsidRDefault="00EA5EC7" w:rsidP="00EA5EC7">
      <w:pPr>
        <w:pStyle w:val="FSBlank"/>
        <w:rPr>
          <w:sz w:val="30"/>
          <w:szCs w:val="30"/>
        </w:rPr>
      </w:pPr>
    </w:p>
    <w:p w14:paraId="74E7B2C0" w14:textId="63FC8A79" w:rsidR="00580863" w:rsidRDefault="00580863" w:rsidP="00580863">
      <w:pPr>
        <w:pStyle w:val="FSContent"/>
      </w:pPr>
      <w:r w:rsidRPr="004A6E9C">
        <w:rPr>
          <w:b/>
          <w:cs/>
        </w:rPr>
        <w:t>ก</w:t>
      </w:r>
      <w:r w:rsidRPr="004A6E9C">
        <w:rPr>
          <w:cs/>
        </w:rPr>
        <w:t>ารซื้อ จำหน่าย และโอน</w:t>
      </w:r>
      <w:r w:rsidRPr="004A6E9C">
        <w:rPr>
          <w:rFonts w:hint="cs"/>
          <w:cs/>
        </w:rPr>
        <w:t>ที่ดิน อาคารและ</w:t>
      </w:r>
      <w:r w:rsidRPr="004A6E9C">
        <w:rPr>
          <w:cs/>
        </w:rPr>
        <w:t>อุปกรณ์</w:t>
      </w:r>
      <w:r w:rsidR="00847EFC">
        <w:rPr>
          <w:rFonts w:hint="cs"/>
          <w:cs/>
        </w:rPr>
        <w:t>ใน</w:t>
      </w:r>
      <w:r w:rsidRPr="004A6E9C">
        <w:rPr>
          <w:b/>
          <w:cs/>
        </w:rPr>
        <w:t>ระหว่าง</w:t>
      </w:r>
      <w:r>
        <w:rPr>
          <w:cs/>
        </w:rPr>
        <w:t>งวด</w:t>
      </w:r>
      <w:r w:rsidR="004E59A4">
        <w:rPr>
          <w:rFonts w:hint="cs"/>
          <w:cs/>
        </w:rPr>
        <w:t>เก้า</w:t>
      </w:r>
      <w:r w:rsidR="00DA4085">
        <w:rPr>
          <w:rFonts w:hint="cs"/>
          <w:cs/>
        </w:rPr>
        <w:t>เดือน</w:t>
      </w:r>
      <w:r w:rsidRPr="004A6E9C">
        <w:rPr>
          <w:cs/>
        </w:rPr>
        <w:t>สิ้นสุดวันที่</w:t>
      </w:r>
      <w:r w:rsidR="00A57FA3">
        <w:t xml:space="preserve"> </w:t>
      </w:r>
      <w:r w:rsidR="00067C94" w:rsidRPr="00067C94">
        <w:t>30</w:t>
      </w:r>
      <w:r w:rsidR="00060CCF">
        <w:t xml:space="preserve"> </w:t>
      </w:r>
      <w:r w:rsidR="004E59A4">
        <w:rPr>
          <w:rFonts w:hint="cs"/>
          <w:cs/>
        </w:rPr>
        <w:t>กันยา</w:t>
      </w:r>
      <w:r w:rsidR="00060CCF">
        <w:rPr>
          <w:rFonts w:hint="cs"/>
          <w:cs/>
        </w:rPr>
        <w:t>ยน</w:t>
      </w:r>
      <w:r w:rsidR="008D44FB">
        <w:rPr>
          <w:rFonts w:hint="cs"/>
          <w:cs/>
        </w:rPr>
        <w:t xml:space="preserve"> </w:t>
      </w:r>
      <w:r w:rsidR="00067C94" w:rsidRPr="00067C94">
        <w:t>2564</w:t>
      </w:r>
      <w:r>
        <w:rPr>
          <w:rFonts w:hint="cs"/>
          <w:cs/>
        </w:rPr>
        <w:t xml:space="preserve"> มี</w:t>
      </w:r>
      <w:r w:rsidRPr="004A6E9C">
        <w:rPr>
          <w:cs/>
        </w:rPr>
        <w:t>ดังนี้</w:t>
      </w:r>
    </w:p>
    <w:p w14:paraId="77C16C0E" w14:textId="77777777" w:rsidR="00580863" w:rsidRPr="00D51E29" w:rsidRDefault="00580863" w:rsidP="00580863">
      <w:pPr>
        <w:pStyle w:val="FSContent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081"/>
        <w:gridCol w:w="272"/>
        <w:gridCol w:w="1170"/>
        <w:gridCol w:w="270"/>
        <w:gridCol w:w="1081"/>
        <w:gridCol w:w="270"/>
        <w:gridCol w:w="1170"/>
      </w:tblGrid>
      <w:tr w:rsidR="00F93567" w:rsidRPr="00A61BFB" w14:paraId="1F792386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71414951" w14:textId="77777777" w:rsidR="00F93567" w:rsidRPr="00A61BFB" w:rsidRDefault="00F93567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70A68B7A" w14:textId="3E195532" w:rsidR="00F93567" w:rsidRPr="00A61BFB" w:rsidRDefault="008D44FB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4041CC9E" w14:textId="77777777" w:rsidR="00F93567" w:rsidRPr="00A61BFB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3753A8A2" w14:textId="77777777" w:rsidR="00F93567" w:rsidRPr="00A61BFB" w:rsidRDefault="00F93567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3567" w:rsidRPr="00A61BFB" w14:paraId="5F3A32DE" w14:textId="77777777" w:rsidTr="00A61BFB">
        <w:trPr>
          <w:trHeight w:val="1109"/>
          <w:tblHeader/>
        </w:trPr>
        <w:tc>
          <w:tcPr>
            <w:tcW w:w="2106" w:type="pct"/>
            <w:shd w:val="clear" w:color="auto" w:fill="auto"/>
          </w:tcPr>
          <w:p w14:paraId="055488E6" w14:textId="77777777" w:rsidR="00F93567" w:rsidRPr="00A61BFB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14A265" w14:textId="77777777" w:rsidR="00F93567" w:rsidRPr="00A61BFB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A6B112" w14:textId="77777777" w:rsidR="00F93567" w:rsidRPr="00A61BFB" w:rsidRDefault="00F93567" w:rsidP="00F93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EE3B1BE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26945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31506E0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  <w:shd w:val="clear" w:color="auto" w:fill="auto"/>
          </w:tcPr>
          <w:p w14:paraId="48B5873B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11C3B0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8D2E4B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7" w:type="pct"/>
            <w:shd w:val="clear" w:color="auto" w:fill="auto"/>
          </w:tcPr>
          <w:p w14:paraId="66360115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0D47CFD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CBC12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DBD43A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</w:tcPr>
          <w:p w14:paraId="70D8C1F1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9532D0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4CB1D91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93567" w:rsidRPr="00A61BFB" w14:paraId="492038F7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56BE5DC4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4" w:type="pct"/>
            <w:gridSpan w:val="7"/>
            <w:shd w:val="clear" w:color="auto" w:fill="auto"/>
          </w:tcPr>
          <w:p w14:paraId="6020105A" w14:textId="77777777" w:rsidR="00F93567" w:rsidRPr="00A61BFB" w:rsidRDefault="00F93567" w:rsidP="00F93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74B" w:rsidRPr="00A61BFB" w14:paraId="38FAD48F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0CB57279" w14:textId="144CEF4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ศูนย์การค้า</w:t>
            </w:r>
          </w:p>
        </w:tc>
        <w:tc>
          <w:tcPr>
            <w:tcW w:w="589" w:type="pct"/>
            <w:shd w:val="clear" w:color="auto" w:fill="auto"/>
          </w:tcPr>
          <w:p w14:paraId="27F538C4" w14:textId="3EFD0FA4" w:rsidR="0087374B" w:rsidRPr="00A61BFB" w:rsidRDefault="00067C94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48" w:type="pct"/>
            <w:shd w:val="clear" w:color="auto" w:fill="auto"/>
          </w:tcPr>
          <w:p w14:paraId="058F8283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6D8E7DC1" w14:textId="6D6B27D6" w:rsidR="0087374B" w:rsidRPr="00A61BFB" w:rsidRDefault="006D652F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E7B4EBA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2B87E18E" w14:textId="7DEC8E75" w:rsidR="0087374B" w:rsidRPr="00A61BFB" w:rsidRDefault="00067C94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47" w:type="pct"/>
            <w:shd w:val="clear" w:color="auto" w:fill="auto"/>
          </w:tcPr>
          <w:p w14:paraId="16E4CFF7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30B063A" w14:textId="45FDA486" w:rsidR="0087374B" w:rsidRPr="00A61BFB" w:rsidRDefault="006D652F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3869" w:rsidRPr="00A61BFB" w14:paraId="763385A7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6F686EB5" w14:textId="010DE79F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89" w:type="pct"/>
            <w:shd w:val="clear" w:color="auto" w:fill="auto"/>
          </w:tcPr>
          <w:p w14:paraId="146C0C38" w14:textId="704EF689" w:rsidR="00593869" w:rsidRPr="00A61BFB" w:rsidRDefault="00067C94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821C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48" w:type="pct"/>
            <w:shd w:val="clear" w:color="auto" w:fill="auto"/>
          </w:tcPr>
          <w:p w14:paraId="101D7A91" w14:textId="77777777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5F3C552" w14:textId="7A5BDA9D" w:rsidR="00593869" w:rsidRPr="00A61BFB" w:rsidRDefault="00821C3C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3E5C0EC" w14:textId="77777777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2026C0F4" w14:textId="4456E9B7" w:rsidR="00593869" w:rsidRPr="00A61BFB" w:rsidRDefault="00821C3C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9C5125B" w14:textId="77777777" w:rsidR="00593869" w:rsidRPr="00A61BFB" w:rsidRDefault="00593869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85DEBFF" w14:textId="5550F25D" w:rsidR="00593869" w:rsidRPr="00A61BFB" w:rsidRDefault="00821C3C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18DD" w:rsidRPr="00A61BFB" w14:paraId="6CFF60F1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1343C6D2" w14:textId="54023C66" w:rsidR="00D418DD" w:rsidRDefault="00D418DD" w:rsidP="00D41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89" w:type="pct"/>
            <w:shd w:val="clear" w:color="auto" w:fill="auto"/>
          </w:tcPr>
          <w:p w14:paraId="2A2F1665" w14:textId="73C2564E" w:rsidR="00D418DD" w:rsidRDefault="00067C94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8" w:type="pct"/>
            <w:shd w:val="clear" w:color="auto" w:fill="auto"/>
          </w:tcPr>
          <w:p w14:paraId="6B7AEBB1" w14:textId="77777777" w:rsidR="00D418DD" w:rsidRPr="00A61BFB" w:rsidRDefault="00D418D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65B0DEAF" w14:textId="0B2531C7" w:rsidR="00D418DD" w:rsidRDefault="00821C3C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D5BC34E" w14:textId="77777777" w:rsidR="00D418DD" w:rsidRPr="00A61BFB" w:rsidRDefault="00D418D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5460581C" w14:textId="22DA26A4" w:rsidR="00D418DD" w:rsidRDefault="00067C94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7" w:type="pct"/>
            <w:shd w:val="clear" w:color="auto" w:fill="auto"/>
          </w:tcPr>
          <w:p w14:paraId="0F20FCAC" w14:textId="77777777" w:rsidR="00D418DD" w:rsidRPr="00A61BFB" w:rsidRDefault="00D418D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F8A056F" w14:textId="1F5E9920" w:rsidR="00D418DD" w:rsidRDefault="00821C3C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74B" w:rsidRPr="00A61BFB" w14:paraId="58442758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09A1CE2E" w14:textId="4D8A59D3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9" w:type="pct"/>
            <w:shd w:val="clear" w:color="auto" w:fill="auto"/>
          </w:tcPr>
          <w:p w14:paraId="1F6F7216" w14:textId="4C305A60" w:rsidR="0087374B" w:rsidRPr="00A61BFB" w:rsidRDefault="00067C94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7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48" w:type="pct"/>
            <w:shd w:val="clear" w:color="auto" w:fill="auto"/>
          </w:tcPr>
          <w:p w14:paraId="11787263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4C902E0" w14:textId="61651845" w:rsidR="0087374B" w:rsidRPr="00A61BFB" w:rsidRDefault="00B07E1F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3E802D15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564E5312" w14:textId="2238EBD0" w:rsidR="0087374B" w:rsidRPr="00A61BFB" w:rsidRDefault="00067C94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7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034</w:t>
            </w:r>
          </w:p>
        </w:tc>
        <w:tc>
          <w:tcPr>
            <w:tcW w:w="147" w:type="pct"/>
            <w:shd w:val="clear" w:color="auto" w:fill="auto"/>
          </w:tcPr>
          <w:p w14:paraId="15D5CE94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662D2F7" w14:textId="7F99890E" w:rsidR="0087374B" w:rsidRPr="00A61BFB" w:rsidRDefault="00B07E1F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374B" w:rsidRPr="00A61BFB" w14:paraId="6E40C993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4BFFBBCC" w14:textId="05C6AA45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589" w:type="pct"/>
            <w:shd w:val="clear" w:color="auto" w:fill="auto"/>
          </w:tcPr>
          <w:p w14:paraId="2CD47028" w14:textId="15D697BC" w:rsidR="0087374B" w:rsidRPr="00A61BFB" w:rsidRDefault="00067C94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20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8" w:type="pct"/>
            <w:shd w:val="clear" w:color="auto" w:fill="auto"/>
          </w:tcPr>
          <w:p w14:paraId="6CDF6959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1D96BB9" w14:textId="463B1BDE" w:rsidR="0087374B" w:rsidRPr="00A61BFB" w:rsidRDefault="00820EF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D0683BB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1DF86983" w14:textId="7ABB07C5" w:rsidR="0087374B" w:rsidRPr="00A61BFB" w:rsidRDefault="00067C94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820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7" w:type="pct"/>
            <w:shd w:val="clear" w:color="auto" w:fill="auto"/>
          </w:tcPr>
          <w:p w14:paraId="5DF4927E" w14:textId="77777777" w:rsidR="0087374B" w:rsidRPr="00A61BFB" w:rsidRDefault="0087374B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AA4C5B1" w14:textId="66279806" w:rsidR="0087374B" w:rsidRPr="00A61BFB" w:rsidRDefault="00820EFD" w:rsidP="00873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1A947500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214EBE49" w14:textId="5B98A7B8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  <w:r w:rsidRPr="00A61B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และระบบป้องกันอุทกภัย</w:t>
            </w:r>
          </w:p>
        </w:tc>
        <w:tc>
          <w:tcPr>
            <w:tcW w:w="589" w:type="pct"/>
            <w:shd w:val="clear" w:color="auto" w:fill="auto"/>
          </w:tcPr>
          <w:p w14:paraId="64E6C844" w14:textId="46AD296C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20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48" w:type="pct"/>
            <w:shd w:val="clear" w:color="auto" w:fill="auto"/>
          </w:tcPr>
          <w:p w14:paraId="049DB911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31D164EB" w14:textId="4097BD45" w:rsidR="00D21337" w:rsidRPr="00A61BFB" w:rsidRDefault="00820EF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919577F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6C3E91F4" w14:textId="2F7598C0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820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47" w:type="pct"/>
            <w:shd w:val="clear" w:color="auto" w:fill="auto"/>
          </w:tcPr>
          <w:p w14:paraId="37723048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2B310B3" w14:textId="69FDD92B" w:rsidR="00D21337" w:rsidRPr="00A61BFB" w:rsidRDefault="00820EF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79A0BAAC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743647A0" w14:textId="2096B6C1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9" w:type="pct"/>
            <w:shd w:val="clear" w:color="auto" w:fill="auto"/>
          </w:tcPr>
          <w:p w14:paraId="6166B48B" w14:textId="51965DDC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20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48" w:type="pct"/>
            <w:shd w:val="clear" w:color="auto" w:fill="auto"/>
          </w:tcPr>
          <w:p w14:paraId="3C29163B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F46B831" w14:textId="5ADAC9CF" w:rsidR="00D21337" w:rsidRPr="00A61BFB" w:rsidRDefault="00820EF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714F2B7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9B011D2" w14:textId="4066F027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20E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47" w:type="pct"/>
            <w:shd w:val="clear" w:color="auto" w:fill="auto"/>
          </w:tcPr>
          <w:p w14:paraId="22A8A019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3A12ADC2" w14:textId="38608FC1" w:rsidR="00D21337" w:rsidRPr="00A61BFB" w:rsidRDefault="00820EF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231C1989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26265877" w14:textId="0D37F12E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9" w:type="pct"/>
            <w:shd w:val="clear" w:color="auto" w:fill="auto"/>
          </w:tcPr>
          <w:p w14:paraId="281C8A00" w14:textId="58180EF5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8" w:type="pct"/>
            <w:shd w:val="clear" w:color="auto" w:fill="auto"/>
          </w:tcPr>
          <w:p w14:paraId="69E6E163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5961866E" w14:textId="190BBBFB" w:rsidR="00D21337" w:rsidRPr="00A61BFB" w:rsidRDefault="00820EF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D6F0048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766A8738" w14:textId="379F1471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7" w:type="pct"/>
            <w:shd w:val="clear" w:color="auto" w:fill="auto"/>
          </w:tcPr>
          <w:p w14:paraId="6FD270F8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744BD39" w14:textId="6AD0251B" w:rsidR="00D21337" w:rsidRPr="00A61BFB" w:rsidRDefault="00820EFD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1337" w:rsidRPr="00A61BFB" w14:paraId="1D1CA9A9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7571688A" w14:textId="4790FB1B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BF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9" w:type="pct"/>
            <w:shd w:val="clear" w:color="auto" w:fill="auto"/>
          </w:tcPr>
          <w:p w14:paraId="1AC46B79" w14:textId="1600562D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73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148" w:type="pct"/>
            <w:shd w:val="clear" w:color="auto" w:fill="auto"/>
          </w:tcPr>
          <w:p w14:paraId="7C5BC5D0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shd w:val="clear" w:color="auto" w:fill="auto"/>
          </w:tcPr>
          <w:p w14:paraId="67C0B9FE" w14:textId="0FC83616" w:rsidR="00D21337" w:rsidRPr="00A61BFB" w:rsidRDefault="00EF0A80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C73F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67AC21CF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shd w:val="clear" w:color="auto" w:fill="auto"/>
          </w:tcPr>
          <w:p w14:paraId="5199E88D" w14:textId="03C2A8D4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434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745</w:t>
            </w:r>
          </w:p>
        </w:tc>
        <w:tc>
          <w:tcPr>
            <w:tcW w:w="147" w:type="pct"/>
            <w:shd w:val="clear" w:color="auto" w:fill="auto"/>
          </w:tcPr>
          <w:p w14:paraId="187B47B6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C7AC677" w14:textId="50319B3C" w:rsidR="00D21337" w:rsidRPr="00A61BFB" w:rsidRDefault="00EF0A80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434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21337" w:rsidRPr="00A61BFB" w14:paraId="4565DA8B" w14:textId="77777777" w:rsidTr="00A61BFB">
        <w:trPr>
          <w:tblHeader/>
        </w:trPr>
        <w:tc>
          <w:tcPr>
            <w:tcW w:w="2106" w:type="pct"/>
            <w:shd w:val="clear" w:color="auto" w:fill="auto"/>
          </w:tcPr>
          <w:p w14:paraId="18751C70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B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0A77D" w14:textId="69F6BD06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="00C73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48" w:type="pct"/>
            <w:shd w:val="clear" w:color="auto" w:fill="auto"/>
          </w:tcPr>
          <w:p w14:paraId="62B64617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BDED7" w14:textId="6E768952" w:rsidR="00D21337" w:rsidRPr="00A61BFB" w:rsidRDefault="006F2050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C73F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7C94"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D908299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70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EECAB" w14:textId="21CAA027" w:rsidR="00D21337" w:rsidRPr="00A61BFB" w:rsidRDefault="00067C94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643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147" w:type="pct"/>
            <w:shd w:val="clear" w:color="auto" w:fill="auto"/>
          </w:tcPr>
          <w:p w14:paraId="37FA21BB" w14:textId="77777777" w:rsidR="00D21337" w:rsidRPr="00A61BFB" w:rsidRDefault="00D21337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ECD2F6" w14:textId="26417C8C" w:rsidR="00D21337" w:rsidRPr="00A61BFB" w:rsidRDefault="006F2050" w:rsidP="00D21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067C94"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6434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67C94" w:rsidRPr="00067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5FEBA51" w14:textId="77777777" w:rsidR="00B228CA" w:rsidRDefault="00B228CA" w:rsidP="00B43AE3">
      <w:pPr>
        <w:pStyle w:val="FSBlank"/>
        <w:rPr>
          <w:sz w:val="30"/>
          <w:szCs w:val="30"/>
        </w:rPr>
      </w:pPr>
    </w:p>
    <w:p w14:paraId="05876756" w14:textId="678D36C8" w:rsidR="00B43AE3" w:rsidRDefault="00B43AE3" w:rsidP="00B43AE3">
      <w:pPr>
        <w:pStyle w:val="FSBlank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BC10E4">
        <w:rPr>
          <w:rFonts w:hint="cs"/>
          <w:sz w:val="30"/>
          <w:szCs w:val="30"/>
          <w:cs/>
        </w:rPr>
        <w:t>ในระหว่างงวด</w:t>
      </w:r>
      <w:r w:rsidR="004E59A4">
        <w:rPr>
          <w:rFonts w:hint="cs"/>
          <w:sz w:val="30"/>
          <w:szCs w:val="30"/>
          <w:cs/>
        </w:rPr>
        <w:t>เก้า</w:t>
      </w:r>
      <w:r w:rsidR="00BC10E4">
        <w:rPr>
          <w:rFonts w:hint="cs"/>
          <w:sz w:val="30"/>
          <w:szCs w:val="30"/>
          <w:cs/>
        </w:rPr>
        <w:t>เดือนสิ้นสุด</w:t>
      </w:r>
      <w:r w:rsidR="00BC10E4" w:rsidRPr="00060CCF">
        <w:rPr>
          <w:rFonts w:hint="cs"/>
          <w:sz w:val="30"/>
          <w:szCs w:val="30"/>
          <w:cs/>
        </w:rPr>
        <w:t xml:space="preserve">วันที่ </w:t>
      </w:r>
      <w:r w:rsidR="00067C94" w:rsidRPr="00067C94">
        <w:rPr>
          <w:sz w:val="30"/>
          <w:szCs w:val="30"/>
        </w:rPr>
        <w:t>30</w:t>
      </w:r>
      <w:r w:rsidR="00060CCF" w:rsidRPr="00060CCF">
        <w:rPr>
          <w:sz w:val="30"/>
          <w:szCs w:val="30"/>
        </w:rPr>
        <w:t xml:space="preserve"> </w:t>
      </w:r>
      <w:r w:rsidR="004E59A4">
        <w:rPr>
          <w:rFonts w:hint="cs"/>
          <w:sz w:val="30"/>
          <w:szCs w:val="30"/>
          <w:cs/>
        </w:rPr>
        <w:t>กันยา</w:t>
      </w:r>
      <w:r w:rsidR="00060CCF" w:rsidRPr="00060CCF">
        <w:rPr>
          <w:rFonts w:hint="cs"/>
          <w:sz w:val="30"/>
          <w:szCs w:val="30"/>
          <w:cs/>
        </w:rPr>
        <w:t>ยน</w:t>
      </w:r>
      <w:r w:rsidR="00060CCF">
        <w:rPr>
          <w:sz w:val="30"/>
          <w:szCs w:val="30"/>
        </w:rPr>
        <w:t xml:space="preserve"> </w:t>
      </w:r>
      <w:r w:rsidR="00067C94" w:rsidRPr="00067C94">
        <w:rPr>
          <w:sz w:val="30"/>
          <w:szCs w:val="30"/>
        </w:rPr>
        <w:t>2564</w:t>
      </w:r>
      <w:r w:rsidR="00BC10E4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มีดังนี้</w:t>
      </w:r>
    </w:p>
    <w:p w14:paraId="3693F043" w14:textId="77777777" w:rsidR="00B43AE3" w:rsidRPr="00D51E29" w:rsidRDefault="00B43AE3" w:rsidP="00B43AE3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1"/>
        <w:gridCol w:w="1799"/>
      </w:tblGrid>
      <w:tr w:rsidR="00B43AE3" w:rsidRPr="00A16777" w14:paraId="06A406A0" w14:textId="77777777" w:rsidTr="00766959">
        <w:trPr>
          <w:tblHeader/>
        </w:trPr>
        <w:tc>
          <w:tcPr>
            <w:tcW w:w="4020" w:type="pct"/>
            <w:shd w:val="clear" w:color="auto" w:fill="auto"/>
          </w:tcPr>
          <w:p w14:paraId="6474FFA6" w14:textId="7777777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7805DD1" w14:textId="7777777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29C04F4" w14:textId="28ADF03F" w:rsidR="00B43AE3" w:rsidRPr="009E1667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0676B905" w14:textId="77777777" w:rsid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13A4A705" w14:textId="77777777" w:rsid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EA8391E" w14:textId="77777777" w:rsidR="00B43AE3" w:rsidRPr="00D57F65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43AE3" w:rsidRPr="00A16777" w14:paraId="17926508" w14:textId="77777777" w:rsidTr="00766959">
        <w:trPr>
          <w:tblHeader/>
        </w:trPr>
        <w:tc>
          <w:tcPr>
            <w:tcW w:w="4020" w:type="pct"/>
            <w:shd w:val="clear" w:color="auto" w:fill="auto"/>
          </w:tcPr>
          <w:p w14:paraId="5D9EC99E" w14:textId="7777777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2FA993A8" w14:textId="77777777" w:rsid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AE3" w:rsidRPr="00494CD6" w14:paraId="2F7FA108" w14:textId="77777777" w:rsidTr="00766959">
        <w:tc>
          <w:tcPr>
            <w:tcW w:w="4020" w:type="pct"/>
            <w:shd w:val="clear" w:color="auto" w:fill="auto"/>
          </w:tcPr>
          <w:p w14:paraId="663AA4F1" w14:textId="2E44020D" w:rsidR="00B43AE3" w:rsidRPr="003C47FE" w:rsidRDefault="00B43AE3" w:rsidP="00766959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067C94" w:rsidRPr="00067C9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="00067C94" w:rsidRPr="00067C94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980" w:type="pct"/>
            <w:shd w:val="clear" w:color="auto" w:fill="auto"/>
          </w:tcPr>
          <w:p w14:paraId="72D6A4DD" w14:textId="5E5C4D2D" w:rsidR="00B43AE3" w:rsidRPr="00DC0773" w:rsidRDefault="00067C94" w:rsidP="00F71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after="0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12</w:t>
            </w:r>
            <w:r w:rsidR="00D305C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B43AE3" w:rsidRPr="00494CD6" w14:paraId="5C3C3494" w14:textId="77777777" w:rsidTr="00B43AE3">
        <w:tc>
          <w:tcPr>
            <w:tcW w:w="4020" w:type="pct"/>
            <w:shd w:val="clear" w:color="auto" w:fill="auto"/>
          </w:tcPr>
          <w:p w14:paraId="4E51755D" w14:textId="0B9DA0EB" w:rsidR="00B43AE3" w:rsidRPr="003C47FE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980" w:type="pct"/>
            <w:shd w:val="clear" w:color="auto" w:fill="auto"/>
          </w:tcPr>
          <w:p w14:paraId="2610593D" w14:textId="345C4C5A" w:rsidR="00B43AE3" w:rsidRPr="00DC0773" w:rsidRDefault="00067C94" w:rsidP="003E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9</w:t>
            </w:r>
            <w:r w:rsidR="00FD6D77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706</w:t>
            </w:r>
          </w:p>
        </w:tc>
      </w:tr>
      <w:tr w:rsidR="00B43AE3" w:rsidRPr="00494CD6" w14:paraId="722BA846" w14:textId="77777777" w:rsidTr="00B43AE3">
        <w:tc>
          <w:tcPr>
            <w:tcW w:w="4020" w:type="pct"/>
            <w:shd w:val="clear" w:color="auto" w:fill="auto"/>
          </w:tcPr>
          <w:p w14:paraId="0CB9ED2E" w14:textId="5811260B" w:rsidR="00B43AE3" w:rsidRPr="003C47FE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980" w:type="pct"/>
            <w:shd w:val="clear" w:color="auto" w:fill="auto"/>
          </w:tcPr>
          <w:p w14:paraId="53CCC844" w14:textId="0B9767A2" w:rsidR="00B43AE3" w:rsidRPr="00DC0773" w:rsidRDefault="00FD6D77" w:rsidP="003E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338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3AE3" w:rsidRPr="00494CD6" w14:paraId="3C718134" w14:textId="77777777" w:rsidTr="00B43AE3">
        <w:tc>
          <w:tcPr>
            <w:tcW w:w="4020" w:type="pct"/>
            <w:shd w:val="clear" w:color="auto" w:fill="auto"/>
          </w:tcPr>
          <w:p w14:paraId="501EC6CA" w14:textId="1D498857" w:rsidR="00B43AE3" w:rsidRDefault="00B43AE3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3A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</w:tcPr>
          <w:p w14:paraId="47BD18E9" w14:textId="502FCD45" w:rsidR="00B43AE3" w:rsidRPr="00DC0773" w:rsidRDefault="00FD6D77" w:rsidP="003E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/>
              <w:ind w:left="-108" w:right="1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819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3AE3" w:rsidRPr="00F20B0B" w14:paraId="1D414469" w14:textId="77777777" w:rsidTr="00766959">
        <w:tc>
          <w:tcPr>
            <w:tcW w:w="4020" w:type="pct"/>
            <w:shd w:val="clear" w:color="auto" w:fill="auto"/>
          </w:tcPr>
          <w:p w14:paraId="0FE381E4" w14:textId="268A23F8" w:rsidR="00B43AE3" w:rsidRPr="00B43AE3" w:rsidRDefault="00B43AE3" w:rsidP="00766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3A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60C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E59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060C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B43A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67C94"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AB011" w14:textId="177D30DE" w:rsidR="00B43AE3" w:rsidRPr="003E6BB3" w:rsidRDefault="00067C94" w:rsidP="003E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after="0"/>
              <w:ind w:left="-108" w:right="1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FD6D7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</w:tr>
    </w:tbl>
    <w:p w14:paraId="42406104" w14:textId="7ED03CF2" w:rsidR="00F11E04" w:rsidRDefault="00F11E04" w:rsidP="00580863">
      <w:pPr>
        <w:pStyle w:val="FSContent"/>
      </w:pPr>
      <w:r>
        <w:rPr>
          <w:rFonts w:hint="cs"/>
          <w:cs/>
        </w:rPr>
        <w:lastRenderedPageBreak/>
        <w:t xml:space="preserve">ในระหว่างปี </w:t>
      </w:r>
      <w:r w:rsidR="00067C94" w:rsidRPr="00067C94">
        <w:t>2564</w:t>
      </w:r>
      <w:r>
        <w:t xml:space="preserve"> </w:t>
      </w:r>
      <w:r>
        <w:rPr>
          <w:rFonts w:hint="cs"/>
          <w:cs/>
        </w:rPr>
        <w:t xml:space="preserve">บริษัทได้ทำสัญญาเช่ายานพาหนะเป็นระยะเวลา </w:t>
      </w:r>
      <w:r w:rsidR="00067C94" w:rsidRPr="00067C94">
        <w:t>4</w:t>
      </w:r>
      <w:r>
        <w:t xml:space="preserve"> </w:t>
      </w:r>
      <w:r>
        <w:rPr>
          <w:rFonts w:hint="cs"/>
          <w:cs/>
        </w:rPr>
        <w:t>ปี โดยได้รับรู้</w:t>
      </w:r>
      <w:r w:rsidRPr="00F11E04">
        <w:rPr>
          <w:cs/>
        </w:rPr>
        <w:t xml:space="preserve">สินทรัพย์สิทธิการใช้และหนี้สินตามสัญญาเช่าเป็นจำนวน </w:t>
      </w:r>
      <w:r w:rsidR="00067C94" w:rsidRPr="00067C94">
        <w:t>9</w:t>
      </w:r>
      <w:r w:rsidR="00787CCC">
        <w:t>.</w:t>
      </w:r>
      <w:r w:rsidR="00067C94" w:rsidRPr="00067C94">
        <w:t>7</w:t>
      </w:r>
      <w:r w:rsidRPr="00F11E04">
        <w:t xml:space="preserve"> </w:t>
      </w:r>
      <w:r w:rsidRPr="00F11E04">
        <w:rPr>
          <w:cs/>
        </w:rPr>
        <w:t xml:space="preserve">ล้านบาทและ </w:t>
      </w:r>
      <w:r w:rsidR="00067C94" w:rsidRPr="00067C94">
        <w:t>7</w:t>
      </w:r>
      <w:r w:rsidR="00787CCC">
        <w:t>.</w:t>
      </w:r>
      <w:r w:rsidR="00067C94" w:rsidRPr="00067C94">
        <w:t>5</w:t>
      </w:r>
      <w:r w:rsidRPr="00F11E04">
        <w:t xml:space="preserve"> </w:t>
      </w:r>
      <w:r w:rsidRPr="00F11E04">
        <w:rPr>
          <w:cs/>
        </w:rPr>
        <w:t>ล้านบาท ตามลำดับ</w:t>
      </w:r>
    </w:p>
    <w:p w14:paraId="4B4A851A" w14:textId="77777777" w:rsidR="00D51E29" w:rsidRDefault="00D51E29" w:rsidP="00580863">
      <w:pPr>
        <w:pStyle w:val="FSContent"/>
        <w:rPr>
          <w:cs/>
        </w:rPr>
      </w:pPr>
    </w:p>
    <w:p w14:paraId="30086370" w14:textId="5B3250FF" w:rsidR="00EA5EC7" w:rsidRDefault="00B438A3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color w:val="FF00FF"/>
          <w:sz w:val="30"/>
          <w:szCs w:val="30"/>
        </w:rPr>
        <w:tab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144226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="00EA5EC7"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56C86D84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77777777" w:rsidR="007C52FE" w:rsidRPr="00506DE7" w:rsidRDefault="007C52FE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4"/>
        <w:gridCol w:w="269"/>
        <w:gridCol w:w="1192"/>
        <w:gridCol w:w="270"/>
        <w:gridCol w:w="1168"/>
        <w:gridCol w:w="270"/>
        <w:gridCol w:w="1074"/>
      </w:tblGrid>
      <w:tr w:rsidR="008D44FB" w:rsidRPr="003C47FE" w14:paraId="582ABF7B" w14:textId="77777777" w:rsidTr="008D44FB">
        <w:trPr>
          <w:cantSplit/>
        </w:trPr>
        <w:tc>
          <w:tcPr>
            <w:tcW w:w="2006" w:type="pct"/>
          </w:tcPr>
          <w:p w14:paraId="6CBE75A0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1B36333" w14:textId="2172CA48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9F180E8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0EB14E9" w14:textId="6B4A4C3E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558DCCD7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BF835AA" w14:textId="0A5D384C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C2F8CBB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36B0D6" w14:textId="07F62E5C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4FB" w:rsidRPr="003C47FE" w14:paraId="0BACB36B" w14:textId="77777777" w:rsidTr="008D44FB">
        <w:trPr>
          <w:cantSplit/>
        </w:trPr>
        <w:tc>
          <w:tcPr>
            <w:tcW w:w="2006" w:type="pct"/>
          </w:tcPr>
          <w:p w14:paraId="763F8366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DA0CC66" w14:textId="4BC6FECD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CCE5812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157D7C" w14:textId="1C5BE022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</w:t>
            </w:r>
          </w:p>
        </w:tc>
        <w:tc>
          <w:tcPr>
            <w:tcW w:w="147" w:type="pct"/>
          </w:tcPr>
          <w:p w14:paraId="5A7BDACF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860C17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D8AC6D8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FFB02F0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4FB" w:rsidRPr="003C47FE" w14:paraId="49FB02E3" w14:textId="77777777" w:rsidTr="008D44FB">
        <w:trPr>
          <w:cantSplit/>
        </w:trPr>
        <w:tc>
          <w:tcPr>
            <w:tcW w:w="2006" w:type="pct"/>
          </w:tcPr>
          <w:p w14:paraId="524D3005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6380F1F" w14:textId="2C29E5BA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FA91A43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5615BDF" w14:textId="0BB24AB4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เงินลงทุนตาม</w:t>
            </w:r>
          </w:p>
        </w:tc>
        <w:tc>
          <w:tcPr>
            <w:tcW w:w="147" w:type="pct"/>
          </w:tcPr>
          <w:p w14:paraId="330E6A8E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B1A9CD5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6FF69A6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F84F014" w14:textId="77777777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44FB" w:rsidRPr="003C47FE" w14:paraId="7357B63F" w14:textId="77777777" w:rsidTr="008D44FB">
        <w:trPr>
          <w:cantSplit/>
        </w:trPr>
        <w:tc>
          <w:tcPr>
            <w:tcW w:w="2006" w:type="pct"/>
          </w:tcPr>
          <w:p w14:paraId="237C9BC4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7E7065CC" w14:textId="7F4C6C71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FE3AC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C21748E" w14:textId="5F92E547" w:rsidR="008D44FB" w:rsidRPr="00884D6D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4D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47" w:type="pct"/>
          </w:tcPr>
          <w:p w14:paraId="7A812F0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3A8F1F9" w14:textId="5D210273" w:rsidR="008D44FB" w:rsidRDefault="008D44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0A29" w:rsidRPr="003C47FE" w14:paraId="685FDE9D" w14:textId="77777777" w:rsidTr="008D44FB">
        <w:trPr>
          <w:cantSplit/>
        </w:trPr>
        <w:tc>
          <w:tcPr>
            <w:tcW w:w="2006" w:type="pct"/>
          </w:tcPr>
          <w:p w14:paraId="2319C7EC" w14:textId="77777777" w:rsidR="006F0A29" w:rsidRPr="003C47FE" w:rsidRDefault="006F0A29" w:rsidP="006F0A2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F1779A9" w14:textId="0586D5AB" w:rsidR="006F0A29" w:rsidRPr="003735FD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59A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6" w:type="pct"/>
          </w:tcPr>
          <w:p w14:paraId="32A30277" w14:textId="77777777" w:rsidR="006F0A29" w:rsidRPr="003C47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A2604E" w14:textId="769CB673" w:rsidR="006F0A29" w:rsidRPr="003735FD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A555858" w14:textId="77777777" w:rsidR="006F0A29" w:rsidRPr="003C47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2AF0CC" w14:textId="0BA14EAA" w:rsidR="006F0A29" w:rsidRPr="003735FD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59A4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2564B13B" w14:textId="77777777" w:rsidR="006F0A29" w:rsidRPr="003C47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2EFE639" w14:textId="10034243" w:rsidR="006F0A29" w:rsidRPr="003735FD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31</w:t>
            </w:r>
            <w:r w:rsidR="006F0A2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F0A2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D44FB" w:rsidRPr="003C47FE" w14:paraId="68C3FE75" w14:textId="77777777" w:rsidTr="008D44FB">
        <w:trPr>
          <w:cantSplit/>
        </w:trPr>
        <w:tc>
          <w:tcPr>
            <w:tcW w:w="2006" w:type="pct"/>
          </w:tcPr>
          <w:p w14:paraId="7B00C54B" w14:textId="77777777" w:rsidR="008D44FB" w:rsidRPr="003C47FE" w:rsidRDefault="008D44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79DD8DD" w14:textId="7EC21128" w:rsidR="008D44FB" w:rsidRPr="003C47FE" w:rsidRDefault="00067C94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2D9571A0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34CAB6" w14:textId="3F4DB602" w:rsidR="008D44FB" w:rsidRPr="003C47FE" w:rsidRDefault="00067C94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9517BD0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07B048" w14:textId="3CBEE514" w:rsidR="008D44FB" w:rsidRPr="003C47FE" w:rsidRDefault="00067C94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0028C35" w14:textId="77777777" w:rsidR="008D44FB" w:rsidRPr="003C47FE" w:rsidRDefault="008D44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C97CC2" w14:textId="4315E0D9" w:rsidR="008D44FB" w:rsidRPr="003C47FE" w:rsidRDefault="00067C94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F16FC" w:rsidRPr="003C47FE" w14:paraId="01350DD0" w14:textId="77777777" w:rsidTr="008D44FB">
        <w:trPr>
          <w:cantSplit/>
        </w:trPr>
        <w:tc>
          <w:tcPr>
            <w:tcW w:w="2006" w:type="pct"/>
          </w:tcPr>
          <w:p w14:paraId="4205C27E" w14:textId="77777777" w:rsidR="00FF16FC" w:rsidRPr="003C47FE" w:rsidRDefault="00FF16FC" w:rsidP="00FF16F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4" w:type="pct"/>
            <w:gridSpan w:val="7"/>
          </w:tcPr>
          <w:p w14:paraId="72033C81" w14:textId="77777777" w:rsidR="00FF16FC" w:rsidRPr="003C47FE" w:rsidRDefault="00FF16FC" w:rsidP="00FF1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748B" w:rsidRPr="003C47FE" w14:paraId="778831B2" w14:textId="77777777" w:rsidTr="008D44FB">
        <w:trPr>
          <w:cantSplit/>
        </w:trPr>
        <w:tc>
          <w:tcPr>
            <w:tcW w:w="2006" w:type="pct"/>
          </w:tcPr>
          <w:p w14:paraId="6B5F9C3B" w14:textId="33D22413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7" w:type="pct"/>
          </w:tcPr>
          <w:p w14:paraId="4DF98210" w14:textId="5AD20390" w:rsidR="0073748B" w:rsidRPr="003C47FE" w:rsidRDefault="00067C94" w:rsidP="00973EE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8821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6" w:type="pct"/>
          </w:tcPr>
          <w:p w14:paraId="77FF8423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07D3B3D" w14:textId="2AB15347" w:rsidR="0073748B" w:rsidRPr="003C47FE" w:rsidRDefault="00067C94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7" w:type="pct"/>
          </w:tcPr>
          <w:p w14:paraId="7F5644D6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9BAFFE" w14:textId="2C03CF55" w:rsidR="0073748B" w:rsidRPr="003C47FE" w:rsidRDefault="00067C94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88215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7" w:type="pct"/>
          </w:tcPr>
          <w:p w14:paraId="0EBB6CA2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432FA9" w14:textId="69D9EB76" w:rsidR="0073748B" w:rsidRPr="003C47FE" w:rsidRDefault="00067C94" w:rsidP="0073748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304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853</w:t>
            </w:r>
          </w:p>
        </w:tc>
      </w:tr>
      <w:tr w:rsidR="0073748B" w:rsidRPr="003C47FE" w14:paraId="10D21D7D" w14:textId="77777777" w:rsidTr="008D44FB">
        <w:trPr>
          <w:cantSplit/>
        </w:trPr>
        <w:tc>
          <w:tcPr>
            <w:tcW w:w="2006" w:type="pct"/>
          </w:tcPr>
          <w:p w14:paraId="3EE7688F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EA30932" w14:textId="5557AAC3" w:rsidR="0073748B" w:rsidRPr="002E6E2F" w:rsidRDefault="00D10918" w:rsidP="00973EE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B1051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  <w:r w:rsidR="00AC56D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FA4956F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805AE19" w14:textId="276DC8D2" w:rsidR="0073748B" w:rsidRPr="00C108B2" w:rsidRDefault="0073748B" w:rsidP="0073748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F4C8B4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C47023" w14:textId="4CB077FF" w:rsidR="0073748B" w:rsidRPr="00DE0AD0" w:rsidRDefault="00AC56D2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18</w:t>
            </w:r>
            <w:r w:rsidR="00B1051B"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432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EEB40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363A588" w14:textId="42E7B293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644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3748B" w:rsidRPr="003C47FE" w14:paraId="33D3FDC8" w14:textId="77777777" w:rsidTr="008D44FB">
        <w:trPr>
          <w:cantSplit/>
        </w:trPr>
        <w:tc>
          <w:tcPr>
            <w:tcW w:w="2006" w:type="pct"/>
          </w:tcPr>
          <w:p w14:paraId="67C1F809" w14:textId="77A9D41B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E59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6F0A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067C94"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75550E1" w14:textId="0119AAA3" w:rsidR="0073748B" w:rsidRPr="00973EE9" w:rsidRDefault="00067C94" w:rsidP="00973EE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261</w:t>
            </w:r>
            <w:r w:rsidR="00156AD5" w:rsidRPr="00973E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46" w:type="pct"/>
          </w:tcPr>
          <w:p w14:paraId="3F0C98E3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520B70" w14:textId="0C3E2F69" w:rsidR="0073748B" w:rsidRPr="003C47FE" w:rsidRDefault="00067C94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238DB2C3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FABF9" w14:textId="733CFB71" w:rsidR="0073748B" w:rsidRPr="00DE0AD0" w:rsidRDefault="00067C94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  <w:r w:rsidR="00156A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147" w:type="pct"/>
          </w:tcPr>
          <w:p w14:paraId="0A452DBA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F7E9E0" w14:textId="462220C9" w:rsidR="0073748B" w:rsidRPr="003C47FE" w:rsidRDefault="00067C94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  <w:bookmarkEnd w:id="1"/>
      <w:tr w:rsidR="0073748B" w:rsidRPr="003C47FE" w14:paraId="79F7D478" w14:textId="77777777" w:rsidTr="008D44FB">
        <w:trPr>
          <w:cantSplit/>
        </w:trPr>
        <w:tc>
          <w:tcPr>
            <w:tcW w:w="2006" w:type="pct"/>
          </w:tcPr>
          <w:p w14:paraId="66BBBF77" w14:textId="77777777" w:rsidR="0073748B" w:rsidRPr="00506DE7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BAD21F4" w14:textId="77777777" w:rsidR="0073748B" w:rsidRPr="00973EE9" w:rsidRDefault="0073748B" w:rsidP="00973EE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BFC72CB" w14:textId="77777777" w:rsidR="0073748B" w:rsidRPr="00506DE7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ECCB7D4" w14:textId="77777777" w:rsidR="0073748B" w:rsidRPr="00506DE7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510EF" w14:textId="77777777" w:rsidR="0073748B" w:rsidRPr="00506DE7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357A7A0" w14:textId="77777777" w:rsidR="0073748B" w:rsidRPr="00DE0AD0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C64FE8" w14:textId="77777777" w:rsidR="0073748B" w:rsidRPr="00506DE7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6F46C9E" w14:textId="77777777" w:rsidR="0073748B" w:rsidRPr="00506DE7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3748B" w:rsidRPr="003C47FE" w14:paraId="74F08682" w14:textId="77777777" w:rsidTr="008D44FB">
        <w:trPr>
          <w:cantSplit/>
        </w:trPr>
        <w:tc>
          <w:tcPr>
            <w:tcW w:w="2006" w:type="pct"/>
          </w:tcPr>
          <w:p w14:paraId="339EEF17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7" w:type="pct"/>
          </w:tcPr>
          <w:p w14:paraId="7347039E" w14:textId="76619A33" w:rsidR="0073748B" w:rsidRPr="002E6E2F" w:rsidRDefault="00067C94" w:rsidP="00973EE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2F7D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6" w:type="pct"/>
          </w:tcPr>
          <w:p w14:paraId="0662C26F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5C9BD85" w14:textId="677CEAE3" w:rsidR="0073748B" w:rsidRPr="003C47FE" w:rsidRDefault="00067C94" w:rsidP="00737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77785CB2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892082" w14:textId="046F4DE5" w:rsidR="0073748B" w:rsidRPr="00DE0AD0" w:rsidRDefault="00067C94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2F7D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2AB10135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638809E5" w14:textId="0E51CED8" w:rsidR="0073748B" w:rsidRPr="003C47FE" w:rsidRDefault="00067C94" w:rsidP="0073748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73748B" w:rsidRPr="003C47FE" w14:paraId="4414C120" w14:textId="77777777" w:rsidTr="008D44FB">
        <w:trPr>
          <w:cantSplit/>
        </w:trPr>
        <w:tc>
          <w:tcPr>
            <w:tcW w:w="2006" w:type="pct"/>
          </w:tcPr>
          <w:p w14:paraId="4A650DC8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7" w:type="pct"/>
          </w:tcPr>
          <w:p w14:paraId="21CE8282" w14:textId="274247BF" w:rsidR="0073748B" w:rsidRPr="002E6E2F" w:rsidRDefault="00067C94" w:rsidP="00973EE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  <w:r w:rsidR="002F7D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6" w:type="pct"/>
          </w:tcPr>
          <w:p w14:paraId="0A716855" w14:textId="77777777" w:rsidR="0073748B" w:rsidRPr="00C108B2" w:rsidRDefault="0073748B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BBC33B6" w14:textId="2F11BDC3" w:rsidR="0073748B" w:rsidRPr="003C47FE" w:rsidRDefault="00067C94" w:rsidP="0073748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7" w:type="pct"/>
          </w:tcPr>
          <w:p w14:paraId="3E1894C0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0F561A" w14:textId="569D8FC6" w:rsidR="0073748B" w:rsidRPr="00DE0AD0" w:rsidRDefault="00067C94" w:rsidP="0073748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  <w:r w:rsidR="002F7DD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147" w:type="pct"/>
          </w:tcPr>
          <w:p w14:paraId="776700CE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4596C51D" w14:textId="6E2205C2" w:rsidR="0073748B" w:rsidRPr="003C47FE" w:rsidRDefault="00067C94" w:rsidP="0073748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73748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</w:tr>
      <w:tr w:rsidR="0073748B" w:rsidRPr="003C47FE" w14:paraId="54B58471" w14:textId="77777777" w:rsidTr="008D44FB">
        <w:trPr>
          <w:cantSplit/>
        </w:trPr>
        <w:tc>
          <w:tcPr>
            <w:tcW w:w="2006" w:type="pct"/>
          </w:tcPr>
          <w:p w14:paraId="6B41CF6D" w14:textId="77777777" w:rsidR="0073748B" w:rsidRPr="003C47FE" w:rsidRDefault="0073748B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6BF6A87" w14:textId="48A2195A" w:rsidR="0073748B" w:rsidRPr="00973EE9" w:rsidRDefault="00067C94" w:rsidP="00973EE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261</w:t>
            </w:r>
            <w:r w:rsidR="002F7DDE" w:rsidRPr="00973E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46" w:type="pct"/>
          </w:tcPr>
          <w:p w14:paraId="0866A679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0D12DF" w14:textId="7A5040C2" w:rsidR="0073748B" w:rsidRPr="003C47FE" w:rsidRDefault="00067C94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4199E794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55E830" w14:textId="16442727" w:rsidR="0073748B" w:rsidRPr="00DE0AD0" w:rsidRDefault="00067C94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261</w:t>
            </w:r>
            <w:r w:rsidR="002F7D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147" w:type="pct"/>
          </w:tcPr>
          <w:p w14:paraId="22B967F5" w14:textId="77777777" w:rsidR="0073748B" w:rsidRPr="003C47FE" w:rsidRDefault="0073748B" w:rsidP="0073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DD5F8C5" w14:textId="3FA89708" w:rsidR="0073748B" w:rsidRPr="003C47FE" w:rsidRDefault="00067C94" w:rsidP="00737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  <w:r w:rsidR="007374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52A6CBF3" w14:textId="61CC572C" w:rsidR="007C52FE" w:rsidRDefault="007C52FE" w:rsidP="00CE4BD6">
      <w:pPr>
        <w:pStyle w:val="FSBlank"/>
        <w:rPr>
          <w:sz w:val="30"/>
          <w:szCs w:val="30"/>
        </w:rPr>
      </w:pPr>
    </w:p>
    <w:p w14:paraId="773917FC" w14:textId="645A190E" w:rsidR="00205DB0" w:rsidRDefault="00205DB0" w:rsidP="00CE4BD6">
      <w:pPr>
        <w:pStyle w:val="FSBlank"/>
        <w:rPr>
          <w:sz w:val="30"/>
          <w:szCs w:val="30"/>
        </w:rPr>
      </w:pPr>
    </w:p>
    <w:p w14:paraId="6F800753" w14:textId="1DA5E1CE" w:rsidR="00205DB0" w:rsidRDefault="00205DB0" w:rsidP="00CE4BD6">
      <w:pPr>
        <w:pStyle w:val="FSBlank"/>
        <w:rPr>
          <w:sz w:val="30"/>
          <w:szCs w:val="30"/>
        </w:rPr>
      </w:pPr>
    </w:p>
    <w:p w14:paraId="7FD46FFA" w14:textId="77777777" w:rsidR="00205DB0" w:rsidRDefault="00205DB0" w:rsidP="00CE4BD6">
      <w:pPr>
        <w:pStyle w:val="FSBlank"/>
        <w:rPr>
          <w:sz w:val="30"/>
          <w:szCs w:val="30"/>
        </w:rPr>
      </w:pPr>
    </w:p>
    <w:p w14:paraId="13D8C95A" w14:textId="15F45393" w:rsidR="00205DB0" w:rsidRPr="00205DB0" w:rsidRDefault="00067C94" w:rsidP="00205DB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067C94"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205DB0" w:rsidRPr="0012538E">
        <w:rPr>
          <w:rFonts w:ascii="Angsana New" w:hAnsi="Angsana New"/>
          <w:sz w:val="30"/>
          <w:szCs w:val="30"/>
          <w:lang w:val="th-TH"/>
        </w:rPr>
        <w:tab/>
      </w:r>
      <w:r w:rsidR="00205DB0"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14:paraId="5AF38560" w14:textId="4B5096A1" w:rsidR="00B43AE3" w:rsidRDefault="00B43AE3" w:rsidP="00CE4BD6">
      <w:pPr>
        <w:pStyle w:val="FSBlank"/>
        <w:rPr>
          <w:sz w:val="30"/>
          <w:szCs w:val="30"/>
        </w:rPr>
      </w:pPr>
    </w:p>
    <w:p w14:paraId="14DEF44E" w14:textId="63D017F6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15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คณะกรรมการบริษัทมีมติอนุมัติการจำหน่ายหุ้นทุนซื้อคืนจำนวนรวม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70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24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2566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484F0D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1BCBBE26" w14:textId="7AAE0BB6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>ในระหว่างงวด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เก้า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30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ยน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บริษัทได้จำหน่ายหุ้นทุนซื้อคืนจำนวน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2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เป็นจำนวนเงิน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14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0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โดยมีต้นทุน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ของ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หุ้นทุนซื้อคืน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เป็น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จำนวน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เงิน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11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ทั้งนี้ บริษัทรับรู้ส่วนเกิน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ทุน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หุ้นทุนซื้อคืน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เป็น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จำนวน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เงิน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2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9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โดยแสดงเป็นรายการแยกต่างหากในส่วนของผู้ถือหุ้น และโอนบัญชีสำรองหุ้นทุนซื้อคืน</w:t>
      </w:r>
      <w:r w:rsidR="00F85E47" w:rsidRPr="006D7EE3">
        <w:rPr>
          <w:rFonts w:ascii="Angsana New" w:hAnsi="Angsana New"/>
          <w:sz w:val="30"/>
          <w:szCs w:val="30"/>
          <w:cs/>
          <w:lang w:eastAsia="x-none"/>
        </w:rPr>
        <w:t>ไปกำไรสะสม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เป็น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จำนวน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เงิน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11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</w:p>
    <w:p w14:paraId="724A82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2F83527B" w14:textId="4240890B" w:rsidR="00205DB0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30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กันยา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ยน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ถือ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หุ้น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ของบริษัทจำนวน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65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ล้านหุ้น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067C94" w:rsidRPr="00067C94">
        <w:rPr>
          <w:rFonts w:ascii="Angsana New" w:hAnsi="Angsana New"/>
          <w:i/>
          <w:iCs/>
          <w:sz w:val="30"/>
          <w:szCs w:val="30"/>
          <w:lang w:eastAsia="x-none"/>
        </w:rPr>
        <w:t>2563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: </w:t>
      </w:r>
      <w:r w:rsidR="00067C94" w:rsidRPr="00067C94">
        <w:rPr>
          <w:rFonts w:ascii="Angsana New" w:hAnsi="Angsana New"/>
          <w:i/>
          <w:iCs/>
          <w:sz w:val="30"/>
          <w:szCs w:val="30"/>
          <w:lang w:eastAsia="x-none"/>
        </w:rPr>
        <w:t>70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i/>
          <w:iCs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ล้านหุ้น</w:t>
      </w:r>
      <w:r w:rsidRPr="006D7EE3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)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ซึ่งคิดเป็นร้อยละ 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sz w:val="30"/>
          <w:szCs w:val="30"/>
          <w:lang w:eastAsia="x-none"/>
        </w:rPr>
        <w:t>2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067C94" w:rsidRPr="00067C94">
        <w:rPr>
          <w:rFonts w:ascii="Angsana New" w:hAnsi="Angsana New"/>
          <w:i/>
          <w:iCs/>
          <w:sz w:val="30"/>
          <w:szCs w:val="30"/>
          <w:lang w:eastAsia="x-none"/>
        </w:rPr>
        <w:t>2563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: </w:t>
      </w:r>
      <w:r w:rsidRPr="006D7EE3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ร้อยละ </w:t>
      </w:r>
      <w:r w:rsidR="00067C94" w:rsidRPr="00067C94">
        <w:rPr>
          <w:rFonts w:ascii="Angsana New" w:hAnsi="Angsana New"/>
          <w:i/>
          <w:iCs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067C94" w:rsidRPr="00067C94">
        <w:rPr>
          <w:rFonts w:ascii="Angsana New" w:hAnsi="Angsana New"/>
          <w:i/>
          <w:iCs/>
          <w:sz w:val="30"/>
          <w:szCs w:val="30"/>
          <w:lang w:eastAsia="x-none"/>
        </w:rPr>
        <w:t>5</w:t>
      </w:r>
      <w:r w:rsidRPr="006D7EE3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)</w:t>
      </w:r>
      <w:r w:rsidRPr="006D7EE3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ของหุ้นที่บริษัทออกและชำระแล้ว </w:t>
      </w:r>
    </w:p>
    <w:p w14:paraId="1A9C4F7F" w14:textId="59CC6FCA" w:rsidR="00F527EF" w:rsidRPr="004E576C" w:rsidRDefault="00F527EF" w:rsidP="004E576C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i/>
          <w:iCs/>
          <w:sz w:val="30"/>
          <w:szCs w:val="30"/>
          <w:cs/>
        </w:rPr>
        <w:sectPr w:rsidR="00F527EF" w:rsidRPr="004E576C" w:rsidSect="00B545CD">
          <w:head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7C9D9B10" w:rsidR="006756B1" w:rsidRPr="002E3CA1" w:rsidRDefault="00067C94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67C94"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7C5D0D" w:rsidRPr="00022D80">
        <w:rPr>
          <w:rFonts w:ascii="Angsana New" w:hAnsi="Angsana New"/>
          <w:sz w:val="30"/>
          <w:szCs w:val="30"/>
          <w:lang w:val="th-TH"/>
        </w:rPr>
        <w:tab/>
      </w:r>
      <w:r w:rsidR="007C5D0D" w:rsidRPr="0090010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7777777" w:rsidR="0058773B" w:rsidRPr="00590D39" w:rsidRDefault="0058773B" w:rsidP="0058773B">
      <w:pPr>
        <w:rPr>
          <w:rFonts w:asciiTheme="majorBidi" w:hAnsiTheme="majorBidi" w:cstheme="majorBidi"/>
          <w:cs/>
          <w:lang w:val="th-TH" w:eastAsia="x-none"/>
        </w:rPr>
      </w:pPr>
    </w:p>
    <w:p w14:paraId="0D044B65" w14:textId="48622099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F60777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067C94" w:rsidRPr="00067C94">
        <w:rPr>
          <w:rFonts w:ascii="Angsana New" w:hAnsi="Angsana New"/>
          <w:spacing w:val="-4"/>
          <w:sz w:val="30"/>
          <w:szCs w:val="30"/>
        </w:rPr>
        <w:t>30</w:t>
      </w:r>
      <w:r w:rsidR="006F0A29">
        <w:rPr>
          <w:rFonts w:ascii="Angsana New" w:hAnsi="Angsana New"/>
          <w:spacing w:val="-4"/>
          <w:sz w:val="30"/>
          <w:szCs w:val="30"/>
        </w:rPr>
        <w:t xml:space="preserve"> </w:t>
      </w:r>
      <w:r w:rsidR="00F60777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="006F0A29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E811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pacing w:val="-4"/>
          <w:sz w:val="30"/>
          <w:szCs w:val="30"/>
        </w:rPr>
        <w:t>2564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067C94" w:rsidRPr="00067C94">
        <w:rPr>
          <w:rFonts w:ascii="Angsana New" w:hAnsi="Angsana New"/>
          <w:spacing w:val="-4"/>
          <w:sz w:val="30"/>
          <w:szCs w:val="30"/>
        </w:rPr>
        <w:t>2563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77777777" w:rsidR="001742E7" w:rsidRPr="00590D39" w:rsidRDefault="001742E7" w:rsidP="001742E7">
      <w:pPr>
        <w:rPr>
          <w:rFonts w:asciiTheme="majorBidi" w:hAnsiTheme="majorBidi" w:cstheme="majorBidi"/>
        </w:rPr>
      </w:pPr>
    </w:p>
    <w:tbl>
      <w:tblPr>
        <w:tblW w:w="1431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518"/>
        <w:gridCol w:w="900"/>
        <w:gridCol w:w="270"/>
        <w:gridCol w:w="900"/>
        <w:gridCol w:w="270"/>
        <w:gridCol w:w="1170"/>
        <w:gridCol w:w="270"/>
        <w:gridCol w:w="990"/>
        <w:gridCol w:w="270"/>
        <w:gridCol w:w="900"/>
        <w:gridCol w:w="270"/>
        <w:gridCol w:w="900"/>
        <w:gridCol w:w="270"/>
        <w:gridCol w:w="1080"/>
        <w:gridCol w:w="270"/>
        <w:gridCol w:w="1069"/>
      </w:tblGrid>
      <w:tr w:rsidR="00EF2E76" w:rsidRPr="00A50726" w14:paraId="51F2C40B" w14:textId="77777777" w:rsidTr="00DE0AD0">
        <w:trPr>
          <w:trHeight w:val="481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7368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38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0D24" w14:textId="73746D0C" w:rsidR="00EF2E76" w:rsidRPr="00A50726" w:rsidRDefault="00E81185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EF2E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19" w:type="dxa"/>
            <w:gridSpan w:val="3"/>
            <w:vAlign w:val="bottom"/>
          </w:tcPr>
          <w:p w14:paraId="5ECBF7EA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2E76" w:rsidRPr="00A50726" w14:paraId="0B280B3A" w14:textId="77777777" w:rsidTr="00EF2E76">
        <w:trPr>
          <w:trHeight w:val="56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57B36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9AB30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9428E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0D91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2E32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D08AF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2F738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7D42EA6B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F2E76" w:rsidRPr="00A50726" w14:paraId="540D1A11" w14:textId="77777777" w:rsidTr="00DE0AD0">
        <w:trPr>
          <w:trHeight w:val="342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436965" w14:textId="46A39209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6077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507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5072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067C94" w:rsidRPr="00067C9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F6077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</w:t>
            </w:r>
            <w:r w:rsidR="006F0A29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EF972" w14:textId="6B5A6289" w:rsidR="00EF2E76" w:rsidRPr="00A50726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5544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FD27" w14:textId="1184AD2D" w:rsidR="00EF2E76" w:rsidRPr="00A50726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786C8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5050" w14:textId="1A970175" w:rsidR="00EF2E76" w:rsidRPr="00A50726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0CF7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63BF7" w14:textId="106FE200" w:rsidR="00EF2E76" w:rsidRPr="00A50726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6392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C701" w14:textId="73259A4A" w:rsidR="00EF2E76" w:rsidRPr="00A50726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71F1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F8B3" w14:textId="146765B7" w:rsidR="00EF2E76" w:rsidRPr="00A50726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D62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174C73" w14:textId="23B0B215" w:rsidR="00EF2E76" w:rsidRPr="00A50726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7DC920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3D9C2A6" w14:textId="141CB2BB" w:rsidR="00EF2E76" w:rsidRPr="00A50726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EF2E76" w:rsidRPr="00A50726" w14:paraId="05EE21C4" w14:textId="77777777" w:rsidTr="00DE0AD0">
        <w:trPr>
          <w:trHeight w:val="180"/>
          <w:tblHeader/>
        </w:trPr>
        <w:tc>
          <w:tcPr>
            <w:tcW w:w="45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ADEE1F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9799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4C94DCF9" w14:textId="77777777" w:rsidR="00EF2E76" w:rsidRPr="00A50726" w:rsidRDefault="00EF2E76" w:rsidP="00DE0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F2E76" w:rsidRPr="00FD31DD" w14:paraId="42F81E9D" w14:textId="77777777" w:rsidTr="00DE0AD0">
        <w:trPr>
          <w:trHeight w:val="24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1FF7F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รายได้จาก</w:t>
            </w:r>
            <w:r w:rsidRPr="00FD31D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บุคคล</w:t>
            </w:r>
            <w:r w:rsidRPr="00FD31D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ภายนอก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B0373D1" w14:textId="11B203B9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</w:t>
            </w:r>
            <w:r w:rsidR="006F4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E7EFA1B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4DCE33" w14:textId="1ED2A939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BEC660C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13CD4C" w14:textId="01308979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521</w:t>
            </w:r>
            <w:r w:rsidR="006F4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B7CF05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8E0109" w14:textId="05BC1427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471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CA6074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FE32618" w14:textId="4EF9C0B5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</w:t>
            </w:r>
            <w:r w:rsidR="006715C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8394C65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34AB30" w14:textId="0CB8EAEB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4982AE0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B1B66E" w14:textId="47DC7AF0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647</w:t>
            </w:r>
            <w:r w:rsidR="00D63E4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158</w:t>
            </w:r>
          </w:p>
        </w:tc>
        <w:tc>
          <w:tcPr>
            <w:tcW w:w="270" w:type="dxa"/>
            <w:vAlign w:val="bottom"/>
          </w:tcPr>
          <w:p w14:paraId="08B078C0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7515089B" w14:textId="7B9CFFF6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767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769</w:t>
            </w:r>
          </w:p>
        </w:tc>
      </w:tr>
      <w:tr w:rsidR="00EF2E76" w:rsidRPr="00A50726" w14:paraId="2C1BA182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5410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94BA4A" w14:textId="745C456F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</w:t>
            </w:r>
            <w:r w:rsidR="006F4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B5F81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BC1AA" w14:textId="727C1314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5C85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5711E9" w14:textId="0211215F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521</w:t>
            </w:r>
            <w:r w:rsidR="006F468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70F4E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F30053" w14:textId="55FAE675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471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03397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7ED9E" w14:textId="4F25F585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109</w:t>
            </w:r>
            <w:r w:rsidR="00FF11A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7E00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570EF" w14:textId="1ECC92FB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102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5DBC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AD821" w14:textId="51FF06C2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732</w:t>
            </w:r>
            <w:r w:rsidR="0035537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375</w:t>
            </w:r>
          </w:p>
        </w:tc>
        <w:tc>
          <w:tcPr>
            <w:tcW w:w="270" w:type="dxa"/>
            <w:vAlign w:val="bottom"/>
          </w:tcPr>
          <w:p w14:paraId="671233F1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F891B" w14:textId="4A90473C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847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769</w:t>
            </w:r>
          </w:p>
        </w:tc>
      </w:tr>
      <w:tr w:rsidR="00EF2E76" w:rsidRPr="00FD31DD" w14:paraId="48842043" w14:textId="77777777" w:rsidTr="00DE0AD0">
        <w:trPr>
          <w:trHeight w:val="113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3C1" w14:textId="77777777" w:rsidR="00EF2E76" w:rsidRPr="00FD31DD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D5A08C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081B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CC734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F61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87FF9D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FE68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DDA37D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C5BB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0F702D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2EA3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BCF736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49DD9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084F65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CDAAD10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C2DEA59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F2E76" w:rsidRPr="00A50726" w14:paraId="0B48ACE8" w14:textId="77777777" w:rsidTr="00DE0AD0">
        <w:trPr>
          <w:trHeight w:val="3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D69292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ผลการดำเนินงาน</w:t>
            </w:r>
            <w:r w:rsidRPr="00A5072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5C1918E" w14:textId="51CF5A56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</w:t>
            </w:r>
            <w:r w:rsidR="00E91D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B5FF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C7E76E" w14:textId="25EE1C0B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40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6411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1FC49A0" w14:textId="6C541EDD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287</w:t>
            </w:r>
            <w:r w:rsidR="00E91D0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16E65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14E86B" w14:textId="3AEFFF06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238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0E8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BAB8A6B" w14:textId="734E5976" w:rsidR="00EF2E76" w:rsidRPr="001D31F4" w:rsidRDefault="00E91D0E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9ECE2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3174EA" w14:textId="33A868AF" w:rsidR="00EF2E76" w:rsidRPr="00882429" w:rsidRDefault="001D31F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242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148B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3E2AD" w14:textId="689597D0" w:rsidR="00EF2E76" w:rsidRPr="00882429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882429" w:rsidRPr="008824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382</w:t>
            </w:r>
          </w:p>
        </w:tc>
        <w:tc>
          <w:tcPr>
            <w:tcW w:w="270" w:type="dxa"/>
            <w:vAlign w:val="bottom"/>
          </w:tcPr>
          <w:p w14:paraId="6B3BD9F1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224DD3F" w14:textId="2D646957" w:rsidR="00EF2E76" w:rsidRPr="00882429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  <w:r w:rsidR="001D31F4" w:rsidRPr="008824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</w:tr>
      <w:tr w:rsidR="00EF2E76" w:rsidRPr="00A50726" w14:paraId="115C917F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1DECDC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ค่าใช้จ่ายที่ไม่ได้ปันส่วน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14B70C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F1C66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B17B7B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DACC11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D36C5D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F0EA80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610B9E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075B15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3DEE53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ECC63E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7E332E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52E2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3EACE0" w14:textId="3AFD1320" w:rsidR="00EF2E76" w:rsidRPr="00882429" w:rsidRDefault="002C7248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781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47AE21F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9418372" w14:textId="6039EB82" w:rsidR="00EF2E76" w:rsidRPr="00882429" w:rsidRDefault="001D31F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82429"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62</w:t>
            </w:r>
            <w:r w:rsidRPr="00882429"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282</w:t>
            </w:r>
            <w:r w:rsidRPr="008824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2E76" w:rsidRPr="00A50726" w14:paraId="7987CA89" w14:textId="77777777" w:rsidTr="00DE0AD0">
        <w:trPr>
          <w:trHeight w:val="33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669E3" w14:textId="1CCC664D" w:rsidR="00EF2E76" w:rsidRPr="00BA54E7" w:rsidRDefault="00F369C1" w:rsidP="00F369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87DAC">
              <w:rPr>
                <w:rFonts w:ascii="Angsana New" w:hAnsi="Angsana New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58FE82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28A14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C0421D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B52F26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4DE8BC3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A49234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89B0F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5749BB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4B4356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722356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C26F95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3FA310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5F6113" w14:textId="1694DEEF" w:rsidR="00EF2E76" w:rsidRPr="00882429" w:rsidRDefault="00067C94" w:rsidP="00766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107</w:t>
            </w:r>
            <w:r w:rsidR="00882429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270" w:type="dxa"/>
            <w:vAlign w:val="bottom"/>
          </w:tcPr>
          <w:p w14:paraId="711BDB95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4C3E07C" w14:textId="775D1802" w:rsidR="00EF2E76" w:rsidRPr="00882429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71</w:t>
            </w:r>
            <w:r w:rsidR="001D31F4" w:rsidRPr="00882429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166</w:t>
            </w:r>
          </w:p>
        </w:tc>
      </w:tr>
      <w:tr w:rsidR="00EF2E76" w:rsidRPr="00A50726" w14:paraId="1EC11D0D" w14:textId="77777777" w:rsidTr="00DE0AD0">
        <w:trPr>
          <w:trHeight w:val="407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1F3A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9C9672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447246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E0BFA0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240895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F6A2374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DF0591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7E538C8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C037D6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C2AC4C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FCC4E20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BDE0C2D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85D936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EAD5AC" w14:textId="6B869241" w:rsidR="00EF2E76" w:rsidRPr="00882429" w:rsidRDefault="00882429" w:rsidP="00106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113CDED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3FCFB78B" w14:textId="2E7E282B" w:rsidR="00EF2E76" w:rsidRPr="00882429" w:rsidRDefault="001D31F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882429">
              <w:rPr>
                <w:rFonts w:ascii="Angsana New" w:hAnsi="Angsana New"/>
                <w:sz w:val="30"/>
                <w:szCs w:val="30"/>
              </w:rPr>
              <w:t>(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13</w:t>
            </w:r>
            <w:r w:rsidRPr="00882429">
              <w:rPr>
                <w:rFonts w:ascii="Angsana New" w:hAnsi="Angsana New"/>
                <w:sz w:val="30"/>
                <w:szCs w:val="30"/>
              </w:rPr>
              <w:t>,</w:t>
            </w:r>
            <w:r w:rsidR="00067C94" w:rsidRPr="00067C94">
              <w:rPr>
                <w:rFonts w:ascii="Angsana New" w:hAnsi="Angsana New"/>
                <w:sz w:val="30"/>
                <w:szCs w:val="30"/>
              </w:rPr>
              <w:t>564</w:t>
            </w:r>
            <w:r w:rsidRPr="008824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2E76" w:rsidRPr="00A50726" w14:paraId="5899D384" w14:textId="77777777" w:rsidTr="00DE0AD0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42F1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10A953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3CD91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618F57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C4CEB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3B9268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6C7BA4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D036F1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D898C4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269492F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294979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F45FAD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0773F3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7EDBE" w14:textId="63657F31" w:rsidR="00EF2E76" w:rsidRPr="00882429" w:rsidRDefault="00067C94" w:rsidP="00DE6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  <w:r w:rsidR="00882429" w:rsidRPr="008824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70" w:type="dxa"/>
            <w:vAlign w:val="bottom"/>
          </w:tcPr>
          <w:p w14:paraId="72688243" w14:textId="77777777" w:rsidR="00EF2E76" w:rsidRPr="00882429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A4871" w14:textId="03D052A1" w:rsidR="00EF2E76" w:rsidRPr="00882429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274</w:t>
            </w:r>
            <w:r w:rsidR="001D31F4" w:rsidRPr="008824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876</w:t>
            </w:r>
          </w:p>
        </w:tc>
      </w:tr>
      <w:tr w:rsidR="0072609B" w:rsidRPr="00F609BD" w14:paraId="192D2376" w14:textId="77777777" w:rsidTr="0072609B">
        <w:trPr>
          <w:trHeight w:val="271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E6D990" w14:textId="77777777" w:rsidR="0072609B" w:rsidRPr="00F609BD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35117A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EC3696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AF6D3FC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2F4CEF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A723E5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18F56F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8C9D3B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78CEA8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C9CBDED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2EFE19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D6C620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7B6037" w14:textId="77777777" w:rsidR="0072609B" w:rsidRPr="001D31F4" w:rsidRDefault="0072609B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26E65D" w14:textId="77777777" w:rsidR="0072609B" w:rsidRPr="001D31F4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E604317" w14:textId="77777777" w:rsidR="0072609B" w:rsidRPr="001D31F4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7DFACA3B" w14:textId="77777777" w:rsidR="0072609B" w:rsidRPr="001D31F4" w:rsidRDefault="0072609B" w:rsidP="00F6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EF2E76" w:rsidRPr="00A50726" w14:paraId="63271F09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45F33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D4DEBF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724093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23EC32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8F4C2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4291F7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E68241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1FC312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8B39A5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2F39F2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CECBEF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2738E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C7DF5C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D09EEB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6D76B0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96F0531" w14:textId="77777777" w:rsidR="00EF2E76" w:rsidRPr="001D31F4" w:rsidRDefault="00EF2E76" w:rsidP="00EF2E76">
            <w:pPr>
              <w:pStyle w:val="FSBlank"/>
              <w:rPr>
                <w:sz w:val="30"/>
                <w:szCs w:val="30"/>
              </w:rPr>
            </w:pPr>
          </w:p>
        </w:tc>
      </w:tr>
      <w:tr w:rsidR="00EF2E76" w:rsidRPr="00AE1E7C" w14:paraId="7EBE633D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E8E3C" w14:textId="77777777" w:rsidR="00EF2E76" w:rsidRPr="00A50726" w:rsidRDefault="00EF2E76" w:rsidP="009C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037833" w14:textId="682FBC34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101</w:t>
            </w:r>
            <w:r w:rsidR="00AE7E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2725A6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C4B84" w14:textId="760E229D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  <w:r w:rsidR="001D31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647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49C451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1FD4E90" w14:textId="640501D0" w:rsidR="00EF2E76" w:rsidRPr="001D31F4" w:rsidRDefault="00925FEA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BBBCF6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64CEA42" w14:textId="1BC33F47" w:rsidR="00EF2E76" w:rsidRPr="001D31F4" w:rsidRDefault="001D31F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C3A4FE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9D74E6" w14:textId="0B4A3514" w:rsidR="00EF2E76" w:rsidRPr="001D31F4" w:rsidRDefault="007C1099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9A601D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661A18" w14:textId="123CA43E" w:rsidR="00EF2E76" w:rsidRPr="001D31F4" w:rsidRDefault="001D31F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03D13B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7E74FD" w14:textId="52359CDF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101</w:t>
            </w:r>
            <w:r w:rsidR="00D924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vAlign w:val="bottom"/>
          </w:tcPr>
          <w:p w14:paraId="665ADC5C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6C49614" w14:textId="305626BE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  <w:r w:rsidR="001D31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647</w:t>
            </w:r>
          </w:p>
        </w:tc>
      </w:tr>
      <w:tr w:rsidR="00EF2E76" w:rsidRPr="00AE1E7C" w14:paraId="43DC35FF" w14:textId="77777777" w:rsidTr="00DE0AD0">
        <w:trPr>
          <w:trHeight w:val="132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22387" w14:textId="77777777" w:rsidR="00EF2E76" w:rsidRPr="00A50726" w:rsidRDefault="00EF2E76" w:rsidP="009C4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9E25D" w14:textId="6CF9D712" w:rsidR="00EF2E76" w:rsidRPr="001D31F4" w:rsidRDefault="00AE7EF1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7DC7FA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D9284" w14:textId="1779792A" w:rsidR="00EF2E76" w:rsidRPr="001D31F4" w:rsidRDefault="001D31F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9AC3D8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812E7" w14:textId="122BB05C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521</w:t>
            </w:r>
            <w:r w:rsidR="00925FE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DA1529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BFA7" w14:textId="36D84C36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471</w:t>
            </w:r>
            <w:r w:rsidR="001D31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4749E0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E9F8E8" w14:textId="53E2D514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24</w:t>
            </w:r>
            <w:r w:rsidR="007C109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FEB0A7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CBBE60" w14:textId="0B291B0D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="001D31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533C31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392368" w14:textId="4403C24F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545</w:t>
            </w:r>
            <w:r w:rsidR="00D924F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820</w:t>
            </w:r>
          </w:p>
        </w:tc>
        <w:tc>
          <w:tcPr>
            <w:tcW w:w="270" w:type="dxa"/>
            <w:vAlign w:val="bottom"/>
          </w:tcPr>
          <w:p w14:paraId="05100D13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53D23F88" w14:textId="00392126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494</w:t>
            </w:r>
            <w:r w:rsidR="001D31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122</w:t>
            </w:r>
          </w:p>
        </w:tc>
      </w:tr>
      <w:tr w:rsidR="00EF2E76" w:rsidRPr="00FD31DD" w14:paraId="2E3FF9B3" w14:textId="77777777" w:rsidTr="00DE0AD0">
        <w:trPr>
          <w:trHeight w:val="39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05F8F" w14:textId="77777777" w:rsidR="00EF2E76" w:rsidRPr="00A50726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30"/>
                <w:szCs w:val="30"/>
                <w:cs/>
              </w:rPr>
            </w:pPr>
            <w:r w:rsidRPr="00A50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EEEAD" w14:textId="069516C2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</w:t>
            </w:r>
            <w:r w:rsidR="00AE7EF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875B43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4C8EC" w14:textId="3EFC3E27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273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CC652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127A8" w14:textId="2F7A8399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521</w:t>
            </w:r>
            <w:r w:rsidR="00925FE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CB3924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5BDD24" w14:textId="3972163D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471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3F775C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2D0A0" w14:textId="6328E755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</w:t>
            </w:r>
            <w:r w:rsidR="007C1099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9A598C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6A3E62" w14:textId="2A84F1CC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E7E615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7B1E" w14:textId="7492D32E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647</w:t>
            </w:r>
            <w:r w:rsidR="00D924F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158</w:t>
            </w:r>
          </w:p>
        </w:tc>
        <w:tc>
          <w:tcPr>
            <w:tcW w:w="270" w:type="dxa"/>
            <w:vAlign w:val="bottom"/>
          </w:tcPr>
          <w:p w14:paraId="11E9DCF5" w14:textId="77777777" w:rsidR="00EF2E76" w:rsidRPr="001D31F4" w:rsidRDefault="00EF2E76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E592D" w14:textId="764FC97E" w:rsidR="00EF2E76" w:rsidRPr="001D31F4" w:rsidRDefault="00067C94" w:rsidP="00EF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767</w:t>
            </w:r>
            <w:r w:rsidR="001D31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769</w:t>
            </w:r>
          </w:p>
        </w:tc>
      </w:tr>
    </w:tbl>
    <w:p w14:paraId="619060F7" w14:textId="77777777" w:rsidR="00590D39" w:rsidRDefault="00590D39"/>
    <w:tbl>
      <w:tblPr>
        <w:tblW w:w="142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870"/>
        <w:gridCol w:w="1062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069"/>
      </w:tblGrid>
      <w:tr w:rsidR="0064323C" w:rsidRPr="00A50726" w14:paraId="3637B34F" w14:textId="77777777" w:rsidTr="001742E7">
        <w:trPr>
          <w:trHeight w:val="481"/>
          <w:tblHeader/>
        </w:trPr>
        <w:tc>
          <w:tcPr>
            <w:tcW w:w="14281" w:type="dxa"/>
            <w:gridSpan w:val="16"/>
            <w:tcBorders>
              <w:top w:val="nil"/>
              <w:left w:val="nil"/>
            </w:tcBorders>
            <w:noWrap/>
            <w:vAlign w:val="bottom"/>
          </w:tcPr>
          <w:p w14:paraId="2591DE46" w14:textId="234146A6" w:rsidR="0064323C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รายละเอียดสินทรัพย์และหนี้สินจำแนกตามส่วนงานที่รายงาน ณ วันที่ </w:t>
            </w:r>
            <w:r w:rsidR="00067C94" w:rsidRPr="00067C94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6F0A2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6077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="006F0A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  <w:r w:rsidR="008E18D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067C94" w:rsidRPr="00067C94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067C94" w:rsidRPr="00067C94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067C94" w:rsidRPr="00067C94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มีดังนี้</w:t>
            </w:r>
          </w:p>
          <w:p w14:paraId="6808D747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F0C9852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A27D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90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43F25" w14:textId="16332C7E" w:rsidR="0064323C" w:rsidRPr="00752024" w:rsidRDefault="00EA20A2" w:rsidP="00402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5202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 w:rsidR="00402A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09" w:type="dxa"/>
            <w:gridSpan w:val="3"/>
            <w:vAlign w:val="bottom"/>
          </w:tcPr>
          <w:p w14:paraId="50274E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64323C" w:rsidRPr="00A50726" w14:paraId="08574A46" w14:textId="77777777" w:rsidTr="001742E7">
        <w:trPr>
          <w:trHeight w:val="481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45AC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70E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966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E234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CEEB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C1BF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94F3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vAlign w:val="bottom"/>
          </w:tcPr>
          <w:p w14:paraId="2B6622F1" w14:textId="77777777" w:rsidR="0064323C" w:rsidRPr="00A50726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0726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6F0A29" w:rsidRPr="00A50726" w14:paraId="217B4FB6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C9274A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AF4FCC7" w14:textId="2BFF225F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F0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07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F0A2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2F4A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2D1148" w14:textId="3BFD7CC2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0A29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EA79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BBEC57" w14:textId="7646FD93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F0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07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F0A2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68AEA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EC0D86" w14:textId="33FCF597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0A29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158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079144" w14:textId="177C1AA9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F0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07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F0A2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5CD5AA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AD42" w14:textId="12D27132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0A29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6FED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0EC4B8" w14:textId="64EA456E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F0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077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6F0A29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079D96CC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3AEBC51" w14:textId="7C35ADED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F0A29" w:rsidRPr="007C52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0A29" w:rsidRPr="00A50726" w14:paraId="25A16BBE" w14:textId="77777777" w:rsidTr="001742E7">
        <w:trPr>
          <w:trHeight w:val="342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DBC42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2E1BD9DD" w14:textId="2773E618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BB5D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FDD4F2" w14:textId="0246089F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32FD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B3DD1E" w14:textId="5885A61E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68D22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124E5" w14:textId="0BEC1C5A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357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66E488" w14:textId="663267C3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A0A86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529DB4" w14:textId="04E74BD1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93A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E030E" w14:textId="155DA33F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C819E2" w14:textId="77777777" w:rsidR="006F0A29" w:rsidRPr="007C52FE" w:rsidRDefault="006F0A29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995DF3A" w14:textId="414B4598" w:rsidR="006F0A29" w:rsidRPr="007C52FE" w:rsidRDefault="00067C94" w:rsidP="006F0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F0A29" w:rsidRPr="00A50726" w14:paraId="4C4F2CB0" w14:textId="77777777" w:rsidTr="001742E7">
        <w:trPr>
          <w:trHeight w:val="180"/>
          <w:tblHeader/>
        </w:trPr>
        <w:tc>
          <w:tcPr>
            <w:tcW w:w="3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304A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411" w:type="dxa"/>
            <w:gridSpan w:val="15"/>
            <w:tcBorders>
              <w:top w:val="nil"/>
              <w:left w:val="nil"/>
            </w:tcBorders>
            <w:vAlign w:val="bottom"/>
          </w:tcPr>
          <w:p w14:paraId="27DC5FAD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50726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0A29" w:rsidRPr="00A50726" w14:paraId="5E13D49E" w14:textId="77777777" w:rsidTr="001742E7">
        <w:trPr>
          <w:trHeight w:val="47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48A9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F5A445F" w14:textId="3F05A51E" w:rsidR="006F0A29" w:rsidRPr="005F73B1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870</w:t>
            </w:r>
            <w:r w:rsidR="00BD3DC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330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DED91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FB3A8" w14:textId="448F0BCA" w:rsidR="006F0A29" w:rsidRPr="005F73B1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  <w:r w:rsidR="006F0A29" w:rsidRPr="005F73B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EC2806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C8288C" w14:textId="22E8CA3F" w:rsidR="006F0A29" w:rsidRPr="005F73B1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  <w:r w:rsidR="003F14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86FCF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0FDE" w14:textId="758A074E" w:rsidR="006F0A29" w:rsidRPr="005F73B1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 w:rsidR="006F0A29" w:rsidRPr="005F73B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986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4BB647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C9ABC" w14:textId="03DE5040" w:rsidR="006F0A29" w:rsidRPr="005F73B1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BD3DC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463</w:t>
            </w:r>
            <w:r w:rsidR="00BD3DC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920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FE8E913" w14:textId="77777777" w:rsidR="006F0A29" w:rsidRPr="005F73B1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26261" w14:textId="1B30CAE0" w:rsidR="006F0A29" w:rsidRPr="005D21B9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394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C51355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9837388" w14:textId="74E11C3A" w:rsidR="006F0A29" w:rsidRPr="005D21B9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3F148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399</w:t>
            </w:r>
            <w:r w:rsidR="00A3346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456</w:t>
            </w:r>
          </w:p>
        </w:tc>
        <w:tc>
          <w:tcPr>
            <w:tcW w:w="270" w:type="dxa"/>
            <w:vAlign w:val="bottom"/>
          </w:tcPr>
          <w:p w14:paraId="32F3DF1B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50C2D936" w14:textId="01AFDA87" w:rsidR="006F0A29" w:rsidRPr="005D21B9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292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834</w:t>
            </w:r>
          </w:p>
        </w:tc>
      </w:tr>
      <w:tr w:rsidR="006F0A29" w:rsidRPr="00A50726" w14:paraId="174C8C9D" w14:textId="77777777" w:rsidTr="001742E7">
        <w:trPr>
          <w:trHeight w:val="31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8FBC" w14:textId="77777777" w:rsidR="006F0A29" w:rsidRPr="00752024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หนี้สินตามส่วนงาน</w:t>
            </w:r>
            <w:r w:rsidRPr="00A5072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26ED13" w14:textId="2566EBE4" w:rsidR="006F0A29" w:rsidRPr="00395DCC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FA7FB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BA36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167F5" w14:textId="7B8C284A" w:rsidR="006F0A29" w:rsidRPr="00A50726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21</w:t>
            </w:r>
            <w:r w:rsidR="006F0A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0A4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1B56DE" w14:textId="21156BD8" w:rsidR="006F0A29" w:rsidRPr="004A001A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43</w:t>
            </w:r>
            <w:r w:rsidR="00FA7FB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590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A79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F3CB" w14:textId="4A7BBEDC" w:rsidR="006F0A29" w:rsidRPr="00A50726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45</w:t>
            </w:r>
            <w:r w:rsidR="006F0A2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A9A8" w14:textId="77777777" w:rsidR="006F0A29" w:rsidRPr="00A50726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17610" w14:textId="62934ADE" w:rsidR="006F0A29" w:rsidRPr="005D21B9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FA7FB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031</w:t>
            </w:r>
            <w:r w:rsidR="00FA7FB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A17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F2319" w14:textId="3DD80E72" w:rsidR="006F0A29" w:rsidRPr="005D21B9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071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A9C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962CF" w14:textId="318C542E" w:rsidR="006F0A29" w:rsidRPr="005D21B9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FA7FB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079</w:t>
            </w:r>
            <w:r w:rsidR="00FA7FB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408</w:t>
            </w:r>
          </w:p>
        </w:tc>
        <w:tc>
          <w:tcPr>
            <w:tcW w:w="270" w:type="dxa"/>
            <w:vAlign w:val="bottom"/>
          </w:tcPr>
          <w:p w14:paraId="42908B9F" w14:textId="77777777" w:rsidR="006F0A29" w:rsidRPr="005D21B9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49263B" w14:textId="07E9C983" w:rsidR="006F0A29" w:rsidRPr="005D21B9" w:rsidRDefault="00067C9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138</w:t>
            </w:r>
            <w:r w:rsidR="006F0A29" w:rsidRPr="005D21B9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color w:val="000000"/>
                <w:sz w:val="30"/>
                <w:szCs w:val="30"/>
              </w:rPr>
              <w:t>358</w:t>
            </w:r>
          </w:p>
        </w:tc>
      </w:tr>
    </w:tbl>
    <w:p w14:paraId="6EBB1B14" w14:textId="77777777" w:rsidR="00F239A4" w:rsidRPr="00B47D16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0AC960" w14:textId="77777777"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4960066" w14:textId="41F80937" w:rsidR="00B47D16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DDEA5F" w14:textId="0C17B08E" w:rsidR="00D6135C" w:rsidRPr="00D6135C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 xml:space="preserve">บริษัทมีรายได้จากลูกค้ารายหนึ่งจากส่วนงานธุรกิจอสังหาริมทรัพย์เป็นเงินประมาณ </w:t>
      </w:r>
      <w:r w:rsidR="00067C94" w:rsidRPr="00067C94">
        <w:rPr>
          <w:rFonts w:ascii="Angsana New" w:hAnsi="Angsana New"/>
          <w:sz w:val="30"/>
          <w:szCs w:val="30"/>
        </w:rPr>
        <w:t>48</w:t>
      </w:r>
      <w:r w:rsidR="008549C4">
        <w:rPr>
          <w:rFonts w:ascii="Angsana New" w:hAnsi="Angsana New"/>
          <w:sz w:val="30"/>
          <w:szCs w:val="30"/>
        </w:rPr>
        <w:t xml:space="preserve"> </w:t>
      </w:r>
      <w:r w:rsidR="008549C4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2563</w:t>
      </w:r>
      <w:r w:rsidR="008549C4" w:rsidRPr="008549C4">
        <w:rPr>
          <w:rFonts w:ascii="Angsana New" w:hAnsi="Angsana New"/>
          <w:i/>
          <w:iCs/>
          <w:sz w:val="30"/>
          <w:szCs w:val="30"/>
        </w:rPr>
        <w:t xml:space="preserve">: 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220</w:t>
      </w:r>
      <w:r w:rsidR="00706620">
        <w:rPr>
          <w:rFonts w:ascii="Angsana New" w:hAnsi="Angsana New"/>
          <w:i/>
          <w:iCs/>
          <w:sz w:val="30"/>
          <w:szCs w:val="30"/>
        </w:rPr>
        <w:t xml:space="preserve"> </w:t>
      </w:r>
      <w:r w:rsidR="0070662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8549C4">
        <w:rPr>
          <w:rFonts w:ascii="Angsana New" w:hAnsi="Angsana New" w:hint="cs"/>
          <w:sz w:val="30"/>
          <w:szCs w:val="30"/>
          <w:cs/>
        </w:rPr>
        <w:t xml:space="preserve"> จากรายได้ของ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6674F6C8" w14:textId="77777777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61EAA84" w14:textId="0B1BBF43" w:rsidR="00F75D01" w:rsidRDefault="00067C94" w:rsidP="00F75D0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bookmarkStart w:id="2" w:name="_Hlk7539669"/>
      <w:r w:rsidRPr="00067C94"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F75D01" w:rsidRPr="0012538E">
        <w:rPr>
          <w:rFonts w:ascii="Angsana New" w:hAnsi="Angsana New"/>
          <w:sz w:val="30"/>
          <w:szCs w:val="30"/>
          <w:lang w:val="th-TH"/>
        </w:rPr>
        <w:tab/>
      </w:r>
      <w:r w:rsidR="00F527EF">
        <w:rPr>
          <w:rFonts w:ascii="Angsana New" w:hAnsi="Angsana New" w:hint="cs"/>
          <w:sz w:val="30"/>
          <w:szCs w:val="30"/>
          <w:cs/>
          <w:lang w:val="th-TH"/>
        </w:rPr>
        <w:t>ค่าใช้จ่าย</w:t>
      </w:r>
      <w:r w:rsidR="00627E53">
        <w:rPr>
          <w:rFonts w:ascii="Angsana New" w:hAnsi="Angsana New" w:hint="cs"/>
          <w:sz w:val="30"/>
          <w:szCs w:val="30"/>
          <w:cs/>
          <w:lang w:val="th-TH"/>
        </w:rPr>
        <w:t>ภาษีเงินได้</w:t>
      </w:r>
    </w:p>
    <w:p w14:paraId="718080DD" w14:textId="20AF965A" w:rsidR="001D2C37" w:rsidRDefault="001D2C37" w:rsidP="001D2C37">
      <w:pPr>
        <w:rPr>
          <w:rFonts w:ascii="Angsana New" w:hAnsi="Angsana New"/>
          <w:sz w:val="30"/>
          <w:szCs w:val="30"/>
          <w:lang w:eastAsia="x-none"/>
        </w:rPr>
      </w:pPr>
    </w:p>
    <w:bookmarkEnd w:id="2"/>
    <w:p w14:paraId="013F07C2" w14:textId="72211219" w:rsidR="00EB042E" w:rsidRDefault="00EB042E" w:rsidP="00EB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        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</w:t>
      </w:r>
      <w:r w:rsidR="00934B68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บริษัทในการดำเนินงานต่อเนื่องสำหรับงวดสามเดือน</w:t>
      </w:r>
      <w:r w:rsidR="00574C93">
        <w:rPr>
          <w:rFonts w:ascii="Angsana New" w:hAnsi="Angsana New" w:hint="cs"/>
          <w:sz w:val="30"/>
          <w:szCs w:val="30"/>
          <w:cs/>
        </w:rPr>
        <w:t>และ</w:t>
      </w:r>
      <w:r w:rsidR="00F60777">
        <w:rPr>
          <w:rFonts w:ascii="Angsana New" w:hAnsi="Angsana New" w:hint="cs"/>
          <w:sz w:val="30"/>
          <w:szCs w:val="30"/>
          <w:cs/>
        </w:rPr>
        <w:t>เก้า</w:t>
      </w:r>
      <w:r w:rsidR="00574C93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67C94" w:rsidRPr="00067C94">
        <w:rPr>
          <w:rFonts w:ascii="Angsana New" w:hAnsi="Angsana New"/>
          <w:sz w:val="30"/>
          <w:szCs w:val="30"/>
        </w:rPr>
        <w:t>30</w:t>
      </w:r>
      <w:r w:rsidR="00574C93">
        <w:rPr>
          <w:rFonts w:ascii="Angsana New" w:hAnsi="Angsana New"/>
          <w:sz w:val="30"/>
          <w:szCs w:val="30"/>
        </w:rPr>
        <w:t xml:space="preserve"> </w:t>
      </w:r>
      <w:r w:rsidR="00F60777">
        <w:rPr>
          <w:rFonts w:ascii="Angsana New" w:hAnsi="Angsana New" w:hint="cs"/>
          <w:sz w:val="30"/>
          <w:szCs w:val="30"/>
          <w:cs/>
        </w:rPr>
        <w:t>กันยา</w:t>
      </w:r>
      <w:r w:rsidR="00574C93">
        <w:rPr>
          <w:rFonts w:ascii="Angsana New" w:hAnsi="Angsana New" w:hint="cs"/>
          <w:sz w:val="30"/>
          <w:szCs w:val="30"/>
          <w:cs/>
        </w:rPr>
        <w:t>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 w:hint="cs"/>
          <w:sz w:val="30"/>
          <w:szCs w:val="30"/>
        </w:rPr>
        <w:t>256</w:t>
      </w:r>
      <w:r w:rsidR="00067C94" w:rsidRPr="00067C94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104A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มียอดร้อยละ </w:t>
      </w:r>
      <w:r w:rsidR="00067C94" w:rsidRPr="00067C94">
        <w:rPr>
          <w:rFonts w:ascii="Angsana New" w:hAnsi="Angsana New"/>
          <w:sz w:val="30"/>
          <w:szCs w:val="30"/>
        </w:rPr>
        <w:t>5</w:t>
      </w:r>
      <w:r w:rsidR="00E0635C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574C93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67C94" w:rsidRPr="00067C94">
        <w:rPr>
          <w:rFonts w:ascii="Angsana New" w:hAnsi="Angsana New"/>
          <w:sz w:val="30"/>
          <w:szCs w:val="30"/>
        </w:rPr>
        <w:t>6</w:t>
      </w:r>
      <w:r w:rsidR="00E0635C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1</w:t>
      </w:r>
      <w:r w:rsidR="00E0635C">
        <w:rPr>
          <w:rFonts w:ascii="Angsana New" w:hAnsi="Angsana New"/>
          <w:sz w:val="30"/>
          <w:szCs w:val="30"/>
        </w:rPr>
        <w:t xml:space="preserve"> </w:t>
      </w:r>
      <w:r w:rsidR="00574C9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sz w:val="30"/>
          <w:szCs w:val="30"/>
          <w:cs/>
        </w:rPr>
        <w:t>สำหรับงบการเงิน</w:t>
      </w:r>
      <w:r w:rsidR="00934B68">
        <w:rPr>
          <w:rFonts w:ascii="Angsana New" w:hAnsi="Angsana New" w:hint="cs"/>
          <w:sz w:val="30"/>
          <w:szCs w:val="30"/>
          <w:cs/>
        </w:rPr>
        <w:t>รวม</w:t>
      </w:r>
      <w:r>
        <w:rPr>
          <w:rFonts w:ascii="Angsana New" w:hAnsi="Angsana New" w:hint="cs"/>
          <w:sz w:val="30"/>
          <w:szCs w:val="30"/>
          <w:cs/>
        </w:rPr>
        <w:t xml:space="preserve"> และร้อยละ </w:t>
      </w:r>
      <w:r w:rsidR="00067C94" w:rsidRPr="00067C94">
        <w:rPr>
          <w:rFonts w:ascii="Angsana New" w:hAnsi="Angsana New"/>
          <w:sz w:val="30"/>
          <w:szCs w:val="30"/>
        </w:rPr>
        <w:t>6</w:t>
      </w:r>
      <w:r w:rsidR="00825EBA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 w:hint="cs"/>
          <w:sz w:val="30"/>
          <w:szCs w:val="30"/>
        </w:rPr>
        <w:t xml:space="preserve"> </w:t>
      </w:r>
      <w:r w:rsidR="00574C93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067C94" w:rsidRPr="00067C94">
        <w:rPr>
          <w:rFonts w:ascii="Angsana New" w:hAnsi="Angsana New"/>
          <w:sz w:val="30"/>
          <w:szCs w:val="30"/>
        </w:rPr>
        <w:t>7</w:t>
      </w:r>
      <w:r w:rsidR="00825EBA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4</w:t>
      </w:r>
      <w:r w:rsidR="00574C93">
        <w:rPr>
          <w:rFonts w:ascii="Angsana New" w:hAnsi="Angsana New"/>
          <w:sz w:val="30"/>
          <w:szCs w:val="30"/>
        </w:rPr>
        <w:t xml:space="preserve"> </w:t>
      </w:r>
      <w:r w:rsidR="00574C93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sz w:val="30"/>
          <w:szCs w:val="30"/>
          <w:cs/>
        </w:rPr>
        <w:t xml:space="preserve">สำหรับงบการเงินเฉพาะกิจการ </w:t>
      </w:r>
      <w:r>
        <w:rPr>
          <w:rFonts w:ascii="Angsana New" w:hAnsi="Angsana New" w:hint="cs"/>
          <w:i/>
          <w:iCs/>
          <w:sz w:val="30"/>
          <w:szCs w:val="30"/>
          <w:cs/>
        </w:rPr>
        <w:t>(สำหรับงวดสามเดือน</w:t>
      </w:r>
      <w:r w:rsidR="00574C9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CB22C2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574C93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>
        <w:rPr>
          <w:rFonts w:ascii="Angsana New" w:hAnsi="Angsana New" w:hint="cs"/>
          <w:i/>
          <w:iCs/>
          <w:sz w:val="30"/>
          <w:szCs w:val="30"/>
          <w:cs/>
        </w:rPr>
        <w:t>สิ้นสุดวันที่</w:t>
      </w:r>
      <w:r w:rsidR="00934B68">
        <w:rPr>
          <w:rFonts w:ascii="Angsana New" w:hAnsi="Angsana New"/>
          <w:i/>
          <w:iCs/>
          <w:sz w:val="30"/>
          <w:szCs w:val="30"/>
        </w:rPr>
        <w:t xml:space="preserve"> 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30</w:t>
      </w:r>
      <w:r w:rsidR="00574C93">
        <w:rPr>
          <w:rFonts w:ascii="Angsana New" w:hAnsi="Angsana New"/>
          <w:i/>
          <w:iCs/>
          <w:sz w:val="30"/>
          <w:szCs w:val="30"/>
        </w:rPr>
        <w:t xml:space="preserve"> </w:t>
      </w:r>
      <w:r w:rsidR="00CB22C2">
        <w:rPr>
          <w:rFonts w:ascii="Angsana New" w:hAnsi="Angsana New" w:hint="cs"/>
          <w:i/>
          <w:iCs/>
          <w:sz w:val="30"/>
          <w:szCs w:val="30"/>
          <w:cs/>
        </w:rPr>
        <w:t>กันยา</w:t>
      </w:r>
      <w:r w:rsidR="00574C93">
        <w:rPr>
          <w:rFonts w:ascii="Angsana New" w:hAnsi="Angsana New" w:hint="cs"/>
          <w:i/>
          <w:iCs/>
          <w:sz w:val="30"/>
          <w:szCs w:val="30"/>
          <w:cs/>
        </w:rPr>
        <w:t>ยน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 w:hint="cs"/>
          <w:i/>
          <w:iCs/>
          <w:sz w:val="30"/>
          <w:szCs w:val="30"/>
        </w:rPr>
        <w:t>256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มียอดร้อยละ 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4</w:t>
      </w:r>
      <w:r w:rsidR="00B80200">
        <w:rPr>
          <w:rFonts w:ascii="Angsana New" w:hAnsi="Angsana New"/>
          <w:i/>
          <w:iCs/>
          <w:sz w:val="30"/>
          <w:szCs w:val="30"/>
        </w:rPr>
        <w:t>.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8</w:t>
      </w:r>
      <w:r w:rsidR="00574C93">
        <w:rPr>
          <w:rFonts w:ascii="Angsana New" w:hAnsi="Angsana New"/>
          <w:i/>
          <w:iCs/>
          <w:sz w:val="30"/>
          <w:szCs w:val="30"/>
        </w:rPr>
        <w:t xml:space="preserve"> </w:t>
      </w:r>
      <w:r w:rsidR="00574C93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4</w:t>
      </w:r>
      <w:r w:rsidR="00B80200">
        <w:rPr>
          <w:rFonts w:ascii="Angsana New" w:hAnsi="Angsana New"/>
          <w:i/>
          <w:iCs/>
          <w:sz w:val="30"/>
          <w:szCs w:val="30"/>
        </w:rPr>
        <w:t>.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7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27A93">
        <w:rPr>
          <w:rFonts w:ascii="Angsana New" w:hAnsi="Angsana New" w:hint="cs"/>
          <w:i/>
          <w:iCs/>
          <w:sz w:val="30"/>
          <w:szCs w:val="30"/>
          <w:cs/>
        </w:rPr>
        <w:t xml:space="preserve">ตามลำดับ </w:t>
      </w:r>
      <w:r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</w:t>
      </w:r>
      <w:r w:rsidR="0045352F">
        <w:rPr>
          <w:rFonts w:ascii="Angsana New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6</w:t>
      </w:r>
      <w:r w:rsidR="00B80200">
        <w:rPr>
          <w:rFonts w:ascii="Angsana New" w:hAnsi="Angsana New"/>
          <w:i/>
          <w:iCs/>
          <w:sz w:val="30"/>
          <w:szCs w:val="30"/>
        </w:rPr>
        <w:t>.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4</w:t>
      </w:r>
      <w:r w:rsidR="00574C93">
        <w:rPr>
          <w:rFonts w:ascii="Angsana New" w:hAnsi="Angsana New"/>
          <w:i/>
          <w:iCs/>
          <w:sz w:val="30"/>
          <w:szCs w:val="30"/>
        </w:rPr>
        <w:t xml:space="preserve"> </w:t>
      </w:r>
      <w:r w:rsidR="00574C93">
        <w:rPr>
          <w:rFonts w:ascii="Angsana New" w:hAnsi="Angsana New" w:hint="cs"/>
          <w:i/>
          <w:iCs/>
          <w:sz w:val="30"/>
          <w:szCs w:val="30"/>
          <w:cs/>
        </w:rPr>
        <w:t xml:space="preserve">และร้อยละ 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6</w:t>
      </w:r>
      <w:r w:rsidR="00B80200">
        <w:rPr>
          <w:rFonts w:ascii="Angsana New" w:hAnsi="Angsana New"/>
          <w:i/>
          <w:iCs/>
          <w:sz w:val="30"/>
          <w:szCs w:val="30"/>
        </w:rPr>
        <w:t>.</w:t>
      </w:r>
      <w:r w:rsidR="00067C94" w:rsidRPr="00067C94">
        <w:rPr>
          <w:rFonts w:ascii="Angsana New" w:hAnsi="Angsana New"/>
          <w:i/>
          <w:iCs/>
          <w:sz w:val="30"/>
          <w:szCs w:val="30"/>
        </w:rPr>
        <w:t>2</w:t>
      </w:r>
      <w:r w:rsidR="00027A93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สำหรับงบการเงินเฉพาะกิจการ)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E0FF5">
        <w:rPr>
          <w:rFonts w:ascii="Angsana New" w:hAnsi="Angsana New" w:hint="cs"/>
          <w:sz w:val="30"/>
          <w:szCs w:val="30"/>
          <w:cs/>
        </w:rPr>
        <w:t>ทั้งนี้อัตราภาษีเงินได้ที่แท้จริงแตกต่างจากอัตราภาษีเงินได้นิติบุคคลเนื่องจากกำไรสุทธิที่บริษัทได้รับจากการประกอบกิจกรรมที่ได้รับการส่งเสริมลงทุนและส่วน</w:t>
      </w:r>
      <w:r>
        <w:rPr>
          <w:rFonts w:ascii="Angsana New" w:hAnsi="Angsana New" w:hint="cs"/>
          <w:sz w:val="30"/>
          <w:szCs w:val="30"/>
          <w:cs/>
        </w:rPr>
        <w:t>แบ่ง</w:t>
      </w:r>
      <w:r w:rsidRPr="007E0FF5">
        <w:rPr>
          <w:rFonts w:ascii="Angsana New" w:hAnsi="Angsana New" w:hint="cs"/>
          <w:sz w:val="30"/>
          <w:szCs w:val="30"/>
          <w:cs/>
        </w:rPr>
        <w:t>กำไรจาก</w:t>
      </w:r>
      <w:r w:rsidR="00A903EE">
        <w:rPr>
          <w:rFonts w:ascii="Angsana New" w:hAnsi="Angsana New"/>
          <w:sz w:val="30"/>
          <w:szCs w:val="30"/>
        </w:rPr>
        <w:br/>
      </w:r>
      <w:r w:rsidRPr="007E0FF5"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14:paraId="18060A72" w14:textId="0B5D3FFE" w:rsidR="002862D7" w:rsidRDefault="002862D7" w:rsidP="00934B68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4CBFBF" w14:textId="61A7974A" w:rsidR="0098764E" w:rsidRPr="00C153FF" w:rsidRDefault="00067C94" w:rsidP="0098764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067C94">
        <w:rPr>
          <w:rFonts w:ascii="Angsana New" w:hAnsi="Angsana New"/>
          <w:sz w:val="30"/>
          <w:szCs w:val="30"/>
          <w:lang w:val="en-US"/>
        </w:rPr>
        <w:t>10</w:t>
      </w:r>
      <w:r w:rsidR="0098764E">
        <w:rPr>
          <w:rFonts w:ascii="Angsana New" w:hAnsi="Angsana New"/>
          <w:sz w:val="30"/>
          <w:szCs w:val="30"/>
          <w:lang w:val="en-US"/>
        </w:rPr>
        <w:tab/>
      </w:r>
      <w:r w:rsidR="0098764E" w:rsidRPr="00597FE8"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2364DD94" w14:textId="77777777" w:rsidR="0098764E" w:rsidRDefault="0098764E" w:rsidP="00987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952C69" w14:textId="0309498F" w:rsidR="0098764E" w:rsidRPr="00740951" w:rsidRDefault="00740951" w:rsidP="0098764E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รายละเอียดเงินปันผลในระหว่าง</w:t>
      </w:r>
      <w:r w:rsidR="00A35204">
        <w:rPr>
          <w:rFonts w:ascii="Angsana New" w:hAnsi="Angsana New" w:hint="cs"/>
          <w:sz w:val="30"/>
          <w:szCs w:val="30"/>
          <w:cs/>
          <w:lang w:bidi="th-TH"/>
        </w:rPr>
        <w:t>งวด</w:t>
      </w:r>
      <w:r w:rsidR="00B80200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="00A35204">
        <w:rPr>
          <w:rFonts w:ascii="Angsana New" w:hAnsi="Angsana New" w:hint="cs"/>
          <w:sz w:val="30"/>
          <w:szCs w:val="30"/>
          <w:cs/>
          <w:lang w:bidi="th-TH"/>
        </w:rPr>
        <w:t xml:space="preserve">เดือนสิ้นสุดวันที่ </w:t>
      </w:r>
      <w:r w:rsidR="00067C94" w:rsidRPr="00067C94">
        <w:rPr>
          <w:rFonts w:ascii="Angsana New" w:hAnsi="Angsana New"/>
          <w:sz w:val="30"/>
          <w:szCs w:val="30"/>
          <w:lang w:val="en-US" w:bidi="th-TH"/>
        </w:rPr>
        <w:t>30</w:t>
      </w:r>
      <w:r w:rsidR="00A3520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  <w:lang w:val="en-US" w:bidi="th-TH"/>
        </w:rPr>
        <w:t>กันยา</w:t>
      </w:r>
      <w:r w:rsidR="00A35204">
        <w:rPr>
          <w:rFonts w:ascii="Angsana New" w:hAnsi="Angsana New" w:hint="cs"/>
          <w:sz w:val="30"/>
          <w:szCs w:val="30"/>
          <w:cs/>
          <w:lang w:val="en-US" w:bidi="th-TH"/>
        </w:rPr>
        <w:t>ยน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067C94" w:rsidRPr="00067C94">
        <w:rPr>
          <w:rFonts w:ascii="Angsana New" w:hAnsi="Angsana New"/>
          <w:sz w:val="30"/>
          <w:szCs w:val="30"/>
          <w:lang w:val="en-US" w:bidi="th-TH"/>
        </w:rPr>
        <w:t>2564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มีดังนี้</w:t>
      </w:r>
    </w:p>
    <w:p w14:paraId="48D5BA72" w14:textId="77777777" w:rsidR="0098764E" w:rsidRPr="00190D6F" w:rsidRDefault="0098764E" w:rsidP="0019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sz w:val="30"/>
          <w:szCs w:val="30"/>
          <w:lang w:val="en-GB"/>
        </w:rPr>
      </w:pPr>
      <w:r>
        <w:rPr>
          <w:cs/>
          <w:lang w:val="en-GB"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98764E" w:rsidRPr="00082759" w14:paraId="44F2C4EC" w14:textId="77777777" w:rsidTr="00652444">
        <w:trPr>
          <w:trHeight w:val="144"/>
          <w:tblHeader/>
        </w:trPr>
        <w:tc>
          <w:tcPr>
            <w:tcW w:w="2610" w:type="dxa"/>
            <w:vAlign w:val="bottom"/>
          </w:tcPr>
          <w:p w14:paraId="1B99EAFE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D8C11A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6874F070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6938EB67" w14:textId="128AE09B" w:rsidR="0098764E" w:rsidRPr="00082759" w:rsidRDefault="00CB27B4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47ABABC7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FE9D793" w14:textId="68D25289" w:rsidR="0098764E" w:rsidRPr="00082759" w:rsidRDefault="00CB27B4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58" w:type="dxa"/>
          </w:tcPr>
          <w:p w14:paraId="68FFD38E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3963CE6C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8764E" w:rsidRPr="00082759" w14:paraId="4996A6E8" w14:textId="77777777" w:rsidTr="00740951">
        <w:trPr>
          <w:trHeight w:val="144"/>
          <w:tblHeader/>
        </w:trPr>
        <w:tc>
          <w:tcPr>
            <w:tcW w:w="2610" w:type="dxa"/>
          </w:tcPr>
          <w:p w14:paraId="30797AB6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F655DF3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ED21835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4CF7766E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C87373F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A5F4B31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34D498CD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5AF6D001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764E" w:rsidRPr="00082759" w14:paraId="59A007DB" w14:textId="77777777" w:rsidTr="00740951">
        <w:trPr>
          <w:trHeight w:val="144"/>
        </w:trPr>
        <w:tc>
          <w:tcPr>
            <w:tcW w:w="2610" w:type="dxa"/>
            <w:shd w:val="clear" w:color="auto" w:fill="auto"/>
          </w:tcPr>
          <w:p w14:paraId="26EC2507" w14:textId="3AA9E002" w:rsidR="0098764E" w:rsidRPr="00082759" w:rsidRDefault="0098764E" w:rsidP="000D5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C554600" w14:textId="41C33B5A" w:rsidR="0098764E" w:rsidRPr="00082759" w:rsidRDefault="00D76C68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2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7E6B3A46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2A78C2F" w14:textId="312B9101" w:rsidR="0098764E" w:rsidRPr="00082759" w:rsidRDefault="00DE1FF1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20B9D18D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3A8C60C" w14:textId="68FBE8F0" w:rsidR="0098764E" w:rsidRPr="00082759" w:rsidRDefault="00067C94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52444" w:rsidRPr="000827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58" w:type="dxa"/>
            <w:shd w:val="clear" w:color="auto" w:fill="auto"/>
          </w:tcPr>
          <w:p w14:paraId="4CC27A33" w14:textId="77777777" w:rsidR="0098764E" w:rsidRPr="00082759" w:rsidRDefault="0098764E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5BD6C713" w14:textId="23EAA5FD" w:rsidR="0098764E" w:rsidRPr="00082759" w:rsidRDefault="00067C94" w:rsidP="00652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217</w:t>
            </w:r>
            <w:r w:rsidR="00652444" w:rsidRPr="0008275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</w:tbl>
    <w:p w14:paraId="1256D597" w14:textId="77777777" w:rsidR="0098764E" w:rsidRPr="00082759" w:rsidRDefault="0098764E" w:rsidP="0098764E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1FA614FB" w14:textId="45AC1475" w:rsidR="00FB4E90" w:rsidRPr="00B03FBE" w:rsidRDefault="00067C94" w:rsidP="00022D80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67C94">
        <w:rPr>
          <w:rFonts w:ascii="Angsana New" w:hAnsi="Angsana New" w:hint="cs"/>
          <w:sz w:val="30"/>
          <w:szCs w:val="30"/>
          <w:lang w:val="en-US"/>
        </w:rPr>
        <w:t>1</w:t>
      </w:r>
      <w:r w:rsidRPr="00067C94">
        <w:rPr>
          <w:rFonts w:ascii="Angsana New" w:hAnsi="Angsana New"/>
          <w:sz w:val="30"/>
          <w:szCs w:val="30"/>
          <w:lang w:val="en-US"/>
        </w:rPr>
        <w:t>1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FB4E90" w:rsidRPr="00692926">
        <w:rPr>
          <w:rFonts w:ascii="Angsana New" w:hAnsi="Angsana New"/>
          <w:sz w:val="30"/>
          <w:szCs w:val="30"/>
          <w:cs/>
          <w:lang w:val="th-TH"/>
        </w:rPr>
        <w:t>เครื่องมือทางการ</w:t>
      </w:r>
      <w:r w:rsidR="00FB4E90" w:rsidRPr="00692926">
        <w:rPr>
          <w:rFonts w:ascii="Angsana New" w:hAnsi="Angsana New" w:hint="cs"/>
          <w:sz w:val="30"/>
          <w:szCs w:val="30"/>
          <w:cs/>
          <w:lang w:val="th-TH"/>
        </w:rPr>
        <w:t>เงิน</w:t>
      </w:r>
    </w:p>
    <w:p w14:paraId="417FB361" w14:textId="77777777" w:rsidR="00FB4E90" w:rsidRDefault="00FB4E90" w:rsidP="00D56BE9">
      <w:pPr>
        <w:pStyle w:val="FSBlank"/>
        <w:rPr>
          <w:sz w:val="30"/>
          <w:szCs w:val="30"/>
        </w:rPr>
      </w:pPr>
    </w:p>
    <w:p w14:paraId="5B11740B" w14:textId="77777777" w:rsidR="00600AC3" w:rsidRPr="003C47FE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85330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</w:t>
      </w:r>
    </w:p>
    <w:p w14:paraId="479DA1BD" w14:textId="77777777" w:rsidR="00600AC3" w:rsidRPr="000D5D02" w:rsidRDefault="00600AC3" w:rsidP="00600A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D8598F5" w14:textId="6B3E90CA" w:rsidR="00FB032D" w:rsidRDefault="00600AC3" w:rsidP="00600AC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CE108F">
        <w:rPr>
          <w:rFonts w:ascii="Angsana New" w:hAnsi="Angsana New" w:hint="cs"/>
          <w:sz w:val="30"/>
          <w:szCs w:val="30"/>
          <w:cs/>
          <w:lang w:bidi="th-TH"/>
        </w:rPr>
        <w:t xml:space="preserve">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>
        <w:rPr>
          <w:rFonts w:ascii="Angsana New" w:hAnsi="Angsana New" w:hint="cs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DC1285">
        <w:rPr>
          <w:rFonts w:ascii="Angsana New" w:hAnsi="Angsana New" w:hint="cs"/>
          <w:sz w:val="30"/>
          <w:szCs w:val="30"/>
          <w:cs/>
          <w:lang w:bidi="th-TH"/>
        </w:rPr>
        <w:t>วัดมูลค่าด้วยราคาทุนตัดจำหน่าย</w:t>
      </w:r>
      <w:r>
        <w:rPr>
          <w:rFonts w:ascii="Angsana New" w:hAnsi="Angsana New" w:hint="cs"/>
          <w:sz w:val="30"/>
          <w:szCs w:val="30"/>
          <w:cs/>
          <w:lang w:bidi="th-TH"/>
        </w:rPr>
        <w:t>หากมูลค่า</w:t>
      </w:r>
      <w:r w:rsidR="00CE108F">
        <w:rPr>
          <w:rFonts w:ascii="Angsana New" w:hAnsi="Angsana New"/>
          <w:sz w:val="30"/>
          <w:szCs w:val="30"/>
          <w:cs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1949D91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8667B7">
          <w:footerReference w:type="default" r:id="rId20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890"/>
        <w:gridCol w:w="270"/>
        <w:gridCol w:w="180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FB04B4" w:rsidRPr="00032D1D" w14:paraId="785BF906" w14:textId="77777777" w:rsidTr="00FB04B4">
        <w:trPr>
          <w:tblHeader/>
        </w:trPr>
        <w:tc>
          <w:tcPr>
            <w:tcW w:w="4140" w:type="dxa"/>
            <w:shd w:val="clear" w:color="auto" w:fill="auto"/>
          </w:tcPr>
          <w:p w14:paraId="63DB1F32" w14:textId="77777777" w:rsidR="00FB04B4" w:rsidRPr="00032D1D" w:rsidRDefault="00FB04B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1DC70D75" w14:textId="13B01B47" w:rsidR="00FB04B4" w:rsidRDefault="00FB04B4" w:rsidP="00304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FB04B4" w:rsidRPr="00032D1D" w14:paraId="5D614F44" w14:textId="77777777" w:rsidTr="00FB04B4">
        <w:trPr>
          <w:tblHeader/>
        </w:trPr>
        <w:tc>
          <w:tcPr>
            <w:tcW w:w="4140" w:type="dxa"/>
            <w:shd w:val="clear" w:color="auto" w:fill="auto"/>
          </w:tcPr>
          <w:p w14:paraId="614E01C9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0D77AF3A" w14:textId="257EDE31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38A06E8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487F7967" w14:textId="7B414AA2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04B4" w:rsidRPr="00032D1D" w14:paraId="76BDE3D6" w14:textId="77777777" w:rsidTr="00FB04B4">
        <w:trPr>
          <w:tblHeader/>
        </w:trPr>
        <w:tc>
          <w:tcPr>
            <w:tcW w:w="4140" w:type="dxa"/>
            <w:shd w:val="clear" w:color="auto" w:fill="auto"/>
          </w:tcPr>
          <w:p w14:paraId="01651EFD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2D3A8DF3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3A647912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1F6290E0" w14:textId="3B85808E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35CA75C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E7C3905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EA44B5B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FEBDA65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348D4C6D" w14:textId="062623BF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BB9C52F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44737F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1DE6AD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A59386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CE5429" w14:textId="5E277AF9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67F6DF1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695549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F9DC4A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84C5A5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8A28F0" w14:textId="449F36A1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516E3B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A08CD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E094D6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BAB2F4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EAE9D" w14:textId="23EA8B89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7DAD6E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506F1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382AA2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C875F2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731A1F" w14:textId="7961B0BC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B04B4" w:rsidRPr="00032D1D" w14:paraId="79D2231D" w14:textId="77777777" w:rsidTr="00FB04B4">
        <w:trPr>
          <w:tblHeader/>
        </w:trPr>
        <w:tc>
          <w:tcPr>
            <w:tcW w:w="4140" w:type="dxa"/>
            <w:shd w:val="clear" w:color="auto" w:fill="auto"/>
          </w:tcPr>
          <w:p w14:paraId="41C0F584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318C98E4" w14:textId="16228F41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04B4" w:rsidRPr="00032D1D" w14:paraId="09D869EA" w14:textId="77777777" w:rsidTr="00FB04B4">
        <w:trPr>
          <w:tblHeader/>
        </w:trPr>
        <w:tc>
          <w:tcPr>
            <w:tcW w:w="4140" w:type="dxa"/>
            <w:shd w:val="clear" w:color="auto" w:fill="auto"/>
          </w:tcPr>
          <w:p w14:paraId="12FAF332" w14:textId="51D2ECC4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067C94" w:rsidRPr="00067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40506FB9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DAECA3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1B520A7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B26EAD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CABAE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2FAF7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4BF171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A43D5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91CAB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1DA13D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BF882F" w14:textId="77777777" w:rsidR="00FB04B4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04B4" w:rsidRPr="00032D1D" w14:paraId="600F334A" w14:textId="77777777" w:rsidTr="00FB04B4">
        <w:tc>
          <w:tcPr>
            <w:tcW w:w="4140" w:type="dxa"/>
          </w:tcPr>
          <w:p w14:paraId="10B1B4AB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0C6CB32F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2B8E3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C1BB9C0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1DA0E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74D17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52487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40D3F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ECFD94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912D9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4E0E1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93ED9B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04B4" w:rsidRPr="00032D1D" w14:paraId="4DBECBB2" w14:textId="77777777" w:rsidTr="00FB04B4">
        <w:tc>
          <w:tcPr>
            <w:tcW w:w="4140" w:type="dxa"/>
          </w:tcPr>
          <w:p w14:paraId="422F91DF" w14:textId="77777777" w:rsidR="00FB04B4" w:rsidRPr="00A217C7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35FBF8BF" w14:textId="0452C1A4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27DF9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2770FB" w14:textId="433C88A4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261782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60DDA0" w14:textId="6E51627F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2FF4B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06B421" w14:textId="511495CB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92F3A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D5AAB8" w14:textId="4BF3551A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34F34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024932" w14:textId="11CBA12F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04B4" w:rsidRPr="00032D1D" w14:paraId="18831494" w14:textId="77777777" w:rsidTr="00FB04B4">
        <w:tc>
          <w:tcPr>
            <w:tcW w:w="4140" w:type="dxa"/>
          </w:tcPr>
          <w:p w14:paraId="2B993EE9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</w:tcPr>
          <w:p w14:paraId="310F42EB" w14:textId="274B3AE5" w:rsidR="00FB04B4" w:rsidRPr="0047177D" w:rsidRDefault="00067C9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FB0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3186F5C8" w14:textId="77777777" w:rsidR="00FB04B4" w:rsidRPr="0047177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18FCD47" w14:textId="483AB468" w:rsidR="00FB04B4" w:rsidRPr="0047177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2EB8B" w14:textId="77777777" w:rsidR="00FB04B4" w:rsidRPr="0047177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D309A9" w14:textId="21142004" w:rsidR="00FB04B4" w:rsidRPr="0047177D" w:rsidRDefault="00067C9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FB0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0F269441" w14:textId="77777777" w:rsidR="00FB04B4" w:rsidRPr="0047177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F692D3" w14:textId="21CD7DAE" w:rsidR="00FB04B4" w:rsidRPr="0047177D" w:rsidRDefault="00067C9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FB0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</w:tcPr>
          <w:p w14:paraId="3D6BA735" w14:textId="77777777" w:rsidR="00FB04B4" w:rsidRPr="0047177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A6E26" w14:textId="42E7F0D9" w:rsidR="00FB04B4" w:rsidRPr="0047177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609619" w14:textId="77777777" w:rsidR="00FB04B4" w:rsidRPr="0047177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B254F" w14:textId="3EBF67E6" w:rsidR="00FB04B4" w:rsidRPr="0047177D" w:rsidRDefault="00067C9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FB0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FB04B4" w:rsidRPr="00032D1D" w14:paraId="1EC3BF8C" w14:textId="77777777" w:rsidTr="00FB04B4">
        <w:tc>
          <w:tcPr>
            <w:tcW w:w="4140" w:type="dxa"/>
          </w:tcPr>
          <w:p w14:paraId="77B9332D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6ED3525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51C8038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516FAB86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41422F3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38D9400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973A807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7584A41D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7C98EA30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115D24CF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D59C5EF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80B2629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B04B4" w:rsidRPr="00032D1D" w14:paraId="0971E9A0" w14:textId="77777777" w:rsidTr="00FB04B4">
        <w:tc>
          <w:tcPr>
            <w:tcW w:w="4140" w:type="dxa"/>
          </w:tcPr>
          <w:p w14:paraId="569830BB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27924BBA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26FF796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0C7A073E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748F85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2B2AB6B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B671A5D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69B86DD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791B6B0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1C1A45B9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6F17E22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980B378" w14:textId="77777777" w:rsidR="00FB04B4" w:rsidRPr="00E64F5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B04B4" w:rsidRPr="00A7632D" w14:paraId="0D260A67" w14:textId="77777777" w:rsidTr="00FB04B4">
        <w:tc>
          <w:tcPr>
            <w:tcW w:w="4140" w:type="dxa"/>
          </w:tcPr>
          <w:p w14:paraId="721C493B" w14:textId="77777777" w:rsidR="00FB04B4" w:rsidRPr="00032D1D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42325FC8" w14:textId="505F6DBF" w:rsidR="00FB04B4" w:rsidRPr="005B10E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916588" w14:textId="77777777" w:rsidR="00FB04B4" w:rsidRPr="005B10E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F0DF22" w14:textId="49D81D77" w:rsidR="00FB04B4" w:rsidRPr="005B10E8" w:rsidRDefault="00067C9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FB0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270" w:type="dxa"/>
          </w:tcPr>
          <w:p w14:paraId="70ACF530" w14:textId="77777777" w:rsidR="00FB04B4" w:rsidRPr="005B10E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472A79" w14:textId="43C5830C" w:rsidR="00FB04B4" w:rsidRPr="005B10E8" w:rsidRDefault="00067C9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FB0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  <w:tc>
          <w:tcPr>
            <w:tcW w:w="270" w:type="dxa"/>
          </w:tcPr>
          <w:p w14:paraId="63353D7F" w14:textId="77777777" w:rsidR="00FB04B4" w:rsidRPr="005B10E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718FC6" w14:textId="1DB4BDEB" w:rsidR="00FB04B4" w:rsidRPr="005B10E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FA578C5" w14:textId="77777777" w:rsidR="00FB04B4" w:rsidRPr="005B10E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16EF3C" w14:textId="253A2E43" w:rsidR="00FB04B4" w:rsidRPr="005B10E8" w:rsidRDefault="00067C9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FB0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  <w:vAlign w:val="bottom"/>
          </w:tcPr>
          <w:p w14:paraId="5CE4D08C" w14:textId="77777777" w:rsidR="00FB04B4" w:rsidRPr="005B10E8" w:rsidRDefault="00FB04B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217F86" w14:textId="55DE4B0B" w:rsidR="00FB04B4" w:rsidRPr="00A7632D" w:rsidRDefault="00067C94" w:rsidP="00FB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FB04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</w:tbl>
    <w:p w14:paraId="0769D947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133B1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890"/>
        <w:gridCol w:w="270"/>
        <w:gridCol w:w="180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965FAD" w:rsidRPr="00032D1D" w14:paraId="783E8A88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30C4777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7C26D176" w14:textId="47F81185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ที่แสดงเงินลงทุนตามวิธีส่วนได้เสีย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65FAD" w:rsidRPr="00032D1D" w14:paraId="2C9FA936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12558E8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</w:tcPr>
          <w:p w14:paraId="774A7689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EB2524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1A0AD52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65FAD" w:rsidRPr="00032D1D" w14:paraId="0F72CC76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042B3C0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9A9E5D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5E2CC5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78C5BC4E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4D5FDF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07CA980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397F52E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649BC1E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466B9DC7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990BEB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F19A79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BFD093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16F38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48CAF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F96118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2A6C7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90BD17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B318B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C7D39D" w14:textId="3E6EE196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60DEB2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3FF95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70AF9F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0E6551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51A652" w14:textId="4D46300C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067C94" w:rsidRPr="00067C9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F668615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32BBDB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5D8D82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AA2F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1AEFEA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65FAD" w:rsidRPr="00032D1D" w14:paraId="70B89060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421A864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630" w:type="dxa"/>
            <w:gridSpan w:val="11"/>
          </w:tcPr>
          <w:p w14:paraId="0E9E79EF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FAD" w:rsidRPr="00032D1D" w14:paraId="215F1204" w14:textId="77777777" w:rsidTr="008B1559">
        <w:trPr>
          <w:tblHeader/>
        </w:trPr>
        <w:tc>
          <w:tcPr>
            <w:tcW w:w="4140" w:type="dxa"/>
            <w:shd w:val="clear" w:color="auto" w:fill="auto"/>
          </w:tcPr>
          <w:p w14:paraId="7387A8CF" w14:textId="4CA64B25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208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08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67C94" w:rsidRPr="00067C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</w:tcPr>
          <w:p w14:paraId="366409CE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D9006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DF022D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7656C5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B9F48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4D3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142C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C63B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9B0D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96F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8AB4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1AA076F3" w14:textId="77777777" w:rsidTr="008B1559">
        <w:tc>
          <w:tcPr>
            <w:tcW w:w="4140" w:type="dxa"/>
          </w:tcPr>
          <w:p w14:paraId="5742F3C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3E8EE85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443A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53FC51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36E1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2565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660F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2505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0585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9F9CA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0A1B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8891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0B56A8A2" w14:textId="77777777" w:rsidTr="008B1559">
        <w:tc>
          <w:tcPr>
            <w:tcW w:w="4140" w:type="dxa"/>
          </w:tcPr>
          <w:p w14:paraId="19000D37" w14:textId="77777777" w:rsidR="00965FAD" w:rsidRPr="00A217C7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</w:tcPr>
          <w:p w14:paraId="3207AEA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C414EE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63ED9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F835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D87C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DBBFA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1220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3143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B3D8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39D5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6CDEB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19292F5E" w14:textId="77777777" w:rsidTr="008B1559">
        <w:tc>
          <w:tcPr>
            <w:tcW w:w="4140" w:type="dxa"/>
          </w:tcPr>
          <w:p w14:paraId="169016C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90" w:type="dxa"/>
          </w:tcPr>
          <w:p w14:paraId="30C6DEE2" w14:textId="09636EAB" w:rsidR="00965FAD" w:rsidRPr="0047177D" w:rsidRDefault="00067C9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65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586150FA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6C6E99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BAD03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9263B" w14:textId="72ADDDBA" w:rsidR="00965FAD" w:rsidRPr="0047177D" w:rsidRDefault="00067C9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65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488C6C9E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FB24E" w14:textId="5D4D625C" w:rsidR="00965FAD" w:rsidRPr="0047177D" w:rsidRDefault="00067C9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65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270" w:type="dxa"/>
          </w:tcPr>
          <w:p w14:paraId="16D82A10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2657A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8BE5F8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21D42" w14:textId="48F6E2AA" w:rsidR="00965FAD" w:rsidRPr="0047177D" w:rsidRDefault="00067C9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965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</w:tr>
      <w:tr w:rsidR="00965FAD" w:rsidRPr="00032D1D" w14:paraId="1198C91F" w14:textId="77777777" w:rsidTr="008B1559">
        <w:tc>
          <w:tcPr>
            <w:tcW w:w="4140" w:type="dxa"/>
          </w:tcPr>
          <w:p w14:paraId="5C0ADA1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275CFC32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543D638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067DE3D6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69A32C7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49AD251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2830E9F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8D4AF25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24FFFEC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6219E6A3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6B1D641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F7549B0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65FAD" w:rsidRPr="00032D1D" w14:paraId="59E36451" w14:textId="77777777" w:rsidTr="008B1559">
        <w:tc>
          <w:tcPr>
            <w:tcW w:w="4140" w:type="dxa"/>
          </w:tcPr>
          <w:p w14:paraId="2D68581F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17095709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C5CA978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69DE3915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D40C854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951EEFF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74A741F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E5587AD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242DD73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A366A4E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49910E5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F2A03E0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65FAD" w:rsidRPr="00A7632D" w14:paraId="4BBDAD98" w14:textId="77777777" w:rsidTr="008B1559">
        <w:tc>
          <w:tcPr>
            <w:tcW w:w="4140" w:type="dxa"/>
          </w:tcPr>
          <w:p w14:paraId="038C5D4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3AE25AAF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BDBDC6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26125F" w14:textId="4293DF20" w:rsidR="00965FAD" w:rsidRPr="005B10E8" w:rsidRDefault="00067C9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965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499B9E41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2F1FC" w14:textId="5FC0260D" w:rsidR="00965FAD" w:rsidRPr="005B10E8" w:rsidRDefault="00067C9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272</w:t>
            </w:r>
            <w:r w:rsidR="00965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023</w:t>
            </w:r>
          </w:p>
        </w:tc>
        <w:tc>
          <w:tcPr>
            <w:tcW w:w="270" w:type="dxa"/>
          </w:tcPr>
          <w:p w14:paraId="5BDA5099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52E7C1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91BFB7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7498D6" w14:textId="17002E9F" w:rsidR="00965FAD" w:rsidRPr="005B10E8" w:rsidRDefault="00067C9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965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270" w:type="dxa"/>
            <w:vAlign w:val="bottom"/>
          </w:tcPr>
          <w:p w14:paraId="62181CE9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1A084F" w14:textId="6925804F" w:rsidR="00965FAD" w:rsidRPr="00A7632D" w:rsidRDefault="00067C9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67C94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965F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7C94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</w:tbl>
    <w:p w14:paraId="48E8B7E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E5333B" w14:textId="498E3943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37A949" w14:textId="20175E94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97790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FB032D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293FFA27" w14:textId="77777777" w:rsidR="00790E2C" w:rsidRPr="00DC1285" w:rsidRDefault="00790E2C" w:rsidP="00EB0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C128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</w:t>
      </w:r>
      <w:r w:rsidRPr="00DC1285">
        <w:rPr>
          <w:rFonts w:ascii="Angsana New" w:hAnsi="Angsana New"/>
          <w:b/>
          <w:bCs/>
          <w:i/>
          <w:iCs/>
          <w:sz w:val="30"/>
          <w:szCs w:val="30"/>
          <w:cs/>
        </w:rPr>
        <w:t>ครื่องมือทางการเงิน</w:t>
      </w:r>
      <w:r w:rsidRPr="00DC128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ที่วัดมูลค่า</w:t>
      </w:r>
      <w:r w:rsidRPr="00DC128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ด้วยมูลค่ายุติธรรม </w:t>
      </w:r>
    </w:p>
    <w:p w14:paraId="166C6DAE" w14:textId="77777777" w:rsidR="00790E2C" w:rsidRPr="00790E2C" w:rsidRDefault="00790E2C" w:rsidP="00790E2C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390"/>
      </w:tblGrid>
      <w:tr w:rsidR="00790E2C" w:rsidRPr="00474634" w14:paraId="120E2E60" w14:textId="77777777" w:rsidTr="0042547A">
        <w:trPr>
          <w:tblHeader/>
        </w:trPr>
        <w:tc>
          <w:tcPr>
            <w:tcW w:w="2610" w:type="dxa"/>
            <w:shd w:val="clear" w:color="auto" w:fill="auto"/>
          </w:tcPr>
          <w:p w14:paraId="58B878F0" w14:textId="77777777" w:rsidR="00790E2C" w:rsidRPr="0065759C" w:rsidRDefault="00790E2C" w:rsidP="0042547A">
            <w:pPr>
              <w:pStyle w:val="block"/>
              <w:spacing w:after="0" w:line="240" w:lineRule="atLeast"/>
              <w:ind w:left="-24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8046907" w14:textId="77777777" w:rsidR="00790E2C" w:rsidRPr="0065759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1C3E0338" w14:textId="77777777" w:rsidR="00790E2C" w:rsidRPr="00385421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90E2C" w:rsidRPr="00474634" w14:paraId="5E39FA14" w14:textId="77777777" w:rsidTr="0042547A">
        <w:tc>
          <w:tcPr>
            <w:tcW w:w="2610" w:type="dxa"/>
            <w:shd w:val="clear" w:color="auto" w:fill="auto"/>
          </w:tcPr>
          <w:p w14:paraId="4515C0BD" w14:textId="77777777" w:rsidR="00790E2C" w:rsidRPr="00790E2C" w:rsidRDefault="00790E2C" w:rsidP="0042547A">
            <w:pPr>
              <w:pStyle w:val="block"/>
              <w:spacing w:after="0" w:line="240" w:lineRule="atLeast"/>
              <w:ind w:left="-2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E8FDE69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</w:tcPr>
          <w:p w14:paraId="2054547D" w14:textId="77777777" w:rsidR="00790E2C" w:rsidRPr="00790E2C" w:rsidRDefault="00790E2C" w:rsidP="007B33BF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3B4C91F" w14:textId="4C03B00C" w:rsidR="00160B3F" w:rsidRDefault="0016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37875AB" w14:textId="4DA850C1" w:rsidR="00FB4E90" w:rsidRPr="00B03FBE" w:rsidRDefault="00067C94" w:rsidP="0069669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67C94">
        <w:rPr>
          <w:rFonts w:ascii="Angsana New" w:hAnsi="Angsana New" w:hint="cs"/>
          <w:sz w:val="30"/>
          <w:szCs w:val="30"/>
          <w:lang w:val="en-US"/>
        </w:rPr>
        <w:t>1</w:t>
      </w:r>
      <w:r w:rsidRPr="00067C94">
        <w:rPr>
          <w:rFonts w:ascii="Angsana New" w:hAnsi="Angsana New"/>
          <w:sz w:val="30"/>
          <w:szCs w:val="30"/>
          <w:lang w:val="en-US"/>
        </w:rPr>
        <w:t>2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14:paraId="2F46EDD9" w14:textId="77777777" w:rsidR="00FB4E90" w:rsidRPr="00BE196E" w:rsidRDefault="00FB4E90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5ED9C562" w:rsidR="005C2438" w:rsidRPr="009E1667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10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02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1109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CF31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67C94" w:rsidRPr="00067C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31" w:type="pct"/>
            <w:shd w:val="clear" w:color="auto" w:fill="auto"/>
          </w:tcPr>
          <w:p w14:paraId="30EDE3BD" w14:textId="4975775C" w:rsidR="005C2438" w:rsidRDefault="005C2438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F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14:paraId="5CB13F8C" w14:textId="77777777" w:rsidTr="007C5784">
        <w:tc>
          <w:tcPr>
            <w:tcW w:w="3969" w:type="pct"/>
            <w:shd w:val="clear" w:color="auto" w:fill="auto"/>
          </w:tcPr>
          <w:p w14:paraId="219B7B9F" w14:textId="77777777" w:rsidR="002E0747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14:paraId="2CA769F9" w14:textId="39F0FF63" w:rsidR="005C2438" w:rsidRPr="003C47FE" w:rsidRDefault="002E0747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5C2438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="005C2438"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เพื่อการอุตสาหกรรม)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DEC6" w14:textId="577D5C73" w:rsidR="00A8268E" w:rsidRPr="00745F23" w:rsidRDefault="00067C94" w:rsidP="007C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10</w:t>
            </w:r>
            <w:r w:rsidR="00745F23" w:rsidRPr="00745F23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5C2438" w:rsidRPr="00F20B0B" w14:paraId="45E6B3FA" w14:textId="77777777" w:rsidTr="003D2B17">
        <w:tc>
          <w:tcPr>
            <w:tcW w:w="3969" w:type="pct"/>
            <w:shd w:val="clear" w:color="auto" w:fill="auto"/>
          </w:tcPr>
          <w:p w14:paraId="16DFD419" w14:textId="77777777"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88EB0" w14:textId="4DEB432F" w:rsidR="005C2438" w:rsidRPr="00745F23" w:rsidRDefault="00067C94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745F23" w:rsidRPr="00745F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</w:tr>
    </w:tbl>
    <w:p w14:paraId="58B8371E" w14:textId="130107D0" w:rsidR="00843ECD" w:rsidRDefault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E125AF" w14:textId="0C9C06A9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4936C0CD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67C94" w:rsidRPr="00067C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109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02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 w:rsidR="001109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น </w:t>
            </w:r>
            <w:r w:rsidR="00067C94" w:rsidRPr="00067C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31" w:type="pct"/>
            <w:shd w:val="clear" w:color="auto" w:fill="auto"/>
          </w:tcPr>
          <w:p w14:paraId="259F062A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0BC4CA7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32D582E1" w:rsidR="00725D01" w:rsidRPr="00D57F65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7D23CF14" w:rsidR="00D74164" w:rsidRPr="00DC0773" w:rsidRDefault="00067C9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5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3FDAD868" w:rsidR="00D74164" w:rsidRPr="00DC0773" w:rsidRDefault="00067C9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1</w:t>
            </w:r>
            <w:r w:rsidR="00DE69A3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06CBECA1" w:rsidR="00D74164" w:rsidRPr="00DC0773" w:rsidRDefault="00067C9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7C94">
              <w:rPr>
                <w:rFonts w:ascii="Angsana New" w:hAnsi="Angsana New"/>
                <w:sz w:val="30"/>
                <w:szCs w:val="30"/>
              </w:rPr>
              <w:t>2</w:t>
            </w:r>
            <w:r w:rsidR="00DE69A3">
              <w:rPr>
                <w:rFonts w:ascii="Angsana New" w:hAnsi="Angsana New"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118A993B" w:rsidR="00D74164" w:rsidRPr="00DC0773" w:rsidRDefault="00067C9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DE69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67C94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6E74370D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067C94" w:rsidRPr="00067C94">
        <w:rPr>
          <w:rFonts w:ascii="Angsana New" w:hAnsi="Angsana New"/>
          <w:sz w:val="30"/>
          <w:szCs w:val="30"/>
        </w:rPr>
        <w:t>2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5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BE3041">
        <w:rPr>
          <w:rFonts w:ascii="Angsana New" w:hAnsi="Angsana New" w:hint="cs"/>
          <w:sz w:val="30"/>
          <w:szCs w:val="30"/>
          <w:cs/>
        </w:rPr>
        <w:t>ระหว่าง</w:t>
      </w:r>
      <w:r w:rsidR="00BE3041" w:rsidRPr="00B03FBE">
        <w:rPr>
          <w:rFonts w:ascii="Angsana New" w:hAnsi="Angsana New" w:hint="cs"/>
          <w:sz w:val="30"/>
          <w:szCs w:val="30"/>
          <w:cs/>
        </w:rPr>
        <w:t xml:space="preserve">ปี </w:t>
      </w:r>
      <w:r w:rsidR="00067C94" w:rsidRPr="00067C94">
        <w:rPr>
          <w:rFonts w:ascii="Angsana New" w:hAnsi="Angsana New"/>
          <w:sz w:val="30"/>
          <w:szCs w:val="30"/>
        </w:rPr>
        <w:t>2565</w:t>
      </w:r>
      <w:r w:rsidR="00BE304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BE3041">
        <w:rPr>
          <w:rFonts w:ascii="Angsana New" w:hAnsi="Angsana New" w:hint="cs"/>
          <w:sz w:val="30"/>
          <w:szCs w:val="30"/>
          <w:cs/>
        </w:rPr>
        <w:t xml:space="preserve">ถึงปี </w:t>
      </w:r>
      <w:r w:rsidR="00067C94" w:rsidRPr="00067C94">
        <w:rPr>
          <w:rFonts w:ascii="Angsana New" w:hAnsi="Angsana New"/>
          <w:sz w:val="30"/>
          <w:szCs w:val="30"/>
        </w:rPr>
        <w:t>2567</w:t>
      </w:r>
      <w:r w:rsidR="00BE3041">
        <w:rPr>
          <w:rFonts w:ascii="Angsana New" w:hAnsi="Angsana New"/>
          <w:sz w:val="30"/>
          <w:szCs w:val="30"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067C94" w:rsidRPr="00067C94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3C1127">
        <w:rPr>
          <w:rFonts w:ascii="Angsana New" w:hAnsi="Angsana New" w:hint="cs"/>
          <w:sz w:val="30"/>
          <w:szCs w:val="30"/>
          <w:cs/>
        </w:rPr>
        <w:t>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2579</w:t>
      </w:r>
    </w:p>
    <w:p w14:paraId="250091AF" w14:textId="2E275CCE" w:rsidR="003D2B17" w:rsidRDefault="003D2B17" w:rsidP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321A6040" w:rsidR="00FB4E90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30</w:t>
      </w:r>
      <w:r w:rsidR="001109E4">
        <w:rPr>
          <w:rFonts w:ascii="Angsana New" w:hAnsi="Angsana New"/>
          <w:sz w:val="30"/>
          <w:szCs w:val="30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</w:rPr>
        <w:t>กันยา</w:t>
      </w:r>
      <w:r w:rsidR="001109E4">
        <w:rPr>
          <w:rFonts w:ascii="Angsana New" w:hAnsi="Angsana New" w:hint="cs"/>
          <w:sz w:val="30"/>
          <w:szCs w:val="30"/>
          <w:cs/>
        </w:rPr>
        <w:t>ยน</w:t>
      </w:r>
      <w:r w:rsidR="00CF31D2"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2564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</w:t>
      </w:r>
      <w:r w:rsidR="00957BC0" w:rsidRPr="00957BC0">
        <w:rPr>
          <w:rFonts w:ascii="Angsana New" w:hAnsi="Angsana New"/>
          <w:sz w:val="30"/>
          <w:szCs w:val="30"/>
          <w:cs/>
        </w:rPr>
        <w:t xml:space="preserve">และมีสัญญาที่ยังไม่ได้รับรู้สำหรับอสังหาริมทรัพย์พัฒนาเพื่อขาย เป็นจำนวนเงินรวม </w:t>
      </w:r>
      <w:r w:rsidR="00067C94" w:rsidRPr="00067C94">
        <w:rPr>
          <w:rFonts w:ascii="Angsana New" w:hAnsi="Angsana New"/>
          <w:sz w:val="30"/>
          <w:szCs w:val="30"/>
        </w:rPr>
        <w:t>91</w:t>
      </w:r>
      <w:r w:rsidR="00957BC0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2</w:t>
      </w:r>
      <w:r w:rsidR="00957BC0" w:rsidRPr="00957BC0">
        <w:rPr>
          <w:rFonts w:ascii="Angsana New" w:hAnsi="Angsana New"/>
          <w:sz w:val="30"/>
          <w:szCs w:val="30"/>
        </w:rPr>
        <w:t xml:space="preserve"> </w:t>
      </w:r>
      <w:r w:rsidR="00957BC0" w:rsidRPr="00957BC0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67C94" w:rsidRPr="00067C94">
        <w:rPr>
          <w:rFonts w:ascii="Angsana New" w:hAnsi="Angsana New"/>
          <w:sz w:val="30"/>
          <w:szCs w:val="30"/>
        </w:rPr>
        <w:t>281</w:t>
      </w:r>
      <w:r w:rsidR="00745F23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6</w:t>
      </w:r>
      <w:r w:rsidR="00957BC0" w:rsidRPr="00957BC0">
        <w:rPr>
          <w:rFonts w:ascii="Angsana New" w:hAnsi="Angsana New"/>
          <w:sz w:val="30"/>
          <w:szCs w:val="30"/>
        </w:rPr>
        <w:t xml:space="preserve"> </w:t>
      </w:r>
      <w:r w:rsidR="00957BC0" w:rsidRPr="00957BC0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50E5A8A" w14:textId="77777777" w:rsidR="00871828" w:rsidRPr="00463AAB" w:rsidRDefault="00871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42EDC77F" w14:textId="581B8F54" w:rsidR="0012174C" w:rsidRPr="00E321A3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70B3345" w14:textId="32842D9A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30</w:t>
      </w:r>
      <w:r w:rsidR="001109E4">
        <w:rPr>
          <w:rFonts w:ascii="Angsana New" w:hAnsi="Angsana New"/>
          <w:sz w:val="30"/>
          <w:szCs w:val="30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</w:rPr>
        <w:t>กันยายน</w:t>
      </w:r>
      <w:r w:rsidR="001109E4"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2564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ทำสัญญาเช่าที่ดิน</w:t>
      </w:r>
      <w:r w:rsidR="00BD4E6E">
        <w:rPr>
          <w:rFonts w:ascii="Angsana New" w:hAnsi="Angsana New"/>
          <w:spacing w:val="-4"/>
          <w:sz w:val="30"/>
          <w:szCs w:val="30"/>
        </w:rPr>
        <w:t xml:space="preserve"> </w:t>
      </w:r>
      <w:r w:rsidR="00BD4E6E">
        <w:rPr>
          <w:rFonts w:ascii="Angsana New" w:hAnsi="Angsana New" w:hint="cs"/>
          <w:spacing w:val="-4"/>
          <w:sz w:val="30"/>
          <w:szCs w:val="30"/>
          <w:cs/>
        </w:rPr>
        <w:t>และเพื่อการปฏิบัติตามสัญญากับการประปาส่วนภูมิภาค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เป็นจำนวนเงินรวม</w:t>
      </w:r>
      <w:r w:rsidR="007A529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87</w:t>
      </w:r>
      <w:r w:rsidR="003F4625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3</w:t>
      </w:r>
      <w:r w:rsidR="00B80200" w:rsidRPr="008C010D">
        <w:rPr>
          <w:rFonts w:ascii="Angsana New" w:hAnsi="Angsana New" w:hint="cs"/>
          <w:sz w:val="30"/>
          <w:szCs w:val="30"/>
          <w:cs/>
        </w:rPr>
        <w:t xml:space="preserve"> 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0820E16A" w14:textId="29957BA6" w:rsidR="00D9544E" w:rsidRDefault="00D95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6D702DFA" w14:textId="04237AC0" w:rsidR="00943CCB" w:rsidRDefault="00067C94" w:rsidP="0012174C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67C94">
        <w:rPr>
          <w:rFonts w:ascii="Angsana New" w:hAnsi="Angsana New"/>
          <w:sz w:val="30"/>
          <w:szCs w:val="30"/>
          <w:lang w:val="en-US"/>
        </w:rPr>
        <w:t>13</w:t>
      </w:r>
      <w:r w:rsidR="006A47AF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89347CB" w14:textId="5FF3C6FF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67C94" w:rsidRPr="00067C94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067C94" w:rsidRPr="00067C94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067C94" w:rsidRPr="00067C94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067C94" w:rsidRPr="00067C94">
        <w:rPr>
          <w:rFonts w:ascii="Angsana New" w:hAnsi="Angsana New"/>
          <w:sz w:val="30"/>
          <w:szCs w:val="30"/>
        </w:rPr>
        <w:t>30</w:t>
      </w:r>
      <w:r w:rsidR="00FB266B">
        <w:rPr>
          <w:rFonts w:ascii="Angsana New" w:hAnsi="Angsana New"/>
          <w:sz w:val="30"/>
          <w:szCs w:val="30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</w:rPr>
        <w:t>กันยายน</w:t>
      </w:r>
      <w:r w:rsidR="00FB266B"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2564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11</w:t>
      </w:r>
      <w:r w:rsidR="00F471E6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2</w:t>
      </w:r>
      <w:r w:rsidR="00B80200"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192699A3" w14:textId="790D96B9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67C94" w:rsidRPr="00067C94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067C94" w:rsidRPr="00067C94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067C94" w:rsidRPr="00067C94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067C94" w:rsidRPr="00067C94">
        <w:rPr>
          <w:rFonts w:ascii="Angsana New" w:hAnsi="Angsana New"/>
          <w:sz w:val="30"/>
          <w:szCs w:val="30"/>
        </w:rPr>
        <w:t>30</w:t>
      </w:r>
      <w:r w:rsidR="00FB266B">
        <w:rPr>
          <w:rFonts w:ascii="Angsana New" w:hAnsi="Angsana New"/>
          <w:sz w:val="30"/>
          <w:szCs w:val="30"/>
        </w:rPr>
        <w:t xml:space="preserve"> </w:t>
      </w:r>
      <w:r w:rsidR="00B80200">
        <w:rPr>
          <w:rFonts w:ascii="Angsana New" w:hAnsi="Angsana New" w:hint="cs"/>
          <w:sz w:val="30"/>
          <w:szCs w:val="30"/>
          <w:cs/>
        </w:rPr>
        <w:t>กันยายน</w:t>
      </w:r>
      <w:r w:rsidR="00FB266B"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67C94" w:rsidRPr="00067C94">
        <w:rPr>
          <w:rFonts w:ascii="Angsana New" w:hAnsi="Angsana New"/>
          <w:sz w:val="30"/>
          <w:szCs w:val="30"/>
        </w:rPr>
        <w:t>44</w:t>
      </w:r>
      <w:r w:rsidR="00734C4F">
        <w:rPr>
          <w:rFonts w:ascii="Angsana New" w:hAnsi="Angsana New"/>
          <w:sz w:val="30"/>
          <w:szCs w:val="30"/>
        </w:rPr>
        <w:t>.</w:t>
      </w:r>
      <w:r w:rsidR="00067C94" w:rsidRPr="00067C94">
        <w:rPr>
          <w:rFonts w:ascii="Angsana New" w:hAnsi="Angsana New"/>
          <w:sz w:val="30"/>
          <w:szCs w:val="30"/>
        </w:rPr>
        <w:t>9</w:t>
      </w:r>
      <w:r w:rsidR="00B8020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</w:p>
    <w:p w14:paraId="2CD0E799" w14:textId="77777777" w:rsidR="00E066A5" w:rsidRDefault="00E0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6A64AB" w14:textId="2CFB0567" w:rsidR="00D13439" w:rsidRDefault="00067C94" w:rsidP="008131EE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67C94">
        <w:rPr>
          <w:rFonts w:ascii="Angsana New" w:hAnsi="Angsana New"/>
          <w:sz w:val="30"/>
          <w:szCs w:val="30"/>
          <w:lang w:val="en-US"/>
        </w:rPr>
        <w:lastRenderedPageBreak/>
        <w:t>14</w:t>
      </w:r>
      <w:r w:rsidR="00D13439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D13439" w:rsidRPr="00D13439">
        <w:rPr>
          <w:rFonts w:ascii="Angsana New" w:hAnsi="Angsana New"/>
          <w:sz w:val="30"/>
          <w:szCs w:val="30"/>
          <w:cs/>
          <w:lang w:val="th-TH"/>
        </w:rPr>
        <w:t>หนี้สินที่อาจเกิดขึ้น</w:t>
      </w:r>
    </w:p>
    <w:p w14:paraId="49A4D2C1" w14:textId="77777777" w:rsidR="00D13439" w:rsidRDefault="00D13439" w:rsidP="00D13439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37D5C3E" w14:textId="1BBFFD37" w:rsidR="00C1480D" w:rsidRDefault="0089567C" w:rsidP="004C2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51F3">
        <w:rPr>
          <w:rFonts w:ascii="Angsana New" w:hAnsi="Angsana New"/>
          <w:b/>
          <w:spacing w:val="-4"/>
          <w:sz w:val="30"/>
          <w:szCs w:val="30"/>
          <w:cs/>
        </w:rPr>
        <w:t>บริษัท</w:t>
      </w:r>
      <w:r w:rsidR="004D76BA" w:rsidRPr="00A051F3">
        <w:rPr>
          <w:rFonts w:ascii="Angsana New" w:hAnsi="Angsana New" w:hint="cs"/>
          <w:sz w:val="30"/>
          <w:szCs w:val="30"/>
          <w:cs/>
        </w:rPr>
        <w:t>เป็นจำเลยจากการถูกฟ้อง</w:t>
      </w:r>
      <w:r w:rsidRPr="00A051F3">
        <w:rPr>
          <w:rFonts w:ascii="Angsana New" w:hAnsi="Angsana New"/>
          <w:sz w:val="30"/>
          <w:szCs w:val="30"/>
          <w:cs/>
        </w:rPr>
        <w:t xml:space="preserve">เกี่ยวกับการเลิกจ้างที่ไม่เป็นธรรมกับอดีตพนักงานรายหนึ่งโดยพนักงานดังกล่าวเรียกค่าเสียหายเป็นจำนวนเงิน </w:t>
      </w:r>
      <w:r w:rsidR="00067C94" w:rsidRPr="00067C94">
        <w:rPr>
          <w:rFonts w:ascii="Angsana New" w:hAnsi="Angsana New"/>
          <w:sz w:val="30"/>
          <w:szCs w:val="30"/>
        </w:rPr>
        <w:t>10</w:t>
      </w:r>
      <w:r w:rsidRPr="00AD6001">
        <w:rPr>
          <w:rFonts w:ascii="Angsana New" w:hAnsi="Angsana New"/>
          <w:sz w:val="30"/>
          <w:szCs w:val="30"/>
          <w:cs/>
        </w:rPr>
        <w:t>.</w:t>
      </w:r>
      <w:r w:rsidR="00067C94" w:rsidRPr="00067C94">
        <w:rPr>
          <w:rFonts w:ascii="Angsana New" w:hAnsi="Angsana New"/>
          <w:sz w:val="30"/>
          <w:szCs w:val="30"/>
        </w:rPr>
        <w:t>8</w:t>
      </w:r>
      <w:r w:rsidRPr="00A051F3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36241" w:rsidRPr="00A051F3">
        <w:rPr>
          <w:rFonts w:ascii="Angsana New" w:hAnsi="Angsana New" w:hint="cs"/>
          <w:sz w:val="30"/>
          <w:szCs w:val="30"/>
          <w:cs/>
        </w:rPr>
        <w:t>ณ วันที่ในรายงานนี้</w:t>
      </w:r>
      <w:r w:rsidRPr="00A051F3">
        <w:rPr>
          <w:rFonts w:ascii="Angsana New" w:hAnsi="Angsana New"/>
          <w:sz w:val="30"/>
          <w:szCs w:val="30"/>
          <w:cs/>
        </w:rPr>
        <w:t>คดี</w:t>
      </w:r>
      <w:r w:rsidR="00536241" w:rsidRPr="00A051F3">
        <w:rPr>
          <w:rFonts w:ascii="Angsana New" w:hAnsi="Angsana New" w:hint="cs"/>
          <w:sz w:val="30"/>
          <w:szCs w:val="30"/>
          <w:cs/>
        </w:rPr>
        <w:t>ความดังกล่าว</w:t>
      </w:r>
      <w:r w:rsidRPr="00A051F3">
        <w:rPr>
          <w:rFonts w:ascii="Angsana New" w:hAnsi="Angsana New"/>
          <w:sz w:val="30"/>
          <w:szCs w:val="30"/>
          <w:cs/>
        </w:rPr>
        <w:t>อยู่ระหว่างการพิจารณาของ</w:t>
      </w:r>
      <w:r w:rsidR="00A051F3">
        <w:rPr>
          <w:rFonts w:ascii="Angsana New" w:hAnsi="Angsana New"/>
          <w:sz w:val="30"/>
          <w:szCs w:val="30"/>
        </w:rPr>
        <w:br/>
      </w:r>
      <w:r w:rsidRPr="00A051F3">
        <w:rPr>
          <w:rFonts w:ascii="Angsana New" w:hAnsi="Angsana New"/>
          <w:sz w:val="30"/>
          <w:szCs w:val="30"/>
          <w:cs/>
        </w:rPr>
        <w:t>ศาลแรงงานกลาง</w:t>
      </w:r>
      <w:r w:rsidR="00536241" w:rsidRPr="00A051F3">
        <w:rPr>
          <w:rFonts w:ascii="Angsana New" w:hAnsi="Angsana New"/>
          <w:sz w:val="30"/>
          <w:szCs w:val="30"/>
        </w:rPr>
        <w:t xml:space="preserve"> </w:t>
      </w:r>
    </w:p>
    <w:p w14:paraId="26737835" w14:textId="36D74965" w:rsidR="00A30973" w:rsidRDefault="00A30973" w:rsidP="00A30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FAA3239" w14:textId="11220281" w:rsidR="00A30973" w:rsidRDefault="00067C94" w:rsidP="00A3097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067C94">
        <w:rPr>
          <w:rFonts w:ascii="Angsana New" w:hAnsi="Angsana New"/>
          <w:sz w:val="30"/>
          <w:szCs w:val="30"/>
          <w:lang w:val="en-US"/>
        </w:rPr>
        <w:t>15</w:t>
      </w:r>
      <w:r w:rsidR="00A30973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A30973" w:rsidRPr="00A30973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068C586" w14:textId="1612EC71" w:rsidR="00072BE4" w:rsidRDefault="00072BE4" w:rsidP="00072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</w:p>
    <w:p w14:paraId="0C23743F" w14:textId="746B7FE4" w:rsidR="003D0E5B" w:rsidRPr="003D0E5B" w:rsidRDefault="00067C94" w:rsidP="003D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30"/>
          <w:szCs w:val="30"/>
        </w:rPr>
      </w:pPr>
      <w:r w:rsidRPr="00067C94">
        <w:rPr>
          <w:rFonts w:ascii="Angsana New" w:hAnsi="Angsana New"/>
          <w:sz w:val="30"/>
          <w:szCs w:val="30"/>
        </w:rPr>
        <w:t>1</w:t>
      </w:r>
      <w:r w:rsidR="00E47F90">
        <w:rPr>
          <w:rFonts w:ascii="Angsana New" w:hAnsi="Angsana New"/>
          <w:sz w:val="30"/>
          <w:szCs w:val="30"/>
        </w:rPr>
        <w:t>5</w:t>
      </w:r>
      <w:r w:rsidR="003D0E5B" w:rsidRPr="003B0FB3">
        <w:rPr>
          <w:rFonts w:ascii="Angsana New" w:hAnsi="Angsana New"/>
          <w:sz w:val="30"/>
          <w:szCs w:val="30"/>
        </w:rPr>
        <w:t>.</w:t>
      </w:r>
      <w:r w:rsidRPr="00067C94">
        <w:rPr>
          <w:rFonts w:ascii="Angsana New" w:hAnsi="Angsana New"/>
          <w:sz w:val="30"/>
          <w:szCs w:val="30"/>
        </w:rPr>
        <w:t>1</w:t>
      </w:r>
      <w:r w:rsidR="003D0E5B" w:rsidRPr="003B0FB3">
        <w:rPr>
          <w:rFonts w:ascii="Angsana New" w:hAnsi="Angsana New"/>
          <w:sz w:val="30"/>
          <w:szCs w:val="30"/>
        </w:rPr>
        <w:tab/>
      </w:r>
      <w:r w:rsidR="003D0E5B" w:rsidRPr="003D0E5B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067C94">
        <w:rPr>
          <w:rFonts w:ascii="Angsana New" w:hAnsi="Angsana New"/>
          <w:sz w:val="30"/>
          <w:szCs w:val="30"/>
        </w:rPr>
        <w:t>12</w:t>
      </w:r>
      <w:r w:rsidR="003D0E5B" w:rsidRPr="003D0E5B">
        <w:rPr>
          <w:rFonts w:ascii="Angsana New" w:hAnsi="Angsana New"/>
          <w:sz w:val="30"/>
          <w:szCs w:val="30"/>
          <w:cs/>
        </w:rPr>
        <w:t xml:space="preserve"> ตุลาคม </w:t>
      </w:r>
      <w:r w:rsidRPr="00067C94">
        <w:rPr>
          <w:rFonts w:ascii="Angsana New" w:hAnsi="Angsana New"/>
          <w:sz w:val="30"/>
          <w:szCs w:val="30"/>
        </w:rPr>
        <w:t>2564</w:t>
      </w:r>
      <w:r w:rsidR="003D0E5B" w:rsidRPr="003D0E5B">
        <w:rPr>
          <w:rFonts w:ascii="Angsana New" w:hAnsi="Angsana New"/>
          <w:sz w:val="30"/>
          <w:szCs w:val="30"/>
          <w:cs/>
        </w:rPr>
        <w:t xml:space="preserve"> คณะกรรมการของบริษัทมีมติประกาศจ่าย</w:t>
      </w:r>
    </w:p>
    <w:p w14:paraId="7B6EA9BD" w14:textId="59FAB5AC" w:rsidR="003D0E5B" w:rsidRDefault="003D0E5B" w:rsidP="003D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</w:rPr>
        <w:tab/>
      </w:r>
      <w:r w:rsidRPr="003D0E5B">
        <w:rPr>
          <w:rFonts w:ascii="Angsana New" w:hAnsi="Angsana New"/>
          <w:sz w:val="30"/>
          <w:szCs w:val="30"/>
          <w:cs/>
        </w:rPr>
        <w:t xml:space="preserve">เงินปันผลระหว่างกาลจากกำไรสะสม ในอัตราหุ้นละ </w:t>
      </w:r>
      <w:r w:rsidR="00067C94" w:rsidRPr="00067C94">
        <w:rPr>
          <w:rFonts w:ascii="Angsana New" w:hAnsi="Angsana New"/>
          <w:sz w:val="30"/>
          <w:szCs w:val="30"/>
        </w:rPr>
        <w:t>0</w:t>
      </w:r>
      <w:r w:rsidRPr="003D0E5B">
        <w:rPr>
          <w:rFonts w:ascii="Angsana New" w:hAnsi="Angsana New"/>
          <w:sz w:val="30"/>
          <w:szCs w:val="30"/>
          <w:cs/>
        </w:rPr>
        <w:t>.</w:t>
      </w:r>
      <w:r w:rsidR="00067C94" w:rsidRPr="00067C94">
        <w:rPr>
          <w:rFonts w:ascii="Angsana New" w:hAnsi="Angsana New"/>
          <w:sz w:val="30"/>
          <w:szCs w:val="30"/>
        </w:rPr>
        <w:t>06</w:t>
      </w:r>
      <w:r w:rsidRPr="003D0E5B">
        <w:rPr>
          <w:rFonts w:ascii="Angsana New" w:hAnsi="Angsana New"/>
          <w:sz w:val="30"/>
          <w:szCs w:val="30"/>
          <w:cs/>
        </w:rPr>
        <w:t xml:space="preserve"> บาท เป็นจำนวนเงินไม่เกิน </w:t>
      </w:r>
      <w:r w:rsidR="00067C94" w:rsidRPr="00067C94">
        <w:rPr>
          <w:rFonts w:ascii="Angsana New" w:hAnsi="Angsana New"/>
          <w:sz w:val="30"/>
          <w:szCs w:val="30"/>
        </w:rPr>
        <w:t>123</w:t>
      </w:r>
      <w:r w:rsidRPr="003D0E5B">
        <w:rPr>
          <w:rFonts w:ascii="Angsana New" w:hAnsi="Angsana New"/>
          <w:sz w:val="30"/>
          <w:szCs w:val="30"/>
          <w:cs/>
        </w:rPr>
        <w:t>.</w:t>
      </w:r>
      <w:r w:rsidR="00067C94" w:rsidRPr="00067C94">
        <w:rPr>
          <w:rFonts w:ascii="Angsana New" w:hAnsi="Angsana New"/>
          <w:sz w:val="30"/>
          <w:szCs w:val="30"/>
        </w:rPr>
        <w:t>0</w:t>
      </w:r>
      <w:r w:rsidRPr="003D0E5B">
        <w:rPr>
          <w:rFonts w:ascii="Angsana New" w:hAnsi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z w:val="30"/>
          <w:szCs w:val="30"/>
        </w:rPr>
        <w:br/>
      </w:r>
      <w:r w:rsidRPr="003D0E5B">
        <w:rPr>
          <w:rFonts w:ascii="Angsana New" w:hAnsi="Angsana New"/>
          <w:sz w:val="30"/>
          <w:szCs w:val="30"/>
          <w:cs/>
        </w:rPr>
        <w:t xml:space="preserve">เงินปันผลดังกล่าวจะจ่ายให้แก่ผู้ถือหุ้นในวันที่ </w:t>
      </w:r>
      <w:r w:rsidR="00067C94" w:rsidRPr="00067C94">
        <w:rPr>
          <w:rFonts w:ascii="Angsana New" w:hAnsi="Angsana New"/>
          <w:sz w:val="30"/>
          <w:szCs w:val="30"/>
        </w:rPr>
        <w:t>8</w:t>
      </w:r>
      <w:r w:rsidRPr="003D0E5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67C94" w:rsidRPr="00067C94">
        <w:rPr>
          <w:rFonts w:ascii="Angsana New" w:hAnsi="Angsana New"/>
          <w:sz w:val="30"/>
          <w:szCs w:val="30"/>
        </w:rPr>
        <w:t>2564</w:t>
      </w:r>
    </w:p>
    <w:p w14:paraId="50B397A2" w14:textId="77777777" w:rsidR="003D0E5B" w:rsidRPr="00402402" w:rsidRDefault="003D0E5B" w:rsidP="003D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30"/>
          <w:szCs w:val="30"/>
        </w:rPr>
      </w:pPr>
    </w:p>
    <w:p w14:paraId="13FF19F6" w14:textId="7E172357" w:rsidR="003D0E5B" w:rsidRPr="003D0E5B" w:rsidRDefault="00067C94" w:rsidP="003D0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3" w:hanging="630"/>
        <w:jc w:val="thaiDistribute"/>
        <w:rPr>
          <w:rFonts w:ascii="Angsana New" w:hAnsi="Angsana New"/>
          <w:sz w:val="24"/>
          <w:szCs w:val="24"/>
        </w:rPr>
      </w:pPr>
      <w:r w:rsidRPr="00067C94">
        <w:rPr>
          <w:rFonts w:ascii="Angsana New" w:hAnsi="Angsana New"/>
          <w:sz w:val="30"/>
          <w:szCs w:val="30"/>
        </w:rPr>
        <w:t>1</w:t>
      </w:r>
      <w:r w:rsidR="00E47F90">
        <w:rPr>
          <w:rFonts w:ascii="Angsana New" w:hAnsi="Angsana New"/>
          <w:sz w:val="30"/>
          <w:szCs w:val="30"/>
        </w:rPr>
        <w:t>5</w:t>
      </w:r>
      <w:r w:rsidR="003D0E5B" w:rsidRPr="003B0FB3">
        <w:rPr>
          <w:rFonts w:ascii="Angsana New" w:hAnsi="Angsana New"/>
          <w:sz w:val="30"/>
          <w:szCs w:val="30"/>
        </w:rPr>
        <w:t>.</w:t>
      </w:r>
      <w:r w:rsidRPr="00067C94">
        <w:rPr>
          <w:rFonts w:ascii="Angsana New" w:hAnsi="Angsana New"/>
          <w:sz w:val="30"/>
          <w:szCs w:val="30"/>
        </w:rPr>
        <w:t>2</w:t>
      </w:r>
      <w:r w:rsidR="003D0E5B" w:rsidRPr="003B0FB3">
        <w:rPr>
          <w:rFonts w:ascii="Angsana New" w:hAnsi="Angsana New"/>
          <w:sz w:val="30"/>
          <w:szCs w:val="30"/>
        </w:rPr>
        <w:tab/>
      </w:r>
      <w:r w:rsidR="00896F59">
        <w:rPr>
          <w:rFonts w:ascii="Angsana New" w:hAnsi="Angsana New" w:hint="cs"/>
          <w:sz w:val="30"/>
          <w:szCs w:val="30"/>
          <w:cs/>
        </w:rPr>
        <w:t>ในการ</w:t>
      </w:r>
      <w:r w:rsidR="003D0E5B" w:rsidRPr="003D0E5B">
        <w:rPr>
          <w:rFonts w:ascii="Angsana New" w:hAnsi="Angsana New" w:hint="cs"/>
          <w:sz w:val="30"/>
          <w:szCs w:val="30"/>
          <w:cs/>
        </w:rPr>
        <w:t>ประชุมคณะกรรมการของบริษัท</w:t>
      </w:r>
      <w:r w:rsidR="00896F5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96F59">
        <w:rPr>
          <w:rFonts w:ascii="Angsana New" w:hAnsi="Angsana New"/>
          <w:sz w:val="30"/>
          <w:szCs w:val="30"/>
        </w:rPr>
        <w:t xml:space="preserve">10 </w:t>
      </w:r>
      <w:r w:rsidR="00896F5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896F59">
        <w:rPr>
          <w:rFonts w:ascii="Angsana New" w:hAnsi="Angsana New"/>
          <w:sz w:val="30"/>
          <w:szCs w:val="30"/>
        </w:rPr>
        <w:t xml:space="preserve">2564 </w:t>
      </w:r>
      <w:r w:rsidR="00896F59">
        <w:rPr>
          <w:rFonts w:ascii="Angsana New" w:hAnsi="Angsana New" w:hint="cs"/>
          <w:sz w:val="30"/>
          <w:szCs w:val="30"/>
          <w:cs/>
        </w:rPr>
        <w:t>คณะกรรมการของบริษัท</w:t>
      </w:r>
      <w:r w:rsidR="003D0E5B" w:rsidRPr="003D0E5B">
        <w:rPr>
          <w:rFonts w:ascii="Angsana New" w:hAnsi="Angsana New" w:hint="cs"/>
          <w:sz w:val="30"/>
          <w:szCs w:val="30"/>
          <w:cs/>
        </w:rPr>
        <w:t xml:space="preserve">มีมติอนุมัติให้บริษัทชำระค่าหุ้นเพิ่มทุนให้กับบริษัท อาร์ อี เอ็น โคราช เอนเนอร์ยี่ จำกัด จำนวน </w:t>
      </w:r>
      <w:r w:rsidRPr="00067C94">
        <w:rPr>
          <w:rFonts w:ascii="Angsana New" w:hAnsi="Angsana New"/>
          <w:sz w:val="30"/>
          <w:szCs w:val="30"/>
        </w:rPr>
        <w:t>7</w:t>
      </w:r>
      <w:r w:rsidR="003D0E5B" w:rsidRPr="003D0E5B">
        <w:rPr>
          <w:rFonts w:ascii="Angsana New" w:hAnsi="Angsana New"/>
          <w:sz w:val="30"/>
          <w:szCs w:val="30"/>
        </w:rPr>
        <w:t>.</w:t>
      </w:r>
      <w:r w:rsidRPr="00067C94">
        <w:rPr>
          <w:rFonts w:ascii="Angsana New" w:hAnsi="Angsana New"/>
          <w:sz w:val="30"/>
          <w:szCs w:val="30"/>
        </w:rPr>
        <w:t>0</w:t>
      </w:r>
      <w:r w:rsidR="003D0E5B" w:rsidRPr="003D0E5B">
        <w:rPr>
          <w:rFonts w:ascii="Angsana New" w:hAnsi="Angsana New"/>
          <w:sz w:val="30"/>
          <w:szCs w:val="30"/>
        </w:rPr>
        <w:t xml:space="preserve"> </w:t>
      </w:r>
      <w:r w:rsidR="003D0E5B" w:rsidRPr="003D0E5B">
        <w:rPr>
          <w:rFonts w:ascii="Angsana New" w:hAnsi="Angsana New" w:hint="cs"/>
          <w:sz w:val="30"/>
          <w:szCs w:val="30"/>
          <w:cs/>
        </w:rPr>
        <w:t xml:space="preserve">ล้านหุ้น ในอัตราหุ้นละ </w:t>
      </w:r>
      <w:r w:rsidRPr="00067C94">
        <w:rPr>
          <w:rFonts w:ascii="Angsana New" w:hAnsi="Angsana New"/>
          <w:sz w:val="30"/>
          <w:szCs w:val="30"/>
        </w:rPr>
        <w:t>10</w:t>
      </w:r>
      <w:r w:rsidR="003D0E5B" w:rsidRPr="003D0E5B">
        <w:rPr>
          <w:rFonts w:ascii="Angsana New" w:hAnsi="Angsana New" w:hint="cs"/>
          <w:sz w:val="30"/>
          <w:szCs w:val="30"/>
          <w:cs/>
        </w:rPr>
        <w:t xml:space="preserve"> บาท เป็นจำนวนเงินรวม </w:t>
      </w:r>
      <w:r w:rsidRPr="00067C94">
        <w:rPr>
          <w:rFonts w:ascii="Angsana New" w:hAnsi="Angsana New"/>
          <w:sz w:val="30"/>
          <w:szCs w:val="30"/>
        </w:rPr>
        <w:t>70</w:t>
      </w:r>
      <w:r w:rsidR="003D0E5B" w:rsidRPr="003D0E5B">
        <w:rPr>
          <w:rFonts w:ascii="Angsana New" w:hAnsi="Angsana New"/>
          <w:sz w:val="30"/>
          <w:szCs w:val="30"/>
        </w:rPr>
        <w:t>.</w:t>
      </w:r>
      <w:r w:rsidRPr="00067C94">
        <w:rPr>
          <w:rFonts w:ascii="Angsana New" w:hAnsi="Angsana New"/>
          <w:sz w:val="30"/>
          <w:szCs w:val="30"/>
        </w:rPr>
        <w:t>0</w:t>
      </w:r>
      <w:r w:rsidR="003D0E5B" w:rsidRPr="003D0E5B">
        <w:rPr>
          <w:rFonts w:ascii="Angsana New" w:hAnsi="Angsana New"/>
          <w:sz w:val="30"/>
          <w:szCs w:val="30"/>
        </w:rPr>
        <w:t xml:space="preserve"> </w:t>
      </w:r>
      <w:r w:rsidR="003D0E5B" w:rsidRPr="003D0E5B">
        <w:rPr>
          <w:rFonts w:ascii="Angsana New" w:hAnsi="Angsana New" w:hint="cs"/>
          <w:sz w:val="30"/>
          <w:szCs w:val="30"/>
          <w:cs/>
        </w:rPr>
        <w:t>ล้านบาท ซึ่งเป็นการเพิ่มทุนตามสัดส่วนการลงทุนของบริษัท</w:t>
      </w:r>
    </w:p>
    <w:p w14:paraId="27042F46" w14:textId="66964A6C" w:rsidR="007B323B" w:rsidRDefault="007B323B" w:rsidP="007B323B">
      <w:pPr>
        <w:rPr>
          <w:lang w:eastAsia="x-none"/>
        </w:rPr>
      </w:pPr>
    </w:p>
    <w:p w14:paraId="2EB201B4" w14:textId="77777777" w:rsidR="007B323B" w:rsidRPr="007B323B" w:rsidRDefault="007B323B" w:rsidP="007B323B">
      <w:pPr>
        <w:rPr>
          <w:lang w:eastAsia="x-none"/>
        </w:rPr>
      </w:pPr>
    </w:p>
    <w:p w14:paraId="0614F432" w14:textId="77777777" w:rsidR="007B323B" w:rsidRDefault="007B323B" w:rsidP="00F03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058CB0F2" w14:textId="016CF76E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5CDD53" w14:textId="1B4AF769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587D">
        <w:rPr>
          <w:rFonts w:ascii="Angsana New" w:hAnsi="Angsana New"/>
          <w:sz w:val="30"/>
          <w:szCs w:val="30"/>
          <w:cs/>
        </w:rPr>
        <w:tab/>
      </w:r>
      <w:r w:rsidRPr="009B587D">
        <w:rPr>
          <w:rFonts w:ascii="Angsana New" w:hAnsi="Angsana New"/>
          <w:sz w:val="30"/>
          <w:szCs w:val="30"/>
          <w:cs/>
        </w:rPr>
        <w:tab/>
      </w: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06725D" w:rsidRPr="009B587D" w:rsidSect="00FB032D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7DAFE" w14:textId="77777777" w:rsidR="00E94101" w:rsidRDefault="00E94101" w:rsidP="004956B4">
      <w:r>
        <w:separator/>
      </w:r>
    </w:p>
  </w:endnote>
  <w:endnote w:type="continuationSeparator" w:id="0">
    <w:p w14:paraId="45DE8C2D" w14:textId="77777777" w:rsidR="00E94101" w:rsidRDefault="00E9410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78C03" w14:textId="61432130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8B1559" w:rsidRPr="009D0735" w:rsidRDefault="008B1559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23077" w14:textId="3A411522" w:rsidR="008B1559" w:rsidRPr="00D83FF5" w:rsidRDefault="008B155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F05D56">
      <w:rPr>
        <w:rFonts w:ascii="Angsana New" w:hAnsi="Angsana New"/>
        <w:noProof/>
        <w:sz w:val="30"/>
        <w:szCs w:val="30"/>
      </w:rPr>
      <w:t>nnclt3-Q3'21-set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E61DF" w14:textId="0B511C51" w:rsidR="008B1559" w:rsidRPr="00D83FF5" w:rsidRDefault="008B155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F05D56">
      <w:rPr>
        <w:rFonts w:ascii="Angsana New" w:hAnsi="Angsana New"/>
        <w:noProof/>
        <w:sz w:val="30"/>
        <w:szCs w:val="30"/>
      </w:rPr>
      <w:t>nnclt3-Q3'21-set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B232D" w14:textId="081B10DE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48B2A" w14:textId="4DAA0EB1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05D56">
      <w:rPr>
        <w:rFonts w:ascii="Angsana New" w:hAnsi="Angsana New"/>
        <w:noProof/>
        <w:sz w:val="30"/>
        <w:szCs w:val="30"/>
        <w:lang w:val="fr-FR"/>
      </w:rPr>
      <w:t>nnclt3-Q3'21-set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067C94" w:rsidRPr="00067C94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54AF84" w14:textId="7E918DE9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4E33C" w14:textId="77777777" w:rsidR="00E94101" w:rsidRDefault="00E94101" w:rsidP="004956B4">
      <w:r>
        <w:separator/>
      </w:r>
    </w:p>
  </w:footnote>
  <w:footnote w:type="continuationSeparator" w:id="0">
    <w:p w14:paraId="0FC8D1E0" w14:textId="77777777" w:rsidR="00E94101" w:rsidRDefault="00E9410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1B747" w14:textId="3BDBEAC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138ADF0" w14:textId="7AE00C4D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067C94" w:rsidRPr="00067C94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067C94" w:rsidRPr="00067C94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FB618" w14:textId="77777777" w:rsidR="008B1559" w:rsidRPr="00FA7747" w:rsidRDefault="008B1559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8B1559" w:rsidRDefault="008B1559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" filled="f" stroked="f">
              <o:lock v:ext="edit" shapetype="t"/>
              <v:textbox style="mso-fit-shape-to-text:t">
                <w:txbxContent>
                  <w:p w14:paraId="1B4BC284" w14:textId="77777777" w:rsidR="008B1559" w:rsidRDefault="008B1559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8B1559" w:rsidRPr="00FA7747" w:rsidRDefault="008B155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772A5C6D" w:rsidR="008B1559" w:rsidRDefault="008B155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067C94" w:rsidRPr="00067C94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067C94" w:rsidRPr="00067C94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067C94" w:rsidRPr="00067C94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8B1559" w:rsidRPr="00D8216C" w:rsidRDefault="008B155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2E660" w14:textId="77777777" w:rsidR="008B1559" w:rsidRPr="001E2301" w:rsidRDefault="008B1559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8B1559" w:rsidRDefault="008B1559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3DE2292" w14:textId="6DF46174" w:rsidR="008B1559" w:rsidRDefault="008B1559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6B7162">
      <w:rPr>
        <w:rFonts w:ascii="Angsana New" w:hAnsi="Angsana New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6B716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="00067C94" w:rsidRPr="00067C94">
      <w:rPr>
        <w:rFonts w:ascii="Angsana New" w:hAnsi="Angsana New"/>
        <w:b/>
        <w:bCs/>
        <w:sz w:val="32"/>
        <w:szCs w:val="32"/>
      </w:rPr>
      <w:t>30</w:t>
    </w:r>
    <w:r w:rsidRPr="006B716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6B7162">
      <w:rPr>
        <w:rFonts w:ascii="Angsana New" w:hAnsi="Angsana New"/>
        <w:b/>
        <w:bCs/>
        <w:sz w:val="32"/>
        <w:szCs w:val="32"/>
        <w:cs/>
      </w:rPr>
      <w:t xml:space="preserve">ยน </w:t>
    </w:r>
    <w:r w:rsidR="00067C94" w:rsidRPr="00067C94">
      <w:rPr>
        <w:rFonts w:ascii="Angsana New" w:hAnsi="Angsana New"/>
        <w:b/>
        <w:bCs/>
        <w:sz w:val="32"/>
        <w:szCs w:val="32"/>
      </w:rPr>
      <w:t>2564</w:t>
    </w:r>
    <w:r w:rsidRPr="006B7162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BE121C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F9FD6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24EF65F" w14:textId="16F6357D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067C94" w:rsidRPr="00067C94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067C94" w:rsidRPr="00067C94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D5225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394B43E1" w:rsidR="008B1559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067C94" w:rsidRPr="00067C94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67C94" w:rsidRPr="00067C94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067C94" w:rsidRPr="00067C94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F678C0B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067C94" w:rsidRPr="00067C94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067C94" w:rsidRPr="00067C94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325FF" w14:textId="77777777" w:rsidR="008B1559" w:rsidRDefault="008B1559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5D56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22</Pages>
  <Words>4035</Words>
  <Characters>17690</Characters>
  <Application>Microsoft Office Word</Application>
  <DocSecurity>0</DocSecurity>
  <Lines>147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Somjai, Nigonyanont</cp:lastModifiedBy>
  <cp:revision>3</cp:revision>
  <cp:lastPrinted>2021-11-08T02:44:00Z</cp:lastPrinted>
  <dcterms:created xsi:type="dcterms:W3CDTF">2021-11-09T07:07:00Z</dcterms:created>
  <dcterms:modified xsi:type="dcterms:W3CDTF">2021-11-09T07:08:00Z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