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458"/>
        <w:gridCol w:w="8075"/>
      </w:tblGrid>
      <w:tr w:rsidR="009F4C22" w:rsidRPr="003702A2" w14:paraId="1F72DE1E" w14:textId="77777777" w:rsidTr="004A11C7">
        <w:tc>
          <w:tcPr>
            <w:tcW w:w="1458" w:type="dxa"/>
          </w:tcPr>
          <w:p w14:paraId="28230BBB"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Note</w:t>
            </w:r>
          </w:p>
        </w:tc>
        <w:tc>
          <w:tcPr>
            <w:tcW w:w="8075" w:type="dxa"/>
          </w:tcPr>
          <w:p w14:paraId="6385CF69"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14:paraId="3A3461B4" w14:textId="77777777" w:rsidTr="004A11C7">
        <w:tc>
          <w:tcPr>
            <w:tcW w:w="1458" w:type="dxa"/>
          </w:tcPr>
          <w:p w14:paraId="14BFD8C0"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1EEB0BE7"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14:paraId="2C7355CA" w14:textId="77777777" w:rsidTr="005105C1">
        <w:trPr>
          <w:trHeight w:val="56"/>
        </w:trPr>
        <w:tc>
          <w:tcPr>
            <w:tcW w:w="1458" w:type="dxa"/>
          </w:tcPr>
          <w:p w14:paraId="63A4EA64" w14:textId="6EDF1441" w:rsidR="009F4C22" w:rsidRPr="005105C1" w:rsidRDefault="004C565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p>
        </w:tc>
        <w:tc>
          <w:tcPr>
            <w:tcW w:w="8075" w:type="dxa"/>
          </w:tcPr>
          <w:p w14:paraId="48C0EDE5" w14:textId="77777777" w:rsidR="009F4C22" w:rsidRPr="005105C1" w:rsidRDefault="009F4C22" w:rsidP="005105C1">
            <w:pPr>
              <w:pStyle w:val="index"/>
              <w:tabs>
                <w:tab w:val="clear" w:pos="643"/>
                <w:tab w:val="clear" w:pos="1134"/>
                <w:tab w:val="num" w:pos="1170"/>
              </w:tabs>
              <w:spacing w:after="0" w:line="240" w:lineRule="atLeast"/>
              <w:outlineLvl w:val="0"/>
            </w:pPr>
            <w:r w:rsidRPr="005105C1">
              <w:t>Basis of preparation of the interim financial statements</w:t>
            </w:r>
          </w:p>
        </w:tc>
      </w:tr>
      <w:tr w:rsidR="00425988" w:rsidRPr="003702A2" w14:paraId="41D20FD0" w14:textId="77777777" w:rsidTr="004A11C7">
        <w:tc>
          <w:tcPr>
            <w:tcW w:w="1458" w:type="dxa"/>
          </w:tcPr>
          <w:p w14:paraId="5FAEF9ED" w14:textId="7CB828A2"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Pr>
                <w:rFonts w:ascii="Times New Roman" w:hAnsi="Times New Roman"/>
                <w:b w:val="0"/>
                <w:bCs w:val="0"/>
                <w:sz w:val="22"/>
                <w:szCs w:val="22"/>
                <w:lang w:val="en-GB"/>
              </w:rPr>
              <w:t>2</w:t>
            </w:r>
          </w:p>
        </w:tc>
        <w:tc>
          <w:tcPr>
            <w:tcW w:w="8075" w:type="dxa"/>
          </w:tcPr>
          <w:p w14:paraId="56B6E73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Related parties</w:t>
            </w:r>
          </w:p>
        </w:tc>
      </w:tr>
      <w:tr w:rsidR="00425988" w:rsidRPr="003702A2" w14:paraId="54B911A2" w14:textId="77777777" w:rsidTr="004A11C7">
        <w:tc>
          <w:tcPr>
            <w:tcW w:w="1458" w:type="dxa"/>
          </w:tcPr>
          <w:p w14:paraId="32B573AF" w14:textId="39B9240B"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7623C13C"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w:t>
            </w:r>
          </w:p>
        </w:tc>
      </w:tr>
      <w:tr w:rsidR="00425988" w:rsidRPr="003702A2" w14:paraId="1C2C6D0A" w14:textId="77777777" w:rsidTr="004A11C7">
        <w:tc>
          <w:tcPr>
            <w:tcW w:w="1458" w:type="dxa"/>
          </w:tcPr>
          <w:p w14:paraId="5AE650FC" w14:textId="705C9707"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50BDCB48" w14:textId="77777777" w:rsidR="00425988"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Investments in subsidiaries</w:t>
            </w:r>
          </w:p>
        </w:tc>
      </w:tr>
      <w:tr w:rsidR="00425988" w:rsidRPr="003702A2" w14:paraId="56815DD3" w14:textId="77777777" w:rsidTr="004A11C7">
        <w:tc>
          <w:tcPr>
            <w:tcW w:w="1458" w:type="dxa"/>
          </w:tcPr>
          <w:p w14:paraId="6F5FD0FA" w14:textId="428138D3"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49E0F770"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Investment</w:t>
            </w:r>
            <w:r>
              <w:rPr>
                <w:rFonts w:ascii="Times New Roman" w:hAnsi="Times New Roman"/>
                <w:b w:val="0"/>
                <w:bCs w:val="0"/>
                <w:sz w:val="22"/>
                <w:szCs w:val="22"/>
              </w:rPr>
              <w:t>s</w:t>
            </w:r>
            <w:r w:rsidRPr="005105C1">
              <w:rPr>
                <w:rFonts w:ascii="Times New Roman" w:hAnsi="Times New Roman"/>
                <w:b w:val="0"/>
                <w:bCs w:val="0"/>
                <w:sz w:val="22"/>
                <w:szCs w:val="22"/>
              </w:rPr>
              <w:t xml:space="preserve"> in joint venture</w:t>
            </w:r>
            <w:r>
              <w:rPr>
                <w:rFonts w:ascii="Times New Roman" w:hAnsi="Times New Roman"/>
                <w:b w:val="0"/>
                <w:bCs w:val="0"/>
                <w:sz w:val="22"/>
                <w:szCs w:val="22"/>
              </w:rPr>
              <w:t>s</w:t>
            </w:r>
          </w:p>
        </w:tc>
      </w:tr>
      <w:tr w:rsidR="00425988" w:rsidRPr="003702A2" w14:paraId="0F3BC80D" w14:textId="77777777" w:rsidTr="004A11C7">
        <w:tc>
          <w:tcPr>
            <w:tcW w:w="1458" w:type="dxa"/>
          </w:tcPr>
          <w:p w14:paraId="3BF95533" w14:textId="7BA1CF65"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67464E6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Property, plant and equipment</w:t>
            </w:r>
          </w:p>
        </w:tc>
      </w:tr>
      <w:tr w:rsidR="006170AB" w:rsidRPr="003702A2" w14:paraId="56BCE502" w14:textId="77777777" w:rsidTr="004A11C7">
        <w:tc>
          <w:tcPr>
            <w:tcW w:w="1458" w:type="dxa"/>
          </w:tcPr>
          <w:p w14:paraId="6591E698" w14:textId="6082EFA1"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294853A0" w14:textId="0D575FF9" w:rsidR="006170AB" w:rsidRPr="005105C1"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Treasury shares</w:t>
            </w:r>
          </w:p>
        </w:tc>
      </w:tr>
      <w:tr w:rsidR="006170AB" w:rsidRPr="003702A2" w14:paraId="51E8DB0C" w14:textId="77777777" w:rsidTr="004A11C7">
        <w:tc>
          <w:tcPr>
            <w:tcW w:w="1458" w:type="dxa"/>
          </w:tcPr>
          <w:p w14:paraId="03765865" w14:textId="1A2FE814" w:rsidR="006170AB" w:rsidRPr="003702A2"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6E29BA9C" w14:textId="24E499FF" w:rsidR="006170AB" w:rsidRPr="005105C1"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6170AB" w:rsidRPr="003702A2" w14:paraId="7193C362" w14:textId="77777777" w:rsidTr="004A11C7">
        <w:tc>
          <w:tcPr>
            <w:tcW w:w="1458" w:type="dxa"/>
          </w:tcPr>
          <w:p w14:paraId="6D28363F" w14:textId="3AE71305" w:rsidR="006170AB" w:rsidRPr="003702A2"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3AB5F564" w14:textId="71862D22" w:rsidR="006170AB" w:rsidRPr="003702A2"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3766">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6170AB" w:rsidRPr="003702A2" w14:paraId="503A2F3A" w14:textId="77777777" w:rsidTr="004A11C7">
        <w:tc>
          <w:tcPr>
            <w:tcW w:w="1458" w:type="dxa"/>
          </w:tcPr>
          <w:p w14:paraId="76E696F3" w14:textId="4DD172CB" w:rsidR="006170AB"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0739D201" w14:textId="4048E871" w:rsidR="006170AB" w:rsidRPr="005D3766"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6170AB" w:rsidRPr="003702A2" w14:paraId="03EE11A8" w14:textId="77777777" w:rsidTr="004A11C7">
        <w:tc>
          <w:tcPr>
            <w:tcW w:w="1458" w:type="dxa"/>
          </w:tcPr>
          <w:p w14:paraId="4CBB806F" w14:textId="772DB6A0"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503B09A6" w14:textId="611CD144" w:rsidR="006170AB" w:rsidRPr="003702A2"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6170AB" w:rsidRPr="003702A2" w14:paraId="0F488169" w14:textId="77777777" w:rsidTr="004A11C7">
        <w:tc>
          <w:tcPr>
            <w:tcW w:w="1458" w:type="dxa"/>
          </w:tcPr>
          <w:p w14:paraId="5F28002B" w14:textId="2FC41302"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1C9B5CEC" w14:textId="57B4C9F2" w:rsidR="006170AB" w:rsidRPr="003702A2"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6170AB" w:rsidRPr="003702A2" w14:paraId="389D6916" w14:textId="77777777" w:rsidTr="004A11C7">
        <w:tc>
          <w:tcPr>
            <w:tcW w:w="1458" w:type="dxa"/>
          </w:tcPr>
          <w:p w14:paraId="6B994B0B" w14:textId="101A095F"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2E0E426" w14:textId="13556FE6" w:rsidR="006170AB" w:rsidRPr="003702A2"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agreements with non-related parties</w:t>
            </w:r>
          </w:p>
        </w:tc>
      </w:tr>
      <w:tr w:rsidR="006170AB" w:rsidRPr="003702A2" w14:paraId="02CDE544" w14:textId="77777777" w:rsidTr="004A11C7">
        <w:tc>
          <w:tcPr>
            <w:tcW w:w="1458" w:type="dxa"/>
          </w:tcPr>
          <w:p w14:paraId="09D53E66" w14:textId="51E64C97"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54C77485" w14:textId="101ACDBE" w:rsidR="006170AB" w:rsidRPr="003702A2"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liability</w:t>
            </w:r>
          </w:p>
        </w:tc>
      </w:tr>
      <w:tr w:rsidR="006170AB" w:rsidRPr="003702A2" w14:paraId="0DE51142" w14:textId="77777777" w:rsidTr="008D7580">
        <w:trPr>
          <w:trHeight w:val="247"/>
        </w:trPr>
        <w:tc>
          <w:tcPr>
            <w:tcW w:w="1458" w:type="dxa"/>
          </w:tcPr>
          <w:p w14:paraId="715DF2EB" w14:textId="7C09AE42"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3C3D11EA" w14:textId="6E9E9659" w:rsidR="006170AB"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15F5060C" w14:textId="77777777"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3F5B074" w14:textId="77777777" w:rsidR="005A149F" w:rsidRPr="005A149F" w:rsidRDefault="005A149F" w:rsidP="005A149F">
      <w:pPr>
        <w:rPr>
          <w:rFonts w:ascii="Times New Roman" w:hAnsi="Times New Roman"/>
          <w:sz w:val="22"/>
          <w:szCs w:val="22"/>
        </w:rPr>
      </w:pPr>
    </w:p>
    <w:p w14:paraId="337F57E4" w14:textId="77777777" w:rsidR="005A149F" w:rsidRPr="005A149F" w:rsidRDefault="005A149F" w:rsidP="005A149F">
      <w:pPr>
        <w:rPr>
          <w:rFonts w:ascii="Times New Roman" w:hAnsi="Times New Roman"/>
          <w:sz w:val="22"/>
          <w:szCs w:val="22"/>
        </w:rPr>
      </w:pPr>
    </w:p>
    <w:p w14:paraId="375B8225" w14:textId="77777777" w:rsidR="005A149F" w:rsidRPr="005A149F" w:rsidRDefault="005A149F" w:rsidP="005A149F">
      <w:pPr>
        <w:rPr>
          <w:rFonts w:ascii="Times New Roman" w:hAnsi="Times New Roman"/>
          <w:sz w:val="22"/>
          <w:szCs w:val="22"/>
        </w:rPr>
      </w:pPr>
    </w:p>
    <w:p w14:paraId="4C9CA7BF" w14:textId="77777777" w:rsidR="005A149F" w:rsidRPr="005A149F" w:rsidRDefault="005A149F" w:rsidP="005A149F">
      <w:pPr>
        <w:rPr>
          <w:rFonts w:ascii="Times New Roman" w:hAnsi="Times New Roman"/>
          <w:sz w:val="22"/>
          <w:szCs w:val="22"/>
        </w:rPr>
      </w:pPr>
    </w:p>
    <w:p w14:paraId="30DC3037" w14:textId="77777777" w:rsidR="005A149F" w:rsidRPr="005A149F" w:rsidRDefault="005A149F" w:rsidP="005A149F">
      <w:pPr>
        <w:rPr>
          <w:rFonts w:ascii="Times New Roman" w:hAnsi="Times New Roman"/>
          <w:sz w:val="22"/>
          <w:szCs w:val="22"/>
        </w:rPr>
      </w:pPr>
    </w:p>
    <w:p w14:paraId="0A32820E" w14:textId="77777777" w:rsidR="005A149F" w:rsidRPr="005A149F" w:rsidRDefault="005A149F" w:rsidP="005A149F">
      <w:pPr>
        <w:rPr>
          <w:rFonts w:ascii="Times New Roman" w:hAnsi="Times New Roman"/>
          <w:sz w:val="22"/>
          <w:szCs w:val="22"/>
        </w:rPr>
      </w:pPr>
    </w:p>
    <w:p w14:paraId="4EB3FEEB" w14:textId="77777777" w:rsidR="005A149F" w:rsidRPr="005A149F" w:rsidRDefault="005A149F" w:rsidP="005A149F">
      <w:pPr>
        <w:rPr>
          <w:rFonts w:ascii="Times New Roman" w:hAnsi="Times New Roman"/>
          <w:sz w:val="22"/>
          <w:szCs w:val="22"/>
        </w:rPr>
      </w:pPr>
    </w:p>
    <w:p w14:paraId="6A47612C" w14:textId="77777777" w:rsidR="005A149F" w:rsidRPr="005A149F" w:rsidRDefault="005A149F" w:rsidP="005A149F">
      <w:pPr>
        <w:rPr>
          <w:rFonts w:ascii="Times New Roman" w:hAnsi="Times New Roman"/>
          <w:sz w:val="22"/>
          <w:szCs w:val="22"/>
        </w:rPr>
      </w:pPr>
    </w:p>
    <w:p w14:paraId="4F67D317" w14:textId="77777777" w:rsidR="005A149F" w:rsidRPr="005A149F" w:rsidRDefault="005A149F" w:rsidP="005A149F">
      <w:pPr>
        <w:rPr>
          <w:rFonts w:ascii="Times New Roman" w:hAnsi="Times New Roman"/>
          <w:sz w:val="22"/>
          <w:szCs w:val="22"/>
        </w:rPr>
      </w:pPr>
    </w:p>
    <w:p w14:paraId="5D19E7BB" w14:textId="77777777" w:rsidR="005A149F" w:rsidRPr="005A149F" w:rsidRDefault="005A149F" w:rsidP="005A149F">
      <w:pPr>
        <w:rPr>
          <w:rFonts w:ascii="Times New Roman" w:hAnsi="Times New Roman"/>
          <w:sz w:val="22"/>
          <w:szCs w:val="22"/>
        </w:rPr>
      </w:pPr>
    </w:p>
    <w:p w14:paraId="45DBCA9F" w14:textId="77777777"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BF91FDD" w14:textId="77777777"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14:paraId="3F481C8E" w14:textId="77777777"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lastRenderedPageBreak/>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14:paraId="4C7C4110" w14:textId="77777777" w:rsidR="002E7B62" w:rsidRPr="00D675DD" w:rsidRDefault="002E7B62" w:rsidP="002E7B62">
      <w:pPr>
        <w:ind w:left="540"/>
        <w:jc w:val="thaiDistribute"/>
        <w:outlineLvl w:val="0"/>
        <w:rPr>
          <w:rFonts w:ascii="Times New Roman" w:hAnsi="Times New Roman"/>
          <w:sz w:val="22"/>
          <w:szCs w:val="22"/>
        </w:rPr>
      </w:pPr>
    </w:p>
    <w:p w14:paraId="55D8D59B" w14:textId="4999030F"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FB4ADD" w:rsidRPr="00B52484">
        <w:rPr>
          <w:rFonts w:ascii="Times New Roman" w:hAnsi="Times New Roman"/>
          <w:sz w:val="22"/>
          <w:szCs w:val="22"/>
        </w:rPr>
        <w:t>statutory</w:t>
      </w:r>
      <w:r w:rsidRPr="00D675DD">
        <w:rPr>
          <w:rFonts w:ascii="Times New Roman" w:hAnsi="Times New Roman"/>
          <w:sz w:val="22"/>
          <w:szCs w:val="22"/>
        </w:rPr>
        <w:t xml:space="preserve"> financial statements, and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C24C11">
        <w:rPr>
          <w:rFonts w:ascii="Times New Roman" w:hAnsi="Times New Roman"/>
          <w:sz w:val="22"/>
          <w:szCs w:val="22"/>
        </w:rPr>
        <w:t>10</w:t>
      </w:r>
      <w:r w:rsidR="00A97F5F">
        <w:rPr>
          <w:rFonts w:ascii="Times New Roman" w:hAnsi="Times New Roman"/>
          <w:sz w:val="22"/>
          <w:szCs w:val="22"/>
        </w:rPr>
        <w:t xml:space="preserve"> </w:t>
      </w:r>
      <w:r w:rsidR="006D2B3A">
        <w:rPr>
          <w:rFonts w:ascii="Times New Roman" w:hAnsi="Times New Roman"/>
          <w:sz w:val="22"/>
          <w:szCs w:val="22"/>
        </w:rPr>
        <w:t>November</w:t>
      </w:r>
      <w:r w:rsidR="00920DC1">
        <w:rPr>
          <w:rFonts w:ascii="Times New Roman" w:hAnsi="Times New Roman"/>
          <w:sz w:val="22"/>
          <w:szCs w:val="22"/>
        </w:rPr>
        <w:t xml:space="preserve"> 2021</w:t>
      </w:r>
      <w:r w:rsidR="00A30CCD">
        <w:rPr>
          <w:rFonts w:ascii="Times New Roman" w:hAnsi="Times New Roman"/>
          <w:sz w:val="22"/>
          <w:szCs w:val="22"/>
        </w:rPr>
        <w:t>.</w:t>
      </w:r>
    </w:p>
    <w:p w14:paraId="7A87907E" w14:textId="77777777"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49BEC5FB" w14:textId="4C156ED9" w:rsidR="008C2965" w:rsidRPr="00D675DD" w:rsidRDefault="008C2965" w:rsidP="004C565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14:paraId="36BDFC7C" w14:textId="77777777"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BD8AF9" w14:textId="103D0B6F" w:rsidR="00AE3F7C" w:rsidRDefault="007233E3" w:rsidP="007233E3">
      <w:pPr>
        <w:pStyle w:val="block"/>
        <w:spacing w:after="0" w:line="240" w:lineRule="atLeast"/>
        <w:ind w:left="540"/>
        <w:jc w:val="thaiDistribute"/>
        <w:rPr>
          <w:szCs w:val="22"/>
        </w:rPr>
      </w:pPr>
      <w:r>
        <w:rPr>
          <w:szCs w:val="22"/>
        </w:rPr>
        <w:t xml:space="preserve">The </w:t>
      </w:r>
      <w:r w:rsidR="00AE3F7C" w:rsidRPr="00822B4B">
        <w:rPr>
          <w:szCs w:val="22"/>
        </w:rPr>
        <w:t xml:space="preserve">interim </w:t>
      </w:r>
      <w:r w:rsidR="00AE3F7C" w:rsidRPr="00822B4B">
        <w:rPr>
          <w:szCs w:val="22"/>
          <w:lang w:val="en-US"/>
        </w:rPr>
        <w:t>financial</w:t>
      </w:r>
      <w:r w:rsidR="00AE3F7C" w:rsidRPr="00822B4B">
        <w:rPr>
          <w:szCs w:val="22"/>
        </w:rPr>
        <w:t xml:space="preserve"> statements are </w:t>
      </w:r>
      <w:r w:rsidR="003919C4">
        <w:rPr>
          <w:szCs w:val="22"/>
        </w:rPr>
        <w:t>presented in the same format as the annual financial statements</w:t>
      </w:r>
      <w:r w:rsidR="00821AB5">
        <w:rPr>
          <w:szCs w:val="22"/>
        </w:rPr>
        <w:t xml:space="preserve"> </w:t>
      </w:r>
      <w:r w:rsidR="000413A2">
        <w:rPr>
          <w:szCs w:val="22"/>
        </w:rPr>
        <w:t>together with</w:t>
      </w:r>
      <w:r w:rsidR="00821AB5">
        <w:rPr>
          <w:szCs w:val="22"/>
        </w:rPr>
        <w:t xml:space="preserve">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00AE3F7C" w:rsidRPr="00822B4B">
        <w:rPr>
          <w:szCs w:val="22"/>
        </w:rPr>
        <w:t>Accounting Standard (</w:t>
      </w:r>
      <w:r w:rsidR="00107891" w:rsidRPr="00A80B9C">
        <w:rPr>
          <w:rFonts w:cs="Cordia New"/>
          <w:szCs w:val="28"/>
          <w:lang w:bidi="th-TH"/>
        </w:rPr>
        <w:t>“</w:t>
      </w:r>
      <w:r w:rsidR="00AE3F7C" w:rsidRPr="00822B4B">
        <w:rPr>
          <w:szCs w:val="22"/>
        </w:rPr>
        <w:t>TAS</w:t>
      </w:r>
      <w:r w:rsidR="00107891">
        <w:rPr>
          <w:szCs w:val="22"/>
        </w:rPr>
        <w:t>”</w:t>
      </w:r>
      <w:r w:rsidR="00AE3F7C" w:rsidRPr="00822B4B">
        <w:rPr>
          <w:szCs w:val="22"/>
        </w:rPr>
        <w:t>) No.</w:t>
      </w:r>
      <w:r w:rsidR="00AE3F7C">
        <w:rPr>
          <w:rFonts w:cs="Cordia New" w:hint="cs"/>
          <w:szCs w:val="28"/>
          <w:cs/>
          <w:lang w:bidi="th-TH"/>
        </w:rPr>
        <w:t xml:space="preserve"> </w:t>
      </w:r>
      <w:r w:rsidR="003951FC">
        <w:rPr>
          <w:szCs w:val="22"/>
        </w:rPr>
        <w:t xml:space="preserve">34 </w:t>
      </w:r>
      <w:r w:rsidR="00AE3F7C" w:rsidRPr="00822B4B">
        <w:rPr>
          <w:i/>
          <w:iCs/>
          <w:szCs w:val="22"/>
        </w:rPr>
        <w:t xml:space="preserve">Interim Financial Reporting; </w:t>
      </w:r>
      <w:r w:rsidR="00AE3F7C" w:rsidRPr="00822B4B">
        <w:rPr>
          <w:szCs w:val="22"/>
        </w:rPr>
        <w:t>guidelines promulgated by the Federation of Accounting Professions</w:t>
      </w:r>
      <w:r w:rsidR="00107891">
        <w:rPr>
          <w:szCs w:val="22"/>
        </w:rPr>
        <w:t xml:space="preserve">; </w:t>
      </w:r>
      <w:r w:rsidR="00AE3F7C" w:rsidRPr="00822B4B">
        <w:rPr>
          <w:szCs w:val="22"/>
        </w:rPr>
        <w:t xml:space="preserve">and applicable rules </w:t>
      </w:r>
      <w:r w:rsidR="00AE3F7C" w:rsidRPr="007233E3">
        <w:rPr>
          <w:spacing w:val="2"/>
          <w:szCs w:val="22"/>
        </w:rPr>
        <w:t>and regulations of</w:t>
      </w:r>
      <w:r w:rsidR="004A11C7" w:rsidRPr="007233E3">
        <w:rPr>
          <w:spacing w:val="2"/>
          <w:szCs w:val="22"/>
        </w:rPr>
        <w:t xml:space="preserve"> </w:t>
      </w:r>
      <w:r w:rsidR="00AE3F7C" w:rsidRPr="007233E3">
        <w:rPr>
          <w:spacing w:val="2"/>
          <w:szCs w:val="22"/>
        </w:rPr>
        <w:t>the Thai Securities and Exchange Commission.</w:t>
      </w:r>
      <w:r w:rsidRPr="007233E3">
        <w:rPr>
          <w:spacing w:val="2"/>
          <w:szCs w:val="22"/>
        </w:rPr>
        <w:t xml:space="preserve"> </w:t>
      </w:r>
      <w:r w:rsidR="00AE3F7C" w:rsidRPr="007233E3">
        <w:rPr>
          <w:spacing w:val="2"/>
          <w:szCs w:val="22"/>
        </w:rPr>
        <w:t>The interim financial statements focus on new activities, events and circumstances to avoid repetition of information previously reported</w:t>
      </w:r>
      <w:r w:rsidR="00AE3F7C" w:rsidRPr="00822B4B">
        <w:rPr>
          <w:szCs w:val="22"/>
        </w:rPr>
        <w:t xml:space="preserve"> </w:t>
      </w:r>
      <w:r w:rsidR="00BD7CE9">
        <w:rPr>
          <w:szCs w:val="22"/>
        </w:rPr>
        <w:t>i</w:t>
      </w:r>
      <w:r w:rsidR="00941405">
        <w:rPr>
          <w:szCs w:val="22"/>
        </w:rPr>
        <w:t xml:space="preserve">n annual </w:t>
      </w:r>
      <w:r w:rsidR="00AE3F7C" w:rsidRPr="00822B4B">
        <w:rPr>
          <w:szCs w:val="22"/>
        </w:rPr>
        <w:t>financial statements</w:t>
      </w:r>
      <w:r w:rsidR="00BD7CE9">
        <w:rPr>
          <w:szCs w:val="22"/>
        </w:rPr>
        <w:t>. Accordingly, these interim financial statements should be read in conjunction with the financial statements</w:t>
      </w:r>
      <w:r w:rsidR="00AE3F7C" w:rsidRPr="00822B4B">
        <w:rPr>
          <w:szCs w:val="22"/>
        </w:rPr>
        <w:t xml:space="preserve"> of the Company</w:t>
      </w:r>
      <w:r w:rsidR="004C7DD6">
        <w:rPr>
          <w:rFonts w:cstheme="minorBidi" w:hint="cs"/>
          <w:szCs w:val="28"/>
          <w:cs/>
          <w:lang w:bidi="th-TH"/>
        </w:rPr>
        <w:t xml:space="preserve"> </w:t>
      </w:r>
      <w:r w:rsidR="00AE3F7C" w:rsidRPr="00822B4B">
        <w:rPr>
          <w:szCs w:val="22"/>
        </w:rPr>
        <w:t>for the year ended</w:t>
      </w:r>
      <w:r w:rsidR="001D13FB">
        <w:rPr>
          <w:szCs w:val="22"/>
        </w:rPr>
        <w:t xml:space="preserve"> </w:t>
      </w:r>
      <w:r w:rsidR="00AE3F7C" w:rsidRPr="00822B4B">
        <w:rPr>
          <w:szCs w:val="22"/>
        </w:rPr>
        <w:t>31 December 20</w:t>
      </w:r>
      <w:r w:rsidR="0084213B">
        <w:rPr>
          <w:szCs w:val="22"/>
        </w:rPr>
        <w:t>20</w:t>
      </w:r>
      <w:r w:rsidR="00AE3F7C" w:rsidRPr="00822B4B">
        <w:rPr>
          <w:szCs w:val="22"/>
        </w:rPr>
        <w:t>.</w:t>
      </w:r>
    </w:p>
    <w:p w14:paraId="7A428F55" w14:textId="77777777" w:rsidR="00AE24A1" w:rsidRDefault="00AE24A1" w:rsidP="004A6D6E">
      <w:pPr>
        <w:pStyle w:val="block"/>
        <w:spacing w:after="0" w:line="240" w:lineRule="atLeast"/>
        <w:ind w:left="540"/>
        <w:jc w:val="both"/>
        <w:rPr>
          <w:spacing w:val="4"/>
          <w:szCs w:val="22"/>
        </w:rPr>
      </w:pPr>
    </w:p>
    <w:p w14:paraId="5E34CE64" w14:textId="243E94F9" w:rsidR="00CE7C73"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judgments and estimates are made by management in applying the </w:t>
      </w:r>
      <w:r w:rsidR="00C96882">
        <w:rPr>
          <w:rFonts w:ascii="Times New Roman" w:hAnsi="Times New Roman" w:cs="Times New Roman"/>
          <w:sz w:val="22"/>
          <w:szCs w:val="22"/>
        </w:rPr>
        <w:t>Group</w:t>
      </w:r>
      <w:r w:rsidRPr="00930801">
        <w:rPr>
          <w:rFonts w:ascii="Times New Roman" w:hAnsi="Times New Roman" w:cs="Times New Roman"/>
          <w:sz w:val="22"/>
          <w:szCs w:val="22"/>
        </w:rPr>
        <w:t>’s accounting policies. Actual results may differ from these estimates.</w:t>
      </w:r>
      <w:r w:rsidR="00FB4511">
        <w:rPr>
          <w:rFonts w:ascii="Times New Roman" w:hAnsi="Times New Roman" w:cs="Times New Roman"/>
          <w:sz w:val="22"/>
          <w:szCs w:val="22"/>
        </w:rPr>
        <w:t xml:space="preserve"> </w:t>
      </w:r>
      <w:r w:rsidR="00FB4511">
        <w:rPr>
          <w:rFonts w:ascii="Times New Roman" w:hAnsi="Times New Roman" w:cs="Times New Roman"/>
          <w:sz w:val="22"/>
          <w:szCs w:val="22"/>
        </w:rPr>
        <w:br/>
      </w:r>
      <w:r w:rsidRPr="00930801">
        <w:rPr>
          <w:rFonts w:ascii="Times New Roman" w:hAnsi="Times New Roman" w:cs="Times New Roman"/>
          <w:sz w:val="22"/>
          <w:szCs w:val="22"/>
        </w:rPr>
        <w:t>The</w:t>
      </w:r>
      <w:r w:rsidR="00C96882">
        <w:rPr>
          <w:rFonts w:ascii="Times New Roman" w:hAnsi="Times New Roman" w:cs="Times New Roman"/>
          <w:sz w:val="22"/>
          <w:szCs w:val="22"/>
        </w:rPr>
        <w:t xml:space="preserve"> </w:t>
      </w:r>
      <w:r w:rsidRPr="00930801">
        <w:rPr>
          <w:rFonts w:ascii="Times New Roman" w:hAnsi="Times New Roman" w:cs="Times New Roman"/>
          <w:sz w:val="22"/>
          <w:szCs w:val="22"/>
        </w:rPr>
        <w:t xml:space="preserve">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financial statements for the year ended 31 December 20</w:t>
      </w:r>
      <w:r w:rsidR="003147EA">
        <w:rPr>
          <w:rFonts w:ascii="Times New Roman" w:hAnsi="Times New Roman" w:cs="Times New Roman"/>
          <w:sz w:val="22"/>
          <w:szCs w:val="22"/>
        </w:rPr>
        <w:t>20</w:t>
      </w:r>
      <w:r w:rsidR="003147EA">
        <w:rPr>
          <w:rFonts w:ascii="Times New Roman" w:hAnsi="Times New Roman"/>
          <w:sz w:val="22"/>
          <w:szCs w:val="28"/>
        </w:rPr>
        <w:t>.</w:t>
      </w:r>
    </w:p>
    <w:p w14:paraId="2ADEBC5A" w14:textId="1BF74175" w:rsidR="00C4120E" w:rsidRDefault="00C4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ECA35C" w14:textId="1D3905D9" w:rsidR="007A1474" w:rsidRPr="00D675DD" w:rsidRDefault="008A2905"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2</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14:paraId="3A43D205" w14:textId="77777777" w:rsidR="00652C78" w:rsidRPr="0036649F" w:rsidRDefault="00652C78" w:rsidP="00F60B1E">
      <w:pPr>
        <w:pStyle w:val="block"/>
        <w:spacing w:after="0" w:line="240" w:lineRule="atLeast"/>
        <w:ind w:left="540"/>
        <w:jc w:val="both"/>
        <w:rPr>
          <w:szCs w:val="22"/>
        </w:rPr>
      </w:pPr>
    </w:p>
    <w:p w14:paraId="56DCDC3D" w14:textId="2DE8C834" w:rsidR="003C44BF" w:rsidRDefault="0090097F" w:rsidP="00D40D1E">
      <w:pPr>
        <w:pStyle w:val="block"/>
        <w:spacing w:after="0" w:line="240" w:lineRule="atLeast"/>
        <w:ind w:left="540"/>
        <w:jc w:val="thaiDistribute"/>
        <w:rPr>
          <w:szCs w:val="22"/>
          <w:lang w:val="en-US" w:bidi="th-TH"/>
        </w:rPr>
      </w:pPr>
      <w:r w:rsidRPr="0090097F">
        <w:rPr>
          <w:szCs w:val="22"/>
          <w:lang w:val="en-US" w:bidi="th-TH"/>
        </w:rPr>
        <w:t xml:space="preserve">Relationships with </w:t>
      </w:r>
      <w:r w:rsidR="00C73B54">
        <w:rPr>
          <w:szCs w:val="22"/>
          <w:lang w:val="en-US" w:bidi="th-TH"/>
        </w:rPr>
        <w:t xml:space="preserve">subsidiaries and </w:t>
      </w:r>
      <w:r w:rsidRPr="0090097F">
        <w:rPr>
          <w:szCs w:val="22"/>
          <w:lang w:val="en-US" w:bidi="th-TH"/>
        </w:rPr>
        <w:t>joint ventures are described in note</w:t>
      </w:r>
      <w:r w:rsidR="00AB74CA">
        <w:rPr>
          <w:szCs w:val="22"/>
          <w:lang w:val="en-US" w:bidi="th-TH"/>
        </w:rPr>
        <w:t>s</w:t>
      </w:r>
      <w:r w:rsidRPr="0090097F">
        <w:rPr>
          <w:szCs w:val="22"/>
          <w:lang w:val="en-US" w:bidi="th-TH"/>
        </w:rPr>
        <w:t xml:space="preserve"> </w:t>
      </w:r>
      <w:r w:rsidR="0046237F">
        <w:rPr>
          <w:szCs w:val="22"/>
          <w:lang w:val="en-US" w:bidi="th-TH"/>
        </w:rPr>
        <w:t>4</w:t>
      </w:r>
      <w:r w:rsidR="00C73B54">
        <w:rPr>
          <w:szCs w:val="22"/>
          <w:lang w:val="en-US" w:bidi="th-TH"/>
        </w:rPr>
        <w:t xml:space="preserve"> and </w:t>
      </w:r>
      <w:r w:rsidR="0046237F">
        <w:rPr>
          <w:szCs w:val="22"/>
          <w:lang w:val="en-US" w:bidi="th-TH"/>
        </w:rPr>
        <w:t>5</w:t>
      </w:r>
      <w:r w:rsidRPr="0090097F">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Relationship</w:t>
      </w:r>
      <w:r w:rsidR="0089217D">
        <w:rPr>
          <w:szCs w:val="22"/>
          <w:lang w:val="en-US" w:bidi="th-TH"/>
        </w:rPr>
        <w:t>s</w:t>
      </w:r>
      <w:r w:rsidR="0049379B">
        <w:rPr>
          <w:szCs w:val="22"/>
          <w:lang w:val="en-US" w:bidi="th-TH"/>
        </w:rPr>
        <w:t xml:space="preserve">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 xml:space="preserve">elated parties that the </w:t>
      </w:r>
      <w:r w:rsidR="007E42F2">
        <w:rPr>
          <w:szCs w:val="22"/>
          <w:lang w:val="en-US" w:bidi="th-TH"/>
        </w:rPr>
        <w:t>Group</w:t>
      </w:r>
      <w:r w:rsidRPr="0090097F">
        <w:rPr>
          <w:szCs w:val="22"/>
          <w:lang w:val="en-US" w:bidi="th-TH"/>
        </w:rPr>
        <w:t xml:space="preserve"> had significant transactions during the period were as follows:</w:t>
      </w:r>
    </w:p>
    <w:p w14:paraId="71F9E281" w14:textId="77777777" w:rsidR="0090097F" w:rsidRPr="0036649F"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14:paraId="403B0B94" w14:textId="77777777" w:rsidTr="00415780">
        <w:trPr>
          <w:trHeight w:val="234"/>
          <w:tblHeader/>
        </w:trPr>
        <w:tc>
          <w:tcPr>
            <w:tcW w:w="3060" w:type="dxa"/>
            <w:shd w:val="clear" w:color="auto" w:fill="auto"/>
          </w:tcPr>
          <w:p w14:paraId="1A73609B" w14:textId="77777777"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14:paraId="574DE9F5"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shd w:val="clear" w:color="auto" w:fill="auto"/>
          </w:tcPr>
          <w:p w14:paraId="63153910" w14:textId="77777777" w:rsidR="00715CB0" w:rsidRPr="00D675DD" w:rsidRDefault="00715CB0" w:rsidP="00415780">
            <w:pPr>
              <w:pStyle w:val="block"/>
              <w:spacing w:after="0" w:line="240" w:lineRule="atLeast"/>
              <w:ind w:left="-108" w:right="-117"/>
              <w:jc w:val="center"/>
              <w:rPr>
                <w:b/>
                <w:bCs/>
                <w:szCs w:val="22"/>
              </w:rPr>
            </w:pPr>
          </w:p>
        </w:tc>
      </w:tr>
      <w:tr w:rsidR="00715CB0" w:rsidRPr="00D675DD" w14:paraId="4586AAF3" w14:textId="77777777" w:rsidTr="004A11C7">
        <w:trPr>
          <w:tblHeader/>
        </w:trPr>
        <w:tc>
          <w:tcPr>
            <w:tcW w:w="3060" w:type="dxa"/>
            <w:shd w:val="clear" w:color="auto" w:fill="auto"/>
          </w:tcPr>
          <w:p w14:paraId="343814C4" w14:textId="77777777"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14:paraId="66818189"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shd w:val="clear" w:color="auto" w:fill="auto"/>
          </w:tcPr>
          <w:p w14:paraId="115358E9" w14:textId="77777777" w:rsidR="00715CB0" w:rsidRPr="00D675DD" w:rsidRDefault="00715CB0" w:rsidP="00415780">
            <w:pPr>
              <w:pStyle w:val="block"/>
              <w:spacing w:after="0" w:line="240" w:lineRule="atLeast"/>
              <w:ind w:left="-108" w:right="-117"/>
              <w:jc w:val="center"/>
              <w:rPr>
                <w:b/>
                <w:bCs/>
                <w:szCs w:val="22"/>
              </w:rPr>
            </w:pPr>
          </w:p>
        </w:tc>
      </w:tr>
      <w:tr w:rsidR="00715CB0" w:rsidRPr="00D675DD" w14:paraId="77A53796" w14:textId="77777777" w:rsidTr="004A11C7">
        <w:trPr>
          <w:tblHeader/>
        </w:trPr>
        <w:tc>
          <w:tcPr>
            <w:tcW w:w="3060" w:type="dxa"/>
            <w:shd w:val="clear" w:color="auto" w:fill="auto"/>
          </w:tcPr>
          <w:p w14:paraId="5A5910FB" w14:textId="77777777" w:rsidR="00715CB0" w:rsidRPr="00D675DD" w:rsidRDefault="00415780" w:rsidP="00415780">
            <w:pPr>
              <w:pStyle w:val="block"/>
              <w:spacing w:after="0" w:line="240" w:lineRule="atLeast"/>
              <w:ind w:left="-108" w:right="-117"/>
              <w:jc w:val="center"/>
              <w:rPr>
                <w:b/>
                <w:bCs/>
                <w:szCs w:val="22"/>
              </w:rPr>
            </w:pPr>
            <w:r w:rsidRPr="00D675DD">
              <w:rPr>
                <w:b/>
                <w:bCs/>
                <w:szCs w:val="22"/>
              </w:rPr>
              <w:t>Name of entities</w:t>
            </w:r>
          </w:p>
        </w:tc>
        <w:tc>
          <w:tcPr>
            <w:tcW w:w="1620" w:type="dxa"/>
            <w:shd w:val="clear" w:color="auto" w:fill="auto"/>
          </w:tcPr>
          <w:p w14:paraId="25ED4BD2"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shd w:val="clear" w:color="auto" w:fill="auto"/>
          </w:tcPr>
          <w:p w14:paraId="1B827A94" w14:textId="77777777" w:rsidR="00715CB0" w:rsidRPr="00D675DD" w:rsidRDefault="00415780" w:rsidP="00415780">
            <w:pPr>
              <w:pStyle w:val="block"/>
              <w:spacing w:after="0" w:line="240" w:lineRule="atLeast"/>
              <w:ind w:left="-108" w:right="-117"/>
              <w:jc w:val="center"/>
              <w:rPr>
                <w:b/>
                <w:bCs/>
                <w:szCs w:val="22"/>
              </w:rPr>
            </w:pPr>
            <w:r w:rsidRPr="00D675DD">
              <w:rPr>
                <w:b/>
                <w:bCs/>
                <w:szCs w:val="22"/>
              </w:rPr>
              <w:t>Nature of relationships</w:t>
            </w:r>
          </w:p>
        </w:tc>
      </w:tr>
      <w:tr w:rsidR="000A46AE" w:rsidRPr="00D675DD" w14:paraId="1D01E1B8" w14:textId="77777777" w:rsidTr="004A11C7">
        <w:trPr>
          <w:tblHeader/>
        </w:trPr>
        <w:tc>
          <w:tcPr>
            <w:tcW w:w="3060" w:type="dxa"/>
            <w:shd w:val="clear" w:color="auto" w:fill="auto"/>
          </w:tcPr>
          <w:p w14:paraId="18525BB2" w14:textId="77777777" w:rsidR="000A46AE" w:rsidRPr="00D675DD" w:rsidRDefault="000A46AE" w:rsidP="004A11C7">
            <w:pPr>
              <w:pStyle w:val="block"/>
              <w:spacing w:after="0" w:line="240" w:lineRule="atLeast"/>
              <w:ind w:left="-18" w:right="-119"/>
              <w:rPr>
                <w:b/>
                <w:bCs/>
                <w:szCs w:val="22"/>
              </w:rPr>
            </w:pPr>
          </w:p>
        </w:tc>
        <w:tc>
          <w:tcPr>
            <w:tcW w:w="1620" w:type="dxa"/>
            <w:shd w:val="clear" w:color="auto" w:fill="auto"/>
          </w:tcPr>
          <w:p w14:paraId="2A948C37" w14:textId="77777777"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14:paraId="1FD3D793" w14:textId="77777777" w:rsidR="000A46AE" w:rsidRPr="00D675DD" w:rsidRDefault="000A46AE" w:rsidP="00F60B1E">
            <w:pPr>
              <w:pStyle w:val="block"/>
              <w:spacing w:after="0" w:line="240" w:lineRule="atLeast"/>
              <w:ind w:left="0" w:right="-223"/>
              <w:rPr>
                <w:b/>
                <w:bCs/>
                <w:szCs w:val="22"/>
              </w:rPr>
            </w:pPr>
          </w:p>
        </w:tc>
      </w:tr>
      <w:tr w:rsidR="000A46AE" w:rsidRPr="00D675DD" w14:paraId="67C93EA2" w14:textId="77777777" w:rsidTr="004A11C7">
        <w:tc>
          <w:tcPr>
            <w:tcW w:w="3060" w:type="dxa"/>
            <w:shd w:val="clear" w:color="auto" w:fill="auto"/>
          </w:tcPr>
          <w:p w14:paraId="6C3D15F9" w14:textId="77777777"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14:paraId="7E80F241" w14:textId="77777777" w:rsidR="000A46AE" w:rsidRPr="00D675DD" w:rsidRDefault="000A46AE" w:rsidP="00715CB0">
            <w:pPr>
              <w:pStyle w:val="block"/>
              <w:spacing w:after="0" w:line="240" w:lineRule="atLeast"/>
              <w:ind w:left="-108" w:right="-108"/>
              <w:jc w:val="center"/>
              <w:rPr>
                <w:szCs w:val="22"/>
              </w:rPr>
            </w:pPr>
            <w:smartTag w:uri="urn:schemas-microsoft-com:office:smarttags" w:element="country-region">
              <w:smartTag w:uri="urn:schemas-microsoft-com:office:smarttags" w:element="place">
                <w:r w:rsidRPr="00D675DD">
                  <w:rPr>
                    <w:szCs w:val="22"/>
                  </w:rPr>
                  <w:t>Thailand</w:t>
                </w:r>
              </w:smartTag>
            </w:smartTag>
          </w:p>
        </w:tc>
        <w:tc>
          <w:tcPr>
            <w:tcW w:w="4590" w:type="dxa"/>
            <w:shd w:val="clear" w:color="auto" w:fill="auto"/>
          </w:tcPr>
          <w:p w14:paraId="33DAB11C" w14:textId="77777777"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sidRPr="00551F5B">
              <w:rPr>
                <w:szCs w:val="22"/>
              </w:rPr>
              <w:t>1</w:t>
            </w:r>
            <w:r w:rsidR="00415780" w:rsidRPr="00551F5B">
              <w:rPr>
                <w:szCs w:val="22"/>
              </w:rPr>
              <w:t>2</w:t>
            </w:r>
            <w:r w:rsidR="003029B0" w:rsidRPr="00551F5B">
              <w:rPr>
                <w:szCs w:val="22"/>
              </w:rPr>
              <w:t>.</w:t>
            </w:r>
            <w:r w:rsidR="00AB7503" w:rsidRPr="00551F5B">
              <w:rPr>
                <w:szCs w:val="22"/>
              </w:rPr>
              <w:t>60</w:t>
            </w:r>
            <w:r w:rsidR="0014513A" w:rsidRPr="00551F5B">
              <w:rPr>
                <w:szCs w:val="22"/>
              </w:rPr>
              <w:t>%</w:t>
            </w:r>
            <w:r w:rsidRPr="00D675DD">
              <w:rPr>
                <w:szCs w:val="22"/>
              </w:rPr>
              <w:t xml:space="preserve"> shareholding, </w:t>
            </w:r>
          </w:p>
        </w:tc>
      </w:tr>
      <w:tr w:rsidR="000A46AE" w:rsidRPr="00D675DD" w14:paraId="2B3E0D43" w14:textId="77777777" w:rsidTr="004A11C7">
        <w:tc>
          <w:tcPr>
            <w:tcW w:w="3060" w:type="dxa"/>
            <w:shd w:val="clear" w:color="auto" w:fill="auto"/>
          </w:tcPr>
          <w:p w14:paraId="2E74C749" w14:textId="77777777"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14:paraId="510E0DB7" w14:textId="77777777"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14:paraId="23310949" w14:textId="77777777"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3029B0" w:rsidRPr="00D675DD" w14:paraId="66154E79" w14:textId="77777777" w:rsidTr="004A11C7">
        <w:tc>
          <w:tcPr>
            <w:tcW w:w="3060" w:type="dxa"/>
            <w:shd w:val="clear" w:color="auto" w:fill="auto"/>
          </w:tcPr>
          <w:p w14:paraId="068F91B8" w14:textId="77777777" w:rsidR="003029B0" w:rsidRPr="00D675DD" w:rsidRDefault="001F7AE8" w:rsidP="004A11C7">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20" w:type="dxa"/>
            <w:shd w:val="clear" w:color="auto" w:fill="auto"/>
          </w:tcPr>
          <w:p w14:paraId="4CD5F32B" w14:textId="77777777"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14:paraId="46DEA2B8" w14:textId="77777777"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14:paraId="4DDAEAF2" w14:textId="77777777" w:rsidTr="004A11C7">
        <w:tc>
          <w:tcPr>
            <w:tcW w:w="3060" w:type="dxa"/>
            <w:shd w:val="clear" w:color="auto" w:fill="auto"/>
          </w:tcPr>
          <w:p w14:paraId="5A706BCB" w14:textId="77777777" w:rsidR="003029B0" w:rsidRPr="00D675DD" w:rsidRDefault="003029B0" w:rsidP="004A11C7">
            <w:pPr>
              <w:pStyle w:val="block"/>
              <w:spacing w:after="0" w:line="240" w:lineRule="atLeast"/>
              <w:ind w:left="-18" w:right="-119"/>
              <w:rPr>
                <w:szCs w:val="22"/>
              </w:rPr>
            </w:pPr>
            <w:r>
              <w:rPr>
                <w:szCs w:val="22"/>
              </w:rPr>
              <w:t xml:space="preserve">   </w:t>
            </w:r>
            <w:r w:rsidR="001F7AE8">
              <w:rPr>
                <w:szCs w:val="22"/>
              </w:rPr>
              <w:t>International Guarding</w:t>
            </w:r>
          </w:p>
        </w:tc>
        <w:tc>
          <w:tcPr>
            <w:tcW w:w="1620" w:type="dxa"/>
            <w:shd w:val="clear" w:color="auto" w:fill="auto"/>
          </w:tcPr>
          <w:p w14:paraId="25E443E8" w14:textId="77777777"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14:paraId="410DEA1B" w14:textId="77777777" w:rsidR="003029B0" w:rsidRPr="00D675DD" w:rsidRDefault="003029B0" w:rsidP="003029B0">
            <w:pPr>
              <w:pStyle w:val="block"/>
              <w:spacing w:after="0" w:line="240" w:lineRule="atLeast"/>
              <w:ind w:left="162" w:right="-223" w:hanging="162"/>
              <w:rPr>
                <w:szCs w:val="22"/>
              </w:rPr>
            </w:pPr>
            <w:r w:rsidRPr="00D675DD">
              <w:rPr>
                <w:szCs w:val="22"/>
              </w:rPr>
              <w:t xml:space="preserve">   </w:t>
            </w:r>
            <w:r w:rsidRPr="00551F5B">
              <w:rPr>
                <w:szCs w:val="22"/>
              </w:rPr>
              <w:t>15.08% shareholding</w:t>
            </w:r>
            <w:r w:rsidRPr="00D675DD">
              <w:rPr>
                <w:szCs w:val="22"/>
              </w:rPr>
              <w:t xml:space="preserve"> </w:t>
            </w:r>
            <w:r w:rsidRPr="00D675DD">
              <w:t>and common directors</w:t>
            </w:r>
          </w:p>
        </w:tc>
      </w:tr>
      <w:tr w:rsidR="003029B0" w:rsidRPr="00D675DD" w14:paraId="3EA43B75" w14:textId="77777777" w:rsidTr="004A11C7">
        <w:tc>
          <w:tcPr>
            <w:tcW w:w="3060" w:type="dxa"/>
            <w:shd w:val="clear" w:color="auto" w:fill="auto"/>
          </w:tcPr>
          <w:p w14:paraId="62741749" w14:textId="77777777" w:rsidR="003029B0" w:rsidRPr="00181EA6" w:rsidRDefault="003029B0" w:rsidP="004A11C7">
            <w:pPr>
              <w:pStyle w:val="block"/>
              <w:spacing w:after="0" w:line="240" w:lineRule="atLeast"/>
              <w:ind w:left="-18" w:right="-119"/>
              <w:rPr>
                <w:rFonts w:cs="Cordia New"/>
                <w:szCs w:val="28"/>
                <w:lang w:val="en-US" w:bidi="th-TH"/>
              </w:rPr>
            </w:pPr>
            <w:r>
              <w:rPr>
                <w:szCs w:val="22"/>
              </w:rPr>
              <w:t xml:space="preserve">   Co., Ltd.</w:t>
            </w:r>
            <w:r w:rsidRPr="00181EA6">
              <w:rPr>
                <w:rFonts w:cs="Cordia New"/>
                <w:szCs w:val="28"/>
                <w:lang w:val="en-US" w:bidi="th-TH"/>
              </w:rPr>
              <w:t xml:space="preserve"> </w:t>
            </w:r>
          </w:p>
        </w:tc>
        <w:tc>
          <w:tcPr>
            <w:tcW w:w="1620" w:type="dxa"/>
            <w:shd w:val="clear" w:color="auto" w:fill="auto"/>
          </w:tcPr>
          <w:p w14:paraId="1AAE2F67" w14:textId="77777777"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14:paraId="275D3AC4" w14:textId="77777777" w:rsidR="003029B0" w:rsidRPr="00D675DD" w:rsidRDefault="003029B0" w:rsidP="003029B0">
            <w:pPr>
              <w:pStyle w:val="block"/>
              <w:spacing w:after="0" w:line="240" w:lineRule="atLeast"/>
              <w:ind w:left="162" w:right="-223" w:hanging="162"/>
              <w:rPr>
                <w:szCs w:val="22"/>
              </w:rPr>
            </w:pPr>
          </w:p>
        </w:tc>
      </w:tr>
      <w:tr w:rsidR="003029B0" w:rsidRPr="00D675DD" w14:paraId="6AD802ED" w14:textId="77777777" w:rsidTr="004A11C7">
        <w:tc>
          <w:tcPr>
            <w:tcW w:w="3060" w:type="dxa"/>
            <w:shd w:val="clear" w:color="auto" w:fill="auto"/>
          </w:tcPr>
          <w:p w14:paraId="3D89D191" w14:textId="77777777"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14:paraId="6B398E40" w14:textId="77777777" w:rsidR="003029B0" w:rsidRPr="00D675DD" w:rsidRDefault="003029B0" w:rsidP="003029B0">
            <w:pPr>
              <w:pStyle w:val="block"/>
              <w:spacing w:after="0" w:line="240" w:lineRule="atLeast"/>
              <w:ind w:left="-108" w:right="-108"/>
              <w:jc w:val="center"/>
              <w:rPr>
                <w:szCs w:val="22"/>
              </w:rPr>
            </w:pPr>
            <w:smartTag w:uri="urn:schemas-microsoft-com:office:smarttags" w:element="country-region">
              <w:smartTag w:uri="urn:schemas-microsoft-com:office:smarttags" w:element="place">
                <w:r w:rsidRPr="00D675DD">
                  <w:rPr>
                    <w:szCs w:val="22"/>
                  </w:rPr>
                  <w:t>Thailand</w:t>
                </w:r>
              </w:smartTag>
            </w:smartTag>
          </w:p>
        </w:tc>
        <w:tc>
          <w:tcPr>
            <w:tcW w:w="4590" w:type="dxa"/>
            <w:shd w:val="clear" w:color="auto" w:fill="auto"/>
          </w:tcPr>
          <w:p w14:paraId="1A1320A4" w14:textId="77777777"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14:paraId="6F973C0B" w14:textId="77777777" w:rsidTr="004A11C7">
        <w:tc>
          <w:tcPr>
            <w:tcW w:w="3060" w:type="dxa"/>
            <w:shd w:val="clear" w:color="auto" w:fill="auto"/>
          </w:tcPr>
          <w:p w14:paraId="7BF525A5" w14:textId="77777777"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country-region">
              <w:smartTag w:uri="urn:schemas-microsoft-com:office:smarttags" w:element="place">
                <w:r w:rsidRPr="00D675DD">
                  <w:rPr>
                    <w:szCs w:val="22"/>
                  </w:rPr>
                  <w:t>Thailand</w:t>
                </w:r>
              </w:smartTag>
            </w:smartTag>
            <w:r w:rsidRPr="00D675DD">
              <w:rPr>
                <w:szCs w:val="22"/>
              </w:rPr>
              <w:t>) Co., Ltd.</w:t>
            </w:r>
          </w:p>
        </w:tc>
        <w:tc>
          <w:tcPr>
            <w:tcW w:w="1620" w:type="dxa"/>
            <w:shd w:val="clear" w:color="auto" w:fill="auto"/>
          </w:tcPr>
          <w:p w14:paraId="06B22C59" w14:textId="77777777"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14:paraId="7C5BFA1E" w14:textId="77777777" w:rsidR="003029B0" w:rsidRPr="00D675DD" w:rsidRDefault="003029B0" w:rsidP="003029B0">
            <w:pPr>
              <w:pStyle w:val="block"/>
              <w:spacing w:after="0" w:line="240" w:lineRule="atLeast"/>
              <w:ind w:left="162" w:right="-223" w:hanging="162"/>
              <w:rPr>
                <w:szCs w:val="22"/>
              </w:rPr>
            </w:pPr>
            <w:r w:rsidRPr="00D675DD">
              <w:rPr>
                <w:szCs w:val="22"/>
              </w:rPr>
              <w:t xml:space="preserve">   </w:t>
            </w:r>
            <w:r w:rsidRPr="00551F5B">
              <w:rPr>
                <w:szCs w:val="22"/>
              </w:rPr>
              <w:t>1.71% shareholding</w:t>
            </w:r>
            <w:r w:rsidRPr="00D675DD">
              <w:rPr>
                <w:szCs w:val="22"/>
              </w:rPr>
              <w:t xml:space="preserve"> </w:t>
            </w:r>
            <w:r w:rsidRPr="00D675DD">
              <w:t>and common directors</w:t>
            </w:r>
          </w:p>
        </w:tc>
      </w:tr>
      <w:tr w:rsidR="003029B0" w:rsidRPr="00D675DD" w14:paraId="6A2FC268" w14:textId="77777777" w:rsidTr="004A11C7">
        <w:tc>
          <w:tcPr>
            <w:tcW w:w="3060" w:type="dxa"/>
            <w:shd w:val="clear" w:color="auto" w:fill="auto"/>
          </w:tcPr>
          <w:p w14:paraId="3C4C654D" w14:textId="77777777"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14:paraId="59D70886" w14:textId="77777777"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14:paraId="296ED672" w14:textId="77777777"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14:paraId="1C259E1F" w14:textId="0DA58FF2"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AF5099">
              <w:t>entity</w:t>
            </w:r>
            <w:r>
              <w:t>, directly or indirectly, including any director (whether executive or otherwise)</w:t>
            </w:r>
            <w:r w:rsidR="00AF5099">
              <w:t xml:space="preserve"> of the Company.</w:t>
            </w:r>
          </w:p>
        </w:tc>
      </w:tr>
    </w:tbl>
    <w:p w14:paraId="454203FF" w14:textId="77777777" w:rsidR="00896B4B" w:rsidRPr="0036649F"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1D761AA" w14:textId="77777777" w:rsidR="00C22B86" w:rsidRDefault="00C2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0A01CEA" w14:textId="71402B9A" w:rsidR="00963D6C" w:rsidRPr="005477E7" w:rsidRDefault="00963D6C" w:rsidP="00B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bidi="ar-SA"/>
        </w:rPr>
      </w:pPr>
      <w:r w:rsidRPr="00024D26">
        <w:rPr>
          <w:rFonts w:ascii="Times New Roman" w:hAnsi="Times New Roman" w:cs="Times New Roman"/>
          <w:spacing w:val="-2"/>
          <w:sz w:val="22"/>
          <w:szCs w:val="22"/>
          <w:lang w:val="en-GB" w:bidi="ar-SA"/>
        </w:rPr>
        <w:lastRenderedPageBreak/>
        <w:t xml:space="preserve">Significant transactions for the </w:t>
      </w:r>
      <w:r w:rsidR="00375A2B" w:rsidRPr="00024D26">
        <w:rPr>
          <w:rFonts w:ascii="Times New Roman" w:hAnsi="Times New Roman" w:cs="Times New Roman"/>
          <w:spacing w:val="-2"/>
          <w:sz w:val="22"/>
          <w:szCs w:val="22"/>
          <w:lang w:val="en-GB" w:bidi="ar-SA"/>
        </w:rPr>
        <w:t>nine</w:t>
      </w:r>
      <w:r w:rsidRPr="00024D26">
        <w:rPr>
          <w:rFonts w:ascii="Times New Roman" w:hAnsi="Times New Roman" w:cs="Times New Roman"/>
          <w:spacing w:val="-2"/>
          <w:sz w:val="22"/>
          <w:szCs w:val="22"/>
          <w:lang w:val="en-GB" w:bidi="ar-SA"/>
        </w:rPr>
        <w:t xml:space="preserve">-month periods ended </w:t>
      </w:r>
      <w:r w:rsidR="00491B59" w:rsidRPr="00024D26">
        <w:rPr>
          <w:rFonts w:ascii="Times New Roman" w:hAnsi="Times New Roman" w:cs="Times New Roman"/>
          <w:spacing w:val="-2"/>
          <w:sz w:val="22"/>
          <w:szCs w:val="22"/>
          <w:lang w:val="en-GB" w:bidi="ar-SA"/>
        </w:rPr>
        <w:t xml:space="preserve">30 </w:t>
      </w:r>
      <w:r w:rsidR="00375A2B" w:rsidRPr="00024D26">
        <w:rPr>
          <w:rFonts w:ascii="Times New Roman" w:hAnsi="Times New Roman" w:cs="Times New Roman"/>
          <w:spacing w:val="-2"/>
          <w:sz w:val="22"/>
          <w:szCs w:val="22"/>
          <w:lang w:val="en-GB" w:bidi="ar-SA"/>
        </w:rPr>
        <w:t>September</w:t>
      </w:r>
      <w:r w:rsidRPr="00024D26">
        <w:rPr>
          <w:rFonts w:ascii="Times New Roman" w:hAnsi="Times New Roman" w:cs="Times New Roman"/>
          <w:spacing w:val="-2"/>
          <w:sz w:val="22"/>
          <w:szCs w:val="22"/>
          <w:lang w:val="en-GB" w:bidi="ar-SA"/>
        </w:rPr>
        <w:t xml:space="preserve"> 20</w:t>
      </w:r>
      <w:r w:rsidR="00FF720A" w:rsidRPr="00024D26">
        <w:rPr>
          <w:rFonts w:ascii="Times New Roman" w:hAnsi="Times New Roman" w:cs="Times New Roman"/>
          <w:spacing w:val="-2"/>
          <w:sz w:val="22"/>
          <w:szCs w:val="22"/>
          <w:lang w:val="en-GB" w:bidi="ar-SA"/>
        </w:rPr>
        <w:t>2</w:t>
      </w:r>
      <w:r w:rsidR="005477E7" w:rsidRPr="00024D26">
        <w:rPr>
          <w:rFonts w:ascii="Times New Roman" w:hAnsi="Times New Roman" w:cs="Times New Roman"/>
          <w:spacing w:val="-2"/>
          <w:sz w:val="22"/>
          <w:szCs w:val="22"/>
          <w:lang w:val="en-GB" w:bidi="ar-SA"/>
        </w:rPr>
        <w:t>1</w:t>
      </w:r>
      <w:r w:rsidRPr="00024D26">
        <w:rPr>
          <w:rFonts w:ascii="Times New Roman" w:hAnsi="Times New Roman" w:cs="Times New Roman"/>
          <w:spacing w:val="-2"/>
          <w:sz w:val="22"/>
          <w:szCs w:val="22"/>
          <w:lang w:val="en-GB" w:bidi="ar-SA"/>
        </w:rPr>
        <w:t xml:space="preserve"> and 20</w:t>
      </w:r>
      <w:r w:rsidR="005477E7" w:rsidRPr="00024D26">
        <w:rPr>
          <w:rFonts w:ascii="Times New Roman" w:hAnsi="Times New Roman" w:cs="Times New Roman"/>
          <w:spacing w:val="-2"/>
          <w:sz w:val="22"/>
          <w:szCs w:val="22"/>
          <w:lang w:val="en-GB" w:bidi="ar-SA"/>
        </w:rPr>
        <w:t>20</w:t>
      </w:r>
      <w:r w:rsidR="00925203" w:rsidRPr="00024D26">
        <w:rPr>
          <w:rFonts w:ascii="Times New Roman" w:hAnsi="Times New Roman" w:cs="Times New Roman"/>
          <w:spacing w:val="-2"/>
          <w:sz w:val="22"/>
          <w:szCs w:val="22"/>
          <w:lang w:val="en-GB" w:bidi="ar-SA"/>
        </w:rPr>
        <w:t xml:space="preserve"> </w:t>
      </w:r>
      <w:r w:rsidRPr="00024D26">
        <w:rPr>
          <w:rFonts w:ascii="Times New Roman" w:hAnsi="Times New Roman" w:cs="Times New Roman"/>
          <w:spacing w:val="-2"/>
          <w:sz w:val="22"/>
          <w:szCs w:val="22"/>
          <w:lang w:val="en-GB" w:bidi="ar-SA"/>
        </w:rPr>
        <w:t>with related parties</w:t>
      </w:r>
      <w:r w:rsidRPr="00D675DD">
        <w:rPr>
          <w:rFonts w:ascii="Times New Roman" w:hAnsi="Times New Roman" w:cs="Times New Roman"/>
          <w:sz w:val="22"/>
          <w:szCs w:val="22"/>
          <w:lang w:val="en-GB" w:bidi="ar-SA"/>
        </w:rPr>
        <w:t xml:space="preserve"> were as follows:</w:t>
      </w:r>
    </w:p>
    <w:p w14:paraId="3AA95518" w14:textId="5F7531B5" w:rsidR="00AD0816" w:rsidRDefault="00AD0816"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p>
    <w:tbl>
      <w:tblPr>
        <w:tblW w:w="9360" w:type="dxa"/>
        <w:tblInd w:w="450" w:type="dxa"/>
        <w:tblLayout w:type="fixed"/>
        <w:tblLook w:val="0000" w:firstRow="0" w:lastRow="0" w:firstColumn="0" w:lastColumn="0" w:noHBand="0" w:noVBand="0"/>
      </w:tblPr>
      <w:tblGrid>
        <w:gridCol w:w="3600"/>
        <w:gridCol w:w="1251"/>
        <w:gridCol w:w="270"/>
        <w:gridCol w:w="1269"/>
        <w:gridCol w:w="236"/>
        <w:gridCol w:w="1204"/>
        <w:gridCol w:w="236"/>
        <w:gridCol w:w="1294"/>
      </w:tblGrid>
      <w:tr w:rsidR="003B42E6" w:rsidRPr="002A1A98" w14:paraId="72B0EC8C" w14:textId="77777777" w:rsidTr="00D02AC9">
        <w:trPr>
          <w:trHeight w:val="80"/>
          <w:tblHeader/>
        </w:trPr>
        <w:tc>
          <w:tcPr>
            <w:tcW w:w="3600" w:type="dxa"/>
          </w:tcPr>
          <w:p w14:paraId="46041D87" w14:textId="77777777" w:rsidR="003B42E6" w:rsidRPr="00AB5977" w:rsidRDefault="003B42E6" w:rsidP="00975A11">
            <w:pPr>
              <w:pStyle w:val="acctfourfigures"/>
              <w:spacing w:line="240" w:lineRule="atLeast"/>
              <w:rPr>
                <w:b/>
                <w:bCs/>
                <w:i/>
                <w:iCs/>
                <w:spacing w:val="-2"/>
                <w:szCs w:val="22"/>
              </w:rPr>
            </w:pPr>
          </w:p>
        </w:tc>
        <w:tc>
          <w:tcPr>
            <w:tcW w:w="1251" w:type="dxa"/>
            <w:vAlign w:val="bottom"/>
          </w:tcPr>
          <w:p w14:paraId="26EDAEBF" w14:textId="77777777" w:rsidR="003B42E6"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75592AF" w14:textId="77777777" w:rsidR="003B42E6"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78E8E703"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70" w:type="dxa"/>
            <w:vAlign w:val="bottom"/>
          </w:tcPr>
          <w:p w14:paraId="19F35B13"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tc>
        <w:tc>
          <w:tcPr>
            <w:tcW w:w="1269" w:type="dxa"/>
            <w:vAlign w:val="bottom"/>
          </w:tcPr>
          <w:p w14:paraId="27F99A7B" w14:textId="77777777" w:rsidR="003B42E6"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Financial statements </w:t>
            </w:r>
          </w:p>
          <w:p w14:paraId="2DA82B77" w14:textId="77777777" w:rsidR="003B42E6"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in which </w:t>
            </w:r>
          </w:p>
          <w:p w14:paraId="27983259"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the equity method is applied</w:t>
            </w:r>
          </w:p>
        </w:tc>
        <w:tc>
          <w:tcPr>
            <w:tcW w:w="236" w:type="dxa"/>
          </w:tcPr>
          <w:p w14:paraId="14D04A10" w14:textId="77777777" w:rsidR="003B42E6" w:rsidRPr="002A1A98"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rPr>
            </w:pPr>
          </w:p>
        </w:tc>
        <w:tc>
          <w:tcPr>
            <w:tcW w:w="2734" w:type="dxa"/>
            <w:gridSpan w:val="3"/>
          </w:tcPr>
          <w:p w14:paraId="15B61777"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05AEE6EF"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21DE02DE"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5D20C049"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14:paraId="4C7D8EDB"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14:paraId="07DE3557" w14:textId="77777777" w:rsidR="003B42E6" w:rsidRPr="002A1A98"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3B42E6" w:rsidRPr="009553C2" w14:paraId="2C097020" w14:textId="77777777" w:rsidTr="00D02AC9">
        <w:trPr>
          <w:trHeight w:val="80"/>
          <w:tblHeader/>
        </w:trPr>
        <w:tc>
          <w:tcPr>
            <w:tcW w:w="3600" w:type="dxa"/>
          </w:tcPr>
          <w:p w14:paraId="086F9B91" w14:textId="180ABAF5" w:rsidR="003B42E6" w:rsidRPr="00415B18" w:rsidRDefault="003B42E6" w:rsidP="00975A11">
            <w:pPr>
              <w:pStyle w:val="acctfourfigures"/>
              <w:spacing w:line="240" w:lineRule="atLeast"/>
              <w:rPr>
                <w:b/>
                <w:bCs/>
                <w:i/>
                <w:iCs/>
                <w:spacing w:val="-6"/>
                <w:szCs w:val="22"/>
              </w:rPr>
            </w:pPr>
            <w:r w:rsidRPr="001544BF">
              <w:rPr>
                <w:b/>
                <w:bCs/>
                <w:i/>
                <w:iCs/>
                <w:spacing w:val="-6"/>
                <w:szCs w:val="22"/>
                <w:lang w:val="en-US"/>
              </w:rPr>
              <w:t xml:space="preserve">For the </w:t>
            </w:r>
            <w:r w:rsidR="00375A2B">
              <w:rPr>
                <w:b/>
                <w:bCs/>
                <w:i/>
                <w:iCs/>
                <w:spacing w:val="-6"/>
                <w:szCs w:val="22"/>
                <w:lang w:val="en-US"/>
              </w:rPr>
              <w:t>nine</w:t>
            </w:r>
            <w:r w:rsidRPr="001544BF">
              <w:rPr>
                <w:b/>
                <w:bCs/>
                <w:i/>
                <w:iCs/>
                <w:spacing w:val="-6"/>
                <w:szCs w:val="22"/>
                <w:lang w:val="en-US"/>
              </w:rPr>
              <w:t>-month period ended</w:t>
            </w:r>
          </w:p>
        </w:tc>
        <w:tc>
          <w:tcPr>
            <w:tcW w:w="1251" w:type="dxa"/>
            <w:vAlign w:val="bottom"/>
          </w:tcPr>
          <w:p w14:paraId="3CAFC1F3" w14:textId="77777777" w:rsidR="003B42E6" w:rsidRPr="001C6E14"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70" w:type="dxa"/>
            <w:vAlign w:val="bottom"/>
          </w:tcPr>
          <w:p w14:paraId="3DB04A90" w14:textId="77777777" w:rsidR="003B42E6" w:rsidRPr="001C6E14"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1269" w:type="dxa"/>
            <w:vAlign w:val="bottom"/>
          </w:tcPr>
          <w:p w14:paraId="2F295480" w14:textId="77777777" w:rsidR="003B42E6" w:rsidRPr="001C6E14"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36" w:type="dxa"/>
          </w:tcPr>
          <w:p w14:paraId="5F9B7256" w14:textId="77777777" w:rsidR="003B42E6" w:rsidRPr="001C6E14"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spacing w:val="-6"/>
              </w:rPr>
            </w:pPr>
          </w:p>
        </w:tc>
        <w:tc>
          <w:tcPr>
            <w:tcW w:w="2734" w:type="dxa"/>
            <w:gridSpan w:val="3"/>
          </w:tcPr>
          <w:p w14:paraId="697E4427" w14:textId="77777777" w:rsidR="003B42E6" w:rsidRPr="009553C2"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r>
      <w:tr w:rsidR="003B42E6" w:rsidRPr="00D675DD" w14:paraId="6E66B1A7" w14:textId="77777777" w:rsidTr="00D02AC9">
        <w:trPr>
          <w:trHeight w:val="80"/>
          <w:tblHeader/>
        </w:trPr>
        <w:tc>
          <w:tcPr>
            <w:tcW w:w="3600" w:type="dxa"/>
          </w:tcPr>
          <w:p w14:paraId="011F3AF2" w14:textId="04B7ADBE" w:rsidR="003B42E6" w:rsidRPr="00CF3CA4"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w:t>
            </w:r>
            <w:r w:rsidR="00375A2B">
              <w:rPr>
                <w:b/>
                <w:bCs/>
                <w:i/>
                <w:iCs/>
              </w:rPr>
              <w:t xml:space="preserve"> September</w:t>
            </w:r>
          </w:p>
        </w:tc>
        <w:tc>
          <w:tcPr>
            <w:tcW w:w="1251" w:type="dxa"/>
          </w:tcPr>
          <w:p w14:paraId="2624F5B0" w14:textId="77777777" w:rsidR="003B42E6" w:rsidRPr="00D675DD"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2021</w:t>
            </w:r>
          </w:p>
        </w:tc>
        <w:tc>
          <w:tcPr>
            <w:tcW w:w="270" w:type="dxa"/>
          </w:tcPr>
          <w:p w14:paraId="72F21503" w14:textId="77777777" w:rsidR="003B42E6" w:rsidRPr="00D675DD"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9" w:type="dxa"/>
          </w:tcPr>
          <w:p w14:paraId="4C1D02A5" w14:textId="77777777" w:rsidR="003B42E6" w:rsidRPr="00D675DD"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c>
          <w:tcPr>
            <w:tcW w:w="236" w:type="dxa"/>
          </w:tcPr>
          <w:p w14:paraId="0FFB616A" w14:textId="77777777" w:rsidR="003B42E6" w:rsidRPr="00D675DD"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204" w:type="dxa"/>
          </w:tcPr>
          <w:p w14:paraId="39D4E172" w14:textId="77777777" w:rsidR="003B42E6" w:rsidRPr="00D675DD"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2021</w:t>
            </w:r>
          </w:p>
        </w:tc>
        <w:tc>
          <w:tcPr>
            <w:tcW w:w="236" w:type="dxa"/>
          </w:tcPr>
          <w:p w14:paraId="36D9A642" w14:textId="77777777" w:rsidR="003B42E6" w:rsidRPr="00D675DD"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94" w:type="dxa"/>
          </w:tcPr>
          <w:p w14:paraId="56CC15A1" w14:textId="77777777" w:rsidR="003B42E6" w:rsidRPr="00D675DD"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r>
      <w:tr w:rsidR="003B42E6" w:rsidRPr="00D675DD" w14:paraId="749940BD" w14:textId="77777777" w:rsidTr="00D02AC9">
        <w:trPr>
          <w:trHeight w:val="80"/>
          <w:tblHeader/>
        </w:trPr>
        <w:tc>
          <w:tcPr>
            <w:tcW w:w="3600" w:type="dxa"/>
          </w:tcPr>
          <w:p w14:paraId="74BA50A5" w14:textId="77777777" w:rsidR="003B42E6" w:rsidRPr="00D675DD" w:rsidRDefault="003B42E6" w:rsidP="00975A11">
            <w:pPr>
              <w:rPr>
                <w:b/>
                <w:bCs/>
                <w:i/>
                <w:iCs/>
              </w:rPr>
            </w:pPr>
          </w:p>
        </w:tc>
        <w:tc>
          <w:tcPr>
            <w:tcW w:w="5760" w:type="dxa"/>
            <w:gridSpan w:val="7"/>
          </w:tcPr>
          <w:p w14:paraId="2AB4C93F" w14:textId="77777777" w:rsidR="003B42E6" w:rsidRPr="00D675DD"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B42E6" w14:paraId="59364D42" w14:textId="77777777" w:rsidTr="00975A11">
        <w:trPr>
          <w:trHeight w:val="80"/>
        </w:trPr>
        <w:tc>
          <w:tcPr>
            <w:tcW w:w="3600" w:type="dxa"/>
          </w:tcPr>
          <w:p w14:paraId="36557E1C" w14:textId="77777777" w:rsidR="003B42E6" w:rsidRPr="00E10BBD"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cs/>
              </w:rPr>
            </w:pPr>
            <w:r>
              <w:rPr>
                <w:rFonts w:ascii="Times New Roman" w:hAnsi="Times New Roman" w:cs="Times New Roman"/>
                <w:b/>
                <w:bCs/>
                <w:sz w:val="22"/>
                <w:szCs w:val="22"/>
              </w:rPr>
              <w:t>Joint ventures</w:t>
            </w:r>
          </w:p>
        </w:tc>
        <w:tc>
          <w:tcPr>
            <w:tcW w:w="1251" w:type="dxa"/>
          </w:tcPr>
          <w:p w14:paraId="08D3BDEF" w14:textId="77777777" w:rsidR="003B42E6"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E2A316C" w14:textId="77777777" w:rsidR="003B42E6" w:rsidRPr="00D675DD"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73B6CD87" w14:textId="77777777" w:rsidR="003B42E6"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6F7B751" w14:textId="77777777" w:rsidR="003B42E6" w:rsidRPr="00010203"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28408142" w14:textId="77777777" w:rsidR="003B42E6"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DAB8ADB" w14:textId="77777777" w:rsidR="003B42E6" w:rsidRPr="00D675DD"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8FAD125" w14:textId="77777777" w:rsidR="003B42E6"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1E6F13" w14:paraId="2B7700F6" w14:textId="77777777" w:rsidTr="00975A11">
        <w:trPr>
          <w:trHeight w:val="80"/>
        </w:trPr>
        <w:tc>
          <w:tcPr>
            <w:tcW w:w="3600" w:type="dxa"/>
          </w:tcPr>
          <w:p w14:paraId="133ECE7F" w14:textId="77777777" w:rsidR="001E6F13"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51" w:type="dxa"/>
          </w:tcPr>
          <w:p w14:paraId="6B8498BA" w14:textId="2510A7FE" w:rsidR="001E6F13" w:rsidRPr="00E10BBD"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szCs w:val="28"/>
              </w:rPr>
            </w:pPr>
            <w:r w:rsidRPr="00BF4F50">
              <w:rPr>
                <w:szCs w:val="28"/>
              </w:rPr>
              <w:t>45,566</w:t>
            </w:r>
          </w:p>
        </w:tc>
        <w:tc>
          <w:tcPr>
            <w:tcW w:w="270" w:type="dxa"/>
          </w:tcPr>
          <w:p w14:paraId="58E4196B"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1B015D5" w14:textId="68B056D9"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35,905</w:t>
            </w:r>
          </w:p>
        </w:tc>
        <w:tc>
          <w:tcPr>
            <w:tcW w:w="236" w:type="dxa"/>
          </w:tcPr>
          <w:p w14:paraId="1B425ECD"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5C3BB0D1" w14:textId="232AF9A8"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45,566</w:t>
            </w:r>
          </w:p>
        </w:tc>
        <w:tc>
          <w:tcPr>
            <w:tcW w:w="236" w:type="dxa"/>
          </w:tcPr>
          <w:p w14:paraId="78FB33AA"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57F9F69E" w14:textId="508BDBE4"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35,905</w:t>
            </w:r>
          </w:p>
        </w:tc>
      </w:tr>
      <w:tr w:rsidR="001E6F13" w14:paraId="6DE48956" w14:textId="77777777" w:rsidTr="00975A11">
        <w:trPr>
          <w:trHeight w:val="80"/>
        </w:trPr>
        <w:tc>
          <w:tcPr>
            <w:tcW w:w="3600" w:type="dxa"/>
          </w:tcPr>
          <w:p w14:paraId="0F6CB6FC" w14:textId="77777777" w:rsidR="001E6F13"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14:paraId="58B49E50" w14:textId="77777777" w:rsidR="001E6F13"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51" w:type="dxa"/>
          </w:tcPr>
          <w:p w14:paraId="3F9CDE20"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242A48D1" w14:textId="421B8A6F" w:rsidR="00BF4F50"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35,830</w:t>
            </w:r>
          </w:p>
        </w:tc>
        <w:tc>
          <w:tcPr>
            <w:tcW w:w="270" w:type="dxa"/>
          </w:tcPr>
          <w:p w14:paraId="05384708"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57E2204"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1D5FB45B" w14:textId="7CE1B8C8"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w:t>
            </w:r>
            <w:r w:rsidR="009E6527">
              <w:rPr>
                <w:rFonts w:cs="Times New Roman"/>
              </w:rPr>
              <w:t>9</w:t>
            </w:r>
            <w:r>
              <w:rPr>
                <w:rFonts w:cs="Times New Roman"/>
              </w:rPr>
              <w:t>,</w:t>
            </w:r>
            <w:r w:rsidR="009E6527">
              <w:rPr>
                <w:rFonts w:cs="Times New Roman"/>
              </w:rPr>
              <w:t>5</w:t>
            </w:r>
            <w:r>
              <w:rPr>
                <w:rFonts w:cs="Times New Roman"/>
              </w:rPr>
              <w:t>30</w:t>
            </w:r>
          </w:p>
        </w:tc>
        <w:tc>
          <w:tcPr>
            <w:tcW w:w="236" w:type="dxa"/>
          </w:tcPr>
          <w:p w14:paraId="7B96BBF4"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0624C99"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60B588FC" w14:textId="37EDFF28" w:rsidR="00BF4F50"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35,830</w:t>
            </w:r>
          </w:p>
        </w:tc>
        <w:tc>
          <w:tcPr>
            <w:tcW w:w="236" w:type="dxa"/>
          </w:tcPr>
          <w:p w14:paraId="2F550370"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207F8B94"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05461D73" w14:textId="4A126FBC"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w:t>
            </w:r>
            <w:r w:rsidR="009E6527">
              <w:rPr>
                <w:rFonts w:cs="Times New Roman"/>
              </w:rPr>
              <w:t>9</w:t>
            </w:r>
            <w:r>
              <w:rPr>
                <w:rFonts w:cs="Times New Roman"/>
              </w:rPr>
              <w:t>,</w:t>
            </w:r>
            <w:r w:rsidR="009E6527">
              <w:rPr>
                <w:rFonts w:cs="Times New Roman"/>
              </w:rPr>
              <w:t>5</w:t>
            </w:r>
            <w:r>
              <w:rPr>
                <w:rFonts w:cs="Times New Roman"/>
              </w:rPr>
              <w:t>30</w:t>
            </w:r>
          </w:p>
        </w:tc>
      </w:tr>
      <w:tr w:rsidR="001E6F13" w14:paraId="1BFB1DB8" w14:textId="77777777" w:rsidTr="00975A11">
        <w:trPr>
          <w:trHeight w:val="80"/>
        </w:trPr>
        <w:tc>
          <w:tcPr>
            <w:tcW w:w="3600" w:type="dxa"/>
          </w:tcPr>
          <w:p w14:paraId="737589CC" w14:textId="77777777" w:rsidR="001E6F13"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51" w:type="dxa"/>
          </w:tcPr>
          <w:p w14:paraId="7F344420" w14:textId="4255A59D"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4,580</w:t>
            </w:r>
          </w:p>
        </w:tc>
        <w:tc>
          <w:tcPr>
            <w:tcW w:w="270" w:type="dxa"/>
          </w:tcPr>
          <w:p w14:paraId="13268AEB"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8AC269F" w14:textId="27B44D6E"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3,523</w:t>
            </w:r>
          </w:p>
        </w:tc>
        <w:tc>
          <w:tcPr>
            <w:tcW w:w="236" w:type="dxa"/>
          </w:tcPr>
          <w:p w14:paraId="0F528605"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BEC22A3" w14:textId="414D5100"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4,580</w:t>
            </w:r>
          </w:p>
        </w:tc>
        <w:tc>
          <w:tcPr>
            <w:tcW w:w="236" w:type="dxa"/>
          </w:tcPr>
          <w:p w14:paraId="5CF9C997"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75B781CA" w14:textId="07E510F3"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3,523</w:t>
            </w:r>
          </w:p>
        </w:tc>
      </w:tr>
      <w:tr w:rsidR="001E6F13" w14:paraId="13D0D569" w14:textId="77777777" w:rsidTr="00975A11">
        <w:trPr>
          <w:trHeight w:val="80"/>
        </w:trPr>
        <w:tc>
          <w:tcPr>
            <w:tcW w:w="3600" w:type="dxa"/>
          </w:tcPr>
          <w:p w14:paraId="0BAFCEB9"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t>Rental income</w:t>
            </w:r>
          </w:p>
        </w:tc>
        <w:tc>
          <w:tcPr>
            <w:tcW w:w="1251" w:type="dxa"/>
          </w:tcPr>
          <w:p w14:paraId="729A4F7E" w14:textId="335646FC"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720</w:t>
            </w:r>
          </w:p>
        </w:tc>
        <w:tc>
          <w:tcPr>
            <w:tcW w:w="270" w:type="dxa"/>
          </w:tcPr>
          <w:p w14:paraId="24E88F22"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08C7D6A8" w14:textId="6101FB88"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240</w:t>
            </w:r>
          </w:p>
        </w:tc>
        <w:tc>
          <w:tcPr>
            <w:tcW w:w="236" w:type="dxa"/>
          </w:tcPr>
          <w:p w14:paraId="7582B38F"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22F6E8F" w14:textId="365E1652"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720</w:t>
            </w:r>
          </w:p>
        </w:tc>
        <w:tc>
          <w:tcPr>
            <w:tcW w:w="236" w:type="dxa"/>
          </w:tcPr>
          <w:p w14:paraId="60B1364B"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97CCCFE" w14:textId="79C7E00A"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240</w:t>
            </w:r>
          </w:p>
        </w:tc>
      </w:tr>
      <w:tr w:rsidR="001E6F13" w14:paraId="38B95BD2" w14:textId="77777777" w:rsidTr="00975A11">
        <w:trPr>
          <w:trHeight w:val="80"/>
        </w:trPr>
        <w:tc>
          <w:tcPr>
            <w:tcW w:w="3600" w:type="dxa"/>
          </w:tcPr>
          <w:p w14:paraId="4D97EC45" w14:textId="77777777" w:rsidR="001E6F13" w:rsidRPr="00FF4CB0"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sidRPr="00FF4CB0">
              <w:t>Dividend income</w:t>
            </w:r>
          </w:p>
        </w:tc>
        <w:tc>
          <w:tcPr>
            <w:tcW w:w="1251" w:type="dxa"/>
          </w:tcPr>
          <w:p w14:paraId="584FE5B6" w14:textId="1C1090D5"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w:t>
            </w:r>
          </w:p>
        </w:tc>
        <w:tc>
          <w:tcPr>
            <w:tcW w:w="270" w:type="dxa"/>
          </w:tcPr>
          <w:p w14:paraId="0C2C5E5F"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D2D2187" w14:textId="241B74E3"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36" w:type="dxa"/>
          </w:tcPr>
          <w:p w14:paraId="676C08AA"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6954CAE" w14:textId="76049400"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38,996</w:t>
            </w:r>
          </w:p>
        </w:tc>
        <w:tc>
          <w:tcPr>
            <w:tcW w:w="236" w:type="dxa"/>
          </w:tcPr>
          <w:p w14:paraId="18AB90C5"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8DD9C14" w14:textId="03EACE75"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1E6F13" w14:paraId="691040E8" w14:textId="77777777" w:rsidTr="00975A11">
        <w:trPr>
          <w:trHeight w:val="80"/>
        </w:trPr>
        <w:tc>
          <w:tcPr>
            <w:tcW w:w="3600" w:type="dxa"/>
          </w:tcPr>
          <w:p w14:paraId="3A0455BD" w14:textId="77777777" w:rsidR="001E6F13" w:rsidRPr="00FF4CB0"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F4CB0">
              <w:rPr>
                <w:rFonts w:ascii="Times New Roman" w:hAnsi="Times New Roman"/>
                <w:sz w:val="22"/>
                <w:szCs w:val="28"/>
              </w:rPr>
              <w:t>Interest income</w:t>
            </w:r>
          </w:p>
        </w:tc>
        <w:tc>
          <w:tcPr>
            <w:tcW w:w="1251" w:type="dxa"/>
          </w:tcPr>
          <w:p w14:paraId="535A1451" w14:textId="62A76DD2"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313</w:t>
            </w:r>
          </w:p>
        </w:tc>
        <w:tc>
          <w:tcPr>
            <w:tcW w:w="270" w:type="dxa"/>
          </w:tcPr>
          <w:p w14:paraId="41CA4D67"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09084A6E" w14:textId="4C5FF232"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36" w:type="dxa"/>
          </w:tcPr>
          <w:p w14:paraId="1E1C018E"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37462C7" w14:textId="231AC1C9"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313</w:t>
            </w:r>
          </w:p>
        </w:tc>
        <w:tc>
          <w:tcPr>
            <w:tcW w:w="236" w:type="dxa"/>
          </w:tcPr>
          <w:p w14:paraId="12FE3CFE"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E76A7CD" w14:textId="61FF047E"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1E6F13" w14:paraId="51074334" w14:textId="77777777" w:rsidTr="00975A11">
        <w:trPr>
          <w:trHeight w:val="80"/>
        </w:trPr>
        <w:tc>
          <w:tcPr>
            <w:tcW w:w="3600" w:type="dxa"/>
          </w:tcPr>
          <w:p w14:paraId="2F96F187" w14:textId="77777777" w:rsidR="001E6F13"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51" w:type="dxa"/>
          </w:tcPr>
          <w:p w14:paraId="4CBC9B70"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7AA3F7E4"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7F69EEB8"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1DF803A7"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4EB0EC6B"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46A9B09"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8CAA420"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1E6F13" w14:paraId="5F8B75C8" w14:textId="77777777" w:rsidTr="00975A11">
        <w:trPr>
          <w:trHeight w:val="80"/>
        </w:trPr>
        <w:tc>
          <w:tcPr>
            <w:tcW w:w="3600" w:type="dxa"/>
          </w:tcPr>
          <w:p w14:paraId="1EAA0B18"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51" w:type="dxa"/>
          </w:tcPr>
          <w:p w14:paraId="7C784C17"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E0C0D49"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F6677F9"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91545C1"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021BCBB"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9520D94"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BDFB0B9"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1E6F13" w14:paraId="03D9C021" w14:textId="77777777" w:rsidTr="00975A11">
        <w:trPr>
          <w:trHeight w:val="80"/>
        </w:trPr>
        <w:tc>
          <w:tcPr>
            <w:tcW w:w="3600" w:type="dxa"/>
          </w:tcPr>
          <w:p w14:paraId="04326BED"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51" w:type="dxa"/>
          </w:tcPr>
          <w:p w14:paraId="1D6316A7" w14:textId="2CB96EB3"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1,034</w:t>
            </w:r>
          </w:p>
        </w:tc>
        <w:tc>
          <w:tcPr>
            <w:tcW w:w="270" w:type="dxa"/>
          </w:tcPr>
          <w:p w14:paraId="7D68B6F1"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353F372F" w14:textId="571AC88D"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1,131</w:t>
            </w:r>
          </w:p>
        </w:tc>
        <w:tc>
          <w:tcPr>
            <w:tcW w:w="236" w:type="dxa"/>
          </w:tcPr>
          <w:p w14:paraId="5534D4D3"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6D578D1" w14:textId="4186019D"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1,034</w:t>
            </w:r>
          </w:p>
        </w:tc>
        <w:tc>
          <w:tcPr>
            <w:tcW w:w="236" w:type="dxa"/>
          </w:tcPr>
          <w:p w14:paraId="2688E5C9"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6CE40D29" w14:textId="6E50AAD4"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1,131</w:t>
            </w:r>
          </w:p>
        </w:tc>
      </w:tr>
      <w:tr w:rsidR="001E6F13" w14:paraId="2B1F0685" w14:textId="77777777" w:rsidTr="00975A11">
        <w:trPr>
          <w:trHeight w:val="80"/>
        </w:trPr>
        <w:tc>
          <w:tcPr>
            <w:tcW w:w="3600" w:type="dxa"/>
          </w:tcPr>
          <w:p w14:paraId="53AC6A8F"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Dividend income</w:t>
            </w:r>
          </w:p>
        </w:tc>
        <w:tc>
          <w:tcPr>
            <w:tcW w:w="1251" w:type="dxa"/>
          </w:tcPr>
          <w:p w14:paraId="1880CF1C" w14:textId="10974543"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795</w:t>
            </w:r>
          </w:p>
        </w:tc>
        <w:tc>
          <w:tcPr>
            <w:tcW w:w="270" w:type="dxa"/>
          </w:tcPr>
          <w:p w14:paraId="209632E0"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3D2A7CB7" w14:textId="6DCBC694"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1,189</w:t>
            </w:r>
          </w:p>
        </w:tc>
        <w:tc>
          <w:tcPr>
            <w:tcW w:w="236" w:type="dxa"/>
          </w:tcPr>
          <w:p w14:paraId="21FF3AF2"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57850DCF" w14:textId="42DCDA49"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795</w:t>
            </w:r>
          </w:p>
        </w:tc>
        <w:tc>
          <w:tcPr>
            <w:tcW w:w="236" w:type="dxa"/>
          </w:tcPr>
          <w:p w14:paraId="266FAB5F"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250E27F1" w14:textId="27B66DBE"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1,189</w:t>
            </w:r>
          </w:p>
        </w:tc>
      </w:tr>
      <w:tr w:rsidR="001E6F13" w14:paraId="26A45EA7" w14:textId="77777777" w:rsidTr="00975A11">
        <w:trPr>
          <w:trHeight w:val="80"/>
        </w:trPr>
        <w:tc>
          <w:tcPr>
            <w:tcW w:w="3600" w:type="dxa"/>
          </w:tcPr>
          <w:p w14:paraId="6049D81C"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0BF48211"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E2E7C20"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85CA913"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5CF0263"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19B6A8D"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2539437"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7B69D885"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1E6F13" w:rsidRPr="00D675DD" w14:paraId="40843C83" w14:textId="77777777" w:rsidTr="00975A11">
        <w:trPr>
          <w:trHeight w:val="80"/>
        </w:trPr>
        <w:tc>
          <w:tcPr>
            <w:tcW w:w="3600" w:type="dxa"/>
          </w:tcPr>
          <w:p w14:paraId="3E177501" w14:textId="77777777" w:rsidR="001E6F13" w:rsidRPr="00A1151A"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51" w:type="dxa"/>
          </w:tcPr>
          <w:p w14:paraId="24F073B8"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79410D8"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656EE62"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1003FD1F"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41247BC"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C56B6FC"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5B6CA86"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1E6F13" w:rsidRPr="00010203" w14:paraId="4EC43A8D" w14:textId="77777777" w:rsidTr="00975A11">
        <w:trPr>
          <w:trHeight w:val="80"/>
        </w:trPr>
        <w:tc>
          <w:tcPr>
            <w:tcW w:w="3600" w:type="dxa"/>
          </w:tcPr>
          <w:p w14:paraId="2C125285"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251" w:type="dxa"/>
          </w:tcPr>
          <w:p w14:paraId="55F4857E"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0B21010"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6A1EEEC1"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FBA641D"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C9F8BFE"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FCA78D9"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558AF41F"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1E6F13" w:rsidRPr="00010203" w14:paraId="02F82F76" w14:textId="77777777" w:rsidTr="00975A11">
        <w:trPr>
          <w:trHeight w:val="80"/>
        </w:trPr>
        <w:tc>
          <w:tcPr>
            <w:tcW w:w="3600" w:type="dxa"/>
          </w:tcPr>
          <w:p w14:paraId="590725A3" w14:textId="77777777" w:rsidR="001E6F13" w:rsidRPr="00822B4B"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w:t>
            </w:r>
            <w:r>
              <w:t xml:space="preserve">employee </w:t>
            </w:r>
            <w:r w:rsidRPr="00822B4B">
              <w:t>benefits</w:t>
            </w:r>
          </w:p>
        </w:tc>
        <w:tc>
          <w:tcPr>
            <w:tcW w:w="1251" w:type="dxa"/>
          </w:tcPr>
          <w:p w14:paraId="023BC612" w14:textId="616B0A97" w:rsidR="001E6F13" w:rsidRPr="00D675DD"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33,963</w:t>
            </w:r>
          </w:p>
        </w:tc>
        <w:tc>
          <w:tcPr>
            <w:tcW w:w="270" w:type="dxa"/>
          </w:tcPr>
          <w:p w14:paraId="4A2A4A93"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537BBF6C" w14:textId="1259F233"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27,936</w:t>
            </w:r>
          </w:p>
        </w:tc>
        <w:tc>
          <w:tcPr>
            <w:tcW w:w="236" w:type="dxa"/>
          </w:tcPr>
          <w:p w14:paraId="4D6B70CB"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2DD2FE6E" w14:textId="47080CAC" w:rsidR="001E6F13" w:rsidRPr="00D675DD"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33,963</w:t>
            </w:r>
          </w:p>
        </w:tc>
        <w:tc>
          <w:tcPr>
            <w:tcW w:w="236" w:type="dxa"/>
          </w:tcPr>
          <w:p w14:paraId="12777DE8"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D25ECC0" w14:textId="164B207C"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27,936</w:t>
            </w:r>
          </w:p>
        </w:tc>
      </w:tr>
      <w:tr w:rsidR="001E6F13" w14:paraId="47087578" w14:textId="77777777" w:rsidTr="00975A11">
        <w:trPr>
          <w:trHeight w:val="80"/>
        </w:trPr>
        <w:tc>
          <w:tcPr>
            <w:tcW w:w="3600" w:type="dxa"/>
          </w:tcPr>
          <w:p w14:paraId="06416DB4" w14:textId="77777777" w:rsidR="001E6F13" w:rsidRPr="00D675DD" w:rsidRDefault="001E6F13" w:rsidP="001E6F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251" w:type="dxa"/>
            <w:tcBorders>
              <w:bottom w:val="single" w:sz="4" w:space="0" w:color="auto"/>
            </w:tcBorders>
          </w:tcPr>
          <w:p w14:paraId="171A4FD6" w14:textId="54C74EFD"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1,238</w:t>
            </w:r>
          </w:p>
        </w:tc>
        <w:tc>
          <w:tcPr>
            <w:tcW w:w="270" w:type="dxa"/>
          </w:tcPr>
          <w:p w14:paraId="67758D1D" w14:textId="77777777" w:rsidR="001E6F13" w:rsidRPr="00D675D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Borders>
              <w:bottom w:val="single" w:sz="4" w:space="0" w:color="auto"/>
            </w:tcBorders>
          </w:tcPr>
          <w:p w14:paraId="23B36DF6" w14:textId="22F8269A"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1,608</w:t>
            </w:r>
          </w:p>
        </w:tc>
        <w:tc>
          <w:tcPr>
            <w:tcW w:w="236" w:type="dxa"/>
          </w:tcPr>
          <w:p w14:paraId="358E3F0C" w14:textId="77777777" w:rsidR="001E6F13" w:rsidRPr="0001020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Borders>
              <w:bottom w:val="single" w:sz="4" w:space="0" w:color="auto"/>
            </w:tcBorders>
          </w:tcPr>
          <w:p w14:paraId="2D15908B" w14:textId="4748346A" w:rsidR="001E6F13"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1,238</w:t>
            </w:r>
          </w:p>
        </w:tc>
        <w:tc>
          <w:tcPr>
            <w:tcW w:w="236" w:type="dxa"/>
          </w:tcPr>
          <w:p w14:paraId="2F56EE87" w14:textId="77777777" w:rsidR="001E6F13" w:rsidRPr="00D675D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Borders>
              <w:bottom w:val="single" w:sz="4" w:space="0" w:color="auto"/>
            </w:tcBorders>
          </w:tcPr>
          <w:p w14:paraId="35097634" w14:textId="5B29E8BF"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1,608</w:t>
            </w:r>
          </w:p>
        </w:tc>
      </w:tr>
      <w:tr w:rsidR="001E6F13" w:rsidRPr="004B45AD" w14:paraId="2E680962" w14:textId="77777777" w:rsidTr="00975A11">
        <w:trPr>
          <w:trHeight w:val="80"/>
        </w:trPr>
        <w:tc>
          <w:tcPr>
            <w:tcW w:w="3600" w:type="dxa"/>
          </w:tcPr>
          <w:p w14:paraId="2A8F487F" w14:textId="77777777" w:rsidR="001E6F13" w:rsidRPr="004B45A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14:paraId="55DD0A0D" w14:textId="77777777" w:rsidR="001E6F13" w:rsidRPr="004B45A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251" w:type="dxa"/>
            <w:tcBorders>
              <w:top w:val="single" w:sz="4" w:space="0" w:color="auto"/>
              <w:bottom w:val="double" w:sz="4" w:space="0" w:color="auto"/>
            </w:tcBorders>
          </w:tcPr>
          <w:p w14:paraId="0A015C51"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1BD76D5E" w14:textId="2439E31C" w:rsidR="00BF4F50" w:rsidRPr="004B45AD"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BF4F50">
              <w:rPr>
                <w:rFonts w:cs="Times New Roman"/>
                <w:b/>
                <w:bCs/>
              </w:rPr>
              <w:t>35,201</w:t>
            </w:r>
          </w:p>
        </w:tc>
        <w:tc>
          <w:tcPr>
            <w:tcW w:w="270" w:type="dxa"/>
          </w:tcPr>
          <w:p w14:paraId="328B5E0E" w14:textId="77777777" w:rsidR="001E6F13" w:rsidRPr="004B45A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69" w:type="dxa"/>
            <w:tcBorders>
              <w:top w:val="single" w:sz="4" w:space="0" w:color="auto"/>
              <w:bottom w:val="double" w:sz="4" w:space="0" w:color="auto"/>
            </w:tcBorders>
          </w:tcPr>
          <w:p w14:paraId="4C0E04F0"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5BADE12B" w14:textId="6241120A" w:rsidR="001E6F13" w:rsidRPr="004B45A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29,544</w:t>
            </w:r>
          </w:p>
        </w:tc>
        <w:tc>
          <w:tcPr>
            <w:tcW w:w="236" w:type="dxa"/>
          </w:tcPr>
          <w:p w14:paraId="38A40C5B" w14:textId="77777777" w:rsidR="001E6F13" w:rsidRPr="004B45A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04" w:type="dxa"/>
            <w:tcBorders>
              <w:top w:val="single" w:sz="4" w:space="0" w:color="auto"/>
              <w:bottom w:val="double" w:sz="4" w:space="0" w:color="auto"/>
            </w:tcBorders>
          </w:tcPr>
          <w:p w14:paraId="17064646"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087AE1D1" w14:textId="1B10D8E9" w:rsidR="00BF4F50" w:rsidRPr="004B45AD" w:rsidRDefault="00BF4F50"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BF4F50">
              <w:rPr>
                <w:rFonts w:cs="Times New Roman"/>
                <w:b/>
                <w:bCs/>
              </w:rPr>
              <w:t>35,201</w:t>
            </w:r>
          </w:p>
        </w:tc>
        <w:tc>
          <w:tcPr>
            <w:tcW w:w="236" w:type="dxa"/>
          </w:tcPr>
          <w:p w14:paraId="6D35D1D6" w14:textId="77777777" w:rsidR="001E6F13" w:rsidRPr="004B45AD" w:rsidRDefault="001E6F13" w:rsidP="001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71D2CDF6" w14:textId="77777777" w:rsidR="001E6F13"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1012703A" w14:textId="3F3449C2" w:rsidR="001E6F13" w:rsidRPr="004B45AD" w:rsidRDefault="001E6F13" w:rsidP="001E6F1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29,544</w:t>
            </w:r>
          </w:p>
        </w:tc>
      </w:tr>
    </w:tbl>
    <w:p w14:paraId="0C9B7BD2" w14:textId="05CE018F" w:rsidR="003B42E6" w:rsidRDefault="003B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D32531D" w14:textId="49600842" w:rsidR="00DE51F2" w:rsidRDefault="00DE51F2"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84282F">
        <w:rPr>
          <w:rFonts w:ascii="Times New Roman" w:hAnsi="Times New Roman" w:cs="Times New Roman"/>
          <w:sz w:val="22"/>
          <w:szCs w:val="22"/>
          <w:lang w:val="en-GB" w:bidi="ar-SA"/>
        </w:rPr>
        <w:t xml:space="preserve">30 </w:t>
      </w:r>
      <w:r w:rsidR="004668F2">
        <w:rPr>
          <w:rFonts w:ascii="Times New Roman" w:hAnsi="Times New Roman" w:cs="Times New Roman"/>
          <w:sz w:val="22"/>
          <w:szCs w:val="22"/>
          <w:lang w:val="en-GB" w:bidi="ar-SA"/>
        </w:rPr>
        <w:t>September</w:t>
      </w:r>
      <w:r w:rsidR="00DF5D4A">
        <w:rPr>
          <w:rFonts w:ascii="Times New Roman" w:hAnsi="Times New Roman" w:cs="Times New Roman"/>
          <w:sz w:val="22"/>
          <w:szCs w:val="22"/>
          <w:lang w:val="en-GB" w:bidi="ar-SA"/>
        </w:rPr>
        <w:t xml:space="preserve"> 2021</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w:t>
      </w:r>
      <w:r w:rsidR="00DF5D4A">
        <w:rPr>
          <w:rFonts w:ascii="Times New Roman" w:hAnsi="Times New Roman" w:cs="Times New Roman"/>
          <w:sz w:val="22"/>
          <w:szCs w:val="22"/>
          <w:lang w:val="en-GB" w:bidi="ar-SA"/>
        </w:rPr>
        <w:t>20</w:t>
      </w:r>
      <w:r w:rsidR="000A7201" w:rsidRPr="00D675DD">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Pr="00D675DD">
        <w:rPr>
          <w:rFonts w:ascii="Times New Roman" w:hAnsi="Times New Roman" w:cs="Times New Roman"/>
          <w:sz w:val="22"/>
          <w:szCs w:val="22"/>
          <w:lang w:val="en-GB" w:bidi="ar-SA"/>
        </w:rPr>
        <w:t>re as follows:</w:t>
      </w:r>
      <w:r w:rsidR="00B47644" w:rsidRPr="00B47644">
        <w:rPr>
          <w:rFonts w:ascii="Times New Roman" w:hAnsi="Times New Roman" w:cs="Times New Roman"/>
          <w:noProof/>
          <w:sz w:val="22"/>
          <w:szCs w:val="22"/>
        </w:rPr>
        <w:t xml:space="preserve"> </w:t>
      </w:r>
    </w:p>
    <w:p w14:paraId="5EAB2765" w14:textId="77777777" w:rsidR="005909EA" w:rsidRPr="00D51149" w:rsidRDefault="005909EA" w:rsidP="005D1D26">
      <w:pPr>
        <w:pStyle w:val="block"/>
        <w:spacing w:after="0" w:line="240" w:lineRule="exact"/>
        <w:ind w:left="0"/>
        <w:jc w:val="both"/>
        <w:rPr>
          <w:szCs w:val="22"/>
        </w:rPr>
      </w:pPr>
    </w:p>
    <w:tbl>
      <w:tblPr>
        <w:tblW w:w="9326" w:type="dxa"/>
        <w:tblInd w:w="450" w:type="dxa"/>
        <w:tblLayout w:type="fixed"/>
        <w:tblLook w:val="0000" w:firstRow="0" w:lastRow="0" w:firstColumn="0" w:lastColumn="0" w:noHBand="0" w:noVBand="0"/>
      </w:tblPr>
      <w:tblGrid>
        <w:gridCol w:w="3600"/>
        <w:gridCol w:w="1260"/>
        <w:gridCol w:w="270"/>
        <w:gridCol w:w="1260"/>
        <w:gridCol w:w="236"/>
        <w:gridCol w:w="1204"/>
        <w:gridCol w:w="270"/>
        <w:gridCol w:w="1226"/>
      </w:tblGrid>
      <w:tr w:rsidR="00DF5D4A" w:rsidRPr="00D675DD" w14:paraId="7CBE7670" w14:textId="77777777" w:rsidTr="004F7B42">
        <w:trPr>
          <w:trHeight w:val="80"/>
        </w:trPr>
        <w:tc>
          <w:tcPr>
            <w:tcW w:w="3600" w:type="dxa"/>
          </w:tcPr>
          <w:p w14:paraId="67133FCE"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6883B42D"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FA4033B"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21CC2F3"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36" w:type="dxa"/>
          </w:tcPr>
          <w:p w14:paraId="546FE048"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62FC1BA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5FE7C4B4" w14:textId="77777777" w:rsidTr="004F7B42">
        <w:trPr>
          <w:trHeight w:val="80"/>
        </w:trPr>
        <w:tc>
          <w:tcPr>
            <w:tcW w:w="3600" w:type="dxa"/>
          </w:tcPr>
          <w:p w14:paraId="31D2A88A"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799887BA"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6B9BE35A"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66DEC67"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36" w:type="dxa"/>
          </w:tcPr>
          <w:p w14:paraId="52131D3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42555D44"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3C9CAE1C" w14:textId="77777777" w:rsidTr="004F7B42">
        <w:trPr>
          <w:trHeight w:val="80"/>
        </w:trPr>
        <w:tc>
          <w:tcPr>
            <w:tcW w:w="3600" w:type="dxa"/>
          </w:tcPr>
          <w:p w14:paraId="597226C6"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0B465DAA"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2583ED2B"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12E5D1E"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36" w:type="dxa"/>
          </w:tcPr>
          <w:p w14:paraId="7AB72136"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5E82023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7B7E1B8E" w14:textId="77777777" w:rsidTr="004F7B42">
        <w:trPr>
          <w:trHeight w:val="80"/>
        </w:trPr>
        <w:tc>
          <w:tcPr>
            <w:tcW w:w="3600" w:type="dxa"/>
          </w:tcPr>
          <w:p w14:paraId="61D03ABE"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0C6A6B4F"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69A378D5"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F5F79FE"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36" w:type="dxa"/>
          </w:tcPr>
          <w:p w14:paraId="4CD7CD5B"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0DEDEBDC"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DF5D4A" w:rsidRPr="00D675DD" w14:paraId="56E87425" w14:textId="77777777" w:rsidTr="004F7B42">
        <w:trPr>
          <w:trHeight w:val="80"/>
        </w:trPr>
        <w:tc>
          <w:tcPr>
            <w:tcW w:w="3600" w:type="dxa"/>
          </w:tcPr>
          <w:p w14:paraId="2FF3FF1D" w14:textId="77777777" w:rsidR="00DF5D4A" w:rsidRDefault="00DF5D4A" w:rsidP="00DF5D4A">
            <w:pPr>
              <w:pStyle w:val="acctfourfigures"/>
              <w:tabs>
                <w:tab w:val="clear" w:pos="765"/>
                <w:tab w:val="decimal" w:pos="0"/>
              </w:tabs>
              <w:spacing w:line="240" w:lineRule="exact"/>
              <w:rPr>
                <w:b/>
                <w:bCs/>
                <w:i/>
                <w:iCs/>
                <w:spacing w:val="-4"/>
              </w:rPr>
            </w:pPr>
          </w:p>
        </w:tc>
        <w:tc>
          <w:tcPr>
            <w:tcW w:w="1260" w:type="dxa"/>
          </w:tcPr>
          <w:p w14:paraId="3E8EBDFF"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051BBDE7"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450E75D" w14:textId="77777777" w:rsidR="00DF5D4A" w:rsidRPr="0057490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36" w:type="dxa"/>
          </w:tcPr>
          <w:p w14:paraId="7EC8A735"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72C3A6F2" w14:textId="77777777" w:rsidR="00DF5D4A" w:rsidRPr="00745DB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DF5D4A" w:rsidRPr="00D675DD" w14:paraId="4FB4DABA" w14:textId="77777777" w:rsidTr="004F7B42">
        <w:trPr>
          <w:trHeight w:val="80"/>
        </w:trPr>
        <w:tc>
          <w:tcPr>
            <w:tcW w:w="3600" w:type="dxa"/>
          </w:tcPr>
          <w:p w14:paraId="2EBC8E60" w14:textId="77777777" w:rsidR="00DF5D4A" w:rsidRDefault="00DF5D4A" w:rsidP="00DF5D4A">
            <w:pPr>
              <w:pStyle w:val="acctfourfigures"/>
              <w:tabs>
                <w:tab w:val="clear" w:pos="765"/>
                <w:tab w:val="decimal" w:pos="0"/>
              </w:tabs>
              <w:spacing w:line="240" w:lineRule="exact"/>
              <w:rPr>
                <w:b/>
                <w:bCs/>
                <w:i/>
                <w:iCs/>
                <w:spacing w:val="-4"/>
              </w:rPr>
            </w:pPr>
            <w:r w:rsidRPr="005D0049">
              <w:rPr>
                <w:b/>
                <w:bCs/>
                <w:i/>
                <w:iCs/>
              </w:rPr>
              <w:t>Trade accounts receivable</w:t>
            </w:r>
          </w:p>
        </w:tc>
        <w:tc>
          <w:tcPr>
            <w:tcW w:w="1260" w:type="dxa"/>
          </w:tcPr>
          <w:p w14:paraId="12AED809" w14:textId="77777777" w:rsidR="00DF5D4A" w:rsidRPr="00DF5D4A"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F5D4A">
              <w:rPr>
                <w:rFonts w:ascii="Times New Roman" w:hAnsi="Times New Roman" w:cs="Times New Roman"/>
                <w:b/>
                <w:spacing w:val="-4"/>
                <w:sz w:val="22"/>
                <w:szCs w:val="20"/>
                <w:lang w:val="en-GB" w:bidi="ar-SA"/>
              </w:rPr>
              <w:t>statements</w:t>
            </w:r>
          </w:p>
        </w:tc>
        <w:tc>
          <w:tcPr>
            <w:tcW w:w="270" w:type="dxa"/>
          </w:tcPr>
          <w:p w14:paraId="58A29EF8"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1B977CB" w14:textId="77777777" w:rsidR="00DF5D4A" w:rsidRPr="00333A39"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36" w:type="dxa"/>
          </w:tcPr>
          <w:p w14:paraId="73358F91" w14:textId="77777777" w:rsidR="00DF5D4A" w:rsidRPr="00075763"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68D1B25F" w14:textId="77777777" w:rsidR="00DF5D4A" w:rsidRPr="00745DB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DF5D4A" w:rsidRPr="00D675DD" w14:paraId="4B2CD80A" w14:textId="77777777" w:rsidTr="004F7B42">
        <w:trPr>
          <w:trHeight w:val="80"/>
        </w:trPr>
        <w:tc>
          <w:tcPr>
            <w:tcW w:w="3600" w:type="dxa"/>
          </w:tcPr>
          <w:p w14:paraId="6837E0D8"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2B99F0D" w14:textId="6A3C882D" w:rsidR="00DF5D4A" w:rsidRPr="00A35AEE" w:rsidRDefault="003B42E6"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 xml:space="preserve">30 </w:t>
            </w:r>
            <w:r w:rsidR="004668F2">
              <w:rPr>
                <w:rFonts w:ascii="Times New Roman" w:hAnsi="Times New Roman" w:cs="Times New Roman"/>
                <w:sz w:val="22"/>
                <w:szCs w:val="22"/>
                <w:lang w:val="en-GB" w:bidi="ar-SA"/>
              </w:rPr>
              <w:t>September</w:t>
            </w:r>
          </w:p>
        </w:tc>
        <w:tc>
          <w:tcPr>
            <w:tcW w:w="270" w:type="dxa"/>
          </w:tcPr>
          <w:p w14:paraId="661794BB"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1B1B010"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08BC1F65"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14:paraId="340D2768" w14:textId="18012AA7" w:rsidR="00DF5D4A" w:rsidRPr="00A35AEE" w:rsidRDefault="004668F2"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77AD7FB8"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26" w:type="dxa"/>
          </w:tcPr>
          <w:p w14:paraId="5609A5DC"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DF5D4A" w:rsidRPr="00D675DD" w14:paraId="1A150CE9" w14:textId="77777777" w:rsidTr="004F7B42">
        <w:trPr>
          <w:trHeight w:val="80"/>
        </w:trPr>
        <w:tc>
          <w:tcPr>
            <w:tcW w:w="3600" w:type="dxa"/>
          </w:tcPr>
          <w:p w14:paraId="1268DFC9" w14:textId="77777777" w:rsidR="00DF5D4A" w:rsidRPr="00A35AEE" w:rsidRDefault="00DF5D4A" w:rsidP="00DF5D4A">
            <w:pPr>
              <w:pStyle w:val="acctfourfigures"/>
              <w:tabs>
                <w:tab w:val="clear" w:pos="765"/>
                <w:tab w:val="decimal" w:pos="0"/>
              </w:tabs>
              <w:spacing w:line="240" w:lineRule="exact"/>
              <w:rPr>
                <w:b/>
                <w:bCs/>
                <w:i/>
                <w:iCs/>
                <w:spacing w:val="-4"/>
              </w:rPr>
            </w:pPr>
          </w:p>
        </w:tc>
        <w:tc>
          <w:tcPr>
            <w:tcW w:w="1260" w:type="dxa"/>
          </w:tcPr>
          <w:p w14:paraId="5C5DE7ED"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19975AFF"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5E8AB1B1"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36" w:type="dxa"/>
          </w:tcPr>
          <w:p w14:paraId="09CFB0F7" w14:textId="77777777" w:rsidR="00DF5D4A" w:rsidRPr="00A35AEE" w:rsidRDefault="00DF5D4A" w:rsidP="00DF5D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204" w:type="dxa"/>
          </w:tcPr>
          <w:p w14:paraId="7FC4A927"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369A2A90"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26" w:type="dxa"/>
          </w:tcPr>
          <w:p w14:paraId="535FB7A5"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DF5D4A" w:rsidRPr="00D675DD" w14:paraId="0886F071" w14:textId="77777777" w:rsidTr="00DF5D4A">
        <w:trPr>
          <w:trHeight w:val="80"/>
        </w:trPr>
        <w:tc>
          <w:tcPr>
            <w:tcW w:w="3600" w:type="dxa"/>
          </w:tcPr>
          <w:p w14:paraId="349D0390" w14:textId="77777777" w:rsidR="00DF5D4A" w:rsidRPr="00D675DD" w:rsidRDefault="00DF5D4A" w:rsidP="00DF5D4A">
            <w:pPr>
              <w:spacing w:line="240" w:lineRule="exact"/>
              <w:rPr>
                <w:b/>
                <w:bCs/>
                <w:i/>
                <w:iCs/>
              </w:rPr>
            </w:pPr>
          </w:p>
        </w:tc>
        <w:tc>
          <w:tcPr>
            <w:tcW w:w="5726" w:type="dxa"/>
            <w:gridSpan w:val="7"/>
          </w:tcPr>
          <w:p w14:paraId="069E78A4" w14:textId="77777777" w:rsidR="00DF5D4A" w:rsidRPr="00D675D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F5D4A" w:rsidRPr="00D675DD" w14:paraId="5CC535EA" w14:textId="77777777" w:rsidTr="00DF5D4A">
        <w:trPr>
          <w:trHeight w:val="80"/>
        </w:trPr>
        <w:tc>
          <w:tcPr>
            <w:tcW w:w="3600" w:type="dxa"/>
          </w:tcPr>
          <w:p w14:paraId="3BC2CFC1" w14:textId="77777777" w:rsidR="00DF5D4A" w:rsidRPr="00D675DD" w:rsidRDefault="00DF5D4A" w:rsidP="00DF5D4A">
            <w:pPr>
              <w:spacing w:line="240" w:lineRule="exact"/>
              <w:rPr>
                <w:b/>
                <w:bCs/>
                <w:i/>
                <w:iCs/>
              </w:rPr>
            </w:pPr>
          </w:p>
        </w:tc>
        <w:tc>
          <w:tcPr>
            <w:tcW w:w="5726" w:type="dxa"/>
            <w:gridSpan w:val="7"/>
          </w:tcPr>
          <w:p w14:paraId="3BA8FB80" w14:textId="77777777" w:rsidR="00DF5D4A" w:rsidRPr="00D675D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CA15A7" w:rsidRPr="00D675DD" w14:paraId="2E3F2554" w14:textId="77777777" w:rsidTr="004F7B42">
        <w:trPr>
          <w:trHeight w:val="80"/>
        </w:trPr>
        <w:tc>
          <w:tcPr>
            <w:tcW w:w="3600" w:type="dxa"/>
          </w:tcPr>
          <w:p w14:paraId="14B238BD" w14:textId="77777777" w:rsidR="00CA15A7" w:rsidRPr="00D37F8F"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p>
        </w:tc>
        <w:tc>
          <w:tcPr>
            <w:tcW w:w="1260" w:type="dxa"/>
          </w:tcPr>
          <w:p w14:paraId="14375F43" w14:textId="0318DF9A" w:rsidR="00CA15A7" w:rsidRPr="002937E8"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5B30E2">
              <w:rPr>
                <w:rFonts w:cs="Times New Roman"/>
              </w:rPr>
              <w:t>5,511</w:t>
            </w:r>
          </w:p>
        </w:tc>
        <w:tc>
          <w:tcPr>
            <w:tcW w:w="270" w:type="dxa"/>
          </w:tcPr>
          <w:p w14:paraId="2B4E5473"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70A81B6" w14:textId="77777777" w:rsidR="00CA15A7" w:rsidRPr="00D675DD" w:rsidRDefault="00CA15A7"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4,768</w:t>
            </w:r>
          </w:p>
        </w:tc>
        <w:tc>
          <w:tcPr>
            <w:tcW w:w="236" w:type="dxa"/>
          </w:tcPr>
          <w:p w14:paraId="691F1D53"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04" w:type="dxa"/>
          </w:tcPr>
          <w:p w14:paraId="69B4DCE1" w14:textId="09CB750A" w:rsidR="00CA15A7" w:rsidRPr="002937E8"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sidRPr="005B30E2">
              <w:rPr>
                <w:rFonts w:cs="Times New Roman"/>
              </w:rPr>
              <w:t>5,511</w:t>
            </w:r>
          </w:p>
        </w:tc>
        <w:tc>
          <w:tcPr>
            <w:tcW w:w="270" w:type="dxa"/>
          </w:tcPr>
          <w:p w14:paraId="5A8A9ADF"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26" w:type="dxa"/>
          </w:tcPr>
          <w:p w14:paraId="126455E0" w14:textId="77777777" w:rsidR="00CA15A7" w:rsidRPr="00D675DD" w:rsidRDefault="00CA15A7" w:rsidP="004F7B4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4,768</w:t>
            </w:r>
          </w:p>
        </w:tc>
      </w:tr>
      <w:tr w:rsidR="00CA15A7" w:rsidRPr="00010203" w14:paraId="5448A8CB" w14:textId="77777777" w:rsidTr="004F7B42">
        <w:trPr>
          <w:trHeight w:val="80"/>
        </w:trPr>
        <w:tc>
          <w:tcPr>
            <w:tcW w:w="3600" w:type="dxa"/>
          </w:tcPr>
          <w:p w14:paraId="4787CEC6" w14:textId="77777777" w:rsidR="00CA15A7" w:rsidRPr="00D37F8F"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260" w:type="dxa"/>
          </w:tcPr>
          <w:p w14:paraId="401451CE" w14:textId="4CD097E0" w:rsidR="00CA15A7" w:rsidRPr="002937E8"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5B30E2">
              <w:rPr>
                <w:rFonts w:cs="Times New Roman"/>
              </w:rPr>
              <w:t>124</w:t>
            </w:r>
          </w:p>
        </w:tc>
        <w:tc>
          <w:tcPr>
            <w:tcW w:w="270" w:type="dxa"/>
          </w:tcPr>
          <w:p w14:paraId="66931770"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33F70818" w14:textId="77777777" w:rsidR="00CA15A7" w:rsidRPr="00C17981"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113</w:t>
            </w:r>
          </w:p>
        </w:tc>
        <w:tc>
          <w:tcPr>
            <w:tcW w:w="236" w:type="dxa"/>
          </w:tcPr>
          <w:p w14:paraId="26FE437B"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04" w:type="dxa"/>
          </w:tcPr>
          <w:p w14:paraId="036F9975" w14:textId="264AF535" w:rsidR="00CA15A7" w:rsidRPr="002937E8" w:rsidRDefault="005B30E2"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sidRPr="005B30E2">
              <w:rPr>
                <w:rFonts w:cs="Times New Roman"/>
              </w:rPr>
              <w:t>124</w:t>
            </w:r>
          </w:p>
        </w:tc>
        <w:tc>
          <w:tcPr>
            <w:tcW w:w="270" w:type="dxa"/>
          </w:tcPr>
          <w:p w14:paraId="6B5ED3D3" w14:textId="77777777" w:rsidR="00CA15A7" w:rsidRPr="002937E8"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26" w:type="dxa"/>
          </w:tcPr>
          <w:p w14:paraId="2FF139F1" w14:textId="77777777" w:rsidR="00CA15A7" w:rsidRPr="00C17981"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113</w:t>
            </w:r>
          </w:p>
        </w:tc>
      </w:tr>
      <w:tr w:rsidR="00CA15A7" w14:paraId="0CADC6F7" w14:textId="77777777" w:rsidTr="004F7B42">
        <w:trPr>
          <w:trHeight w:val="80"/>
        </w:trPr>
        <w:tc>
          <w:tcPr>
            <w:tcW w:w="3600" w:type="dxa"/>
          </w:tcPr>
          <w:p w14:paraId="02805036"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Total</w:t>
            </w:r>
          </w:p>
        </w:tc>
        <w:tc>
          <w:tcPr>
            <w:tcW w:w="1260" w:type="dxa"/>
            <w:tcBorders>
              <w:top w:val="single" w:sz="4" w:space="0" w:color="auto"/>
            </w:tcBorders>
          </w:tcPr>
          <w:p w14:paraId="0F91E0A4" w14:textId="61700366" w:rsidR="00CA15A7" w:rsidRPr="0020449C"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5B30E2">
              <w:rPr>
                <w:rFonts w:cs="Times New Roman"/>
                <w:b/>
                <w:bCs/>
              </w:rPr>
              <w:t>5,635</w:t>
            </w:r>
          </w:p>
        </w:tc>
        <w:tc>
          <w:tcPr>
            <w:tcW w:w="270" w:type="dxa"/>
          </w:tcPr>
          <w:p w14:paraId="6A63AFD2"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tcBorders>
          </w:tcPr>
          <w:p w14:paraId="0D5CFDA2" w14:textId="77777777" w:rsidR="00CA15A7" w:rsidRPr="0092661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4,881</w:t>
            </w:r>
          </w:p>
        </w:tc>
        <w:tc>
          <w:tcPr>
            <w:tcW w:w="236" w:type="dxa"/>
          </w:tcPr>
          <w:p w14:paraId="437AEA5F"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04" w:type="dxa"/>
            <w:tcBorders>
              <w:top w:val="single" w:sz="4" w:space="0" w:color="auto"/>
            </w:tcBorders>
          </w:tcPr>
          <w:p w14:paraId="5D7E1308" w14:textId="5CC8CEA9" w:rsidR="00CA15A7" w:rsidRPr="0020449C" w:rsidRDefault="005B30E2"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sidRPr="005B30E2">
              <w:rPr>
                <w:rFonts w:cs="Times New Roman"/>
                <w:b/>
                <w:bCs/>
              </w:rPr>
              <w:t>5,635</w:t>
            </w:r>
          </w:p>
        </w:tc>
        <w:tc>
          <w:tcPr>
            <w:tcW w:w="270" w:type="dxa"/>
          </w:tcPr>
          <w:p w14:paraId="48ACEF8D"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26" w:type="dxa"/>
            <w:tcBorders>
              <w:top w:val="single" w:sz="4" w:space="0" w:color="auto"/>
            </w:tcBorders>
          </w:tcPr>
          <w:p w14:paraId="2D6EBF4D" w14:textId="77777777" w:rsidR="00CA15A7" w:rsidRP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r w:rsidRPr="00CA15A7">
              <w:rPr>
                <w:rFonts w:cs="Times New Roman"/>
                <w:b/>
                <w:bCs/>
              </w:rPr>
              <w:t>4,881</w:t>
            </w:r>
          </w:p>
        </w:tc>
      </w:tr>
      <w:tr w:rsidR="00CA15A7" w14:paraId="1E4DBD78" w14:textId="77777777" w:rsidTr="004F7B42">
        <w:trPr>
          <w:trHeight w:val="80"/>
        </w:trPr>
        <w:tc>
          <w:tcPr>
            <w:tcW w:w="3600" w:type="dxa"/>
          </w:tcPr>
          <w:p w14:paraId="01B6AAFB" w14:textId="77777777" w:rsidR="00CA15A7" w:rsidRPr="00D51149" w:rsidRDefault="00CA15A7" w:rsidP="00F739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right="-105"/>
            </w:pPr>
            <w:r w:rsidRPr="00D51149">
              <w:rPr>
                <w:i/>
                <w:iCs/>
              </w:rPr>
              <w:t>Less</w:t>
            </w:r>
            <w:r w:rsidRPr="00D51149">
              <w:t xml:space="preserve"> allowance for </w:t>
            </w:r>
            <w:r w:rsidR="00F739C8">
              <w:t>expected credit loss</w:t>
            </w:r>
            <w:r w:rsidRPr="00D51149">
              <w:t xml:space="preserve"> </w:t>
            </w:r>
          </w:p>
        </w:tc>
        <w:tc>
          <w:tcPr>
            <w:tcW w:w="1260" w:type="dxa"/>
          </w:tcPr>
          <w:p w14:paraId="57CA09F7" w14:textId="288DE5E0" w:rsidR="00CA15A7" w:rsidRPr="00461C1B"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5B30E2">
              <w:rPr>
                <w:rFonts w:cs="Times New Roman"/>
              </w:rPr>
              <w:t>-</w:t>
            </w:r>
          </w:p>
        </w:tc>
        <w:tc>
          <w:tcPr>
            <w:tcW w:w="270" w:type="dxa"/>
          </w:tcPr>
          <w:p w14:paraId="7CED3E11"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14:paraId="34731441" w14:textId="77777777" w:rsidR="00CA15A7" w:rsidRPr="00461C1B"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sidRPr="00461C1B">
              <w:rPr>
                <w:rFonts w:cs="Times New Roman"/>
              </w:rPr>
              <w:t>-</w:t>
            </w:r>
          </w:p>
        </w:tc>
        <w:tc>
          <w:tcPr>
            <w:tcW w:w="236" w:type="dxa"/>
          </w:tcPr>
          <w:p w14:paraId="3DDCC1AD"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04" w:type="dxa"/>
          </w:tcPr>
          <w:p w14:paraId="58FEEF4D" w14:textId="57B21617" w:rsidR="00CA15A7" w:rsidRPr="00461C1B" w:rsidRDefault="005B30E2"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sidRPr="005B30E2">
              <w:rPr>
                <w:rFonts w:cs="Times New Roman"/>
              </w:rPr>
              <w:t>-</w:t>
            </w:r>
          </w:p>
        </w:tc>
        <w:tc>
          <w:tcPr>
            <w:tcW w:w="270" w:type="dxa"/>
          </w:tcPr>
          <w:p w14:paraId="472F3490"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26" w:type="dxa"/>
          </w:tcPr>
          <w:p w14:paraId="79005F1C" w14:textId="77777777" w:rsidR="00CA15A7" w:rsidRP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sidRPr="00CA15A7">
              <w:rPr>
                <w:rFonts w:cs="Times New Roman"/>
              </w:rPr>
              <w:t>-</w:t>
            </w:r>
          </w:p>
        </w:tc>
      </w:tr>
      <w:tr w:rsidR="00CA15A7" w14:paraId="09F80DB2" w14:textId="77777777" w:rsidTr="004F7B42">
        <w:trPr>
          <w:trHeight w:val="80"/>
        </w:trPr>
        <w:tc>
          <w:tcPr>
            <w:tcW w:w="3600" w:type="dxa"/>
          </w:tcPr>
          <w:p w14:paraId="276A67A8"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Net</w:t>
            </w:r>
          </w:p>
        </w:tc>
        <w:tc>
          <w:tcPr>
            <w:tcW w:w="1260" w:type="dxa"/>
            <w:tcBorders>
              <w:top w:val="single" w:sz="4" w:space="0" w:color="auto"/>
              <w:bottom w:val="double" w:sz="4" w:space="0" w:color="auto"/>
            </w:tcBorders>
          </w:tcPr>
          <w:p w14:paraId="38176150" w14:textId="11294BA6" w:rsidR="00CA15A7"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5B30E2">
              <w:rPr>
                <w:rFonts w:cs="Times New Roman"/>
                <w:b/>
                <w:bCs/>
              </w:rPr>
              <w:t>5,635</w:t>
            </w:r>
          </w:p>
        </w:tc>
        <w:tc>
          <w:tcPr>
            <w:tcW w:w="270" w:type="dxa"/>
          </w:tcPr>
          <w:p w14:paraId="73FD0643"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4CE62E20" w14:textId="77777777" w:rsid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4,881</w:t>
            </w:r>
          </w:p>
        </w:tc>
        <w:tc>
          <w:tcPr>
            <w:tcW w:w="236" w:type="dxa"/>
          </w:tcPr>
          <w:p w14:paraId="35847025"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04" w:type="dxa"/>
            <w:tcBorders>
              <w:top w:val="single" w:sz="4" w:space="0" w:color="auto"/>
              <w:bottom w:val="double" w:sz="4" w:space="0" w:color="auto"/>
            </w:tcBorders>
          </w:tcPr>
          <w:p w14:paraId="34CF1236" w14:textId="57B66E8E" w:rsidR="00CA15A7" w:rsidRDefault="005B30E2"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sidRPr="005B30E2">
              <w:rPr>
                <w:rFonts w:cs="Times New Roman"/>
                <w:b/>
                <w:bCs/>
              </w:rPr>
              <w:t>5,635</w:t>
            </w:r>
          </w:p>
        </w:tc>
        <w:tc>
          <w:tcPr>
            <w:tcW w:w="270" w:type="dxa"/>
          </w:tcPr>
          <w:p w14:paraId="06FA6222" w14:textId="77777777" w:rsidR="00CA15A7" w:rsidRPr="0020449C"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26" w:type="dxa"/>
            <w:tcBorders>
              <w:top w:val="single" w:sz="4" w:space="0" w:color="auto"/>
              <w:bottom w:val="double" w:sz="4" w:space="0" w:color="auto"/>
            </w:tcBorders>
          </w:tcPr>
          <w:p w14:paraId="4E9374E3" w14:textId="77777777" w:rsidR="00CA15A7" w:rsidRPr="00CA15A7" w:rsidRDefault="00CA15A7"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r w:rsidRPr="00CA15A7">
              <w:rPr>
                <w:rFonts w:cs="Times New Roman"/>
                <w:b/>
                <w:bCs/>
              </w:rPr>
              <w:t>4,881</w:t>
            </w:r>
          </w:p>
        </w:tc>
      </w:tr>
      <w:tr w:rsidR="002A7F2A" w14:paraId="49F12D06" w14:textId="77777777" w:rsidTr="004F7B42">
        <w:trPr>
          <w:trHeight w:val="80"/>
        </w:trPr>
        <w:tc>
          <w:tcPr>
            <w:tcW w:w="3600" w:type="dxa"/>
          </w:tcPr>
          <w:p w14:paraId="0C32285B"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p>
        </w:tc>
        <w:tc>
          <w:tcPr>
            <w:tcW w:w="1260" w:type="dxa"/>
            <w:tcBorders>
              <w:top w:val="double" w:sz="4" w:space="0" w:color="auto"/>
            </w:tcBorders>
          </w:tcPr>
          <w:p w14:paraId="7B42D17E"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14:paraId="4D6BD5F2" w14:textId="77777777" w:rsidR="002A7F2A" w:rsidRPr="0020449C"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14:paraId="3CFB7277"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p>
        </w:tc>
        <w:tc>
          <w:tcPr>
            <w:tcW w:w="236" w:type="dxa"/>
          </w:tcPr>
          <w:p w14:paraId="156318FF" w14:textId="77777777" w:rsidR="002A7F2A" w:rsidRPr="0020449C"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04" w:type="dxa"/>
            <w:tcBorders>
              <w:top w:val="double" w:sz="4" w:space="0" w:color="auto"/>
            </w:tcBorders>
          </w:tcPr>
          <w:p w14:paraId="15C2B958" w14:textId="77777777" w:rsidR="002A7F2A"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p>
        </w:tc>
        <w:tc>
          <w:tcPr>
            <w:tcW w:w="270" w:type="dxa"/>
          </w:tcPr>
          <w:p w14:paraId="6A4D1C1D" w14:textId="77777777" w:rsidR="002A7F2A" w:rsidRPr="0020449C"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26" w:type="dxa"/>
            <w:tcBorders>
              <w:top w:val="double" w:sz="4" w:space="0" w:color="auto"/>
            </w:tcBorders>
          </w:tcPr>
          <w:p w14:paraId="2B3C78C0" w14:textId="77777777" w:rsidR="002A7F2A" w:rsidRPr="00CA15A7" w:rsidRDefault="002A7F2A" w:rsidP="00CA15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p>
        </w:tc>
      </w:tr>
    </w:tbl>
    <w:p w14:paraId="44591FC3" w14:textId="5C84E23C" w:rsidR="00D445B7"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70E7F860" w14:textId="0E308040"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75B4D703" w14:textId="35A97E09"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4254E122" w14:textId="4D4DA23A"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365572D9" w14:textId="0723B844"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0060BC7C" w14:textId="1A2B81DE"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1221EA8F" w14:textId="3A3027AE"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646EFEEE" w14:textId="1136CFC6"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7ECD9433" w14:textId="2FBB6E5A"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4485360E" w14:textId="45779C3D"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18B1B23E" w14:textId="740FC571"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1C1686D9" w14:textId="274003FB"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5DE58328" w14:textId="48E5809B"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27838371" w14:textId="77777777" w:rsidR="00A73C7E" w:rsidRPr="000E436D"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tbl>
      <w:tblPr>
        <w:tblW w:w="9360" w:type="dxa"/>
        <w:tblInd w:w="450" w:type="dxa"/>
        <w:tblLayout w:type="fixed"/>
        <w:tblLook w:val="0000" w:firstRow="0" w:lastRow="0" w:firstColumn="0" w:lastColumn="0" w:noHBand="0" w:noVBand="0"/>
      </w:tblPr>
      <w:tblGrid>
        <w:gridCol w:w="3600"/>
        <w:gridCol w:w="1260"/>
        <w:gridCol w:w="270"/>
        <w:gridCol w:w="1260"/>
        <w:gridCol w:w="236"/>
        <w:gridCol w:w="1204"/>
        <w:gridCol w:w="270"/>
        <w:gridCol w:w="1260"/>
      </w:tblGrid>
      <w:tr w:rsidR="002A7F2A" w14:paraId="03BD26A6" w14:textId="77777777" w:rsidTr="00B023A4">
        <w:trPr>
          <w:trHeight w:val="80"/>
        </w:trPr>
        <w:tc>
          <w:tcPr>
            <w:tcW w:w="3600" w:type="dxa"/>
          </w:tcPr>
          <w:p w14:paraId="2A245ADA"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lastRenderedPageBreak/>
              <w:br w:type="page"/>
            </w:r>
          </w:p>
        </w:tc>
        <w:tc>
          <w:tcPr>
            <w:tcW w:w="1260" w:type="dxa"/>
          </w:tcPr>
          <w:p w14:paraId="4FBE1CF5"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4B69D2F2"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5CE75FE"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36" w:type="dxa"/>
          </w:tcPr>
          <w:p w14:paraId="4C915036"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7DBF17A2"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26FA90E6"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5958285"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08AA2C3D" w14:textId="77777777" w:rsidTr="00B023A4">
        <w:trPr>
          <w:trHeight w:val="80"/>
        </w:trPr>
        <w:tc>
          <w:tcPr>
            <w:tcW w:w="3600" w:type="dxa"/>
          </w:tcPr>
          <w:p w14:paraId="0A806B60"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7BA3F6C5"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C3EECE9"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5137E88"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36" w:type="dxa"/>
          </w:tcPr>
          <w:p w14:paraId="07EA2A16"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3D5D3914"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C6378C0"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1C3856"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5B0A29BD" w14:textId="77777777" w:rsidTr="00B023A4">
        <w:trPr>
          <w:trHeight w:val="80"/>
        </w:trPr>
        <w:tc>
          <w:tcPr>
            <w:tcW w:w="3600" w:type="dxa"/>
          </w:tcPr>
          <w:p w14:paraId="036FD05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73986B93"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963DBAA"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6EEECF0"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36" w:type="dxa"/>
          </w:tcPr>
          <w:p w14:paraId="57048768"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63CB80EA"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11D6C93"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0DAF58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69C5DE02" w14:textId="77777777" w:rsidTr="00B023A4">
        <w:trPr>
          <w:trHeight w:val="80"/>
        </w:trPr>
        <w:tc>
          <w:tcPr>
            <w:tcW w:w="3600" w:type="dxa"/>
          </w:tcPr>
          <w:p w14:paraId="2FF00E81"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27693259"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09BD3EC0"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C1D0AFD"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36" w:type="dxa"/>
          </w:tcPr>
          <w:p w14:paraId="413B7170"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207BB440" w14:textId="77777777" w:rsidR="002A7F2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44BEB791"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39517FB"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A7F2A" w14:paraId="75C65597" w14:textId="77777777" w:rsidTr="00B023A4">
        <w:trPr>
          <w:trHeight w:val="80"/>
        </w:trPr>
        <w:tc>
          <w:tcPr>
            <w:tcW w:w="3600" w:type="dxa"/>
          </w:tcPr>
          <w:p w14:paraId="66E2ED2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2AB11018"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65C32628"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0A9BCAA4" w14:textId="77777777" w:rsidR="002A7F2A" w:rsidRPr="0057490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36" w:type="dxa"/>
          </w:tcPr>
          <w:p w14:paraId="15B99D98"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0CDF838C" w14:textId="77777777" w:rsidR="002A7F2A" w:rsidRPr="00745DBD"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2A7F2A" w14:paraId="0FBE96DA" w14:textId="77777777" w:rsidTr="00B023A4">
        <w:trPr>
          <w:trHeight w:val="80"/>
        </w:trPr>
        <w:tc>
          <w:tcPr>
            <w:tcW w:w="3600" w:type="dxa"/>
          </w:tcPr>
          <w:p w14:paraId="54CE89D9"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rsidRPr="005D0049">
              <w:rPr>
                <w:rFonts w:ascii="Times New Roman" w:hAnsi="Times New Roman" w:cs="Times New Roman"/>
                <w:b/>
                <w:bCs/>
                <w:i/>
                <w:iCs/>
                <w:sz w:val="22"/>
                <w:szCs w:val="20"/>
                <w:lang w:val="en-GB" w:bidi="ar-SA"/>
              </w:rPr>
              <w:t>Accrued service income</w:t>
            </w:r>
          </w:p>
        </w:tc>
        <w:tc>
          <w:tcPr>
            <w:tcW w:w="1260" w:type="dxa"/>
          </w:tcPr>
          <w:p w14:paraId="128B3DC0" w14:textId="77777777" w:rsidR="002A7F2A" w:rsidRPr="00DF5D4A"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F5D4A">
              <w:rPr>
                <w:rFonts w:ascii="Times New Roman" w:hAnsi="Times New Roman" w:cs="Times New Roman"/>
                <w:b/>
                <w:spacing w:val="-4"/>
                <w:sz w:val="22"/>
                <w:szCs w:val="20"/>
                <w:lang w:val="en-GB" w:bidi="ar-SA"/>
              </w:rPr>
              <w:t>statements</w:t>
            </w:r>
          </w:p>
        </w:tc>
        <w:tc>
          <w:tcPr>
            <w:tcW w:w="270" w:type="dxa"/>
          </w:tcPr>
          <w:p w14:paraId="02CCA228" w14:textId="77777777" w:rsidR="002A7F2A" w:rsidRPr="00075763"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7F757CDE" w14:textId="77777777" w:rsidR="002A7F2A" w:rsidRPr="00333A39"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36" w:type="dxa"/>
          </w:tcPr>
          <w:p w14:paraId="59445486"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2D6B7D9C" w14:textId="77777777" w:rsidR="002A7F2A" w:rsidRPr="00745DBD"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2A7F2A" w14:paraId="3710F74C" w14:textId="77777777" w:rsidTr="00B023A4">
        <w:trPr>
          <w:trHeight w:val="80"/>
        </w:trPr>
        <w:tc>
          <w:tcPr>
            <w:tcW w:w="3600" w:type="dxa"/>
          </w:tcPr>
          <w:p w14:paraId="1DADE01F"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327BBE35" w14:textId="7F545DA8" w:rsidR="002A7F2A" w:rsidRPr="00A35AEE" w:rsidRDefault="00A73C7E"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503CD2E4"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8735449"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0B755E19"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30A795F0" w14:textId="4679F9B3" w:rsidR="002A7F2A" w:rsidRPr="00A35AEE" w:rsidRDefault="00A73C7E"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282FDC26"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1D6DFA"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A7F2A" w14:paraId="7C96B42E" w14:textId="77777777" w:rsidTr="00B023A4">
        <w:trPr>
          <w:trHeight w:val="80"/>
        </w:trPr>
        <w:tc>
          <w:tcPr>
            <w:tcW w:w="3600" w:type="dxa"/>
          </w:tcPr>
          <w:p w14:paraId="20EBF28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16C40FAB"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7A99D8CD"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7B1F2DD3"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36" w:type="dxa"/>
          </w:tcPr>
          <w:p w14:paraId="762DF381"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5BE3A5CE"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475CB91C"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4B3648E1"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2065A6" w14:paraId="7DA5ACA1" w14:textId="77777777" w:rsidTr="002A7F2A">
        <w:trPr>
          <w:trHeight w:val="80"/>
        </w:trPr>
        <w:tc>
          <w:tcPr>
            <w:tcW w:w="3600" w:type="dxa"/>
          </w:tcPr>
          <w:p w14:paraId="3C8B3DC0"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4CCBE19"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2065A6" w14:paraId="16A5EB30" w14:textId="77777777" w:rsidTr="002A7F2A">
        <w:trPr>
          <w:trHeight w:val="80"/>
        </w:trPr>
        <w:tc>
          <w:tcPr>
            <w:tcW w:w="3600" w:type="dxa"/>
          </w:tcPr>
          <w:p w14:paraId="57DC9DBD"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59C423D"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2065A6" w14:paraId="760CA7E4" w14:textId="77777777" w:rsidTr="00B023A4">
        <w:trPr>
          <w:trHeight w:val="80"/>
        </w:trPr>
        <w:tc>
          <w:tcPr>
            <w:tcW w:w="3600" w:type="dxa"/>
          </w:tcPr>
          <w:p w14:paraId="763C5FC9"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r>
              <w:t>s</w:t>
            </w:r>
          </w:p>
        </w:tc>
        <w:tc>
          <w:tcPr>
            <w:tcW w:w="1260" w:type="dxa"/>
          </w:tcPr>
          <w:p w14:paraId="05338993" w14:textId="275A51B3" w:rsidR="002065A6" w:rsidRPr="002937E8"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5B30E2">
              <w:rPr>
                <w:rFonts w:cs="Times New Roman"/>
              </w:rPr>
              <w:t>497</w:t>
            </w:r>
          </w:p>
        </w:tc>
        <w:tc>
          <w:tcPr>
            <w:tcW w:w="270" w:type="dxa"/>
          </w:tcPr>
          <w:p w14:paraId="25318114"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731AA56" w14:textId="77777777" w:rsidR="002065A6" w:rsidRPr="00D675DD" w:rsidRDefault="002A7F2A"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649</w:t>
            </w:r>
          </w:p>
        </w:tc>
        <w:tc>
          <w:tcPr>
            <w:tcW w:w="236" w:type="dxa"/>
          </w:tcPr>
          <w:p w14:paraId="4760AFC9"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63448650" w14:textId="48D6D191" w:rsidR="002065A6" w:rsidRPr="00A50B53" w:rsidRDefault="005B30E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sidRPr="005B30E2">
              <w:rPr>
                <w:rFonts w:cs="Times New Roman"/>
              </w:rPr>
              <w:t>497</w:t>
            </w:r>
          </w:p>
        </w:tc>
        <w:tc>
          <w:tcPr>
            <w:tcW w:w="270" w:type="dxa"/>
          </w:tcPr>
          <w:p w14:paraId="56E1922A"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26B12CB3" w14:textId="77777777" w:rsidR="002065A6" w:rsidRPr="00D675DD" w:rsidRDefault="002A7F2A"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649</w:t>
            </w:r>
          </w:p>
        </w:tc>
      </w:tr>
      <w:tr w:rsidR="002065A6" w14:paraId="08AE8EF9" w14:textId="77777777" w:rsidTr="00B023A4">
        <w:trPr>
          <w:trHeight w:val="80"/>
        </w:trPr>
        <w:tc>
          <w:tcPr>
            <w:tcW w:w="3600" w:type="dxa"/>
          </w:tcPr>
          <w:p w14:paraId="5E91C000" w14:textId="77777777"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14:paraId="187FA8AD" w14:textId="11170C28" w:rsidR="002065A6" w:rsidRPr="00B25FE7" w:rsidRDefault="005B30E2"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5B30E2">
              <w:rPr>
                <w:rFonts w:cs="Times New Roman"/>
                <w:b/>
                <w:bCs/>
              </w:rPr>
              <w:t>497</w:t>
            </w:r>
          </w:p>
        </w:tc>
        <w:tc>
          <w:tcPr>
            <w:tcW w:w="270" w:type="dxa"/>
          </w:tcPr>
          <w:p w14:paraId="7476C52B" w14:textId="77777777" w:rsidR="002065A6" w:rsidRPr="00B25FE7"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0B76F80A" w14:textId="77777777" w:rsidR="002065A6" w:rsidRPr="00B25FE7" w:rsidRDefault="002A7F2A" w:rsidP="00B25F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sidRPr="00B25FE7">
              <w:rPr>
                <w:rFonts w:cs="Times New Roman"/>
                <w:b/>
                <w:bCs/>
              </w:rPr>
              <w:t>649</w:t>
            </w:r>
          </w:p>
        </w:tc>
        <w:tc>
          <w:tcPr>
            <w:tcW w:w="236" w:type="dxa"/>
          </w:tcPr>
          <w:p w14:paraId="6E163D05" w14:textId="77777777" w:rsidR="002065A6" w:rsidRPr="00B25FE7"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662FDB28" w14:textId="62581E3A" w:rsidR="002065A6" w:rsidRPr="00B25FE7" w:rsidRDefault="005B30E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sidRPr="005B30E2">
              <w:rPr>
                <w:rFonts w:cs="Times New Roman"/>
                <w:b/>
                <w:bCs/>
              </w:rPr>
              <w:t>497</w:t>
            </w:r>
          </w:p>
        </w:tc>
        <w:tc>
          <w:tcPr>
            <w:tcW w:w="270" w:type="dxa"/>
          </w:tcPr>
          <w:p w14:paraId="54F76E90" w14:textId="77777777" w:rsidR="002065A6" w:rsidRPr="00B25FE7"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33596CC5" w14:textId="77777777" w:rsidR="002065A6" w:rsidRPr="00B25FE7" w:rsidRDefault="002A7F2A"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sidRPr="00B25FE7">
              <w:rPr>
                <w:rFonts w:cs="Times New Roman"/>
                <w:b/>
                <w:bCs/>
              </w:rPr>
              <w:t>649</w:t>
            </w:r>
          </w:p>
        </w:tc>
      </w:tr>
    </w:tbl>
    <w:p w14:paraId="2BAF8BEC" w14:textId="77777777" w:rsidR="002A7F2A" w:rsidRDefault="002A7F2A"/>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080"/>
        <w:gridCol w:w="270"/>
        <w:gridCol w:w="1170"/>
        <w:gridCol w:w="270"/>
        <w:gridCol w:w="1170"/>
        <w:gridCol w:w="236"/>
        <w:gridCol w:w="844"/>
        <w:gridCol w:w="270"/>
        <w:gridCol w:w="900"/>
        <w:gridCol w:w="270"/>
        <w:gridCol w:w="1170"/>
      </w:tblGrid>
      <w:tr w:rsidR="002A7F2A" w:rsidRPr="00630357" w14:paraId="132D46B8" w14:textId="77777777" w:rsidTr="007F49D6">
        <w:trPr>
          <w:trHeight w:val="20"/>
          <w:tblHeader/>
        </w:trPr>
        <w:tc>
          <w:tcPr>
            <w:tcW w:w="1710" w:type="dxa"/>
            <w:vMerge w:val="restart"/>
            <w:shd w:val="clear" w:color="auto" w:fill="auto"/>
            <w:vAlign w:val="bottom"/>
          </w:tcPr>
          <w:p w14:paraId="0897AFAF"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3E3B82F9"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0C1C5F5B" w14:textId="14D5910E" w:rsidR="002A7F2A" w:rsidRPr="00630357" w:rsidRDefault="002A7F2A" w:rsidP="002A7F2A">
            <w:pPr>
              <w:spacing w:line="240" w:lineRule="auto"/>
              <w:ind w:right="-136"/>
              <w:rPr>
                <w:rFonts w:ascii="Times New Roman" w:hAnsi="Times New Roman" w:cs="Times New Roman"/>
                <w:b/>
                <w:bCs/>
                <w:i/>
                <w:iCs/>
                <w:sz w:val="20"/>
                <w:szCs w:val="20"/>
              </w:rPr>
            </w:pPr>
          </w:p>
        </w:tc>
        <w:tc>
          <w:tcPr>
            <w:tcW w:w="2520" w:type="dxa"/>
            <w:gridSpan w:val="3"/>
          </w:tcPr>
          <w:p w14:paraId="3782D1D1" w14:textId="77777777" w:rsidR="002A7F2A" w:rsidRPr="00630357" w:rsidRDefault="002A7F2A" w:rsidP="002A7F2A">
            <w:pPr>
              <w:spacing w:line="240" w:lineRule="auto"/>
              <w:ind w:left="-106" w:right="-136"/>
              <w:jc w:val="center"/>
              <w:rPr>
                <w:rFonts w:ascii="Times New Roman" w:hAnsi="Times New Roman" w:cs="Times New Roman"/>
                <w:b/>
                <w:bCs/>
                <w:sz w:val="20"/>
                <w:szCs w:val="20"/>
              </w:rPr>
            </w:pPr>
          </w:p>
          <w:p w14:paraId="06FEF7EF" w14:textId="77777777" w:rsidR="00A24CEE" w:rsidRDefault="00A24CEE" w:rsidP="002A7F2A">
            <w:pPr>
              <w:spacing w:line="240" w:lineRule="auto"/>
              <w:ind w:left="-106" w:right="-136"/>
              <w:jc w:val="center"/>
              <w:rPr>
                <w:rFonts w:ascii="Times New Roman" w:hAnsi="Times New Roman" w:cs="Times New Roman"/>
                <w:b/>
                <w:bCs/>
                <w:sz w:val="20"/>
                <w:szCs w:val="20"/>
              </w:rPr>
            </w:pPr>
          </w:p>
          <w:p w14:paraId="30B81BC3" w14:textId="1A9FFECE" w:rsidR="002A7F2A" w:rsidRPr="00630357" w:rsidRDefault="002A7F2A" w:rsidP="002A7F2A">
            <w:pPr>
              <w:spacing w:line="240" w:lineRule="auto"/>
              <w:ind w:left="-106" w:right="-136"/>
              <w:jc w:val="center"/>
              <w:rPr>
                <w:rFonts w:ascii="Times New Roman" w:hAnsi="Times New Roman" w:cs="Times New Roman"/>
                <w:b/>
                <w:bCs/>
                <w:sz w:val="20"/>
                <w:szCs w:val="20"/>
              </w:rPr>
            </w:pPr>
            <w:r w:rsidRPr="00630357">
              <w:rPr>
                <w:rFonts w:ascii="Times New Roman" w:hAnsi="Times New Roman" w:cs="Times New Roman"/>
                <w:b/>
                <w:bCs/>
                <w:sz w:val="20"/>
                <w:szCs w:val="20"/>
              </w:rPr>
              <w:t>Interest rate</w:t>
            </w:r>
          </w:p>
        </w:tc>
        <w:tc>
          <w:tcPr>
            <w:tcW w:w="270" w:type="dxa"/>
            <w:vAlign w:val="bottom"/>
          </w:tcPr>
          <w:p w14:paraId="220DE3B4" w14:textId="77777777" w:rsidR="002A7F2A" w:rsidRPr="00630357" w:rsidRDefault="002A7F2A" w:rsidP="002A7F2A">
            <w:pPr>
              <w:tabs>
                <w:tab w:val="clear" w:pos="227"/>
                <w:tab w:val="left" w:pos="55"/>
              </w:tabs>
              <w:spacing w:line="240" w:lineRule="auto"/>
              <w:ind w:left="-111" w:right="-166" w:hanging="2"/>
              <w:jc w:val="center"/>
              <w:rPr>
                <w:rFonts w:ascii="Times New Roman" w:hAnsi="Times New Roman" w:cs="Times New Roman"/>
                <w:b/>
                <w:bCs/>
                <w:sz w:val="20"/>
                <w:szCs w:val="20"/>
              </w:rPr>
            </w:pPr>
          </w:p>
        </w:tc>
        <w:tc>
          <w:tcPr>
            <w:tcW w:w="4860" w:type="dxa"/>
            <w:gridSpan w:val="7"/>
            <w:vAlign w:val="bottom"/>
          </w:tcPr>
          <w:p w14:paraId="3D253CE3" w14:textId="77777777" w:rsidR="00035F19" w:rsidRDefault="00B365EB" w:rsidP="002A7F2A">
            <w:pPr>
              <w:spacing w:line="240" w:lineRule="auto"/>
              <w:ind w:left="-95" w:right="-120"/>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r w:rsidR="002A7F2A" w:rsidRPr="00630357">
              <w:rPr>
                <w:rFonts w:ascii="Times New Roman" w:hAnsi="Times New Roman" w:cs="Times New Roman"/>
                <w:b/>
                <w:bCs/>
                <w:sz w:val="20"/>
                <w:szCs w:val="20"/>
              </w:rPr>
              <w:t xml:space="preserve">Financial statements </w:t>
            </w:r>
          </w:p>
          <w:p w14:paraId="67DA3422" w14:textId="77777777" w:rsidR="00035F19" w:rsidRDefault="002A7F2A" w:rsidP="002A7F2A">
            <w:pPr>
              <w:spacing w:line="240" w:lineRule="auto"/>
              <w:ind w:left="-95" w:right="-120"/>
              <w:jc w:val="center"/>
              <w:rPr>
                <w:rFonts w:ascii="Times New Roman" w:hAnsi="Times New Roman" w:cs="Times New Roman"/>
                <w:b/>
                <w:bCs/>
                <w:sz w:val="20"/>
                <w:szCs w:val="20"/>
              </w:rPr>
            </w:pPr>
            <w:r w:rsidRPr="00630357">
              <w:rPr>
                <w:rFonts w:ascii="Times New Roman" w:hAnsi="Times New Roman" w:cs="Times New Roman"/>
                <w:b/>
                <w:bCs/>
                <w:sz w:val="20"/>
                <w:szCs w:val="20"/>
              </w:rPr>
              <w:t>in which the equity method is applied/</w:t>
            </w:r>
          </w:p>
          <w:p w14:paraId="5C390979" w14:textId="34A98EDB" w:rsidR="002A7F2A" w:rsidRPr="00630357" w:rsidRDefault="002A7F2A" w:rsidP="002A7F2A">
            <w:pPr>
              <w:spacing w:line="240" w:lineRule="auto"/>
              <w:ind w:left="-95" w:right="-120"/>
              <w:jc w:val="center"/>
              <w:rPr>
                <w:rFonts w:ascii="Times New Roman" w:hAnsi="Times New Roman" w:cs="Times New Roman"/>
                <w:b/>
                <w:bCs/>
                <w:sz w:val="20"/>
                <w:szCs w:val="20"/>
              </w:rPr>
            </w:pPr>
            <w:r w:rsidRPr="00630357">
              <w:rPr>
                <w:rFonts w:ascii="Times New Roman" w:hAnsi="Times New Roman" w:cs="Times New Roman"/>
                <w:b/>
                <w:bCs/>
                <w:sz w:val="20"/>
                <w:szCs w:val="20"/>
              </w:rPr>
              <w:t>Separate financial statements</w:t>
            </w:r>
          </w:p>
        </w:tc>
      </w:tr>
      <w:tr w:rsidR="00630357" w:rsidRPr="00630357" w14:paraId="4415AB6C" w14:textId="77777777" w:rsidTr="007F49D6">
        <w:trPr>
          <w:trHeight w:val="387"/>
          <w:tblHeader/>
        </w:trPr>
        <w:tc>
          <w:tcPr>
            <w:tcW w:w="1710" w:type="dxa"/>
            <w:vMerge/>
            <w:shd w:val="clear" w:color="auto" w:fill="auto"/>
            <w:vAlign w:val="bottom"/>
          </w:tcPr>
          <w:p w14:paraId="4AFEB990" w14:textId="77777777" w:rsidR="00630357" w:rsidRPr="00630357" w:rsidRDefault="00630357" w:rsidP="00630357">
            <w:pPr>
              <w:spacing w:line="240" w:lineRule="auto"/>
              <w:rPr>
                <w:rFonts w:ascii="Times New Roman" w:hAnsi="Times New Roman" w:cs="Times New Roman"/>
                <w:b/>
                <w:bCs/>
                <w:i/>
                <w:iCs/>
                <w:sz w:val="20"/>
                <w:szCs w:val="20"/>
                <w:highlight w:val="cyan"/>
                <w:rtl/>
                <w:cs/>
              </w:rPr>
            </w:pPr>
          </w:p>
        </w:tc>
        <w:tc>
          <w:tcPr>
            <w:tcW w:w="1080" w:type="dxa"/>
          </w:tcPr>
          <w:p w14:paraId="2921B669"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D5F9F9B" w14:textId="77777777" w:rsidR="00630357" w:rsidRPr="00630357" w:rsidRDefault="00630357" w:rsidP="007F49D6">
            <w:pPr>
              <w:tabs>
                <w:tab w:val="clear" w:pos="907"/>
                <w:tab w:val="left" w:pos="970"/>
              </w:tabs>
              <w:spacing w:line="240" w:lineRule="auto"/>
              <w:ind w:left="-110" w:right="-120"/>
              <w:jc w:val="center"/>
              <w:rPr>
                <w:rFonts w:ascii="Times New Roman" w:hAnsi="Times New Roman" w:cs="Times New Roman"/>
                <w:sz w:val="20"/>
                <w:szCs w:val="20"/>
              </w:rPr>
            </w:pPr>
            <w:r w:rsidRPr="00630357">
              <w:rPr>
                <w:rFonts w:ascii="Times New Roman" w:hAnsi="Times New Roman" w:cs="Times New Roman"/>
                <w:sz w:val="20"/>
                <w:szCs w:val="20"/>
              </w:rPr>
              <w:t>31 December</w:t>
            </w:r>
          </w:p>
        </w:tc>
        <w:tc>
          <w:tcPr>
            <w:tcW w:w="270" w:type="dxa"/>
          </w:tcPr>
          <w:p w14:paraId="287ABF6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080D677A"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5476860" w14:textId="079C7623" w:rsidR="00630357" w:rsidRPr="00630357" w:rsidRDefault="00A37D9D" w:rsidP="007F49D6">
            <w:pPr>
              <w:tabs>
                <w:tab w:val="clear" w:pos="680"/>
                <w:tab w:val="clear" w:pos="907"/>
                <w:tab w:val="left" w:pos="733"/>
                <w:tab w:val="left" w:pos="882"/>
              </w:tabs>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 xml:space="preserve">30 </w:t>
            </w:r>
            <w:r w:rsidR="00A73C7E">
              <w:rPr>
                <w:rFonts w:ascii="Times New Roman" w:hAnsi="Times New Roman" w:cs="Times New Roman"/>
                <w:sz w:val="20"/>
                <w:szCs w:val="20"/>
              </w:rPr>
              <w:t>September</w:t>
            </w:r>
            <w:r w:rsidR="00630357" w:rsidRPr="00630357">
              <w:rPr>
                <w:rFonts w:ascii="Times New Roman" w:hAnsi="Times New Roman" w:cs="Times New Roman"/>
                <w:sz w:val="20"/>
                <w:szCs w:val="20"/>
              </w:rPr>
              <w:t xml:space="preserve"> </w:t>
            </w:r>
          </w:p>
        </w:tc>
        <w:tc>
          <w:tcPr>
            <w:tcW w:w="270" w:type="dxa"/>
            <w:vAlign w:val="bottom"/>
          </w:tcPr>
          <w:p w14:paraId="1F7BCF11" w14:textId="77777777" w:rsidR="00630357" w:rsidRPr="00630357" w:rsidRDefault="00630357" w:rsidP="007F49D6">
            <w:pPr>
              <w:spacing w:line="240" w:lineRule="auto"/>
              <w:ind w:left="-111" w:right="-103"/>
              <w:jc w:val="center"/>
              <w:rPr>
                <w:rFonts w:ascii="Times New Roman" w:hAnsi="Times New Roman" w:cs="Times New Roman"/>
                <w:sz w:val="20"/>
                <w:szCs w:val="20"/>
              </w:rPr>
            </w:pPr>
          </w:p>
        </w:tc>
        <w:tc>
          <w:tcPr>
            <w:tcW w:w="1170" w:type="dxa"/>
          </w:tcPr>
          <w:p w14:paraId="6BC38EBF" w14:textId="77777777" w:rsidR="00630357" w:rsidRPr="00AA06E8" w:rsidRDefault="00630357" w:rsidP="00630357">
            <w:pPr>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 xml:space="preserve">At </w:t>
            </w:r>
          </w:p>
          <w:p w14:paraId="484831D8" w14:textId="77777777" w:rsidR="00630357" w:rsidRPr="00630357" w:rsidRDefault="00630357" w:rsidP="00630357">
            <w:pPr>
              <w:tabs>
                <w:tab w:val="clear" w:pos="907"/>
                <w:tab w:val="left" w:pos="970"/>
              </w:tabs>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31 December</w:t>
            </w:r>
          </w:p>
        </w:tc>
        <w:tc>
          <w:tcPr>
            <w:tcW w:w="236" w:type="dxa"/>
            <w:vAlign w:val="bottom"/>
          </w:tcPr>
          <w:p w14:paraId="14ACFA12" w14:textId="77777777" w:rsidR="00630357" w:rsidRPr="00630357" w:rsidRDefault="00630357" w:rsidP="00630357">
            <w:pPr>
              <w:spacing w:line="240" w:lineRule="auto"/>
              <w:jc w:val="center"/>
              <w:rPr>
                <w:rFonts w:ascii="Times New Roman" w:hAnsi="Times New Roman" w:cs="Times New Roman"/>
                <w:sz w:val="20"/>
                <w:szCs w:val="20"/>
              </w:rPr>
            </w:pPr>
          </w:p>
        </w:tc>
        <w:tc>
          <w:tcPr>
            <w:tcW w:w="844" w:type="dxa"/>
            <w:vAlign w:val="bottom"/>
          </w:tcPr>
          <w:p w14:paraId="4B024CC5"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3247FF4E" w14:textId="77777777" w:rsidR="00630357" w:rsidRPr="00630357" w:rsidRDefault="00630357" w:rsidP="00630357">
            <w:pPr>
              <w:spacing w:line="240" w:lineRule="auto"/>
              <w:jc w:val="center"/>
              <w:rPr>
                <w:rFonts w:ascii="Times New Roman" w:hAnsi="Times New Roman" w:cs="Times New Roman"/>
                <w:sz w:val="20"/>
                <w:szCs w:val="20"/>
              </w:rPr>
            </w:pPr>
          </w:p>
        </w:tc>
        <w:tc>
          <w:tcPr>
            <w:tcW w:w="900" w:type="dxa"/>
            <w:vAlign w:val="bottom"/>
          </w:tcPr>
          <w:p w14:paraId="0F1A0FBB"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75DA3BD7" w14:textId="77777777" w:rsidR="00630357" w:rsidRPr="00630357" w:rsidRDefault="00630357" w:rsidP="00630357">
            <w:pPr>
              <w:spacing w:line="240" w:lineRule="auto"/>
              <w:jc w:val="center"/>
              <w:rPr>
                <w:rFonts w:ascii="Times New Roman" w:hAnsi="Times New Roman" w:cs="Times New Roman"/>
                <w:sz w:val="20"/>
                <w:szCs w:val="20"/>
              </w:rPr>
            </w:pPr>
          </w:p>
        </w:tc>
        <w:tc>
          <w:tcPr>
            <w:tcW w:w="1170" w:type="dxa"/>
            <w:vAlign w:val="bottom"/>
          </w:tcPr>
          <w:p w14:paraId="5036AF2D"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5CEB25CA" w14:textId="5CC77A70" w:rsidR="00630357" w:rsidRPr="00630357" w:rsidRDefault="00A37D9D" w:rsidP="00630357">
            <w:pPr>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 xml:space="preserve">30 </w:t>
            </w:r>
            <w:r w:rsidR="00A73C7E">
              <w:rPr>
                <w:rFonts w:ascii="Times New Roman" w:hAnsi="Times New Roman" w:cs="Times New Roman"/>
                <w:sz w:val="20"/>
                <w:szCs w:val="20"/>
              </w:rPr>
              <w:t>September</w:t>
            </w:r>
            <w:r w:rsidR="00630357" w:rsidRPr="00630357">
              <w:rPr>
                <w:rFonts w:ascii="Times New Roman" w:hAnsi="Times New Roman" w:cs="Times New Roman"/>
                <w:sz w:val="20"/>
                <w:szCs w:val="20"/>
              </w:rPr>
              <w:t xml:space="preserve"> </w:t>
            </w:r>
          </w:p>
        </w:tc>
      </w:tr>
      <w:tr w:rsidR="00630357" w:rsidRPr="00630357" w14:paraId="7DB25C77" w14:textId="77777777" w:rsidTr="007F49D6">
        <w:trPr>
          <w:trHeight w:val="64"/>
          <w:tblHeader/>
        </w:trPr>
        <w:tc>
          <w:tcPr>
            <w:tcW w:w="1710" w:type="dxa"/>
            <w:shd w:val="clear" w:color="auto" w:fill="auto"/>
            <w:vAlign w:val="bottom"/>
          </w:tcPr>
          <w:p w14:paraId="0E5E1D70" w14:textId="12670272" w:rsidR="00630357" w:rsidRPr="00630357" w:rsidRDefault="00E90719" w:rsidP="007F49D6">
            <w:pPr>
              <w:spacing w:line="240" w:lineRule="auto"/>
              <w:ind w:right="-108"/>
              <w:rPr>
                <w:rFonts w:ascii="Times New Roman" w:hAnsi="Times New Roman" w:cs="Times New Roman"/>
                <w:b/>
                <w:bCs/>
                <w:i/>
                <w:iCs/>
                <w:sz w:val="20"/>
                <w:szCs w:val="20"/>
                <w:highlight w:val="cyan"/>
                <w:rtl/>
                <w:cs/>
              </w:rPr>
            </w:pPr>
            <w:r w:rsidRPr="00630357">
              <w:rPr>
                <w:rFonts w:ascii="Times New Roman" w:hAnsi="Times New Roman" w:cs="Times New Roman"/>
                <w:b/>
                <w:bCs/>
                <w:i/>
                <w:iCs/>
                <w:sz w:val="20"/>
                <w:szCs w:val="20"/>
              </w:rPr>
              <w:t>Short-term loan to</w:t>
            </w:r>
          </w:p>
        </w:tc>
        <w:tc>
          <w:tcPr>
            <w:tcW w:w="1080" w:type="dxa"/>
          </w:tcPr>
          <w:p w14:paraId="4B9C04F0"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2020</w:t>
            </w:r>
          </w:p>
        </w:tc>
        <w:tc>
          <w:tcPr>
            <w:tcW w:w="270" w:type="dxa"/>
          </w:tcPr>
          <w:p w14:paraId="3B764E51"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44A75F2E"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2021</w:t>
            </w:r>
          </w:p>
        </w:tc>
        <w:tc>
          <w:tcPr>
            <w:tcW w:w="270" w:type="dxa"/>
            <w:vAlign w:val="bottom"/>
          </w:tcPr>
          <w:p w14:paraId="63FB34CF" w14:textId="77777777" w:rsidR="00630357" w:rsidRPr="00630357" w:rsidRDefault="00630357" w:rsidP="00630357">
            <w:pPr>
              <w:spacing w:line="240" w:lineRule="auto"/>
              <w:jc w:val="center"/>
              <w:rPr>
                <w:rFonts w:ascii="Times New Roman" w:hAnsi="Times New Roman" w:cs="Times New Roman"/>
                <w:sz w:val="20"/>
                <w:szCs w:val="20"/>
              </w:rPr>
            </w:pPr>
          </w:p>
        </w:tc>
        <w:tc>
          <w:tcPr>
            <w:tcW w:w="1170" w:type="dxa"/>
          </w:tcPr>
          <w:p w14:paraId="3725E5E1"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2020</w:t>
            </w:r>
          </w:p>
        </w:tc>
        <w:tc>
          <w:tcPr>
            <w:tcW w:w="236" w:type="dxa"/>
            <w:vAlign w:val="bottom"/>
          </w:tcPr>
          <w:p w14:paraId="43F0CC2B" w14:textId="77777777" w:rsidR="00630357" w:rsidRPr="00630357" w:rsidRDefault="00630357" w:rsidP="00630357">
            <w:pPr>
              <w:spacing w:line="240" w:lineRule="auto"/>
              <w:jc w:val="center"/>
              <w:rPr>
                <w:rFonts w:ascii="Times New Roman" w:hAnsi="Times New Roman" w:cs="Times New Roman"/>
                <w:sz w:val="20"/>
                <w:szCs w:val="20"/>
              </w:rPr>
            </w:pPr>
          </w:p>
        </w:tc>
        <w:tc>
          <w:tcPr>
            <w:tcW w:w="844" w:type="dxa"/>
            <w:vAlign w:val="bottom"/>
          </w:tcPr>
          <w:p w14:paraId="07D568E3"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Increase</w:t>
            </w:r>
          </w:p>
        </w:tc>
        <w:tc>
          <w:tcPr>
            <w:tcW w:w="270" w:type="dxa"/>
            <w:vAlign w:val="bottom"/>
          </w:tcPr>
          <w:p w14:paraId="21258916" w14:textId="77777777" w:rsidR="00630357" w:rsidRPr="00630357" w:rsidRDefault="00630357" w:rsidP="00630357">
            <w:pPr>
              <w:spacing w:line="240" w:lineRule="auto"/>
              <w:jc w:val="center"/>
              <w:rPr>
                <w:rFonts w:ascii="Times New Roman" w:hAnsi="Times New Roman" w:cs="Times New Roman"/>
                <w:sz w:val="20"/>
                <w:szCs w:val="20"/>
              </w:rPr>
            </w:pPr>
          </w:p>
        </w:tc>
        <w:tc>
          <w:tcPr>
            <w:tcW w:w="900" w:type="dxa"/>
            <w:vAlign w:val="bottom"/>
          </w:tcPr>
          <w:p w14:paraId="3808C272"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Decrease</w:t>
            </w:r>
          </w:p>
        </w:tc>
        <w:tc>
          <w:tcPr>
            <w:tcW w:w="270" w:type="dxa"/>
            <w:vAlign w:val="bottom"/>
          </w:tcPr>
          <w:p w14:paraId="431864C2" w14:textId="77777777" w:rsidR="00630357" w:rsidRPr="00630357" w:rsidRDefault="00630357" w:rsidP="00630357">
            <w:pPr>
              <w:spacing w:line="240" w:lineRule="auto"/>
              <w:jc w:val="center"/>
              <w:rPr>
                <w:rFonts w:ascii="Times New Roman" w:hAnsi="Times New Roman" w:cs="Times New Roman"/>
                <w:sz w:val="20"/>
                <w:szCs w:val="20"/>
              </w:rPr>
            </w:pPr>
          </w:p>
        </w:tc>
        <w:tc>
          <w:tcPr>
            <w:tcW w:w="1170" w:type="dxa"/>
            <w:vAlign w:val="bottom"/>
          </w:tcPr>
          <w:p w14:paraId="19DE3C0C"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2021</w:t>
            </w:r>
          </w:p>
        </w:tc>
      </w:tr>
      <w:tr w:rsidR="00630357" w:rsidRPr="00630357" w14:paraId="553F576D" w14:textId="77777777" w:rsidTr="007F49D6">
        <w:trPr>
          <w:tblHeader/>
        </w:trPr>
        <w:tc>
          <w:tcPr>
            <w:tcW w:w="1710" w:type="dxa"/>
            <w:vAlign w:val="bottom"/>
          </w:tcPr>
          <w:p w14:paraId="3E9245B4" w14:textId="77777777" w:rsidR="00630357" w:rsidRPr="00630357" w:rsidRDefault="00630357" w:rsidP="00630357">
            <w:pPr>
              <w:spacing w:line="240" w:lineRule="auto"/>
              <w:rPr>
                <w:rFonts w:ascii="Times New Roman" w:hAnsi="Times New Roman" w:cs="Times New Roman"/>
                <w:b/>
                <w:bCs/>
                <w:i/>
                <w:iCs/>
                <w:sz w:val="20"/>
                <w:szCs w:val="20"/>
                <w:highlight w:val="yellow"/>
                <w:rtl/>
                <w:cs/>
              </w:rPr>
            </w:pPr>
          </w:p>
        </w:tc>
        <w:tc>
          <w:tcPr>
            <w:tcW w:w="2520" w:type="dxa"/>
            <w:gridSpan w:val="3"/>
          </w:tcPr>
          <w:p w14:paraId="0C88E9A1"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 per annum)</w:t>
            </w:r>
          </w:p>
        </w:tc>
        <w:tc>
          <w:tcPr>
            <w:tcW w:w="270" w:type="dxa"/>
            <w:vAlign w:val="bottom"/>
          </w:tcPr>
          <w:p w14:paraId="7B7773CA" w14:textId="77777777" w:rsidR="00630357" w:rsidRPr="00630357" w:rsidRDefault="00630357" w:rsidP="00630357">
            <w:pPr>
              <w:spacing w:line="240" w:lineRule="auto"/>
              <w:jc w:val="center"/>
              <w:rPr>
                <w:rFonts w:ascii="Times New Roman" w:hAnsi="Times New Roman" w:cs="Times New Roman"/>
                <w:sz w:val="20"/>
                <w:szCs w:val="20"/>
              </w:rPr>
            </w:pPr>
          </w:p>
        </w:tc>
        <w:tc>
          <w:tcPr>
            <w:tcW w:w="4860" w:type="dxa"/>
            <w:gridSpan w:val="7"/>
            <w:vAlign w:val="bottom"/>
          </w:tcPr>
          <w:p w14:paraId="30A21654"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(in thousand Baht)</w:t>
            </w:r>
          </w:p>
        </w:tc>
      </w:tr>
      <w:tr w:rsidR="00CD5FF4" w:rsidRPr="00630357" w14:paraId="5F0463C5" w14:textId="77777777" w:rsidTr="007F49D6">
        <w:trPr>
          <w:tblHeader/>
        </w:trPr>
        <w:tc>
          <w:tcPr>
            <w:tcW w:w="1710" w:type="dxa"/>
            <w:vAlign w:val="bottom"/>
          </w:tcPr>
          <w:p w14:paraId="7A09D24D" w14:textId="77777777" w:rsidR="00CD5FF4" w:rsidRPr="00630357" w:rsidRDefault="00CD5FF4" w:rsidP="00630357">
            <w:pPr>
              <w:spacing w:line="240" w:lineRule="auto"/>
              <w:rPr>
                <w:rFonts w:ascii="Times New Roman" w:hAnsi="Times New Roman" w:cs="Times New Roman"/>
                <w:b/>
                <w:bCs/>
                <w:i/>
                <w:iCs/>
                <w:sz w:val="20"/>
                <w:szCs w:val="20"/>
                <w:highlight w:val="yellow"/>
                <w:rtl/>
                <w:cs/>
              </w:rPr>
            </w:pPr>
          </w:p>
        </w:tc>
        <w:tc>
          <w:tcPr>
            <w:tcW w:w="2520" w:type="dxa"/>
            <w:gridSpan w:val="3"/>
          </w:tcPr>
          <w:p w14:paraId="65D5CEC7" w14:textId="77777777" w:rsidR="00CD5FF4" w:rsidRPr="00630357" w:rsidRDefault="00CD5FF4" w:rsidP="00630357">
            <w:pPr>
              <w:spacing w:line="240" w:lineRule="auto"/>
              <w:ind w:left="-95" w:right="-120"/>
              <w:jc w:val="center"/>
              <w:rPr>
                <w:rFonts w:ascii="Times New Roman" w:hAnsi="Times New Roman" w:cs="Times New Roman"/>
                <w:i/>
                <w:iCs/>
                <w:sz w:val="20"/>
                <w:szCs w:val="20"/>
              </w:rPr>
            </w:pPr>
          </w:p>
        </w:tc>
        <w:tc>
          <w:tcPr>
            <w:tcW w:w="270" w:type="dxa"/>
            <w:vAlign w:val="bottom"/>
          </w:tcPr>
          <w:p w14:paraId="566A9D68" w14:textId="77777777" w:rsidR="00CD5FF4" w:rsidRPr="00630357" w:rsidRDefault="00CD5FF4" w:rsidP="00630357">
            <w:pPr>
              <w:spacing w:line="240" w:lineRule="auto"/>
              <w:jc w:val="center"/>
              <w:rPr>
                <w:rFonts w:ascii="Times New Roman" w:hAnsi="Times New Roman" w:cs="Times New Roman"/>
                <w:sz w:val="20"/>
                <w:szCs w:val="20"/>
              </w:rPr>
            </w:pPr>
          </w:p>
        </w:tc>
        <w:tc>
          <w:tcPr>
            <w:tcW w:w="4860" w:type="dxa"/>
            <w:gridSpan w:val="7"/>
            <w:vAlign w:val="bottom"/>
          </w:tcPr>
          <w:p w14:paraId="532574F3" w14:textId="77777777" w:rsidR="00CD5FF4" w:rsidRPr="00630357" w:rsidRDefault="00CD5FF4" w:rsidP="00630357">
            <w:pPr>
              <w:spacing w:line="240" w:lineRule="auto"/>
              <w:ind w:left="-95" w:right="-120"/>
              <w:jc w:val="center"/>
              <w:rPr>
                <w:rFonts w:ascii="Times New Roman" w:hAnsi="Times New Roman" w:cs="Times New Roman"/>
                <w:i/>
                <w:iCs/>
                <w:sz w:val="20"/>
                <w:szCs w:val="20"/>
              </w:rPr>
            </w:pPr>
          </w:p>
        </w:tc>
      </w:tr>
      <w:tr w:rsidR="00630357" w:rsidRPr="00630357" w14:paraId="35B78450" w14:textId="77777777" w:rsidTr="007F49D6">
        <w:tc>
          <w:tcPr>
            <w:tcW w:w="1710" w:type="dxa"/>
          </w:tcPr>
          <w:p w14:paraId="46746012" w14:textId="77777777" w:rsidR="00630357" w:rsidRPr="00630357" w:rsidRDefault="00630357" w:rsidP="00630357">
            <w:pPr>
              <w:spacing w:line="240" w:lineRule="auto"/>
              <w:rPr>
                <w:rFonts w:ascii="Times New Roman" w:hAnsi="Times New Roman" w:cs="Times New Roman"/>
                <w:sz w:val="20"/>
                <w:szCs w:val="20"/>
                <w:highlight w:val="yellow"/>
              </w:rPr>
            </w:pPr>
            <w:r w:rsidRPr="00630357">
              <w:rPr>
                <w:rFonts w:ascii="Times New Roman" w:hAnsi="Times New Roman" w:cs="Times New Roman"/>
                <w:sz w:val="20"/>
                <w:szCs w:val="20"/>
              </w:rPr>
              <w:t>Joint venture</w:t>
            </w:r>
          </w:p>
        </w:tc>
        <w:tc>
          <w:tcPr>
            <w:tcW w:w="1080" w:type="dxa"/>
          </w:tcPr>
          <w:p w14:paraId="799674C4"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5.31</w:t>
            </w:r>
          </w:p>
        </w:tc>
        <w:tc>
          <w:tcPr>
            <w:tcW w:w="270" w:type="dxa"/>
          </w:tcPr>
          <w:p w14:paraId="1C0A886E"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5B2095F0" w14:textId="52229968" w:rsidR="00630357" w:rsidRPr="00630357" w:rsidRDefault="004D6221" w:rsidP="00630357">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70" w:type="dxa"/>
            <w:vAlign w:val="bottom"/>
          </w:tcPr>
          <w:p w14:paraId="0C24F7F3" w14:textId="77777777" w:rsidR="00630357" w:rsidRPr="00630357" w:rsidRDefault="00630357" w:rsidP="00630357">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148DE01" w14:textId="77777777" w:rsidR="00630357" w:rsidRPr="00630357" w:rsidRDefault="00630357" w:rsidP="00630357">
            <w:pPr>
              <w:pStyle w:val="acctfourfigures"/>
              <w:tabs>
                <w:tab w:val="clear" w:pos="765"/>
                <w:tab w:val="decimal" w:pos="911"/>
              </w:tabs>
              <w:spacing w:line="240" w:lineRule="auto"/>
              <w:ind w:right="11"/>
              <w:rPr>
                <w:sz w:val="20"/>
              </w:rPr>
            </w:pPr>
            <w:r>
              <w:rPr>
                <w:sz w:val="20"/>
              </w:rPr>
              <w:t>7,900</w:t>
            </w:r>
          </w:p>
        </w:tc>
        <w:tc>
          <w:tcPr>
            <w:tcW w:w="236" w:type="dxa"/>
          </w:tcPr>
          <w:p w14:paraId="63796CBB" w14:textId="77777777" w:rsidR="00630357" w:rsidRPr="00630357" w:rsidRDefault="00630357" w:rsidP="00630357">
            <w:pPr>
              <w:spacing w:line="240" w:lineRule="auto"/>
              <w:rPr>
                <w:rFonts w:ascii="Times New Roman" w:hAnsi="Times New Roman" w:cs="Times New Roman"/>
                <w:sz w:val="20"/>
                <w:szCs w:val="20"/>
              </w:rPr>
            </w:pPr>
          </w:p>
        </w:tc>
        <w:tc>
          <w:tcPr>
            <w:tcW w:w="844" w:type="dxa"/>
            <w:vAlign w:val="bottom"/>
          </w:tcPr>
          <w:p w14:paraId="444D2DC2" w14:textId="118AAC01" w:rsidR="00630357" w:rsidRPr="00630357" w:rsidRDefault="00300201" w:rsidP="00630357">
            <w:pPr>
              <w:pStyle w:val="acctfourfigures"/>
              <w:tabs>
                <w:tab w:val="clear" w:pos="765"/>
                <w:tab w:val="decimal" w:pos="821"/>
              </w:tabs>
              <w:spacing w:line="240" w:lineRule="auto"/>
              <w:ind w:right="11"/>
              <w:rPr>
                <w:sz w:val="20"/>
              </w:rPr>
            </w:pPr>
            <w:r w:rsidRPr="00300201">
              <w:rPr>
                <w:sz w:val="20"/>
              </w:rPr>
              <w:t>-</w:t>
            </w:r>
          </w:p>
        </w:tc>
        <w:tc>
          <w:tcPr>
            <w:tcW w:w="270" w:type="dxa"/>
            <w:vAlign w:val="bottom"/>
          </w:tcPr>
          <w:p w14:paraId="5FE13907" w14:textId="77777777" w:rsidR="00630357" w:rsidRPr="00630357" w:rsidRDefault="00630357" w:rsidP="00630357">
            <w:pPr>
              <w:spacing w:line="240" w:lineRule="auto"/>
              <w:rPr>
                <w:rFonts w:ascii="Times New Roman" w:hAnsi="Times New Roman" w:cs="Times New Roman"/>
                <w:sz w:val="20"/>
                <w:szCs w:val="20"/>
              </w:rPr>
            </w:pPr>
          </w:p>
        </w:tc>
        <w:tc>
          <w:tcPr>
            <w:tcW w:w="900" w:type="dxa"/>
            <w:vAlign w:val="bottom"/>
          </w:tcPr>
          <w:p w14:paraId="5E559B4E" w14:textId="1CA9E8D8" w:rsidR="00630357" w:rsidRPr="00630357" w:rsidRDefault="00300201" w:rsidP="00630357">
            <w:pPr>
              <w:pStyle w:val="acctfourfigures"/>
              <w:tabs>
                <w:tab w:val="clear" w:pos="765"/>
                <w:tab w:val="decimal" w:pos="752"/>
              </w:tabs>
              <w:spacing w:line="240" w:lineRule="auto"/>
              <w:ind w:right="11"/>
              <w:rPr>
                <w:sz w:val="20"/>
              </w:rPr>
            </w:pPr>
            <w:r w:rsidRPr="00300201">
              <w:rPr>
                <w:sz w:val="20"/>
              </w:rPr>
              <w:t>-</w:t>
            </w:r>
          </w:p>
        </w:tc>
        <w:tc>
          <w:tcPr>
            <w:tcW w:w="270" w:type="dxa"/>
            <w:vAlign w:val="bottom"/>
          </w:tcPr>
          <w:p w14:paraId="1533F068" w14:textId="77777777" w:rsidR="00630357" w:rsidRPr="00630357" w:rsidRDefault="00630357" w:rsidP="00630357">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49A7CEF" w14:textId="5FCC0691" w:rsidR="00630357" w:rsidRPr="00630357" w:rsidRDefault="00300201" w:rsidP="00630357">
            <w:pPr>
              <w:pStyle w:val="acctfourfigures"/>
              <w:tabs>
                <w:tab w:val="clear" w:pos="765"/>
                <w:tab w:val="decimal" w:pos="970"/>
              </w:tabs>
              <w:spacing w:line="240" w:lineRule="auto"/>
              <w:ind w:right="11"/>
              <w:rPr>
                <w:sz w:val="20"/>
              </w:rPr>
            </w:pPr>
            <w:r w:rsidRPr="00300201">
              <w:rPr>
                <w:sz w:val="20"/>
              </w:rPr>
              <w:t>7,900</w:t>
            </w:r>
          </w:p>
        </w:tc>
      </w:tr>
      <w:tr w:rsidR="00630357" w:rsidRPr="00630357" w14:paraId="0E8A1450" w14:textId="77777777" w:rsidTr="007F49D6">
        <w:tc>
          <w:tcPr>
            <w:tcW w:w="1710" w:type="dxa"/>
          </w:tcPr>
          <w:p w14:paraId="5C5BC056" w14:textId="77777777" w:rsidR="00630357" w:rsidRPr="00630357" w:rsidRDefault="00630357" w:rsidP="00630357">
            <w:pPr>
              <w:spacing w:line="240" w:lineRule="auto"/>
              <w:rPr>
                <w:rFonts w:ascii="Times New Roman" w:hAnsi="Times New Roman" w:cs="Times New Roman"/>
                <w:b/>
                <w:bCs/>
                <w:color w:val="000000" w:themeColor="text1"/>
                <w:sz w:val="20"/>
                <w:szCs w:val="20"/>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0357">
              <w:rPr>
                <w:rFonts w:ascii="Times New Roman" w:hAnsi="Times New Roman" w:cs="Times New Roman"/>
                <w:b/>
                <w:bCs/>
                <w:sz w:val="20"/>
                <w:szCs w:val="20"/>
              </w:rPr>
              <w:t>Total</w:t>
            </w:r>
          </w:p>
        </w:tc>
        <w:tc>
          <w:tcPr>
            <w:tcW w:w="1080" w:type="dxa"/>
          </w:tcPr>
          <w:p w14:paraId="46EE83D3"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70" w:type="dxa"/>
          </w:tcPr>
          <w:p w14:paraId="474414A9"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19D97D8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70" w:type="dxa"/>
            <w:vAlign w:val="bottom"/>
          </w:tcPr>
          <w:p w14:paraId="47B14742" w14:textId="77777777" w:rsidR="00630357" w:rsidRPr="00630357" w:rsidRDefault="00630357" w:rsidP="00630357">
            <w:pPr>
              <w:spacing w:line="240" w:lineRule="auto"/>
              <w:rPr>
                <w:rFonts w:ascii="Times New Roman" w:hAnsi="Times New Roman" w:cs="Times New Roman"/>
                <w:sz w:val="20"/>
                <w:szCs w:val="20"/>
              </w:rPr>
            </w:pPr>
          </w:p>
        </w:tc>
        <w:tc>
          <w:tcPr>
            <w:tcW w:w="1170" w:type="dxa"/>
            <w:tcBorders>
              <w:top w:val="single" w:sz="4" w:space="0" w:color="auto"/>
            </w:tcBorders>
            <w:vAlign w:val="bottom"/>
          </w:tcPr>
          <w:p w14:paraId="7707970D" w14:textId="77777777" w:rsidR="00630357" w:rsidRPr="00630357" w:rsidRDefault="00630357" w:rsidP="00630357">
            <w:pPr>
              <w:pStyle w:val="acctfourfigures"/>
              <w:tabs>
                <w:tab w:val="clear" w:pos="765"/>
                <w:tab w:val="decimal" w:pos="911"/>
              </w:tabs>
              <w:spacing w:line="240" w:lineRule="auto"/>
              <w:ind w:right="11"/>
              <w:rPr>
                <w:b/>
                <w:bCs/>
                <w:sz w:val="20"/>
              </w:rPr>
            </w:pPr>
            <w:r>
              <w:rPr>
                <w:b/>
                <w:bCs/>
                <w:sz w:val="20"/>
              </w:rPr>
              <w:t>7,900</w:t>
            </w:r>
          </w:p>
        </w:tc>
        <w:tc>
          <w:tcPr>
            <w:tcW w:w="236" w:type="dxa"/>
          </w:tcPr>
          <w:p w14:paraId="793AB306" w14:textId="77777777" w:rsidR="00630357" w:rsidRPr="00630357" w:rsidRDefault="00630357" w:rsidP="00630357">
            <w:pPr>
              <w:spacing w:line="240" w:lineRule="auto"/>
              <w:rPr>
                <w:rFonts w:ascii="Times New Roman" w:hAnsi="Times New Roman" w:cs="Times New Roman"/>
                <w:b/>
                <w:bCs/>
                <w:sz w:val="20"/>
                <w:szCs w:val="20"/>
              </w:rPr>
            </w:pPr>
          </w:p>
        </w:tc>
        <w:tc>
          <w:tcPr>
            <w:tcW w:w="844" w:type="dxa"/>
            <w:vAlign w:val="bottom"/>
          </w:tcPr>
          <w:p w14:paraId="5BF2DD32" w14:textId="77777777" w:rsidR="00630357" w:rsidRPr="00630357" w:rsidRDefault="00630357" w:rsidP="00630357">
            <w:pPr>
              <w:pStyle w:val="acctfourfigures"/>
              <w:tabs>
                <w:tab w:val="clear" w:pos="765"/>
                <w:tab w:val="decimal" w:pos="821"/>
              </w:tabs>
              <w:spacing w:line="240" w:lineRule="auto"/>
              <w:ind w:right="11"/>
              <w:rPr>
                <w:b/>
                <w:bCs/>
                <w:sz w:val="20"/>
              </w:rPr>
            </w:pPr>
          </w:p>
        </w:tc>
        <w:tc>
          <w:tcPr>
            <w:tcW w:w="270" w:type="dxa"/>
            <w:vAlign w:val="bottom"/>
          </w:tcPr>
          <w:p w14:paraId="0F1CB649" w14:textId="77777777" w:rsidR="00630357" w:rsidRPr="00630357" w:rsidRDefault="00630357" w:rsidP="00630357">
            <w:pPr>
              <w:spacing w:line="240" w:lineRule="auto"/>
              <w:rPr>
                <w:rFonts w:ascii="Times New Roman" w:hAnsi="Times New Roman" w:cs="Times New Roman"/>
                <w:b/>
                <w:bCs/>
                <w:sz w:val="20"/>
                <w:szCs w:val="20"/>
              </w:rPr>
            </w:pPr>
          </w:p>
        </w:tc>
        <w:tc>
          <w:tcPr>
            <w:tcW w:w="900" w:type="dxa"/>
            <w:vAlign w:val="bottom"/>
          </w:tcPr>
          <w:p w14:paraId="5B89D04E" w14:textId="77777777" w:rsidR="00630357" w:rsidRPr="00630357" w:rsidRDefault="00630357" w:rsidP="00630357">
            <w:pPr>
              <w:pStyle w:val="acctfourfigures"/>
              <w:tabs>
                <w:tab w:val="clear" w:pos="765"/>
                <w:tab w:val="decimal" w:pos="752"/>
              </w:tabs>
              <w:spacing w:line="240" w:lineRule="auto"/>
              <w:ind w:right="11"/>
              <w:rPr>
                <w:b/>
                <w:bCs/>
                <w:sz w:val="20"/>
              </w:rPr>
            </w:pPr>
          </w:p>
        </w:tc>
        <w:tc>
          <w:tcPr>
            <w:tcW w:w="270" w:type="dxa"/>
            <w:vAlign w:val="bottom"/>
          </w:tcPr>
          <w:p w14:paraId="51092C9B" w14:textId="77777777" w:rsidR="00630357" w:rsidRPr="00630357" w:rsidRDefault="00630357" w:rsidP="00630357">
            <w:pPr>
              <w:spacing w:line="240" w:lineRule="auto"/>
              <w:rPr>
                <w:rFonts w:ascii="Times New Roman" w:hAnsi="Times New Roman" w:cs="Times New Roman"/>
                <w:b/>
                <w:bCs/>
                <w:sz w:val="20"/>
                <w:szCs w:val="20"/>
              </w:rPr>
            </w:pPr>
          </w:p>
        </w:tc>
        <w:tc>
          <w:tcPr>
            <w:tcW w:w="1170" w:type="dxa"/>
            <w:tcBorders>
              <w:top w:val="single" w:sz="4" w:space="0" w:color="auto"/>
            </w:tcBorders>
            <w:vAlign w:val="bottom"/>
          </w:tcPr>
          <w:p w14:paraId="68012234" w14:textId="444E8950" w:rsidR="00630357" w:rsidRPr="00630357" w:rsidRDefault="00300201" w:rsidP="00630357">
            <w:pPr>
              <w:pStyle w:val="acctfourfigures"/>
              <w:tabs>
                <w:tab w:val="clear" w:pos="765"/>
                <w:tab w:val="decimal" w:pos="970"/>
              </w:tabs>
              <w:spacing w:line="240" w:lineRule="auto"/>
              <w:ind w:right="11"/>
              <w:rPr>
                <w:b/>
                <w:bCs/>
                <w:sz w:val="20"/>
              </w:rPr>
            </w:pPr>
            <w:r w:rsidRPr="00300201">
              <w:rPr>
                <w:b/>
                <w:bCs/>
                <w:sz w:val="20"/>
              </w:rPr>
              <w:t>7,900</w:t>
            </w:r>
          </w:p>
        </w:tc>
      </w:tr>
      <w:tr w:rsidR="00630357" w:rsidRPr="00630357" w14:paraId="59DB6F48" w14:textId="77777777" w:rsidTr="007F49D6">
        <w:tc>
          <w:tcPr>
            <w:tcW w:w="1710" w:type="dxa"/>
          </w:tcPr>
          <w:p w14:paraId="6239F85C" w14:textId="77777777" w:rsidR="00630357" w:rsidRPr="00630357" w:rsidRDefault="00630357" w:rsidP="007F49D6">
            <w:pPr>
              <w:tabs>
                <w:tab w:val="clear" w:pos="1644"/>
                <w:tab w:val="left" w:pos="1694"/>
              </w:tabs>
              <w:spacing w:line="240" w:lineRule="auto"/>
              <w:ind w:left="610" w:right="-110" w:hanging="610"/>
              <w:rPr>
                <w:rFonts w:ascii="Times New Roman" w:hAnsi="Times New Roman" w:cs="Times New Roman"/>
                <w:i/>
                <w:iCs/>
                <w:color w:val="0000FF"/>
                <w:sz w:val="20"/>
                <w:szCs w:val="20"/>
                <w:highlight w:val="lightGray"/>
              </w:rPr>
            </w:pPr>
            <w:r w:rsidRPr="00630357">
              <w:rPr>
                <w:rFonts w:ascii="Times New Roman" w:hAnsi="Times New Roman" w:cs="Times New Roman"/>
                <w:i/>
                <w:iCs/>
                <w:sz w:val="20"/>
                <w:szCs w:val="20"/>
              </w:rPr>
              <w:t xml:space="preserve">Less </w:t>
            </w:r>
            <w:r w:rsidRPr="00630357">
              <w:rPr>
                <w:rFonts w:ascii="Times New Roman" w:hAnsi="Times New Roman" w:cs="Times New Roman"/>
                <w:sz w:val="20"/>
                <w:szCs w:val="20"/>
              </w:rPr>
              <w:t xml:space="preserve">allowance for expected </w:t>
            </w:r>
            <w:r w:rsidR="00DF7697">
              <w:rPr>
                <w:rFonts w:ascii="Times New Roman" w:hAnsi="Times New Roman" w:cs="Times New Roman"/>
                <w:sz w:val="20"/>
                <w:szCs w:val="20"/>
              </w:rPr>
              <w:br/>
            </w:r>
            <w:r w:rsidRPr="00630357">
              <w:rPr>
                <w:rFonts w:ascii="Times New Roman" w:hAnsi="Times New Roman" w:cs="Times New Roman"/>
                <w:sz w:val="20"/>
                <w:szCs w:val="20"/>
              </w:rPr>
              <w:t>credit loss</w:t>
            </w:r>
          </w:p>
        </w:tc>
        <w:tc>
          <w:tcPr>
            <w:tcW w:w="1080" w:type="dxa"/>
          </w:tcPr>
          <w:p w14:paraId="64F9BD35"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70" w:type="dxa"/>
          </w:tcPr>
          <w:p w14:paraId="5BDC87A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364CCCA3"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70" w:type="dxa"/>
            <w:vAlign w:val="bottom"/>
          </w:tcPr>
          <w:p w14:paraId="3B53612E" w14:textId="77777777" w:rsidR="00630357" w:rsidRPr="00630357" w:rsidRDefault="00630357" w:rsidP="00630357">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8C404FF" w14:textId="77777777" w:rsidR="00630357" w:rsidRPr="00630357" w:rsidRDefault="00630357" w:rsidP="00630357">
            <w:pPr>
              <w:pStyle w:val="acctfourfigures"/>
              <w:tabs>
                <w:tab w:val="clear" w:pos="765"/>
                <w:tab w:val="decimal" w:pos="911"/>
              </w:tabs>
              <w:spacing w:line="240" w:lineRule="auto"/>
              <w:ind w:right="11"/>
              <w:rPr>
                <w:sz w:val="20"/>
              </w:rPr>
            </w:pPr>
            <w:r w:rsidRPr="00630357">
              <w:rPr>
                <w:sz w:val="20"/>
              </w:rPr>
              <w:t>-</w:t>
            </w:r>
          </w:p>
        </w:tc>
        <w:tc>
          <w:tcPr>
            <w:tcW w:w="236" w:type="dxa"/>
          </w:tcPr>
          <w:p w14:paraId="63005199" w14:textId="77777777" w:rsidR="00630357" w:rsidRPr="00630357" w:rsidRDefault="00630357" w:rsidP="00630357">
            <w:pPr>
              <w:spacing w:line="240" w:lineRule="auto"/>
              <w:rPr>
                <w:rFonts w:ascii="Times New Roman" w:hAnsi="Times New Roman" w:cs="Times New Roman"/>
                <w:sz w:val="20"/>
                <w:szCs w:val="20"/>
              </w:rPr>
            </w:pPr>
          </w:p>
        </w:tc>
        <w:tc>
          <w:tcPr>
            <w:tcW w:w="844" w:type="dxa"/>
            <w:vAlign w:val="bottom"/>
          </w:tcPr>
          <w:p w14:paraId="1E4745CF" w14:textId="77777777" w:rsidR="00630357" w:rsidRPr="00630357" w:rsidRDefault="00630357" w:rsidP="00630357">
            <w:pPr>
              <w:pStyle w:val="acctfourfigures"/>
              <w:tabs>
                <w:tab w:val="clear" w:pos="765"/>
                <w:tab w:val="decimal" w:pos="821"/>
              </w:tabs>
              <w:spacing w:line="240" w:lineRule="auto"/>
              <w:ind w:right="11"/>
              <w:rPr>
                <w:sz w:val="20"/>
              </w:rPr>
            </w:pPr>
          </w:p>
        </w:tc>
        <w:tc>
          <w:tcPr>
            <w:tcW w:w="270" w:type="dxa"/>
            <w:vAlign w:val="bottom"/>
          </w:tcPr>
          <w:p w14:paraId="2F4DC6E7" w14:textId="77777777" w:rsidR="00630357" w:rsidRPr="00630357" w:rsidRDefault="00630357" w:rsidP="00630357">
            <w:pPr>
              <w:spacing w:line="240" w:lineRule="auto"/>
              <w:rPr>
                <w:rFonts w:ascii="Times New Roman" w:hAnsi="Times New Roman" w:cs="Times New Roman"/>
                <w:sz w:val="20"/>
                <w:szCs w:val="20"/>
              </w:rPr>
            </w:pPr>
          </w:p>
        </w:tc>
        <w:tc>
          <w:tcPr>
            <w:tcW w:w="900" w:type="dxa"/>
            <w:vAlign w:val="bottom"/>
          </w:tcPr>
          <w:p w14:paraId="55D4684E" w14:textId="77777777" w:rsidR="00630357" w:rsidRPr="00630357" w:rsidRDefault="00630357" w:rsidP="00630357">
            <w:pPr>
              <w:tabs>
                <w:tab w:val="decimal" w:pos="808"/>
              </w:tabs>
              <w:spacing w:line="240" w:lineRule="auto"/>
              <w:ind w:left="-95" w:right="-120"/>
              <w:rPr>
                <w:rFonts w:ascii="Times New Roman" w:hAnsi="Times New Roman" w:cs="Times New Roman"/>
                <w:sz w:val="20"/>
                <w:szCs w:val="20"/>
              </w:rPr>
            </w:pPr>
          </w:p>
        </w:tc>
        <w:tc>
          <w:tcPr>
            <w:tcW w:w="270" w:type="dxa"/>
            <w:vAlign w:val="bottom"/>
          </w:tcPr>
          <w:p w14:paraId="50B250C0" w14:textId="77777777" w:rsidR="00630357" w:rsidRPr="00630357" w:rsidRDefault="00630357" w:rsidP="00630357">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63D0BC7A" w14:textId="5444631D" w:rsidR="00630357" w:rsidRPr="00630357" w:rsidRDefault="00300201" w:rsidP="00630357">
            <w:pPr>
              <w:pStyle w:val="acctfourfigures"/>
              <w:tabs>
                <w:tab w:val="clear" w:pos="765"/>
                <w:tab w:val="decimal" w:pos="970"/>
              </w:tabs>
              <w:spacing w:line="240" w:lineRule="auto"/>
              <w:ind w:right="11"/>
              <w:rPr>
                <w:sz w:val="20"/>
              </w:rPr>
            </w:pPr>
            <w:r w:rsidRPr="00300201">
              <w:rPr>
                <w:sz w:val="20"/>
              </w:rPr>
              <w:t>-</w:t>
            </w:r>
          </w:p>
        </w:tc>
      </w:tr>
      <w:tr w:rsidR="00630357" w:rsidRPr="00630357" w14:paraId="14E9F2AA" w14:textId="77777777" w:rsidTr="007F49D6">
        <w:tc>
          <w:tcPr>
            <w:tcW w:w="1710" w:type="dxa"/>
          </w:tcPr>
          <w:p w14:paraId="52490AA0" w14:textId="77777777" w:rsidR="00630357" w:rsidRPr="00630357" w:rsidRDefault="00630357" w:rsidP="00630357">
            <w:pPr>
              <w:spacing w:line="240" w:lineRule="auto"/>
              <w:rPr>
                <w:rFonts w:ascii="Times New Roman" w:hAnsi="Times New Roman" w:cs="Times New Roman"/>
                <w:b/>
                <w:bCs/>
                <w:sz w:val="20"/>
                <w:szCs w:val="20"/>
              </w:rPr>
            </w:pPr>
            <w:r w:rsidRPr="00630357">
              <w:rPr>
                <w:rFonts w:ascii="Times New Roman" w:hAnsi="Times New Roman" w:cs="Times New Roman"/>
                <w:b/>
                <w:bCs/>
                <w:sz w:val="20"/>
                <w:szCs w:val="20"/>
              </w:rPr>
              <w:t>Net</w:t>
            </w:r>
          </w:p>
        </w:tc>
        <w:tc>
          <w:tcPr>
            <w:tcW w:w="1080" w:type="dxa"/>
          </w:tcPr>
          <w:p w14:paraId="5729846D"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70" w:type="dxa"/>
          </w:tcPr>
          <w:p w14:paraId="6ECA1D71"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5AD85BB4"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270" w:type="dxa"/>
            <w:vAlign w:val="bottom"/>
          </w:tcPr>
          <w:p w14:paraId="3942F8B5" w14:textId="77777777" w:rsidR="00630357" w:rsidRPr="00630357" w:rsidRDefault="00630357" w:rsidP="00630357">
            <w:pPr>
              <w:spacing w:line="240" w:lineRule="auto"/>
              <w:ind w:left="55"/>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594C1C4E" w14:textId="77777777" w:rsidR="00630357" w:rsidRPr="00630357" w:rsidRDefault="00630357" w:rsidP="00630357">
            <w:pPr>
              <w:pStyle w:val="acctfourfigures"/>
              <w:tabs>
                <w:tab w:val="clear" w:pos="765"/>
                <w:tab w:val="decimal" w:pos="911"/>
              </w:tabs>
              <w:spacing w:line="240" w:lineRule="auto"/>
              <w:ind w:right="11"/>
              <w:rPr>
                <w:b/>
                <w:bCs/>
                <w:sz w:val="20"/>
              </w:rPr>
            </w:pPr>
            <w:r>
              <w:rPr>
                <w:b/>
                <w:bCs/>
                <w:sz w:val="20"/>
              </w:rPr>
              <w:t>7,900</w:t>
            </w:r>
          </w:p>
        </w:tc>
        <w:tc>
          <w:tcPr>
            <w:tcW w:w="236" w:type="dxa"/>
          </w:tcPr>
          <w:p w14:paraId="57E6D365" w14:textId="77777777" w:rsidR="00630357" w:rsidRPr="00630357" w:rsidRDefault="00630357" w:rsidP="00630357">
            <w:pPr>
              <w:spacing w:line="240" w:lineRule="auto"/>
              <w:rPr>
                <w:rFonts w:ascii="Times New Roman" w:hAnsi="Times New Roman" w:cs="Times New Roman"/>
                <w:b/>
                <w:bCs/>
                <w:sz w:val="20"/>
                <w:szCs w:val="20"/>
              </w:rPr>
            </w:pPr>
          </w:p>
        </w:tc>
        <w:tc>
          <w:tcPr>
            <w:tcW w:w="844" w:type="dxa"/>
            <w:vAlign w:val="bottom"/>
          </w:tcPr>
          <w:p w14:paraId="4D48BB95" w14:textId="77777777" w:rsidR="00630357" w:rsidRPr="00630357" w:rsidRDefault="00630357" w:rsidP="00630357">
            <w:pPr>
              <w:pStyle w:val="acctfourfigures"/>
              <w:tabs>
                <w:tab w:val="clear" w:pos="765"/>
                <w:tab w:val="decimal" w:pos="821"/>
              </w:tabs>
              <w:spacing w:line="240" w:lineRule="auto"/>
              <w:ind w:right="11"/>
              <w:rPr>
                <w:b/>
                <w:bCs/>
                <w:sz w:val="20"/>
              </w:rPr>
            </w:pPr>
          </w:p>
        </w:tc>
        <w:tc>
          <w:tcPr>
            <w:tcW w:w="270" w:type="dxa"/>
            <w:vAlign w:val="bottom"/>
          </w:tcPr>
          <w:p w14:paraId="7A512090" w14:textId="77777777" w:rsidR="00630357" w:rsidRPr="00630357" w:rsidRDefault="00630357" w:rsidP="00630357">
            <w:pPr>
              <w:spacing w:line="240" w:lineRule="auto"/>
              <w:rPr>
                <w:rFonts w:ascii="Times New Roman" w:hAnsi="Times New Roman" w:cs="Times New Roman"/>
                <w:b/>
                <w:bCs/>
                <w:sz w:val="20"/>
                <w:szCs w:val="20"/>
              </w:rPr>
            </w:pPr>
          </w:p>
        </w:tc>
        <w:tc>
          <w:tcPr>
            <w:tcW w:w="900" w:type="dxa"/>
            <w:vAlign w:val="bottom"/>
          </w:tcPr>
          <w:p w14:paraId="155B2190" w14:textId="77777777" w:rsidR="00630357" w:rsidRPr="00630357" w:rsidRDefault="00630357" w:rsidP="00630357">
            <w:pPr>
              <w:tabs>
                <w:tab w:val="decimal" w:pos="808"/>
              </w:tabs>
              <w:spacing w:line="240" w:lineRule="auto"/>
              <w:ind w:left="-95" w:right="-120"/>
              <w:rPr>
                <w:rFonts w:ascii="Times New Roman" w:hAnsi="Times New Roman" w:cs="Times New Roman"/>
                <w:b/>
                <w:bCs/>
                <w:sz w:val="20"/>
                <w:szCs w:val="20"/>
              </w:rPr>
            </w:pPr>
          </w:p>
        </w:tc>
        <w:tc>
          <w:tcPr>
            <w:tcW w:w="270" w:type="dxa"/>
            <w:vAlign w:val="bottom"/>
          </w:tcPr>
          <w:p w14:paraId="64233E7E" w14:textId="77777777" w:rsidR="00630357" w:rsidRPr="00630357" w:rsidRDefault="00630357" w:rsidP="00630357">
            <w:pPr>
              <w:spacing w:line="240" w:lineRule="auto"/>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372155EB" w14:textId="6871258D" w:rsidR="00630357" w:rsidRPr="00630357" w:rsidRDefault="00300201" w:rsidP="00630357">
            <w:pPr>
              <w:pStyle w:val="acctfourfigures"/>
              <w:tabs>
                <w:tab w:val="clear" w:pos="765"/>
                <w:tab w:val="decimal" w:pos="970"/>
              </w:tabs>
              <w:spacing w:line="240" w:lineRule="auto"/>
              <w:ind w:right="11"/>
              <w:rPr>
                <w:rFonts w:cs="Angsana New"/>
                <w:b/>
                <w:bCs/>
                <w:sz w:val="20"/>
                <w:lang w:val="en-US" w:bidi="th-TH"/>
              </w:rPr>
            </w:pPr>
            <w:r w:rsidRPr="00300201">
              <w:rPr>
                <w:rFonts w:cs="Angsana New"/>
                <w:b/>
                <w:bCs/>
                <w:sz w:val="20"/>
                <w:lang w:val="en-US" w:bidi="th-TH"/>
              </w:rPr>
              <w:t>7,900</w:t>
            </w:r>
          </w:p>
        </w:tc>
      </w:tr>
    </w:tbl>
    <w:p w14:paraId="54BF05F0" w14:textId="69850C44" w:rsidR="00A90605" w:rsidRDefault="00A90605"/>
    <w:tbl>
      <w:tblPr>
        <w:tblW w:w="9360" w:type="dxa"/>
        <w:tblInd w:w="450" w:type="dxa"/>
        <w:tblLayout w:type="fixed"/>
        <w:tblLook w:val="0000" w:firstRow="0" w:lastRow="0" w:firstColumn="0" w:lastColumn="0" w:noHBand="0" w:noVBand="0"/>
      </w:tblPr>
      <w:tblGrid>
        <w:gridCol w:w="3600"/>
        <w:gridCol w:w="1260"/>
        <w:gridCol w:w="270"/>
        <w:gridCol w:w="1260"/>
        <w:gridCol w:w="236"/>
        <w:gridCol w:w="1204"/>
        <w:gridCol w:w="270"/>
        <w:gridCol w:w="1260"/>
      </w:tblGrid>
      <w:tr w:rsidR="00D46E72" w14:paraId="23174C5B" w14:textId="77777777" w:rsidTr="005D39FA">
        <w:trPr>
          <w:trHeight w:val="80"/>
        </w:trPr>
        <w:tc>
          <w:tcPr>
            <w:tcW w:w="3600" w:type="dxa"/>
          </w:tcPr>
          <w:p w14:paraId="101D9056"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br w:type="page"/>
            </w:r>
          </w:p>
        </w:tc>
        <w:tc>
          <w:tcPr>
            <w:tcW w:w="1260" w:type="dxa"/>
          </w:tcPr>
          <w:p w14:paraId="5936F866"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2CE453FF" w14:textId="77777777" w:rsidR="00D46E72" w:rsidRPr="00075763"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E77298A"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36" w:type="dxa"/>
          </w:tcPr>
          <w:p w14:paraId="4C816D0C"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1C413E01" w14:textId="77777777" w:rsidR="00D46E72"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0DF45B46"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25E34AA"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D46E72" w14:paraId="0DA171F2" w14:textId="77777777" w:rsidTr="005D39FA">
        <w:trPr>
          <w:trHeight w:val="80"/>
        </w:trPr>
        <w:tc>
          <w:tcPr>
            <w:tcW w:w="3600" w:type="dxa"/>
          </w:tcPr>
          <w:p w14:paraId="4FD8F66E"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5172BCB7"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9BEA1C1" w14:textId="77777777" w:rsidR="00D46E72" w:rsidRPr="00075763"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61504AD1"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36" w:type="dxa"/>
          </w:tcPr>
          <w:p w14:paraId="60532EBB"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7234B0F8" w14:textId="77777777" w:rsidR="00D46E72"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6A760FA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E4379B8"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D46E72" w14:paraId="42668532" w14:textId="77777777" w:rsidTr="005D39FA">
        <w:trPr>
          <w:trHeight w:val="80"/>
        </w:trPr>
        <w:tc>
          <w:tcPr>
            <w:tcW w:w="3600" w:type="dxa"/>
          </w:tcPr>
          <w:p w14:paraId="059D0C30"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74E9348C"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191D805" w14:textId="77777777" w:rsidR="00D46E72" w:rsidRPr="00075763"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31906B7"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36" w:type="dxa"/>
          </w:tcPr>
          <w:p w14:paraId="32237E96"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16BC0DBF" w14:textId="77777777" w:rsidR="00D46E72"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4768164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F2B7CFA"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D46E72" w14:paraId="39C988DA" w14:textId="77777777" w:rsidTr="005D39FA">
        <w:trPr>
          <w:trHeight w:val="80"/>
        </w:trPr>
        <w:tc>
          <w:tcPr>
            <w:tcW w:w="3600" w:type="dxa"/>
          </w:tcPr>
          <w:p w14:paraId="7210AB19"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0480D96B"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5E2190BF" w14:textId="77777777" w:rsidR="00D46E72" w:rsidRPr="00075763"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8BAD60A"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36" w:type="dxa"/>
          </w:tcPr>
          <w:p w14:paraId="42B211A1"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445B18B7" w14:textId="77777777" w:rsidR="00D46E72"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75D00C6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978C926"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D46E72" w14:paraId="0C3DB5F1" w14:textId="77777777" w:rsidTr="005D39FA">
        <w:trPr>
          <w:trHeight w:val="80"/>
        </w:trPr>
        <w:tc>
          <w:tcPr>
            <w:tcW w:w="3600" w:type="dxa"/>
          </w:tcPr>
          <w:p w14:paraId="0393E911"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5C60EACB"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0D1C61BD" w14:textId="77777777" w:rsidR="00D46E72" w:rsidRPr="00075763"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4DE4A08" w14:textId="77777777" w:rsidR="00D46E72" w:rsidRPr="0057490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36" w:type="dxa"/>
          </w:tcPr>
          <w:p w14:paraId="2ECADB7D"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3753284C" w14:textId="77777777" w:rsidR="00D46E72" w:rsidRPr="00745DBD"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D46E72" w14:paraId="610F5A08" w14:textId="77777777" w:rsidTr="005D39FA">
        <w:trPr>
          <w:trHeight w:val="80"/>
        </w:trPr>
        <w:tc>
          <w:tcPr>
            <w:tcW w:w="3600" w:type="dxa"/>
          </w:tcPr>
          <w:p w14:paraId="36799938" w14:textId="292B9E6C" w:rsidR="00D46E72" w:rsidRPr="00D46E72" w:rsidRDefault="00D46E72"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i/>
                <w:iCs/>
                <w:szCs w:val="20"/>
                <w:lang w:val="en-GB" w:bidi="ar-SA"/>
              </w:rPr>
            </w:pPr>
            <w:r w:rsidRPr="00610F60">
              <w:rPr>
                <w:rFonts w:cs="Times New Roman"/>
                <w:b/>
                <w:bCs/>
                <w:i/>
                <w:iCs/>
                <w:szCs w:val="20"/>
                <w:lang w:val="en-GB" w:bidi="ar-SA"/>
              </w:rPr>
              <w:t>Other current payables</w:t>
            </w:r>
          </w:p>
        </w:tc>
        <w:tc>
          <w:tcPr>
            <w:tcW w:w="1260" w:type="dxa"/>
          </w:tcPr>
          <w:p w14:paraId="71F7DBCC" w14:textId="77777777" w:rsidR="00D46E72" w:rsidRPr="00DF5D4A"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F5D4A">
              <w:rPr>
                <w:rFonts w:ascii="Times New Roman" w:hAnsi="Times New Roman" w:cs="Times New Roman"/>
                <w:b/>
                <w:spacing w:val="-4"/>
                <w:sz w:val="22"/>
                <w:szCs w:val="20"/>
                <w:lang w:val="en-GB" w:bidi="ar-SA"/>
              </w:rPr>
              <w:t>statements</w:t>
            </w:r>
          </w:p>
        </w:tc>
        <w:tc>
          <w:tcPr>
            <w:tcW w:w="270" w:type="dxa"/>
          </w:tcPr>
          <w:p w14:paraId="4CB814E0" w14:textId="77777777" w:rsidR="00D46E72" w:rsidRPr="00075763"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D05A147" w14:textId="77777777" w:rsidR="00D46E72" w:rsidRPr="00333A39"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36" w:type="dxa"/>
          </w:tcPr>
          <w:p w14:paraId="6C08FAB4"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2F86CA65" w14:textId="77777777" w:rsidR="00D46E72" w:rsidRPr="00745DBD"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D46E72" w14:paraId="09145090" w14:textId="77777777" w:rsidTr="005D39FA">
        <w:trPr>
          <w:trHeight w:val="80"/>
        </w:trPr>
        <w:tc>
          <w:tcPr>
            <w:tcW w:w="3600" w:type="dxa"/>
          </w:tcPr>
          <w:p w14:paraId="24FDE0D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3AA75C3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4189881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436B99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527AAA86"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46ECBA42"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02B25F2E"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FFA1C1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D46E72" w14:paraId="4F6E618E" w14:textId="77777777" w:rsidTr="005D39FA">
        <w:trPr>
          <w:trHeight w:val="80"/>
        </w:trPr>
        <w:tc>
          <w:tcPr>
            <w:tcW w:w="3600" w:type="dxa"/>
          </w:tcPr>
          <w:p w14:paraId="6B636340"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5EE37E44"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586FE5D2"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57D09170"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36" w:type="dxa"/>
          </w:tcPr>
          <w:p w14:paraId="776861F5"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7A82DFE6"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09D469FA"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34F25331"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D46E72" w14:paraId="603A5EEE" w14:textId="77777777" w:rsidTr="005D39FA">
        <w:trPr>
          <w:trHeight w:val="80"/>
        </w:trPr>
        <w:tc>
          <w:tcPr>
            <w:tcW w:w="3600" w:type="dxa"/>
          </w:tcPr>
          <w:p w14:paraId="58A16DDC" w14:textId="77777777" w:rsidR="00D46E72" w:rsidRDefault="00D46E72"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40072A1" w14:textId="77777777" w:rsidR="00D46E72" w:rsidRDefault="00D46E72"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D46E72" w14:paraId="097842A5" w14:textId="77777777" w:rsidTr="005D39FA">
        <w:trPr>
          <w:trHeight w:val="80"/>
        </w:trPr>
        <w:tc>
          <w:tcPr>
            <w:tcW w:w="3600" w:type="dxa"/>
          </w:tcPr>
          <w:p w14:paraId="3A58C580" w14:textId="77777777" w:rsidR="00D46E72" w:rsidRDefault="00D46E72"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7A9D8EB2" w14:textId="77777777" w:rsidR="00D46E72" w:rsidRPr="00D675DD" w:rsidRDefault="00D46E72"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9E6527" w14:paraId="0D0B5FCC" w14:textId="77777777" w:rsidTr="005D39FA">
        <w:trPr>
          <w:trHeight w:val="80"/>
        </w:trPr>
        <w:tc>
          <w:tcPr>
            <w:tcW w:w="3600" w:type="dxa"/>
          </w:tcPr>
          <w:p w14:paraId="65A170B5" w14:textId="40F7A43E"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t>Joint venture</w:t>
            </w:r>
          </w:p>
        </w:tc>
        <w:tc>
          <w:tcPr>
            <w:tcW w:w="1260" w:type="dxa"/>
          </w:tcPr>
          <w:p w14:paraId="7D6DB581" w14:textId="75A81F0C"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9E6527">
              <w:rPr>
                <w:rFonts w:cs="Times New Roman"/>
              </w:rPr>
              <w:t>720</w:t>
            </w:r>
          </w:p>
        </w:tc>
        <w:tc>
          <w:tcPr>
            <w:tcW w:w="270" w:type="dxa"/>
          </w:tcPr>
          <w:p w14:paraId="74D90953" w14:textId="77777777"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4547B1E8" w14:textId="5051E299" w:rsidR="009E6527" w:rsidRPr="00D675DD"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480</w:t>
            </w:r>
          </w:p>
        </w:tc>
        <w:tc>
          <w:tcPr>
            <w:tcW w:w="236" w:type="dxa"/>
          </w:tcPr>
          <w:p w14:paraId="6A80FBC1" w14:textId="77777777"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7146F938" w14:textId="2FBFFC0B" w:rsidR="009E6527" w:rsidRPr="00A50B53"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sidRPr="001541EA">
              <w:t>720</w:t>
            </w:r>
          </w:p>
        </w:tc>
        <w:tc>
          <w:tcPr>
            <w:tcW w:w="270" w:type="dxa"/>
          </w:tcPr>
          <w:p w14:paraId="4AD3DEF1" w14:textId="77777777"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3D1C984C" w14:textId="5CAFE071" w:rsidR="009E6527" w:rsidRPr="00D675DD"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480</w:t>
            </w:r>
          </w:p>
        </w:tc>
      </w:tr>
      <w:tr w:rsidR="009E6527" w14:paraId="4A5A7521" w14:textId="77777777" w:rsidTr="005D39FA">
        <w:trPr>
          <w:trHeight w:val="80"/>
        </w:trPr>
        <w:tc>
          <w:tcPr>
            <w:tcW w:w="3600" w:type="dxa"/>
          </w:tcPr>
          <w:p w14:paraId="6DC3B231" w14:textId="6242309B"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t>K</w:t>
            </w:r>
            <w:r w:rsidRPr="001C33AF">
              <w:t>ey management personnel</w:t>
            </w:r>
          </w:p>
        </w:tc>
        <w:tc>
          <w:tcPr>
            <w:tcW w:w="1260" w:type="dxa"/>
          </w:tcPr>
          <w:p w14:paraId="0797F44C" w14:textId="61C66228"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9E6527">
              <w:rPr>
                <w:rFonts w:cs="Times New Roman"/>
              </w:rPr>
              <w:t>6,560</w:t>
            </w:r>
          </w:p>
        </w:tc>
        <w:tc>
          <w:tcPr>
            <w:tcW w:w="270" w:type="dxa"/>
          </w:tcPr>
          <w:p w14:paraId="6B83B53D" w14:textId="77777777"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36CCD6C1" w14:textId="286796A1" w:rsidR="009E6527"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2,698</w:t>
            </w:r>
          </w:p>
        </w:tc>
        <w:tc>
          <w:tcPr>
            <w:tcW w:w="236" w:type="dxa"/>
          </w:tcPr>
          <w:p w14:paraId="6B576BAC" w14:textId="77777777"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13CAA338" w14:textId="7334FA39" w:rsidR="009E6527" w:rsidRPr="00A50B53"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sidRPr="001541EA">
              <w:t>6,560</w:t>
            </w:r>
          </w:p>
        </w:tc>
        <w:tc>
          <w:tcPr>
            <w:tcW w:w="270" w:type="dxa"/>
          </w:tcPr>
          <w:p w14:paraId="5FE44706" w14:textId="77777777" w:rsidR="009E6527" w:rsidRPr="002937E8"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5385AD69" w14:textId="100213D9" w:rsidR="009E6527" w:rsidRDefault="009E6527" w:rsidP="009E65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2,698</w:t>
            </w:r>
          </w:p>
        </w:tc>
      </w:tr>
      <w:tr w:rsidR="00D46E72" w14:paraId="64E86357" w14:textId="77777777" w:rsidTr="005D39FA">
        <w:trPr>
          <w:trHeight w:val="80"/>
        </w:trPr>
        <w:tc>
          <w:tcPr>
            <w:tcW w:w="3600" w:type="dxa"/>
          </w:tcPr>
          <w:p w14:paraId="0866D3D4" w14:textId="794F966B" w:rsidR="00D46E72" w:rsidRPr="002937E8" w:rsidRDefault="00D46E72"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D38D1">
              <w:rPr>
                <w:b/>
                <w:bCs/>
              </w:rPr>
              <w:t>Total</w:t>
            </w:r>
          </w:p>
        </w:tc>
        <w:tc>
          <w:tcPr>
            <w:tcW w:w="1260" w:type="dxa"/>
            <w:tcBorders>
              <w:top w:val="single" w:sz="4" w:space="0" w:color="auto"/>
              <w:bottom w:val="double" w:sz="4" w:space="0" w:color="auto"/>
            </w:tcBorders>
          </w:tcPr>
          <w:p w14:paraId="6BD920C3" w14:textId="74B80955" w:rsidR="00D46E72" w:rsidRPr="00B25FE7" w:rsidRDefault="009E6527"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9E6527">
              <w:rPr>
                <w:rFonts w:cs="Times New Roman"/>
                <w:b/>
                <w:bCs/>
              </w:rPr>
              <w:t>7,280</w:t>
            </w:r>
          </w:p>
        </w:tc>
        <w:tc>
          <w:tcPr>
            <w:tcW w:w="270" w:type="dxa"/>
          </w:tcPr>
          <w:p w14:paraId="03CAD440" w14:textId="77777777" w:rsidR="00D46E72" w:rsidRPr="00B25FE7" w:rsidRDefault="00D46E72"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173D5506" w14:textId="0EF1D0EC" w:rsidR="00D46E72" w:rsidRPr="00B25FE7" w:rsidRDefault="00D46E72"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3,178</w:t>
            </w:r>
          </w:p>
        </w:tc>
        <w:tc>
          <w:tcPr>
            <w:tcW w:w="236" w:type="dxa"/>
          </w:tcPr>
          <w:p w14:paraId="26F37C61" w14:textId="77777777" w:rsidR="00D46E72" w:rsidRPr="00B25FE7" w:rsidRDefault="00D46E72"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65F76DBA" w14:textId="5709255E" w:rsidR="00D46E72" w:rsidRPr="00B25FE7" w:rsidRDefault="009E6527"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sidRPr="009E6527">
              <w:rPr>
                <w:rFonts w:cs="Times New Roman"/>
                <w:b/>
                <w:bCs/>
              </w:rPr>
              <w:t>7,280</w:t>
            </w:r>
          </w:p>
        </w:tc>
        <w:tc>
          <w:tcPr>
            <w:tcW w:w="270" w:type="dxa"/>
          </w:tcPr>
          <w:p w14:paraId="60396644" w14:textId="77777777" w:rsidR="00D46E72" w:rsidRPr="00B25FE7" w:rsidRDefault="00D46E72"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1515158C" w14:textId="4DB4B513" w:rsidR="00D46E72" w:rsidRPr="00B25FE7" w:rsidRDefault="00D46E72" w:rsidP="00D46E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3,178</w:t>
            </w:r>
          </w:p>
        </w:tc>
      </w:tr>
    </w:tbl>
    <w:p w14:paraId="2D5A5491" w14:textId="77777777" w:rsidR="00C70FD3" w:rsidRDefault="00C7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F045E8F" w14:textId="77777777" w:rsidR="00F5529C" w:rsidRDefault="00F5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D6AFB24" w14:textId="7CC65052"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lastRenderedPageBreak/>
        <w:t>Deferred income from related part</w:t>
      </w:r>
      <w:r w:rsidR="00227E55">
        <w:rPr>
          <w:rFonts w:ascii="Times New Roman" w:hAnsi="Times New Roman"/>
          <w:b/>
          <w:bCs/>
          <w:i/>
          <w:iCs/>
          <w:sz w:val="22"/>
          <w:szCs w:val="22"/>
        </w:rPr>
        <w:t>y</w:t>
      </w:r>
    </w:p>
    <w:p w14:paraId="0C318453" w14:textId="77777777" w:rsidR="00893B80" w:rsidRPr="00623629" w:rsidRDefault="00893B80" w:rsidP="00893B80">
      <w:pPr>
        <w:ind w:left="360" w:firstLine="180"/>
        <w:jc w:val="both"/>
        <w:rPr>
          <w:rFonts w:ascii="Times New Roman" w:hAnsi="Times New Roman" w:cs="Times New Roman"/>
          <w:b/>
          <w:bCs/>
          <w:sz w:val="22"/>
          <w:szCs w:val="22"/>
        </w:rPr>
      </w:pPr>
    </w:p>
    <w:p w14:paraId="62AE1B86" w14:textId="77777777"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14:paraId="4C62C66F" w14:textId="1687EA63" w:rsidR="005909EA" w:rsidRDefault="005909EA" w:rsidP="005909EA">
      <w:pPr>
        <w:ind w:left="54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0"/>
        <w:gridCol w:w="236"/>
        <w:gridCol w:w="1204"/>
        <w:gridCol w:w="270"/>
        <w:gridCol w:w="1260"/>
      </w:tblGrid>
      <w:tr w:rsidR="00F5529C" w14:paraId="15C73A7E" w14:textId="77777777" w:rsidTr="005D39FA">
        <w:trPr>
          <w:trHeight w:val="80"/>
        </w:trPr>
        <w:tc>
          <w:tcPr>
            <w:tcW w:w="3600" w:type="dxa"/>
          </w:tcPr>
          <w:p w14:paraId="38B05300"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br w:type="page"/>
            </w:r>
          </w:p>
        </w:tc>
        <w:tc>
          <w:tcPr>
            <w:tcW w:w="1260" w:type="dxa"/>
          </w:tcPr>
          <w:p w14:paraId="5F6D0795"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74C8BE23" w14:textId="77777777" w:rsidR="00F5529C" w:rsidRPr="00075763"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4332AD7"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36" w:type="dxa"/>
          </w:tcPr>
          <w:p w14:paraId="49FF6A1F"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6697164E" w14:textId="77777777" w:rsidR="00F5529C"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4D3F8F84"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A71AB59"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5529C" w14:paraId="125DA9F3" w14:textId="77777777" w:rsidTr="005D39FA">
        <w:trPr>
          <w:trHeight w:val="80"/>
        </w:trPr>
        <w:tc>
          <w:tcPr>
            <w:tcW w:w="3600" w:type="dxa"/>
          </w:tcPr>
          <w:p w14:paraId="171BC05A"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1EAF089A"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BE9AF7F" w14:textId="77777777" w:rsidR="00F5529C" w:rsidRPr="00075763"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0EFE73C8"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36" w:type="dxa"/>
          </w:tcPr>
          <w:p w14:paraId="52AC6E90"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3C1A58EA" w14:textId="77777777" w:rsidR="00F5529C"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59D1D13D"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154EEE5"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5529C" w14:paraId="30FDDC6F" w14:textId="77777777" w:rsidTr="005D39FA">
        <w:trPr>
          <w:trHeight w:val="80"/>
        </w:trPr>
        <w:tc>
          <w:tcPr>
            <w:tcW w:w="3600" w:type="dxa"/>
          </w:tcPr>
          <w:p w14:paraId="2E4D9231"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70EE1D24"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79E0E8E2" w14:textId="77777777" w:rsidR="00F5529C" w:rsidRPr="00075763"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4531B37"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36" w:type="dxa"/>
          </w:tcPr>
          <w:p w14:paraId="4347E339"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37E4DE2B" w14:textId="77777777" w:rsidR="00F5529C"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622BF701"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BAFC3F8"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5529C" w14:paraId="73C11CE1" w14:textId="77777777" w:rsidTr="005D39FA">
        <w:trPr>
          <w:trHeight w:val="80"/>
        </w:trPr>
        <w:tc>
          <w:tcPr>
            <w:tcW w:w="3600" w:type="dxa"/>
          </w:tcPr>
          <w:p w14:paraId="15FE51EA"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58992B57"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07207E54" w14:textId="77777777" w:rsidR="00F5529C" w:rsidRPr="00075763"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049B0834"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36" w:type="dxa"/>
          </w:tcPr>
          <w:p w14:paraId="4A966265"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06499CAE" w14:textId="77777777" w:rsidR="00F5529C"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510C6679"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3C410B0"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5529C" w14:paraId="3A4DE607" w14:textId="77777777" w:rsidTr="005D39FA">
        <w:trPr>
          <w:trHeight w:val="80"/>
        </w:trPr>
        <w:tc>
          <w:tcPr>
            <w:tcW w:w="3600" w:type="dxa"/>
          </w:tcPr>
          <w:p w14:paraId="527DE7FC"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43399F50"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14A1A811" w14:textId="77777777" w:rsidR="00F5529C" w:rsidRPr="00075763"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8B94C26" w14:textId="77777777" w:rsidR="00F5529C" w:rsidRPr="0057490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36" w:type="dxa"/>
          </w:tcPr>
          <w:p w14:paraId="17AB1B95"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1A4DEB70" w14:textId="77777777" w:rsidR="00F5529C" w:rsidRPr="00745DBD"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F5529C" w14:paraId="7BD60FB3" w14:textId="77777777" w:rsidTr="005D39FA">
        <w:trPr>
          <w:trHeight w:val="80"/>
        </w:trPr>
        <w:tc>
          <w:tcPr>
            <w:tcW w:w="3600" w:type="dxa"/>
          </w:tcPr>
          <w:p w14:paraId="597E792D" w14:textId="7E59CB0C" w:rsidR="00F5529C" w:rsidRPr="00D46E72" w:rsidRDefault="00F5529C"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i/>
                <w:iCs/>
                <w:szCs w:val="20"/>
                <w:lang w:val="en-GB" w:bidi="ar-SA"/>
              </w:rPr>
            </w:pPr>
          </w:p>
        </w:tc>
        <w:tc>
          <w:tcPr>
            <w:tcW w:w="1260" w:type="dxa"/>
          </w:tcPr>
          <w:p w14:paraId="63FB9CFF" w14:textId="77777777" w:rsidR="00F5529C" w:rsidRPr="00DF5D4A"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F5D4A">
              <w:rPr>
                <w:rFonts w:ascii="Times New Roman" w:hAnsi="Times New Roman" w:cs="Times New Roman"/>
                <w:b/>
                <w:spacing w:val="-4"/>
                <w:sz w:val="22"/>
                <w:szCs w:val="20"/>
                <w:lang w:val="en-GB" w:bidi="ar-SA"/>
              </w:rPr>
              <w:t>statements</w:t>
            </w:r>
          </w:p>
        </w:tc>
        <w:tc>
          <w:tcPr>
            <w:tcW w:w="270" w:type="dxa"/>
          </w:tcPr>
          <w:p w14:paraId="46C2C0D2" w14:textId="77777777" w:rsidR="00F5529C" w:rsidRPr="00075763"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386C1E7E" w14:textId="77777777" w:rsidR="00F5529C" w:rsidRPr="00333A39"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36" w:type="dxa"/>
          </w:tcPr>
          <w:p w14:paraId="26DA9853"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2B1265BF" w14:textId="77777777" w:rsidR="00F5529C" w:rsidRPr="00745DBD"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F5529C" w14:paraId="1ED0A2B4" w14:textId="77777777" w:rsidTr="005D39FA">
        <w:trPr>
          <w:trHeight w:val="80"/>
        </w:trPr>
        <w:tc>
          <w:tcPr>
            <w:tcW w:w="3600" w:type="dxa"/>
          </w:tcPr>
          <w:p w14:paraId="5E253286"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5410191E"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08A076F5"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F004D6E"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19A71FD3"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3B7C913B"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34DC6B63"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7107E79"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F5529C" w14:paraId="739B9622" w14:textId="77777777" w:rsidTr="005D39FA">
        <w:trPr>
          <w:trHeight w:val="80"/>
        </w:trPr>
        <w:tc>
          <w:tcPr>
            <w:tcW w:w="3600" w:type="dxa"/>
          </w:tcPr>
          <w:p w14:paraId="44FE9674"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75DEA96B"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7A16606F"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477E7830"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36" w:type="dxa"/>
          </w:tcPr>
          <w:p w14:paraId="59D598A3" w14:textId="77777777" w:rsidR="00F5529C" w:rsidRPr="00B44F5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724D7ED4"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22076E26"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12196746" w14:textId="77777777" w:rsidR="00F5529C" w:rsidRPr="00A35AEE" w:rsidRDefault="00F5529C"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F5529C" w14:paraId="0C4B4764" w14:textId="77777777" w:rsidTr="005D39FA">
        <w:trPr>
          <w:trHeight w:val="80"/>
        </w:trPr>
        <w:tc>
          <w:tcPr>
            <w:tcW w:w="3600" w:type="dxa"/>
          </w:tcPr>
          <w:p w14:paraId="32DB8EEA" w14:textId="77777777" w:rsidR="00F5529C" w:rsidRDefault="00F5529C"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2C066487" w14:textId="77777777" w:rsidR="00F5529C" w:rsidRDefault="00F5529C"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F5529C" w14:paraId="459CCD61" w14:textId="77777777" w:rsidTr="005D39FA">
        <w:trPr>
          <w:trHeight w:val="80"/>
        </w:trPr>
        <w:tc>
          <w:tcPr>
            <w:tcW w:w="3600" w:type="dxa"/>
          </w:tcPr>
          <w:p w14:paraId="3EFE9195" w14:textId="77777777" w:rsidR="00F5529C" w:rsidRDefault="00F5529C"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723DB31" w14:textId="77777777" w:rsidR="00F5529C" w:rsidRPr="00D675DD" w:rsidRDefault="00F5529C"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AE4FBB" w14:paraId="540B8D93" w14:textId="77777777" w:rsidTr="005D39FA">
        <w:trPr>
          <w:trHeight w:val="80"/>
        </w:trPr>
        <w:tc>
          <w:tcPr>
            <w:tcW w:w="3600" w:type="dxa"/>
          </w:tcPr>
          <w:p w14:paraId="2B7FCF44" w14:textId="4FE66E0D"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065A6">
              <w:rPr>
                <w:b/>
                <w:bCs/>
                <w:i/>
                <w:iCs/>
                <w:spacing w:val="-4"/>
              </w:rPr>
              <w:t>Joint Venture</w:t>
            </w:r>
          </w:p>
        </w:tc>
        <w:tc>
          <w:tcPr>
            <w:tcW w:w="1260" w:type="dxa"/>
          </w:tcPr>
          <w:p w14:paraId="613F330D"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0966146"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341E9552" w14:textId="181E0E8F" w:rsidR="00AE4FBB" w:rsidRPr="00D675DD"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tc>
        <w:tc>
          <w:tcPr>
            <w:tcW w:w="236" w:type="dxa"/>
          </w:tcPr>
          <w:p w14:paraId="14532AEE"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55A2B285" w14:textId="77777777" w:rsidR="00AE4FBB" w:rsidRPr="00A50B53"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p>
        </w:tc>
        <w:tc>
          <w:tcPr>
            <w:tcW w:w="270" w:type="dxa"/>
          </w:tcPr>
          <w:p w14:paraId="5DA76BC9"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7ADEE531" w14:textId="55CF9899" w:rsidR="00AE4FBB" w:rsidRPr="00D675DD"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p>
        </w:tc>
      </w:tr>
      <w:tr w:rsidR="00AE4FBB" w14:paraId="245C4E80" w14:textId="77777777" w:rsidTr="005D39FA">
        <w:trPr>
          <w:trHeight w:val="80"/>
        </w:trPr>
        <w:tc>
          <w:tcPr>
            <w:tcW w:w="3600" w:type="dxa"/>
          </w:tcPr>
          <w:p w14:paraId="27741B9F" w14:textId="5618BC8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065A6">
              <w:rPr>
                <w:spacing w:val="-4"/>
              </w:rPr>
              <w:t>At 1 January</w:t>
            </w:r>
          </w:p>
        </w:tc>
        <w:tc>
          <w:tcPr>
            <w:tcW w:w="1260" w:type="dxa"/>
          </w:tcPr>
          <w:p w14:paraId="2C547A34" w14:textId="0E05636F"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334,899</w:t>
            </w:r>
          </w:p>
        </w:tc>
        <w:tc>
          <w:tcPr>
            <w:tcW w:w="270" w:type="dxa"/>
          </w:tcPr>
          <w:p w14:paraId="3FE0F5C2"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3440D74A" w14:textId="7FC44B5F" w:rsidR="00AE4FBB" w:rsidRPr="00D675DD"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351,273</w:t>
            </w:r>
          </w:p>
        </w:tc>
        <w:tc>
          <w:tcPr>
            <w:tcW w:w="236" w:type="dxa"/>
          </w:tcPr>
          <w:p w14:paraId="368FF41F"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4B95129E" w14:textId="288C889A" w:rsidR="00AE4FBB" w:rsidRPr="00A50B53"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334,899</w:t>
            </w:r>
          </w:p>
        </w:tc>
        <w:tc>
          <w:tcPr>
            <w:tcW w:w="270" w:type="dxa"/>
          </w:tcPr>
          <w:p w14:paraId="30F80A92"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36BA4E58" w14:textId="326156FC" w:rsidR="00AE4FBB" w:rsidRPr="00D675DD"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351,273</w:t>
            </w:r>
          </w:p>
        </w:tc>
      </w:tr>
      <w:tr w:rsidR="00AE4FBB" w14:paraId="16F7840C" w14:textId="77777777" w:rsidTr="005D39FA">
        <w:trPr>
          <w:trHeight w:val="80"/>
        </w:trPr>
        <w:tc>
          <w:tcPr>
            <w:tcW w:w="3600" w:type="dxa"/>
          </w:tcPr>
          <w:p w14:paraId="2C2B302A" w14:textId="5B52CF9F"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proofErr w:type="spellStart"/>
            <w:r w:rsidRPr="002065A6">
              <w:rPr>
                <w:spacing w:val="-4"/>
              </w:rPr>
              <w:t>Recognised</w:t>
            </w:r>
            <w:proofErr w:type="spellEnd"/>
            <w:r w:rsidRPr="002065A6">
              <w:rPr>
                <w:spacing w:val="-4"/>
              </w:rPr>
              <w:t xml:space="preserve"> as income during </w:t>
            </w:r>
          </w:p>
        </w:tc>
        <w:tc>
          <w:tcPr>
            <w:tcW w:w="1260" w:type="dxa"/>
          </w:tcPr>
          <w:p w14:paraId="0FE395C6"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8F59097"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6FB8CB84" w14:textId="77777777" w:rsidR="00AE4FBB" w:rsidRPr="00D675DD"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tc>
        <w:tc>
          <w:tcPr>
            <w:tcW w:w="236" w:type="dxa"/>
          </w:tcPr>
          <w:p w14:paraId="1F647EEA"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6D65A980" w14:textId="77777777" w:rsidR="00AE4FBB" w:rsidRPr="00A50B53"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p>
        </w:tc>
        <w:tc>
          <w:tcPr>
            <w:tcW w:w="270" w:type="dxa"/>
          </w:tcPr>
          <w:p w14:paraId="7024932D"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462F12F8" w14:textId="77777777" w:rsidR="00AE4FBB" w:rsidRPr="00D675DD"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p>
        </w:tc>
      </w:tr>
      <w:tr w:rsidR="00AE4FBB" w14:paraId="79438B29" w14:textId="77777777" w:rsidTr="005D39FA">
        <w:trPr>
          <w:trHeight w:val="80"/>
        </w:trPr>
        <w:tc>
          <w:tcPr>
            <w:tcW w:w="3600" w:type="dxa"/>
          </w:tcPr>
          <w:p w14:paraId="5A431525" w14:textId="12F3EAF2"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065A6">
              <w:rPr>
                <w:spacing w:val="-4"/>
              </w:rPr>
              <w:t xml:space="preserve">   the period/year</w:t>
            </w:r>
          </w:p>
        </w:tc>
        <w:tc>
          <w:tcPr>
            <w:tcW w:w="1260" w:type="dxa"/>
          </w:tcPr>
          <w:p w14:paraId="5A8F16FD" w14:textId="642CD447" w:rsidR="00AE4FBB" w:rsidRPr="002937E8"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AA34CA">
              <w:rPr>
                <w:rFonts w:cs="Times New Roman"/>
              </w:rPr>
              <w:t>(12,281)</w:t>
            </w:r>
          </w:p>
        </w:tc>
        <w:tc>
          <w:tcPr>
            <w:tcW w:w="270" w:type="dxa"/>
          </w:tcPr>
          <w:p w14:paraId="3E71CCFD"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2ED1E106" w14:textId="4AFCACB3"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(16,374)</w:t>
            </w:r>
          </w:p>
        </w:tc>
        <w:tc>
          <w:tcPr>
            <w:tcW w:w="236" w:type="dxa"/>
          </w:tcPr>
          <w:p w14:paraId="44B27839"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0DBB02C5" w14:textId="5FA01D93" w:rsidR="00AE4FBB" w:rsidRPr="00A50B53"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sidRPr="00AA34CA">
              <w:rPr>
                <w:rFonts w:cs="Times New Roman"/>
              </w:rPr>
              <w:t>(12,281)</w:t>
            </w:r>
          </w:p>
        </w:tc>
        <w:tc>
          <w:tcPr>
            <w:tcW w:w="270" w:type="dxa"/>
          </w:tcPr>
          <w:p w14:paraId="5A65EDCC" w14:textId="77777777"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136087B9" w14:textId="1BC0BB59"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(16,374)</w:t>
            </w:r>
          </w:p>
        </w:tc>
      </w:tr>
      <w:tr w:rsidR="00AE4FBB" w14:paraId="56B1CEDD" w14:textId="77777777" w:rsidTr="00AE4FBB">
        <w:trPr>
          <w:trHeight w:val="80"/>
        </w:trPr>
        <w:tc>
          <w:tcPr>
            <w:tcW w:w="3600" w:type="dxa"/>
          </w:tcPr>
          <w:p w14:paraId="2F3EA49F" w14:textId="608212BE" w:rsidR="00AE4FBB" w:rsidRPr="002937E8"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065A6">
              <w:rPr>
                <w:rFonts w:cs="Times New Roman"/>
                <w:b/>
                <w:bCs/>
              </w:rPr>
              <w:t xml:space="preserve">At </w:t>
            </w:r>
            <w:r>
              <w:rPr>
                <w:rFonts w:cs="Times New Roman"/>
                <w:b/>
                <w:bCs/>
                <w:lang w:val="en-GB" w:bidi="ar-SA"/>
              </w:rPr>
              <w:t>30 September</w:t>
            </w:r>
            <w:r w:rsidRPr="002065A6">
              <w:rPr>
                <w:rFonts w:cs="Times New Roman"/>
                <w:b/>
                <w:bCs/>
              </w:rPr>
              <w:t>/31 December</w:t>
            </w:r>
          </w:p>
        </w:tc>
        <w:tc>
          <w:tcPr>
            <w:tcW w:w="1260" w:type="dxa"/>
            <w:tcBorders>
              <w:top w:val="single" w:sz="4" w:space="0" w:color="auto"/>
              <w:bottom w:val="double" w:sz="4" w:space="0" w:color="auto"/>
            </w:tcBorders>
          </w:tcPr>
          <w:p w14:paraId="113E4400" w14:textId="2D8B0354" w:rsidR="00AE4FBB" w:rsidRPr="00B25FE7"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AA34CA">
              <w:rPr>
                <w:rFonts w:cs="Times New Roman"/>
                <w:b/>
                <w:bCs/>
              </w:rPr>
              <w:t>322,618</w:t>
            </w:r>
          </w:p>
        </w:tc>
        <w:tc>
          <w:tcPr>
            <w:tcW w:w="270" w:type="dxa"/>
          </w:tcPr>
          <w:p w14:paraId="1CC37E7B"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12D7FD4B" w14:textId="17B4576E"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334,899</w:t>
            </w:r>
          </w:p>
        </w:tc>
        <w:tc>
          <w:tcPr>
            <w:tcW w:w="236" w:type="dxa"/>
          </w:tcPr>
          <w:p w14:paraId="031CDA1A"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04E7BF3C" w14:textId="23D2B109" w:rsidR="00AE4FBB" w:rsidRPr="00B25FE7"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sidRPr="00AA34CA">
              <w:rPr>
                <w:rFonts w:cs="Times New Roman"/>
                <w:b/>
                <w:bCs/>
              </w:rPr>
              <w:t>322,618</w:t>
            </w:r>
          </w:p>
        </w:tc>
        <w:tc>
          <w:tcPr>
            <w:tcW w:w="270" w:type="dxa"/>
          </w:tcPr>
          <w:p w14:paraId="49A02595"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1FCEAC39" w14:textId="752E693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334,899</w:t>
            </w:r>
          </w:p>
        </w:tc>
      </w:tr>
      <w:tr w:rsidR="00AE4FBB" w14:paraId="29D15FB3" w14:textId="77777777" w:rsidTr="00AE4FBB">
        <w:trPr>
          <w:trHeight w:val="80"/>
        </w:trPr>
        <w:tc>
          <w:tcPr>
            <w:tcW w:w="3600" w:type="dxa"/>
          </w:tcPr>
          <w:p w14:paraId="57F6CA59" w14:textId="77777777" w:rsidR="00AE4FBB" w:rsidRPr="002065A6"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p>
        </w:tc>
        <w:tc>
          <w:tcPr>
            <w:tcW w:w="1260" w:type="dxa"/>
            <w:tcBorders>
              <w:top w:val="double" w:sz="4" w:space="0" w:color="auto"/>
            </w:tcBorders>
          </w:tcPr>
          <w:p w14:paraId="31BD90AD"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270" w:type="dxa"/>
          </w:tcPr>
          <w:p w14:paraId="50640D3F"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14:paraId="295CFFE8" w14:textId="77777777"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36" w:type="dxa"/>
          </w:tcPr>
          <w:p w14:paraId="6FD22ED6"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double" w:sz="4" w:space="0" w:color="auto"/>
            </w:tcBorders>
          </w:tcPr>
          <w:p w14:paraId="6D5BB37D"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14:paraId="7201A40A"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double" w:sz="4" w:space="0" w:color="auto"/>
            </w:tcBorders>
          </w:tcPr>
          <w:p w14:paraId="43FF078C" w14:textId="77777777"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AE4FBB" w14:paraId="78F2EC80" w14:textId="77777777" w:rsidTr="00AE4FBB">
        <w:trPr>
          <w:trHeight w:val="80"/>
        </w:trPr>
        <w:tc>
          <w:tcPr>
            <w:tcW w:w="3600" w:type="dxa"/>
          </w:tcPr>
          <w:p w14:paraId="4324E95D" w14:textId="5309F12E" w:rsidR="00AE4FBB" w:rsidRPr="002065A6"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r w:rsidRPr="002065A6">
              <w:rPr>
                <w:rFonts w:cs="Times New Roman"/>
              </w:rPr>
              <w:t xml:space="preserve">- </w:t>
            </w:r>
            <w:r w:rsidR="00AE4FBB" w:rsidRPr="002065A6">
              <w:rPr>
                <w:rFonts w:cs="Times New Roman"/>
              </w:rPr>
              <w:t xml:space="preserve">current </w:t>
            </w:r>
          </w:p>
        </w:tc>
        <w:tc>
          <w:tcPr>
            <w:tcW w:w="1260" w:type="dxa"/>
          </w:tcPr>
          <w:p w14:paraId="7A19755D" w14:textId="5D003E04" w:rsidR="00AE4FBB" w:rsidRPr="00AA34CA"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AA34CA">
              <w:rPr>
                <w:rFonts w:cs="Times New Roman"/>
              </w:rPr>
              <w:t>16,374</w:t>
            </w:r>
          </w:p>
        </w:tc>
        <w:tc>
          <w:tcPr>
            <w:tcW w:w="270" w:type="dxa"/>
          </w:tcPr>
          <w:p w14:paraId="3DB87628"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14:paraId="6899C2A8" w14:textId="066B37CA"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rPr>
              <w:t>16,374</w:t>
            </w:r>
          </w:p>
        </w:tc>
        <w:tc>
          <w:tcPr>
            <w:tcW w:w="236" w:type="dxa"/>
          </w:tcPr>
          <w:p w14:paraId="6DCD96F9"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Pr>
          <w:p w14:paraId="0325B689" w14:textId="4D082C71" w:rsidR="00AE4FBB" w:rsidRPr="00AA34CA"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sidRPr="00AA34CA">
              <w:rPr>
                <w:rFonts w:cs="Times New Roman"/>
              </w:rPr>
              <w:t>16,374</w:t>
            </w:r>
          </w:p>
        </w:tc>
        <w:tc>
          <w:tcPr>
            <w:tcW w:w="270" w:type="dxa"/>
          </w:tcPr>
          <w:p w14:paraId="58D864C8"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Pr>
          <w:p w14:paraId="009F43A6" w14:textId="173D5B42"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rPr>
              <w:t>16,374</w:t>
            </w:r>
          </w:p>
        </w:tc>
      </w:tr>
      <w:tr w:rsidR="00AE4FBB" w14:paraId="497F0793" w14:textId="77777777" w:rsidTr="00AE4FBB">
        <w:trPr>
          <w:trHeight w:val="80"/>
        </w:trPr>
        <w:tc>
          <w:tcPr>
            <w:tcW w:w="3600" w:type="dxa"/>
          </w:tcPr>
          <w:p w14:paraId="2EBE2E73" w14:textId="27E2B092" w:rsidR="00AE4FBB" w:rsidRPr="002065A6"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r w:rsidRPr="002065A6">
              <w:rPr>
                <w:rFonts w:cs="Times New Roman"/>
              </w:rPr>
              <w:t>- non-current</w:t>
            </w:r>
          </w:p>
        </w:tc>
        <w:tc>
          <w:tcPr>
            <w:tcW w:w="1260" w:type="dxa"/>
            <w:tcBorders>
              <w:bottom w:val="single" w:sz="4" w:space="0" w:color="auto"/>
            </w:tcBorders>
          </w:tcPr>
          <w:p w14:paraId="5108B729" w14:textId="04F79741" w:rsidR="00AE4FBB" w:rsidRPr="00AA34CA"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AA34CA">
              <w:rPr>
                <w:rFonts w:cs="Times New Roman"/>
              </w:rPr>
              <w:t>306,244</w:t>
            </w:r>
          </w:p>
        </w:tc>
        <w:tc>
          <w:tcPr>
            <w:tcW w:w="270" w:type="dxa"/>
          </w:tcPr>
          <w:p w14:paraId="56678160" w14:textId="77777777" w:rsidR="00AE4FBB" w:rsidRPr="00AA34CA"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14:paraId="5BDB25C7" w14:textId="175AB932" w:rsidR="00AE4FBB" w:rsidRPr="00AA34CA"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sidRPr="00AA34CA">
              <w:rPr>
                <w:rFonts w:cs="Times New Roman"/>
              </w:rPr>
              <w:t>318,525</w:t>
            </w:r>
          </w:p>
        </w:tc>
        <w:tc>
          <w:tcPr>
            <w:tcW w:w="236" w:type="dxa"/>
          </w:tcPr>
          <w:p w14:paraId="01451E56" w14:textId="77777777" w:rsidR="00AE4FBB" w:rsidRPr="00AA34CA"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Borders>
              <w:bottom w:val="single" w:sz="4" w:space="0" w:color="auto"/>
            </w:tcBorders>
          </w:tcPr>
          <w:p w14:paraId="53A970F4" w14:textId="27ECF898" w:rsidR="00AE4FBB" w:rsidRPr="00AA34CA"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sidRPr="00AA34CA">
              <w:rPr>
                <w:rFonts w:cs="Times New Roman"/>
              </w:rPr>
              <w:t>306,244</w:t>
            </w:r>
          </w:p>
        </w:tc>
        <w:tc>
          <w:tcPr>
            <w:tcW w:w="270" w:type="dxa"/>
          </w:tcPr>
          <w:p w14:paraId="265F24D3"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bottom w:val="single" w:sz="4" w:space="0" w:color="auto"/>
            </w:tcBorders>
          </w:tcPr>
          <w:p w14:paraId="2B146BF9" w14:textId="48A87237"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rPr>
              <w:t>318,</w:t>
            </w:r>
            <w:r w:rsidRPr="001170B1">
              <w:rPr>
                <w:rFonts w:cs="Times New Roman"/>
              </w:rPr>
              <w:t>525</w:t>
            </w:r>
          </w:p>
        </w:tc>
      </w:tr>
      <w:tr w:rsidR="00AE4FBB" w14:paraId="3A54839B" w14:textId="77777777" w:rsidTr="00AE4FBB">
        <w:trPr>
          <w:trHeight w:val="80"/>
        </w:trPr>
        <w:tc>
          <w:tcPr>
            <w:tcW w:w="3600" w:type="dxa"/>
          </w:tcPr>
          <w:p w14:paraId="7EFB7E44" w14:textId="013286C5" w:rsidR="00AE4FBB" w:rsidRPr="002065A6"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r w:rsidRPr="002065A6">
              <w:rPr>
                <w:rFonts w:cs="Times New Roman"/>
                <w:b/>
                <w:bCs/>
              </w:rPr>
              <w:t>Total</w:t>
            </w:r>
          </w:p>
        </w:tc>
        <w:tc>
          <w:tcPr>
            <w:tcW w:w="1260" w:type="dxa"/>
            <w:tcBorders>
              <w:top w:val="single" w:sz="4" w:space="0" w:color="auto"/>
              <w:bottom w:val="double" w:sz="4" w:space="0" w:color="auto"/>
            </w:tcBorders>
          </w:tcPr>
          <w:p w14:paraId="1127F4E3" w14:textId="0A536BF9" w:rsidR="00AE4FBB" w:rsidRPr="00B25FE7"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AA34CA">
              <w:rPr>
                <w:rFonts w:cs="Times New Roman"/>
                <w:b/>
                <w:bCs/>
              </w:rPr>
              <w:t>322,618</w:t>
            </w:r>
          </w:p>
        </w:tc>
        <w:tc>
          <w:tcPr>
            <w:tcW w:w="270" w:type="dxa"/>
          </w:tcPr>
          <w:p w14:paraId="44EA5772"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6D2985FB" w14:textId="7429D18A"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334,899</w:t>
            </w:r>
          </w:p>
        </w:tc>
        <w:tc>
          <w:tcPr>
            <w:tcW w:w="236" w:type="dxa"/>
          </w:tcPr>
          <w:p w14:paraId="6D05D8A7"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14558338" w14:textId="48997FD1" w:rsidR="00AE4FBB" w:rsidRPr="00B25FE7" w:rsidRDefault="00AA34CA"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sidRPr="00AA34CA">
              <w:rPr>
                <w:rFonts w:cs="Times New Roman"/>
                <w:b/>
                <w:bCs/>
              </w:rPr>
              <w:t>322,618</w:t>
            </w:r>
          </w:p>
        </w:tc>
        <w:tc>
          <w:tcPr>
            <w:tcW w:w="270" w:type="dxa"/>
          </w:tcPr>
          <w:p w14:paraId="2F97BB42" w14:textId="77777777" w:rsidR="00AE4FBB" w:rsidRPr="00B25FE7"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6AF7AA7E" w14:textId="773C8BAE" w:rsidR="00AE4FBB" w:rsidRDefault="00AE4FBB" w:rsidP="00AE4F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334,899</w:t>
            </w:r>
          </w:p>
        </w:tc>
      </w:tr>
    </w:tbl>
    <w:p w14:paraId="5D5DC0AC" w14:textId="77777777" w:rsidR="00184663" w:rsidRDefault="0018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0"/>
        <w:gridCol w:w="270"/>
        <w:gridCol w:w="1204"/>
        <w:gridCol w:w="236"/>
        <w:gridCol w:w="1260"/>
      </w:tblGrid>
      <w:tr w:rsidR="00755EB6" w14:paraId="3050600E" w14:textId="77777777" w:rsidTr="00CA32E2">
        <w:trPr>
          <w:trHeight w:val="80"/>
        </w:trPr>
        <w:tc>
          <w:tcPr>
            <w:tcW w:w="3600" w:type="dxa"/>
          </w:tcPr>
          <w:p w14:paraId="6DFEA50B"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5D0E9BEB"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4806934"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D50B9C6"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3CF39827"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6820E4FC" w14:textId="77777777" w:rsidR="00755EB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36" w:type="dxa"/>
          </w:tcPr>
          <w:p w14:paraId="50FD8910"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9800BC5"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55EB6" w:rsidRPr="00AD0816" w14:paraId="16C5BFFE" w14:textId="77777777" w:rsidTr="00CA32E2">
        <w:trPr>
          <w:trHeight w:val="80"/>
        </w:trPr>
        <w:tc>
          <w:tcPr>
            <w:tcW w:w="3600" w:type="dxa"/>
          </w:tcPr>
          <w:p w14:paraId="1681CA9C"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i/>
                <w:iCs/>
                <w:sz w:val="22"/>
                <w:szCs w:val="22"/>
              </w:rPr>
            </w:pPr>
          </w:p>
        </w:tc>
        <w:tc>
          <w:tcPr>
            <w:tcW w:w="1260" w:type="dxa"/>
          </w:tcPr>
          <w:p w14:paraId="0C468E21"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i/>
                <w:iCs/>
                <w:spacing w:val="-4"/>
                <w:sz w:val="22"/>
                <w:szCs w:val="20"/>
                <w:lang w:val="en-GB" w:bidi="ar-SA"/>
              </w:rPr>
            </w:pPr>
          </w:p>
        </w:tc>
        <w:tc>
          <w:tcPr>
            <w:tcW w:w="270" w:type="dxa"/>
          </w:tcPr>
          <w:p w14:paraId="09C73819"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c>
          <w:tcPr>
            <w:tcW w:w="1260" w:type="dxa"/>
          </w:tcPr>
          <w:p w14:paraId="3ABFBBB9" w14:textId="77777777" w:rsidR="00755EB6" w:rsidRPr="00D73D94"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73D94">
              <w:rPr>
                <w:rFonts w:ascii="Times New Roman" w:hAnsi="Times New Roman" w:cs="Times New Roman"/>
                <w:b/>
                <w:spacing w:val="-4"/>
                <w:sz w:val="22"/>
                <w:szCs w:val="20"/>
                <w:lang w:val="en-GB" w:bidi="ar-SA"/>
              </w:rPr>
              <w:t>statements</w:t>
            </w:r>
          </w:p>
        </w:tc>
        <w:tc>
          <w:tcPr>
            <w:tcW w:w="270" w:type="dxa"/>
          </w:tcPr>
          <w:p w14:paraId="68917B3A"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i/>
                <w:iCs/>
                <w:spacing w:val="-4"/>
                <w:sz w:val="22"/>
                <w:szCs w:val="22"/>
              </w:rPr>
            </w:pPr>
          </w:p>
        </w:tc>
        <w:tc>
          <w:tcPr>
            <w:tcW w:w="1204" w:type="dxa"/>
          </w:tcPr>
          <w:p w14:paraId="303143CD"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p>
        </w:tc>
        <w:tc>
          <w:tcPr>
            <w:tcW w:w="236" w:type="dxa"/>
          </w:tcPr>
          <w:p w14:paraId="6D02E03E"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c>
          <w:tcPr>
            <w:tcW w:w="1260" w:type="dxa"/>
          </w:tcPr>
          <w:p w14:paraId="2261A363" w14:textId="77777777" w:rsidR="00755EB6" w:rsidRPr="00AD081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r>
      <w:tr w:rsidR="00755EB6" w14:paraId="10AB02E5" w14:textId="77777777" w:rsidTr="00CA32E2">
        <w:trPr>
          <w:trHeight w:val="80"/>
        </w:trPr>
        <w:tc>
          <w:tcPr>
            <w:tcW w:w="3600" w:type="dxa"/>
          </w:tcPr>
          <w:p w14:paraId="3B634180"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69D49740"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BBB649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F0ED5BC"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772A882D"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35B7225B" w14:textId="77777777" w:rsidR="00755EB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36" w:type="dxa"/>
          </w:tcPr>
          <w:p w14:paraId="4DADC836"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EE6A094"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55EB6" w14:paraId="400929ED" w14:textId="77777777" w:rsidTr="00CA32E2">
        <w:trPr>
          <w:trHeight w:val="80"/>
        </w:trPr>
        <w:tc>
          <w:tcPr>
            <w:tcW w:w="3600" w:type="dxa"/>
          </w:tcPr>
          <w:p w14:paraId="0B9AB65B"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49526626"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79259645"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202C66F"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2F83636C"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5E89EA91" w14:textId="77777777" w:rsidR="00755EB6"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36" w:type="dxa"/>
          </w:tcPr>
          <w:p w14:paraId="6BF8AFB0"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E78EC2C"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55EB6" w14:paraId="6525ECB6" w14:textId="77777777" w:rsidTr="00CA32E2">
        <w:trPr>
          <w:trHeight w:val="80"/>
        </w:trPr>
        <w:tc>
          <w:tcPr>
            <w:tcW w:w="3600" w:type="dxa"/>
          </w:tcPr>
          <w:p w14:paraId="3A9A500D"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4CFDCC3A"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3F90AE2D"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C76DDC6" w14:textId="77777777" w:rsidR="00755EB6" w:rsidRPr="0057490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6726BE35"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545BE9D1"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755EB6" w14:paraId="05E17C7D" w14:textId="77777777" w:rsidTr="00CA32E2">
        <w:trPr>
          <w:trHeight w:val="80"/>
        </w:trPr>
        <w:tc>
          <w:tcPr>
            <w:tcW w:w="3600" w:type="dxa"/>
          </w:tcPr>
          <w:p w14:paraId="7AF6F0A2" w14:textId="77777777" w:rsidR="00755EB6" w:rsidRPr="0092661C" w:rsidRDefault="00755EB6" w:rsidP="00755E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1260" w:type="dxa"/>
          </w:tcPr>
          <w:p w14:paraId="6E7A73FB" w14:textId="77777777" w:rsidR="00755EB6" w:rsidRPr="00AC1C02"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6AC04B35"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E12272A" w14:textId="77777777" w:rsidR="00755EB6" w:rsidRPr="00333A39"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49755A36" w14:textId="77777777" w:rsidR="00755EB6" w:rsidRPr="00B44F5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3612AF72"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591BD1" w14:paraId="6C02E5AD" w14:textId="77777777" w:rsidTr="00CA32E2">
        <w:trPr>
          <w:trHeight w:val="80"/>
        </w:trPr>
        <w:tc>
          <w:tcPr>
            <w:tcW w:w="3600" w:type="dxa"/>
          </w:tcPr>
          <w:p w14:paraId="3671733E" w14:textId="77777777" w:rsidR="00591BD1" w:rsidRPr="0092661C"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395EF554" w14:textId="118F0741" w:rsidR="00591BD1" w:rsidRPr="00A35AEE"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 xml:space="preserve">30 </w:t>
            </w:r>
            <w:r w:rsidR="00342757">
              <w:rPr>
                <w:rFonts w:ascii="Times New Roman" w:hAnsi="Times New Roman" w:cs="Times New Roman"/>
                <w:sz w:val="22"/>
                <w:szCs w:val="22"/>
                <w:lang w:val="en-GB" w:bidi="ar-SA"/>
              </w:rPr>
              <w:t>September</w:t>
            </w:r>
          </w:p>
        </w:tc>
        <w:tc>
          <w:tcPr>
            <w:tcW w:w="270" w:type="dxa"/>
          </w:tcPr>
          <w:p w14:paraId="0AF66F43" w14:textId="77777777" w:rsidR="00591BD1" w:rsidRPr="00A35AEE"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B17055A" w14:textId="77777777" w:rsidR="00591BD1" w:rsidRPr="00A35AEE"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2D352763" w14:textId="77777777" w:rsidR="00591BD1" w:rsidRPr="00E553B1"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14:paraId="6B34C4B3" w14:textId="6116840A" w:rsidR="00591BD1" w:rsidRPr="00A35AEE"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 xml:space="preserve">30 </w:t>
            </w:r>
            <w:r w:rsidR="00342757">
              <w:rPr>
                <w:rFonts w:ascii="Times New Roman" w:hAnsi="Times New Roman" w:cs="Times New Roman"/>
                <w:sz w:val="22"/>
                <w:szCs w:val="22"/>
                <w:lang w:val="en-GB" w:bidi="ar-SA"/>
              </w:rPr>
              <w:t>September</w:t>
            </w:r>
          </w:p>
        </w:tc>
        <w:tc>
          <w:tcPr>
            <w:tcW w:w="236" w:type="dxa"/>
          </w:tcPr>
          <w:p w14:paraId="626AE8A8" w14:textId="77777777" w:rsidR="00591BD1" w:rsidRPr="00A35AEE"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A6C68F2" w14:textId="77777777" w:rsidR="00591BD1" w:rsidRPr="00A35AEE" w:rsidRDefault="00591BD1" w:rsidP="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755EB6" w14:paraId="7431FC5C" w14:textId="77777777" w:rsidTr="00CA32E2">
        <w:trPr>
          <w:trHeight w:val="80"/>
        </w:trPr>
        <w:tc>
          <w:tcPr>
            <w:tcW w:w="3600" w:type="dxa"/>
          </w:tcPr>
          <w:p w14:paraId="46320EEA" w14:textId="77777777" w:rsidR="00755EB6" w:rsidRPr="0092661C"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09730499"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1C84100A"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11681ACA"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61D871FA" w14:textId="77777777" w:rsidR="00755EB6" w:rsidRPr="00E553B1"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04" w:type="dxa"/>
          </w:tcPr>
          <w:p w14:paraId="47995F4F"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36" w:type="dxa"/>
          </w:tcPr>
          <w:p w14:paraId="61EA2B3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6F88F528" w14:textId="77777777" w:rsidR="00755EB6" w:rsidRPr="00A35AEE" w:rsidRDefault="00755EB6" w:rsidP="0075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2065A6" w14:paraId="0B0BB4CE" w14:textId="77777777" w:rsidTr="00CA32E2">
        <w:trPr>
          <w:trHeight w:val="80"/>
        </w:trPr>
        <w:tc>
          <w:tcPr>
            <w:tcW w:w="3600" w:type="dxa"/>
          </w:tcPr>
          <w:p w14:paraId="3CAB46F0" w14:textId="77777777" w:rsidR="002065A6" w:rsidRPr="0092661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5760" w:type="dxa"/>
            <w:gridSpan w:val="7"/>
          </w:tcPr>
          <w:p w14:paraId="11CD4639" w14:textId="77777777" w:rsidR="002065A6" w:rsidRPr="005737AB"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2065A6" w14:paraId="45F157D6" w14:textId="77777777" w:rsidTr="00CA32E2">
        <w:trPr>
          <w:trHeight w:val="211"/>
        </w:trPr>
        <w:tc>
          <w:tcPr>
            <w:tcW w:w="3600" w:type="dxa"/>
          </w:tcPr>
          <w:p w14:paraId="5B23E9DF" w14:textId="77777777" w:rsidR="002065A6" w:rsidRPr="000F54E0"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15"/>
              <w:rPr>
                <w:rFonts w:ascii="Times New Roman" w:hAnsi="Times New Roman" w:cs="Times New Roman"/>
                <w:sz w:val="22"/>
                <w:szCs w:val="22"/>
              </w:rPr>
            </w:pPr>
          </w:p>
        </w:tc>
        <w:tc>
          <w:tcPr>
            <w:tcW w:w="5760" w:type="dxa"/>
            <w:gridSpan w:val="7"/>
          </w:tcPr>
          <w:p w14:paraId="0BD00235" w14:textId="77777777" w:rsidR="002065A6" w:rsidRPr="000F54E0"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35" w:right="-115"/>
              <w:jc w:val="center"/>
              <w:rPr>
                <w:rFonts w:ascii="Times New Roman" w:hAnsi="Times New Roman" w:cs="Times New Roman"/>
                <w:i/>
                <w:iCs/>
                <w:sz w:val="22"/>
                <w:szCs w:val="22"/>
              </w:rPr>
            </w:pPr>
          </w:p>
        </w:tc>
      </w:tr>
      <w:tr w:rsidR="002065A6" w14:paraId="0A24F99F" w14:textId="77777777" w:rsidTr="00CA32E2">
        <w:trPr>
          <w:trHeight w:val="80"/>
        </w:trPr>
        <w:tc>
          <w:tcPr>
            <w:tcW w:w="3600" w:type="dxa"/>
          </w:tcPr>
          <w:p w14:paraId="56C38981"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r w:rsidR="003F0427">
              <w:t>s</w:t>
            </w:r>
          </w:p>
        </w:tc>
        <w:tc>
          <w:tcPr>
            <w:tcW w:w="1260" w:type="dxa"/>
          </w:tcPr>
          <w:p w14:paraId="267EEEC2" w14:textId="3718FB50" w:rsidR="002065A6" w:rsidRDefault="00AA34CA" w:rsidP="00C545F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sidRPr="00AA34CA">
              <w:rPr>
                <w:rFonts w:cs="Times New Roman"/>
              </w:rPr>
              <w:t>190</w:t>
            </w:r>
          </w:p>
        </w:tc>
        <w:tc>
          <w:tcPr>
            <w:tcW w:w="270" w:type="dxa"/>
          </w:tcPr>
          <w:p w14:paraId="6E9A5A98"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32927C6B" w14:textId="77777777" w:rsidR="002065A6" w:rsidRDefault="00755EB6" w:rsidP="000C1E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190</w:t>
            </w:r>
          </w:p>
        </w:tc>
        <w:tc>
          <w:tcPr>
            <w:tcW w:w="270" w:type="dxa"/>
          </w:tcPr>
          <w:p w14:paraId="38BBF0CF"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1D120A2C" w14:textId="3DD107E6" w:rsidR="002065A6" w:rsidRDefault="00AA34CA" w:rsidP="000C1E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AA34CA">
              <w:rPr>
                <w:rFonts w:cs="Times New Roman"/>
              </w:rPr>
              <w:t>190</w:t>
            </w:r>
          </w:p>
        </w:tc>
        <w:tc>
          <w:tcPr>
            <w:tcW w:w="236" w:type="dxa"/>
          </w:tcPr>
          <w:p w14:paraId="581CECB6"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68B1DAD5" w14:textId="77777777" w:rsidR="002065A6" w:rsidRDefault="00755EB6" w:rsidP="000C1E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190</w:t>
            </w:r>
          </w:p>
        </w:tc>
      </w:tr>
      <w:tr w:rsidR="002065A6" w14:paraId="11D5DA3C" w14:textId="77777777" w:rsidTr="00CA32E2">
        <w:trPr>
          <w:trHeight w:val="80"/>
        </w:trPr>
        <w:tc>
          <w:tcPr>
            <w:tcW w:w="3600" w:type="dxa"/>
          </w:tcPr>
          <w:p w14:paraId="4788ECE1" w14:textId="77777777"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6AF43C57" w14:textId="1728CBD6" w:rsidR="002065A6" w:rsidRPr="00241684" w:rsidRDefault="00AA34CA"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rPr>
            </w:pPr>
            <w:r>
              <w:rPr>
                <w:rFonts w:cs="Times New Roman"/>
              </w:rPr>
              <w:t>9</w:t>
            </w:r>
          </w:p>
        </w:tc>
        <w:tc>
          <w:tcPr>
            <w:tcW w:w="270" w:type="dxa"/>
          </w:tcPr>
          <w:p w14:paraId="36BBD62F"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5F149739" w14:textId="77777777" w:rsidR="002065A6" w:rsidRPr="00241684"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241684">
              <w:rPr>
                <w:rFonts w:cs="Times New Roman"/>
              </w:rPr>
              <w:t>9</w:t>
            </w:r>
          </w:p>
        </w:tc>
        <w:tc>
          <w:tcPr>
            <w:tcW w:w="270" w:type="dxa"/>
          </w:tcPr>
          <w:p w14:paraId="33FA50DB"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24FCB1A9" w14:textId="13209CF3" w:rsidR="002065A6" w:rsidRPr="00241684" w:rsidRDefault="00AA34CA"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9</w:t>
            </w:r>
          </w:p>
        </w:tc>
        <w:tc>
          <w:tcPr>
            <w:tcW w:w="236" w:type="dxa"/>
          </w:tcPr>
          <w:p w14:paraId="0D385A8B" w14:textId="77777777"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45F6382C" w14:textId="77777777" w:rsidR="002065A6" w:rsidRPr="00241684" w:rsidRDefault="00755EB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9</w:t>
            </w:r>
          </w:p>
        </w:tc>
      </w:tr>
      <w:tr w:rsidR="002065A6" w14:paraId="05B014D2" w14:textId="77777777" w:rsidTr="00CA32E2">
        <w:trPr>
          <w:trHeight w:val="80"/>
        </w:trPr>
        <w:tc>
          <w:tcPr>
            <w:tcW w:w="3600" w:type="dxa"/>
          </w:tcPr>
          <w:p w14:paraId="5421F900" w14:textId="77777777" w:rsidR="002065A6" w:rsidRPr="001C33AF"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260" w:type="dxa"/>
            <w:tcBorders>
              <w:top w:val="single" w:sz="4" w:space="0" w:color="auto"/>
              <w:bottom w:val="double" w:sz="4" w:space="0" w:color="auto"/>
            </w:tcBorders>
          </w:tcPr>
          <w:p w14:paraId="365A6099" w14:textId="0E350F12" w:rsidR="002065A6" w:rsidRPr="00410ECB" w:rsidRDefault="00AA34CA"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b/>
                <w:bCs/>
              </w:rPr>
            </w:pPr>
            <w:r w:rsidRPr="00AA34CA">
              <w:rPr>
                <w:rFonts w:cs="Times New Roman"/>
                <w:b/>
                <w:bCs/>
              </w:rPr>
              <w:t>199</w:t>
            </w:r>
          </w:p>
        </w:tc>
        <w:tc>
          <w:tcPr>
            <w:tcW w:w="270" w:type="dxa"/>
          </w:tcPr>
          <w:p w14:paraId="4438A121" w14:textId="77777777" w:rsidR="002065A6" w:rsidRPr="001D2331"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4B8A36C5" w14:textId="77777777" w:rsidR="002065A6" w:rsidRPr="00332DF3" w:rsidRDefault="00755EB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Pr>
                <w:rFonts w:cs="Times New Roman"/>
                <w:b/>
                <w:bCs/>
              </w:rPr>
              <w:t>199</w:t>
            </w:r>
          </w:p>
        </w:tc>
        <w:tc>
          <w:tcPr>
            <w:tcW w:w="270" w:type="dxa"/>
          </w:tcPr>
          <w:p w14:paraId="1063FDDC" w14:textId="77777777" w:rsidR="002065A6" w:rsidRPr="00332DF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04" w:type="dxa"/>
            <w:tcBorders>
              <w:top w:val="single" w:sz="4" w:space="0" w:color="auto"/>
              <w:bottom w:val="double" w:sz="4" w:space="0" w:color="auto"/>
            </w:tcBorders>
          </w:tcPr>
          <w:p w14:paraId="670E8FAD" w14:textId="5A9816A1" w:rsidR="002065A6" w:rsidRPr="00381BAD" w:rsidRDefault="00AA34CA"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sidRPr="00AA34CA">
              <w:rPr>
                <w:rFonts w:cs="Times New Roman"/>
                <w:b/>
                <w:bCs/>
              </w:rPr>
              <w:t>199</w:t>
            </w:r>
          </w:p>
        </w:tc>
        <w:tc>
          <w:tcPr>
            <w:tcW w:w="236" w:type="dxa"/>
          </w:tcPr>
          <w:p w14:paraId="34AAC6E0" w14:textId="77777777" w:rsidR="002065A6" w:rsidRPr="00332DF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169C4FDA" w14:textId="77777777" w:rsidR="002065A6" w:rsidRPr="00332DF3" w:rsidRDefault="00755EB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Pr>
                <w:rFonts w:cs="Times New Roman"/>
                <w:b/>
                <w:bCs/>
              </w:rPr>
              <w:t>199</w:t>
            </w:r>
          </w:p>
        </w:tc>
      </w:tr>
    </w:tbl>
    <w:p w14:paraId="6D6E6ADC" w14:textId="70B5638B" w:rsidR="00591BD1" w:rsidRDefault="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bookmarkStart w:id="0" w:name="_Hlk8153707"/>
    </w:p>
    <w:p w14:paraId="507E8710" w14:textId="77777777" w:rsidR="006D2393" w:rsidRDefault="006D2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14:paraId="6CFFC853" w14:textId="03C8FC2A" w:rsidR="008A2155" w:rsidRDefault="00247E58"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3</w:t>
      </w:r>
      <w:r w:rsidR="008A2155">
        <w:rPr>
          <w:rFonts w:ascii="Times New Roman" w:hAnsi="Times New Roman"/>
          <w:i w:val="0"/>
          <w:iCs w:val="0"/>
          <w:sz w:val="24"/>
          <w:szCs w:val="24"/>
          <w:u w:val="none"/>
        </w:rPr>
        <w:tab/>
        <w:t>Trade accounts receivable</w:t>
      </w:r>
    </w:p>
    <w:p w14:paraId="2BB51C7A" w14:textId="3F984362" w:rsidR="008A2155" w:rsidRDefault="008A2155" w:rsidP="008A2155">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0"/>
        <w:gridCol w:w="270"/>
        <w:gridCol w:w="1204"/>
        <w:gridCol w:w="236"/>
        <w:gridCol w:w="1260"/>
      </w:tblGrid>
      <w:tr w:rsidR="00FD4804" w14:paraId="656E50FE" w14:textId="77777777" w:rsidTr="005D39FA">
        <w:trPr>
          <w:trHeight w:val="80"/>
        </w:trPr>
        <w:tc>
          <w:tcPr>
            <w:tcW w:w="3600" w:type="dxa"/>
          </w:tcPr>
          <w:p w14:paraId="3C64625E" w14:textId="77777777" w:rsidR="00FD4804" w:rsidRPr="0092661C"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721E8963"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1889819F"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E3E5E8A"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69BDD3A9" w14:textId="77777777" w:rsidR="00FD4804" w:rsidRPr="00B44F5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326DDA3B" w14:textId="77777777" w:rsidR="00FD4804"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36" w:type="dxa"/>
          </w:tcPr>
          <w:p w14:paraId="3B59C920"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E85933C"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D4804" w:rsidRPr="00AD0816" w14:paraId="4E4C36AC" w14:textId="77777777" w:rsidTr="005D39FA">
        <w:trPr>
          <w:trHeight w:val="80"/>
        </w:trPr>
        <w:tc>
          <w:tcPr>
            <w:tcW w:w="3600" w:type="dxa"/>
          </w:tcPr>
          <w:p w14:paraId="54260533" w14:textId="77777777" w:rsidR="00FD4804" w:rsidRPr="00AD0816"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i/>
                <w:iCs/>
                <w:sz w:val="22"/>
                <w:szCs w:val="22"/>
              </w:rPr>
            </w:pPr>
          </w:p>
        </w:tc>
        <w:tc>
          <w:tcPr>
            <w:tcW w:w="1260" w:type="dxa"/>
          </w:tcPr>
          <w:p w14:paraId="51A26911" w14:textId="77777777" w:rsidR="00FD4804" w:rsidRPr="00AD0816"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i/>
                <w:iCs/>
                <w:spacing w:val="-4"/>
                <w:sz w:val="22"/>
                <w:szCs w:val="20"/>
                <w:lang w:val="en-GB" w:bidi="ar-SA"/>
              </w:rPr>
            </w:pPr>
          </w:p>
        </w:tc>
        <w:tc>
          <w:tcPr>
            <w:tcW w:w="270" w:type="dxa"/>
          </w:tcPr>
          <w:p w14:paraId="5EA58E76" w14:textId="77777777" w:rsidR="00FD4804" w:rsidRPr="00AD0816"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c>
          <w:tcPr>
            <w:tcW w:w="1260" w:type="dxa"/>
          </w:tcPr>
          <w:p w14:paraId="1057242E" w14:textId="77777777" w:rsidR="00FD4804" w:rsidRPr="00D73D94"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D73D94">
              <w:rPr>
                <w:rFonts w:ascii="Times New Roman" w:hAnsi="Times New Roman" w:cs="Times New Roman"/>
                <w:b/>
                <w:spacing w:val="-4"/>
                <w:sz w:val="22"/>
                <w:szCs w:val="20"/>
                <w:lang w:val="en-GB" w:bidi="ar-SA"/>
              </w:rPr>
              <w:t>statements</w:t>
            </w:r>
          </w:p>
        </w:tc>
        <w:tc>
          <w:tcPr>
            <w:tcW w:w="270" w:type="dxa"/>
          </w:tcPr>
          <w:p w14:paraId="7A13ADFB" w14:textId="77777777" w:rsidR="00FD4804" w:rsidRPr="00AD0816"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i/>
                <w:iCs/>
                <w:spacing w:val="-4"/>
                <w:sz w:val="22"/>
                <w:szCs w:val="22"/>
              </w:rPr>
            </w:pPr>
          </w:p>
        </w:tc>
        <w:tc>
          <w:tcPr>
            <w:tcW w:w="1204" w:type="dxa"/>
          </w:tcPr>
          <w:p w14:paraId="60067C01" w14:textId="77777777" w:rsidR="00FD4804" w:rsidRPr="00AD0816"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p>
        </w:tc>
        <w:tc>
          <w:tcPr>
            <w:tcW w:w="236" w:type="dxa"/>
          </w:tcPr>
          <w:p w14:paraId="73D01C16" w14:textId="77777777" w:rsidR="00FD4804" w:rsidRPr="00AD0816"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c>
          <w:tcPr>
            <w:tcW w:w="1260" w:type="dxa"/>
          </w:tcPr>
          <w:p w14:paraId="11D25D26" w14:textId="77777777" w:rsidR="00FD4804" w:rsidRPr="00AD0816"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p>
        </w:tc>
      </w:tr>
      <w:tr w:rsidR="00FD4804" w14:paraId="100D2315" w14:textId="77777777" w:rsidTr="005D39FA">
        <w:trPr>
          <w:trHeight w:val="80"/>
        </w:trPr>
        <w:tc>
          <w:tcPr>
            <w:tcW w:w="3600" w:type="dxa"/>
          </w:tcPr>
          <w:p w14:paraId="5CDA4358" w14:textId="77777777" w:rsidR="00FD4804" w:rsidRPr="0092661C"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3C565F29"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88D79B7"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68348CE"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358CF32F" w14:textId="77777777" w:rsidR="00FD4804" w:rsidRPr="00B44F5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7B5A1E93" w14:textId="77777777" w:rsidR="00FD4804"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36" w:type="dxa"/>
          </w:tcPr>
          <w:p w14:paraId="4B53D8B3"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AAD290F"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D4804" w14:paraId="20B47C1C" w14:textId="77777777" w:rsidTr="005D39FA">
        <w:trPr>
          <w:trHeight w:val="80"/>
        </w:trPr>
        <w:tc>
          <w:tcPr>
            <w:tcW w:w="3600" w:type="dxa"/>
          </w:tcPr>
          <w:p w14:paraId="63078F0E" w14:textId="77777777" w:rsidR="00FD4804" w:rsidRPr="0092661C"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3407EF4B"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2F73D69B"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9FCC14B"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40900A93" w14:textId="77777777" w:rsidR="00FD4804" w:rsidRPr="00B44F5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14:paraId="70F2894F" w14:textId="77777777" w:rsidR="00FD4804"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36" w:type="dxa"/>
          </w:tcPr>
          <w:p w14:paraId="238A88B9"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4ABDFC6"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D4804" w14:paraId="211B0890" w14:textId="77777777" w:rsidTr="005D39FA">
        <w:trPr>
          <w:trHeight w:val="80"/>
        </w:trPr>
        <w:tc>
          <w:tcPr>
            <w:tcW w:w="3600" w:type="dxa"/>
          </w:tcPr>
          <w:p w14:paraId="4709F518" w14:textId="77777777" w:rsidR="00FD4804" w:rsidRPr="0092661C"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640C7907"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4D8BDD2E"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9B10D2C" w14:textId="77777777" w:rsidR="00FD4804" w:rsidRPr="0057490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68531431" w14:textId="77777777" w:rsidR="00FD4804" w:rsidRPr="00B44F5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563A9961"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FD4804" w14:paraId="232D4E22" w14:textId="77777777" w:rsidTr="005D39FA">
        <w:trPr>
          <w:trHeight w:val="80"/>
        </w:trPr>
        <w:tc>
          <w:tcPr>
            <w:tcW w:w="3600" w:type="dxa"/>
          </w:tcPr>
          <w:p w14:paraId="25244C7D" w14:textId="15D9A104" w:rsidR="00FD4804" w:rsidRPr="0092661C" w:rsidRDefault="00FD4804" w:rsidP="005D3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p>
        </w:tc>
        <w:tc>
          <w:tcPr>
            <w:tcW w:w="1260" w:type="dxa"/>
          </w:tcPr>
          <w:p w14:paraId="7C971885" w14:textId="77777777" w:rsidR="00FD4804" w:rsidRPr="00AC1C02"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4B94A099"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FE1F835" w14:textId="77777777" w:rsidR="00FD4804" w:rsidRPr="00333A39"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3AFBCEF0" w14:textId="77777777" w:rsidR="00FD4804" w:rsidRPr="00B44F5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693EA42D"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FD4804" w14:paraId="37F70F42" w14:textId="77777777" w:rsidTr="005D39FA">
        <w:trPr>
          <w:trHeight w:val="80"/>
        </w:trPr>
        <w:tc>
          <w:tcPr>
            <w:tcW w:w="3600" w:type="dxa"/>
          </w:tcPr>
          <w:p w14:paraId="1C1B2487" w14:textId="77777777" w:rsidR="00FD4804" w:rsidRPr="0092661C"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58550F08"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522E8464"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D99CC0A"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7035820F" w14:textId="77777777" w:rsidR="00FD4804" w:rsidRPr="00E553B1"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14:paraId="4FCB5EE7"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36" w:type="dxa"/>
          </w:tcPr>
          <w:p w14:paraId="48049BA9"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3D470C4"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FD4804" w14:paraId="4CD269D3" w14:textId="77777777" w:rsidTr="005D39FA">
        <w:trPr>
          <w:trHeight w:val="80"/>
        </w:trPr>
        <w:tc>
          <w:tcPr>
            <w:tcW w:w="3600" w:type="dxa"/>
          </w:tcPr>
          <w:p w14:paraId="1C111ACA" w14:textId="77777777" w:rsidR="00FD4804" w:rsidRPr="0092661C"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573D799E"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70" w:type="dxa"/>
          </w:tcPr>
          <w:p w14:paraId="6C6F921D"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0F455C12"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72E9E9FD" w14:textId="77777777" w:rsidR="00FD4804" w:rsidRPr="00E553B1"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04" w:type="dxa"/>
          </w:tcPr>
          <w:p w14:paraId="12C28BBE"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1</w:t>
            </w:r>
          </w:p>
        </w:tc>
        <w:tc>
          <w:tcPr>
            <w:tcW w:w="236" w:type="dxa"/>
          </w:tcPr>
          <w:p w14:paraId="4C77C32D"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2987764E" w14:textId="77777777" w:rsidR="00FD4804" w:rsidRPr="00A35AEE"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FD4804" w14:paraId="795250F0" w14:textId="77777777" w:rsidTr="005D39FA">
        <w:trPr>
          <w:trHeight w:val="80"/>
        </w:trPr>
        <w:tc>
          <w:tcPr>
            <w:tcW w:w="3600" w:type="dxa"/>
          </w:tcPr>
          <w:p w14:paraId="3F32952D" w14:textId="77777777" w:rsidR="00FD4804" w:rsidRPr="0092661C"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5760" w:type="dxa"/>
            <w:gridSpan w:val="7"/>
          </w:tcPr>
          <w:p w14:paraId="1291AACE" w14:textId="77777777" w:rsidR="00FD4804" w:rsidRPr="005737AB"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FD4804" w14:paraId="303027E9" w14:textId="77777777" w:rsidTr="005D39FA">
        <w:trPr>
          <w:trHeight w:val="211"/>
        </w:trPr>
        <w:tc>
          <w:tcPr>
            <w:tcW w:w="3600" w:type="dxa"/>
          </w:tcPr>
          <w:p w14:paraId="65F7F88D" w14:textId="77777777" w:rsidR="00FD4804" w:rsidRPr="000F54E0"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15"/>
              <w:rPr>
                <w:rFonts w:ascii="Times New Roman" w:hAnsi="Times New Roman" w:cs="Times New Roman"/>
                <w:sz w:val="22"/>
                <w:szCs w:val="22"/>
              </w:rPr>
            </w:pPr>
          </w:p>
        </w:tc>
        <w:tc>
          <w:tcPr>
            <w:tcW w:w="5760" w:type="dxa"/>
            <w:gridSpan w:val="7"/>
          </w:tcPr>
          <w:p w14:paraId="750732AE" w14:textId="77777777" w:rsidR="00FD4804" w:rsidRPr="000F54E0" w:rsidRDefault="00FD4804"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35" w:right="-115"/>
              <w:jc w:val="center"/>
              <w:rPr>
                <w:rFonts w:ascii="Times New Roman" w:hAnsi="Times New Roman" w:cs="Times New Roman"/>
                <w:i/>
                <w:iCs/>
                <w:sz w:val="22"/>
                <w:szCs w:val="22"/>
              </w:rPr>
            </w:pPr>
          </w:p>
        </w:tc>
      </w:tr>
      <w:tr w:rsidR="00FD4804" w14:paraId="73C9E4DC" w14:textId="77777777" w:rsidTr="005D39FA">
        <w:trPr>
          <w:trHeight w:val="80"/>
        </w:trPr>
        <w:tc>
          <w:tcPr>
            <w:tcW w:w="3600" w:type="dxa"/>
          </w:tcPr>
          <w:p w14:paraId="4277E24C" w14:textId="11CB4FE6"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Within credit terms</w:t>
            </w:r>
          </w:p>
        </w:tc>
        <w:tc>
          <w:tcPr>
            <w:tcW w:w="1260" w:type="dxa"/>
          </w:tcPr>
          <w:p w14:paraId="0C31507C" w14:textId="5AAC1E7C" w:rsidR="00FD4804" w:rsidRDefault="00444D83" w:rsidP="00F72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sidRPr="00444D83">
              <w:rPr>
                <w:rFonts w:cs="Times New Roman"/>
              </w:rPr>
              <w:t>60,390</w:t>
            </w:r>
          </w:p>
        </w:tc>
        <w:tc>
          <w:tcPr>
            <w:tcW w:w="270" w:type="dxa"/>
          </w:tcPr>
          <w:p w14:paraId="5AE9547A"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445AA556" w14:textId="7F4741E9"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53,730</w:t>
            </w:r>
          </w:p>
        </w:tc>
        <w:tc>
          <w:tcPr>
            <w:tcW w:w="270" w:type="dxa"/>
          </w:tcPr>
          <w:p w14:paraId="6485A5FD"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763DBB44" w14:textId="06525221" w:rsidR="00FD4804"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444D83">
              <w:rPr>
                <w:rFonts w:cs="Times New Roman"/>
              </w:rPr>
              <w:t>60,390</w:t>
            </w:r>
          </w:p>
        </w:tc>
        <w:tc>
          <w:tcPr>
            <w:tcW w:w="236" w:type="dxa"/>
          </w:tcPr>
          <w:p w14:paraId="3946102C"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4FE73430" w14:textId="200CCF58"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53,730</w:t>
            </w:r>
          </w:p>
        </w:tc>
      </w:tr>
      <w:tr w:rsidR="00FD4804" w14:paraId="7CCB883C" w14:textId="77777777" w:rsidTr="005D39FA">
        <w:trPr>
          <w:trHeight w:val="80"/>
        </w:trPr>
        <w:tc>
          <w:tcPr>
            <w:tcW w:w="3600" w:type="dxa"/>
          </w:tcPr>
          <w:p w14:paraId="067FAB3D" w14:textId="267B2907"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Overdue:</w:t>
            </w:r>
          </w:p>
        </w:tc>
        <w:tc>
          <w:tcPr>
            <w:tcW w:w="1260" w:type="dxa"/>
          </w:tcPr>
          <w:p w14:paraId="6AD8F24A"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p>
        </w:tc>
        <w:tc>
          <w:tcPr>
            <w:tcW w:w="270" w:type="dxa"/>
          </w:tcPr>
          <w:p w14:paraId="1FD3E464"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1EED8C33"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p>
        </w:tc>
        <w:tc>
          <w:tcPr>
            <w:tcW w:w="270" w:type="dxa"/>
          </w:tcPr>
          <w:p w14:paraId="1A283907"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14207360"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p>
        </w:tc>
        <w:tc>
          <w:tcPr>
            <w:tcW w:w="236" w:type="dxa"/>
          </w:tcPr>
          <w:p w14:paraId="3BF6D556"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07630535"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p>
        </w:tc>
      </w:tr>
      <w:tr w:rsidR="00FD4804" w14:paraId="52D54A22" w14:textId="77777777" w:rsidTr="005D39FA">
        <w:trPr>
          <w:trHeight w:val="80"/>
        </w:trPr>
        <w:tc>
          <w:tcPr>
            <w:tcW w:w="3600" w:type="dxa"/>
          </w:tcPr>
          <w:p w14:paraId="5AE9924A" w14:textId="36D46973" w:rsidR="00FD4804" w:rsidRPr="00241684"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w:t>
            </w:r>
            <w:bookmarkStart w:id="1" w:name="_Hlk86655233"/>
            <w:r w:rsidR="00FD4804" w:rsidRPr="009A498C">
              <w:rPr>
                <w:rFonts w:cs="Times New Roman"/>
              </w:rPr>
              <w:t>Less than 3 months</w:t>
            </w:r>
            <w:bookmarkEnd w:id="1"/>
          </w:p>
        </w:tc>
        <w:tc>
          <w:tcPr>
            <w:tcW w:w="1260" w:type="dxa"/>
          </w:tcPr>
          <w:p w14:paraId="4D9E147F" w14:textId="3480A773" w:rsidR="00FD4804" w:rsidRDefault="00444D83" w:rsidP="00F72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sidRPr="00444D83">
              <w:rPr>
                <w:rFonts w:cs="Times New Roman"/>
              </w:rPr>
              <w:t>4,771</w:t>
            </w:r>
          </w:p>
        </w:tc>
        <w:tc>
          <w:tcPr>
            <w:tcW w:w="270" w:type="dxa"/>
          </w:tcPr>
          <w:p w14:paraId="44853064"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449E4784" w14:textId="4A016E1D"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3,553</w:t>
            </w:r>
          </w:p>
        </w:tc>
        <w:tc>
          <w:tcPr>
            <w:tcW w:w="270" w:type="dxa"/>
          </w:tcPr>
          <w:p w14:paraId="072A6EF8"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01EFD5AC" w14:textId="2BB22013" w:rsidR="00FD4804"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444D83">
              <w:rPr>
                <w:rFonts w:cs="Times New Roman"/>
              </w:rPr>
              <w:t>4,771</w:t>
            </w:r>
          </w:p>
        </w:tc>
        <w:tc>
          <w:tcPr>
            <w:tcW w:w="236" w:type="dxa"/>
          </w:tcPr>
          <w:p w14:paraId="68E4D616"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2DF60973" w14:textId="3858455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3,553</w:t>
            </w:r>
          </w:p>
        </w:tc>
      </w:tr>
      <w:tr w:rsidR="00FD4804" w14:paraId="4EBDD268" w14:textId="77777777" w:rsidTr="005D39FA">
        <w:trPr>
          <w:trHeight w:val="80"/>
        </w:trPr>
        <w:tc>
          <w:tcPr>
            <w:tcW w:w="3600" w:type="dxa"/>
          </w:tcPr>
          <w:p w14:paraId="33878BBC" w14:textId="2D68FFAF"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3 </w:t>
            </w:r>
            <w:r>
              <w:rPr>
                <w:rFonts w:cs="Times New Roman"/>
              </w:rPr>
              <w:t>-</w:t>
            </w:r>
            <w:r w:rsidRPr="009A498C">
              <w:rPr>
                <w:rFonts w:cs="Times New Roman"/>
              </w:rPr>
              <w:t xml:space="preserve"> 6 months</w:t>
            </w:r>
          </w:p>
        </w:tc>
        <w:tc>
          <w:tcPr>
            <w:tcW w:w="1260" w:type="dxa"/>
          </w:tcPr>
          <w:p w14:paraId="72086B95" w14:textId="718871EC" w:rsidR="00FD4804" w:rsidRDefault="00444D83" w:rsidP="00F72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sidRPr="00444D83">
              <w:rPr>
                <w:rFonts w:cs="Times New Roman"/>
              </w:rPr>
              <w:t>1,003</w:t>
            </w:r>
          </w:p>
        </w:tc>
        <w:tc>
          <w:tcPr>
            <w:tcW w:w="270" w:type="dxa"/>
          </w:tcPr>
          <w:p w14:paraId="48142D7D"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4921DFB6" w14:textId="3204AFFB"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87</w:t>
            </w:r>
          </w:p>
        </w:tc>
        <w:tc>
          <w:tcPr>
            <w:tcW w:w="270" w:type="dxa"/>
          </w:tcPr>
          <w:p w14:paraId="33903803"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3EC19E56" w14:textId="6AF3FF9E" w:rsidR="00FD4804"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444D83">
              <w:rPr>
                <w:rFonts w:cs="Times New Roman"/>
              </w:rPr>
              <w:t>1,003</w:t>
            </w:r>
          </w:p>
        </w:tc>
        <w:tc>
          <w:tcPr>
            <w:tcW w:w="236" w:type="dxa"/>
          </w:tcPr>
          <w:p w14:paraId="24E41B84"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5E005B5C" w14:textId="46DBEF1E"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87</w:t>
            </w:r>
          </w:p>
        </w:tc>
      </w:tr>
      <w:tr w:rsidR="00FD4804" w14:paraId="4ABC11BC" w14:textId="77777777" w:rsidTr="005D39FA">
        <w:trPr>
          <w:trHeight w:val="80"/>
        </w:trPr>
        <w:tc>
          <w:tcPr>
            <w:tcW w:w="3600" w:type="dxa"/>
          </w:tcPr>
          <w:p w14:paraId="054DC462" w14:textId="7E712E95"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6 </w:t>
            </w:r>
            <w:r>
              <w:rPr>
                <w:rFonts w:cs="Times New Roman"/>
              </w:rPr>
              <w:t>-</w:t>
            </w:r>
            <w:r w:rsidRPr="009A498C">
              <w:rPr>
                <w:rFonts w:cs="Times New Roman"/>
              </w:rPr>
              <w:t xml:space="preserve"> 12 months</w:t>
            </w:r>
          </w:p>
        </w:tc>
        <w:tc>
          <w:tcPr>
            <w:tcW w:w="1260" w:type="dxa"/>
          </w:tcPr>
          <w:p w14:paraId="13738BB1" w14:textId="6CCAF29E" w:rsidR="00FD4804" w:rsidRDefault="00444D83" w:rsidP="00F72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sidRPr="00444D83">
              <w:rPr>
                <w:rFonts w:cs="Times New Roman"/>
              </w:rPr>
              <w:t>81</w:t>
            </w:r>
          </w:p>
        </w:tc>
        <w:tc>
          <w:tcPr>
            <w:tcW w:w="270" w:type="dxa"/>
          </w:tcPr>
          <w:p w14:paraId="52C2BF98"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143D1033" w14:textId="5B71251D"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59</w:t>
            </w:r>
          </w:p>
        </w:tc>
        <w:tc>
          <w:tcPr>
            <w:tcW w:w="270" w:type="dxa"/>
          </w:tcPr>
          <w:p w14:paraId="05A3302D"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607BD1F0" w14:textId="5309AF6D" w:rsidR="00FD4804"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444D83">
              <w:rPr>
                <w:rFonts w:cs="Times New Roman"/>
              </w:rPr>
              <w:t>81</w:t>
            </w:r>
          </w:p>
        </w:tc>
        <w:tc>
          <w:tcPr>
            <w:tcW w:w="236" w:type="dxa"/>
          </w:tcPr>
          <w:p w14:paraId="0931C8BF"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55EEF1B8" w14:textId="6D520705"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59</w:t>
            </w:r>
          </w:p>
        </w:tc>
      </w:tr>
      <w:tr w:rsidR="00FD4804" w14:paraId="529F931F" w14:textId="77777777" w:rsidTr="00FD4804">
        <w:trPr>
          <w:trHeight w:val="80"/>
        </w:trPr>
        <w:tc>
          <w:tcPr>
            <w:tcW w:w="3600" w:type="dxa"/>
          </w:tcPr>
          <w:p w14:paraId="453ADA5A" w14:textId="7EE42D6B"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Over 12 months</w:t>
            </w:r>
          </w:p>
        </w:tc>
        <w:tc>
          <w:tcPr>
            <w:tcW w:w="1260" w:type="dxa"/>
            <w:tcBorders>
              <w:bottom w:val="single" w:sz="4" w:space="0" w:color="auto"/>
            </w:tcBorders>
          </w:tcPr>
          <w:p w14:paraId="7DD77FB0" w14:textId="0A1D0EB7" w:rsidR="00FD4804" w:rsidRDefault="00444D83" w:rsidP="00F72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14"/>
              <w:rPr>
                <w:rFonts w:cs="Times New Roman"/>
              </w:rPr>
            </w:pPr>
            <w:r w:rsidRPr="00444D83">
              <w:rPr>
                <w:rFonts w:cs="Times New Roman"/>
              </w:rPr>
              <w:t>3,162</w:t>
            </w:r>
          </w:p>
        </w:tc>
        <w:tc>
          <w:tcPr>
            <w:tcW w:w="270" w:type="dxa"/>
          </w:tcPr>
          <w:p w14:paraId="4F4A90B4"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7A9E1657" w14:textId="6D8BC20F"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3,069</w:t>
            </w:r>
          </w:p>
        </w:tc>
        <w:tc>
          <w:tcPr>
            <w:tcW w:w="270" w:type="dxa"/>
          </w:tcPr>
          <w:p w14:paraId="1DCBF65A"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Borders>
              <w:bottom w:val="single" w:sz="4" w:space="0" w:color="auto"/>
            </w:tcBorders>
          </w:tcPr>
          <w:p w14:paraId="34B6A028" w14:textId="5443956C" w:rsidR="00FD4804"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444D83">
              <w:rPr>
                <w:rFonts w:cs="Times New Roman"/>
              </w:rPr>
              <w:t>3,162</w:t>
            </w:r>
          </w:p>
        </w:tc>
        <w:tc>
          <w:tcPr>
            <w:tcW w:w="236" w:type="dxa"/>
          </w:tcPr>
          <w:p w14:paraId="5D2AE09E"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50F7EF2E" w14:textId="221EAC12"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3,069</w:t>
            </w:r>
          </w:p>
        </w:tc>
      </w:tr>
      <w:tr w:rsidR="00FD4804" w14:paraId="528CCA8E" w14:textId="77777777" w:rsidTr="00FD4804">
        <w:trPr>
          <w:trHeight w:val="80"/>
        </w:trPr>
        <w:tc>
          <w:tcPr>
            <w:tcW w:w="3600" w:type="dxa"/>
          </w:tcPr>
          <w:p w14:paraId="244313C9" w14:textId="0DBBE889"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b/>
                <w:bCs/>
              </w:rPr>
              <w:t>Total</w:t>
            </w:r>
          </w:p>
        </w:tc>
        <w:tc>
          <w:tcPr>
            <w:tcW w:w="1260" w:type="dxa"/>
            <w:tcBorders>
              <w:top w:val="single" w:sz="4" w:space="0" w:color="auto"/>
            </w:tcBorders>
          </w:tcPr>
          <w:p w14:paraId="3C5AC08A" w14:textId="0A9A79B2" w:rsidR="00FD4804" w:rsidRPr="00444D83"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b/>
                <w:bCs/>
              </w:rPr>
            </w:pPr>
            <w:r w:rsidRPr="00444D83">
              <w:rPr>
                <w:rFonts w:cs="Times New Roman"/>
                <w:b/>
                <w:bCs/>
              </w:rPr>
              <w:t>69,407</w:t>
            </w:r>
          </w:p>
        </w:tc>
        <w:tc>
          <w:tcPr>
            <w:tcW w:w="270" w:type="dxa"/>
          </w:tcPr>
          <w:p w14:paraId="009942A8"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top w:val="single" w:sz="4" w:space="0" w:color="auto"/>
            </w:tcBorders>
          </w:tcPr>
          <w:p w14:paraId="129ED650" w14:textId="031FF282"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b/>
                <w:bCs/>
              </w:rPr>
              <w:t>60,498</w:t>
            </w:r>
          </w:p>
        </w:tc>
        <w:tc>
          <w:tcPr>
            <w:tcW w:w="270" w:type="dxa"/>
          </w:tcPr>
          <w:p w14:paraId="72908624"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Borders>
              <w:top w:val="single" w:sz="4" w:space="0" w:color="auto"/>
            </w:tcBorders>
          </w:tcPr>
          <w:p w14:paraId="2D76F892" w14:textId="3344754A" w:rsidR="00FD4804" w:rsidRPr="00444D83"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sidRPr="00444D83">
              <w:rPr>
                <w:rFonts w:cs="Times New Roman"/>
                <w:b/>
                <w:bCs/>
              </w:rPr>
              <w:t>69,407</w:t>
            </w:r>
          </w:p>
        </w:tc>
        <w:tc>
          <w:tcPr>
            <w:tcW w:w="236" w:type="dxa"/>
          </w:tcPr>
          <w:p w14:paraId="482AC10C"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top w:val="single" w:sz="4" w:space="0" w:color="auto"/>
            </w:tcBorders>
          </w:tcPr>
          <w:p w14:paraId="2B3CB231" w14:textId="51D0A111"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b/>
                <w:bCs/>
              </w:rPr>
              <w:t>60,498</w:t>
            </w:r>
          </w:p>
        </w:tc>
      </w:tr>
      <w:tr w:rsidR="00FD4804" w14:paraId="4E7070C8" w14:textId="77777777" w:rsidTr="005D39FA">
        <w:trPr>
          <w:trHeight w:val="80"/>
        </w:trPr>
        <w:tc>
          <w:tcPr>
            <w:tcW w:w="3600" w:type="dxa"/>
          </w:tcPr>
          <w:p w14:paraId="758FCB86" w14:textId="413793C7"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761C">
              <w:rPr>
                <w:rFonts w:cs="Times New Roman"/>
                <w:i/>
                <w:iCs/>
              </w:rPr>
              <w:t>Less</w:t>
            </w:r>
            <w:r>
              <w:rPr>
                <w:rFonts w:cs="Times New Roman"/>
              </w:rPr>
              <w:t xml:space="preserve"> allowance for expected </w:t>
            </w:r>
          </w:p>
        </w:tc>
        <w:tc>
          <w:tcPr>
            <w:tcW w:w="1260" w:type="dxa"/>
          </w:tcPr>
          <w:p w14:paraId="287FBADC"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p>
        </w:tc>
        <w:tc>
          <w:tcPr>
            <w:tcW w:w="270" w:type="dxa"/>
          </w:tcPr>
          <w:p w14:paraId="4730420B"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21627BB6"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p>
        </w:tc>
        <w:tc>
          <w:tcPr>
            <w:tcW w:w="270" w:type="dxa"/>
          </w:tcPr>
          <w:p w14:paraId="5A30B52E"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19A38B2B"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p>
        </w:tc>
        <w:tc>
          <w:tcPr>
            <w:tcW w:w="236" w:type="dxa"/>
          </w:tcPr>
          <w:p w14:paraId="321EA1DA" w14:textId="77777777" w:rsidR="00FD4804" w:rsidRPr="00D675DD"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5C33E8A2" w14:textId="77777777" w:rsidR="00FD480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p>
        </w:tc>
      </w:tr>
      <w:tr w:rsidR="00FD4804" w14:paraId="7CCEF92E" w14:textId="77777777" w:rsidTr="005D39FA">
        <w:trPr>
          <w:trHeight w:val="80"/>
        </w:trPr>
        <w:tc>
          <w:tcPr>
            <w:tcW w:w="3600" w:type="dxa"/>
          </w:tcPr>
          <w:p w14:paraId="235DBA71" w14:textId="0C2D0B4E" w:rsidR="00FD4804" w:rsidRPr="0092661C" w:rsidRDefault="00FD4804" w:rsidP="00444D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606"/>
            </w:pPr>
            <w:bookmarkStart w:id="2" w:name="_Hlk86655540"/>
            <w:r>
              <w:rPr>
                <w:rFonts w:cs="Times New Roman"/>
              </w:rPr>
              <w:t>credit loss</w:t>
            </w:r>
            <w:bookmarkEnd w:id="2"/>
          </w:p>
        </w:tc>
        <w:tc>
          <w:tcPr>
            <w:tcW w:w="1260" w:type="dxa"/>
          </w:tcPr>
          <w:p w14:paraId="5DC657E4" w14:textId="5348B7D3" w:rsidR="00FD4804" w:rsidRPr="00241684" w:rsidRDefault="00444D83" w:rsidP="00F72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14"/>
              <w:rPr>
                <w:rFonts w:cs="Times New Roman"/>
              </w:rPr>
            </w:pPr>
            <w:r w:rsidRPr="00444D83">
              <w:rPr>
                <w:rFonts w:cs="Times New Roman"/>
              </w:rPr>
              <w:t>(4,201)</w:t>
            </w:r>
          </w:p>
        </w:tc>
        <w:tc>
          <w:tcPr>
            <w:tcW w:w="270" w:type="dxa"/>
          </w:tcPr>
          <w:p w14:paraId="1D26B3AD" w14:textId="77777777"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70C7B243" w14:textId="18F9E2EF"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ED2629">
              <w:rPr>
                <w:rFonts w:cs="Times New Roman"/>
              </w:rPr>
              <w:t>(3,512)</w:t>
            </w:r>
          </w:p>
        </w:tc>
        <w:tc>
          <w:tcPr>
            <w:tcW w:w="270" w:type="dxa"/>
          </w:tcPr>
          <w:p w14:paraId="380E99F2" w14:textId="77777777"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23349815" w14:textId="62AE66F6" w:rsidR="00FD4804" w:rsidRPr="00241684" w:rsidRDefault="00444D83"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444D83">
              <w:rPr>
                <w:rFonts w:cs="Times New Roman"/>
              </w:rPr>
              <w:t>(4,201)</w:t>
            </w:r>
          </w:p>
        </w:tc>
        <w:tc>
          <w:tcPr>
            <w:tcW w:w="236" w:type="dxa"/>
          </w:tcPr>
          <w:p w14:paraId="33BB15D4" w14:textId="77777777"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2B412256" w14:textId="6611D97F" w:rsidR="00FD4804" w:rsidRPr="00241684"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ED2629">
              <w:rPr>
                <w:rFonts w:cs="Times New Roman"/>
              </w:rPr>
              <w:t>(3,512)</w:t>
            </w:r>
          </w:p>
        </w:tc>
      </w:tr>
      <w:tr w:rsidR="00FD4804" w14:paraId="0E816A59" w14:textId="77777777" w:rsidTr="005D39FA">
        <w:trPr>
          <w:trHeight w:val="80"/>
        </w:trPr>
        <w:tc>
          <w:tcPr>
            <w:tcW w:w="3600" w:type="dxa"/>
          </w:tcPr>
          <w:p w14:paraId="2B3A65E7" w14:textId="55D1BF71" w:rsidR="00FD4804" w:rsidRPr="001C33AF"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761C">
              <w:rPr>
                <w:rFonts w:cs="Times New Roman"/>
                <w:b/>
                <w:bCs/>
              </w:rPr>
              <w:t>Net</w:t>
            </w:r>
          </w:p>
        </w:tc>
        <w:tc>
          <w:tcPr>
            <w:tcW w:w="1260" w:type="dxa"/>
            <w:tcBorders>
              <w:top w:val="single" w:sz="4" w:space="0" w:color="auto"/>
              <w:bottom w:val="double" w:sz="4" w:space="0" w:color="auto"/>
            </w:tcBorders>
          </w:tcPr>
          <w:p w14:paraId="7A64230F" w14:textId="41DC6306" w:rsidR="00FD4804" w:rsidRPr="00410ECB" w:rsidRDefault="00F72C1A" w:rsidP="00F72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78"/>
              <w:rPr>
                <w:rFonts w:cs="Times New Roman"/>
                <w:b/>
                <w:bCs/>
              </w:rPr>
            </w:pPr>
            <w:r w:rsidRPr="00F72C1A">
              <w:rPr>
                <w:rFonts w:cs="Times New Roman"/>
                <w:b/>
                <w:bCs/>
                <w:cs/>
              </w:rPr>
              <w:t>65</w:t>
            </w:r>
            <w:r w:rsidRPr="00F72C1A">
              <w:rPr>
                <w:rFonts w:cs="Times New Roman"/>
                <w:b/>
                <w:bCs/>
              </w:rPr>
              <w:t>,</w:t>
            </w:r>
            <w:r w:rsidRPr="00F72C1A">
              <w:rPr>
                <w:rFonts w:cs="Times New Roman"/>
                <w:b/>
                <w:bCs/>
                <w:cs/>
              </w:rPr>
              <w:t>206</w:t>
            </w:r>
          </w:p>
        </w:tc>
        <w:tc>
          <w:tcPr>
            <w:tcW w:w="270" w:type="dxa"/>
          </w:tcPr>
          <w:p w14:paraId="6EA1F5FA" w14:textId="77777777" w:rsidR="00FD4804" w:rsidRPr="001D2331"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566657A7" w14:textId="1F2E86CF" w:rsidR="00FD4804" w:rsidRPr="00332DF3"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sidRPr="0097771E">
              <w:rPr>
                <w:rFonts w:cs="Times New Roman"/>
                <w:b/>
                <w:bCs/>
              </w:rPr>
              <w:t>56,986</w:t>
            </w:r>
          </w:p>
        </w:tc>
        <w:tc>
          <w:tcPr>
            <w:tcW w:w="270" w:type="dxa"/>
          </w:tcPr>
          <w:p w14:paraId="2F3D87CC" w14:textId="77777777" w:rsidR="00FD4804" w:rsidRPr="00332DF3"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04" w:type="dxa"/>
            <w:tcBorders>
              <w:top w:val="single" w:sz="4" w:space="0" w:color="auto"/>
              <w:bottom w:val="double" w:sz="4" w:space="0" w:color="auto"/>
            </w:tcBorders>
          </w:tcPr>
          <w:p w14:paraId="668F66B0" w14:textId="3F926F0D" w:rsidR="00FD4804" w:rsidRPr="00381BAD" w:rsidRDefault="00F72C1A"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sidRPr="00F72C1A">
              <w:rPr>
                <w:rFonts w:cs="Times New Roman"/>
                <w:b/>
                <w:bCs/>
                <w:cs/>
              </w:rPr>
              <w:t>65</w:t>
            </w:r>
            <w:r w:rsidRPr="00F72C1A">
              <w:rPr>
                <w:rFonts w:cs="Times New Roman"/>
                <w:b/>
                <w:bCs/>
              </w:rPr>
              <w:t>,</w:t>
            </w:r>
            <w:r w:rsidRPr="00F72C1A">
              <w:rPr>
                <w:rFonts w:cs="Times New Roman"/>
                <w:b/>
                <w:bCs/>
                <w:cs/>
              </w:rPr>
              <w:t>206</w:t>
            </w:r>
          </w:p>
        </w:tc>
        <w:tc>
          <w:tcPr>
            <w:tcW w:w="236" w:type="dxa"/>
          </w:tcPr>
          <w:p w14:paraId="26635604" w14:textId="77777777" w:rsidR="00FD4804" w:rsidRPr="00332DF3"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4BE79664" w14:textId="4A68577F" w:rsidR="00FD4804" w:rsidRPr="00332DF3" w:rsidRDefault="00FD4804"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sidRPr="007C4119">
              <w:rPr>
                <w:rFonts w:cs="Times New Roman"/>
                <w:b/>
                <w:bCs/>
              </w:rPr>
              <w:t>56,986</w:t>
            </w:r>
          </w:p>
        </w:tc>
      </w:tr>
    </w:tbl>
    <w:p w14:paraId="514A606E" w14:textId="77777777" w:rsidR="008A2155" w:rsidRDefault="008A2155" w:rsidP="008A2155"/>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270"/>
        <w:gridCol w:w="1260"/>
        <w:gridCol w:w="270"/>
        <w:gridCol w:w="1170"/>
        <w:gridCol w:w="270"/>
        <w:gridCol w:w="1260"/>
      </w:tblGrid>
      <w:tr w:rsidR="002B1B61" w:rsidRPr="00530813" w14:paraId="4A2FB3FA" w14:textId="77777777" w:rsidTr="00432337">
        <w:trPr>
          <w:trHeight w:val="20"/>
          <w:tblHeader/>
        </w:trPr>
        <w:tc>
          <w:tcPr>
            <w:tcW w:w="3600" w:type="dxa"/>
            <w:shd w:val="clear" w:color="auto" w:fill="auto"/>
            <w:vAlign w:val="bottom"/>
          </w:tcPr>
          <w:p w14:paraId="2D623C05"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2CA56069"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F7078C1"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8D5716E"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2F6D89B0"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1848012D"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D61E5D4"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BABE9F"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6ADBB827" w14:textId="77777777" w:rsidTr="00432337">
        <w:trPr>
          <w:trHeight w:val="20"/>
          <w:tblHeader/>
        </w:trPr>
        <w:tc>
          <w:tcPr>
            <w:tcW w:w="3600" w:type="dxa"/>
            <w:shd w:val="clear" w:color="auto" w:fill="auto"/>
            <w:vAlign w:val="bottom"/>
          </w:tcPr>
          <w:p w14:paraId="23184BF9"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7627543D"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5DD79E9F"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3ED1A58"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2A1880FB"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0918DCF4"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9E11FDC"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C8FFCA2"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5CB86081" w14:textId="77777777" w:rsidTr="00432337">
        <w:trPr>
          <w:trHeight w:val="20"/>
          <w:tblHeader/>
        </w:trPr>
        <w:tc>
          <w:tcPr>
            <w:tcW w:w="3600" w:type="dxa"/>
            <w:shd w:val="clear" w:color="auto" w:fill="auto"/>
            <w:vAlign w:val="bottom"/>
          </w:tcPr>
          <w:p w14:paraId="0A34A030"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1FF21A32"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25E3B1F4"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B2EA38D"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37451DC2"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71936487"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E849311"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F0ACF1C"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4963B53F" w14:textId="77777777" w:rsidTr="00432337">
        <w:trPr>
          <w:trHeight w:val="20"/>
          <w:tblHeader/>
        </w:trPr>
        <w:tc>
          <w:tcPr>
            <w:tcW w:w="3600" w:type="dxa"/>
            <w:shd w:val="clear" w:color="auto" w:fill="auto"/>
            <w:vAlign w:val="bottom"/>
          </w:tcPr>
          <w:p w14:paraId="285B0E1B"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4838E219"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4946AD14"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76AA37F"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110F00B4"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14:paraId="079AAA66"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5387B696"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87486CA"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B1B61" w:rsidRPr="00530813" w14:paraId="03A2DC95" w14:textId="77777777" w:rsidTr="00432337">
        <w:trPr>
          <w:trHeight w:val="20"/>
          <w:tblHeader/>
        </w:trPr>
        <w:tc>
          <w:tcPr>
            <w:tcW w:w="3600" w:type="dxa"/>
            <w:shd w:val="clear" w:color="auto" w:fill="auto"/>
            <w:vAlign w:val="bottom"/>
          </w:tcPr>
          <w:p w14:paraId="112CFEC4" w14:textId="77777777" w:rsidR="002B1B61" w:rsidRPr="00530813" w:rsidRDefault="002B1B61" w:rsidP="00FB4A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260" w:type="dxa"/>
          </w:tcPr>
          <w:p w14:paraId="0636669F"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financial</w:t>
            </w:r>
          </w:p>
        </w:tc>
        <w:tc>
          <w:tcPr>
            <w:tcW w:w="270" w:type="dxa"/>
          </w:tcPr>
          <w:p w14:paraId="700B84D3"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4F39329" w14:textId="77777777" w:rsidR="002B1B61" w:rsidRPr="0057490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0F612CCB"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1E001142"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4"/>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Separate</w:t>
            </w:r>
          </w:p>
        </w:tc>
      </w:tr>
      <w:tr w:rsidR="002B1B61" w:rsidRPr="00530813" w14:paraId="18A1982A" w14:textId="77777777" w:rsidTr="00432337">
        <w:trPr>
          <w:trHeight w:val="20"/>
          <w:tblHeader/>
        </w:trPr>
        <w:tc>
          <w:tcPr>
            <w:tcW w:w="3600" w:type="dxa"/>
            <w:shd w:val="clear" w:color="auto" w:fill="auto"/>
            <w:vAlign w:val="bottom"/>
          </w:tcPr>
          <w:p w14:paraId="19F4FE2C" w14:textId="77777777" w:rsidR="002B1B61" w:rsidRPr="00530813" w:rsidRDefault="002A1BCB" w:rsidP="00FB4ADD">
            <w:pPr>
              <w:pStyle w:val="BodyText"/>
              <w:spacing w:after="0" w:line="240" w:lineRule="auto"/>
              <w:ind w:right="-111"/>
              <w:jc w:val="both"/>
              <w:rPr>
                <w:rFonts w:ascii="Times New Roman" w:hAnsi="Times New Roman" w:cs="Times New Roman"/>
                <w:b/>
                <w:bCs/>
                <w:i/>
                <w:iCs/>
                <w:sz w:val="22"/>
                <w:szCs w:val="22"/>
                <w:cs/>
              </w:rPr>
            </w:pPr>
            <w:r>
              <w:rPr>
                <w:rFonts w:ascii="Times New Roman" w:hAnsi="Times New Roman" w:cs="Times New Roman"/>
                <w:b/>
                <w:bCs/>
                <w:i/>
                <w:iCs/>
                <w:sz w:val="22"/>
                <w:szCs w:val="22"/>
              </w:rPr>
              <w:t>Expected credit loss</w:t>
            </w:r>
          </w:p>
        </w:tc>
        <w:tc>
          <w:tcPr>
            <w:tcW w:w="1260" w:type="dxa"/>
          </w:tcPr>
          <w:p w14:paraId="66C7A0BE" w14:textId="77777777" w:rsidR="002B1B61" w:rsidRPr="00AC1C02"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AC1C02">
              <w:rPr>
                <w:rFonts w:ascii="Times New Roman" w:hAnsi="Times New Roman" w:cs="Times New Roman"/>
                <w:b/>
                <w:spacing w:val="-4"/>
                <w:sz w:val="22"/>
                <w:szCs w:val="20"/>
                <w:lang w:val="en-GB" w:bidi="ar-SA"/>
              </w:rPr>
              <w:t>statements</w:t>
            </w:r>
          </w:p>
        </w:tc>
        <w:tc>
          <w:tcPr>
            <w:tcW w:w="270" w:type="dxa"/>
          </w:tcPr>
          <w:p w14:paraId="136E9329"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4104238" w14:textId="77777777" w:rsidR="002B1B61" w:rsidRPr="00333A39"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4EC92C45" w14:textId="77777777" w:rsidR="002B1B61" w:rsidRPr="00B44F5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16B42950" w14:textId="77777777" w:rsidR="002B1B61" w:rsidRPr="00530813" w:rsidRDefault="002B1B61" w:rsidP="00FB4ADD">
            <w:pPr>
              <w:ind w:left="-30" w:right="-46"/>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financial statements</w:t>
            </w:r>
          </w:p>
        </w:tc>
      </w:tr>
      <w:tr w:rsidR="002A1BCB" w:rsidRPr="00530813" w14:paraId="5E7BAC09" w14:textId="77777777" w:rsidTr="00432337">
        <w:trPr>
          <w:trHeight w:val="20"/>
          <w:tblHeader/>
        </w:trPr>
        <w:tc>
          <w:tcPr>
            <w:tcW w:w="3600" w:type="dxa"/>
            <w:shd w:val="clear" w:color="auto" w:fill="auto"/>
            <w:vAlign w:val="bottom"/>
          </w:tcPr>
          <w:p w14:paraId="0A573C48" w14:textId="2C8AC443" w:rsidR="002A1BCB" w:rsidRDefault="002A1BCB" w:rsidP="00FB4ADD">
            <w:pPr>
              <w:pStyle w:val="BodyText"/>
              <w:spacing w:after="0" w:line="240" w:lineRule="auto"/>
              <w:ind w:right="-111"/>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FD4804">
              <w:rPr>
                <w:rFonts w:ascii="Times New Roman" w:hAnsi="Times New Roman" w:cs="Times New Roman"/>
                <w:b/>
                <w:bCs/>
                <w:i/>
                <w:iCs/>
                <w:sz w:val="22"/>
                <w:szCs w:val="22"/>
              </w:rPr>
              <w:t>nine</w:t>
            </w:r>
            <w:r>
              <w:rPr>
                <w:rFonts w:ascii="Times New Roman" w:hAnsi="Times New Roman" w:cs="Times New Roman"/>
                <w:b/>
                <w:bCs/>
                <w:i/>
                <w:iCs/>
                <w:sz w:val="22"/>
                <w:szCs w:val="22"/>
              </w:rPr>
              <w:t>-month period ended</w:t>
            </w:r>
          </w:p>
        </w:tc>
        <w:tc>
          <w:tcPr>
            <w:tcW w:w="1260" w:type="dxa"/>
          </w:tcPr>
          <w:p w14:paraId="4FB05266" w14:textId="77777777" w:rsidR="002A1BCB" w:rsidRPr="00AC1C02"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A55EE65" w14:textId="77777777" w:rsidR="002A1BCB" w:rsidRPr="00A35AEE"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DA75C48" w14:textId="77777777" w:rsidR="002A1BCB" w:rsidRPr="000F13FA"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688BE37C" w14:textId="77777777" w:rsidR="002A1BCB" w:rsidRPr="00B44F5E" w:rsidRDefault="002A1BCB"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59A30820" w14:textId="77777777" w:rsidR="002A1BCB" w:rsidRPr="00152908" w:rsidRDefault="002A1BCB" w:rsidP="00FB4ADD">
            <w:pPr>
              <w:ind w:left="-30" w:right="-46"/>
              <w:jc w:val="center"/>
              <w:rPr>
                <w:rFonts w:ascii="Times New Roman" w:hAnsi="Times New Roman" w:cs="Times New Roman"/>
                <w:b/>
                <w:bCs/>
                <w:spacing w:val="-4"/>
                <w:sz w:val="22"/>
                <w:szCs w:val="22"/>
              </w:rPr>
            </w:pPr>
          </w:p>
        </w:tc>
      </w:tr>
      <w:tr w:rsidR="002B1B61" w:rsidRPr="00530813" w14:paraId="7F1BF1BF" w14:textId="77777777" w:rsidTr="00432337">
        <w:trPr>
          <w:trHeight w:val="20"/>
          <w:tblHeader/>
        </w:trPr>
        <w:tc>
          <w:tcPr>
            <w:tcW w:w="3600" w:type="dxa"/>
            <w:shd w:val="clear" w:color="auto" w:fill="auto"/>
            <w:vAlign w:val="bottom"/>
          </w:tcPr>
          <w:p w14:paraId="4983AB23" w14:textId="02874016" w:rsidR="002B1B61" w:rsidRDefault="00840B14" w:rsidP="002B1B61">
            <w:pPr>
              <w:pStyle w:val="BodyText"/>
              <w:spacing w:after="0" w:line="240" w:lineRule="auto"/>
              <w:ind w:left="166" w:right="-111"/>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30 </w:t>
            </w:r>
            <w:r w:rsidR="00FD4804">
              <w:rPr>
                <w:rFonts w:ascii="Times New Roman" w:hAnsi="Times New Roman" w:cs="Times New Roman"/>
                <w:b/>
                <w:bCs/>
                <w:i/>
                <w:iCs/>
                <w:sz w:val="22"/>
                <w:szCs w:val="22"/>
              </w:rPr>
              <w:t>September</w:t>
            </w:r>
          </w:p>
        </w:tc>
        <w:tc>
          <w:tcPr>
            <w:tcW w:w="1260" w:type="dxa"/>
          </w:tcPr>
          <w:p w14:paraId="5B493DB2"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270" w:type="dxa"/>
          </w:tcPr>
          <w:p w14:paraId="23D0C9A8"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BD4EC67"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527DF200" w14:textId="77777777" w:rsidR="002B1B61" w:rsidRPr="00E553B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44B9C7E3" w14:textId="77777777" w:rsidR="002B1B61"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2021</w:t>
            </w:r>
          </w:p>
        </w:tc>
        <w:tc>
          <w:tcPr>
            <w:tcW w:w="270" w:type="dxa"/>
          </w:tcPr>
          <w:p w14:paraId="263619CC"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48861C8" w14:textId="77777777" w:rsidR="002B1B61" w:rsidRPr="00A35AEE"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2B1B61" w:rsidRPr="00530813" w14:paraId="5A2C4087" w14:textId="77777777" w:rsidTr="00FB4ADD">
        <w:trPr>
          <w:trHeight w:val="20"/>
          <w:tblHeader/>
        </w:trPr>
        <w:tc>
          <w:tcPr>
            <w:tcW w:w="3600" w:type="dxa"/>
            <w:shd w:val="clear" w:color="auto" w:fill="auto"/>
            <w:vAlign w:val="bottom"/>
          </w:tcPr>
          <w:p w14:paraId="6E162026" w14:textId="77777777" w:rsidR="002B1B61" w:rsidRDefault="002B1B61" w:rsidP="00FB4ADD">
            <w:pPr>
              <w:pStyle w:val="BodyText"/>
              <w:spacing w:after="0" w:line="240" w:lineRule="auto"/>
              <w:ind w:right="-111"/>
              <w:jc w:val="both"/>
              <w:rPr>
                <w:rFonts w:ascii="Times New Roman" w:hAnsi="Times New Roman" w:cs="Times New Roman"/>
                <w:b/>
                <w:bCs/>
                <w:i/>
                <w:iCs/>
                <w:sz w:val="22"/>
                <w:szCs w:val="22"/>
              </w:rPr>
            </w:pPr>
          </w:p>
        </w:tc>
        <w:tc>
          <w:tcPr>
            <w:tcW w:w="5760" w:type="dxa"/>
            <w:gridSpan w:val="7"/>
          </w:tcPr>
          <w:p w14:paraId="61DC4412" w14:textId="77777777" w:rsidR="002B1B61" w:rsidRPr="00CE453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r w:rsidRPr="00CE4533">
              <w:rPr>
                <w:rFonts w:ascii="Times New Roman" w:hAnsi="Times New Roman" w:cs="Times New Roman"/>
                <w:i/>
                <w:iCs/>
                <w:spacing w:val="-4"/>
                <w:sz w:val="22"/>
                <w:szCs w:val="22"/>
              </w:rPr>
              <w:t>(in thousand Baht)</w:t>
            </w:r>
          </w:p>
        </w:tc>
      </w:tr>
      <w:tr w:rsidR="002B1B61" w:rsidRPr="00530813" w14:paraId="4DE1E5F9" w14:textId="77777777" w:rsidTr="00FB4ADD">
        <w:trPr>
          <w:trHeight w:val="164"/>
          <w:tblHeader/>
        </w:trPr>
        <w:tc>
          <w:tcPr>
            <w:tcW w:w="3600" w:type="dxa"/>
          </w:tcPr>
          <w:p w14:paraId="6EB45AA6"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760" w:type="dxa"/>
            <w:gridSpan w:val="7"/>
          </w:tcPr>
          <w:p w14:paraId="180689D1"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p>
        </w:tc>
      </w:tr>
      <w:tr w:rsidR="002B1B61" w:rsidRPr="00530813" w14:paraId="3EB5785F" w14:textId="77777777" w:rsidTr="00432337">
        <w:trPr>
          <w:trHeight w:val="20"/>
        </w:trPr>
        <w:tc>
          <w:tcPr>
            <w:tcW w:w="3600" w:type="dxa"/>
          </w:tcPr>
          <w:p w14:paraId="6E40737F"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Additions</w:t>
            </w:r>
          </w:p>
        </w:tc>
        <w:tc>
          <w:tcPr>
            <w:tcW w:w="1260" w:type="dxa"/>
          </w:tcPr>
          <w:p w14:paraId="399BBA82" w14:textId="0D0F1834" w:rsidR="002B1B61" w:rsidRPr="00530813" w:rsidRDefault="00613F20" w:rsidP="00613F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sidRPr="00613F20">
              <w:rPr>
                <w:rFonts w:cs="Times New Roman"/>
                <w:cs/>
              </w:rPr>
              <w:t>689</w:t>
            </w:r>
          </w:p>
        </w:tc>
        <w:tc>
          <w:tcPr>
            <w:tcW w:w="270" w:type="dxa"/>
          </w:tcPr>
          <w:p w14:paraId="264EF24F"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260" w:type="dxa"/>
          </w:tcPr>
          <w:p w14:paraId="3DB27573" w14:textId="68D8A11A" w:rsidR="002B1B61" w:rsidRPr="00530813" w:rsidRDefault="00E61D5B" w:rsidP="00B80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w:t>
            </w:r>
          </w:p>
        </w:tc>
        <w:tc>
          <w:tcPr>
            <w:tcW w:w="270" w:type="dxa"/>
          </w:tcPr>
          <w:p w14:paraId="025091D3"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7F70558" w14:textId="25D86277" w:rsidR="002B1B61" w:rsidRPr="00613F20" w:rsidRDefault="00613F20" w:rsidP="00607B5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szCs w:val="28"/>
              </w:rPr>
            </w:pPr>
            <w:r w:rsidRPr="00613F20">
              <w:rPr>
                <w:rFonts w:cs="Times New Roman"/>
              </w:rPr>
              <w:t>689</w:t>
            </w:r>
          </w:p>
        </w:tc>
        <w:tc>
          <w:tcPr>
            <w:tcW w:w="270" w:type="dxa"/>
          </w:tcPr>
          <w:p w14:paraId="0A94FBEF" w14:textId="77777777" w:rsidR="002B1B61" w:rsidRPr="00530813" w:rsidRDefault="002B1B61"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091A6B7" w14:textId="59A954C9" w:rsidR="002B1B61" w:rsidRPr="00530813" w:rsidRDefault="00E61D5B" w:rsidP="0060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29" w:right="-86"/>
              <w:rPr>
                <w:rFonts w:ascii="Times New Roman" w:hAnsi="Times New Roman" w:cs="Times New Roman"/>
                <w:sz w:val="22"/>
                <w:szCs w:val="22"/>
              </w:rPr>
            </w:pPr>
            <w:r>
              <w:rPr>
                <w:rFonts w:ascii="Times New Roman" w:hAnsi="Times New Roman" w:cs="Times New Roman"/>
                <w:sz w:val="22"/>
                <w:szCs w:val="22"/>
              </w:rPr>
              <w:t>-</w:t>
            </w:r>
          </w:p>
        </w:tc>
      </w:tr>
      <w:tr w:rsidR="00FD4804" w:rsidRPr="00530813" w14:paraId="4D9443FF" w14:textId="77777777" w:rsidTr="00432337">
        <w:trPr>
          <w:trHeight w:val="20"/>
        </w:trPr>
        <w:tc>
          <w:tcPr>
            <w:tcW w:w="3600" w:type="dxa"/>
          </w:tcPr>
          <w:p w14:paraId="2687DD91" w14:textId="2850C062" w:rsidR="00FD4804" w:rsidRDefault="00FD4804" w:rsidP="00FD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Reversal</w:t>
            </w:r>
          </w:p>
        </w:tc>
        <w:tc>
          <w:tcPr>
            <w:tcW w:w="1260" w:type="dxa"/>
          </w:tcPr>
          <w:p w14:paraId="454BCB3B" w14:textId="6C899D27" w:rsidR="00FD4804" w:rsidRDefault="00613F20" w:rsidP="00613F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Pr>
                <w:rFonts w:cs="Times New Roman"/>
              </w:rPr>
              <w:t>-</w:t>
            </w:r>
          </w:p>
        </w:tc>
        <w:tc>
          <w:tcPr>
            <w:tcW w:w="270" w:type="dxa"/>
          </w:tcPr>
          <w:p w14:paraId="07C0822F" w14:textId="77777777" w:rsidR="00FD4804" w:rsidRPr="00530813" w:rsidRDefault="00FD4804" w:rsidP="00FD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260" w:type="dxa"/>
          </w:tcPr>
          <w:p w14:paraId="7F4F0030" w14:textId="67D2FF08" w:rsidR="00FD4804" w:rsidRDefault="00E61D5B"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(86)</w:t>
            </w:r>
          </w:p>
        </w:tc>
        <w:tc>
          <w:tcPr>
            <w:tcW w:w="270" w:type="dxa"/>
          </w:tcPr>
          <w:p w14:paraId="14C73DB5" w14:textId="77777777" w:rsidR="00FD4804" w:rsidRPr="00530813" w:rsidRDefault="00FD4804" w:rsidP="00FD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A96FD6E" w14:textId="4120BA62" w:rsidR="00FD4804" w:rsidRDefault="00613F20" w:rsidP="00FD48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sidRPr="00613F20">
              <w:rPr>
                <w:rFonts w:cs="Times New Roman"/>
              </w:rPr>
              <w:t>-</w:t>
            </w:r>
          </w:p>
        </w:tc>
        <w:tc>
          <w:tcPr>
            <w:tcW w:w="270" w:type="dxa"/>
          </w:tcPr>
          <w:p w14:paraId="4D853309" w14:textId="77777777" w:rsidR="00FD4804" w:rsidRPr="00530813" w:rsidRDefault="00FD4804" w:rsidP="00FD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0A03C474" w14:textId="0E02A599" w:rsidR="00FD4804" w:rsidRDefault="00E61D5B" w:rsidP="00FD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29" w:right="-86"/>
              <w:rPr>
                <w:rFonts w:ascii="Times New Roman" w:hAnsi="Times New Roman" w:cs="Times New Roman"/>
                <w:sz w:val="22"/>
                <w:szCs w:val="22"/>
              </w:rPr>
            </w:pPr>
            <w:r>
              <w:rPr>
                <w:rFonts w:ascii="Times New Roman" w:hAnsi="Times New Roman" w:cs="Times New Roman"/>
                <w:sz w:val="22"/>
                <w:szCs w:val="22"/>
              </w:rPr>
              <w:t>(86)</w:t>
            </w:r>
          </w:p>
        </w:tc>
      </w:tr>
    </w:tbl>
    <w:p w14:paraId="01CC06ED" w14:textId="77777777" w:rsidR="00313E7D" w:rsidRDefault="00313E7D" w:rsidP="008A2155">
      <w:pPr>
        <w:sectPr w:rsidR="00313E7D" w:rsidSect="009B7311">
          <w:headerReference w:type="default" r:id="rId8"/>
          <w:footerReference w:type="default" r:id="rId9"/>
          <w:headerReference w:type="first" r:id="rId10"/>
          <w:footerReference w:type="first" r:id="rId11"/>
          <w:pgSz w:w="11909" w:h="16834" w:code="9"/>
          <w:pgMar w:top="518" w:right="1152" w:bottom="576" w:left="1152" w:header="720" w:footer="720" w:gutter="0"/>
          <w:pgNumType w:start="13"/>
          <w:cols w:space="720"/>
        </w:sectPr>
      </w:pPr>
    </w:p>
    <w:p w14:paraId="0B3251A5" w14:textId="21A9999E" w:rsidR="00313E7D" w:rsidRDefault="003C2A93" w:rsidP="00887981">
      <w:pPr>
        <w:pStyle w:val="Heading1"/>
        <w:keepLines/>
        <w:numPr>
          <w:ilvl w:val="0"/>
          <w:numId w:val="0"/>
        </w:numPr>
        <w:shd w:val="clear" w:color="auto" w:fill="auto"/>
        <w:tabs>
          <w:tab w:val="left" w:pos="990"/>
        </w:tabs>
        <w:ind w:left="900"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4</w:t>
      </w:r>
      <w:r w:rsidR="00313E7D">
        <w:rPr>
          <w:rFonts w:ascii="Times New Roman" w:hAnsi="Times New Roman"/>
          <w:i w:val="0"/>
          <w:iCs w:val="0"/>
          <w:sz w:val="24"/>
          <w:szCs w:val="24"/>
          <w:u w:val="none"/>
        </w:rPr>
        <w:tab/>
      </w:r>
      <w:r w:rsidR="00313E7D" w:rsidRPr="00BB79F5">
        <w:rPr>
          <w:rFonts w:ascii="Times New Roman" w:hAnsi="Times New Roman"/>
          <w:i w:val="0"/>
          <w:iCs w:val="0"/>
          <w:sz w:val="24"/>
          <w:szCs w:val="24"/>
          <w:u w:val="none"/>
        </w:rPr>
        <w:t>Investment</w:t>
      </w:r>
      <w:r w:rsidR="00313E7D">
        <w:rPr>
          <w:rFonts w:ascii="Times New Roman" w:hAnsi="Times New Roman"/>
          <w:i w:val="0"/>
          <w:iCs w:val="0"/>
          <w:sz w:val="24"/>
          <w:szCs w:val="24"/>
          <w:u w:val="none"/>
        </w:rPr>
        <w:t>s</w:t>
      </w:r>
      <w:r w:rsidR="00313E7D" w:rsidRPr="00BB79F5">
        <w:rPr>
          <w:rFonts w:ascii="Times New Roman" w:hAnsi="Times New Roman"/>
          <w:i w:val="0"/>
          <w:iCs w:val="0"/>
          <w:sz w:val="24"/>
          <w:szCs w:val="24"/>
          <w:u w:val="none"/>
        </w:rPr>
        <w:t xml:space="preserve"> in </w:t>
      </w:r>
      <w:r w:rsidR="00313E7D">
        <w:rPr>
          <w:rFonts w:ascii="Times New Roman" w:hAnsi="Times New Roman"/>
          <w:i w:val="0"/>
          <w:iCs w:val="0"/>
          <w:sz w:val="24"/>
          <w:szCs w:val="24"/>
          <w:u w:val="none"/>
        </w:rPr>
        <w:t>subsidiaries</w:t>
      </w:r>
    </w:p>
    <w:p w14:paraId="2472EC7B" w14:textId="77777777" w:rsidR="0085690E" w:rsidRDefault="0085690E" w:rsidP="003E7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p w14:paraId="67E6E45E" w14:textId="1AFC9ED1" w:rsidR="0085690E" w:rsidRPr="00984EA6" w:rsidRDefault="0085690E" w:rsidP="004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530"/>
        <w:jc w:val="thaiDistribute"/>
        <w:rPr>
          <w:rFonts w:ascii="Times New Roman" w:hAnsi="Times New Roman" w:cs="Times New Roman"/>
        </w:rPr>
      </w:pPr>
      <w:r w:rsidRPr="00984EA6">
        <w:rPr>
          <w:rFonts w:ascii="Times New Roman" w:hAnsi="Times New Roman"/>
          <w:bCs/>
          <w:sz w:val="22"/>
          <w:szCs w:val="22"/>
        </w:rPr>
        <w:t>Investment</w:t>
      </w:r>
      <w:r w:rsidR="006C3B45">
        <w:rPr>
          <w:rFonts w:ascii="Times New Roman" w:hAnsi="Times New Roman"/>
          <w:bCs/>
          <w:sz w:val="22"/>
          <w:szCs w:val="22"/>
        </w:rPr>
        <w:t>s</w:t>
      </w:r>
      <w:r w:rsidRPr="00984EA6">
        <w:rPr>
          <w:rFonts w:ascii="Times New Roman" w:hAnsi="Times New Roman"/>
          <w:bCs/>
          <w:sz w:val="22"/>
          <w:szCs w:val="22"/>
        </w:rPr>
        <w:t xml:space="preserve"> in subsidiar</w:t>
      </w:r>
      <w:r w:rsidR="006C3B45">
        <w:rPr>
          <w:rFonts w:ascii="Times New Roman" w:hAnsi="Times New Roman"/>
          <w:bCs/>
          <w:sz w:val="22"/>
          <w:szCs w:val="22"/>
        </w:rPr>
        <w:t>ies</w:t>
      </w:r>
      <w:r w:rsidRPr="00984EA6">
        <w:rPr>
          <w:rFonts w:ascii="Times New Roman" w:hAnsi="Times New Roman"/>
          <w:bCs/>
          <w:sz w:val="22"/>
          <w:szCs w:val="22"/>
        </w:rPr>
        <w:t xml:space="preserve"> as at </w:t>
      </w:r>
      <w:r w:rsidR="00D53185">
        <w:rPr>
          <w:rFonts w:ascii="Times New Roman" w:hAnsi="Times New Roman" w:cs="Times New Roman"/>
          <w:sz w:val="22"/>
          <w:szCs w:val="22"/>
          <w:lang w:val="en-GB" w:bidi="ar-SA"/>
        </w:rPr>
        <w:t xml:space="preserve">30 </w:t>
      </w:r>
      <w:r w:rsidR="00A56CD3">
        <w:rPr>
          <w:rFonts w:ascii="Times New Roman" w:hAnsi="Times New Roman" w:cs="Times New Roman"/>
          <w:sz w:val="22"/>
          <w:szCs w:val="22"/>
          <w:lang w:val="en-GB" w:bidi="ar-SA"/>
        </w:rPr>
        <w:t>September</w:t>
      </w:r>
      <w:r w:rsidR="006C3B45">
        <w:rPr>
          <w:rFonts w:ascii="Times New Roman" w:hAnsi="Times New Roman" w:cs="Times New Roman"/>
          <w:sz w:val="22"/>
          <w:szCs w:val="22"/>
          <w:lang w:val="en-GB" w:bidi="ar-SA"/>
        </w:rPr>
        <w:t xml:space="preserve"> 2021</w:t>
      </w:r>
      <w:r w:rsidRPr="00984EA6">
        <w:rPr>
          <w:rFonts w:ascii="Times New Roman" w:hAnsi="Times New Roman"/>
          <w:bCs/>
          <w:sz w:val="22"/>
          <w:szCs w:val="22"/>
        </w:rPr>
        <w:t xml:space="preserve"> and 31 December 20</w:t>
      </w:r>
      <w:r w:rsidR="006C3B45">
        <w:rPr>
          <w:rFonts w:ascii="Times New Roman" w:hAnsi="Times New Roman"/>
          <w:bCs/>
          <w:sz w:val="22"/>
          <w:szCs w:val="22"/>
        </w:rPr>
        <w:t>20</w:t>
      </w:r>
      <w:r w:rsidRPr="00984EA6">
        <w:rPr>
          <w:rFonts w:ascii="Times New Roman" w:hAnsi="Times New Roman"/>
          <w:bCs/>
          <w:sz w:val="22"/>
          <w:szCs w:val="22"/>
        </w:rPr>
        <w:t xml:space="preserve">, and dividend income for the </w:t>
      </w:r>
      <w:r w:rsidR="00A56CD3">
        <w:rPr>
          <w:rFonts w:ascii="Times New Roman" w:hAnsi="Times New Roman"/>
          <w:bCs/>
          <w:sz w:val="22"/>
          <w:szCs w:val="22"/>
        </w:rPr>
        <w:t>nine</w:t>
      </w:r>
      <w:r w:rsidRPr="00984EA6">
        <w:rPr>
          <w:rFonts w:ascii="Times New Roman" w:hAnsi="Times New Roman"/>
          <w:bCs/>
          <w:sz w:val="22"/>
          <w:szCs w:val="22"/>
        </w:rPr>
        <w:t xml:space="preserve">-month periods ended </w:t>
      </w:r>
      <w:r w:rsidR="00D53185">
        <w:rPr>
          <w:rFonts w:ascii="Times New Roman" w:hAnsi="Times New Roman" w:cs="Times New Roman"/>
          <w:sz w:val="22"/>
          <w:szCs w:val="22"/>
          <w:lang w:val="en-GB" w:bidi="ar-SA"/>
        </w:rPr>
        <w:t xml:space="preserve">30 </w:t>
      </w:r>
      <w:r w:rsidR="00A56CD3">
        <w:rPr>
          <w:rFonts w:ascii="Times New Roman" w:hAnsi="Times New Roman" w:cs="Times New Roman"/>
          <w:sz w:val="22"/>
          <w:szCs w:val="22"/>
          <w:lang w:val="en-GB" w:bidi="ar-SA"/>
        </w:rPr>
        <w:t>September</w:t>
      </w:r>
      <w:r w:rsidR="006C3B45">
        <w:rPr>
          <w:rFonts w:ascii="Times New Roman" w:hAnsi="Times New Roman" w:cs="Times New Roman"/>
          <w:sz w:val="22"/>
          <w:szCs w:val="22"/>
          <w:lang w:val="en-GB" w:bidi="ar-SA"/>
        </w:rPr>
        <w:t xml:space="preserve"> 2021</w:t>
      </w:r>
      <w:r w:rsidRPr="00984EA6">
        <w:rPr>
          <w:rFonts w:ascii="Times New Roman" w:hAnsi="Times New Roman"/>
          <w:bCs/>
          <w:sz w:val="22"/>
          <w:szCs w:val="22"/>
        </w:rPr>
        <w:t xml:space="preserve"> and 20</w:t>
      </w:r>
      <w:r w:rsidR="006C3B45">
        <w:rPr>
          <w:rFonts w:ascii="Times New Roman" w:hAnsi="Times New Roman"/>
          <w:bCs/>
          <w:sz w:val="22"/>
          <w:szCs w:val="22"/>
        </w:rPr>
        <w:t>20</w:t>
      </w:r>
      <w:r w:rsidR="00E725E4">
        <w:rPr>
          <w:rFonts w:ascii="Times New Roman" w:hAnsi="Times New Roman"/>
          <w:bCs/>
          <w:sz w:val="22"/>
          <w:szCs w:val="22"/>
        </w:rPr>
        <w:br/>
      </w:r>
      <w:r w:rsidRPr="00984EA6">
        <w:rPr>
          <w:rFonts w:ascii="Times New Roman" w:hAnsi="Times New Roman"/>
          <w:bCs/>
          <w:sz w:val="22"/>
          <w:szCs w:val="22"/>
        </w:rPr>
        <w:t>were as follows</w:t>
      </w:r>
      <w:r w:rsidRPr="00984EA6">
        <w:rPr>
          <w:rFonts w:ascii="Times New Roman" w:hAnsi="Times New Roman" w:cs="Times New Roman"/>
        </w:rPr>
        <w:t>:</w:t>
      </w:r>
    </w:p>
    <w:p w14:paraId="1FD3D5DC" w14:textId="77777777" w:rsidR="0085690E" w:rsidRPr="002B5C82"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383" w:type="dxa"/>
        <w:tblInd w:w="810" w:type="dxa"/>
        <w:tblLayout w:type="fixed"/>
        <w:tblLook w:val="01E0" w:firstRow="1" w:lastRow="1" w:firstColumn="1" w:lastColumn="1" w:noHBand="0" w:noVBand="0"/>
      </w:tblPr>
      <w:tblGrid>
        <w:gridCol w:w="1890"/>
        <w:gridCol w:w="1596"/>
        <w:gridCol w:w="6"/>
        <w:gridCol w:w="1345"/>
        <w:gridCol w:w="6"/>
        <w:gridCol w:w="1074"/>
        <w:gridCol w:w="6"/>
        <w:gridCol w:w="984"/>
        <w:gridCol w:w="6"/>
        <w:gridCol w:w="264"/>
        <w:gridCol w:w="6"/>
        <w:gridCol w:w="1074"/>
        <w:gridCol w:w="6"/>
        <w:gridCol w:w="984"/>
        <w:gridCol w:w="6"/>
        <w:gridCol w:w="264"/>
        <w:gridCol w:w="6"/>
        <w:gridCol w:w="984"/>
        <w:gridCol w:w="6"/>
        <w:gridCol w:w="264"/>
        <w:gridCol w:w="6"/>
        <w:gridCol w:w="1074"/>
        <w:gridCol w:w="6"/>
        <w:gridCol w:w="264"/>
        <w:gridCol w:w="6"/>
        <w:gridCol w:w="984"/>
        <w:gridCol w:w="6"/>
        <w:gridCol w:w="230"/>
        <w:gridCol w:w="6"/>
        <w:gridCol w:w="1018"/>
        <w:gridCol w:w="6"/>
      </w:tblGrid>
      <w:tr w:rsidR="0085690E" w:rsidRPr="005909EA" w14:paraId="676A3AF4" w14:textId="77777777" w:rsidTr="004C3BE8">
        <w:trPr>
          <w:gridAfter w:val="1"/>
          <w:wAfter w:w="6" w:type="dxa"/>
          <w:trHeight w:val="144"/>
        </w:trPr>
        <w:tc>
          <w:tcPr>
            <w:tcW w:w="4837" w:type="dxa"/>
            <w:gridSpan w:val="4"/>
            <w:vAlign w:val="bottom"/>
          </w:tcPr>
          <w:p w14:paraId="1CC023B4"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540" w:type="dxa"/>
            <w:gridSpan w:val="26"/>
            <w:vAlign w:val="bottom"/>
          </w:tcPr>
          <w:p w14:paraId="12266E82"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85690E" w:rsidRPr="005909EA" w14:paraId="1AECF652" w14:textId="77777777" w:rsidTr="008C2B81">
        <w:trPr>
          <w:trHeight w:val="144"/>
        </w:trPr>
        <w:tc>
          <w:tcPr>
            <w:tcW w:w="1890" w:type="dxa"/>
            <w:vAlign w:val="bottom"/>
          </w:tcPr>
          <w:p w14:paraId="716498A6"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02" w:type="dxa"/>
            <w:gridSpan w:val="2"/>
            <w:vAlign w:val="bottom"/>
          </w:tcPr>
          <w:p w14:paraId="3B411BBB" w14:textId="77777777" w:rsidR="00F3614B"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 xml:space="preserve">Type of </w:t>
            </w:r>
          </w:p>
          <w:p w14:paraId="4BD19F7D" w14:textId="77777777" w:rsidR="0085690E" w:rsidRPr="00337956"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business</w:t>
            </w:r>
          </w:p>
        </w:tc>
        <w:tc>
          <w:tcPr>
            <w:tcW w:w="1351" w:type="dxa"/>
            <w:gridSpan w:val="2"/>
            <w:vAlign w:val="bottom"/>
          </w:tcPr>
          <w:p w14:paraId="43E04DFC" w14:textId="77777777" w:rsidR="0085690E" w:rsidRPr="0077062C"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r>
              <w:rPr>
                <w:rFonts w:ascii="Times New Roman" w:hAnsi="Times New Roman"/>
                <w:sz w:val="20"/>
                <w:szCs w:val="20"/>
              </w:rPr>
              <w:t xml:space="preserve">  </w:t>
            </w:r>
            <w:r w:rsidRPr="0077062C">
              <w:rPr>
                <w:rFonts w:ascii="Times New Roman" w:hAnsi="Times New Roman"/>
                <w:sz w:val="20"/>
                <w:szCs w:val="20"/>
              </w:rPr>
              <w:t>Country of incorporation</w:t>
            </w:r>
          </w:p>
        </w:tc>
        <w:tc>
          <w:tcPr>
            <w:tcW w:w="2070" w:type="dxa"/>
            <w:gridSpan w:val="4"/>
            <w:vAlign w:val="bottom"/>
          </w:tcPr>
          <w:p w14:paraId="0F1C92A5"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14:paraId="56326C1A"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gridSpan w:val="2"/>
            <w:vAlign w:val="bottom"/>
          </w:tcPr>
          <w:p w14:paraId="676A0912"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4"/>
          </w:tcPr>
          <w:p w14:paraId="69EAD965"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14:paraId="71A2DA12"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14:paraId="0F94D157"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gridSpan w:val="2"/>
          </w:tcPr>
          <w:p w14:paraId="5B2FA030"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6"/>
          </w:tcPr>
          <w:p w14:paraId="4D214A5F"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14:paraId="112EFECC"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14:paraId="52F19B3F"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gridSpan w:val="2"/>
          </w:tcPr>
          <w:p w14:paraId="19DD9023"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6"/>
            <w:vAlign w:val="bottom"/>
          </w:tcPr>
          <w:p w14:paraId="63EF56CB" w14:textId="77777777"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6FE19FE8" w14:textId="37493178" w:rsidR="0085690E"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the </w:t>
            </w:r>
            <w:r w:rsidR="00A56CD3">
              <w:rPr>
                <w:rFonts w:ascii="Times New Roman" w:hAnsi="Times New Roman" w:cs="Times New Roman"/>
                <w:sz w:val="20"/>
                <w:szCs w:val="20"/>
              </w:rPr>
              <w:t>nine</w:t>
            </w:r>
            <w:r>
              <w:rPr>
                <w:rFonts w:ascii="Times New Roman" w:hAnsi="Times New Roman" w:cs="Times New Roman"/>
                <w:sz w:val="20"/>
                <w:szCs w:val="20"/>
              </w:rPr>
              <w:t>-month</w:t>
            </w:r>
          </w:p>
          <w:p w14:paraId="3DC07248" w14:textId="77777777" w:rsidR="0085690E" w:rsidRPr="00614C18"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D53185" w:rsidRPr="005909EA" w14:paraId="508CFA79" w14:textId="77777777" w:rsidTr="004C3BE8">
        <w:trPr>
          <w:gridAfter w:val="1"/>
          <w:wAfter w:w="6" w:type="dxa"/>
          <w:trHeight w:val="70"/>
        </w:trPr>
        <w:tc>
          <w:tcPr>
            <w:tcW w:w="3486" w:type="dxa"/>
            <w:gridSpan w:val="2"/>
            <w:vAlign w:val="bottom"/>
          </w:tcPr>
          <w:p w14:paraId="0FB26A2E"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1" w:type="dxa"/>
            <w:gridSpan w:val="2"/>
            <w:vAlign w:val="bottom"/>
          </w:tcPr>
          <w:p w14:paraId="4AA017A4"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gridSpan w:val="2"/>
            <w:vAlign w:val="bottom"/>
          </w:tcPr>
          <w:p w14:paraId="7AB7B981" w14:textId="7B81FF1E"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gridSpan w:val="2"/>
            <w:vAlign w:val="bottom"/>
          </w:tcPr>
          <w:p w14:paraId="75547C47"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gridSpan w:val="2"/>
            <w:vAlign w:val="bottom"/>
          </w:tcPr>
          <w:p w14:paraId="453097B8"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gridSpan w:val="2"/>
            <w:vAlign w:val="bottom"/>
          </w:tcPr>
          <w:p w14:paraId="74394548" w14:textId="74C934B4"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gridSpan w:val="2"/>
            <w:vAlign w:val="bottom"/>
          </w:tcPr>
          <w:p w14:paraId="5423DA62"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gridSpan w:val="2"/>
          </w:tcPr>
          <w:p w14:paraId="7E7DCBEC"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gridSpan w:val="2"/>
            <w:vAlign w:val="bottom"/>
          </w:tcPr>
          <w:p w14:paraId="3B051346" w14:textId="01B1092E"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gridSpan w:val="2"/>
          </w:tcPr>
          <w:p w14:paraId="4CC125B1"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gridSpan w:val="2"/>
            <w:vAlign w:val="bottom"/>
          </w:tcPr>
          <w:p w14:paraId="28CFD929"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gridSpan w:val="2"/>
          </w:tcPr>
          <w:p w14:paraId="48CAB5E9"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gridSpan w:val="2"/>
            <w:vAlign w:val="bottom"/>
          </w:tcPr>
          <w:p w14:paraId="23B19871" w14:textId="087BE7DB"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36" w:type="dxa"/>
            <w:gridSpan w:val="2"/>
          </w:tcPr>
          <w:p w14:paraId="6F31F6FF"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gridSpan w:val="2"/>
            <w:vAlign w:val="bottom"/>
          </w:tcPr>
          <w:p w14:paraId="6ADD8D92" w14:textId="479B52AF"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r>
      <w:tr w:rsidR="00D53185" w:rsidRPr="005909EA" w14:paraId="5B8DC98B" w14:textId="77777777" w:rsidTr="004C3BE8">
        <w:trPr>
          <w:gridAfter w:val="1"/>
          <w:wAfter w:w="6" w:type="dxa"/>
          <w:trHeight w:val="144"/>
        </w:trPr>
        <w:tc>
          <w:tcPr>
            <w:tcW w:w="3486" w:type="dxa"/>
            <w:gridSpan w:val="2"/>
            <w:vAlign w:val="bottom"/>
          </w:tcPr>
          <w:p w14:paraId="4B71C51B"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1" w:type="dxa"/>
            <w:gridSpan w:val="2"/>
            <w:vAlign w:val="bottom"/>
          </w:tcPr>
          <w:p w14:paraId="66A36BC8"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gridSpan w:val="2"/>
            <w:vAlign w:val="bottom"/>
          </w:tcPr>
          <w:p w14:paraId="266AC2BB" w14:textId="148DBCED" w:rsidR="00D53185" w:rsidRDefault="00A56CD3"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990" w:type="dxa"/>
            <w:gridSpan w:val="2"/>
            <w:vAlign w:val="bottom"/>
          </w:tcPr>
          <w:p w14:paraId="68BD4910"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gridSpan w:val="2"/>
            <w:vAlign w:val="bottom"/>
          </w:tcPr>
          <w:p w14:paraId="40A8CF71"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gridSpan w:val="2"/>
            <w:vAlign w:val="bottom"/>
          </w:tcPr>
          <w:p w14:paraId="272AF9B8" w14:textId="63ADADD9" w:rsidR="00D53185" w:rsidRDefault="00A56CD3"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990" w:type="dxa"/>
            <w:gridSpan w:val="2"/>
            <w:vAlign w:val="bottom"/>
          </w:tcPr>
          <w:p w14:paraId="36BACF40"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gridSpan w:val="2"/>
          </w:tcPr>
          <w:p w14:paraId="37ADA810"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gridSpan w:val="2"/>
            <w:vAlign w:val="bottom"/>
          </w:tcPr>
          <w:p w14:paraId="1C15312D" w14:textId="4A1DDFF1" w:rsidR="00D53185" w:rsidRDefault="00A56CD3"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gridSpan w:val="2"/>
          </w:tcPr>
          <w:p w14:paraId="740C4A22"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gridSpan w:val="2"/>
            <w:vAlign w:val="bottom"/>
          </w:tcPr>
          <w:p w14:paraId="168502CD" w14:textId="77777777" w:rsidR="00D53185"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gridSpan w:val="2"/>
          </w:tcPr>
          <w:p w14:paraId="07C91D1C"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gridSpan w:val="2"/>
            <w:vAlign w:val="bottom"/>
          </w:tcPr>
          <w:p w14:paraId="496E7C36" w14:textId="633BC241" w:rsidR="00D53185" w:rsidRDefault="00A56CD3"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236" w:type="dxa"/>
            <w:gridSpan w:val="2"/>
          </w:tcPr>
          <w:p w14:paraId="2E9FF092" w14:textId="77777777" w:rsidR="00D53185" w:rsidRPr="005909EA" w:rsidRDefault="00D53185"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gridSpan w:val="2"/>
            <w:vAlign w:val="bottom"/>
          </w:tcPr>
          <w:p w14:paraId="48DCD96B" w14:textId="14804E31" w:rsidR="00D53185" w:rsidRDefault="00A56CD3" w:rsidP="00D5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r>
      <w:tr w:rsidR="0085690E" w:rsidRPr="005909EA" w14:paraId="3A47D3E7" w14:textId="77777777" w:rsidTr="004C3BE8">
        <w:trPr>
          <w:gridAfter w:val="1"/>
          <w:wAfter w:w="6" w:type="dxa"/>
          <w:trHeight w:val="144"/>
        </w:trPr>
        <w:tc>
          <w:tcPr>
            <w:tcW w:w="4837" w:type="dxa"/>
            <w:gridSpan w:val="4"/>
            <w:vAlign w:val="bottom"/>
          </w:tcPr>
          <w:p w14:paraId="6979B402"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gridSpan w:val="2"/>
            <w:vAlign w:val="bottom"/>
          </w:tcPr>
          <w:p w14:paraId="7CFB9ABF"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990" w:type="dxa"/>
            <w:gridSpan w:val="2"/>
            <w:vAlign w:val="bottom"/>
          </w:tcPr>
          <w:p w14:paraId="5B6C9269"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gridSpan w:val="2"/>
            <w:vAlign w:val="bottom"/>
          </w:tcPr>
          <w:p w14:paraId="6F39BE41"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gridSpan w:val="2"/>
            <w:vAlign w:val="bottom"/>
          </w:tcPr>
          <w:p w14:paraId="1544A3F9"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990" w:type="dxa"/>
            <w:gridSpan w:val="2"/>
            <w:vAlign w:val="bottom"/>
          </w:tcPr>
          <w:p w14:paraId="055351B7"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gridSpan w:val="2"/>
          </w:tcPr>
          <w:p w14:paraId="68728D2E"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gridSpan w:val="2"/>
            <w:vAlign w:val="bottom"/>
          </w:tcPr>
          <w:p w14:paraId="0D9F044B"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gridSpan w:val="2"/>
          </w:tcPr>
          <w:p w14:paraId="287457E9"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gridSpan w:val="2"/>
            <w:vAlign w:val="bottom"/>
          </w:tcPr>
          <w:p w14:paraId="125D54FF"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gridSpan w:val="2"/>
          </w:tcPr>
          <w:p w14:paraId="21927BD4"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gridSpan w:val="2"/>
            <w:vAlign w:val="bottom"/>
          </w:tcPr>
          <w:p w14:paraId="0BA5288B"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36" w:type="dxa"/>
            <w:gridSpan w:val="2"/>
          </w:tcPr>
          <w:p w14:paraId="5A111CA2" w14:textId="77777777" w:rsidR="0085690E" w:rsidRPr="005909EA"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gridSpan w:val="2"/>
            <w:vAlign w:val="bottom"/>
          </w:tcPr>
          <w:p w14:paraId="5D845F45" w14:textId="77777777" w:rsidR="0085690E" w:rsidRPr="00A04B84" w:rsidRDefault="0085690E" w:rsidP="0085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2020</w:t>
            </w:r>
          </w:p>
        </w:tc>
      </w:tr>
      <w:tr w:rsidR="0085690E" w:rsidRPr="005909EA" w14:paraId="6C1D7BD5" w14:textId="77777777" w:rsidTr="004C3BE8">
        <w:trPr>
          <w:gridAfter w:val="1"/>
          <w:wAfter w:w="6" w:type="dxa"/>
          <w:trHeight w:val="144"/>
        </w:trPr>
        <w:tc>
          <w:tcPr>
            <w:tcW w:w="4837" w:type="dxa"/>
            <w:gridSpan w:val="4"/>
            <w:vAlign w:val="bottom"/>
          </w:tcPr>
          <w:p w14:paraId="709905BA"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4"/>
            <w:vAlign w:val="bottom"/>
          </w:tcPr>
          <w:p w14:paraId="397DB558"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gridSpan w:val="2"/>
            <w:vAlign w:val="bottom"/>
          </w:tcPr>
          <w:p w14:paraId="26A2C5B7"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20"/>
          </w:tcPr>
          <w:p w14:paraId="4D87C1AA"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85690E" w:rsidRPr="005909EA" w14:paraId="6036C29D" w14:textId="77777777" w:rsidTr="004C3BE8">
        <w:trPr>
          <w:gridAfter w:val="1"/>
          <w:wAfter w:w="6" w:type="dxa"/>
          <w:trHeight w:val="144"/>
        </w:trPr>
        <w:tc>
          <w:tcPr>
            <w:tcW w:w="4837" w:type="dxa"/>
            <w:gridSpan w:val="4"/>
            <w:vAlign w:val="bottom"/>
          </w:tcPr>
          <w:p w14:paraId="42249BDB"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4"/>
            <w:vAlign w:val="bottom"/>
          </w:tcPr>
          <w:p w14:paraId="117BF59B"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gridSpan w:val="2"/>
            <w:vAlign w:val="bottom"/>
          </w:tcPr>
          <w:p w14:paraId="5B89F501"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20"/>
          </w:tcPr>
          <w:p w14:paraId="5688FBF5" w14:textId="77777777" w:rsidR="0085690E" w:rsidRPr="005909EA" w:rsidRDefault="0085690E" w:rsidP="00FB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DF7F0E" w:rsidRPr="005909EA" w14:paraId="1185163B" w14:textId="77777777" w:rsidTr="008C2B81">
        <w:trPr>
          <w:trHeight w:val="144"/>
        </w:trPr>
        <w:tc>
          <w:tcPr>
            <w:tcW w:w="1890" w:type="dxa"/>
            <w:vAlign w:val="bottom"/>
          </w:tcPr>
          <w:p w14:paraId="2FD4EE5B"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bookmarkStart w:id="3" w:name="_Hlk71183362"/>
            <w:r w:rsidRPr="00DF7F0E">
              <w:rPr>
                <w:rFonts w:ascii="Times New Roman" w:hAnsi="Times New Roman" w:cs="Times New Roman"/>
              </w:rPr>
              <w:t>9 Fresh Marketplace</w:t>
            </w:r>
            <w:bookmarkEnd w:id="3"/>
          </w:p>
        </w:tc>
        <w:tc>
          <w:tcPr>
            <w:tcW w:w="1602" w:type="dxa"/>
            <w:gridSpan w:val="2"/>
            <w:vAlign w:val="bottom"/>
          </w:tcPr>
          <w:p w14:paraId="16C8F36D" w14:textId="6ED349BA" w:rsidR="00DF7F0E" w:rsidRPr="00E65EEF" w:rsidRDefault="00572C26"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Leasing</w:t>
            </w:r>
            <w:r w:rsidR="008C2B81">
              <w:rPr>
                <w:rFonts w:ascii="Times New Roman" w:hAnsi="Times New Roman"/>
                <w:spacing w:val="-6"/>
                <w:sz w:val="20"/>
                <w:szCs w:val="20"/>
              </w:rPr>
              <w:t xml:space="preserve"> and</w:t>
            </w:r>
          </w:p>
        </w:tc>
        <w:tc>
          <w:tcPr>
            <w:tcW w:w="1351" w:type="dxa"/>
            <w:gridSpan w:val="2"/>
            <w:vAlign w:val="bottom"/>
          </w:tcPr>
          <w:p w14:paraId="362F5252" w14:textId="77777777" w:rsidR="00DF7F0E" w:rsidRPr="00E65EEF"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1354B">
              <w:rPr>
                <w:rFonts w:ascii="Times New Roman" w:hAnsi="Times New Roman" w:cs="Times New Roman"/>
              </w:rPr>
              <w:t>Thailand</w:t>
            </w:r>
          </w:p>
        </w:tc>
        <w:tc>
          <w:tcPr>
            <w:tcW w:w="1080" w:type="dxa"/>
            <w:gridSpan w:val="2"/>
            <w:vAlign w:val="bottom"/>
          </w:tcPr>
          <w:p w14:paraId="5075F6B2"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5885DB8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22430A0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00E59049" w14:textId="069FF2D6" w:rsidR="00DF7F0E" w:rsidRPr="004D722D" w:rsidRDefault="004D722D"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990" w:type="dxa"/>
            <w:gridSpan w:val="2"/>
          </w:tcPr>
          <w:p w14:paraId="01DCE1CB" w14:textId="2D4567C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11CECEBD"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gridSpan w:val="2"/>
            <w:vAlign w:val="bottom"/>
          </w:tcPr>
          <w:p w14:paraId="45DDEB28" w14:textId="4503FBBA" w:rsidR="00DF7F0E" w:rsidRPr="00C36493" w:rsidRDefault="00C36493"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36493">
              <w:rPr>
                <w:rFonts w:ascii="Times New Roman" w:hAnsi="Times New Roman"/>
                <w:sz w:val="20"/>
                <w:szCs w:val="25"/>
              </w:rPr>
              <w:t>15,000</w:t>
            </w:r>
          </w:p>
        </w:tc>
        <w:tc>
          <w:tcPr>
            <w:tcW w:w="270" w:type="dxa"/>
            <w:gridSpan w:val="2"/>
          </w:tcPr>
          <w:p w14:paraId="6D933B74"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gridSpan w:val="2"/>
            <w:vAlign w:val="bottom"/>
          </w:tcPr>
          <w:p w14:paraId="445CB219" w14:textId="310F1238"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332944B8"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513E264D" w14:textId="2E4EEA27"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5850418C"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gridSpan w:val="2"/>
            <w:vAlign w:val="bottom"/>
          </w:tcPr>
          <w:p w14:paraId="19EF6F14" w14:textId="21A13F73" w:rsidR="00DF7F0E" w:rsidRPr="00C36493" w:rsidRDefault="00B02828"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DF7F0E" w:rsidRPr="005909EA" w14:paraId="77C14790" w14:textId="77777777" w:rsidTr="008C2B81">
        <w:trPr>
          <w:trHeight w:val="144"/>
        </w:trPr>
        <w:tc>
          <w:tcPr>
            <w:tcW w:w="1890" w:type="dxa"/>
            <w:vAlign w:val="bottom"/>
          </w:tcPr>
          <w:p w14:paraId="39B27F3F"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sidR="00DF15F2">
              <w:rPr>
                <w:rFonts w:ascii="Times New Roman" w:hAnsi="Times New Roman" w:cs="Times New Roman"/>
              </w:rPr>
              <w:t>., Ltd.</w:t>
            </w:r>
          </w:p>
        </w:tc>
        <w:tc>
          <w:tcPr>
            <w:tcW w:w="1602" w:type="dxa"/>
            <w:gridSpan w:val="2"/>
            <w:vAlign w:val="bottom"/>
          </w:tcPr>
          <w:p w14:paraId="0FC85501" w14:textId="77777777" w:rsidR="00DF7F0E" w:rsidRPr="00E65EEF"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operating of</w:t>
            </w:r>
          </w:p>
        </w:tc>
        <w:tc>
          <w:tcPr>
            <w:tcW w:w="1351" w:type="dxa"/>
            <w:gridSpan w:val="2"/>
            <w:vAlign w:val="bottom"/>
          </w:tcPr>
          <w:p w14:paraId="1371B4EC" w14:textId="77777777" w:rsidR="00DF7F0E" w:rsidRPr="00E65EEF"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gridSpan w:val="2"/>
            <w:vAlign w:val="bottom"/>
          </w:tcPr>
          <w:p w14:paraId="0C3685FF"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22BF4D52"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200619C8"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2517E314"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206F2C71"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6408AB0A"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3B967D1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174AC39D"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2A3F1E1A"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52728A89"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0F39815D"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2C248D3A"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114AA5A4"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8C2B81" w:rsidRPr="005909EA" w14:paraId="72902A59" w14:textId="77777777" w:rsidTr="008C2B81">
        <w:trPr>
          <w:trHeight w:val="144"/>
        </w:trPr>
        <w:tc>
          <w:tcPr>
            <w:tcW w:w="1890" w:type="dxa"/>
            <w:vAlign w:val="bottom"/>
          </w:tcPr>
          <w:p w14:paraId="4CE347FD" w14:textId="77777777" w:rsidR="008C2B81" w:rsidRPr="00F1354B"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p>
        </w:tc>
        <w:tc>
          <w:tcPr>
            <w:tcW w:w="1602" w:type="dxa"/>
            <w:gridSpan w:val="2"/>
            <w:vAlign w:val="bottom"/>
          </w:tcPr>
          <w:p w14:paraId="464D854F" w14:textId="68016F01" w:rsidR="008C2B81" w:rsidRDefault="004E4B1F"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real estate</w:t>
            </w:r>
          </w:p>
        </w:tc>
        <w:tc>
          <w:tcPr>
            <w:tcW w:w="1351" w:type="dxa"/>
            <w:gridSpan w:val="2"/>
            <w:vAlign w:val="bottom"/>
          </w:tcPr>
          <w:p w14:paraId="26FFFDB8" w14:textId="77777777" w:rsidR="008C2B81" w:rsidRPr="00E65EEF"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gridSpan w:val="2"/>
            <w:vAlign w:val="bottom"/>
          </w:tcPr>
          <w:p w14:paraId="45B54366"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55E78BCD"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2EEB18F5"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0C292E8C"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22EB6589"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3BA306D8"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784A70A5"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5AD06486"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07AD48D1"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1DCF2F21" w14:textId="77777777" w:rsidR="008C2B81" w:rsidRPr="005909EA" w:rsidRDefault="008C2B8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304FB71E"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7D30C13A"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5271CB46" w14:textId="77777777" w:rsidR="008C2B81" w:rsidRPr="00C36493" w:rsidRDefault="008C2B8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DF7F0E" w:rsidRPr="005909EA" w14:paraId="4C905C05" w14:textId="77777777" w:rsidTr="008C2B81">
        <w:trPr>
          <w:trHeight w:val="144"/>
        </w:trPr>
        <w:tc>
          <w:tcPr>
            <w:tcW w:w="1890" w:type="dxa"/>
            <w:vAlign w:val="bottom"/>
          </w:tcPr>
          <w:p w14:paraId="709D95C2"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Hotel and Service</w:t>
            </w:r>
          </w:p>
        </w:tc>
        <w:tc>
          <w:tcPr>
            <w:tcW w:w="1602" w:type="dxa"/>
            <w:gridSpan w:val="2"/>
            <w:vAlign w:val="bottom"/>
          </w:tcPr>
          <w:p w14:paraId="6887218B" w14:textId="77777777" w:rsidR="00DF7F0E" w:rsidRPr="00E65EEF" w:rsidRDefault="000D4B78" w:rsidP="00BC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Hotels</w:t>
            </w:r>
            <w:r w:rsidR="00BC3651">
              <w:rPr>
                <w:rFonts w:ascii="Times New Roman" w:hAnsi="Times New Roman"/>
                <w:spacing w:val="-6"/>
                <w:sz w:val="20"/>
                <w:szCs w:val="20"/>
              </w:rPr>
              <w:t>, resort hotels</w:t>
            </w:r>
          </w:p>
        </w:tc>
        <w:tc>
          <w:tcPr>
            <w:tcW w:w="1351" w:type="dxa"/>
            <w:gridSpan w:val="2"/>
            <w:vAlign w:val="bottom"/>
          </w:tcPr>
          <w:p w14:paraId="231ECB42"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gridSpan w:val="2"/>
            <w:vAlign w:val="bottom"/>
          </w:tcPr>
          <w:p w14:paraId="6F685CD2"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11BDC6D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38813ABC"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50B70CF9" w14:textId="7805699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990" w:type="dxa"/>
            <w:gridSpan w:val="2"/>
          </w:tcPr>
          <w:p w14:paraId="19797BA9" w14:textId="1E88CB66"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6489B5A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120A5E13" w14:textId="039EB6B3" w:rsidR="00DF7F0E" w:rsidRPr="00C36493" w:rsidRDefault="00591D35"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gridSpan w:val="2"/>
          </w:tcPr>
          <w:p w14:paraId="32C7BE4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33DC1059" w14:textId="2A3AB8C0"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1C6BFCA7"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75C84FBB" w14:textId="330A5440"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20A7BA90"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5DACE314" w14:textId="03A760B5" w:rsidR="00DF7F0E" w:rsidRPr="00C36493" w:rsidRDefault="0024332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DF7F0E" w:rsidRPr="005909EA" w14:paraId="54231B75" w14:textId="77777777" w:rsidTr="008C2B81">
        <w:trPr>
          <w:trHeight w:val="144"/>
        </w:trPr>
        <w:tc>
          <w:tcPr>
            <w:tcW w:w="1890" w:type="dxa"/>
            <w:vAlign w:val="bottom"/>
          </w:tcPr>
          <w:p w14:paraId="5926F8EB" w14:textId="77777777" w:rsidR="00DF7F0E" w:rsidRPr="00F1354B" w:rsidRDefault="00DF15F2"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w:t>
            </w:r>
            <w:r>
              <w:rPr>
                <w:rFonts w:ascii="Times New Roman" w:hAnsi="Times New Roman" w:cs="Times New Roman"/>
              </w:rPr>
              <w:t>., Ltd.</w:t>
            </w:r>
          </w:p>
        </w:tc>
        <w:tc>
          <w:tcPr>
            <w:tcW w:w="1602" w:type="dxa"/>
            <w:gridSpan w:val="2"/>
            <w:vAlign w:val="bottom"/>
          </w:tcPr>
          <w:p w14:paraId="472825B0" w14:textId="77777777" w:rsidR="00DF7F0E" w:rsidRPr="00E65EEF" w:rsidRDefault="00BC3651" w:rsidP="00BC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and condominium</w:t>
            </w:r>
          </w:p>
        </w:tc>
        <w:tc>
          <w:tcPr>
            <w:tcW w:w="1351" w:type="dxa"/>
            <w:gridSpan w:val="2"/>
            <w:vAlign w:val="bottom"/>
          </w:tcPr>
          <w:p w14:paraId="6A3AB45D"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gridSpan w:val="2"/>
            <w:vAlign w:val="bottom"/>
          </w:tcPr>
          <w:p w14:paraId="69265569"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7EA7801F"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7AEB2370"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29BB7B6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1879A756"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0E15595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641078C7"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66F649E6"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117DF412"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2808FF27"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7C313FE0"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086C63DF"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41402047"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DF7F0E" w:rsidRPr="005909EA" w14:paraId="30D0DDB8" w14:textId="77777777" w:rsidTr="008C2B81">
        <w:trPr>
          <w:trHeight w:val="144"/>
        </w:trPr>
        <w:tc>
          <w:tcPr>
            <w:tcW w:w="1890" w:type="dxa"/>
            <w:vAlign w:val="bottom"/>
          </w:tcPr>
          <w:p w14:paraId="61E14546"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Smart Development</w:t>
            </w:r>
          </w:p>
        </w:tc>
        <w:tc>
          <w:tcPr>
            <w:tcW w:w="1602" w:type="dxa"/>
            <w:gridSpan w:val="2"/>
            <w:vAlign w:val="bottom"/>
          </w:tcPr>
          <w:p w14:paraId="1A2B6C3E" w14:textId="75566136" w:rsidR="00DF7F0E" w:rsidRPr="00E65EEF"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Property</w:t>
            </w:r>
          </w:p>
        </w:tc>
        <w:tc>
          <w:tcPr>
            <w:tcW w:w="1351" w:type="dxa"/>
            <w:gridSpan w:val="2"/>
            <w:vAlign w:val="bottom"/>
          </w:tcPr>
          <w:p w14:paraId="0EE449E3"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gridSpan w:val="2"/>
            <w:vAlign w:val="bottom"/>
          </w:tcPr>
          <w:p w14:paraId="66F34841"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1E27C7B2"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7724C89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593002EC" w14:textId="005E4DC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990" w:type="dxa"/>
            <w:gridSpan w:val="2"/>
          </w:tcPr>
          <w:p w14:paraId="21ED0F3F" w14:textId="00EFD53C"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1E6EB2DD"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17D08CFF" w14:textId="0DE0860E" w:rsidR="00DF7F0E" w:rsidRPr="00C36493" w:rsidRDefault="00591D35"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gridSpan w:val="2"/>
          </w:tcPr>
          <w:p w14:paraId="36BDDBC5"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2CA4D2D5" w14:textId="29CE5F64"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4A390D0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09B64CC5" w14:textId="547BF8F3"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31ABD904"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28B131D1" w14:textId="4735B806" w:rsidR="00DF7F0E" w:rsidRPr="00C36493" w:rsidRDefault="0024332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DF7F0E" w:rsidRPr="005909EA" w14:paraId="5DBB2517" w14:textId="77777777" w:rsidTr="008C2B81">
        <w:trPr>
          <w:trHeight w:val="144"/>
        </w:trPr>
        <w:tc>
          <w:tcPr>
            <w:tcW w:w="1890" w:type="dxa"/>
            <w:vAlign w:val="bottom"/>
          </w:tcPr>
          <w:p w14:paraId="57D6978F" w14:textId="77777777" w:rsidR="00DF7F0E" w:rsidRPr="0077062C" w:rsidRDefault="00DF15F2"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F1354B">
              <w:rPr>
                <w:rFonts w:ascii="Times New Roman" w:hAnsi="Times New Roman" w:cs="Times New Roman"/>
              </w:rPr>
              <w:t>Co</w:t>
            </w:r>
            <w:r>
              <w:rPr>
                <w:rFonts w:ascii="Times New Roman" w:hAnsi="Times New Roman" w:cs="Times New Roman"/>
              </w:rPr>
              <w:t>., Ltd.</w:t>
            </w:r>
          </w:p>
        </w:tc>
        <w:tc>
          <w:tcPr>
            <w:tcW w:w="1602" w:type="dxa"/>
            <w:gridSpan w:val="2"/>
            <w:vAlign w:val="bottom"/>
          </w:tcPr>
          <w:p w14:paraId="5E81403C" w14:textId="01857CB9" w:rsidR="00DF7F0E" w:rsidRPr="00E65EEF"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development</w:t>
            </w:r>
          </w:p>
        </w:tc>
        <w:tc>
          <w:tcPr>
            <w:tcW w:w="1351" w:type="dxa"/>
            <w:gridSpan w:val="2"/>
            <w:vAlign w:val="bottom"/>
          </w:tcPr>
          <w:p w14:paraId="1F8A1E3B"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gridSpan w:val="2"/>
            <w:vAlign w:val="bottom"/>
          </w:tcPr>
          <w:p w14:paraId="10B68E82"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4685D93C"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17EB9BA1"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44BE383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50808AAC"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6E54D4C1"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4772DC03"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1C6F2826"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6F63F119"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68254E3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7A371AE7"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2F0FF838"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12B25031" w14:textId="77777777" w:rsidR="00DF7F0E" w:rsidRPr="00C36493" w:rsidRDefault="00DF7F0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0E75E1" w:rsidRPr="005909EA" w14:paraId="0895DDC0" w14:textId="77777777" w:rsidTr="008C2B81">
        <w:trPr>
          <w:trHeight w:val="144"/>
        </w:trPr>
        <w:tc>
          <w:tcPr>
            <w:tcW w:w="1890" w:type="dxa"/>
            <w:vAlign w:val="bottom"/>
          </w:tcPr>
          <w:p w14:paraId="32FE45C7" w14:textId="77777777" w:rsidR="000E75E1" w:rsidRPr="00F1354B"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p>
        </w:tc>
        <w:tc>
          <w:tcPr>
            <w:tcW w:w="1602" w:type="dxa"/>
            <w:gridSpan w:val="2"/>
            <w:vAlign w:val="bottom"/>
          </w:tcPr>
          <w:p w14:paraId="5FC7A950" w14:textId="651FCA6F" w:rsidR="000E75E1"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for sale</w:t>
            </w:r>
          </w:p>
        </w:tc>
        <w:tc>
          <w:tcPr>
            <w:tcW w:w="1351" w:type="dxa"/>
            <w:gridSpan w:val="2"/>
            <w:vAlign w:val="bottom"/>
          </w:tcPr>
          <w:p w14:paraId="09B7453C" w14:textId="77777777" w:rsidR="000E75E1" w:rsidRPr="00DF7F0E"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0" w:type="dxa"/>
            <w:gridSpan w:val="2"/>
            <w:vAlign w:val="bottom"/>
          </w:tcPr>
          <w:p w14:paraId="56E7BE73"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gridSpan w:val="2"/>
            <w:vAlign w:val="bottom"/>
          </w:tcPr>
          <w:p w14:paraId="13822FB3"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gridSpan w:val="2"/>
            <w:vAlign w:val="bottom"/>
          </w:tcPr>
          <w:p w14:paraId="046CAB6A"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57F8BCA0"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gridSpan w:val="2"/>
          </w:tcPr>
          <w:p w14:paraId="7C692C06"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gridSpan w:val="2"/>
          </w:tcPr>
          <w:p w14:paraId="69CAE394"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27899948"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gridSpan w:val="2"/>
          </w:tcPr>
          <w:p w14:paraId="64CA23F0"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39D1A4A6" w14:textId="77777777" w:rsidR="000E75E1" w:rsidRPr="00C36493" w:rsidRDefault="000E75E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gridSpan w:val="2"/>
          </w:tcPr>
          <w:p w14:paraId="3AA654D0" w14:textId="77777777" w:rsidR="000E75E1" w:rsidRPr="005909EA" w:rsidRDefault="000E75E1"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1A10879B" w14:textId="77777777" w:rsidR="000E75E1" w:rsidRPr="00C36493" w:rsidRDefault="000E75E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gridSpan w:val="2"/>
            <w:vAlign w:val="bottom"/>
          </w:tcPr>
          <w:p w14:paraId="072F0933" w14:textId="77777777" w:rsidR="000E75E1" w:rsidRPr="00C36493" w:rsidRDefault="000E75E1"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32808C5F" w14:textId="77777777" w:rsidR="000E75E1" w:rsidRPr="00C36493" w:rsidRDefault="000E75E1"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DF7F0E" w:rsidRPr="005909EA" w14:paraId="02974E6A" w14:textId="77777777" w:rsidTr="008C2B81">
        <w:trPr>
          <w:trHeight w:val="144"/>
        </w:trPr>
        <w:tc>
          <w:tcPr>
            <w:tcW w:w="1890" w:type="dxa"/>
            <w:vAlign w:val="bottom"/>
          </w:tcPr>
          <w:p w14:paraId="6F8AD385" w14:textId="77777777" w:rsidR="00DF7F0E" w:rsidRPr="00F1354B"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DF7F0E">
              <w:rPr>
                <w:rFonts w:ascii="Times New Roman" w:hAnsi="Times New Roman" w:cs="Times New Roman"/>
                <w:cs/>
              </w:rPr>
              <w:t xml:space="preserve">9 </w:t>
            </w:r>
            <w:r w:rsidRPr="00DF7F0E">
              <w:rPr>
                <w:rFonts w:ascii="Times New Roman" w:hAnsi="Times New Roman" w:cs="Times New Roman"/>
              </w:rPr>
              <w:t>Smart Residence</w:t>
            </w:r>
          </w:p>
        </w:tc>
        <w:tc>
          <w:tcPr>
            <w:tcW w:w="1602" w:type="dxa"/>
            <w:gridSpan w:val="2"/>
            <w:vAlign w:val="bottom"/>
          </w:tcPr>
          <w:p w14:paraId="3BE1924C" w14:textId="77777777" w:rsidR="00DF7F0E" w:rsidRPr="00E65EEF" w:rsidRDefault="00F352DB"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Other</w:t>
            </w:r>
          </w:p>
        </w:tc>
        <w:tc>
          <w:tcPr>
            <w:tcW w:w="1351" w:type="dxa"/>
            <w:gridSpan w:val="2"/>
            <w:vAlign w:val="bottom"/>
          </w:tcPr>
          <w:p w14:paraId="57B6468C"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1080" w:type="dxa"/>
            <w:gridSpan w:val="2"/>
            <w:vAlign w:val="bottom"/>
          </w:tcPr>
          <w:p w14:paraId="06BD5A01" w14:textId="77777777" w:rsidR="00DF7F0E" w:rsidRPr="00DF7F0E"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gridSpan w:val="2"/>
            <w:vAlign w:val="bottom"/>
          </w:tcPr>
          <w:p w14:paraId="2932967B"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14C3B66A"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gridSpan w:val="2"/>
          </w:tcPr>
          <w:p w14:paraId="3339D028" w14:textId="430128D8"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990" w:type="dxa"/>
            <w:gridSpan w:val="2"/>
          </w:tcPr>
          <w:p w14:paraId="4BF36B97" w14:textId="0BD415B9" w:rsidR="00DF7F0E" w:rsidRPr="004D722D" w:rsidRDefault="00C36493" w:rsidP="004D7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5473709F"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gridSpan w:val="2"/>
          </w:tcPr>
          <w:p w14:paraId="6BB46BC3" w14:textId="11C0FAFB" w:rsidR="00DF7F0E" w:rsidRPr="00C36493" w:rsidRDefault="00591D35"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gridSpan w:val="2"/>
          </w:tcPr>
          <w:p w14:paraId="0396F62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gridSpan w:val="2"/>
          </w:tcPr>
          <w:p w14:paraId="516EEA33" w14:textId="6D2E374C"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gridSpan w:val="2"/>
          </w:tcPr>
          <w:p w14:paraId="271B75CE" w14:textId="77777777" w:rsidR="00DF7F0E" w:rsidRPr="005909EA"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vAlign w:val="bottom"/>
          </w:tcPr>
          <w:p w14:paraId="63831A0E" w14:textId="5D77B588" w:rsidR="00DF7F0E" w:rsidRPr="00C36493" w:rsidRDefault="00B02828"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gridSpan w:val="2"/>
            <w:vAlign w:val="bottom"/>
          </w:tcPr>
          <w:p w14:paraId="378B6A19" w14:textId="77777777" w:rsidR="00DF7F0E" w:rsidRPr="00C36493" w:rsidRDefault="00DF7F0E" w:rsidP="00C3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gridSpan w:val="2"/>
            <w:vAlign w:val="bottom"/>
          </w:tcPr>
          <w:p w14:paraId="7A7200D8" w14:textId="72E1A7D3" w:rsidR="00DF7F0E" w:rsidRPr="00C36493" w:rsidRDefault="0024332E" w:rsidP="00B0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F352DB" w:rsidRPr="005909EA" w14:paraId="2B5F0359" w14:textId="77777777" w:rsidTr="008C2B81">
        <w:trPr>
          <w:trHeight w:val="101"/>
        </w:trPr>
        <w:tc>
          <w:tcPr>
            <w:tcW w:w="1890" w:type="dxa"/>
            <w:vAlign w:val="bottom"/>
          </w:tcPr>
          <w:p w14:paraId="01A7FA60" w14:textId="77777777" w:rsidR="00F352DB" w:rsidRPr="0077062C"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F1354B">
              <w:rPr>
                <w:rFonts w:ascii="Times New Roman" w:hAnsi="Times New Roman" w:cs="Times New Roman"/>
              </w:rPr>
              <w:t>Co</w:t>
            </w:r>
            <w:r>
              <w:rPr>
                <w:rFonts w:ascii="Times New Roman" w:hAnsi="Times New Roman" w:cs="Times New Roman"/>
              </w:rPr>
              <w:t>., Ltd.</w:t>
            </w:r>
          </w:p>
        </w:tc>
        <w:tc>
          <w:tcPr>
            <w:tcW w:w="1602" w:type="dxa"/>
            <w:gridSpan w:val="2"/>
            <w:vAlign w:val="bottom"/>
          </w:tcPr>
          <w:p w14:paraId="243CDB64" w14:textId="77777777" w:rsidR="00F352DB" w:rsidRPr="00E65EEF"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accommodation</w:t>
            </w:r>
          </w:p>
        </w:tc>
        <w:tc>
          <w:tcPr>
            <w:tcW w:w="1351" w:type="dxa"/>
            <w:gridSpan w:val="2"/>
            <w:vAlign w:val="bottom"/>
          </w:tcPr>
          <w:p w14:paraId="4DB963BD" w14:textId="77777777" w:rsidR="00F352DB" w:rsidRPr="00E65EEF"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1080" w:type="dxa"/>
            <w:gridSpan w:val="2"/>
            <w:vAlign w:val="bottom"/>
          </w:tcPr>
          <w:p w14:paraId="5C341D3E"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gridSpan w:val="2"/>
            <w:vAlign w:val="bottom"/>
          </w:tcPr>
          <w:p w14:paraId="5652B1EF"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gridSpan w:val="2"/>
            <w:vAlign w:val="bottom"/>
          </w:tcPr>
          <w:p w14:paraId="3D80F292"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gridSpan w:val="2"/>
          </w:tcPr>
          <w:p w14:paraId="16E68F3A"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gridSpan w:val="2"/>
          </w:tcPr>
          <w:p w14:paraId="261162CA"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gridSpan w:val="2"/>
          </w:tcPr>
          <w:p w14:paraId="04079423"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gridSpan w:val="2"/>
            <w:vAlign w:val="bottom"/>
          </w:tcPr>
          <w:p w14:paraId="31CAB165"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Pr>
          <w:p w14:paraId="48044FC0"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gridSpan w:val="2"/>
            <w:vAlign w:val="bottom"/>
          </w:tcPr>
          <w:p w14:paraId="68744D58"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Pr>
          <w:p w14:paraId="50C80594"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tcBorders>
              <w:bottom w:val="single" w:sz="4" w:space="0" w:color="auto"/>
            </w:tcBorders>
            <w:vAlign w:val="bottom"/>
          </w:tcPr>
          <w:p w14:paraId="248AEC17"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gridSpan w:val="2"/>
            <w:vAlign w:val="bottom"/>
          </w:tcPr>
          <w:p w14:paraId="008FE25C"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gridSpan w:val="2"/>
            <w:tcBorders>
              <w:bottom w:val="single" w:sz="4" w:space="0" w:color="auto"/>
            </w:tcBorders>
            <w:vAlign w:val="bottom"/>
          </w:tcPr>
          <w:p w14:paraId="2AEB9926" w14:textId="77777777" w:rsidR="00F352DB" w:rsidRPr="005909EA" w:rsidRDefault="00F352DB" w:rsidP="00F35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DF7F0E" w:rsidRPr="00E725E4" w14:paraId="1CF3AAE1" w14:textId="77777777" w:rsidTr="004C3BE8">
        <w:trPr>
          <w:gridAfter w:val="1"/>
          <w:wAfter w:w="6" w:type="dxa"/>
          <w:trHeight w:val="144"/>
        </w:trPr>
        <w:tc>
          <w:tcPr>
            <w:tcW w:w="4837" w:type="dxa"/>
            <w:gridSpan w:val="4"/>
            <w:vAlign w:val="bottom"/>
          </w:tcPr>
          <w:p w14:paraId="771049AE"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
              <w:rPr>
                <w:rFonts w:ascii="Times New Roman" w:hAnsi="Times New Roman" w:cs="Times New Roman"/>
                <w:b/>
                <w:bCs/>
                <w:sz w:val="20"/>
                <w:szCs w:val="20"/>
              </w:rPr>
            </w:pPr>
            <w:r w:rsidRPr="00E725E4">
              <w:rPr>
                <w:rFonts w:ascii="Times New Roman" w:hAnsi="Times New Roman" w:cs="Times New Roman"/>
                <w:b/>
                <w:bCs/>
                <w:sz w:val="20"/>
                <w:szCs w:val="20"/>
              </w:rPr>
              <w:t>Total</w:t>
            </w:r>
          </w:p>
        </w:tc>
        <w:tc>
          <w:tcPr>
            <w:tcW w:w="1080" w:type="dxa"/>
            <w:gridSpan w:val="2"/>
            <w:vAlign w:val="bottom"/>
          </w:tcPr>
          <w:p w14:paraId="46E78053"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990" w:type="dxa"/>
            <w:gridSpan w:val="2"/>
            <w:vAlign w:val="bottom"/>
          </w:tcPr>
          <w:p w14:paraId="3A32C5CC"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gridSpan w:val="2"/>
            <w:vAlign w:val="bottom"/>
          </w:tcPr>
          <w:p w14:paraId="48DAEE30"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1080" w:type="dxa"/>
            <w:gridSpan w:val="2"/>
          </w:tcPr>
          <w:p w14:paraId="11F0816E"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gridSpan w:val="2"/>
          </w:tcPr>
          <w:p w14:paraId="52A21235"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gridSpan w:val="2"/>
          </w:tcPr>
          <w:p w14:paraId="2EA14C67"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990" w:type="dxa"/>
            <w:gridSpan w:val="2"/>
            <w:tcBorders>
              <w:top w:val="single" w:sz="4" w:space="0" w:color="auto"/>
              <w:bottom w:val="double" w:sz="4" w:space="0" w:color="auto"/>
            </w:tcBorders>
            <w:vAlign w:val="bottom"/>
          </w:tcPr>
          <w:p w14:paraId="7CFCDA64" w14:textId="49EA5F32" w:rsidR="00DF7F0E" w:rsidRPr="00E725E4" w:rsidRDefault="00591D35" w:rsidP="0059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E725E4">
              <w:rPr>
                <w:rFonts w:ascii="Times New Roman" w:hAnsi="Times New Roman" w:cs="Times New Roman"/>
                <w:b/>
                <w:bCs/>
                <w:sz w:val="20"/>
                <w:szCs w:val="20"/>
              </w:rPr>
              <w:t>135,000</w:t>
            </w:r>
          </w:p>
        </w:tc>
        <w:tc>
          <w:tcPr>
            <w:tcW w:w="270" w:type="dxa"/>
            <w:gridSpan w:val="2"/>
          </w:tcPr>
          <w:p w14:paraId="0B531967"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gridSpan w:val="2"/>
            <w:tcBorders>
              <w:top w:val="single" w:sz="4" w:space="0" w:color="auto"/>
              <w:bottom w:val="double" w:sz="4" w:space="0" w:color="auto"/>
            </w:tcBorders>
            <w:vAlign w:val="bottom"/>
          </w:tcPr>
          <w:p w14:paraId="0E024DA0" w14:textId="210C52C0" w:rsidR="00DF7F0E" w:rsidRPr="00E725E4" w:rsidRDefault="00B02828" w:rsidP="0024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r w:rsidRPr="00E725E4">
              <w:rPr>
                <w:rFonts w:ascii="Times New Roman" w:hAnsi="Times New Roman" w:cs="Times New Roman"/>
                <w:b/>
                <w:bCs/>
                <w:sz w:val="20"/>
                <w:szCs w:val="20"/>
              </w:rPr>
              <w:t>-</w:t>
            </w:r>
          </w:p>
        </w:tc>
        <w:tc>
          <w:tcPr>
            <w:tcW w:w="270" w:type="dxa"/>
            <w:gridSpan w:val="2"/>
          </w:tcPr>
          <w:p w14:paraId="0968B85D"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gridSpan w:val="2"/>
            <w:tcBorders>
              <w:top w:val="single" w:sz="4" w:space="0" w:color="auto"/>
              <w:bottom w:val="double" w:sz="4" w:space="0" w:color="auto"/>
            </w:tcBorders>
            <w:vAlign w:val="bottom"/>
          </w:tcPr>
          <w:p w14:paraId="117574F8" w14:textId="70CF5834" w:rsidR="00DF7F0E" w:rsidRPr="00E725E4" w:rsidRDefault="00B02828" w:rsidP="0024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36" w:right="-108"/>
              <w:rPr>
                <w:rFonts w:ascii="Times New Roman" w:hAnsi="Times New Roman" w:cs="Times New Roman"/>
                <w:b/>
                <w:bCs/>
                <w:sz w:val="20"/>
                <w:szCs w:val="20"/>
              </w:rPr>
            </w:pPr>
            <w:r w:rsidRPr="00E725E4">
              <w:rPr>
                <w:rFonts w:ascii="Times New Roman" w:hAnsi="Times New Roman" w:cs="Times New Roman"/>
                <w:b/>
                <w:bCs/>
                <w:sz w:val="20"/>
                <w:szCs w:val="20"/>
              </w:rPr>
              <w:t>-</w:t>
            </w:r>
          </w:p>
        </w:tc>
        <w:tc>
          <w:tcPr>
            <w:tcW w:w="236" w:type="dxa"/>
            <w:gridSpan w:val="2"/>
            <w:vAlign w:val="bottom"/>
          </w:tcPr>
          <w:p w14:paraId="621515E0" w14:textId="77777777" w:rsidR="00DF7F0E" w:rsidRPr="00E725E4"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gridSpan w:val="2"/>
            <w:tcBorders>
              <w:top w:val="single" w:sz="4" w:space="0" w:color="auto"/>
              <w:bottom w:val="double" w:sz="4" w:space="0" w:color="auto"/>
            </w:tcBorders>
            <w:vAlign w:val="bottom"/>
          </w:tcPr>
          <w:p w14:paraId="5DF50CA9" w14:textId="55F04E33" w:rsidR="00DF7F0E" w:rsidRPr="00E725E4" w:rsidRDefault="0024332E" w:rsidP="0024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right="-62"/>
              <w:rPr>
                <w:rFonts w:ascii="Times New Roman" w:hAnsi="Times New Roman" w:cs="Times New Roman"/>
                <w:b/>
                <w:bCs/>
                <w:sz w:val="20"/>
                <w:szCs w:val="20"/>
              </w:rPr>
            </w:pPr>
            <w:r w:rsidRPr="00E725E4">
              <w:rPr>
                <w:rFonts w:ascii="Times New Roman" w:hAnsi="Times New Roman" w:cs="Times New Roman"/>
                <w:b/>
                <w:bCs/>
                <w:sz w:val="20"/>
                <w:szCs w:val="20"/>
              </w:rPr>
              <w:t>-</w:t>
            </w:r>
          </w:p>
        </w:tc>
      </w:tr>
    </w:tbl>
    <w:p w14:paraId="4AEF3A67" w14:textId="77777777" w:rsidR="0085690E" w:rsidRPr="005E0E99" w:rsidRDefault="0085690E" w:rsidP="0085690E">
      <w:pPr>
        <w:rPr>
          <w:rFonts w:ascii="Times New Roman" w:hAnsi="Times New Roman" w:cs="Times New Roman"/>
          <w:b/>
          <w:bCs/>
          <w:sz w:val="22"/>
          <w:szCs w:val="22"/>
        </w:rPr>
      </w:pPr>
    </w:p>
    <w:p w14:paraId="3632F3EB" w14:textId="5671489C" w:rsidR="00313E7D" w:rsidRPr="00887981" w:rsidRDefault="008D6B93" w:rsidP="007F01B7">
      <w:pPr>
        <w:ind w:left="56"/>
        <w:rPr>
          <w:rFonts w:ascii="Times New Roman" w:hAnsi="Times New Roman"/>
          <w:i/>
          <w:iCs/>
          <w:sz w:val="24"/>
          <w:szCs w:val="28"/>
          <w:cs/>
        </w:rPr>
      </w:pPr>
      <w:r w:rsidRPr="006562FA">
        <w:rPr>
          <w:b/>
          <w:bCs/>
          <w:spacing w:val="-2"/>
          <w:cs/>
        </w:rPr>
        <w:tab/>
      </w:r>
      <w:r w:rsidRPr="006562FA">
        <w:rPr>
          <w:b/>
          <w:bCs/>
          <w:spacing w:val="-2"/>
          <w:cs/>
        </w:rPr>
        <w:tab/>
      </w:r>
      <w:r w:rsidRPr="006562FA">
        <w:rPr>
          <w:b/>
          <w:bCs/>
          <w:spacing w:val="-2"/>
          <w:cs/>
        </w:rPr>
        <w:tab/>
      </w:r>
      <w:r w:rsidRPr="006562FA">
        <w:rPr>
          <w:b/>
          <w:bCs/>
          <w:spacing w:val="-2"/>
          <w:cs/>
        </w:rPr>
        <w:tab/>
      </w:r>
      <w:r w:rsidR="00572C26">
        <w:rPr>
          <w:rFonts w:ascii="Times New Roman" w:hAnsi="Times New Roman" w:cs="Times New Roman"/>
          <w:spacing w:val="-2"/>
          <w:sz w:val="22"/>
          <w:szCs w:val="22"/>
        </w:rPr>
        <w:t>All</w:t>
      </w:r>
      <w:r w:rsidR="006562FA" w:rsidRPr="006562FA">
        <w:rPr>
          <w:rFonts w:ascii="Times New Roman" w:hAnsi="Times New Roman" w:cstheme="minorBidi" w:hint="cs"/>
          <w:spacing w:val="-2"/>
          <w:sz w:val="22"/>
          <w:szCs w:val="22"/>
          <w:cs/>
        </w:rPr>
        <w:t xml:space="preserve"> </w:t>
      </w:r>
      <w:r w:rsidR="004F59E7" w:rsidRPr="006562FA">
        <w:rPr>
          <w:rFonts w:ascii="Times New Roman" w:hAnsi="Times New Roman" w:cs="Times New Roman"/>
          <w:spacing w:val="-2"/>
          <w:sz w:val="22"/>
          <w:szCs w:val="22"/>
        </w:rPr>
        <w:t>s</w:t>
      </w:r>
      <w:r w:rsidR="004F59E7" w:rsidRPr="006562FA">
        <w:rPr>
          <w:rFonts w:ascii="Times New Roman" w:hAnsi="Times New Roman"/>
          <w:spacing w:val="-2"/>
          <w:sz w:val="22"/>
          <w:szCs w:val="28"/>
        </w:rPr>
        <w:t>ubsidiar</w:t>
      </w:r>
      <w:r w:rsidR="006562FA" w:rsidRPr="006562FA">
        <w:rPr>
          <w:rFonts w:ascii="Times New Roman" w:hAnsi="Times New Roman"/>
          <w:spacing w:val="-2"/>
          <w:sz w:val="22"/>
          <w:szCs w:val="28"/>
        </w:rPr>
        <w:t>ies</w:t>
      </w:r>
      <w:r w:rsidR="004F59E7" w:rsidRPr="006562FA">
        <w:rPr>
          <w:rFonts w:ascii="Times New Roman" w:hAnsi="Times New Roman"/>
          <w:spacing w:val="-2"/>
          <w:sz w:val="22"/>
          <w:szCs w:val="28"/>
        </w:rPr>
        <w:t xml:space="preserve"> </w:t>
      </w:r>
      <w:r w:rsidR="003630E1">
        <w:rPr>
          <w:rFonts w:ascii="Times New Roman" w:hAnsi="Times New Roman" w:cs="Times New Roman"/>
          <w:spacing w:val="-2"/>
          <w:sz w:val="22"/>
          <w:szCs w:val="22"/>
        </w:rPr>
        <w:t>were</w:t>
      </w:r>
      <w:r w:rsidR="006562FA" w:rsidRPr="006562FA">
        <w:rPr>
          <w:rFonts w:ascii="Times New Roman" w:hAnsi="Times New Roman" w:cs="Times New Roman"/>
          <w:spacing w:val="-2"/>
          <w:sz w:val="22"/>
          <w:szCs w:val="22"/>
        </w:rPr>
        <w:t xml:space="preserve"> incorporated in Thailand </w:t>
      </w:r>
      <w:r w:rsidRPr="006562FA">
        <w:rPr>
          <w:rFonts w:ascii="Times New Roman" w:hAnsi="Times New Roman" w:cs="Times New Roman"/>
          <w:spacing w:val="-2"/>
          <w:sz w:val="22"/>
          <w:szCs w:val="22"/>
        </w:rPr>
        <w:t>on 24</w:t>
      </w:r>
      <w:r w:rsidRPr="006562FA">
        <w:rPr>
          <w:rFonts w:ascii="Times New Roman" w:hAnsi="Times New Roman" w:cs="Times New Roman"/>
          <w:spacing w:val="-2"/>
          <w:sz w:val="22"/>
          <w:szCs w:val="22"/>
          <w:cs/>
        </w:rPr>
        <w:t xml:space="preserve"> </w:t>
      </w:r>
      <w:r w:rsidRPr="006562FA">
        <w:rPr>
          <w:rFonts w:ascii="Times New Roman" w:hAnsi="Times New Roman" w:cs="Times New Roman"/>
          <w:spacing w:val="-2"/>
          <w:sz w:val="22"/>
          <w:szCs w:val="22"/>
        </w:rPr>
        <w:t>March</w:t>
      </w:r>
      <w:r w:rsidR="004F59E7" w:rsidRPr="006562FA">
        <w:rPr>
          <w:rFonts w:ascii="Times New Roman" w:hAnsi="Times New Roman" w:cs="Times New Roman"/>
          <w:spacing w:val="-2"/>
          <w:sz w:val="22"/>
          <w:szCs w:val="22"/>
        </w:rPr>
        <w:t xml:space="preserve"> 2021</w:t>
      </w:r>
      <w:r w:rsidR="004A1740">
        <w:rPr>
          <w:rFonts w:ascii="Times New Roman" w:hAnsi="Times New Roman" w:cs="Times New Roman"/>
          <w:spacing w:val="-2"/>
          <w:sz w:val="22"/>
          <w:szCs w:val="22"/>
        </w:rPr>
        <w:t xml:space="preserve"> and </w:t>
      </w:r>
      <w:r w:rsidR="004A1740">
        <w:rPr>
          <w:rFonts w:ascii="Times New Roman" w:hAnsi="Times New Roman"/>
          <w:spacing w:val="-2"/>
          <w:sz w:val="22"/>
          <w:szCs w:val="28"/>
        </w:rPr>
        <w:t>t</w:t>
      </w:r>
      <w:r w:rsidR="00D17D56" w:rsidRPr="006562FA">
        <w:rPr>
          <w:rFonts w:ascii="Times New Roman" w:hAnsi="Times New Roman" w:cs="Times New Roman"/>
          <w:spacing w:val="-2"/>
          <w:sz w:val="22"/>
          <w:szCs w:val="22"/>
        </w:rPr>
        <w:t>he</w:t>
      </w:r>
      <w:r w:rsidRPr="006562FA">
        <w:rPr>
          <w:rFonts w:ascii="Times New Roman" w:hAnsi="Times New Roman" w:cstheme="minorBidi" w:hint="cs"/>
          <w:spacing w:val="-2"/>
          <w:sz w:val="22"/>
          <w:szCs w:val="22"/>
          <w:cs/>
        </w:rPr>
        <w:t xml:space="preserve"> </w:t>
      </w:r>
      <w:r w:rsidR="004A1740">
        <w:rPr>
          <w:rFonts w:ascii="Times New Roman" w:hAnsi="Times New Roman" w:cs="Times New Roman"/>
          <w:spacing w:val="-2"/>
          <w:sz w:val="22"/>
          <w:szCs w:val="22"/>
        </w:rPr>
        <w:t>C</w:t>
      </w:r>
      <w:r w:rsidRPr="006562FA">
        <w:rPr>
          <w:rFonts w:ascii="Times New Roman" w:hAnsi="Times New Roman" w:cs="Times New Roman"/>
          <w:spacing w:val="-2"/>
          <w:sz w:val="22"/>
          <w:szCs w:val="22"/>
        </w:rPr>
        <w:t xml:space="preserve">ompany </w:t>
      </w:r>
      <w:r w:rsidR="004A1740">
        <w:rPr>
          <w:rFonts w:ascii="Times New Roman" w:hAnsi="Times New Roman" w:cs="Times New Roman"/>
          <w:spacing w:val="-2"/>
          <w:sz w:val="22"/>
          <w:szCs w:val="22"/>
        </w:rPr>
        <w:t xml:space="preserve">fully paid for the </w:t>
      </w:r>
      <w:r w:rsidRPr="006562FA">
        <w:rPr>
          <w:rFonts w:ascii="Times New Roman" w:hAnsi="Times New Roman" w:cs="Times New Roman"/>
          <w:spacing w:val="-2"/>
          <w:sz w:val="22"/>
          <w:szCs w:val="22"/>
        </w:rPr>
        <w:t>subsidia</w:t>
      </w:r>
      <w:r w:rsidR="006562FA" w:rsidRPr="006562FA">
        <w:rPr>
          <w:rFonts w:ascii="Times New Roman" w:hAnsi="Times New Roman"/>
          <w:spacing w:val="-2"/>
          <w:sz w:val="22"/>
          <w:szCs w:val="28"/>
        </w:rPr>
        <w:t>ries</w:t>
      </w:r>
      <w:r w:rsidRPr="006562FA">
        <w:rPr>
          <w:rFonts w:ascii="Times New Roman" w:hAnsi="Times New Roman" w:cs="Times New Roman"/>
          <w:spacing w:val="-2"/>
          <w:sz w:val="22"/>
          <w:szCs w:val="22"/>
        </w:rPr>
        <w:t>' share capital on</w:t>
      </w:r>
      <w:r w:rsidR="006562FA" w:rsidRPr="006562FA">
        <w:rPr>
          <w:rFonts w:ascii="Times New Roman" w:hAnsi="Times New Roman" w:cs="Times New Roman"/>
          <w:spacing w:val="-2"/>
          <w:sz w:val="22"/>
          <w:szCs w:val="22"/>
        </w:rPr>
        <w:t xml:space="preserve"> </w:t>
      </w:r>
      <w:r w:rsidRPr="006562FA">
        <w:rPr>
          <w:rFonts w:ascii="Times New Roman" w:hAnsi="Times New Roman" w:cs="Times New Roman"/>
          <w:spacing w:val="-2"/>
          <w:sz w:val="22"/>
          <w:szCs w:val="22"/>
          <w:cs/>
        </w:rPr>
        <w:t>2</w:t>
      </w:r>
      <w:r w:rsidRPr="006562FA">
        <w:rPr>
          <w:rFonts w:ascii="Times New Roman" w:hAnsi="Times New Roman" w:cs="Times New Roman"/>
          <w:spacing w:val="-2"/>
          <w:sz w:val="22"/>
          <w:szCs w:val="22"/>
        </w:rPr>
        <w:t>9</w:t>
      </w:r>
      <w:r w:rsidRPr="006562FA">
        <w:rPr>
          <w:rFonts w:ascii="Times New Roman" w:hAnsi="Times New Roman" w:cs="Times New Roman"/>
          <w:spacing w:val="-2"/>
          <w:sz w:val="22"/>
          <w:szCs w:val="22"/>
          <w:cs/>
        </w:rPr>
        <w:t xml:space="preserve"> </w:t>
      </w:r>
      <w:r w:rsidRPr="006562FA">
        <w:rPr>
          <w:rFonts w:ascii="Times New Roman" w:hAnsi="Times New Roman" w:cs="Times New Roman"/>
          <w:spacing w:val="-2"/>
          <w:sz w:val="22"/>
          <w:szCs w:val="22"/>
        </w:rPr>
        <w:t>March 2021</w:t>
      </w:r>
      <w:r w:rsidR="001170B1" w:rsidRPr="006562FA">
        <w:rPr>
          <w:rFonts w:ascii="Times New Roman" w:hAnsi="Times New Roman"/>
          <w:spacing w:val="-2"/>
          <w:sz w:val="22"/>
          <w:szCs w:val="28"/>
        </w:rPr>
        <w:t>.</w:t>
      </w:r>
    </w:p>
    <w:p w14:paraId="173C587F" w14:textId="77777777" w:rsidR="00E11E76" w:rsidRPr="00887981" w:rsidRDefault="00E11E76" w:rsidP="00E11E76"/>
    <w:p w14:paraId="48A7F0C2" w14:textId="77777777" w:rsidR="00E11E76" w:rsidRDefault="00E11E76" w:rsidP="00E11E76"/>
    <w:p w14:paraId="4BA9129D" w14:textId="77777777" w:rsidR="00E11E76" w:rsidRDefault="00E11E76" w:rsidP="00E11E76"/>
    <w:p w14:paraId="0574E7A3" w14:textId="77777777" w:rsidR="00E11E76" w:rsidRDefault="00E11E76" w:rsidP="00E11E76"/>
    <w:p w14:paraId="01BD6A8C" w14:textId="70E710EF" w:rsidR="00E11E76" w:rsidRPr="00E11E76" w:rsidRDefault="00E11E76" w:rsidP="00E11E76">
      <w:pPr>
        <w:sectPr w:rsidR="00E11E76" w:rsidRPr="00E11E76" w:rsidSect="00F633EB">
          <w:headerReference w:type="default" r:id="rId12"/>
          <w:pgSz w:w="16834" w:h="11909" w:orient="landscape" w:code="9"/>
          <w:pgMar w:top="1152" w:right="518" w:bottom="1152" w:left="630" w:header="720" w:footer="720" w:gutter="0"/>
          <w:cols w:space="720"/>
          <w:docGrid w:linePitch="245"/>
        </w:sectPr>
      </w:pPr>
    </w:p>
    <w:p w14:paraId="245F619A" w14:textId="7A11D9B5" w:rsidR="002B325F" w:rsidRDefault="00101122" w:rsidP="002B325F">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5</w:t>
      </w:r>
      <w:r w:rsidR="00FA3BE5">
        <w:rPr>
          <w:rFonts w:ascii="Times New Roman" w:hAnsi="Times New Roman"/>
          <w:i w:val="0"/>
          <w:iCs w:val="0"/>
          <w:sz w:val="24"/>
          <w:szCs w:val="24"/>
          <w:u w:val="none"/>
        </w:rPr>
        <w:tab/>
      </w:r>
      <w:bookmarkEnd w:id="0"/>
      <w:r w:rsidR="004D443D" w:rsidRPr="00BB79F5">
        <w:rPr>
          <w:rFonts w:ascii="Times New Roman" w:hAnsi="Times New Roman"/>
          <w:i w:val="0"/>
          <w:iCs w:val="0"/>
          <w:sz w:val="24"/>
          <w:szCs w:val="24"/>
          <w:u w:val="none"/>
        </w:rPr>
        <w:t>Investment</w:t>
      </w:r>
      <w:r w:rsidR="005A284E">
        <w:rPr>
          <w:rFonts w:ascii="Times New Roman" w:hAnsi="Times New Roman"/>
          <w:i w:val="0"/>
          <w:iCs w:val="0"/>
          <w:sz w:val="24"/>
          <w:szCs w:val="24"/>
          <w:u w:val="none"/>
        </w:rPr>
        <w:t>s</w:t>
      </w:r>
      <w:r w:rsidR="004D443D"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14:paraId="19D9E5AC" w14:textId="77777777" w:rsidR="002B325F" w:rsidRPr="002B325F" w:rsidRDefault="002B325F" w:rsidP="002B325F">
      <w:pPr>
        <w:rPr>
          <w:rFonts w:ascii="Times New Roman" w:hAnsi="Times New Roman" w:cs="Times New Roman"/>
          <w:sz w:val="22"/>
          <w:szCs w:val="22"/>
        </w:rPr>
      </w:pPr>
    </w:p>
    <w:tbl>
      <w:tblPr>
        <w:tblW w:w="9275" w:type="dxa"/>
        <w:tblInd w:w="450" w:type="dxa"/>
        <w:tblLayout w:type="fixed"/>
        <w:tblLook w:val="0000" w:firstRow="0" w:lastRow="0" w:firstColumn="0" w:lastColumn="0" w:noHBand="0" w:noVBand="0"/>
      </w:tblPr>
      <w:tblGrid>
        <w:gridCol w:w="3420"/>
        <w:gridCol w:w="540"/>
        <w:gridCol w:w="1260"/>
        <w:gridCol w:w="270"/>
        <w:gridCol w:w="1080"/>
        <w:gridCol w:w="270"/>
        <w:gridCol w:w="1080"/>
        <w:gridCol w:w="270"/>
        <w:gridCol w:w="1085"/>
      </w:tblGrid>
      <w:tr w:rsidR="009B1CC7" w14:paraId="3B2E3CDE" w14:textId="77777777" w:rsidTr="009B1CC7">
        <w:trPr>
          <w:trHeight w:val="80"/>
        </w:trPr>
        <w:tc>
          <w:tcPr>
            <w:tcW w:w="3420" w:type="dxa"/>
          </w:tcPr>
          <w:p w14:paraId="53C9D563" w14:textId="77777777" w:rsidR="009B1CC7" w:rsidRPr="0092661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010C10BC"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46EAA0A3"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 w:type="dxa"/>
          </w:tcPr>
          <w:p w14:paraId="32216ABA"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47083AE2"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14:paraId="21C7DDB9"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0B91D216"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74353B3B"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392E2AD7"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57F0030C" w14:textId="77777777" w:rsidTr="009B1CC7">
        <w:trPr>
          <w:trHeight w:val="80"/>
        </w:trPr>
        <w:tc>
          <w:tcPr>
            <w:tcW w:w="3420" w:type="dxa"/>
          </w:tcPr>
          <w:p w14:paraId="77E1E46A" w14:textId="77777777" w:rsidR="009B1CC7" w:rsidRPr="00297E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 w:type="dxa"/>
          </w:tcPr>
          <w:p w14:paraId="3004B98F" w14:textId="77777777" w:rsidR="009B1CC7" w:rsidRPr="00297E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2"/>
                <w:lang w:val="en-GB" w:bidi="ar-SA"/>
              </w:rPr>
            </w:pPr>
          </w:p>
        </w:tc>
        <w:tc>
          <w:tcPr>
            <w:tcW w:w="1260" w:type="dxa"/>
          </w:tcPr>
          <w:p w14:paraId="404F70F3" w14:textId="77777777" w:rsidR="009B1CC7" w:rsidRPr="00297E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2"/>
                <w:lang w:val="en-GB" w:bidi="ar-SA"/>
              </w:rPr>
            </w:pPr>
          </w:p>
        </w:tc>
        <w:tc>
          <w:tcPr>
            <w:tcW w:w="270" w:type="dxa"/>
          </w:tcPr>
          <w:p w14:paraId="42ACF77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009F4EC1"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14:paraId="7A9CFB81"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7369894F"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2C59469"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60DB4B9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6AEB8318" w14:textId="77777777" w:rsidTr="009B1CC7">
        <w:trPr>
          <w:trHeight w:val="80"/>
        </w:trPr>
        <w:tc>
          <w:tcPr>
            <w:tcW w:w="3420" w:type="dxa"/>
          </w:tcPr>
          <w:p w14:paraId="2DB1D4BA" w14:textId="77777777" w:rsidR="009B1CC7" w:rsidRPr="00297E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z w:val="22"/>
                <w:szCs w:val="22"/>
              </w:rPr>
            </w:pPr>
          </w:p>
        </w:tc>
        <w:tc>
          <w:tcPr>
            <w:tcW w:w="540" w:type="dxa"/>
          </w:tcPr>
          <w:p w14:paraId="1A3AB698" w14:textId="77777777" w:rsidR="009B1CC7" w:rsidRPr="00297E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2"/>
                <w:lang w:val="en-GB" w:bidi="ar-SA"/>
              </w:rPr>
            </w:pPr>
          </w:p>
        </w:tc>
        <w:tc>
          <w:tcPr>
            <w:tcW w:w="1260" w:type="dxa"/>
          </w:tcPr>
          <w:p w14:paraId="597BA295" w14:textId="77777777" w:rsidR="009B1CC7" w:rsidRPr="00297E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2"/>
                <w:lang w:val="en-GB" w:bidi="ar-SA"/>
              </w:rPr>
            </w:pPr>
          </w:p>
        </w:tc>
        <w:tc>
          <w:tcPr>
            <w:tcW w:w="270" w:type="dxa"/>
          </w:tcPr>
          <w:p w14:paraId="77192543"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1AB77434"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14:paraId="0AF1A1EC"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72DD8298"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6E7F356"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7B6EF64B"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6F2D15EF" w14:textId="77777777" w:rsidTr="009B1CC7">
        <w:trPr>
          <w:trHeight w:val="80"/>
        </w:trPr>
        <w:tc>
          <w:tcPr>
            <w:tcW w:w="3420" w:type="dxa"/>
          </w:tcPr>
          <w:p w14:paraId="681126A1"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540" w:type="dxa"/>
          </w:tcPr>
          <w:p w14:paraId="7503D284"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2EAFFE9A" w14:textId="77777777" w:rsidR="009B1CC7" w:rsidRPr="00FB576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14:paraId="30C71C1C"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618E208E"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14:paraId="2483E53E"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14:paraId="72FE4673" w14:textId="77777777" w:rsidR="009B1CC7"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1FE19C32"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5" w:type="dxa"/>
          </w:tcPr>
          <w:p w14:paraId="2D31EBBA"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B1CC7" w14:paraId="709BD748" w14:textId="77777777" w:rsidTr="009B1CC7">
        <w:trPr>
          <w:trHeight w:val="80"/>
        </w:trPr>
        <w:tc>
          <w:tcPr>
            <w:tcW w:w="3420" w:type="dxa"/>
          </w:tcPr>
          <w:p w14:paraId="2FAF6A16"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540" w:type="dxa"/>
          </w:tcPr>
          <w:p w14:paraId="778595FF"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5AD846D4"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14:paraId="36222223"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56845A80" w14:textId="77777777" w:rsidR="009B1CC7" w:rsidRPr="0057490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14:paraId="2E90CCC6"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040C8D7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9B1CC7" w14:paraId="4D095557" w14:textId="77777777" w:rsidTr="009B1CC7">
        <w:trPr>
          <w:trHeight w:val="80"/>
        </w:trPr>
        <w:tc>
          <w:tcPr>
            <w:tcW w:w="3420" w:type="dxa"/>
          </w:tcPr>
          <w:p w14:paraId="259EE92F" w14:textId="77777777" w:rsidR="009B1CC7" w:rsidRPr="0092661C"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540" w:type="dxa"/>
          </w:tcPr>
          <w:p w14:paraId="5C6465A6" w14:textId="77777777" w:rsidR="009B1CC7" w:rsidRPr="000F13FA"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14:paraId="129C6647"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14:paraId="150C6486"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14:paraId="17791B09" w14:textId="77777777" w:rsidR="009B1CC7" w:rsidRPr="00333A3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14:paraId="1C0EDE25" w14:textId="77777777" w:rsidR="009B1CC7" w:rsidRPr="00B44F5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016CFBE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9B1CC7" w14:paraId="358745DC" w14:textId="77777777" w:rsidTr="009B1CC7">
        <w:trPr>
          <w:trHeight w:val="80"/>
        </w:trPr>
        <w:tc>
          <w:tcPr>
            <w:tcW w:w="3420" w:type="dxa"/>
          </w:tcPr>
          <w:p w14:paraId="7A1BC4D1" w14:textId="43DD173E" w:rsidR="009B1CC7" w:rsidRPr="00B00A2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spacing w:val="-8"/>
              </w:rPr>
            </w:pPr>
            <w:r w:rsidRPr="0023000B">
              <w:rPr>
                <w:rFonts w:cs="Times New Roman"/>
                <w:b/>
                <w:bCs/>
                <w:i/>
                <w:iCs/>
                <w:spacing w:val="-8"/>
              </w:rPr>
              <w:t xml:space="preserve">For the </w:t>
            </w:r>
            <w:r w:rsidR="00A56CD3">
              <w:rPr>
                <w:rFonts w:cs="Times New Roman"/>
                <w:b/>
                <w:bCs/>
                <w:i/>
                <w:iCs/>
                <w:spacing w:val="-8"/>
              </w:rPr>
              <w:t>nine</w:t>
            </w:r>
            <w:r w:rsidRPr="0023000B">
              <w:rPr>
                <w:rFonts w:cs="Times New Roman"/>
                <w:b/>
                <w:bCs/>
                <w:i/>
                <w:iCs/>
                <w:spacing w:val="-8"/>
              </w:rPr>
              <w:t xml:space="preserve">-month period </w:t>
            </w:r>
            <w:r>
              <w:rPr>
                <w:rFonts w:cs="Times New Roman"/>
                <w:b/>
                <w:bCs/>
                <w:i/>
                <w:iCs/>
                <w:spacing w:val="-8"/>
              </w:rPr>
              <w:t>ended</w:t>
            </w:r>
          </w:p>
        </w:tc>
        <w:tc>
          <w:tcPr>
            <w:tcW w:w="540" w:type="dxa"/>
          </w:tcPr>
          <w:p w14:paraId="165A85E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1260" w:type="dxa"/>
          </w:tcPr>
          <w:p w14:paraId="29CFD20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270" w:type="dxa"/>
          </w:tcPr>
          <w:p w14:paraId="24B9FC1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0E09B1A4"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14:paraId="24F09089" w14:textId="77777777" w:rsidR="009B1CC7" w:rsidRPr="00E553B1"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3BE594D6" w14:textId="77777777" w:rsidR="009B1CC7" w:rsidRPr="00A35AEE"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p>
        </w:tc>
        <w:tc>
          <w:tcPr>
            <w:tcW w:w="270" w:type="dxa"/>
          </w:tcPr>
          <w:p w14:paraId="718BB101"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17125659"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r>
      <w:tr w:rsidR="009B1CC7" w14:paraId="5AFD1173" w14:textId="77777777" w:rsidTr="009B1CC7">
        <w:trPr>
          <w:trHeight w:val="80"/>
        </w:trPr>
        <w:tc>
          <w:tcPr>
            <w:tcW w:w="3420" w:type="dxa"/>
          </w:tcPr>
          <w:p w14:paraId="218FE53C" w14:textId="699A6D86" w:rsidR="009B1CC7" w:rsidRPr="0023000B" w:rsidRDefault="00047B3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r>
              <w:rPr>
                <w:rFonts w:cs="Times New Roman"/>
                <w:b/>
                <w:bCs/>
                <w:i/>
                <w:iCs/>
                <w:spacing w:val="-8"/>
              </w:rPr>
              <w:t xml:space="preserve">30 </w:t>
            </w:r>
            <w:r w:rsidR="00A56CD3">
              <w:rPr>
                <w:rFonts w:cs="Times New Roman"/>
                <w:b/>
                <w:bCs/>
                <w:i/>
                <w:iCs/>
                <w:spacing w:val="-8"/>
              </w:rPr>
              <w:t>September</w:t>
            </w:r>
          </w:p>
        </w:tc>
        <w:tc>
          <w:tcPr>
            <w:tcW w:w="540" w:type="dxa"/>
          </w:tcPr>
          <w:p w14:paraId="285A003F" w14:textId="77777777" w:rsidR="009B1CC7" w:rsidRPr="000A3EF1"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p>
        </w:tc>
        <w:tc>
          <w:tcPr>
            <w:tcW w:w="1260" w:type="dxa"/>
          </w:tcPr>
          <w:p w14:paraId="1FC83560"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w:t>
            </w:r>
            <w:r>
              <w:rPr>
                <w:rFonts w:ascii="Times New Roman" w:hAnsi="Times New Roman" w:cs="Times New Roman"/>
                <w:sz w:val="22"/>
                <w:szCs w:val="22"/>
                <w:lang w:val="en-GB" w:bidi="ar-SA"/>
              </w:rPr>
              <w:t>1</w:t>
            </w:r>
          </w:p>
        </w:tc>
        <w:tc>
          <w:tcPr>
            <w:tcW w:w="270" w:type="dxa"/>
          </w:tcPr>
          <w:p w14:paraId="5EB45819"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47A4A813"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c>
          <w:tcPr>
            <w:tcW w:w="270" w:type="dxa"/>
          </w:tcPr>
          <w:p w14:paraId="12D0B773" w14:textId="77777777" w:rsidR="009B1CC7" w:rsidRPr="00E553B1"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6C1A6262" w14:textId="77777777" w:rsidR="009B1CC7" w:rsidRPr="00A35AEE"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21</w:t>
            </w:r>
          </w:p>
        </w:tc>
        <w:tc>
          <w:tcPr>
            <w:tcW w:w="270" w:type="dxa"/>
          </w:tcPr>
          <w:p w14:paraId="4B3D3EDD"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07A18878" w14:textId="77777777" w:rsidR="009B1CC7" w:rsidRPr="00A35AEE"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2020</w:t>
            </w:r>
          </w:p>
        </w:tc>
      </w:tr>
      <w:tr w:rsidR="009B1CC7" w14:paraId="675D49B7" w14:textId="77777777" w:rsidTr="005B17DB">
        <w:trPr>
          <w:trHeight w:val="80"/>
        </w:trPr>
        <w:tc>
          <w:tcPr>
            <w:tcW w:w="3420" w:type="dxa"/>
          </w:tcPr>
          <w:p w14:paraId="399348E9" w14:textId="77777777" w:rsidR="009B1CC7" w:rsidRPr="0092661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6260EE35" w14:textId="77777777" w:rsidR="009B1CC7" w:rsidRPr="00D675DD"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5" w:type="dxa"/>
            <w:gridSpan w:val="7"/>
          </w:tcPr>
          <w:p w14:paraId="3B9F3FBF" w14:textId="77777777" w:rsidR="009B1CC7" w:rsidRPr="005737AB"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9B1CC7" w14:paraId="42B82F86" w14:textId="77777777" w:rsidTr="005B17DB">
        <w:trPr>
          <w:trHeight w:val="80"/>
        </w:trPr>
        <w:tc>
          <w:tcPr>
            <w:tcW w:w="3420" w:type="dxa"/>
          </w:tcPr>
          <w:p w14:paraId="00E1EEB1" w14:textId="77777777" w:rsidR="009B1CC7" w:rsidRPr="0092661C"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768E9D6B" w14:textId="77777777" w:rsidR="009B1CC7" w:rsidRPr="00D675DD"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5" w:type="dxa"/>
            <w:gridSpan w:val="7"/>
          </w:tcPr>
          <w:p w14:paraId="5839F6A6" w14:textId="77777777" w:rsidR="009B1CC7" w:rsidRPr="00D675DD"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B1CC7" w14:paraId="089CCAEF" w14:textId="77777777" w:rsidTr="009B1CC7">
        <w:trPr>
          <w:trHeight w:val="80"/>
        </w:trPr>
        <w:tc>
          <w:tcPr>
            <w:tcW w:w="3420" w:type="dxa"/>
          </w:tcPr>
          <w:p w14:paraId="2F03ECC4" w14:textId="77777777" w:rsidR="009B1CC7" w:rsidRPr="00241684"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540" w:type="dxa"/>
          </w:tcPr>
          <w:p w14:paraId="449EE0D0" w14:textId="77777777" w:rsidR="009B1CC7" w:rsidRPr="00043B9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1E235B97" w14:textId="714DF485" w:rsidR="009B1CC7" w:rsidRPr="00795998" w:rsidRDefault="00475359"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719,468</w:t>
            </w:r>
          </w:p>
        </w:tc>
        <w:tc>
          <w:tcPr>
            <w:tcW w:w="270" w:type="dxa"/>
          </w:tcPr>
          <w:p w14:paraId="4D7D6308" w14:textId="77777777" w:rsidR="009B1CC7" w:rsidRPr="00043B99"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E4D0611" w14:textId="1E320CD3" w:rsidR="009B1CC7"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1"/>
                <w:tab w:val="left" w:pos="2880"/>
              </w:tabs>
              <w:spacing w:line="240" w:lineRule="atLeast"/>
              <w:ind w:left="-18" w:right="73"/>
              <w:jc w:val="right"/>
              <w:rPr>
                <w:rFonts w:cs="Times New Roman"/>
              </w:rPr>
            </w:pPr>
            <w:r>
              <w:rPr>
                <w:rFonts w:cs="Times New Roman"/>
              </w:rPr>
              <w:t>482,495</w:t>
            </w:r>
          </w:p>
        </w:tc>
        <w:tc>
          <w:tcPr>
            <w:tcW w:w="270" w:type="dxa"/>
          </w:tcPr>
          <w:p w14:paraId="4BEEA40D"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D185374" w14:textId="7915138E" w:rsidR="009B1CC7"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609,943</w:t>
            </w:r>
          </w:p>
        </w:tc>
        <w:tc>
          <w:tcPr>
            <w:tcW w:w="270" w:type="dxa"/>
          </w:tcPr>
          <w:p w14:paraId="49463C9E"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26904B12" w14:textId="1E627528" w:rsidR="009B1CC7"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465,930</w:t>
            </w:r>
          </w:p>
        </w:tc>
      </w:tr>
      <w:tr w:rsidR="009B1CC7" w14:paraId="32CC7DB1" w14:textId="77777777" w:rsidTr="009B1CC7">
        <w:trPr>
          <w:trHeight w:val="80"/>
        </w:trPr>
        <w:tc>
          <w:tcPr>
            <w:tcW w:w="3420" w:type="dxa"/>
          </w:tcPr>
          <w:p w14:paraId="1E2BB4A0" w14:textId="77777777" w:rsidR="009B1CC7" w:rsidRPr="00241684" w:rsidRDefault="009B1CC7" w:rsidP="009B1CC7">
            <w:pPr>
              <w:pStyle w:val="acctfourfigures"/>
              <w:tabs>
                <w:tab w:val="clear" w:pos="765"/>
              </w:tabs>
              <w:spacing w:line="240" w:lineRule="atLeast"/>
            </w:pPr>
            <w:r w:rsidRPr="007D7734">
              <w:rPr>
                <w:szCs w:val="22"/>
              </w:rPr>
              <w:t>Share of profit</w:t>
            </w:r>
            <w:r>
              <w:rPr>
                <w:szCs w:val="22"/>
              </w:rPr>
              <w:t xml:space="preserve"> </w:t>
            </w:r>
            <w:r w:rsidRPr="007D7734">
              <w:rPr>
                <w:szCs w:val="22"/>
              </w:rPr>
              <w:t xml:space="preserve">of </w:t>
            </w:r>
          </w:p>
        </w:tc>
        <w:tc>
          <w:tcPr>
            <w:tcW w:w="540" w:type="dxa"/>
          </w:tcPr>
          <w:p w14:paraId="0DBD1114"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2944F386" w14:textId="77777777" w:rsidR="009B1CC7" w:rsidRPr="004517AF" w:rsidRDefault="009B1CC7"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553F2B8D"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376B230"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2B9EBFD8"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32843C"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21079F35"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3C736A94"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9B1CC7" w14:paraId="7C5E5496" w14:textId="77777777" w:rsidTr="009B1CC7">
        <w:trPr>
          <w:trHeight w:val="80"/>
        </w:trPr>
        <w:tc>
          <w:tcPr>
            <w:tcW w:w="3420" w:type="dxa"/>
          </w:tcPr>
          <w:p w14:paraId="69FEC58A" w14:textId="77777777" w:rsidR="009B1CC7" w:rsidRPr="007D7734" w:rsidRDefault="009B1CC7" w:rsidP="009B1CC7">
            <w:pPr>
              <w:pStyle w:val="acctfourfigures"/>
              <w:tabs>
                <w:tab w:val="clear" w:pos="765"/>
              </w:tabs>
              <w:spacing w:line="240" w:lineRule="atLeast"/>
              <w:ind w:right="-103"/>
              <w:rPr>
                <w:szCs w:val="22"/>
              </w:rPr>
            </w:pPr>
            <w:r>
              <w:rPr>
                <w:szCs w:val="22"/>
              </w:rPr>
              <w:t xml:space="preserve">   joint ventures accounted for</w:t>
            </w:r>
          </w:p>
        </w:tc>
        <w:tc>
          <w:tcPr>
            <w:tcW w:w="540" w:type="dxa"/>
          </w:tcPr>
          <w:p w14:paraId="6DED41F5"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42083363" w14:textId="77777777" w:rsidR="009B1CC7" w:rsidRPr="004517AF" w:rsidRDefault="009B1CC7"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4FA83FA5"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9E7F40"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4F8479B7"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83E358D"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7599346B"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117CD0AE" w14:textId="77777777" w:rsidR="009B1CC7"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9B1CC7" w14:paraId="1E8648BA" w14:textId="77777777" w:rsidTr="009B1CC7">
        <w:trPr>
          <w:trHeight w:val="80"/>
        </w:trPr>
        <w:tc>
          <w:tcPr>
            <w:tcW w:w="3420" w:type="dxa"/>
          </w:tcPr>
          <w:p w14:paraId="49DFF33B" w14:textId="77777777" w:rsidR="009B1CC7" w:rsidRPr="00B00A2D" w:rsidRDefault="009B1CC7" w:rsidP="009B1CC7">
            <w:pPr>
              <w:pStyle w:val="acctfourfigures"/>
              <w:tabs>
                <w:tab w:val="clear" w:pos="765"/>
              </w:tabs>
              <w:spacing w:line="240" w:lineRule="atLeast"/>
              <w:ind w:right="-103"/>
              <w:rPr>
                <w:szCs w:val="22"/>
              </w:rPr>
            </w:pPr>
            <w:r>
              <w:rPr>
                <w:szCs w:val="22"/>
              </w:rPr>
              <w:t xml:space="preserve">   using equity method</w:t>
            </w:r>
          </w:p>
        </w:tc>
        <w:tc>
          <w:tcPr>
            <w:tcW w:w="540" w:type="dxa"/>
          </w:tcPr>
          <w:p w14:paraId="2F82F846" w14:textId="77777777" w:rsidR="009B1CC7" w:rsidRPr="00043B99"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4E7B671A" w14:textId="05869AD3" w:rsidR="009B1CC7" w:rsidRPr="004517AF" w:rsidRDefault="00CA0CC5"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sidRPr="00CA0CC5">
              <w:rPr>
                <w:rFonts w:ascii="Times New Roman" w:hAnsi="Times New Roman"/>
                <w:sz w:val="22"/>
                <w:szCs w:val="28"/>
              </w:rPr>
              <w:t>107,716</w:t>
            </w:r>
          </w:p>
        </w:tc>
        <w:tc>
          <w:tcPr>
            <w:tcW w:w="270" w:type="dxa"/>
          </w:tcPr>
          <w:p w14:paraId="6F2F29D5"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F64C4F7" w14:textId="2F4BD64F" w:rsidR="009B1CC7"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Pr>
                <w:rFonts w:cs="Times New Roman"/>
              </w:rPr>
              <w:t>71,166</w:t>
            </w:r>
          </w:p>
        </w:tc>
        <w:tc>
          <w:tcPr>
            <w:tcW w:w="270" w:type="dxa"/>
          </w:tcPr>
          <w:p w14:paraId="57E529D8"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D8335E3" w14:textId="6FC038B4" w:rsidR="009B1CC7" w:rsidRDefault="00CA0CC5"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CA0CC5">
              <w:rPr>
                <w:rFonts w:cs="Times New Roman"/>
              </w:rPr>
              <w:t>-</w:t>
            </w:r>
          </w:p>
        </w:tc>
        <w:tc>
          <w:tcPr>
            <w:tcW w:w="270" w:type="dxa"/>
          </w:tcPr>
          <w:p w14:paraId="7DB706F3" w14:textId="77777777" w:rsidR="009B1CC7" w:rsidRPr="00D675DD"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1928F09" w14:textId="423553FA" w:rsidR="009B1CC7"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047B38" w14:paraId="204C9E84" w14:textId="77777777" w:rsidTr="009B1CC7">
        <w:trPr>
          <w:trHeight w:val="80"/>
        </w:trPr>
        <w:tc>
          <w:tcPr>
            <w:tcW w:w="3420" w:type="dxa"/>
          </w:tcPr>
          <w:p w14:paraId="6D7E02B1" w14:textId="7CFB4C6A" w:rsidR="00047B38" w:rsidRDefault="00047B38" w:rsidP="009B1CC7">
            <w:pPr>
              <w:pStyle w:val="acctfourfigures"/>
              <w:tabs>
                <w:tab w:val="clear" w:pos="765"/>
              </w:tabs>
              <w:spacing w:line="240" w:lineRule="atLeast"/>
              <w:ind w:right="-103"/>
              <w:rPr>
                <w:szCs w:val="22"/>
              </w:rPr>
            </w:pPr>
            <w:r>
              <w:rPr>
                <w:szCs w:val="22"/>
              </w:rPr>
              <w:t>Acquisition</w:t>
            </w:r>
          </w:p>
        </w:tc>
        <w:tc>
          <w:tcPr>
            <w:tcW w:w="540" w:type="dxa"/>
          </w:tcPr>
          <w:p w14:paraId="163A20F6" w14:textId="77777777" w:rsidR="00047B38" w:rsidRPr="00043B99" w:rsidRDefault="00047B38"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4F0F3D21" w14:textId="6361C67E" w:rsidR="00047B38" w:rsidRPr="004517AF" w:rsidRDefault="00CA0CC5"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sidRPr="00CA0CC5">
              <w:rPr>
                <w:rFonts w:ascii="Times New Roman" w:hAnsi="Times New Roman"/>
                <w:sz w:val="22"/>
                <w:szCs w:val="28"/>
              </w:rPr>
              <w:t>-</w:t>
            </w:r>
          </w:p>
        </w:tc>
        <w:tc>
          <w:tcPr>
            <w:tcW w:w="270" w:type="dxa"/>
          </w:tcPr>
          <w:p w14:paraId="16A90AEF" w14:textId="77777777" w:rsidR="00047B38" w:rsidRPr="00D675DD" w:rsidRDefault="00047B3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E153489" w14:textId="29659003" w:rsidR="00047B38"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Pr>
                <w:rFonts w:cs="Times New Roman"/>
              </w:rPr>
              <w:t>9,013</w:t>
            </w:r>
          </w:p>
        </w:tc>
        <w:tc>
          <w:tcPr>
            <w:tcW w:w="270" w:type="dxa"/>
          </w:tcPr>
          <w:p w14:paraId="3E8D5113" w14:textId="77777777" w:rsidR="00047B38" w:rsidRPr="00D675DD" w:rsidRDefault="00047B3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E6C0F8E" w14:textId="21854D30" w:rsidR="00047B38" w:rsidRDefault="00CA0CC5"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CA0CC5">
              <w:rPr>
                <w:rFonts w:cs="Times New Roman"/>
              </w:rPr>
              <w:t>-</w:t>
            </w:r>
          </w:p>
        </w:tc>
        <w:tc>
          <w:tcPr>
            <w:tcW w:w="270" w:type="dxa"/>
          </w:tcPr>
          <w:p w14:paraId="229DA9A2" w14:textId="77777777" w:rsidR="00047B38" w:rsidRPr="00D675DD" w:rsidRDefault="00047B3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158166AC" w14:textId="5730A4C4" w:rsidR="00047B38"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9,013</w:t>
            </w:r>
          </w:p>
        </w:tc>
      </w:tr>
      <w:tr w:rsidR="00795998" w:rsidRPr="00597175" w14:paraId="42F6511D" w14:textId="77777777" w:rsidTr="009B1CC7">
        <w:trPr>
          <w:trHeight w:val="80"/>
        </w:trPr>
        <w:tc>
          <w:tcPr>
            <w:tcW w:w="3420" w:type="dxa"/>
          </w:tcPr>
          <w:p w14:paraId="0FFDF8A0" w14:textId="11C62115" w:rsidR="00795998" w:rsidRPr="00597175" w:rsidRDefault="00F96A42" w:rsidP="009B1CC7">
            <w:pPr>
              <w:pStyle w:val="acctfourfigures"/>
              <w:tabs>
                <w:tab w:val="clear" w:pos="765"/>
              </w:tabs>
              <w:spacing w:line="240" w:lineRule="atLeast"/>
              <w:ind w:right="-103"/>
              <w:rPr>
                <w:szCs w:val="22"/>
              </w:rPr>
            </w:pPr>
            <w:r w:rsidRPr="00597175">
              <w:rPr>
                <w:szCs w:val="22"/>
              </w:rPr>
              <w:t>Additional paid-up</w:t>
            </w:r>
          </w:p>
        </w:tc>
        <w:tc>
          <w:tcPr>
            <w:tcW w:w="540" w:type="dxa"/>
          </w:tcPr>
          <w:p w14:paraId="1D37BCC3" w14:textId="77777777" w:rsidR="00795998" w:rsidRPr="00597175" w:rsidRDefault="00795998"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7E5145E0" w14:textId="7D892EB8" w:rsidR="00795998" w:rsidRPr="004517AF" w:rsidRDefault="00CA0CC5"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sidRPr="00CA0CC5">
              <w:rPr>
                <w:rFonts w:ascii="Times New Roman" w:hAnsi="Times New Roman"/>
                <w:sz w:val="22"/>
                <w:szCs w:val="28"/>
              </w:rPr>
              <w:t>25,987</w:t>
            </w:r>
          </w:p>
        </w:tc>
        <w:tc>
          <w:tcPr>
            <w:tcW w:w="270" w:type="dxa"/>
          </w:tcPr>
          <w:p w14:paraId="0EF295B1"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B656FC3" w14:textId="7A4B1F60" w:rsidR="00795998" w:rsidRPr="00597175"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Pr>
                <w:rFonts w:cs="Times New Roman"/>
              </w:rPr>
              <w:t>135,000</w:t>
            </w:r>
          </w:p>
        </w:tc>
        <w:tc>
          <w:tcPr>
            <w:tcW w:w="270" w:type="dxa"/>
          </w:tcPr>
          <w:p w14:paraId="4D7D31C1"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6EA8F81" w14:textId="577EE533" w:rsidR="00795998" w:rsidRPr="00597175" w:rsidRDefault="00CA0CC5"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CA0CC5">
              <w:rPr>
                <w:rFonts w:cs="Times New Roman"/>
              </w:rPr>
              <w:t>25,987</w:t>
            </w:r>
          </w:p>
        </w:tc>
        <w:tc>
          <w:tcPr>
            <w:tcW w:w="270" w:type="dxa"/>
          </w:tcPr>
          <w:p w14:paraId="7F903242"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59E50B7B" w14:textId="259A595C" w:rsidR="00795998" w:rsidRPr="00597175"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135,000</w:t>
            </w:r>
          </w:p>
        </w:tc>
      </w:tr>
      <w:tr w:rsidR="00795998" w:rsidRPr="00597175" w14:paraId="1364525D" w14:textId="77777777" w:rsidTr="009B1CC7">
        <w:trPr>
          <w:trHeight w:val="80"/>
        </w:trPr>
        <w:tc>
          <w:tcPr>
            <w:tcW w:w="3420" w:type="dxa"/>
          </w:tcPr>
          <w:p w14:paraId="65B01E47" w14:textId="7C000A12" w:rsidR="00795998" w:rsidRPr="00597175" w:rsidRDefault="00795998" w:rsidP="009B1CC7">
            <w:pPr>
              <w:pStyle w:val="acctfourfigures"/>
              <w:tabs>
                <w:tab w:val="clear" w:pos="765"/>
              </w:tabs>
              <w:spacing w:line="240" w:lineRule="atLeast"/>
              <w:ind w:right="-103"/>
              <w:rPr>
                <w:szCs w:val="22"/>
              </w:rPr>
            </w:pPr>
            <w:r w:rsidRPr="00597175">
              <w:rPr>
                <w:szCs w:val="22"/>
              </w:rPr>
              <w:t>Dividend income</w:t>
            </w:r>
          </w:p>
        </w:tc>
        <w:tc>
          <w:tcPr>
            <w:tcW w:w="540" w:type="dxa"/>
          </w:tcPr>
          <w:p w14:paraId="30867684" w14:textId="77777777" w:rsidR="00795998" w:rsidRPr="00597175" w:rsidRDefault="00795998"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317D6EEF" w14:textId="76E2CD4B" w:rsidR="00795998" w:rsidRPr="004517AF" w:rsidRDefault="00CA0CC5"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sidRPr="00CA0CC5">
              <w:rPr>
                <w:rFonts w:ascii="Times New Roman" w:hAnsi="Times New Roman"/>
                <w:sz w:val="22"/>
                <w:szCs w:val="28"/>
              </w:rPr>
              <w:t>(38,996)</w:t>
            </w:r>
          </w:p>
        </w:tc>
        <w:tc>
          <w:tcPr>
            <w:tcW w:w="270" w:type="dxa"/>
          </w:tcPr>
          <w:p w14:paraId="34159D84"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C48B0DD" w14:textId="2EFF8EED" w:rsidR="00795998" w:rsidRPr="00597175"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Pr>
                <w:rFonts w:cs="Times New Roman"/>
              </w:rPr>
              <w:t>-</w:t>
            </w:r>
          </w:p>
        </w:tc>
        <w:tc>
          <w:tcPr>
            <w:tcW w:w="270" w:type="dxa"/>
          </w:tcPr>
          <w:p w14:paraId="4BB5D4F1"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9B70668" w14:textId="252644CE" w:rsidR="00795998" w:rsidRPr="00597175" w:rsidRDefault="00CA0CC5"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CA0CC5">
              <w:rPr>
                <w:rFonts w:cs="Times New Roman"/>
              </w:rPr>
              <w:t>-</w:t>
            </w:r>
          </w:p>
        </w:tc>
        <w:tc>
          <w:tcPr>
            <w:tcW w:w="270" w:type="dxa"/>
          </w:tcPr>
          <w:p w14:paraId="1D7D89FE" w14:textId="77777777" w:rsidR="00795998" w:rsidRPr="00597175" w:rsidRDefault="00795998"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4239050" w14:textId="2D62E814" w:rsidR="00795998" w:rsidRPr="00597175"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9B1CC7" w:rsidRPr="00597175" w14:paraId="459CC501" w14:textId="77777777" w:rsidTr="009B1CC7">
        <w:trPr>
          <w:trHeight w:val="80"/>
        </w:trPr>
        <w:tc>
          <w:tcPr>
            <w:tcW w:w="3420" w:type="dxa"/>
          </w:tcPr>
          <w:p w14:paraId="20A0D62C" w14:textId="747504ED" w:rsidR="009B1CC7" w:rsidRPr="00661C88"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cs/>
              </w:rPr>
            </w:pPr>
            <w:bookmarkStart w:id="4" w:name="_Hlk78879830"/>
            <w:r w:rsidRPr="00597175">
              <w:rPr>
                <w:rFonts w:cs="Times New Roman"/>
                <w:b/>
                <w:bCs/>
              </w:rPr>
              <w:t>At 3</w:t>
            </w:r>
            <w:r w:rsidR="00661C88">
              <w:rPr>
                <w:rFonts w:cs="Times New Roman"/>
                <w:b/>
                <w:bCs/>
              </w:rPr>
              <w:t>0</w:t>
            </w:r>
            <w:r w:rsidRPr="00597175">
              <w:rPr>
                <w:rFonts w:cs="Times New Roman"/>
                <w:b/>
                <w:bCs/>
              </w:rPr>
              <w:t xml:space="preserve"> </w:t>
            </w:r>
            <w:bookmarkEnd w:id="4"/>
            <w:r w:rsidR="00A56CD3">
              <w:rPr>
                <w:rFonts w:cs="Times New Roman"/>
                <w:b/>
                <w:bCs/>
              </w:rPr>
              <w:t>September</w:t>
            </w:r>
          </w:p>
        </w:tc>
        <w:tc>
          <w:tcPr>
            <w:tcW w:w="540" w:type="dxa"/>
          </w:tcPr>
          <w:p w14:paraId="55451E37" w14:textId="77777777" w:rsidR="009B1CC7" w:rsidRPr="00597175" w:rsidRDefault="009B1CC7"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A501B7" w14:textId="019BE265" w:rsidR="009B1CC7" w:rsidRPr="004517AF" w:rsidRDefault="00CA0CC5" w:rsidP="0045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b/>
                <w:bCs/>
                <w:sz w:val="22"/>
                <w:szCs w:val="28"/>
              </w:rPr>
            </w:pPr>
            <w:r w:rsidRPr="00CA0CC5">
              <w:rPr>
                <w:rFonts w:ascii="Times New Roman" w:hAnsi="Times New Roman"/>
                <w:b/>
                <w:bCs/>
                <w:sz w:val="22"/>
                <w:szCs w:val="28"/>
              </w:rPr>
              <w:t>814,175</w:t>
            </w:r>
          </w:p>
        </w:tc>
        <w:tc>
          <w:tcPr>
            <w:tcW w:w="270" w:type="dxa"/>
          </w:tcPr>
          <w:p w14:paraId="703FAC3C"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55BF6312" w14:textId="3366C01E" w:rsidR="009B1CC7" w:rsidRPr="00597175"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Pr>
                <w:rFonts w:cs="Times New Roman"/>
                <w:b/>
                <w:bCs/>
              </w:rPr>
              <w:t>697,674</w:t>
            </w:r>
          </w:p>
        </w:tc>
        <w:tc>
          <w:tcPr>
            <w:tcW w:w="270" w:type="dxa"/>
          </w:tcPr>
          <w:p w14:paraId="2A488B52"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3C15A434" w14:textId="0E696DE4" w:rsidR="009B1CC7" w:rsidRPr="00597175" w:rsidRDefault="00CA0CC5"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CA0CC5">
              <w:rPr>
                <w:rFonts w:cs="Times New Roman"/>
                <w:b/>
                <w:bCs/>
              </w:rPr>
              <w:t>635,930</w:t>
            </w:r>
          </w:p>
        </w:tc>
        <w:tc>
          <w:tcPr>
            <w:tcW w:w="270" w:type="dxa"/>
          </w:tcPr>
          <w:p w14:paraId="25492972" w14:textId="77777777" w:rsidR="009B1CC7" w:rsidRPr="00597175" w:rsidRDefault="009B1CC7"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5" w:type="dxa"/>
            <w:tcBorders>
              <w:top w:val="single" w:sz="4" w:space="0" w:color="auto"/>
              <w:bottom w:val="double" w:sz="4" w:space="0" w:color="auto"/>
            </w:tcBorders>
          </w:tcPr>
          <w:p w14:paraId="02C7C9FE" w14:textId="2D54E181" w:rsidR="009B1CC7" w:rsidRPr="00597175" w:rsidRDefault="00475359" w:rsidP="009B1C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609,943</w:t>
            </w:r>
          </w:p>
        </w:tc>
      </w:tr>
    </w:tbl>
    <w:p w14:paraId="2A3E85E4" w14:textId="429D6004" w:rsidR="00F65386" w:rsidRPr="00597175" w:rsidRDefault="00F65386"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2A79480E" w14:textId="6135861D" w:rsidR="00F96A42" w:rsidRPr="00E644D1"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sidRPr="00597175">
        <w:rPr>
          <w:rFonts w:ascii="Times New Roman" w:hAnsi="Times New Roman"/>
          <w:spacing w:val="4"/>
          <w:sz w:val="22"/>
          <w:szCs w:val="22"/>
        </w:rPr>
        <w:t>On 26 March 2021</w:t>
      </w:r>
      <w:r w:rsidR="006E7535" w:rsidRPr="00597175">
        <w:rPr>
          <w:rFonts w:ascii="Times New Roman" w:hAnsi="Times New Roman"/>
          <w:spacing w:val="4"/>
          <w:sz w:val="22"/>
          <w:szCs w:val="22"/>
        </w:rPr>
        <w:t>,</w:t>
      </w:r>
      <w:r w:rsidRPr="00597175">
        <w:rPr>
          <w:rFonts w:ascii="Times New Roman" w:hAnsi="Times New Roman"/>
          <w:spacing w:val="4"/>
          <w:sz w:val="22"/>
          <w:szCs w:val="22"/>
        </w:rPr>
        <w:t xml:space="preserve"> </w:t>
      </w:r>
      <w:r w:rsidR="001E4D61">
        <w:rPr>
          <w:rFonts w:ascii="Times New Roman" w:hAnsi="Times New Roman"/>
          <w:spacing w:val="4"/>
          <w:sz w:val="22"/>
          <w:szCs w:val="22"/>
        </w:rPr>
        <w:t>t</w:t>
      </w:r>
      <w:r w:rsidRPr="00597175">
        <w:rPr>
          <w:rFonts w:ascii="Times New Roman" w:hAnsi="Times New Roman"/>
          <w:spacing w:val="4"/>
          <w:sz w:val="22"/>
          <w:szCs w:val="22"/>
        </w:rPr>
        <w:t>he</w:t>
      </w:r>
      <w:r w:rsidR="001E4D61">
        <w:rPr>
          <w:rFonts w:ascii="Times New Roman" w:hAnsi="Times New Roman"/>
          <w:spacing w:val="4"/>
          <w:sz w:val="22"/>
          <w:szCs w:val="22"/>
        </w:rPr>
        <w:t xml:space="preserve"> </w:t>
      </w:r>
      <w:r w:rsidR="00CB3DA5">
        <w:rPr>
          <w:rFonts w:ascii="Times New Roman" w:hAnsi="Times New Roman"/>
          <w:spacing w:val="4"/>
          <w:sz w:val="22"/>
          <w:szCs w:val="22"/>
        </w:rPr>
        <w:t>C</w:t>
      </w:r>
      <w:r w:rsidRPr="00597175">
        <w:rPr>
          <w:rFonts w:ascii="Times New Roman" w:hAnsi="Times New Roman"/>
          <w:spacing w:val="4"/>
          <w:sz w:val="22"/>
          <w:szCs w:val="22"/>
        </w:rPr>
        <w:t>ompany</w:t>
      </w:r>
      <w:r w:rsidR="006E7535" w:rsidRPr="00597175">
        <w:rPr>
          <w:rFonts w:ascii="Times New Roman" w:hAnsi="Times New Roman"/>
          <w:spacing w:val="4"/>
          <w:sz w:val="22"/>
          <w:szCs w:val="22"/>
        </w:rPr>
        <w:t xml:space="preserve"> paid the additional paid-up share capital of R</w:t>
      </w:r>
      <w:r w:rsidR="00CB3DA5">
        <w:rPr>
          <w:rFonts w:ascii="Times New Roman" w:hAnsi="Times New Roman"/>
          <w:spacing w:val="4"/>
          <w:sz w:val="22"/>
          <w:szCs w:val="22"/>
        </w:rPr>
        <w:t xml:space="preserve"> </w:t>
      </w:r>
      <w:r w:rsidR="006E7535" w:rsidRPr="00597175">
        <w:rPr>
          <w:rFonts w:ascii="Times New Roman" w:hAnsi="Times New Roman"/>
          <w:spacing w:val="4"/>
          <w:sz w:val="22"/>
          <w:szCs w:val="22"/>
        </w:rPr>
        <w:t>E</w:t>
      </w:r>
      <w:r w:rsidR="00CB3DA5">
        <w:rPr>
          <w:rFonts w:ascii="Times New Roman" w:hAnsi="Times New Roman"/>
          <w:spacing w:val="4"/>
          <w:sz w:val="22"/>
          <w:szCs w:val="22"/>
        </w:rPr>
        <w:t xml:space="preserve"> </w:t>
      </w:r>
      <w:r w:rsidR="006E7535" w:rsidRPr="00597175">
        <w:rPr>
          <w:rFonts w:ascii="Times New Roman" w:hAnsi="Times New Roman"/>
          <w:spacing w:val="4"/>
          <w:sz w:val="22"/>
          <w:szCs w:val="22"/>
        </w:rPr>
        <w:t xml:space="preserve">N Korat </w:t>
      </w:r>
      <w:r w:rsidR="00E644D1" w:rsidRPr="00597175">
        <w:rPr>
          <w:rFonts w:ascii="Times New Roman" w:hAnsi="Times New Roman"/>
          <w:spacing w:val="4"/>
          <w:sz w:val="22"/>
          <w:szCs w:val="22"/>
        </w:rPr>
        <w:t xml:space="preserve">Energy </w:t>
      </w:r>
      <w:r w:rsidR="006E7535" w:rsidRPr="001E4D61">
        <w:rPr>
          <w:rFonts w:ascii="Times New Roman" w:hAnsi="Times New Roman"/>
          <w:spacing w:val="4"/>
          <w:sz w:val="22"/>
          <w:szCs w:val="22"/>
        </w:rPr>
        <w:t>Company Lim</w:t>
      </w:r>
      <w:r w:rsidR="001E4D61">
        <w:rPr>
          <w:rFonts w:ascii="Times New Roman" w:hAnsi="Times New Roman"/>
          <w:spacing w:val="4"/>
          <w:sz w:val="22"/>
          <w:szCs w:val="22"/>
        </w:rPr>
        <w:t>i</w:t>
      </w:r>
      <w:r w:rsidR="006E7535" w:rsidRPr="001E4D61">
        <w:rPr>
          <w:rFonts w:ascii="Times New Roman" w:hAnsi="Times New Roman"/>
          <w:spacing w:val="4"/>
          <w:sz w:val="22"/>
          <w:szCs w:val="22"/>
        </w:rPr>
        <w:t xml:space="preserve">ted </w:t>
      </w:r>
      <w:r w:rsidR="00CD2C42">
        <w:rPr>
          <w:rFonts w:ascii="Times New Roman" w:hAnsi="Times New Roman"/>
          <w:spacing w:val="4"/>
          <w:sz w:val="22"/>
          <w:szCs w:val="22"/>
        </w:rPr>
        <w:t>of</w:t>
      </w:r>
      <w:r w:rsidR="006E7535" w:rsidRPr="001E4D61">
        <w:rPr>
          <w:rFonts w:ascii="Times New Roman" w:hAnsi="Times New Roman"/>
          <w:spacing w:val="4"/>
          <w:sz w:val="22"/>
          <w:szCs w:val="22"/>
        </w:rPr>
        <w:t xml:space="preserve"> 3</w:t>
      </w:r>
      <w:r w:rsidR="00093DAD" w:rsidRPr="001E4D61">
        <w:rPr>
          <w:rFonts w:ascii="Times New Roman" w:hAnsi="Times New Roman"/>
          <w:spacing w:val="4"/>
          <w:sz w:val="22"/>
          <w:szCs w:val="22"/>
        </w:rPr>
        <w:t>,</w:t>
      </w:r>
      <w:r w:rsidR="006E7535" w:rsidRPr="001E4D61">
        <w:rPr>
          <w:rFonts w:ascii="Times New Roman" w:hAnsi="Times New Roman"/>
          <w:spacing w:val="4"/>
          <w:sz w:val="22"/>
          <w:szCs w:val="22"/>
        </w:rPr>
        <w:t>4</w:t>
      </w:r>
      <w:r w:rsidR="00597175" w:rsidRPr="001E4D61">
        <w:rPr>
          <w:rFonts w:ascii="Times New Roman" w:hAnsi="Times New Roman"/>
          <w:spacing w:val="4"/>
          <w:sz w:val="22"/>
          <w:szCs w:val="22"/>
        </w:rPr>
        <w:t>65</w:t>
      </w:r>
      <w:r w:rsidR="00093DAD" w:rsidRPr="001E4D61">
        <w:rPr>
          <w:rFonts w:ascii="Times New Roman" w:hAnsi="Times New Roman"/>
          <w:spacing w:val="4"/>
          <w:sz w:val="22"/>
          <w:szCs w:val="22"/>
        </w:rPr>
        <w:t>,000</w:t>
      </w:r>
      <w:r w:rsidR="006E7535" w:rsidRPr="001E4D61">
        <w:rPr>
          <w:rFonts w:ascii="Times New Roman" w:hAnsi="Times New Roman"/>
          <w:spacing w:val="4"/>
          <w:sz w:val="22"/>
          <w:szCs w:val="22"/>
        </w:rPr>
        <w:t xml:space="preserve"> ordinary shares, </w:t>
      </w:r>
      <w:r w:rsidR="001251EC">
        <w:rPr>
          <w:rFonts w:ascii="Times New Roman" w:hAnsi="Times New Roman"/>
          <w:spacing w:val="4"/>
          <w:sz w:val="22"/>
          <w:szCs w:val="22"/>
        </w:rPr>
        <w:t>with the par value of</w:t>
      </w:r>
      <w:r w:rsidR="006E7535" w:rsidRPr="001E4D61">
        <w:rPr>
          <w:rFonts w:ascii="Times New Roman" w:hAnsi="Times New Roman"/>
          <w:spacing w:val="4"/>
          <w:sz w:val="22"/>
          <w:szCs w:val="22"/>
        </w:rPr>
        <w:t xml:space="preserve"> Baht 7.5</w:t>
      </w:r>
      <w:r w:rsidR="00CB3DA5">
        <w:rPr>
          <w:rFonts w:ascii="Times New Roman" w:hAnsi="Times New Roman"/>
          <w:spacing w:val="4"/>
          <w:sz w:val="22"/>
          <w:szCs w:val="22"/>
        </w:rPr>
        <w:t>0</w:t>
      </w:r>
      <w:r w:rsidR="006E7535" w:rsidRPr="001E4D61">
        <w:rPr>
          <w:rFonts w:ascii="Times New Roman" w:hAnsi="Times New Roman"/>
          <w:spacing w:val="4"/>
          <w:sz w:val="22"/>
          <w:szCs w:val="22"/>
        </w:rPr>
        <w:t xml:space="preserve"> per share totaling Baht 2</w:t>
      </w:r>
      <w:r w:rsidR="00C31A8B" w:rsidRPr="001E4D61">
        <w:rPr>
          <w:rFonts w:ascii="Times New Roman" w:hAnsi="Times New Roman"/>
          <w:spacing w:val="4"/>
          <w:sz w:val="22"/>
          <w:szCs w:val="22"/>
        </w:rPr>
        <w:t>6</w:t>
      </w:r>
      <w:r w:rsidR="006E7535" w:rsidRPr="001E4D61">
        <w:rPr>
          <w:rFonts w:ascii="Times New Roman" w:hAnsi="Times New Roman"/>
          <w:spacing w:val="4"/>
          <w:sz w:val="22"/>
          <w:szCs w:val="22"/>
        </w:rPr>
        <w:t>.</w:t>
      </w:r>
      <w:r w:rsidR="00C31A8B" w:rsidRPr="001E4D61">
        <w:rPr>
          <w:rFonts w:ascii="Times New Roman" w:hAnsi="Times New Roman"/>
          <w:spacing w:val="4"/>
          <w:sz w:val="22"/>
          <w:szCs w:val="22"/>
        </w:rPr>
        <w:t>0</w:t>
      </w:r>
      <w:r w:rsidR="006E7535" w:rsidRPr="001E4D61">
        <w:rPr>
          <w:rFonts w:ascii="Times New Roman" w:hAnsi="Times New Roman"/>
          <w:spacing w:val="4"/>
          <w:sz w:val="22"/>
          <w:szCs w:val="22"/>
        </w:rPr>
        <w:t xml:space="preserve"> million</w:t>
      </w:r>
      <w:r w:rsidR="00BE588E">
        <w:rPr>
          <w:rFonts w:ascii="Times New Roman" w:hAnsi="Times New Roman"/>
          <w:spacing w:val="4"/>
          <w:sz w:val="22"/>
          <w:szCs w:val="22"/>
        </w:rPr>
        <w:t xml:space="preserve"> </w:t>
      </w:r>
      <w:r w:rsidR="00BE588E" w:rsidRPr="00BE588E">
        <w:rPr>
          <w:rFonts w:ascii="Times New Roman" w:hAnsi="Times New Roman"/>
          <w:spacing w:val="4"/>
          <w:sz w:val="22"/>
          <w:szCs w:val="22"/>
        </w:rPr>
        <w:t>regarding to the additional contributions in proportion of its interest.</w:t>
      </w:r>
    </w:p>
    <w:p w14:paraId="40484629" w14:textId="2FB875A7" w:rsidR="00F96A42" w:rsidRPr="00E644D1"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p>
    <w:p w14:paraId="52864A94" w14:textId="77777777" w:rsidR="00F96A42"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A35418" w14:textId="77777777" w:rsidR="000115E9" w:rsidRPr="00B64FF8" w:rsidRDefault="000115E9"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115E9" w:rsidRPr="00B64FF8" w:rsidSect="00F633EB">
          <w:headerReference w:type="default" r:id="rId13"/>
          <w:pgSz w:w="11909" w:h="16834" w:code="9"/>
          <w:pgMar w:top="518" w:right="1152" w:bottom="576" w:left="1152" w:header="720" w:footer="720" w:gutter="0"/>
          <w:cols w:space="720"/>
        </w:sectPr>
      </w:pPr>
    </w:p>
    <w:p w14:paraId="03DDF583" w14:textId="482ADD19" w:rsidR="000D52BA" w:rsidRPr="000D52BA" w:rsidRDefault="000D52BA" w:rsidP="004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206C2">
        <w:rPr>
          <w:rFonts w:ascii="Times New Roman" w:hAnsi="Times New Roman"/>
          <w:spacing w:val="-2"/>
          <w:sz w:val="22"/>
          <w:szCs w:val="22"/>
        </w:rPr>
        <w:lastRenderedPageBreak/>
        <w:t>Investment</w:t>
      </w:r>
      <w:r w:rsidR="00C547BB" w:rsidRPr="004206C2">
        <w:rPr>
          <w:rFonts w:ascii="Times New Roman" w:hAnsi="Times New Roman"/>
          <w:spacing w:val="-2"/>
          <w:sz w:val="22"/>
          <w:szCs w:val="22"/>
        </w:rPr>
        <w:t>s</w:t>
      </w:r>
      <w:r w:rsidRPr="004206C2">
        <w:rPr>
          <w:rFonts w:ascii="Times New Roman" w:hAnsi="Times New Roman"/>
          <w:spacing w:val="-2"/>
          <w:sz w:val="22"/>
          <w:szCs w:val="22"/>
        </w:rPr>
        <w:t xml:space="preserve"> in joint venture</w:t>
      </w:r>
      <w:r w:rsidR="009678D8" w:rsidRPr="004206C2">
        <w:rPr>
          <w:rFonts w:ascii="Times New Roman" w:hAnsi="Times New Roman"/>
          <w:spacing w:val="-2"/>
          <w:sz w:val="22"/>
          <w:szCs w:val="22"/>
        </w:rPr>
        <w:t>s</w:t>
      </w:r>
      <w:r w:rsidRPr="004206C2">
        <w:rPr>
          <w:rFonts w:ascii="Times New Roman" w:hAnsi="Times New Roman"/>
          <w:spacing w:val="-2"/>
          <w:sz w:val="22"/>
          <w:szCs w:val="22"/>
        </w:rPr>
        <w:t xml:space="preserve"> as at </w:t>
      </w:r>
      <w:r w:rsidR="00DD4579" w:rsidRPr="004206C2">
        <w:rPr>
          <w:rFonts w:ascii="Times New Roman" w:hAnsi="Times New Roman" w:cs="Times New Roman"/>
          <w:spacing w:val="-2"/>
          <w:sz w:val="22"/>
          <w:szCs w:val="22"/>
          <w:lang w:val="en-GB" w:bidi="ar-SA"/>
        </w:rPr>
        <w:t xml:space="preserve">30 </w:t>
      </w:r>
      <w:r w:rsidR="00A56CD3" w:rsidRPr="004206C2">
        <w:rPr>
          <w:rFonts w:ascii="Times New Roman" w:hAnsi="Times New Roman" w:cs="Times New Roman"/>
          <w:spacing w:val="-2"/>
          <w:sz w:val="22"/>
          <w:szCs w:val="22"/>
          <w:lang w:val="en-GB" w:bidi="ar-SA"/>
        </w:rPr>
        <w:t>September</w:t>
      </w:r>
      <w:r w:rsidR="00B05CAD" w:rsidRPr="004206C2">
        <w:rPr>
          <w:rFonts w:ascii="Times New Roman" w:hAnsi="Times New Roman" w:cs="Times New Roman"/>
          <w:spacing w:val="-2"/>
          <w:sz w:val="22"/>
          <w:szCs w:val="22"/>
          <w:lang w:val="en-GB" w:bidi="ar-SA"/>
        </w:rPr>
        <w:t xml:space="preserve"> 2021</w:t>
      </w:r>
      <w:r w:rsidRPr="004206C2">
        <w:rPr>
          <w:rFonts w:ascii="Times New Roman" w:hAnsi="Times New Roman"/>
          <w:spacing w:val="-2"/>
          <w:sz w:val="22"/>
          <w:szCs w:val="22"/>
        </w:rPr>
        <w:t xml:space="preserve"> and 31 December 20</w:t>
      </w:r>
      <w:r w:rsidR="00B05CAD" w:rsidRPr="004206C2">
        <w:rPr>
          <w:rFonts w:ascii="Times New Roman" w:hAnsi="Times New Roman"/>
          <w:spacing w:val="-2"/>
          <w:sz w:val="22"/>
          <w:szCs w:val="22"/>
        </w:rPr>
        <w:t>20</w:t>
      </w:r>
      <w:r w:rsidRPr="004206C2">
        <w:rPr>
          <w:rFonts w:ascii="Times New Roman" w:hAnsi="Times New Roman"/>
          <w:spacing w:val="-2"/>
          <w:sz w:val="22"/>
          <w:szCs w:val="22"/>
        </w:rPr>
        <w:t xml:space="preserve">, and dividend income for the </w:t>
      </w:r>
      <w:r w:rsidR="00A56CD3" w:rsidRPr="004206C2">
        <w:rPr>
          <w:rFonts w:ascii="Times New Roman" w:hAnsi="Times New Roman"/>
          <w:spacing w:val="-2"/>
          <w:sz w:val="22"/>
          <w:szCs w:val="22"/>
        </w:rPr>
        <w:t>nine</w:t>
      </w:r>
      <w:r w:rsidRPr="004206C2">
        <w:rPr>
          <w:rFonts w:ascii="Times New Roman" w:hAnsi="Times New Roman"/>
          <w:spacing w:val="-2"/>
          <w:sz w:val="22"/>
          <w:szCs w:val="22"/>
        </w:rPr>
        <w:t>-month period</w:t>
      </w:r>
      <w:r w:rsidR="00C547BB" w:rsidRPr="004206C2">
        <w:rPr>
          <w:rFonts w:ascii="Times New Roman" w:hAnsi="Times New Roman"/>
          <w:spacing w:val="-2"/>
          <w:sz w:val="22"/>
          <w:szCs w:val="22"/>
        </w:rPr>
        <w:t>s</w:t>
      </w:r>
      <w:r w:rsidRPr="004206C2">
        <w:rPr>
          <w:rFonts w:ascii="Times New Roman" w:hAnsi="Times New Roman"/>
          <w:spacing w:val="-2"/>
          <w:sz w:val="22"/>
          <w:szCs w:val="22"/>
        </w:rPr>
        <w:t xml:space="preserve"> ended </w:t>
      </w:r>
      <w:r w:rsidR="00DD4579" w:rsidRPr="004206C2">
        <w:rPr>
          <w:rFonts w:ascii="Times New Roman" w:hAnsi="Times New Roman" w:cs="Times New Roman"/>
          <w:spacing w:val="-2"/>
          <w:sz w:val="22"/>
          <w:szCs w:val="22"/>
          <w:lang w:val="en-GB" w:bidi="ar-SA"/>
        </w:rPr>
        <w:t xml:space="preserve">30 </w:t>
      </w:r>
      <w:r w:rsidR="00A56CD3" w:rsidRPr="004206C2">
        <w:rPr>
          <w:rFonts w:ascii="Times New Roman" w:hAnsi="Times New Roman" w:cs="Times New Roman"/>
          <w:spacing w:val="-2"/>
          <w:sz w:val="22"/>
          <w:szCs w:val="22"/>
          <w:lang w:val="en-GB" w:bidi="ar-SA"/>
        </w:rPr>
        <w:t>September</w:t>
      </w:r>
      <w:r w:rsidR="00B05CAD" w:rsidRPr="004206C2">
        <w:rPr>
          <w:rFonts w:ascii="Times New Roman" w:hAnsi="Times New Roman" w:cs="Times New Roman"/>
          <w:spacing w:val="-2"/>
          <w:sz w:val="22"/>
          <w:szCs w:val="22"/>
          <w:lang w:val="en-GB" w:bidi="ar-SA"/>
        </w:rPr>
        <w:t xml:space="preserve"> 2021</w:t>
      </w:r>
      <w:r w:rsidRPr="004206C2">
        <w:rPr>
          <w:rFonts w:ascii="Times New Roman" w:hAnsi="Times New Roman"/>
          <w:spacing w:val="-2"/>
          <w:sz w:val="22"/>
          <w:szCs w:val="22"/>
        </w:rPr>
        <w:t xml:space="preserve"> and</w:t>
      </w:r>
      <w:r w:rsidR="004206C2" w:rsidRPr="004206C2">
        <w:rPr>
          <w:rFonts w:ascii="Times New Roman" w:hAnsi="Times New Roman"/>
          <w:spacing w:val="-2"/>
          <w:sz w:val="22"/>
          <w:szCs w:val="22"/>
        </w:rPr>
        <w:t xml:space="preserve"> </w:t>
      </w:r>
      <w:r w:rsidRPr="004206C2">
        <w:rPr>
          <w:rFonts w:ascii="Times New Roman" w:hAnsi="Times New Roman"/>
          <w:spacing w:val="-2"/>
          <w:sz w:val="22"/>
          <w:szCs w:val="22"/>
        </w:rPr>
        <w:t>20</w:t>
      </w:r>
      <w:r w:rsidR="00B05CAD" w:rsidRPr="004206C2">
        <w:rPr>
          <w:rFonts w:ascii="Times New Roman" w:hAnsi="Times New Roman"/>
          <w:spacing w:val="-2"/>
          <w:sz w:val="22"/>
          <w:szCs w:val="22"/>
        </w:rPr>
        <w:t>20</w:t>
      </w:r>
      <w:r w:rsidRPr="000D52BA">
        <w:rPr>
          <w:rFonts w:ascii="Times New Roman" w:hAnsi="Times New Roman"/>
          <w:sz w:val="22"/>
          <w:szCs w:val="22"/>
        </w:rPr>
        <w:t xml:space="preserve"> 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14:paraId="75205F6E" w14:textId="77777777" w:rsidR="000D52BA" w:rsidRDefault="000D52B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220" w:type="dxa"/>
        <w:tblInd w:w="450" w:type="dxa"/>
        <w:tblLayout w:type="fixed"/>
        <w:tblLook w:val="01E0" w:firstRow="1" w:lastRow="1" w:firstColumn="1" w:lastColumn="1" w:noHBand="0" w:noVBand="0"/>
      </w:tblPr>
      <w:tblGrid>
        <w:gridCol w:w="1980"/>
        <w:gridCol w:w="1440"/>
        <w:gridCol w:w="900"/>
        <w:gridCol w:w="819"/>
        <w:gridCol w:w="882"/>
        <w:gridCol w:w="872"/>
        <w:gridCol w:w="900"/>
        <w:gridCol w:w="270"/>
        <w:gridCol w:w="810"/>
        <w:gridCol w:w="236"/>
        <w:gridCol w:w="844"/>
        <w:gridCol w:w="270"/>
        <w:gridCol w:w="810"/>
        <w:gridCol w:w="270"/>
        <w:gridCol w:w="810"/>
        <w:gridCol w:w="236"/>
        <w:gridCol w:w="791"/>
        <w:gridCol w:w="236"/>
        <w:gridCol w:w="844"/>
      </w:tblGrid>
      <w:tr w:rsidR="00303685" w:rsidRPr="00F1354B" w14:paraId="278F8425" w14:textId="77777777" w:rsidTr="00967D78">
        <w:trPr>
          <w:trHeight w:val="144"/>
        </w:trPr>
        <w:tc>
          <w:tcPr>
            <w:tcW w:w="1980" w:type="dxa"/>
            <w:vAlign w:val="bottom"/>
          </w:tcPr>
          <w:p w14:paraId="75F9EBAE" w14:textId="77777777"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FD361A2" w14:textId="77777777"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00" w:type="dxa"/>
          </w:tcPr>
          <w:p w14:paraId="3B553B39" w14:textId="77777777"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0" w:type="dxa"/>
            <w:gridSpan w:val="16"/>
            <w:vAlign w:val="bottom"/>
          </w:tcPr>
          <w:p w14:paraId="4FCDDC76" w14:textId="1549095A" w:rsidR="00303685" w:rsidRPr="00F1354B" w:rsidRDefault="00B474CE"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E4D61">
              <w:rPr>
                <w:rFonts w:ascii="Times New Roman" w:hAnsi="Times New Roman"/>
                <w:b/>
                <w:bCs/>
              </w:rPr>
              <w:t>Consolidated financial statements/</w:t>
            </w:r>
            <w:r w:rsidR="00303685" w:rsidRPr="001E4D61">
              <w:rPr>
                <w:rFonts w:ascii="Times New Roman" w:hAnsi="Times New Roman"/>
                <w:b/>
                <w:bCs/>
              </w:rPr>
              <w:t>Financial</w:t>
            </w:r>
            <w:r w:rsidR="00303685">
              <w:rPr>
                <w:rFonts w:ascii="Times New Roman" w:hAnsi="Times New Roman"/>
                <w:b/>
                <w:bCs/>
              </w:rPr>
              <w:t xml:space="preserve"> statements in which the equity method is applied/Separate financial statements</w:t>
            </w:r>
          </w:p>
        </w:tc>
      </w:tr>
      <w:tr w:rsidR="00410ED6" w:rsidRPr="00F1354B" w14:paraId="61B27D0E" w14:textId="77777777" w:rsidTr="00967D78">
        <w:trPr>
          <w:trHeight w:val="144"/>
        </w:trPr>
        <w:tc>
          <w:tcPr>
            <w:tcW w:w="1980" w:type="dxa"/>
            <w:vAlign w:val="bottom"/>
          </w:tcPr>
          <w:p w14:paraId="47CD3AC9"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27550577" w14:textId="77777777"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p w14:paraId="03BF74E9"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62F4B77B"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00" w:type="dxa"/>
          </w:tcPr>
          <w:p w14:paraId="612FC34C" w14:textId="77777777"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p>
          <w:p w14:paraId="00641DBE"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701" w:type="dxa"/>
            <w:gridSpan w:val="2"/>
            <w:vAlign w:val="bottom"/>
          </w:tcPr>
          <w:p w14:paraId="1BD5C16A"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772" w:type="dxa"/>
            <w:gridSpan w:val="2"/>
          </w:tcPr>
          <w:p w14:paraId="7269CC9C" w14:textId="77777777"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5FDB6160" w14:textId="77777777"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7E337E82"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18892AE1"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tcPr>
          <w:p w14:paraId="613EB1B5" w14:textId="77777777"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3D3460E5" w14:textId="77777777"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1D75F980"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14:paraId="51F161D7"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vAlign w:val="bottom"/>
          </w:tcPr>
          <w:p w14:paraId="344353BE"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36" w:type="dxa"/>
            <w:vAlign w:val="bottom"/>
          </w:tcPr>
          <w:p w14:paraId="15F06350"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871" w:type="dxa"/>
            <w:gridSpan w:val="3"/>
            <w:vAlign w:val="bottom"/>
          </w:tcPr>
          <w:p w14:paraId="421EABE2" w14:textId="77777777"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Dividend income</w:t>
            </w:r>
          </w:p>
          <w:p w14:paraId="2DB4E34E" w14:textId="7B024A8A" w:rsidR="00A35F28"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 xml:space="preserve">for the </w:t>
            </w:r>
            <w:r w:rsidR="00A56CD3">
              <w:rPr>
                <w:rFonts w:ascii="Times New Roman" w:hAnsi="Times New Roman" w:cs="Times New Roman"/>
              </w:rPr>
              <w:t>nine</w:t>
            </w:r>
            <w:r w:rsidR="005313D5">
              <w:rPr>
                <w:rFonts w:ascii="Times New Roman" w:hAnsi="Times New Roman" w:cs="Times New Roman"/>
              </w:rPr>
              <w:t xml:space="preserve">-month </w:t>
            </w:r>
          </w:p>
          <w:p w14:paraId="0F80F7E3" w14:textId="77777777" w:rsidR="00410ED6"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Pr>
                <w:rFonts w:ascii="Times New Roman" w:hAnsi="Times New Roman" w:cs="Times New Roman"/>
              </w:rPr>
              <w:t>period ended</w:t>
            </w:r>
          </w:p>
        </w:tc>
      </w:tr>
      <w:tr w:rsidR="00DD4579" w:rsidRPr="00F1354B" w14:paraId="7269DC44" w14:textId="77777777" w:rsidTr="00F3063D">
        <w:trPr>
          <w:trHeight w:val="155"/>
        </w:trPr>
        <w:tc>
          <w:tcPr>
            <w:tcW w:w="1980" w:type="dxa"/>
            <w:vAlign w:val="bottom"/>
          </w:tcPr>
          <w:p w14:paraId="177467C4"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7BD9055"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6E570DAE"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1CB4AF45" w14:textId="6FCC2D1B"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882" w:type="dxa"/>
            <w:vAlign w:val="bottom"/>
          </w:tcPr>
          <w:p w14:paraId="5AB4A2A3"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872" w:type="dxa"/>
            <w:vAlign w:val="bottom"/>
          </w:tcPr>
          <w:p w14:paraId="5ED0265F" w14:textId="04B1708C"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900" w:type="dxa"/>
            <w:vAlign w:val="bottom"/>
          </w:tcPr>
          <w:p w14:paraId="725CFE93"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14:paraId="749F351A"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1AC50F46" w14:textId="52E03073"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36" w:type="dxa"/>
            <w:vAlign w:val="bottom"/>
          </w:tcPr>
          <w:p w14:paraId="14E7A867"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p>
        </w:tc>
        <w:tc>
          <w:tcPr>
            <w:tcW w:w="844" w:type="dxa"/>
            <w:vAlign w:val="bottom"/>
          </w:tcPr>
          <w:p w14:paraId="16344532"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14:paraId="6E4F5778"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74DB7B4B" w14:textId="1ECEB7AA"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70" w:type="dxa"/>
          </w:tcPr>
          <w:p w14:paraId="2315F13F"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1BD4C140"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36" w:type="dxa"/>
            <w:vAlign w:val="bottom"/>
          </w:tcPr>
          <w:p w14:paraId="4C06730A"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2E7828B7" w14:textId="609AEC78"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36" w:type="dxa"/>
          </w:tcPr>
          <w:p w14:paraId="52BEC567" w14:textId="77777777"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7BA7E0D9" w14:textId="530B7C86" w:rsidR="00DD4579" w:rsidRPr="00F1354B" w:rsidRDefault="00DD4579" w:rsidP="00DD4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r>
      <w:tr w:rsidR="00A56CD3" w:rsidRPr="00F1354B" w14:paraId="6141C0D6" w14:textId="77777777" w:rsidTr="00967D78">
        <w:trPr>
          <w:trHeight w:val="144"/>
        </w:trPr>
        <w:tc>
          <w:tcPr>
            <w:tcW w:w="1980" w:type="dxa"/>
            <w:vAlign w:val="bottom"/>
          </w:tcPr>
          <w:p w14:paraId="62340B3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19F608E"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5A47C8B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0EEB862C" w14:textId="12E18EC1"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882" w:type="dxa"/>
            <w:vAlign w:val="bottom"/>
          </w:tcPr>
          <w:p w14:paraId="7C8710A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872" w:type="dxa"/>
            <w:vAlign w:val="bottom"/>
          </w:tcPr>
          <w:p w14:paraId="64980D72" w14:textId="06431F40"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900" w:type="dxa"/>
            <w:vAlign w:val="bottom"/>
          </w:tcPr>
          <w:p w14:paraId="3848C2A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14:paraId="5A5F69C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19693E6D" w14:textId="2099CAF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36" w:type="dxa"/>
            <w:vAlign w:val="bottom"/>
          </w:tcPr>
          <w:p w14:paraId="758C943E"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14:paraId="2D1FF4A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14:paraId="3DF9745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25F05CD6" w14:textId="50DD62EF"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70" w:type="dxa"/>
          </w:tcPr>
          <w:p w14:paraId="1126389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0254B65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36" w:type="dxa"/>
            <w:vAlign w:val="bottom"/>
          </w:tcPr>
          <w:p w14:paraId="06E4132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76BEA590" w14:textId="6F903553"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36" w:type="dxa"/>
          </w:tcPr>
          <w:p w14:paraId="0AE28E9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30845F1E" w14:textId="62E4C1B3"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r>
      <w:tr w:rsidR="00A56CD3" w:rsidRPr="00F1354B" w14:paraId="2F090958" w14:textId="77777777" w:rsidTr="00967D78">
        <w:trPr>
          <w:trHeight w:val="144"/>
        </w:trPr>
        <w:tc>
          <w:tcPr>
            <w:tcW w:w="1980" w:type="dxa"/>
            <w:vAlign w:val="bottom"/>
          </w:tcPr>
          <w:p w14:paraId="328FC1C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50091E8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08E4B58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4913B98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882" w:type="dxa"/>
            <w:vAlign w:val="bottom"/>
          </w:tcPr>
          <w:p w14:paraId="14C15B9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872" w:type="dxa"/>
            <w:vAlign w:val="bottom"/>
          </w:tcPr>
          <w:p w14:paraId="58E2964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900" w:type="dxa"/>
            <w:vAlign w:val="bottom"/>
          </w:tcPr>
          <w:p w14:paraId="07AB078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270" w:type="dxa"/>
          </w:tcPr>
          <w:p w14:paraId="474C2CDE"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5062194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236" w:type="dxa"/>
            <w:vAlign w:val="bottom"/>
          </w:tcPr>
          <w:p w14:paraId="5E710126"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14:paraId="304603C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270" w:type="dxa"/>
          </w:tcPr>
          <w:p w14:paraId="090B64C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1526C3D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270" w:type="dxa"/>
          </w:tcPr>
          <w:p w14:paraId="0B34183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68922BF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2020</w:t>
            </w:r>
          </w:p>
        </w:tc>
        <w:tc>
          <w:tcPr>
            <w:tcW w:w="236" w:type="dxa"/>
            <w:vAlign w:val="bottom"/>
          </w:tcPr>
          <w:p w14:paraId="4AAE1DE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14BD8846"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2021</w:t>
            </w:r>
          </w:p>
        </w:tc>
        <w:tc>
          <w:tcPr>
            <w:tcW w:w="236" w:type="dxa"/>
          </w:tcPr>
          <w:p w14:paraId="4621B41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16073F0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r>
      <w:tr w:rsidR="00A56CD3" w:rsidRPr="00F1354B" w14:paraId="2E9186F2" w14:textId="77777777" w:rsidTr="00967D78">
        <w:trPr>
          <w:trHeight w:val="144"/>
        </w:trPr>
        <w:tc>
          <w:tcPr>
            <w:tcW w:w="1980" w:type="dxa"/>
            <w:vAlign w:val="bottom"/>
          </w:tcPr>
          <w:p w14:paraId="08B831B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1D58DF0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7571C2D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14:paraId="284BEEF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199" w:type="dxa"/>
            <w:gridSpan w:val="14"/>
          </w:tcPr>
          <w:p w14:paraId="041B838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A56CD3" w:rsidRPr="00F1354B" w14:paraId="712E24E8" w14:textId="77777777" w:rsidTr="00967D78">
        <w:trPr>
          <w:trHeight w:val="144"/>
        </w:trPr>
        <w:tc>
          <w:tcPr>
            <w:tcW w:w="1980" w:type="dxa"/>
            <w:vAlign w:val="bottom"/>
          </w:tcPr>
          <w:p w14:paraId="1FF2AE8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3C1E6F3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769DB30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14:paraId="1AEACF4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199" w:type="dxa"/>
            <w:gridSpan w:val="14"/>
          </w:tcPr>
          <w:p w14:paraId="3D1F348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A56CD3" w:rsidRPr="00F1354B" w14:paraId="3C66A960" w14:textId="77777777" w:rsidTr="00967D78">
        <w:trPr>
          <w:trHeight w:val="144"/>
        </w:trPr>
        <w:tc>
          <w:tcPr>
            <w:tcW w:w="1980" w:type="dxa"/>
            <w:vAlign w:val="bottom"/>
          </w:tcPr>
          <w:p w14:paraId="124AD5A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14:paraId="5BF2A3B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14:paraId="067F3A4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14:paraId="59EAD835" w14:textId="2213C7F2"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E10D54">
              <w:rPr>
                <w:rFonts w:ascii="Times New Roman" w:hAnsi="Times New Roman" w:cs="Times New Roman"/>
              </w:rPr>
              <w:t>29.99</w:t>
            </w:r>
          </w:p>
        </w:tc>
        <w:tc>
          <w:tcPr>
            <w:tcW w:w="882" w:type="dxa"/>
            <w:vAlign w:val="bottom"/>
          </w:tcPr>
          <w:p w14:paraId="2175481E"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72" w:type="dxa"/>
          </w:tcPr>
          <w:p w14:paraId="2B5C58BA" w14:textId="0D345079"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E10D54">
              <w:rPr>
                <w:rFonts w:ascii="Times New Roman" w:hAnsi="Times New Roman" w:cs="Times New Roman"/>
              </w:rPr>
              <w:t>2,000,000</w:t>
            </w:r>
          </w:p>
        </w:tc>
        <w:tc>
          <w:tcPr>
            <w:tcW w:w="900" w:type="dxa"/>
          </w:tcPr>
          <w:p w14:paraId="10C4A96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2,000,000</w:t>
            </w:r>
          </w:p>
        </w:tc>
        <w:tc>
          <w:tcPr>
            <w:tcW w:w="270" w:type="dxa"/>
          </w:tcPr>
          <w:p w14:paraId="63A348A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0A271B05" w14:textId="6B712704"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E10D54">
              <w:rPr>
                <w:rFonts w:ascii="Times New Roman" w:hAnsi="Times New Roman" w:cs="Times New Roman"/>
              </w:rPr>
              <w:t>599,938</w:t>
            </w:r>
          </w:p>
        </w:tc>
        <w:tc>
          <w:tcPr>
            <w:tcW w:w="236" w:type="dxa"/>
          </w:tcPr>
          <w:p w14:paraId="194434F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68B05FF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599,938</w:t>
            </w:r>
          </w:p>
        </w:tc>
        <w:tc>
          <w:tcPr>
            <w:tcW w:w="270" w:type="dxa"/>
          </w:tcPr>
          <w:p w14:paraId="515D583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050E5AFA" w14:textId="58245DD8"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E10D54">
              <w:rPr>
                <w:rFonts w:ascii="Times New Roman" w:hAnsi="Times New Roman" w:cs="Times New Roman"/>
              </w:rPr>
              <w:t>783,982</w:t>
            </w:r>
          </w:p>
        </w:tc>
        <w:tc>
          <w:tcPr>
            <w:tcW w:w="270" w:type="dxa"/>
            <w:vAlign w:val="bottom"/>
          </w:tcPr>
          <w:p w14:paraId="12C4DB4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251BE31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711,887</w:t>
            </w:r>
          </w:p>
        </w:tc>
        <w:tc>
          <w:tcPr>
            <w:tcW w:w="236" w:type="dxa"/>
            <w:vAlign w:val="bottom"/>
          </w:tcPr>
          <w:p w14:paraId="39E3D61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7498863E" w14:textId="433033BE"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E10D54">
              <w:rPr>
                <w:rFonts w:ascii="Times New Roman" w:hAnsi="Times New Roman" w:cs="Times New Roman"/>
              </w:rPr>
              <w:t>38,996</w:t>
            </w:r>
          </w:p>
        </w:tc>
        <w:tc>
          <w:tcPr>
            <w:tcW w:w="236" w:type="dxa"/>
            <w:vAlign w:val="bottom"/>
          </w:tcPr>
          <w:p w14:paraId="1A62F59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61740EB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r>
      <w:tr w:rsidR="00A56CD3" w:rsidRPr="00F1354B" w14:paraId="3A696C90" w14:textId="77777777" w:rsidTr="00967D78">
        <w:trPr>
          <w:trHeight w:val="101"/>
        </w:trPr>
        <w:tc>
          <w:tcPr>
            <w:tcW w:w="1980" w:type="dxa"/>
            <w:vAlign w:val="bottom"/>
          </w:tcPr>
          <w:p w14:paraId="497CA89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Generating </w:t>
            </w:r>
          </w:p>
        </w:tc>
        <w:tc>
          <w:tcPr>
            <w:tcW w:w="1440" w:type="dxa"/>
            <w:vAlign w:val="bottom"/>
          </w:tcPr>
          <w:p w14:paraId="4E5D2F4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14:paraId="67EAAE7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14:paraId="31352ED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60525C0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52A21AD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2FEB915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7B330F5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70E075E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14:paraId="6E186ED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3A61306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3D8ADAD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12F9B0B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0FFD0AB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7990C4B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41D800E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16A7054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2081E4C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3231C54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A56CD3" w:rsidRPr="00F1354B" w14:paraId="40BE0805" w14:textId="77777777" w:rsidTr="00967D78">
        <w:trPr>
          <w:trHeight w:val="101"/>
        </w:trPr>
        <w:tc>
          <w:tcPr>
            <w:tcW w:w="1980" w:type="dxa"/>
            <w:vAlign w:val="bottom"/>
          </w:tcPr>
          <w:p w14:paraId="7976A64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440" w:type="dxa"/>
            <w:vAlign w:val="bottom"/>
          </w:tcPr>
          <w:p w14:paraId="57D4F29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00" w:type="dxa"/>
          </w:tcPr>
          <w:p w14:paraId="1F6A6E5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14:paraId="51177B8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0CEBFE2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5481286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79F6FCC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134B916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551681E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14:paraId="5B83229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50D2A4E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3C0C94D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49B7106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14:paraId="0EFC91B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0A6ED49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36" w:type="dxa"/>
            <w:vAlign w:val="bottom"/>
          </w:tcPr>
          <w:p w14:paraId="58DED77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77FD8B1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54CD991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6E76058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56CD3" w:rsidRPr="00F1354B" w14:paraId="4EB421DF" w14:textId="77777777" w:rsidTr="00967D78">
        <w:trPr>
          <w:trHeight w:val="101"/>
        </w:trPr>
        <w:tc>
          <w:tcPr>
            <w:tcW w:w="1980" w:type="dxa"/>
            <w:vAlign w:val="bottom"/>
          </w:tcPr>
          <w:p w14:paraId="55467FD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14:paraId="0CA3DEC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00" w:type="dxa"/>
          </w:tcPr>
          <w:p w14:paraId="05A7746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14:paraId="04297F05" w14:textId="278E1C82"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E10D54">
              <w:rPr>
                <w:rFonts w:ascii="Times New Roman" w:hAnsi="Times New Roman" w:cs="Times New Roman"/>
              </w:rPr>
              <w:t>51.00</w:t>
            </w:r>
          </w:p>
        </w:tc>
        <w:tc>
          <w:tcPr>
            <w:tcW w:w="882" w:type="dxa"/>
            <w:vAlign w:val="bottom"/>
          </w:tcPr>
          <w:p w14:paraId="46FA900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872" w:type="dxa"/>
          </w:tcPr>
          <w:p w14:paraId="157317C9" w14:textId="28352829"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E10D54">
              <w:rPr>
                <w:rFonts w:ascii="Times New Roman" w:hAnsi="Times New Roman" w:cs="Times New Roman"/>
              </w:rPr>
              <w:t>2,500</w:t>
            </w:r>
          </w:p>
        </w:tc>
        <w:tc>
          <w:tcPr>
            <w:tcW w:w="900" w:type="dxa"/>
          </w:tcPr>
          <w:p w14:paraId="7B642DF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2,500</w:t>
            </w:r>
          </w:p>
        </w:tc>
        <w:tc>
          <w:tcPr>
            <w:tcW w:w="270" w:type="dxa"/>
          </w:tcPr>
          <w:p w14:paraId="4D43720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2F7A83EF" w14:textId="377E1830"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E10D54">
              <w:rPr>
                <w:rFonts w:ascii="Times New Roman" w:hAnsi="Times New Roman" w:cs="Times New Roman"/>
              </w:rPr>
              <w:t>992</w:t>
            </w:r>
          </w:p>
        </w:tc>
        <w:tc>
          <w:tcPr>
            <w:tcW w:w="236" w:type="dxa"/>
          </w:tcPr>
          <w:p w14:paraId="0A24384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2A90989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992</w:t>
            </w:r>
          </w:p>
        </w:tc>
        <w:tc>
          <w:tcPr>
            <w:tcW w:w="270" w:type="dxa"/>
          </w:tcPr>
          <w:p w14:paraId="083AE90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570A2A93" w14:textId="1D2A5D9D"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E10D54">
              <w:rPr>
                <w:rFonts w:ascii="Times New Roman" w:hAnsi="Times New Roman" w:cs="Times New Roman"/>
              </w:rPr>
              <w:t>762</w:t>
            </w:r>
          </w:p>
        </w:tc>
        <w:tc>
          <w:tcPr>
            <w:tcW w:w="270" w:type="dxa"/>
            <w:vAlign w:val="bottom"/>
          </w:tcPr>
          <w:p w14:paraId="3C10275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shd w:val="clear" w:color="auto" w:fill="auto"/>
            <w:vAlign w:val="bottom"/>
          </w:tcPr>
          <w:p w14:paraId="52C2EC15" w14:textId="77777777" w:rsidR="00A56CD3" w:rsidRPr="007C7FC1"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696</w:t>
            </w:r>
          </w:p>
        </w:tc>
        <w:tc>
          <w:tcPr>
            <w:tcW w:w="236" w:type="dxa"/>
            <w:vAlign w:val="bottom"/>
          </w:tcPr>
          <w:p w14:paraId="1AE7BE8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478596F7" w14:textId="421741A2"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E10D54">
              <w:rPr>
                <w:rFonts w:ascii="Times New Roman" w:hAnsi="Times New Roman" w:cs="Times New Roman"/>
              </w:rPr>
              <w:t xml:space="preserve">           -</w:t>
            </w:r>
          </w:p>
        </w:tc>
        <w:tc>
          <w:tcPr>
            <w:tcW w:w="236" w:type="dxa"/>
            <w:vAlign w:val="bottom"/>
          </w:tcPr>
          <w:p w14:paraId="6AFD4B9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124A7D4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A56CD3" w:rsidRPr="00F1354B" w14:paraId="45113D1C" w14:textId="77777777" w:rsidTr="00967D78">
        <w:trPr>
          <w:trHeight w:val="101"/>
        </w:trPr>
        <w:tc>
          <w:tcPr>
            <w:tcW w:w="1980" w:type="dxa"/>
            <w:vAlign w:val="bottom"/>
          </w:tcPr>
          <w:p w14:paraId="6F843A2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3EB7073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00" w:type="dxa"/>
          </w:tcPr>
          <w:p w14:paraId="0E9B986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819" w:type="dxa"/>
            <w:vAlign w:val="bottom"/>
          </w:tcPr>
          <w:p w14:paraId="02316FD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3D9C8A8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397C68A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74C834F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3FA6026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5EB7660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14:paraId="3CD1623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47B1019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6C96C72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6F6255E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2A86E7D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147A253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2CF2623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69AF549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064BFE1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2C5E9F4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56CD3" w:rsidRPr="00F1354B" w14:paraId="49F3E533" w14:textId="77777777" w:rsidTr="00967D78">
        <w:trPr>
          <w:trHeight w:val="101"/>
        </w:trPr>
        <w:tc>
          <w:tcPr>
            <w:tcW w:w="1980" w:type="dxa"/>
            <w:vAlign w:val="bottom"/>
          </w:tcPr>
          <w:p w14:paraId="41623E9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108753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14:paraId="6C85553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14:paraId="5223B6B0" w14:textId="383BEE20"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E10D54">
              <w:rPr>
                <w:rFonts w:ascii="Times New Roman" w:hAnsi="Times New Roman" w:cs="Times New Roman"/>
              </w:rPr>
              <w:t>35.00</w:t>
            </w:r>
          </w:p>
        </w:tc>
        <w:tc>
          <w:tcPr>
            <w:tcW w:w="882" w:type="dxa"/>
            <w:vAlign w:val="bottom"/>
          </w:tcPr>
          <w:p w14:paraId="3F245A5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35.00</w:t>
            </w:r>
          </w:p>
        </w:tc>
        <w:tc>
          <w:tcPr>
            <w:tcW w:w="872" w:type="dxa"/>
          </w:tcPr>
          <w:p w14:paraId="70A9FA91" w14:textId="611E9FA4"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E10D54">
              <w:rPr>
                <w:rFonts w:ascii="Times New Roman" w:hAnsi="Times New Roman" w:cs="Times New Roman"/>
              </w:rPr>
              <w:t>25,750</w:t>
            </w:r>
          </w:p>
        </w:tc>
        <w:tc>
          <w:tcPr>
            <w:tcW w:w="900" w:type="dxa"/>
          </w:tcPr>
          <w:p w14:paraId="43FE736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25,750</w:t>
            </w:r>
          </w:p>
        </w:tc>
        <w:tc>
          <w:tcPr>
            <w:tcW w:w="270" w:type="dxa"/>
          </w:tcPr>
          <w:p w14:paraId="139E117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32108395" w14:textId="023E3F05"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E10D54">
              <w:rPr>
                <w:rFonts w:ascii="Times New Roman" w:hAnsi="Times New Roman" w:cs="Times New Roman"/>
              </w:rPr>
              <w:t>35,000</w:t>
            </w:r>
          </w:p>
        </w:tc>
        <w:tc>
          <w:tcPr>
            <w:tcW w:w="236" w:type="dxa"/>
          </w:tcPr>
          <w:p w14:paraId="3E94A8F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6822202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9,013</w:t>
            </w:r>
          </w:p>
        </w:tc>
        <w:tc>
          <w:tcPr>
            <w:tcW w:w="270" w:type="dxa"/>
          </w:tcPr>
          <w:p w14:paraId="0037987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6FE1A89B" w14:textId="55E90043"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E10D54">
              <w:rPr>
                <w:rFonts w:ascii="Times New Roman" w:hAnsi="Times New Roman" w:cs="Times New Roman"/>
              </w:rPr>
              <w:t>29,431</w:t>
            </w:r>
          </w:p>
        </w:tc>
        <w:tc>
          <w:tcPr>
            <w:tcW w:w="270" w:type="dxa"/>
            <w:vAlign w:val="bottom"/>
          </w:tcPr>
          <w:p w14:paraId="3F0E412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14:paraId="20E6BE0E"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6,885</w:t>
            </w:r>
          </w:p>
        </w:tc>
        <w:tc>
          <w:tcPr>
            <w:tcW w:w="236" w:type="dxa"/>
            <w:vAlign w:val="bottom"/>
          </w:tcPr>
          <w:p w14:paraId="4F15D1B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131C1169" w14:textId="5D4FB62E"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E10D54">
              <w:rPr>
                <w:rFonts w:ascii="Times New Roman" w:hAnsi="Times New Roman" w:cs="Times New Roman"/>
              </w:rPr>
              <w:t xml:space="preserve">           -</w:t>
            </w:r>
          </w:p>
        </w:tc>
        <w:tc>
          <w:tcPr>
            <w:tcW w:w="236" w:type="dxa"/>
            <w:vAlign w:val="bottom"/>
          </w:tcPr>
          <w:p w14:paraId="36D4A32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1683662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A56CD3" w:rsidRPr="00F1354B" w14:paraId="036B664B" w14:textId="77777777" w:rsidTr="00967D78">
        <w:trPr>
          <w:trHeight w:val="101"/>
        </w:trPr>
        <w:tc>
          <w:tcPr>
            <w:tcW w:w="1980" w:type="dxa"/>
            <w:vAlign w:val="bottom"/>
          </w:tcPr>
          <w:p w14:paraId="2CACC45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7AF5569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14:paraId="3108751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vAlign w:val="bottom"/>
          </w:tcPr>
          <w:p w14:paraId="2C7FD14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3E8CBBA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14:paraId="3806EEB9"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D0103DF"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14:paraId="2AFE8BF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14:paraId="024BF8EB"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14:paraId="37990AB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Borders>
              <w:bottom w:val="single" w:sz="4" w:space="0" w:color="auto"/>
            </w:tcBorders>
            <w:vAlign w:val="bottom"/>
          </w:tcPr>
          <w:p w14:paraId="053CE2EE"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0BDA83C7"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14:paraId="58FE2F6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2A6E430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bottom w:val="single" w:sz="4" w:space="0" w:color="auto"/>
            </w:tcBorders>
            <w:vAlign w:val="bottom"/>
          </w:tcPr>
          <w:p w14:paraId="630E9353"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4136B5F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bottom w:val="single" w:sz="4" w:space="0" w:color="auto"/>
            </w:tcBorders>
            <w:vAlign w:val="bottom"/>
          </w:tcPr>
          <w:p w14:paraId="6AEE896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5C1A5716"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bottom w:val="single" w:sz="4" w:space="0" w:color="auto"/>
            </w:tcBorders>
            <w:vAlign w:val="bottom"/>
          </w:tcPr>
          <w:p w14:paraId="798BCE04"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56CD3" w:rsidRPr="00F1354B" w14:paraId="37D61283" w14:textId="77777777" w:rsidTr="00967D78">
        <w:trPr>
          <w:trHeight w:val="144"/>
        </w:trPr>
        <w:tc>
          <w:tcPr>
            <w:tcW w:w="1980" w:type="dxa"/>
            <w:vAlign w:val="bottom"/>
          </w:tcPr>
          <w:p w14:paraId="4A400205"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149A4B31"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00" w:type="dxa"/>
          </w:tcPr>
          <w:p w14:paraId="7E43545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9" w:type="dxa"/>
            <w:vAlign w:val="bottom"/>
          </w:tcPr>
          <w:p w14:paraId="78068622"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82" w:type="dxa"/>
            <w:vAlign w:val="bottom"/>
          </w:tcPr>
          <w:p w14:paraId="2D54B6F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72" w:type="dxa"/>
          </w:tcPr>
          <w:p w14:paraId="25FC223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14:paraId="54BA1EFA"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270" w:type="dxa"/>
          </w:tcPr>
          <w:p w14:paraId="03434C1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14:paraId="47CADE14" w14:textId="010DBAD3"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sidRPr="00E10D54">
              <w:rPr>
                <w:rFonts w:ascii="Times New Roman" w:hAnsi="Times New Roman" w:cs="Times New Roman"/>
                <w:b/>
                <w:bCs/>
              </w:rPr>
              <w:t>635,930</w:t>
            </w:r>
          </w:p>
        </w:tc>
        <w:tc>
          <w:tcPr>
            <w:tcW w:w="236" w:type="dxa"/>
          </w:tcPr>
          <w:p w14:paraId="4CB6894C"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44" w:type="dxa"/>
            <w:tcBorders>
              <w:top w:val="single" w:sz="4" w:space="0" w:color="auto"/>
              <w:bottom w:val="double" w:sz="4" w:space="0" w:color="auto"/>
            </w:tcBorders>
            <w:vAlign w:val="bottom"/>
          </w:tcPr>
          <w:p w14:paraId="11BE05E6"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Pr>
                <w:rFonts w:ascii="Times New Roman" w:hAnsi="Times New Roman" w:cs="Times New Roman"/>
                <w:b/>
                <w:bCs/>
              </w:rPr>
              <w:t>609,943</w:t>
            </w:r>
          </w:p>
        </w:tc>
        <w:tc>
          <w:tcPr>
            <w:tcW w:w="270" w:type="dxa"/>
          </w:tcPr>
          <w:p w14:paraId="41F5018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14:paraId="6F476722" w14:textId="37030C21"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sidRPr="00E10D54">
              <w:rPr>
                <w:rFonts w:ascii="Times New Roman" w:hAnsi="Times New Roman" w:cs="Times New Roman"/>
                <w:b/>
                <w:bCs/>
              </w:rPr>
              <w:t>814,175</w:t>
            </w:r>
          </w:p>
        </w:tc>
        <w:tc>
          <w:tcPr>
            <w:tcW w:w="270" w:type="dxa"/>
            <w:vAlign w:val="bottom"/>
          </w:tcPr>
          <w:p w14:paraId="214C892D"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top w:val="single" w:sz="4" w:space="0" w:color="auto"/>
              <w:bottom w:val="double" w:sz="4" w:space="0" w:color="auto"/>
            </w:tcBorders>
            <w:vAlign w:val="bottom"/>
          </w:tcPr>
          <w:p w14:paraId="103746B6"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719,468</w:t>
            </w:r>
          </w:p>
        </w:tc>
        <w:tc>
          <w:tcPr>
            <w:tcW w:w="236" w:type="dxa"/>
            <w:vAlign w:val="bottom"/>
          </w:tcPr>
          <w:p w14:paraId="33A072E8"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top w:val="single" w:sz="4" w:space="0" w:color="auto"/>
              <w:bottom w:val="double" w:sz="4" w:space="0" w:color="auto"/>
            </w:tcBorders>
            <w:vAlign w:val="bottom"/>
          </w:tcPr>
          <w:p w14:paraId="2D65105D" w14:textId="21E07C9C" w:rsidR="00A56CD3" w:rsidRPr="00F1354B" w:rsidRDefault="00E10D54"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E10D54">
              <w:rPr>
                <w:rFonts w:ascii="Times New Roman" w:hAnsi="Times New Roman" w:cs="Times New Roman"/>
                <w:b/>
                <w:bCs/>
              </w:rPr>
              <w:t>38,996</w:t>
            </w:r>
          </w:p>
        </w:tc>
        <w:tc>
          <w:tcPr>
            <w:tcW w:w="236" w:type="dxa"/>
            <w:vAlign w:val="bottom"/>
          </w:tcPr>
          <w:p w14:paraId="193190B6"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top w:val="single" w:sz="4" w:space="0" w:color="auto"/>
              <w:bottom w:val="double" w:sz="4" w:space="0" w:color="auto"/>
            </w:tcBorders>
            <w:vAlign w:val="bottom"/>
          </w:tcPr>
          <w:p w14:paraId="1D895030" w14:textId="77777777" w:rsidR="00A56CD3" w:rsidRPr="00F1354B" w:rsidRDefault="00A56CD3" w:rsidP="00A5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r>
    </w:tbl>
    <w:p w14:paraId="2A90F399" w14:textId="77777777" w:rsidR="003B22E3" w:rsidRDefault="003B22E3"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5DDFD6A" w14:textId="77777777" w:rsidR="00DB1F84" w:rsidRPr="00C20B7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14:paraId="004F9444" w14:textId="77777777"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7F7B67E" w14:textId="77777777" w:rsidR="006425F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p>
    <w:p w14:paraId="4520C5AF" w14:textId="77777777"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14:paraId="154C9E7D" w14:textId="77777777"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768D663" w14:textId="77777777"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F5578D" w14:textId="77777777"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E2C8FEC"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E9A0017"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5024466"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306F94A"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5D964580"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8F5337D"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1C52325" w14:textId="77777777" w:rsidR="00680AEF" w:rsidRPr="000F7E6C" w:rsidRDefault="00680AEF" w:rsidP="005F5020">
      <w:pPr>
        <w:jc w:val="thaiDistribute"/>
        <w:rPr>
          <w:rFonts w:ascii="Times New Roman" w:hAnsi="Times New Roman" w:cs="Times New Roman"/>
          <w:sz w:val="22"/>
          <w:szCs w:val="22"/>
        </w:rPr>
        <w:sectPr w:rsidR="00680AEF" w:rsidRPr="000F7E6C" w:rsidSect="004C3BE8">
          <w:footerReference w:type="default" r:id="rId14"/>
          <w:footerReference w:type="first" r:id="rId15"/>
          <w:pgSz w:w="16834" w:h="11909" w:orient="landscape" w:code="9"/>
          <w:pgMar w:top="691" w:right="1152" w:bottom="720" w:left="990" w:header="720" w:footer="720" w:gutter="0"/>
          <w:cols w:space="720"/>
          <w:docGrid w:linePitch="245"/>
        </w:sectPr>
      </w:pPr>
    </w:p>
    <w:p w14:paraId="22E20907" w14:textId="6F6685E0" w:rsidR="005450D5" w:rsidRPr="00BB79F5" w:rsidRDefault="007B70F9"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6</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14:paraId="54810910" w14:textId="77777777" w:rsidR="004E63B8" w:rsidRPr="004E169A"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5459B80" w14:textId="589C0217" w:rsidR="004E63B8" w:rsidRPr="00D675DD"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675DD">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property, plant</w:t>
      </w:r>
      <w:r w:rsidRPr="00D675DD">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D675DD">
        <w:rPr>
          <w:rFonts w:ascii="Times New Roman" w:hAnsi="Times New Roman" w:cs="Times New Roman"/>
          <w:sz w:val="22"/>
          <w:szCs w:val="22"/>
        </w:rPr>
        <w:t xml:space="preserve">equipment during the </w:t>
      </w:r>
      <w:r w:rsidR="00A56CD3">
        <w:rPr>
          <w:rFonts w:ascii="Times New Roman" w:hAnsi="Times New Roman" w:cs="Times New Roman"/>
          <w:sz w:val="22"/>
          <w:szCs w:val="22"/>
        </w:rPr>
        <w:t>nine</w:t>
      </w:r>
      <w:r w:rsidRPr="00D675DD">
        <w:rPr>
          <w:rFonts w:ascii="Times New Roman" w:hAnsi="Times New Roman" w:cs="Times New Roman"/>
          <w:sz w:val="22"/>
          <w:szCs w:val="22"/>
        </w:rPr>
        <w:t xml:space="preserve">-month period ended </w:t>
      </w:r>
      <w:r w:rsidR="007A6A19">
        <w:rPr>
          <w:rFonts w:ascii="Times New Roman" w:hAnsi="Times New Roman" w:cs="Times New Roman"/>
          <w:sz w:val="22"/>
          <w:szCs w:val="22"/>
        </w:rPr>
        <w:t xml:space="preserve">30 </w:t>
      </w:r>
      <w:r w:rsidR="00A56CD3">
        <w:rPr>
          <w:rFonts w:ascii="Times New Roman" w:hAnsi="Times New Roman" w:cs="Times New Roman"/>
          <w:sz w:val="22"/>
          <w:szCs w:val="22"/>
        </w:rPr>
        <w:t>September</w:t>
      </w:r>
      <w:r w:rsidR="00C6064B">
        <w:rPr>
          <w:rFonts w:ascii="Times New Roman" w:hAnsi="Times New Roman" w:cs="Times New Roman"/>
          <w:sz w:val="22"/>
          <w:szCs w:val="22"/>
        </w:rPr>
        <w:t xml:space="preserve"> 2021</w:t>
      </w:r>
      <w:r>
        <w:rPr>
          <w:rFonts w:ascii="Times New Roman" w:hAnsi="Times New Roman" w:cs="Times New Roman"/>
          <w:sz w:val="22"/>
          <w:szCs w:val="22"/>
        </w:rPr>
        <w:t xml:space="preserve"> </w:t>
      </w:r>
      <w:r w:rsidRPr="00D675DD">
        <w:rPr>
          <w:rFonts w:ascii="Times New Roman" w:hAnsi="Times New Roman" w:cs="Times New Roman"/>
          <w:sz w:val="22"/>
          <w:szCs w:val="22"/>
        </w:rPr>
        <w:t>w</w:t>
      </w:r>
      <w:r w:rsidR="008613D1">
        <w:rPr>
          <w:rFonts w:ascii="Times New Roman" w:hAnsi="Times New Roman" w:cs="Times New Roman"/>
          <w:sz w:val="22"/>
          <w:szCs w:val="22"/>
        </w:rPr>
        <w:t>as</w:t>
      </w:r>
      <w:r w:rsidRPr="00D675DD">
        <w:rPr>
          <w:rFonts w:ascii="Times New Roman" w:hAnsi="Times New Roman" w:cs="Times New Roman"/>
          <w:sz w:val="22"/>
          <w:szCs w:val="22"/>
        </w:rPr>
        <w:t xml:space="preserve"> as follow:</w:t>
      </w:r>
    </w:p>
    <w:tbl>
      <w:tblPr>
        <w:tblpPr w:leftFromText="180" w:rightFromText="180" w:vertAnchor="text" w:horzAnchor="margin" w:tblpX="446" w:tblpY="322"/>
        <w:tblW w:w="9090" w:type="dxa"/>
        <w:tblLayout w:type="fixed"/>
        <w:tblCellMar>
          <w:left w:w="79" w:type="dxa"/>
          <w:right w:w="79" w:type="dxa"/>
        </w:tblCellMar>
        <w:tblLook w:val="0000" w:firstRow="0" w:lastRow="0" w:firstColumn="0" w:lastColumn="0" w:noHBand="0" w:noVBand="0"/>
      </w:tblPr>
      <w:tblGrid>
        <w:gridCol w:w="3150"/>
        <w:gridCol w:w="1350"/>
        <w:gridCol w:w="185"/>
        <w:gridCol w:w="1345"/>
        <w:gridCol w:w="180"/>
        <w:gridCol w:w="1350"/>
        <w:gridCol w:w="180"/>
        <w:gridCol w:w="1350"/>
      </w:tblGrid>
      <w:tr w:rsidR="008613D1" w:rsidRPr="00D675DD" w14:paraId="3526E08F" w14:textId="77777777" w:rsidTr="00F043F8">
        <w:trPr>
          <w:cantSplit/>
          <w:tblHeader/>
        </w:trPr>
        <w:tc>
          <w:tcPr>
            <w:tcW w:w="3150" w:type="dxa"/>
            <w:vMerge w:val="restart"/>
          </w:tcPr>
          <w:p w14:paraId="0A6B84E6" w14:textId="77777777" w:rsidR="008613D1" w:rsidRPr="00D675DD" w:rsidRDefault="008613D1" w:rsidP="00F043F8">
            <w:pPr>
              <w:pStyle w:val="acctfourfigures"/>
              <w:shd w:val="clear" w:color="auto" w:fill="FFFFFF"/>
              <w:spacing w:line="240" w:lineRule="atLeast"/>
              <w:rPr>
                <w:b/>
                <w:bCs/>
                <w:i/>
                <w:iCs/>
                <w:szCs w:val="22"/>
              </w:rPr>
            </w:pPr>
          </w:p>
        </w:tc>
        <w:tc>
          <w:tcPr>
            <w:tcW w:w="2880" w:type="dxa"/>
            <w:gridSpan w:val="3"/>
          </w:tcPr>
          <w:p w14:paraId="59D627B9" w14:textId="77777777" w:rsidR="008613D1" w:rsidRDefault="00C51249"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7BEB894" w14:textId="77777777" w:rsidR="00C51249" w:rsidRPr="004C6760" w:rsidRDefault="00C51249"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180" w:type="dxa"/>
          </w:tcPr>
          <w:p w14:paraId="3ABBCD79" w14:textId="77777777" w:rsidR="008613D1" w:rsidRPr="00D675DD" w:rsidRDefault="008613D1" w:rsidP="00F043F8">
            <w:pPr>
              <w:pStyle w:val="acctmergecolhdg"/>
              <w:shd w:val="clear" w:color="auto" w:fill="FFFFFF"/>
              <w:spacing w:line="240" w:lineRule="atLeast"/>
              <w:jc w:val="left"/>
              <w:rPr>
                <w:szCs w:val="22"/>
              </w:rPr>
            </w:pPr>
          </w:p>
        </w:tc>
        <w:tc>
          <w:tcPr>
            <w:tcW w:w="2880" w:type="dxa"/>
            <w:gridSpan w:val="3"/>
          </w:tcPr>
          <w:p w14:paraId="51C66E47" w14:textId="77777777" w:rsidR="008613D1"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p>
          <w:p w14:paraId="44817308" w14:textId="77777777" w:rsidR="008613D1" w:rsidRPr="00D675D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8613D1" w:rsidRPr="00D675DD" w14:paraId="1F65FD72" w14:textId="77777777" w:rsidTr="00F043F8">
        <w:trPr>
          <w:cantSplit/>
          <w:trHeight w:val="103"/>
          <w:tblHeader/>
        </w:trPr>
        <w:tc>
          <w:tcPr>
            <w:tcW w:w="3150" w:type="dxa"/>
            <w:vMerge/>
          </w:tcPr>
          <w:p w14:paraId="2F81A1F2" w14:textId="77777777" w:rsidR="008613D1" w:rsidRPr="00D675DD" w:rsidRDefault="008613D1" w:rsidP="00F043F8">
            <w:pPr>
              <w:pStyle w:val="acctfourfigures"/>
              <w:shd w:val="clear" w:color="auto" w:fill="FFFFFF"/>
              <w:spacing w:line="240" w:lineRule="atLeast"/>
              <w:rPr>
                <w:szCs w:val="22"/>
              </w:rPr>
            </w:pPr>
          </w:p>
        </w:tc>
        <w:tc>
          <w:tcPr>
            <w:tcW w:w="1350" w:type="dxa"/>
          </w:tcPr>
          <w:p w14:paraId="1B2E8C25" w14:textId="77777777" w:rsidR="008613D1" w:rsidRPr="00D675DD" w:rsidRDefault="008613D1" w:rsidP="00F043F8">
            <w:pPr>
              <w:pStyle w:val="acctfourfigures"/>
              <w:shd w:val="clear" w:color="auto" w:fill="FFFFFF"/>
              <w:tabs>
                <w:tab w:val="clear" w:pos="765"/>
              </w:tabs>
              <w:spacing w:line="240" w:lineRule="atLeast"/>
              <w:jc w:val="center"/>
              <w:rPr>
                <w:szCs w:val="22"/>
              </w:rPr>
            </w:pPr>
          </w:p>
          <w:p w14:paraId="63C32900"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Acquisitions</w:t>
            </w:r>
          </w:p>
          <w:p w14:paraId="5108E2BB"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14:paraId="5CEEF1D4"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in</w:t>
            </w:r>
          </w:p>
          <w:p w14:paraId="55C0404F" w14:textId="77777777" w:rsidR="008613D1" w:rsidRPr="00D675DD" w:rsidRDefault="008613D1" w:rsidP="00F043F8">
            <w:pPr>
              <w:pStyle w:val="acctfourfigures"/>
              <w:shd w:val="clear" w:color="auto" w:fill="FFFFFF"/>
              <w:tabs>
                <w:tab w:val="clear" w:pos="765"/>
              </w:tabs>
              <w:spacing w:line="240" w:lineRule="atLeast"/>
              <w:jc w:val="center"/>
              <w:rPr>
                <w:szCs w:val="22"/>
                <w:rtl/>
                <w:cs/>
              </w:rPr>
            </w:pPr>
            <w:r w:rsidRPr="00D675DD">
              <w:rPr>
                <w:szCs w:val="22"/>
              </w:rPr>
              <w:t>- at cost</w:t>
            </w:r>
          </w:p>
        </w:tc>
        <w:tc>
          <w:tcPr>
            <w:tcW w:w="185" w:type="dxa"/>
          </w:tcPr>
          <w:p w14:paraId="4B6FFEED" w14:textId="77777777" w:rsidR="008613D1" w:rsidRPr="00D675DD" w:rsidRDefault="008613D1" w:rsidP="00F043F8">
            <w:pPr>
              <w:pStyle w:val="acctfourfigures"/>
              <w:shd w:val="clear" w:color="auto" w:fill="FFFFFF"/>
              <w:spacing w:line="240" w:lineRule="atLeast"/>
              <w:jc w:val="center"/>
              <w:rPr>
                <w:szCs w:val="22"/>
              </w:rPr>
            </w:pPr>
          </w:p>
          <w:p w14:paraId="229396FA" w14:textId="77777777" w:rsidR="008613D1" w:rsidRPr="00D675DD" w:rsidRDefault="008613D1" w:rsidP="00F043F8">
            <w:pPr>
              <w:pStyle w:val="acctfourfigures"/>
              <w:shd w:val="clear" w:color="auto" w:fill="FFFFFF"/>
              <w:spacing w:line="240" w:lineRule="atLeast"/>
              <w:jc w:val="center"/>
              <w:rPr>
                <w:szCs w:val="22"/>
              </w:rPr>
            </w:pPr>
          </w:p>
          <w:p w14:paraId="1313B63C" w14:textId="77777777" w:rsidR="008613D1" w:rsidRPr="00D675DD" w:rsidRDefault="008613D1" w:rsidP="00F043F8">
            <w:pPr>
              <w:pStyle w:val="acctfourfigures"/>
              <w:shd w:val="clear" w:color="auto" w:fill="FFFFFF"/>
              <w:spacing w:line="240" w:lineRule="atLeast"/>
              <w:jc w:val="center"/>
              <w:rPr>
                <w:szCs w:val="22"/>
              </w:rPr>
            </w:pPr>
          </w:p>
          <w:p w14:paraId="7642E539" w14:textId="77777777" w:rsidR="008613D1" w:rsidRPr="00D675DD" w:rsidRDefault="008613D1" w:rsidP="00F043F8">
            <w:pPr>
              <w:pStyle w:val="acctfourfigures"/>
              <w:shd w:val="clear" w:color="auto" w:fill="FFFFFF"/>
              <w:spacing w:line="240" w:lineRule="atLeast"/>
              <w:jc w:val="center"/>
              <w:rPr>
                <w:szCs w:val="22"/>
              </w:rPr>
            </w:pPr>
          </w:p>
          <w:p w14:paraId="7F60BC35" w14:textId="77777777" w:rsidR="008613D1" w:rsidRPr="00D675DD" w:rsidRDefault="008613D1" w:rsidP="00F043F8">
            <w:pPr>
              <w:pStyle w:val="acctfourfigures"/>
              <w:shd w:val="clear" w:color="auto" w:fill="FFFFFF"/>
              <w:spacing w:line="240" w:lineRule="atLeast"/>
              <w:jc w:val="center"/>
              <w:rPr>
                <w:szCs w:val="22"/>
              </w:rPr>
            </w:pPr>
          </w:p>
        </w:tc>
        <w:tc>
          <w:tcPr>
            <w:tcW w:w="1345" w:type="dxa"/>
          </w:tcPr>
          <w:p w14:paraId="3D212AE0"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Disposals</w:t>
            </w:r>
          </w:p>
          <w:p w14:paraId="3C76A353"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 xml:space="preserve">and </w:t>
            </w:r>
          </w:p>
          <w:p w14:paraId="2E6479BA"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out - net book value</w:t>
            </w:r>
          </w:p>
        </w:tc>
        <w:tc>
          <w:tcPr>
            <w:tcW w:w="180" w:type="dxa"/>
          </w:tcPr>
          <w:p w14:paraId="5F9E8E7D" w14:textId="77777777" w:rsidR="008613D1" w:rsidRPr="00D675DD" w:rsidRDefault="008613D1" w:rsidP="00F043F8">
            <w:pPr>
              <w:pStyle w:val="acctfourfigures"/>
              <w:shd w:val="clear" w:color="auto" w:fill="FFFFFF"/>
              <w:spacing w:line="240" w:lineRule="atLeast"/>
              <w:jc w:val="center"/>
              <w:rPr>
                <w:szCs w:val="22"/>
              </w:rPr>
            </w:pPr>
          </w:p>
          <w:p w14:paraId="60CD3AE8" w14:textId="77777777" w:rsidR="008613D1" w:rsidRPr="00D675DD" w:rsidRDefault="008613D1" w:rsidP="00F043F8">
            <w:pPr>
              <w:pStyle w:val="acctfourfigures"/>
              <w:shd w:val="clear" w:color="auto" w:fill="FFFFFF"/>
              <w:spacing w:line="240" w:lineRule="atLeast"/>
              <w:jc w:val="center"/>
              <w:rPr>
                <w:szCs w:val="22"/>
              </w:rPr>
            </w:pPr>
          </w:p>
          <w:p w14:paraId="3C59CCE5" w14:textId="77777777" w:rsidR="008613D1" w:rsidRPr="00D675DD" w:rsidRDefault="008613D1" w:rsidP="00F043F8">
            <w:pPr>
              <w:pStyle w:val="acctfourfigures"/>
              <w:shd w:val="clear" w:color="auto" w:fill="FFFFFF"/>
              <w:spacing w:line="240" w:lineRule="atLeast"/>
              <w:jc w:val="center"/>
              <w:rPr>
                <w:szCs w:val="22"/>
              </w:rPr>
            </w:pPr>
          </w:p>
          <w:p w14:paraId="5C163545" w14:textId="77777777" w:rsidR="008613D1" w:rsidRPr="00D675DD" w:rsidRDefault="008613D1" w:rsidP="00F043F8">
            <w:pPr>
              <w:pStyle w:val="acctfourfigures"/>
              <w:shd w:val="clear" w:color="auto" w:fill="FFFFFF"/>
              <w:spacing w:line="240" w:lineRule="atLeast"/>
              <w:jc w:val="center"/>
              <w:rPr>
                <w:szCs w:val="22"/>
              </w:rPr>
            </w:pPr>
          </w:p>
          <w:p w14:paraId="5B068E3A" w14:textId="77777777" w:rsidR="008613D1" w:rsidRPr="00D675DD" w:rsidRDefault="008613D1" w:rsidP="00F043F8">
            <w:pPr>
              <w:pStyle w:val="acctfourfigures"/>
              <w:shd w:val="clear" w:color="auto" w:fill="FFFFFF"/>
              <w:spacing w:line="240" w:lineRule="atLeast"/>
              <w:jc w:val="center"/>
              <w:rPr>
                <w:szCs w:val="22"/>
              </w:rPr>
            </w:pPr>
          </w:p>
        </w:tc>
        <w:tc>
          <w:tcPr>
            <w:tcW w:w="1350" w:type="dxa"/>
          </w:tcPr>
          <w:p w14:paraId="258B3212" w14:textId="77777777" w:rsidR="008613D1" w:rsidRPr="00D675DD" w:rsidRDefault="008613D1" w:rsidP="00F043F8">
            <w:pPr>
              <w:pStyle w:val="acctfourfigures"/>
              <w:shd w:val="clear" w:color="auto" w:fill="FFFFFF"/>
              <w:tabs>
                <w:tab w:val="clear" w:pos="765"/>
              </w:tabs>
              <w:spacing w:line="240" w:lineRule="atLeast"/>
              <w:jc w:val="center"/>
              <w:rPr>
                <w:szCs w:val="22"/>
              </w:rPr>
            </w:pPr>
          </w:p>
          <w:p w14:paraId="680C9EB3"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Acquisitions</w:t>
            </w:r>
          </w:p>
          <w:p w14:paraId="473121C7"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14:paraId="42E9A696"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in</w:t>
            </w:r>
          </w:p>
          <w:p w14:paraId="18A8936C" w14:textId="77777777" w:rsidR="008613D1" w:rsidRPr="00D675DD" w:rsidRDefault="008613D1" w:rsidP="00F043F8">
            <w:pPr>
              <w:pStyle w:val="acctfourfigures"/>
              <w:shd w:val="clear" w:color="auto" w:fill="FFFFFF"/>
              <w:tabs>
                <w:tab w:val="clear" w:pos="765"/>
              </w:tabs>
              <w:spacing w:line="240" w:lineRule="atLeast"/>
              <w:jc w:val="center"/>
              <w:rPr>
                <w:szCs w:val="22"/>
                <w:rtl/>
                <w:cs/>
              </w:rPr>
            </w:pPr>
            <w:r w:rsidRPr="00D675DD">
              <w:rPr>
                <w:szCs w:val="22"/>
              </w:rPr>
              <w:t>- at cost</w:t>
            </w:r>
          </w:p>
        </w:tc>
        <w:tc>
          <w:tcPr>
            <w:tcW w:w="180" w:type="dxa"/>
          </w:tcPr>
          <w:p w14:paraId="162C624A" w14:textId="77777777" w:rsidR="008613D1" w:rsidRPr="00D675DD" w:rsidRDefault="008613D1" w:rsidP="00F043F8">
            <w:pPr>
              <w:pStyle w:val="acctfourfigures"/>
              <w:shd w:val="clear" w:color="auto" w:fill="FFFFFF"/>
              <w:spacing w:line="240" w:lineRule="atLeast"/>
              <w:jc w:val="center"/>
              <w:rPr>
                <w:szCs w:val="22"/>
              </w:rPr>
            </w:pPr>
          </w:p>
          <w:p w14:paraId="3FC3725F" w14:textId="77777777" w:rsidR="008613D1" w:rsidRPr="00D675DD" w:rsidRDefault="008613D1" w:rsidP="00F043F8">
            <w:pPr>
              <w:pStyle w:val="acctfourfigures"/>
              <w:shd w:val="clear" w:color="auto" w:fill="FFFFFF"/>
              <w:spacing w:line="240" w:lineRule="atLeast"/>
              <w:jc w:val="center"/>
              <w:rPr>
                <w:szCs w:val="22"/>
              </w:rPr>
            </w:pPr>
          </w:p>
          <w:p w14:paraId="480776E9" w14:textId="77777777" w:rsidR="008613D1" w:rsidRPr="00D675DD" w:rsidRDefault="008613D1" w:rsidP="00F043F8">
            <w:pPr>
              <w:pStyle w:val="acctfourfigures"/>
              <w:shd w:val="clear" w:color="auto" w:fill="FFFFFF"/>
              <w:spacing w:line="240" w:lineRule="atLeast"/>
              <w:jc w:val="center"/>
              <w:rPr>
                <w:szCs w:val="22"/>
              </w:rPr>
            </w:pPr>
          </w:p>
          <w:p w14:paraId="61699EA9" w14:textId="77777777" w:rsidR="008613D1" w:rsidRPr="00D675DD" w:rsidRDefault="008613D1" w:rsidP="00F043F8">
            <w:pPr>
              <w:pStyle w:val="acctfourfigures"/>
              <w:shd w:val="clear" w:color="auto" w:fill="FFFFFF"/>
              <w:spacing w:line="240" w:lineRule="atLeast"/>
              <w:jc w:val="center"/>
              <w:rPr>
                <w:szCs w:val="22"/>
              </w:rPr>
            </w:pPr>
          </w:p>
          <w:p w14:paraId="2BF8A751" w14:textId="77777777" w:rsidR="008613D1" w:rsidRPr="00D675DD" w:rsidRDefault="008613D1" w:rsidP="00F043F8">
            <w:pPr>
              <w:pStyle w:val="acctfourfigures"/>
              <w:shd w:val="clear" w:color="auto" w:fill="FFFFFF"/>
              <w:spacing w:line="240" w:lineRule="atLeast"/>
              <w:jc w:val="center"/>
              <w:rPr>
                <w:szCs w:val="22"/>
              </w:rPr>
            </w:pPr>
          </w:p>
        </w:tc>
        <w:tc>
          <w:tcPr>
            <w:tcW w:w="1350" w:type="dxa"/>
          </w:tcPr>
          <w:p w14:paraId="7D3793CE"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Disposals</w:t>
            </w:r>
          </w:p>
          <w:p w14:paraId="582E4DAE"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14:paraId="0366F231" w14:textId="77777777"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out - net book value</w:t>
            </w:r>
          </w:p>
        </w:tc>
      </w:tr>
      <w:tr w:rsidR="008613D1" w:rsidRPr="00D675DD" w14:paraId="7FCDA416" w14:textId="77777777" w:rsidTr="00F043F8">
        <w:trPr>
          <w:cantSplit/>
        </w:trPr>
        <w:tc>
          <w:tcPr>
            <w:tcW w:w="3150" w:type="dxa"/>
          </w:tcPr>
          <w:p w14:paraId="26B8C85F" w14:textId="77777777" w:rsidR="008613D1" w:rsidRPr="00D675DD" w:rsidRDefault="008613D1" w:rsidP="00F043F8">
            <w:pPr>
              <w:shd w:val="clear" w:color="auto" w:fill="FFFFFF"/>
              <w:rPr>
                <w:rFonts w:ascii="Times New Roman" w:hAnsi="Times New Roman" w:cs="Times New Roman"/>
                <w:b/>
                <w:bCs/>
                <w:i/>
                <w:iCs/>
                <w:sz w:val="22"/>
                <w:szCs w:val="22"/>
              </w:rPr>
            </w:pPr>
          </w:p>
        </w:tc>
        <w:tc>
          <w:tcPr>
            <w:tcW w:w="5940" w:type="dxa"/>
            <w:gridSpan w:val="7"/>
          </w:tcPr>
          <w:p w14:paraId="19EBA2B4" w14:textId="77777777" w:rsidR="008613D1" w:rsidRPr="00D675DD" w:rsidRDefault="008613D1" w:rsidP="00F043F8">
            <w:pPr>
              <w:pStyle w:val="acctfourfigures"/>
              <w:shd w:val="clear" w:color="auto" w:fill="FFFFFF"/>
              <w:spacing w:line="240" w:lineRule="atLeast"/>
              <w:jc w:val="center"/>
              <w:rPr>
                <w:i/>
                <w:iCs/>
                <w:szCs w:val="22"/>
              </w:rPr>
            </w:pPr>
            <w:r w:rsidRPr="00D675DD">
              <w:rPr>
                <w:i/>
                <w:iCs/>
                <w:szCs w:val="22"/>
              </w:rPr>
              <w:t>(in thousand Baht)</w:t>
            </w:r>
          </w:p>
        </w:tc>
      </w:tr>
      <w:tr w:rsidR="008613D1" w:rsidRPr="00D675DD" w14:paraId="7DCA7D03" w14:textId="77777777" w:rsidTr="00F043F8">
        <w:trPr>
          <w:cantSplit/>
        </w:trPr>
        <w:tc>
          <w:tcPr>
            <w:tcW w:w="3150" w:type="dxa"/>
          </w:tcPr>
          <w:p w14:paraId="0F1CD1E3" w14:textId="77777777" w:rsidR="008613D1" w:rsidRPr="00D675DD" w:rsidRDefault="008613D1" w:rsidP="004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tc>
        <w:tc>
          <w:tcPr>
            <w:tcW w:w="5940" w:type="dxa"/>
            <w:gridSpan w:val="7"/>
          </w:tcPr>
          <w:p w14:paraId="5FACA889" w14:textId="77777777" w:rsidR="008613D1" w:rsidRPr="00D675DD" w:rsidRDefault="008613D1" w:rsidP="00F043F8">
            <w:pPr>
              <w:pStyle w:val="acctfourfigures"/>
              <w:shd w:val="clear" w:color="auto" w:fill="FFFFFF"/>
              <w:spacing w:line="240" w:lineRule="atLeast"/>
              <w:jc w:val="center"/>
              <w:rPr>
                <w:i/>
                <w:iCs/>
                <w:szCs w:val="22"/>
              </w:rPr>
            </w:pPr>
          </w:p>
        </w:tc>
      </w:tr>
      <w:tr w:rsidR="008613D1" w:rsidRPr="00D675DD" w14:paraId="55CC11E7" w14:textId="77777777" w:rsidTr="00F043F8">
        <w:trPr>
          <w:cantSplit/>
        </w:trPr>
        <w:tc>
          <w:tcPr>
            <w:tcW w:w="3150" w:type="dxa"/>
          </w:tcPr>
          <w:p w14:paraId="5C2AD5D9" w14:textId="6F94F7DE" w:rsidR="008613D1" w:rsidRPr="00D675DD" w:rsidRDefault="00BF31C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F31CD">
              <w:rPr>
                <w:rFonts w:ascii="Times New Roman" w:hAnsi="Times New Roman" w:cs="Times New Roman"/>
                <w:sz w:val="22"/>
                <w:szCs w:val="22"/>
              </w:rPr>
              <w:t>Commercial buildings</w:t>
            </w:r>
          </w:p>
        </w:tc>
        <w:tc>
          <w:tcPr>
            <w:tcW w:w="1350" w:type="dxa"/>
          </w:tcPr>
          <w:p w14:paraId="725AC61D" w14:textId="3C85343E" w:rsidR="008613D1"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1A2D48">
              <w:rPr>
                <w:rFonts w:ascii="Times New Roman" w:hAnsi="Times New Roman" w:cs="Times New Roman"/>
                <w:sz w:val="22"/>
                <w:szCs w:val="22"/>
              </w:rPr>
              <w:t>319</w:t>
            </w:r>
          </w:p>
        </w:tc>
        <w:tc>
          <w:tcPr>
            <w:tcW w:w="185" w:type="dxa"/>
          </w:tcPr>
          <w:p w14:paraId="1F6F3009" w14:textId="77777777" w:rsidR="008613D1" w:rsidRPr="00470EC4"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07929986" w14:textId="4F9C798F" w:rsidR="008613D1"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1E184B66" w14:textId="77777777" w:rsidR="008613D1" w:rsidRPr="00470EC4" w:rsidRDefault="008613D1" w:rsidP="00F043F8">
            <w:pPr>
              <w:pStyle w:val="acctfourfigures"/>
              <w:shd w:val="clear" w:color="auto" w:fill="FFFFFF"/>
              <w:spacing w:line="240" w:lineRule="atLeast"/>
              <w:rPr>
                <w:szCs w:val="22"/>
              </w:rPr>
            </w:pPr>
          </w:p>
        </w:tc>
        <w:tc>
          <w:tcPr>
            <w:tcW w:w="1350" w:type="dxa"/>
          </w:tcPr>
          <w:p w14:paraId="251157DB" w14:textId="510BAE83" w:rsidR="008613D1" w:rsidRPr="00470EC4"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319</w:t>
            </w:r>
          </w:p>
        </w:tc>
        <w:tc>
          <w:tcPr>
            <w:tcW w:w="180" w:type="dxa"/>
          </w:tcPr>
          <w:p w14:paraId="25643132" w14:textId="77777777" w:rsidR="008613D1" w:rsidRPr="00310D3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0FC00D54" w14:textId="00D86457" w:rsidR="008613D1" w:rsidRPr="00310D3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r>
      <w:tr w:rsidR="00A1736D" w:rsidRPr="00D675DD" w14:paraId="4A36ADD1" w14:textId="77777777" w:rsidTr="00F043F8">
        <w:trPr>
          <w:cantSplit/>
        </w:trPr>
        <w:tc>
          <w:tcPr>
            <w:tcW w:w="3150" w:type="dxa"/>
          </w:tcPr>
          <w:p w14:paraId="3BA1FB12" w14:textId="26EC887B" w:rsidR="00A1736D" w:rsidRPr="00BF31CD" w:rsidRDefault="00A1736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Land</w:t>
            </w:r>
          </w:p>
        </w:tc>
        <w:tc>
          <w:tcPr>
            <w:tcW w:w="1350" w:type="dxa"/>
          </w:tcPr>
          <w:p w14:paraId="5029A38D" w14:textId="7A451348" w:rsidR="00A1736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1A2D48">
              <w:rPr>
                <w:rFonts w:ascii="Times New Roman" w:hAnsi="Times New Roman" w:cs="Times New Roman"/>
                <w:sz w:val="22"/>
                <w:szCs w:val="22"/>
              </w:rPr>
              <w:t>43,955</w:t>
            </w:r>
          </w:p>
        </w:tc>
        <w:tc>
          <w:tcPr>
            <w:tcW w:w="185" w:type="dxa"/>
          </w:tcPr>
          <w:p w14:paraId="68743309" w14:textId="77777777" w:rsidR="00A1736D" w:rsidRPr="00470EC4" w:rsidRDefault="00A1736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4CD6BFCD" w14:textId="380FBE6C" w:rsidR="00A1736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65890C03" w14:textId="77777777" w:rsidR="00A1736D" w:rsidRPr="00470EC4" w:rsidRDefault="00A1736D" w:rsidP="00F043F8">
            <w:pPr>
              <w:pStyle w:val="acctfourfigures"/>
              <w:shd w:val="clear" w:color="auto" w:fill="FFFFFF"/>
              <w:spacing w:line="240" w:lineRule="atLeast"/>
              <w:rPr>
                <w:szCs w:val="22"/>
              </w:rPr>
            </w:pPr>
          </w:p>
        </w:tc>
        <w:tc>
          <w:tcPr>
            <w:tcW w:w="1350" w:type="dxa"/>
          </w:tcPr>
          <w:p w14:paraId="559EC88C" w14:textId="167ACDAD" w:rsidR="00A1736D"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47808D8F" w14:textId="77777777" w:rsidR="00A1736D" w:rsidRPr="00310D3D" w:rsidRDefault="00A1736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29C3739A" w14:textId="35CFAB6B" w:rsidR="00A1736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r>
      <w:tr w:rsidR="00A1736D" w:rsidRPr="00D675DD" w14:paraId="7C9DA243" w14:textId="77777777" w:rsidTr="00F043F8">
        <w:trPr>
          <w:cantSplit/>
        </w:trPr>
        <w:tc>
          <w:tcPr>
            <w:tcW w:w="3150" w:type="dxa"/>
          </w:tcPr>
          <w:p w14:paraId="54F77EB3" w14:textId="77E0CB8B" w:rsidR="00A1736D" w:rsidRPr="00BF31CD" w:rsidRDefault="00A1736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Building</w:t>
            </w:r>
          </w:p>
        </w:tc>
        <w:tc>
          <w:tcPr>
            <w:tcW w:w="1350" w:type="dxa"/>
          </w:tcPr>
          <w:p w14:paraId="35C48693" w14:textId="50604C3B" w:rsidR="00A1736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1A2D48">
              <w:rPr>
                <w:rFonts w:ascii="Times New Roman" w:hAnsi="Times New Roman" w:cs="Times New Roman"/>
                <w:sz w:val="22"/>
                <w:szCs w:val="22"/>
              </w:rPr>
              <w:t>93</w:t>
            </w:r>
          </w:p>
        </w:tc>
        <w:tc>
          <w:tcPr>
            <w:tcW w:w="185" w:type="dxa"/>
          </w:tcPr>
          <w:p w14:paraId="4F6B7E4F" w14:textId="77777777" w:rsidR="00A1736D" w:rsidRPr="00470EC4" w:rsidRDefault="00A1736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69D96C6C" w14:textId="17891FA0" w:rsidR="00A1736D" w:rsidRPr="00661C88"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heme="minorBidi"/>
                <w:sz w:val="22"/>
                <w:szCs w:val="22"/>
                <w:cs/>
              </w:rPr>
            </w:pPr>
            <w:r w:rsidRPr="001A2D48">
              <w:rPr>
                <w:rFonts w:ascii="Times New Roman" w:hAnsi="Times New Roman" w:cstheme="minorBidi"/>
                <w:sz w:val="22"/>
                <w:szCs w:val="22"/>
              </w:rPr>
              <w:t>-</w:t>
            </w:r>
          </w:p>
        </w:tc>
        <w:tc>
          <w:tcPr>
            <w:tcW w:w="180" w:type="dxa"/>
          </w:tcPr>
          <w:p w14:paraId="55214F43" w14:textId="77777777" w:rsidR="00A1736D" w:rsidRPr="00470EC4" w:rsidRDefault="00A1736D" w:rsidP="00F043F8">
            <w:pPr>
              <w:pStyle w:val="acctfourfigures"/>
              <w:shd w:val="clear" w:color="auto" w:fill="FFFFFF"/>
              <w:spacing w:line="240" w:lineRule="atLeast"/>
              <w:rPr>
                <w:szCs w:val="22"/>
              </w:rPr>
            </w:pPr>
          </w:p>
        </w:tc>
        <w:tc>
          <w:tcPr>
            <w:tcW w:w="1350" w:type="dxa"/>
          </w:tcPr>
          <w:p w14:paraId="79EAA9FC" w14:textId="78088F1F" w:rsidR="00A1736D"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93</w:t>
            </w:r>
          </w:p>
        </w:tc>
        <w:tc>
          <w:tcPr>
            <w:tcW w:w="180" w:type="dxa"/>
          </w:tcPr>
          <w:p w14:paraId="3A8810EC" w14:textId="77777777" w:rsidR="00A1736D" w:rsidRPr="00310D3D" w:rsidRDefault="00A1736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0FE08A0" w14:textId="7E92A3C6" w:rsidR="00A1736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r>
      <w:tr w:rsidR="009379E8" w:rsidRPr="00D675DD" w14:paraId="5ED807FD" w14:textId="77777777" w:rsidTr="00F043F8">
        <w:trPr>
          <w:cantSplit/>
        </w:trPr>
        <w:tc>
          <w:tcPr>
            <w:tcW w:w="3150" w:type="dxa"/>
          </w:tcPr>
          <w:p w14:paraId="32668B30" w14:textId="718D62C0" w:rsidR="009379E8" w:rsidRPr="00BF31CD"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Furniture, fixtures and</w:t>
            </w:r>
          </w:p>
        </w:tc>
        <w:tc>
          <w:tcPr>
            <w:tcW w:w="1350" w:type="dxa"/>
          </w:tcPr>
          <w:p w14:paraId="22F6846F" w14:textId="267DF924" w:rsidR="009379E8" w:rsidRPr="00470EC4"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5" w:type="dxa"/>
          </w:tcPr>
          <w:p w14:paraId="6643618D" w14:textId="77777777" w:rsidR="009379E8" w:rsidRPr="00470EC4"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42024626" w14:textId="048A3493" w:rsidR="009379E8" w:rsidRPr="00470EC4"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c>
          <w:tcPr>
            <w:tcW w:w="180" w:type="dxa"/>
          </w:tcPr>
          <w:p w14:paraId="6C49F72B" w14:textId="77777777" w:rsidR="009379E8" w:rsidRPr="00470EC4" w:rsidRDefault="009379E8" w:rsidP="00F043F8">
            <w:pPr>
              <w:pStyle w:val="acctfourfigures"/>
              <w:shd w:val="clear" w:color="auto" w:fill="FFFFFF"/>
              <w:spacing w:line="240" w:lineRule="atLeast"/>
              <w:rPr>
                <w:szCs w:val="22"/>
              </w:rPr>
            </w:pPr>
          </w:p>
        </w:tc>
        <w:tc>
          <w:tcPr>
            <w:tcW w:w="1350" w:type="dxa"/>
          </w:tcPr>
          <w:p w14:paraId="6C9C24E1" w14:textId="77777777" w:rsidR="009379E8" w:rsidRPr="00470EC4" w:rsidRDefault="009379E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p>
        </w:tc>
        <w:tc>
          <w:tcPr>
            <w:tcW w:w="180" w:type="dxa"/>
          </w:tcPr>
          <w:p w14:paraId="3D3FBA1C" w14:textId="77777777" w:rsidR="009379E8" w:rsidRPr="00310D3D"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50D38D14" w14:textId="450F92BD" w:rsidR="009379E8" w:rsidRDefault="009379E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49544D" w:rsidRPr="00D675DD" w14:paraId="01CB6D2E" w14:textId="77777777" w:rsidTr="00F043F8">
        <w:trPr>
          <w:cantSplit/>
        </w:trPr>
        <w:tc>
          <w:tcPr>
            <w:tcW w:w="3150" w:type="dxa"/>
          </w:tcPr>
          <w:p w14:paraId="10D7A236" w14:textId="0ACBF5CD" w:rsidR="0049544D" w:rsidRDefault="00AD41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414D">
              <w:rPr>
                <w:rFonts w:ascii="Times New Roman" w:hAnsi="Times New Roman" w:cs="Times New Roman"/>
                <w:sz w:val="22"/>
                <w:szCs w:val="22"/>
              </w:rPr>
              <w:t xml:space="preserve">   office equipment</w:t>
            </w:r>
          </w:p>
        </w:tc>
        <w:tc>
          <w:tcPr>
            <w:tcW w:w="1350" w:type="dxa"/>
            <w:shd w:val="clear" w:color="auto" w:fill="auto"/>
          </w:tcPr>
          <w:p w14:paraId="3B76BC8C" w14:textId="799281CB" w:rsidR="0049544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1A2D48">
              <w:rPr>
                <w:rFonts w:ascii="Times New Roman" w:hAnsi="Times New Roman" w:cs="Times New Roman"/>
                <w:sz w:val="22"/>
                <w:szCs w:val="22"/>
              </w:rPr>
              <w:t>4,034</w:t>
            </w:r>
          </w:p>
        </w:tc>
        <w:tc>
          <w:tcPr>
            <w:tcW w:w="185" w:type="dxa"/>
          </w:tcPr>
          <w:p w14:paraId="552C12E9" w14:textId="77777777" w:rsidR="0049544D" w:rsidRPr="00470EC4" w:rsidRDefault="0049544D" w:rsidP="00F043F8">
            <w:pPr>
              <w:pStyle w:val="acctfourfigures"/>
              <w:shd w:val="clear" w:color="auto" w:fill="FFFFFF"/>
              <w:spacing w:line="240" w:lineRule="atLeast"/>
              <w:rPr>
                <w:szCs w:val="22"/>
              </w:rPr>
            </w:pPr>
          </w:p>
        </w:tc>
        <w:tc>
          <w:tcPr>
            <w:tcW w:w="1345" w:type="dxa"/>
          </w:tcPr>
          <w:p w14:paraId="16DE5C7F" w14:textId="48F5E2DF" w:rsidR="0049544D" w:rsidRPr="00470EC4" w:rsidRDefault="001A2D48" w:rsidP="0047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6B8F4488" w14:textId="77777777" w:rsidR="0049544D" w:rsidRPr="00470EC4" w:rsidRDefault="0049544D" w:rsidP="00F043F8">
            <w:pPr>
              <w:pStyle w:val="acctfourfigures"/>
              <w:shd w:val="clear" w:color="auto" w:fill="FFFFFF"/>
              <w:spacing w:line="240" w:lineRule="atLeast"/>
              <w:rPr>
                <w:szCs w:val="22"/>
              </w:rPr>
            </w:pPr>
          </w:p>
        </w:tc>
        <w:tc>
          <w:tcPr>
            <w:tcW w:w="1350" w:type="dxa"/>
          </w:tcPr>
          <w:p w14:paraId="724511C9" w14:textId="000118D8" w:rsidR="0049544D" w:rsidRPr="00470EC4"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4,034</w:t>
            </w:r>
          </w:p>
        </w:tc>
        <w:tc>
          <w:tcPr>
            <w:tcW w:w="180" w:type="dxa"/>
          </w:tcPr>
          <w:p w14:paraId="5EC839F0" w14:textId="77777777" w:rsidR="0049544D" w:rsidRPr="00D675DD" w:rsidRDefault="0049544D" w:rsidP="00F043F8">
            <w:pPr>
              <w:pStyle w:val="acctfourfigures"/>
              <w:shd w:val="clear" w:color="auto" w:fill="FFFFFF"/>
              <w:spacing w:line="240" w:lineRule="atLeast"/>
              <w:rPr>
                <w:szCs w:val="22"/>
              </w:rPr>
            </w:pPr>
          </w:p>
        </w:tc>
        <w:tc>
          <w:tcPr>
            <w:tcW w:w="1350" w:type="dxa"/>
          </w:tcPr>
          <w:p w14:paraId="42639802" w14:textId="13CC8435" w:rsidR="0049544D" w:rsidRPr="00310D3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sidRPr="001A2D48">
              <w:rPr>
                <w:rFonts w:ascii="Times New Roman" w:hAnsi="Times New Roman" w:cs="Times New Roman"/>
                <w:sz w:val="22"/>
                <w:szCs w:val="22"/>
              </w:rPr>
              <w:t>-</w:t>
            </w:r>
          </w:p>
        </w:tc>
      </w:tr>
      <w:tr w:rsidR="0049544D" w:rsidRPr="00D675DD" w14:paraId="6B5389D4" w14:textId="77777777" w:rsidTr="00F043F8">
        <w:trPr>
          <w:cantSplit/>
        </w:trPr>
        <w:tc>
          <w:tcPr>
            <w:tcW w:w="3150" w:type="dxa"/>
          </w:tcPr>
          <w:p w14:paraId="74283920" w14:textId="77777777" w:rsidR="00450002" w:rsidRDefault="009144D7"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Water </w:t>
            </w:r>
            <w:r>
              <w:rPr>
                <w:rFonts w:ascii="Times New Roman" w:hAnsi="Times New Roman" w:cs="Times New Roman"/>
                <w:sz w:val="22"/>
                <w:szCs w:val="22"/>
              </w:rPr>
              <w:t>production for industr</w:t>
            </w:r>
            <w:r w:rsidR="000363E3">
              <w:rPr>
                <w:rFonts w:ascii="Times New Roman" w:hAnsi="Times New Roman" w:cs="Times New Roman"/>
                <w:sz w:val="22"/>
                <w:szCs w:val="22"/>
              </w:rPr>
              <w:t>y</w:t>
            </w:r>
            <w:r w:rsidR="00450002">
              <w:rPr>
                <w:rFonts w:ascii="Times New Roman" w:hAnsi="Times New Roman" w:cs="Times New Roman"/>
                <w:sz w:val="22"/>
                <w:szCs w:val="22"/>
              </w:rPr>
              <w:t xml:space="preserve">  </w:t>
            </w:r>
          </w:p>
          <w:p w14:paraId="46248267" w14:textId="77777777" w:rsidR="0049544D" w:rsidRDefault="009144D7"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450002">
              <w:rPr>
                <w:rFonts w:ascii="Times New Roman" w:hAnsi="Times New Roman" w:cs="Times New Roman"/>
                <w:sz w:val="22"/>
                <w:szCs w:val="22"/>
              </w:rPr>
              <w:t xml:space="preserve">  </w:t>
            </w:r>
            <w:r w:rsidR="00FF7833">
              <w:rPr>
                <w:rFonts w:ascii="Times New Roman" w:hAnsi="Times New Roman" w:cs="Times New Roman"/>
                <w:sz w:val="22"/>
                <w:szCs w:val="22"/>
              </w:rPr>
              <w:t>system</w:t>
            </w:r>
          </w:p>
        </w:tc>
        <w:tc>
          <w:tcPr>
            <w:tcW w:w="1350" w:type="dxa"/>
            <w:shd w:val="clear" w:color="auto" w:fill="auto"/>
          </w:tcPr>
          <w:p w14:paraId="3DB4663F" w14:textId="77777777" w:rsidR="00EE7635" w:rsidRDefault="00EE7635" w:rsidP="0047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01AB8B0E" w14:textId="167C22B4" w:rsidR="001A2D48" w:rsidRPr="00470EC4" w:rsidRDefault="001A2D48" w:rsidP="0047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1A2D48">
              <w:rPr>
                <w:rFonts w:ascii="Times New Roman" w:hAnsi="Times New Roman" w:cs="Times New Roman"/>
                <w:sz w:val="22"/>
                <w:szCs w:val="22"/>
              </w:rPr>
              <w:t>14,124</w:t>
            </w:r>
          </w:p>
        </w:tc>
        <w:tc>
          <w:tcPr>
            <w:tcW w:w="185" w:type="dxa"/>
          </w:tcPr>
          <w:p w14:paraId="2D023F33" w14:textId="77777777" w:rsidR="0049544D" w:rsidRPr="00470EC4" w:rsidRDefault="0049544D" w:rsidP="00F043F8">
            <w:pPr>
              <w:pStyle w:val="acctfourfigures"/>
              <w:shd w:val="clear" w:color="auto" w:fill="FFFFFF"/>
              <w:spacing w:line="240" w:lineRule="atLeast"/>
              <w:rPr>
                <w:szCs w:val="22"/>
              </w:rPr>
            </w:pPr>
          </w:p>
        </w:tc>
        <w:tc>
          <w:tcPr>
            <w:tcW w:w="1345" w:type="dxa"/>
          </w:tcPr>
          <w:p w14:paraId="48A91B1B" w14:textId="77777777" w:rsidR="00F80508" w:rsidRDefault="00F8050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14:paraId="4A3F5A53" w14:textId="60DB9277" w:rsidR="001A2D48"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7B7907FA" w14:textId="77777777" w:rsidR="0049544D" w:rsidRPr="00470EC4" w:rsidRDefault="0049544D" w:rsidP="00F043F8">
            <w:pPr>
              <w:pStyle w:val="acctfourfigures"/>
              <w:shd w:val="clear" w:color="auto" w:fill="FFFFFF"/>
              <w:spacing w:line="240" w:lineRule="atLeast"/>
              <w:rPr>
                <w:szCs w:val="22"/>
              </w:rPr>
            </w:pPr>
          </w:p>
        </w:tc>
        <w:tc>
          <w:tcPr>
            <w:tcW w:w="1350" w:type="dxa"/>
          </w:tcPr>
          <w:p w14:paraId="59C210B8" w14:textId="77777777" w:rsidR="00AC2D6D" w:rsidRDefault="00AC2D6D"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p>
          <w:p w14:paraId="6D33FC40" w14:textId="25B2B6EB" w:rsidR="001A2D48" w:rsidRPr="00470EC4"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14,124</w:t>
            </w:r>
          </w:p>
        </w:tc>
        <w:tc>
          <w:tcPr>
            <w:tcW w:w="180" w:type="dxa"/>
          </w:tcPr>
          <w:p w14:paraId="7E611BF5" w14:textId="77777777" w:rsidR="0049544D" w:rsidRPr="00D675DD" w:rsidRDefault="0049544D" w:rsidP="00F043F8">
            <w:pPr>
              <w:pStyle w:val="acctfourfigures"/>
              <w:shd w:val="clear" w:color="auto" w:fill="FFFFFF"/>
              <w:spacing w:line="240" w:lineRule="atLeast"/>
              <w:rPr>
                <w:szCs w:val="22"/>
              </w:rPr>
            </w:pPr>
          </w:p>
        </w:tc>
        <w:tc>
          <w:tcPr>
            <w:tcW w:w="1350" w:type="dxa"/>
          </w:tcPr>
          <w:p w14:paraId="06449867" w14:textId="77777777" w:rsidR="00F80508" w:rsidRDefault="00F8050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14:paraId="6E7A77D1" w14:textId="44879C17" w:rsidR="001A2D48" w:rsidRPr="00310D3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r>
      <w:tr w:rsidR="0049544D" w:rsidRPr="00D675DD" w14:paraId="7558F07A" w14:textId="77777777" w:rsidTr="00F043F8">
        <w:trPr>
          <w:cantSplit/>
        </w:trPr>
        <w:tc>
          <w:tcPr>
            <w:tcW w:w="3150" w:type="dxa"/>
          </w:tcPr>
          <w:p w14:paraId="7EDB826C" w14:textId="77777777"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Utili</w:t>
            </w:r>
            <w:r>
              <w:rPr>
                <w:rFonts w:ascii="Times New Roman" w:hAnsi="Times New Roman"/>
                <w:sz w:val="22"/>
                <w:szCs w:val="28"/>
              </w:rPr>
              <w:t>ties</w:t>
            </w:r>
            <w:r>
              <w:rPr>
                <w:rFonts w:ascii="Times New Roman" w:hAnsi="Times New Roman" w:cs="Times New Roman"/>
                <w:sz w:val="22"/>
                <w:szCs w:val="22"/>
              </w:rPr>
              <w:t xml:space="preserve"> systems and </w:t>
            </w:r>
            <w:r>
              <w:rPr>
                <w:rFonts w:ascii="Times New Roman" w:hAnsi="Times New Roman" w:cstheme="minorBidi"/>
                <w:sz w:val="22"/>
                <w:szCs w:val="22"/>
              </w:rPr>
              <w:t xml:space="preserve">flood  </w:t>
            </w:r>
          </w:p>
          <w:p w14:paraId="4627658A" w14:textId="77777777"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   protection system</w:t>
            </w:r>
          </w:p>
        </w:tc>
        <w:tc>
          <w:tcPr>
            <w:tcW w:w="1350" w:type="dxa"/>
            <w:shd w:val="clear" w:color="auto" w:fill="auto"/>
          </w:tcPr>
          <w:p w14:paraId="03D1B192" w14:textId="77777777" w:rsidR="00EE7635" w:rsidRDefault="00EE763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706F4628" w14:textId="267923F6" w:rsidR="001A2D48"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1A2D48">
              <w:rPr>
                <w:rFonts w:ascii="Times New Roman" w:hAnsi="Times New Roman" w:cs="Times New Roman"/>
                <w:sz w:val="22"/>
                <w:szCs w:val="22"/>
              </w:rPr>
              <w:t>19,644</w:t>
            </w:r>
          </w:p>
        </w:tc>
        <w:tc>
          <w:tcPr>
            <w:tcW w:w="185" w:type="dxa"/>
          </w:tcPr>
          <w:p w14:paraId="77E3635D" w14:textId="77777777" w:rsidR="0049544D" w:rsidRPr="00470EC4" w:rsidRDefault="0049544D" w:rsidP="00F043F8">
            <w:pPr>
              <w:pStyle w:val="acctfourfigures"/>
              <w:shd w:val="clear" w:color="auto" w:fill="FFFFFF"/>
              <w:spacing w:line="240" w:lineRule="atLeast"/>
              <w:rPr>
                <w:szCs w:val="22"/>
              </w:rPr>
            </w:pPr>
          </w:p>
        </w:tc>
        <w:tc>
          <w:tcPr>
            <w:tcW w:w="1345" w:type="dxa"/>
          </w:tcPr>
          <w:p w14:paraId="1C5B2B4D" w14:textId="77777777" w:rsidR="00F80508" w:rsidRDefault="00F8050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14:paraId="6967EA48" w14:textId="512A3237" w:rsidR="001A2D48"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5293C3F7" w14:textId="77777777" w:rsidR="0049544D" w:rsidRPr="00470EC4" w:rsidRDefault="0049544D" w:rsidP="00F043F8">
            <w:pPr>
              <w:pStyle w:val="acctfourfigures"/>
              <w:shd w:val="clear" w:color="auto" w:fill="FFFFFF"/>
              <w:spacing w:line="240" w:lineRule="atLeast"/>
              <w:rPr>
                <w:szCs w:val="22"/>
              </w:rPr>
            </w:pPr>
          </w:p>
        </w:tc>
        <w:tc>
          <w:tcPr>
            <w:tcW w:w="1350" w:type="dxa"/>
          </w:tcPr>
          <w:p w14:paraId="189668A2" w14:textId="77777777" w:rsidR="00AC2D6D" w:rsidRDefault="00AC2D6D"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p>
          <w:p w14:paraId="09D1C595" w14:textId="5FCF6E9D" w:rsidR="001A2D48" w:rsidRPr="00470EC4"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19,644</w:t>
            </w:r>
          </w:p>
        </w:tc>
        <w:tc>
          <w:tcPr>
            <w:tcW w:w="180" w:type="dxa"/>
          </w:tcPr>
          <w:p w14:paraId="4F95995A" w14:textId="77777777" w:rsidR="0049544D" w:rsidRPr="00D675DD" w:rsidRDefault="0049544D" w:rsidP="00F043F8">
            <w:pPr>
              <w:pStyle w:val="acctfourfigures"/>
              <w:shd w:val="clear" w:color="auto" w:fill="FFFFFF"/>
              <w:spacing w:line="240" w:lineRule="atLeast"/>
              <w:rPr>
                <w:szCs w:val="22"/>
              </w:rPr>
            </w:pPr>
          </w:p>
        </w:tc>
        <w:tc>
          <w:tcPr>
            <w:tcW w:w="1350" w:type="dxa"/>
          </w:tcPr>
          <w:p w14:paraId="2C40C416" w14:textId="77777777" w:rsidR="00F80508" w:rsidRDefault="00F8050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14:paraId="392902B0" w14:textId="011D32D0" w:rsidR="001A2D48" w:rsidRPr="00310D3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sidRPr="001A2D48">
              <w:rPr>
                <w:rFonts w:ascii="Times New Roman" w:hAnsi="Times New Roman" w:cs="Times New Roman"/>
                <w:sz w:val="22"/>
                <w:szCs w:val="22"/>
              </w:rPr>
              <w:t>-</w:t>
            </w:r>
          </w:p>
        </w:tc>
      </w:tr>
      <w:tr w:rsidR="0049544D" w:rsidRPr="00D675DD" w14:paraId="1F8A1CFB" w14:textId="77777777" w:rsidTr="00F043F8">
        <w:trPr>
          <w:cantSplit/>
        </w:trPr>
        <w:tc>
          <w:tcPr>
            <w:tcW w:w="3150" w:type="dxa"/>
          </w:tcPr>
          <w:p w14:paraId="700E70A7" w14:textId="77777777"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Machinery and equipment</w:t>
            </w:r>
          </w:p>
        </w:tc>
        <w:tc>
          <w:tcPr>
            <w:tcW w:w="1350" w:type="dxa"/>
            <w:shd w:val="clear" w:color="auto" w:fill="auto"/>
          </w:tcPr>
          <w:p w14:paraId="7504AC14" w14:textId="10C1B182" w:rsidR="0049544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1A2D48">
              <w:rPr>
                <w:rFonts w:ascii="Times New Roman" w:hAnsi="Times New Roman" w:cs="Times New Roman"/>
                <w:sz w:val="22"/>
                <w:szCs w:val="22"/>
              </w:rPr>
              <w:t>6,520</w:t>
            </w:r>
          </w:p>
        </w:tc>
        <w:tc>
          <w:tcPr>
            <w:tcW w:w="185" w:type="dxa"/>
          </w:tcPr>
          <w:p w14:paraId="4F4A6D61"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755314A7" w14:textId="4995237C" w:rsidR="0049544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0F4C3286" w14:textId="77777777" w:rsidR="0049544D" w:rsidRPr="00470EC4" w:rsidRDefault="0049544D" w:rsidP="00F043F8">
            <w:pPr>
              <w:pStyle w:val="acctfourfigures"/>
              <w:shd w:val="clear" w:color="auto" w:fill="FFFFFF"/>
              <w:spacing w:line="240" w:lineRule="atLeast"/>
              <w:rPr>
                <w:szCs w:val="22"/>
              </w:rPr>
            </w:pPr>
          </w:p>
        </w:tc>
        <w:tc>
          <w:tcPr>
            <w:tcW w:w="1350" w:type="dxa"/>
          </w:tcPr>
          <w:p w14:paraId="793AE8DC" w14:textId="2718257B" w:rsidR="0049544D" w:rsidRPr="00470EC4"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6,520</w:t>
            </w:r>
          </w:p>
        </w:tc>
        <w:tc>
          <w:tcPr>
            <w:tcW w:w="180" w:type="dxa"/>
          </w:tcPr>
          <w:p w14:paraId="64044A3D"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3A0EBFE" w14:textId="4DD95330" w:rsidR="0049544D" w:rsidRPr="00310D3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r>
      <w:tr w:rsidR="0049544D" w:rsidRPr="00D675DD" w14:paraId="6474D3ED" w14:textId="77777777" w:rsidTr="00F043F8">
        <w:trPr>
          <w:cantSplit/>
        </w:trPr>
        <w:tc>
          <w:tcPr>
            <w:tcW w:w="3150" w:type="dxa"/>
          </w:tcPr>
          <w:p w14:paraId="1BA74F53" w14:textId="77777777"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shd w:val="clear" w:color="auto" w:fill="auto"/>
          </w:tcPr>
          <w:p w14:paraId="7C9AE7DC" w14:textId="3F13659C" w:rsidR="0049544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1A2D48">
              <w:rPr>
                <w:rFonts w:ascii="Times New Roman" w:hAnsi="Times New Roman" w:cs="Times New Roman"/>
                <w:sz w:val="22"/>
                <w:szCs w:val="22"/>
              </w:rPr>
              <w:t>126</w:t>
            </w:r>
          </w:p>
        </w:tc>
        <w:tc>
          <w:tcPr>
            <w:tcW w:w="185" w:type="dxa"/>
          </w:tcPr>
          <w:p w14:paraId="5DBDD26A"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563E1123" w14:textId="7768E98D" w:rsidR="0049544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c>
          <w:tcPr>
            <w:tcW w:w="180" w:type="dxa"/>
          </w:tcPr>
          <w:p w14:paraId="26244362" w14:textId="77777777" w:rsidR="0049544D" w:rsidRPr="00470EC4" w:rsidRDefault="0049544D" w:rsidP="00F043F8">
            <w:pPr>
              <w:pStyle w:val="acctfourfigures"/>
              <w:shd w:val="clear" w:color="auto" w:fill="FFFFFF"/>
              <w:spacing w:line="240" w:lineRule="atLeast"/>
              <w:rPr>
                <w:szCs w:val="22"/>
              </w:rPr>
            </w:pPr>
          </w:p>
        </w:tc>
        <w:tc>
          <w:tcPr>
            <w:tcW w:w="1350" w:type="dxa"/>
          </w:tcPr>
          <w:p w14:paraId="5839CE02" w14:textId="309C8594" w:rsidR="0049544D" w:rsidRPr="00470EC4"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126</w:t>
            </w:r>
          </w:p>
        </w:tc>
        <w:tc>
          <w:tcPr>
            <w:tcW w:w="180" w:type="dxa"/>
          </w:tcPr>
          <w:p w14:paraId="3CA1008A"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079E717F" w14:textId="5983E1EE" w:rsidR="0049544D" w:rsidRPr="00310D3D" w:rsidRDefault="001A2D48" w:rsidP="00911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1A2D48">
              <w:rPr>
                <w:rFonts w:ascii="Times New Roman" w:hAnsi="Times New Roman" w:cs="Times New Roman"/>
                <w:sz w:val="22"/>
                <w:szCs w:val="22"/>
              </w:rPr>
              <w:t>-</w:t>
            </w:r>
          </w:p>
        </w:tc>
      </w:tr>
      <w:tr w:rsidR="0049544D" w:rsidRPr="00D675DD" w14:paraId="42661D20" w14:textId="77777777" w:rsidTr="00F043F8">
        <w:trPr>
          <w:cantSplit/>
        </w:trPr>
        <w:tc>
          <w:tcPr>
            <w:tcW w:w="3150" w:type="dxa"/>
          </w:tcPr>
          <w:p w14:paraId="70F30D2D" w14:textId="77777777"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95" w:hanging="195"/>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350" w:type="dxa"/>
            <w:shd w:val="clear" w:color="auto" w:fill="auto"/>
          </w:tcPr>
          <w:p w14:paraId="59C703D0" w14:textId="77777777" w:rsidR="00EE7635" w:rsidRDefault="00EE7635" w:rsidP="000B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14:paraId="374D6EA2" w14:textId="45534568" w:rsidR="001A2D48" w:rsidRPr="00470EC4" w:rsidRDefault="001A2D48" w:rsidP="000B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1A2D48">
              <w:rPr>
                <w:rFonts w:ascii="Times New Roman" w:hAnsi="Times New Roman" w:cs="Times New Roman"/>
                <w:sz w:val="22"/>
                <w:szCs w:val="22"/>
              </w:rPr>
              <w:t>24,745</w:t>
            </w:r>
          </w:p>
        </w:tc>
        <w:tc>
          <w:tcPr>
            <w:tcW w:w="185" w:type="dxa"/>
          </w:tcPr>
          <w:p w14:paraId="309A1D49"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14:paraId="1409728F" w14:textId="77777777" w:rsidR="00F80508" w:rsidRDefault="00F8050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14:paraId="23624A98" w14:textId="268893A4" w:rsidR="001A2D48"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sidRPr="001A2D48">
              <w:rPr>
                <w:rFonts w:ascii="Times New Roman" w:hAnsi="Times New Roman" w:cs="Times New Roman"/>
                <w:sz w:val="22"/>
                <w:szCs w:val="22"/>
              </w:rPr>
              <w:t>(41,478)</w:t>
            </w:r>
          </w:p>
        </w:tc>
        <w:tc>
          <w:tcPr>
            <w:tcW w:w="180" w:type="dxa"/>
          </w:tcPr>
          <w:p w14:paraId="0CD4713A" w14:textId="77777777" w:rsidR="0049544D" w:rsidRPr="00470EC4" w:rsidRDefault="0049544D" w:rsidP="00F043F8">
            <w:pPr>
              <w:pStyle w:val="acctfourfigures"/>
              <w:shd w:val="clear" w:color="auto" w:fill="FFFFFF"/>
              <w:spacing w:line="240" w:lineRule="atLeast"/>
              <w:rPr>
                <w:szCs w:val="22"/>
              </w:rPr>
            </w:pPr>
          </w:p>
        </w:tc>
        <w:tc>
          <w:tcPr>
            <w:tcW w:w="1350" w:type="dxa"/>
          </w:tcPr>
          <w:p w14:paraId="3DA3125A" w14:textId="77777777" w:rsidR="00AC2D6D" w:rsidRDefault="00AC2D6D"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p>
          <w:p w14:paraId="4D0886E6" w14:textId="733005CA" w:rsidR="001A2D48" w:rsidRPr="00470EC4"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sz w:val="22"/>
                <w:szCs w:val="22"/>
              </w:rPr>
            </w:pPr>
            <w:r w:rsidRPr="001A2D48">
              <w:rPr>
                <w:rFonts w:ascii="Times New Roman" w:hAnsi="Times New Roman" w:cs="Times New Roman"/>
                <w:sz w:val="22"/>
                <w:szCs w:val="22"/>
              </w:rPr>
              <w:t>24,745</w:t>
            </w:r>
          </w:p>
        </w:tc>
        <w:tc>
          <w:tcPr>
            <w:tcW w:w="180" w:type="dxa"/>
          </w:tcPr>
          <w:p w14:paraId="5B2C14AC"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44A0CCD7" w14:textId="77777777" w:rsidR="00F80508" w:rsidRDefault="00F8050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14:paraId="4521F2A2" w14:textId="5A037A18" w:rsidR="001A2D48" w:rsidRPr="00310D3D"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sidRPr="001A2D48">
              <w:rPr>
                <w:rFonts w:ascii="Times New Roman" w:hAnsi="Times New Roman" w:cs="Times New Roman"/>
                <w:sz w:val="22"/>
                <w:szCs w:val="22"/>
              </w:rPr>
              <w:t>(41,478)</w:t>
            </w:r>
          </w:p>
        </w:tc>
      </w:tr>
      <w:tr w:rsidR="0049544D" w:rsidRPr="00D675DD" w14:paraId="08E1E1CC" w14:textId="77777777" w:rsidTr="00F043F8">
        <w:trPr>
          <w:cantSplit/>
        </w:trPr>
        <w:tc>
          <w:tcPr>
            <w:tcW w:w="3150" w:type="dxa"/>
            <w:shd w:val="clear" w:color="auto" w:fill="auto"/>
          </w:tcPr>
          <w:p w14:paraId="62781A28" w14:textId="77777777" w:rsidR="0049544D" w:rsidRPr="00D675DD" w:rsidRDefault="0049544D" w:rsidP="00F043F8">
            <w:pPr>
              <w:shd w:val="clear" w:color="auto" w:fill="FFFFFF"/>
              <w:rPr>
                <w:rFonts w:ascii="Times New Roman" w:hAnsi="Times New Roman" w:cs="Times New Roman"/>
                <w:b/>
                <w:bCs/>
                <w:sz w:val="22"/>
                <w:szCs w:val="22"/>
                <w:shd w:val="clear" w:color="auto" w:fill="E6E6E6"/>
              </w:rPr>
            </w:pPr>
            <w:r w:rsidRPr="00D675D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34905FF3" w14:textId="657FB238" w:rsidR="0049544D" w:rsidRPr="00470EC4"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1A2D48">
              <w:rPr>
                <w:rFonts w:ascii="Times New Roman" w:hAnsi="Times New Roman" w:cs="Times New Roman"/>
                <w:b/>
                <w:bCs/>
                <w:sz w:val="22"/>
                <w:szCs w:val="22"/>
              </w:rPr>
              <w:t>113,560</w:t>
            </w:r>
          </w:p>
        </w:tc>
        <w:tc>
          <w:tcPr>
            <w:tcW w:w="185" w:type="dxa"/>
          </w:tcPr>
          <w:p w14:paraId="21BDCAF1" w14:textId="77777777" w:rsidR="0049544D" w:rsidRPr="00470EC4"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45" w:type="dxa"/>
            <w:tcBorders>
              <w:top w:val="single" w:sz="4" w:space="0" w:color="auto"/>
              <w:bottom w:val="double" w:sz="4" w:space="0" w:color="auto"/>
            </w:tcBorders>
          </w:tcPr>
          <w:p w14:paraId="091F34FA" w14:textId="41A60AF8" w:rsidR="0049544D" w:rsidRPr="00721D4C"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b/>
                <w:bCs/>
                <w:sz w:val="22"/>
                <w:szCs w:val="28"/>
              </w:rPr>
            </w:pPr>
            <w:r w:rsidRPr="001A2D48">
              <w:rPr>
                <w:rFonts w:ascii="Times New Roman" w:hAnsi="Times New Roman"/>
                <w:b/>
                <w:bCs/>
                <w:sz w:val="22"/>
                <w:szCs w:val="28"/>
              </w:rPr>
              <w:t>(41,478)</w:t>
            </w:r>
          </w:p>
        </w:tc>
        <w:tc>
          <w:tcPr>
            <w:tcW w:w="180" w:type="dxa"/>
          </w:tcPr>
          <w:p w14:paraId="0D4021DB" w14:textId="77777777" w:rsidR="0049544D" w:rsidRPr="00470EC4" w:rsidRDefault="0049544D" w:rsidP="00F043F8">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14:paraId="705F8986" w14:textId="062D7972" w:rsidR="0049544D" w:rsidRPr="001312DB" w:rsidRDefault="001A2D48" w:rsidP="00131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08" w:right="-108"/>
              <w:rPr>
                <w:rFonts w:ascii="Times New Roman" w:hAnsi="Times New Roman" w:cs="Times New Roman"/>
                <w:b/>
                <w:bCs/>
                <w:sz w:val="22"/>
                <w:szCs w:val="22"/>
              </w:rPr>
            </w:pPr>
            <w:r w:rsidRPr="001A2D48">
              <w:rPr>
                <w:rFonts w:ascii="Times New Roman" w:hAnsi="Times New Roman" w:cs="Times New Roman"/>
                <w:b/>
                <w:bCs/>
                <w:sz w:val="22"/>
                <w:szCs w:val="22"/>
              </w:rPr>
              <w:t>69,605</w:t>
            </w:r>
          </w:p>
        </w:tc>
        <w:tc>
          <w:tcPr>
            <w:tcW w:w="180" w:type="dxa"/>
          </w:tcPr>
          <w:p w14:paraId="1C2BD803" w14:textId="77777777"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90AA828" w14:textId="7056B49F" w:rsidR="0049544D" w:rsidRPr="005A5FAA" w:rsidRDefault="001A2D48"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sidRPr="001A2D48">
              <w:rPr>
                <w:rFonts w:ascii="Times New Roman" w:hAnsi="Times New Roman" w:cs="Times New Roman"/>
                <w:b/>
                <w:bCs/>
                <w:sz w:val="22"/>
                <w:szCs w:val="22"/>
              </w:rPr>
              <w:t>(41,478)</w:t>
            </w:r>
          </w:p>
        </w:tc>
      </w:tr>
    </w:tbl>
    <w:p w14:paraId="5CA00BBA" w14:textId="77777777" w:rsidR="004E63B8" w:rsidRPr="004E169A" w:rsidRDefault="004E63B8" w:rsidP="004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02EEB664" w14:textId="77777777" w:rsidR="002664D2" w:rsidRPr="004E169A" w:rsidRDefault="002664D2"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654CF0D" w14:textId="28292DAD" w:rsidR="00B96EB7" w:rsidRPr="00510AA9" w:rsidRDefault="002806F1"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Pr>
          <w:rFonts w:ascii="Times New Roman" w:hAnsi="Times New Roman"/>
          <w:spacing w:val="-4"/>
          <w:sz w:val="22"/>
          <w:szCs w:val="22"/>
        </w:rPr>
        <w:t>M</w:t>
      </w:r>
      <w:r w:rsidR="00B96EB7" w:rsidRPr="00510AA9">
        <w:rPr>
          <w:rFonts w:ascii="Times New Roman" w:hAnsi="Times New Roman"/>
          <w:spacing w:val="-4"/>
          <w:sz w:val="22"/>
          <w:szCs w:val="22"/>
        </w:rPr>
        <w:t>ovement</w:t>
      </w:r>
      <w:r w:rsidR="00B81FE8">
        <w:rPr>
          <w:rFonts w:ascii="Times New Roman" w:hAnsi="Times New Roman"/>
          <w:spacing w:val="-4"/>
          <w:sz w:val="22"/>
          <w:szCs w:val="22"/>
        </w:rPr>
        <w:t>s</w:t>
      </w:r>
      <w:r w:rsidR="00B96EB7" w:rsidRPr="00510AA9">
        <w:rPr>
          <w:rFonts w:ascii="Times New Roman" w:hAnsi="Times New Roman"/>
          <w:spacing w:val="-4"/>
          <w:sz w:val="22"/>
          <w:szCs w:val="22"/>
        </w:rPr>
        <w:t xml:space="preserve"> of rights-of-use </w:t>
      </w:r>
      <w:r w:rsidR="00B96EB7" w:rsidRPr="00470EC4">
        <w:rPr>
          <w:rFonts w:ascii="Times New Roman" w:hAnsi="Times New Roman"/>
          <w:spacing w:val="-4"/>
          <w:sz w:val="22"/>
          <w:szCs w:val="22"/>
        </w:rPr>
        <w:t xml:space="preserve">assets </w:t>
      </w:r>
      <w:r w:rsidR="0072347B" w:rsidRPr="00470EC4">
        <w:rPr>
          <w:rFonts w:ascii="Times New Roman" w:hAnsi="Times New Roman"/>
          <w:spacing w:val="-4"/>
          <w:sz w:val="22"/>
          <w:szCs w:val="22"/>
        </w:rPr>
        <w:t xml:space="preserve">during the </w:t>
      </w:r>
      <w:r w:rsidR="00A56CD3">
        <w:rPr>
          <w:rFonts w:ascii="Times New Roman" w:hAnsi="Times New Roman"/>
          <w:spacing w:val="-4"/>
          <w:sz w:val="22"/>
          <w:szCs w:val="22"/>
        </w:rPr>
        <w:t>nine</w:t>
      </w:r>
      <w:r w:rsidR="0072347B" w:rsidRPr="00470EC4">
        <w:rPr>
          <w:rFonts w:ascii="Times New Roman" w:hAnsi="Times New Roman"/>
          <w:spacing w:val="-4"/>
          <w:sz w:val="22"/>
          <w:szCs w:val="22"/>
        </w:rPr>
        <w:t xml:space="preserve">-month period ended </w:t>
      </w:r>
      <w:r w:rsidR="007A6A19">
        <w:rPr>
          <w:rFonts w:ascii="Times New Roman" w:hAnsi="Times New Roman"/>
          <w:spacing w:val="-4"/>
          <w:sz w:val="22"/>
          <w:szCs w:val="22"/>
        </w:rPr>
        <w:t xml:space="preserve">30 </w:t>
      </w:r>
      <w:r w:rsidR="00A56CD3">
        <w:rPr>
          <w:rFonts w:ascii="Times New Roman" w:hAnsi="Times New Roman"/>
          <w:spacing w:val="-4"/>
          <w:sz w:val="22"/>
          <w:szCs w:val="22"/>
        </w:rPr>
        <w:t>September</w:t>
      </w:r>
      <w:r w:rsidR="0072347B" w:rsidRPr="00470EC4">
        <w:rPr>
          <w:rFonts w:ascii="Times New Roman" w:hAnsi="Times New Roman"/>
          <w:spacing w:val="-4"/>
          <w:sz w:val="22"/>
          <w:szCs w:val="22"/>
        </w:rPr>
        <w:t xml:space="preserve"> 2021 </w:t>
      </w:r>
      <w:r w:rsidR="00B96EB7" w:rsidRPr="00470EC4">
        <w:rPr>
          <w:rFonts w:ascii="Times New Roman" w:hAnsi="Times New Roman"/>
          <w:spacing w:val="-4"/>
          <w:sz w:val="22"/>
          <w:szCs w:val="22"/>
        </w:rPr>
        <w:t>was as follow</w:t>
      </w:r>
      <w:r w:rsidR="00B96EB7" w:rsidRPr="00510AA9">
        <w:rPr>
          <w:rFonts w:ascii="Times New Roman" w:hAnsi="Times New Roman"/>
          <w:spacing w:val="-4"/>
          <w:sz w:val="22"/>
          <w:szCs w:val="22"/>
        </w:rPr>
        <w:t>:</w:t>
      </w:r>
    </w:p>
    <w:p w14:paraId="2462B4F5" w14:textId="79C4E242" w:rsidR="00B96EB7" w:rsidRPr="004E169A" w:rsidRDefault="00B96EB7"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090" w:type="dxa"/>
        <w:tblInd w:w="450" w:type="dxa"/>
        <w:tblLayout w:type="fixed"/>
        <w:tblLook w:val="0000" w:firstRow="0" w:lastRow="0" w:firstColumn="0" w:lastColumn="0" w:noHBand="0" w:noVBand="0"/>
      </w:tblPr>
      <w:tblGrid>
        <w:gridCol w:w="7200"/>
        <w:gridCol w:w="1890"/>
      </w:tblGrid>
      <w:tr w:rsidR="00B96EB7" w:rsidRPr="00BF31CD" w14:paraId="23639BEA" w14:textId="77777777" w:rsidTr="00B95AD8">
        <w:trPr>
          <w:trHeight w:val="80"/>
        </w:trPr>
        <w:tc>
          <w:tcPr>
            <w:tcW w:w="7200" w:type="dxa"/>
          </w:tcPr>
          <w:p w14:paraId="6B2DADBB"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526ED146"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05F4B77"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62DED052"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2DC9ACE" w14:textId="36DBBBAC"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890" w:type="dxa"/>
          </w:tcPr>
          <w:p w14:paraId="642B789F"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Consolidated</w:t>
            </w:r>
          </w:p>
          <w:p w14:paraId="72BF56E9"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financial</w:t>
            </w:r>
          </w:p>
          <w:p w14:paraId="31760FBF"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statements/</w:t>
            </w:r>
          </w:p>
          <w:p w14:paraId="1946E9D5" w14:textId="77777777" w:rsidR="00B96EB7" w:rsidRPr="00BF31CD" w:rsidRDefault="00B96EB7" w:rsidP="00B631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Separate</w:t>
            </w:r>
          </w:p>
          <w:p w14:paraId="40F6461C" w14:textId="77777777" w:rsidR="00B95AD8" w:rsidRDefault="00B96EB7" w:rsidP="00E4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 xml:space="preserve">financial </w:t>
            </w:r>
          </w:p>
          <w:p w14:paraId="508542E1" w14:textId="59482D14" w:rsidR="00E4089C" w:rsidRPr="00BF31CD" w:rsidRDefault="00B96EB7" w:rsidP="00E4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BF31CD">
              <w:rPr>
                <w:rFonts w:ascii="Times New Roman" w:hAnsi="Times New Roman" w:cs="Times New Roman"/>
                <w:b/>
                <w:bCs/>
                <w:sz w:val="22"/>
                <w:szCs w:val="22"/>
              </w:rPr>
              <w:t>statements</w:t>
            </w:r>
          </w:p>
        </w:tc>
      </w:tr>
      <w:tr w:rsidR="00B96EB7" w:rsidRPr="00BF31CD" w14:paraId="1622E1B2" w14:textId="77777777" w:rsidTr="00B95AD8">
        <w:trPr>
          <w:trHeight w:val="80"/>
        </w:trPr>
        <w:tc>
          <w:tcPr>
            <w:tcW w:w="7200" w:type="dxa"/>
          </w:tcPr>
          <w:p w14:paraId="3F61223F" w14:textId="683E0FAA" w:rsidR="00E4089C" w:rsidRPr="00BF31CD" w:rsidRDefault="00E4089C"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890" w:type="dxa"/>
          </w:tcPr>
          <w:p w14:paraId="0C6B943F"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BF31CD">
              <w:rPr>
                <w:rFonts w:ascii="Times New Roman" w:hAnsi="Times New Roman"/>
                <w:i/>
                <w:iCs/>
                <w:sz w:val="22"/>
                <w:szCs w:val="22"/>
              </w:rPr>
              <w:t>(in thousand Baht)</w:t>
            </w:r>
          </w:p>
        </w:tc>
      </w:tr>
      <w:tr w:rsidR="00B96EB7" w:rsidRPr="00BF31CD" w14:paraId="45838B5F" w14:textId="77777777" w:rsidTr="00B95AD8">
        <w:trPr>
          <w:trHeight w:val="80"/>
        </w:trPr>
        <w:tc>
          <w:tcPr>
            <w:tcW w:w="7200" w:type="dxa"/>
          </w:tcPr>
          <w:p w14:paraId="533934F7" w14:textId="77777777" w:rsidR="00B96EB7" w:rsidRPr="004E169A"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890" w:type="dxa"/>
          </w:tcPr>
          <w:p w14:paraId="54B1D6A0" w14:textId="77777777"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B96EB7" w:rsidRPr="00BF31CD" w14:paraId="3C217B95" w14:textId="77777777" w:rsidTr="00B95AD8">
        <w:trPr>
          <w:trHeight w:val="80"/>
        </w:trPr>
        <w:tc>
          <w:tcPr>
            <w:tcW w:w="7200" w:type="dxa"/>
          </w:tcPr>
          <w:p w14:paraId="62868DC8" w14:textId="1A487F0B"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BF31CD">
              <w:rPr>
                <w:rFonts w:ascii="Times New Roman" w:hAnsi="Times New Roman"/>
                <w:sz w:val="22"/>
                <w:szCs w:val="22"/>
              </w:rPr>
              <w:t>At 1 January 2021</w:t>
            </w:r>
          </w:p>
        </w:tc>
        <w:tc>
          <w:tcPr>
            <w:tcW w:w="1890" w:type="dxa"/>
          </w:tcPr>
          <w:p w14:paraId="5EFA1C6D" w14:textId="5EDFFDCC" w:rsidR="00B96EB7" w:rsidRPr="0091128F" w:rsidRDefault="001A2D48" w:rsidP="00911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ind w:left="-108" w:right="-108"/>
              <w:rPr>
                <w:rFonts w:ascii="Times New Roman" w:hAnsi="Times New Roman" w:cs="Times New Roman"/>
                <w:sz w:val="22"/>
                <w:szCs w:val="22"/>
              </w:rPr>
            </w:pPr>
            <w:r w:rsidRPr="001A2D48">
              <w:rPr>
                <w:rFonts w:ascii="Times New Roman" w:hAnsi="Times New Roman" w:cs="Times New Roman"/>
                <w:sz w:val="22"/>
                <w:szCs w:val="22"/>
              </w:rPr>
              <w:t>12,378</w:t>
            </w:r>
          </w:p>
        </w:tc>
      </w:tr>
      <w:tr w:rsidR="00B96EB7" w:rsidRPr="00BF31CD" w14:paraId="4AE75C1B" w14:textId="77777777" w:rsidTr="00B95AD8">
        <w:trPr>
          <w:trHeight w:val="80"/>
        </w:trPr>
        <w:tc>
          <w:tcPr>
            <w:tcW w:w="7200" w:type="dxa"/>
          </w:tcPr>
          <w:p w14:paraId="044170EA" w14:textId="48E852D1"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BF31CD">
              <w:rPr>
                <w:rFonts w:ascii="Times New Roman" w:hAnsi="Times New Roman"/>
                <w:sz w:val="22"/>
                <w:szCs w:val="22"/>
              </w:rPr>
              <w:t>Addition</w:t>
            </w:r>
            <w:r w:rsidR="00FB48F6">
              <w:rPr>
                <w:rFonts w:ascii="Times New Roman" w:hAnsi="Times New Roman"/>
                <w:sz w:val="22"/>
                <w:szCs w:val="22"/>
              </w:rPr>
              <w:t>s</w:t>
            </w:r>
          </w:p>
        </w:tc>
        <w:tc>
          <w:tcPr>
            <w:tcW w:w="1890" w:type="dxa"/>
          </w:tcPr>
          <w:p w14:paraId="5D957CF3" w14:textId="4F43FB14" w:rsidR="00B96EB7" w:rsidRPr="0091128F" w:rsidRDefault="001A2D48" w:rsidP="0010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ind w:left="-108" w:right="-108"/>
              <w:rPr>
                <w:rFonts w:ascii="Times New Roman" w:hAnsi="Times New Roman" w:cs="Times New Roman"/>
                <w:sz w:val="22"/>
                <w:szCs w:val="22"/>
              </w:rPr>
            </w:pPr>
            <w:r w:rsidRPr="001A2D48">
              <w:rPr>
                <w:rFonts w:ascii="Times New Roman" w:hAnsi="Times New Roman" w:cs="Times New Roman"/>
                <w:sz w:val="22"/>
                <w:szCs w:val="22"/>
              </w:rPr>
              <w:t>9,706</w:t>
            </w:r>
          </w:p>
        </w:tc>
      </w:tr>
      <w:tr w:rsidR="00B96EB7" w:rsidRPr="00BF31CD" w14:paraId="3675EBED" w14:textId="77777777" w:rsidTr="00B95AD8">
        <w:trPr>
          <w:trHeight w:val="80"/>
        </w:trPr>
        <w:tc>
          <w:tcPr>
            <w:tcW w:w="7200" w:type="dxa"/>
          </w:tcPr>
          <w:p w14:paraId="6B8ED1E0" w14:textId="5D0AD675"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BF31CD">
              <w:rPr>
                <w:rFonts w:ascii="Times New Roman" w:hAnsi="Times New Roman"/>
                <w:sz w:val="22"/>
                <w:szCs w:val="22"/>
              </w:rPr>
              <w:t>Transfer to property, plant and equipment</w:t>
            </w:r>
          </w:p>
        </w:tc>
        <w:tc>
          <w:tcPr>
            <w:tcW w:w="1890" w:type="dxa"/>
          </w:tcPr>
          <w:p w14:paraId="61167AE7" w14:textId="083C258D" w:rsidR="00B96EB7" w:rsidRPr="0091128F" w:rsidRDefault="001A2D48" w:rsidP="00911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ind w:left="-108" w:right="-108"/>
              <w:rPr>
                <w:rFonts w:ascii="Times New Roman" w:hAnsi="Times New Roman" w:cs="Times New Roman"/>
                <w:sz w:val="22"/>
                <w:szCs w:val="22"/>
              </w:rPr>
            </w:pPr>
            <w:r w:rsidRPr="001A2D48">
              <w:rPr>
                <w:rFonts w:ascii="Times New Roman" w:hAnsi="Times New Roman" w:cs="Times New Roman"/>
                <w:sz w:val="22"/>
                <w:szCs w:val="22"/>
              </w:rPr>
              <w:t>(338)</w:t>
            </w:r>
          </w:p>
        </w:tc>
      </w:tr>
      <w:tr w:rsidR="00B96EB7" w:rsidRPr="00BF31CD" w14:paraId="2EEE98DA" w14:textId="77777777" w:rsidTr="00B95AD8">
        <w:trPr>
          <w:trHeight w:val="80"/>
        </w:trPr>
        <w:tc>
          <w:tcPr>
            <w:tcW w:w="7200" w:type="dxa"/>
          </w:tcPr>
          <w:p w14:paraId="64E8AE2D" w14:textId="28DC045F" w:rsidR="00B96EB7" w:rsidRPr="00BF31CD" w:rsidRDefault="00B96EB7"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AD414D">
              <w:rPr>
                <w:rFonts w:ascii="Times New Roman" w:hAnsi="Times New Roman"/>
                <w:i/>
                <w:iCs/>
                <w:sz w:val="22"/>
                <w:szCs w:val="22"/>
              </w:rPr>
              <w:t>Less</w:t>
            </w:r>
            <w:r w:rsidRPr="00BF31CD">
              <w:rPr>
                <w:rFonts w:ascii="Times New Roman" w:hAnsi="Times New Roman"/>
                <w:sz w:val="22"/>
                <w:szCs w:val="22"/>
              </w:rPr>
              <w:t xml:space="preserve"> depreciation</w:t>
            </w:r>
          </w:p>
        </w:tc>
        <w:tc>
          <w:tcPr>
            <w:tcW w:w="1890" w:type="dxa"/>
            <w:tcBorders>
              <w:bottom w:val="single" w:sz="4" w:space="0" w:color="auto"/>
            </w:tcBorders>
          </w:tcPr>
          <w:p w14:paraId="4D6ECE56" w14:textId="6E58F9C8" w:rsidR="00B96EB7" w:rsidRPr="0091128F" w:rsidRDefault="001A2D48" w:rsidP="00911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ind w:left="-108" w:right="-108"/>
              <w:rPr>
                <w:rFonts w:ascii="Times New Roman" w:hAnsi="Times New Roman" w:cs="Times New Roman"/>
                <w:sz w:val="22"/>
                <w:szCs w:val="22"/>
              </w:rPr>
            </w:pPr>
            <w:r w:rsidRPr="001A2D48">
              <w:rPr>
                <w:rFonts w:ascii="Times New Roman" w:hAnsi="Times New Roman" w:cs="Times New Roman"/>
                <w:sz w:val="22"/>
                <w:szCs w:val="22"/>
              </w:rPr>
              <w:t>(4,819)</w:t>
            </w:r>
          </w:p>
        </w:tc>
      </w:tr>
      <w:tr w:rsidR="00B96EB7" w:rsidRPr="00BF31CD" w14:paraId="5801A29F" w14:textId="77777777" w:rsidTr="00B95AD8">
        <w:trPr>
          <w:trHeight w:val="80"/>
        </w:trPr>
        <w:tc>
          <w:tcPr>
            <w:tcW w:w="7200" w:type="dxa"/>
          </w:tcPr>
          <w:p w14:paraId="126AB459" w14:textId="35A3CB27" w:rsidR="00B96EB7" w:rsidRPr="00BF31CD" w:rsidRDefault="00B44943" w:rsidP="00B6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 xml:space="preserve">At </w:t>
            </w:r>
            <w:r w:rsidR="007A6A19">
              <w:rPr>
                <w:rFonts w:ascii="Times New Roman" w:hAnsi="Times New Roman" w:cs="Times New Roman"/>
                <w:b/>
                <w:bCs/>
                <w:sz w:val="22"/>
                <w:szCs w:val="22"/>
              </w:rPr>
              <w:t xml:space="preserve">30 </w:t>
            </w:r>
            <w:r w:rsidR="00A56CD3">
              <w:rPr>
                <w:rFonts w:ascii="Times New Roman" w:hAnsi="Times New Roman" w:cs="Times New Roman"/>
                <w:b/>
                <w:bCs/>
                <w:sz w:val="22"/>
                <w:szCs w:val="22"/>
              </w:rPr>
              <w:t>September</w:t>
            </w:r>
            <w:r>
              <w:rPr>
                <w:rFonts w:ascii="Times New Roman" w:hAnsi="Times New Roman" w:cs="Times New Roman"/>
                <w:b/>
                <w:bCs/>
                <w:sz w:val="22"/>
                <w:szCs w:val="22"/>
              </w:rPr>
              <w:t xml:space="preserve"> 2021</w:t>
            </w:r>
          </w:p>
        </w:tc>
        <w:tc>
          <w:tcPr>
            <w:tcW w:w="1890" w:type="dxa"/>
            <w:tcBorders>
              <w:top w:val="single" w:sz="4" w:space="0" w:color="auto"/>
              <w:bottom w:val="double" w:sz="4" w:space="0" w:color="auto"/>
            </w:tcBorders>
          </w:tcPr>
          <w:p w14:paraId="229562F2" w14:textId="7981503D" w:rsidR="00B96EB7" w:rsidRPr="0091128F" w:rsidRDefault="001A2D48" w:rsidP="00911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ind w:left="-108" w:right="-108"/>
              <w:rPr>
                <w:rFonts w:ascii="Times New Roman" w:hAnsi="Times New Roman" w:cs="Times New Roman"/>
                <w:b/>
                <w:bCs/>
                <w:sz w:val="22"/>
                <w:szCs w:val="22"/>
              </w:rPr>
            </w:pPr>
            <w:r w:rsidRPr="001A2D48">
              <w:rPr>
                <w:rFonts w:ascii="Times New Roman" w:hAnsi="Times New Roman" w:cs="Times New Roman"/>
                <w:b/>
                <w:bCs/>
                <w:sz w:val="22"/>
                <w:szCs w:val="22"/>
              </w:rPr>
              <w:t>16,927</w:t>
            </w:r>
          </w:p>
        </w:tc>
      </w:tr>
    </w:tbl>
    <w:p w14:paraId="616A1235" w14:textId="3A2660B2" w:rsidR="00B96EB7" w:rsidRPr="004E169A" w:rsidRDefault="00B96EB7" w:rsidP="004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7D85FAB" w14:textId="053D3410" w:rsidR="006D520D" w:rsidRDefault="006D520D"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D520D">
        <w:rPr>
          <w:rFonts w:ascii="Times New Roman" w:hAnsi="Times New Roman"/>
          <w:sz w:val="22"/>
          <w:szCs w:val="22"/>
        </w:rPr>
        <w:t>In 2021, the</w:t>
      </w:r>
      <w:r>
        <w:rPr>
          <w:rFonts w:ascii="Times New Roman" w:hAnsi="Times New Roman" w:hint="cs"/>
          <w:sz w:val="22"/>
          <w:szCs w:val="22"/>
          <w:cs/>
        </w:rPr>
        <w:t xml:space="preserve"> </w:t>
      </w:r>
      <w:r w:rsidR="007502AE">
        <w:rPr>
          <w:rFonts w:ascii="Times New Roman" w:hAnsi="Times New Roman"/>
          <w:sz w:val="22"/>
          <w:szCs w:val="22"/>
        </w:rPr>
        <w:t>Company</w:t>
      </w:r>
      <w:r>
        <w:rPr>
          <w:rFonts w:ascii="Times New Roman" w:hAnsi="Times New Roman" w:hint="cs"/>
          <w:sz w:val="22"/>
          <w:szCs w:val="22"/>
          <w:cs/>
        </w:rPr>
        <w:t xml:space="preserve"> </w:t>
      </w:r>
      <w:r>
        <w:rPr>
          <w:rFonts w:ascii="Times New Roman" w:hAnsi="Times New Roman"/>
          <w:sz w:val="22"/>
          <w:szCs w:val="22"/>
        </w:rPr>
        <w:t>e</w:t>
      </w:r>
      <w:r w:rsidRPr="006D520D">
        <w:rPr>
          <w:rFonts w:ascii="Times New Roman" w:hAnsi="Times New Roman"/>
          <w:sz w:val="22"/>
          <w:szCs w:val="22"/>
        </w:rPr>
        <w:t>ntered into new lease agreement</w:t>
      </w:r>
      <w:r w:rsidR="00103FDA">
        <w:rPr>
          <w:rFonts w:ascii="Times New Roman" w:hAnsi="Times New Roman"/>
          <w:sz w:val="22"/>
          <w:szCs w:val="22"/>
        </w:rPr>
        <w:t>s</w:t>
      </w:r>
      <w:r w:rsidRPr="006D520D">
        <w:rPr>
          <w:rFonts w:ascii="Times New Roman" w:hAnsi="Times New Roman"/>
          <w:sz w:val="22"/>
          <w:szCs w:val="22"/>
        </w:rPr>
        <w:t xml:space="preserve"> for </w:t>
      </w:r>
      <w:r>
        <w:rPr>
          <w:rFonts w:ascii="Times New Roman" w:hAnsi="Times New Roman"/>
          <w:sz w:val="22"/>
          <w:szCs w:val="22"/>
        </w:rPr>
        <w:t>vehicle</w:t>
      </w:r>
      <w:r w:rsidRPr="006D520D">
        <w:rPr>
          <w:rFonts w:ascii="Times New Roman" w:hAnsi="Times New Roman"/>
          <w:sz w:val="22"/>
          <w:szCs w:val="22"/>
        </w:rPr>
        <w:t xml:space="preserve"> for</w:t>
      </w:r>
      <w:r>
        <w:rPr>
          <w:rFonts w:ascii="Times New Roman" w:hAnsi="Times New Roman"/>
          <w:sz w:val="22"/>
          <w:szCs w:val="22"/>
        </w:rPr>
        <w:t xml:space="preserve"> </w:t>
      </w:r>
      <w:r w:rsidR="00EC680A">
        <w:rPr>
          <w:rFonts w:ascii="Times New Roman" w:hAnsi="Times New Roman"/>
          <w:sz w:val="22"/>
          <w:szCs w:val="22"/>
        </w:rPr>
        <w:t xml:space="preserve">period of </w:t>
      </w:r>
      <w:r>
        <w:rPr>
          <w:rFonts w:ascii="Times New Roman" w:hAnsi="Times New Roman"/>
          <w:sz w:val="22"/>
          <w:szCs w:val="22"/>
        </w:rPr>
        <w:t xml:space="preserve">4 </w:t>
      </w:r>
      <w:r w:rsidRPr="006D520D">
        <w:rPr>
          <w:rFonts w:ascii="Times New Roman" w:hAnsi="Times New Roman"/>
          <w:sz w:val="22"/>
          <w:szCs w:val="22"/>
        </w:rPr>
        <w:t>years.</w:t>
      </w:r>
      <w:r w:rsidR="009E5139">
        <w:rPr>
          <w:rFonts w:ascii="Times New Roman" w:hAnsi="Times New Roman"/>
          <w:sz w:val="22"/>
          <w:szCs w:val="22"/>
        </w:rPr>
        <w:t xml:space="preserve"> </w:t>
      </w:r>
      <w:r w:rsidR="009E5139" w:rsidRPr="009E5139">
        <w:rPr>
          <w:rFonts w:ascii="Times New Roman" w:hAnsi="Times New Roman"/>
          <w:sz w:val="22"/>
          <w:szCs w:val="22"/>
        </w:rPr>
        <w:t>The</w:t>
      </w:r>
      <w:r w:rsidR="007502AE">
        <w:rPr>
          <w:rFonts w:ascii="Times New Roman" w:hAnsi="Times New Roman"/>
          <w:sz w:val="22"/>
          <w:szCs w:val="22"/>
        </w:rPr>
        <w:t xml:space="preserve"> </w:t>
      </w:r>
      <w:r w:rsidR="009E5139" w:rsidRPr="009E5139">
        <w:rPr>
          <w:rFonts w:ascii="Times New Roman" w:hAnsi="Times New Roman"/>
          <w:sz w:val="22"/>
          <w:szCs w:val="22"/>
        </w:rPr>
        <w:t xml:space="preserve">Company </w:t>
      </w:r>
      <w:proofErr w:type="spellStart"/>
      <w:r w:rsidR="009E5139" w:rsidRPr="009E5139">
        <w:rPr>
          <w:rFonts w:ascii="Times New Roman" w:hAnsi="Times New Roman"/>
          <w:sz w:val="22"/>
          <w:szCs w:val="22"/>
        </w:rPr>
        <w:t>recognised</w:t>
      </w:r>
      <w:proofErr w:type="spellEnd"/>
      <w:r w:rsidR="009E5139" w:rsidRPr="009E5139">
        <w:rPr>
          <w:rFonts w:ascii="Times New Roman" w:hAnsi="Times New Roman"/>
          <w:sz w:val="22"/>
          <w:szCs w:val="22"/>
        </w:rPr>
        <w:t xml:space="preserve"> right-of-use asset</w:t>
      </w:r>
      <w:r w:rsidR="00103FDA">
        <w:rPr>
          <w:rFonts w:ascii="Times New Roman" w:hAnsi="Times New Roman"/>
          <w:sz w:val="22"/>
          <w:szCs w:val="22"/>
        </w:rPr>
        <w:t>s</w:t>
      </w:r>
      <w:r w:rsidR="009E5139" w:rsidRPr="009E5139">
        <w:rPr>
          <w:rFonts w:ascii="Times New Roman" w:hAnsi="Times New Roman"/>
          <w:sz w:val="22"/>
          <w:szCs w:val="22"/>
        </w:rPr>
        <w:t xml:space="preserve"> and lease liabilit</w:t>
      </w:r>
      <w:r w:rsidR="00103FDA">
        <w:rPr>
          <w:rFonts w:ascii="Times New Roman" w:hAnsi="Times New Roman"/>
          <w:sz w:val="22"/>
          <w:szCs w:val="22"/>
        </w:rPr>
        <w:t>ies</w:t>
      </w:r>
      <w:r w:rsidR="009E5139" w:rsidRPr="009E5139">
        <w:rPr>
          <w:rFonts w:ascii="Times New Roman" w:hAnsi="Times New Roman"/>
          <w:sz w:val="22"/>
          <w:szCs w:val="22"/>
        </w:rPr>
        <w:t xml:space="preserve"> amounting to Baht</w:t>
      </w:r>
      <w:r w:rsidR="009E5139">
        <w:rPr>
          <w:rFonts w:ascii="Times New Roman" w:hAnsi="Times New Roman"/>
          <w:sz w:val="22"/>
          <w:szCs w:val="22"/>
        </w:rPr>
        <w:t xml:space="preserve"> </w:t>
      </w:r>
      <w:r w:rsidR="001A2D48">
        <w:rPr>
          <w:rFonts w:ascii="Times New Roman" w:hAnsi="Times New Roman"/>
          <w:sz w:val="22"/>
          <w:szCs w:val="22"/>
        </w:rPr>
        <w:t>9.7</w:t>
      </w:r>
      <w:r w:rsidR="009E5139" w:rsidRPr="000B46E8">
        <w:rPr>
          <w:rFonts w:ascii="Times New Roman" w:hAnsi="Times New Roman"/>
          <w:sz w:val="22"/>
          <w:szCs w:val="22"/>
        </w:rPr>
        <w:t xml:space="preserve"> million and</w:t>
      </w:r>
      <w:r w:rsidR="003A1FDF" w:rsidRPr="000B46E8">
        <w:rPr>
          <w:rFonts w:ascii="Times New Roman" w:hAnsi="Times New Roman"/>
          <w:sz w:val="22"/>
          <w:szCs w:val="22"/>
        </w:rPr>
        <w:t xml:space="preserve"> </w:t>
      </w:r>
      <w:r w:rsidR="009E5139" w:rsidRPr="000B46E8">
        <w:rPr>
          <w:rFonts w:ascii="Times New Roman" w:hAnsi="Times New Roman"/>
          <w:sz w:val="22"/>
          <w:szCs w:val="22"/>
        </w:rPr>
        <w:t xml:space="preserve">Baht </w:t>
      </w:r>
      <w:r w:rsidR="001A2D48">
        <w:rPr>
          <w:rFonts w:ascii="Times New Roman" w:hAnsi="Times New Roman"/>
          <w:sz w:val="22"/>
          <w:szCs w:val="22"/>
        </w:rPr>
        <w:t>7.5</w:t>
      </w:r>
      <w:r w:rsidR="009E5139" w:rsidRPr="009E5139">
        <w:rPr>
          <w:rFonts w:ascii="Times New Roman" w:hAnsi="Times New Roman"/>
          <w:sz w:val="22"/>
          <w:szCs w:val="22"/>
        </w:rPr>
        <w:t xml:space="preserve"> million, respectively.</w:t>
      </w:r>
    </w:p>
    <w:p w14:paraId="738924A0" w14:textId="19675D7F" w:rsidR="006D520D" w:rsidRPr="004E169A" w:rsidRDefault="006D520D"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AD7C950" w14:textId="05049FCA" w:rsidR="009E4A4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F31CD">
        <w:rPr>
          <w:rFonts w:ascii="Times New Roman" w:hAnsi="Times New Roman"/>
          <w:sz w:val="22"/>
          <w:szCs w:val="22"/>
        </w:rPr>
        <w:t xml:space="preserve">The Company mortgaged certain plots of land </w:t>
      </w:r>
      <w:r w:rsidR="00F26A5F" w:rsidRPr="00BF31CD">
        <w:rPr>
          <w:rFonts w:ascii="Times New Roman" w:hAnsi="Times New Roman"/>
          <w:sz w:val="22"/>
          <w:szCs w:val="22"/>
        </w:rPr>
        <w:t xml:space="preserve">and land available for sales </w:t>
      </w:r>
      <w:r w:rsidRPr="00BF31CD">
        <w:rPr>
          <w:rFonts w:ascii="Times New Roman" w:hAnsi="Times New Roman"/>
          <w:sz w:val="22"/>
          <w:szCs w:val="22"/>
        </w:rPr>
        <w:t>including the water production for industry system, water treatment system, machinery and equipment, land used for</w:t>
      </w:r>
      <w:r>
        <w:rPr>
          <w:rFonts w:ascii="Times New Roman" w:hAnsi="Times New Roman"/>
          <w:sz w:val="22"/>
          <w:szCs w:val="22"/>
        </w:rPr>
        <w:t xml:space="preserve">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14:paraId="6352B145" w14:textId="77777777" w:rsidR="0008705C" w:rsidRPr="004E169A" w:rsidRDefault="0008705C"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76677F2D" w14:textId="26300705"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lastRenderedPageBreak/>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14:paraId="7FCFB83E" w14:textId="191287BB" w:rsidR="00C010C2"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DC2486" w14:textId="77777777"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14:paraId="3E720837" w14:textId="77777777" w:rsidR="00F43F33" w:rsidRDefault="00F43F33" w:rsidP="0054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150"/>
        <w:gridCol w:w="1350"/>
        <w:gridCol w:w="270"/>
        <w:gridCol w:w="1350"/>
        <w:gridCol w:w="236"/>
        <w:gridCol w:w="1294"/>
        <w:gridCol w:w="236"/>
        <w:gridCol w:w="1294"/>
      </w:tblGrid>
      <w:tr w:rsidR="006D47FD" w:rsidRPr="00E24A92" w14:paraId="2598DC28" w14:textId="77777777" w:rsidTr="00F942CC">
        <w:trPr>
          <w:trHeight w:val="80"/>
        </w:trPr>
        <w:tc>
          <w:tcPr>
            <w:tcW w:w="3150" w:type="dxa"/>
          </w:tcPr>
          <w:p w14:paraId="37B1F029"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405727FE"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tc>
        <w:tc>
          <w:tcPr>
            <w:tcW w:w="270" w:type="dxa"/>
          </w:tcPr>
          <w:p w14:paraId="6AA5FF9B"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7D4BD052"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36" w:type="dxa"/>
          </w:tcPr>
          <w:p w14:paraId="6083D305"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3C43631F"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14:paraId="003E8338"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793C9E7B"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6D47FD" w:rsidRPr="00E24A92" w14:paraId="7701EF13" w14:textId="77777777" w:rsidTr="00F942CC">
        <w:trPr>
          <w:trHeight w:val="80"/>
        </w:trPr>
        <w:tc>
          <w:tcPr>
            <w:tcW w:w="3150" w:type="dxa"/>
          </w:tcPr>
          <w:p w14:paraId="7442BBFA"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3F3250AB"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tc>
        <w:tc>
          <w:tcPr>
            <w:tcW w:w="270" w:type="dxa"/>
          </w:tcPr>
          <w:p w14:paraId="084D8ADD"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21D4F27D"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36" w:type="dxa"/>
          </w:tcPr>
          <w:p w14:paraId="016773B7"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78CEDFD6"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14:paraId="336E02F7"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1E74843E"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6D47FD" w:rsidRPr="00E24A92" w14:paraId="166292CB" w14:textId="77777777" w:rsidTr="00F942CC">
        <w:trPr>
          <w:trHeight w:val="80"/>
        </w:trPr>
        <w:tc>
          <w:tcPr>
            <w:tcW w:w="3150" w:type="dxa"/>
          </w:tcPr>
          <w:p w14:paraId="203DA0B8"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774B6D36"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23A99D91"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3D0E7B59"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in which</w:t>
            </w:r>
            <w:r>
              <w:rPr>
                <w:rFonts w:ascii="Times New Roman" w:hAnsi="Times New Roman" w:cs="Times New Roman"/>
                <w:b/>
                <w:bCs/>
                <w:sz w:val="22"/>
                <w:szCs w:val="22"/>
              </w:rPr>
              <w:t xml:space="preserve"> the</w:t>
            </w:r>
          </w:p>
        </w:tc>
        <w:tc>
          <w:tcPr>
            <w:tcW w:w="236" w:type="dxa"/>
          </w:tcPr>
          <w:p w14:paraId="6F9EDD98"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3CA80F5F"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6D47FD" w:rsidRPr="00E24A92" w14:paraId="211F541A" w14:textId="77777777" w:rsidTr="00F942CC">
        <w:trPr>
          <w:trHeight w:val="80"/>
        </w:trPr>
        <w:tc>
          <w:tcPr>
            <w:tcW w:w="3150" w:type="dxa"/>
          </w:tcPr>
          <w:p w14:paraId="5EA64312"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2B67F4C3"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tc>
        <w:tc>
          <w:tcPr>
            <w:tcW w:w="270" w:type="dxa"/>
          </w:tcPr>
          <w:p w14:paraId="4E25B3E8"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1773A7AC"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equity method</w:t>
            </w:r>
          </w:p>
        </w:tc>
        <w:tc>
          <w:tcPr>
            <w:tcW w:w="236" w:type="dxa"/>
          </w:tcPr>
          <w:p w14:paraId="4AF42389"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13042580"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6D47FD" w:rsidRPr="00E24A92" w14:paraId="290B23A2" w14:textId="77777777" w:rsidTr="00F942CC">
        <w:trPr>
          <w:trHeight w:val="80"/>
        </w:trPr>
        <w:tc>
          <w:tcPr>
            <w:tcW w:w="3150" w:type="dxa"/>
          </w:tcPr>
          <w:p w14:paraId="49EA308D"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38557986"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70" w:type="dxa"/>
          </w:tcPr>
          <w:p w14:paraId="4223DD86"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74F64155" w14:textId="77777777" w:rsidR="006D47FD" w:rsidRPr="00EE2B3C"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is applied</w:t>
            </w:r>
          </w:p>
        </w:tc>
        <w:tc>
          <w:tcPr>
            <w:tcW w:w="236" w:type="dxa"/>
          </w:tcPr>
          <w:p w14:paraId="26354A0C" w14:textId="77777777" w:rsidR="006D47FD" w:rsidRPr="00E9578E"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6566850D" w14:textId="77777777" w:rsidR="006D47FD" w:rsidRPr="00CB24E1"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602D19">
              <w:rPr>
                <w:rFonts w:ascii="Times New Roman" w:hAnsi="Times New Roman" w:cs="Times New Roman"/>
                <w:b/>
                <w:bCs/>
                <w:sz w:val="22"/>
                <w:szCs w:val="22"/>
              </w:rPr>
              <w:t>financial statements</w:t>
            </w:r>
          </w:p>
        </w:tc>
      </w:tr>
      <w:tr w:rsidR="00F04496" w:rsidRPr="00E24A92" w14:paraId="2BD4F680" w14:textId="77777777" w:rsidTr="00F942CC">
        <w:trPr>
          <w:trHeight w:val="80"/>
        </w:trPr>
        <w:tc>
          <w:tcPr>
            <w:tcW w:w="3150" w:type="dxa"/>
          </w:tcPr>
          <w:p w14:paraId="2B62C483" w14:textId="77777777" w:rsidR="00F04496" w:rsidRPr="00E9578E" w:rsidRDefault="00F04496" w:rsidP="00F0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07199415" w14:textId="6FC8C463" w:rsidR="00F04496" w:rsidRPr="00CB24E1" w:rsidRDefault="00F04496" w:rsidP="00F0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A56CD3">
              <w:rPr>
                <w:rFonts w:ascii="Times New Roman" w:hAnsi="Times New Roman" w:cs="Times New Roman"/>
                <w:sz w:val="22"/>
                <w:szCs w:val="22"/>
              </w:rPr>
              <w:t>September</w:t>
            </w:r>
          </w:p>
        </w:tc>
        <w:tc>
          <w:tcPr>
            <w:tcW w:w="270" w:type="dxa"/>
          </w:tcPr>
          <w:p w14:paraId="7B52AFD5" w14:textId="77777777" w:rsidR="00F04496" w:rsidRPr="00CB24E1" w:rsidRDefault="00F04496" w:rsidP="00F0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2E308626" w14:textId="77777777" w:rsidR="00F04496" w:rsidRPr="00CB24E1" w:rsidRDefault="00F04496" w:rsidP="00F0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c>
          <w:tcPr>
            <w:tcW w:w="236" w:type="dxa"/>
          </w:tcPr>
          <w:p w14:paraId="16973EBE" w14:textId="77777777" w:rsidR="00F04496" w:rsidRPr="00E9578E" w:rsidRDefault="00F04496" w:rsidP="00F0449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434EB7D2" w14:textId="1A2CCC0D" w:rsidR="00F04496" w:rsidRPr="00CB24E1" w:rsidRDefault="00A56CD3" w:rsidP="00F0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14:paraId="3DEEC0FD" w14:textId="77777777" w:rsidR="00F04496" w:rsidRPr="00CB24E1" w:rsidRDefault="00F04496" w:rsidP="00F0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0B6E919D" w14:textId="77777777" w:rsidR="00F04496" w:rsidRPr="00CB24E1" w:rsidRDefault="00F04496" w:rsidP="00F0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r>
      <w:tr w:rsidR="005C2F8E" w:rsidRPr="00E24A92" w14:paraId="3068509D" w14:textId="77777777" w:rsidTr="00F942CC">
        <w:trPr>
          <w:trHeight w:val="80"/>
        </w:trPr>
        <w:tc>
          <w:tcPr>
            <w:tcW w:w="3150" w:type="dxa"/>
          </w:tcPr>
          <w:p w14:paraId="24014466" w14:textId="77777777" w:rsidR="005C2F8E" w:rsidRPr="00E9578E"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5FA9C3DC"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0ECBC1B7"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39D34772"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7968C291" w14:textId="77777777" w:rsidR="005C2F8E" w:rsidRPr="00E9578E" w:rsidRDefault="005C2F8E" w:rsidP="005C2F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42FD32EE"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21</w:t>
            </w:r>
          </w:p>
        </w:tc>
        <w:tc>
          <w:tcPr>
            <w:tcW w:w="236" w:type="dxa"/>
          </w:tcPr>
          <w:p w14:paraId="0697B0DA"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04684D40" w14:textId="77777777" w:rsidR="005C2F8E" w:rsidRPr="00CB24E1" w:rsidRDefault="005C2F8E" w:rsidP="005C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2020</w:t>
            </w:r>
          </w:p>
        </w:tc>
      </w:tr>
      <w:tr w:rsidR="006D47FD" w:rsidRPr="000D3097" w14:paraId="7EB3C11B" w14:textId="77777777" w:rsidTr="00F942CC">
        <w:trPr>
          <w:trHeight w:val="80"/>
        </w:trPr>
        <w:tc>
          <w:tcPr>
            <w:tcW w:w="3150" w:type="dxa"/>
          </w:tcPr>
          <w:p w14:paraId="2CE97200"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030" w:type="dxa"/>
            <w:gridSpan w:val="7"/>
          </w:tcPr>
          <w:p w14:paraId="12C7311C" w14:textId="77777777" w:rsidR="006D47FD" w:rsidRPr="000D309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6D47FD" w:rsidRPr="000D3097" w14:paraId="369EBFD9" w14:textId="77777777" w:rsidTr="00F942CC">
        <w:trPr>
          <w:trHeight w:val="80"/>
        </w:trPr>
        <w:tc>
          <w:tcPr>
            <w:tcW w:w="3150" w:type="dxa"/>
          </w:tcPr>
          <w:p w14:paraId="51042304"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030" w:type="dxa"/>
            <w:gridSpan w:val="7"/>
          </w:tcPr>
          <w:p w14:paraId="26C0342F"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D47FD" w:rsidRPr="000D3097" w14:paraId="762B1D41" w14:textId="77777777" w:rsidTr="00F942CC">
        <w:trPr>
          <w:trHeight w:val="80"/>
        </w:trPr>
        <w:tc>
          <w:tcPr>
            <w:tcW w:w="3150" w:type="dxa"/>
          </w:tcPr>
          <w:p w14:paraId="0332BA55" w14:textId="77777777" w:rsidR="006D47FD" w:rsidRPr="00402546" w:rsidRDefault="006D47FD" w:rsidP="006D47FD">
            <w:pPr>
              <w:pStyle w:val="acctfourfigures"/>
              <w:tabs>
                <w:tab w:val="clear" w:pos="765"/>
              </w:tabs>
              <w:spacing w:line="240" w:lineRule="atLeast"/>
              <w:rPr>
                <w:szCs w:val="22"/>
              </w:rPr>
            </w:pPr>
            <w:r w:rsidRPr="00402546">
              <w:rPr>
                <w:szCs w:val="22"/>
              </w:rPr>
              <w:t>At 1 January</w:t>
            </w:r>
          </w:p>
        </w:tc>
        <w:tc>
          <w:tcPr>
            <w:tcW w:w="1350" w:type="dxa"/>
          </w:tcPr>
          <w:p w14:paraId="4C2301D4" w14:textId="4D855CCD" w:rsidR="006D47FD" w:rsidRPr="004B1AE7" w:rsidRDefault="00964D3B"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280,209</w:t>
            </w:r>
          </w:p>
        </w:tc>
        <w:tc>
          <w:tcPr>
            <w:tcW w:w="270" w:type="dxa"/>
          </w:tcPr>
          <w:p w14:paraId="760A0FA3" w14:textId="77777777" w:rsidR="006D47FD" w:rsidRPr="00B1175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08"/>
              </w:tabs>
              <w:spacing w:line="240" w:lineRule="atLeast"/>
              <w:ind w:left="-18" w:right="-108"/>
              <w:rPr>
                <w:rFonts w:cs="Times New Roman"/>
              </w:rPr>
            </w:pPr>
          </w:p>
        </w:tc>
        <w:tc>
          <w:tcPr>
            <w:tcW w:w="1350" w:type="dxa"/>
          </w:tcPr>
          <w:p w14:paraId="7B06C717" w14:textId="77777777" w:rsidR="006D47FD" w:rsidRPr="00D0497B"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Pr>
                <w:rFonts w:ascii="Times New Roman" w:hAnsi="Times New Roman" w:cs="Times New Roman"/>
                <w:sz w:val="22"/>
                <w:szCs w:val="22"/>
              </w:rPr>
              <w:t>304,853</w:t>
            </w:r>
          </w:p>
        </w:tc>
        <w:tc>
          <w:tcPr>
            <w:tcW w:w="236" w:type="dxa"/>
          </w:tcPr>
          <w:p w14:paraId="4E10A654"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6FC9D0C9" w14:textId="3BC4F5A5" w:rsidR="006D47FD" w:rsidRPr="00C74D4A" w:rsidRDefault="00964D3B"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280,209</w:t>
            </w:r>
          </w:p>
        </w:tc>
        <w:tc>
          <w:tcPr>
            <w:tcW w:w="236" w:type="dxa"/>
          </w:tcPr>
          <w:p w14:paraId="2C5B9AEB" w14:textId="77777777" w:rsidR="006D47FD" w:rsidRPr="00B1175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14:paraId="5152F26D" w14:textId="77777777" w:rsidR="006D47FD" w:rsidRPr="00C74D4A"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304,853</w:t>
            </w:r>
          </w:p>
        </w:tc>
      </w:tr>
      <w:tr w:rsidR="006D47FD" w:rsidRPr="00E9578E" w14:paraId="0274E1FD" w14:textId="77777777" w:rsidTr="00F942CC">
        <w:trPr>
          <w:trHeight w:val="80"/>
        </w:trPr>
        <w:tc>
          <w:tcPr>
            <w:tcW w:w="3150" w:type="dxa"/>
          </w:tcPr>
          <w:p w14:paraId="6F0E48C3" w14:textId="77777777" w:rsidR="006D47FD" w:rsidRPr="00BE1BA4" w:rsidRDefault="006D47FD" w:rsidP="006D47FD">
            <w:pPr>
              <w:pStyle w:val="acctfourfigures"/>
              <w:tabs>
                <w:tab w:val="clear" w:pos="765"/>
              </w:tabs>
              <w:spacing w:line="240" w:lineRule="atLeast"/>
              <w:rPr>
                <w:szCs w:val="22"/>
              </w:rPr>
            </w:pPr>
            <w:r w:rsidRPr="00BE1BA4">
              <w:rPr>
                <w:szCs w:val="22"/>
              </w:rPr>
              <w:t>Recognised as income</w:t>
            </w:r>
          </w:p>
        </w:tc>
        <w:tc>
          <w:tcPr>
            <w:tcW w:w="1350" w:type="dxa"/>
            <w:vAlign w:val="bottom"/>
          </w:tcPr>
          <w:p w14:paraId="120A4E50" w14:textId="77777777" w:rsidR="006D47FD" w:rsidRPr="004B1AE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14:paraId="306B1513"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vAlign w:val="bottom"/>
          </w:tcPr>
          <w:p w14:paraId="171454B8" w14:textId="77777777" w:rsidR="006D47FD" w:rsidRPr="00D0497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14:paraId="0202D005"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14:paraId="40F2F3A2"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p>
        </w:tc>
        <w:tc>
          <w:tcPr>
            <w:tcW w:w="236" w:type="dxa"/>
          </w:tcPr>
          <w:p w14:paraId="437960F3" w14:textId="77777777" w:rsidR="006D47FD" w:rsidRPr="000D309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14:paraId="2289259E" w14:textId="77777777" w:rsidR="006D47FD" w:rsidRPr="00E9578E"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p>
        </w:tc>
      </w:tr>
      <w:tr w:rsidR="006D47FD" w:rsidRPr="00E9578E" w14:paraId="4408DFDA" w14:textId="77777777" w:rsidTr="00F942CC">
        <w:trPr>
          <w:trHeight w:val="80"/>
        </w:trPr>
        <w:tc>
          <w:tcPr>
            <w:tcW w:w="3150" w:type="dxa"/>
          </w:tcPr>
          <w:p w14:paraId="590E543E" w14:textId="77777777" w:rsidR="006D47FD" w:rsidRPr="00BE1BA4" w:rsidRDefault="006D47FD" w:rsidP="006D47FD">
            <w:pPr>
              <w:pStyle w:val="acctfourfigures"/>
              <w:tabs>
                <w:tab w:val="clear" w:pos="765"/>
              </w:tabs>
              <w:spacing w:line="240" w:lineRule="atLeast"/>
              <w:rPr>
                <w:szCs w:val="22"/>
              </w:rPr>
            </w:pPr>
            <w:r w:rsidRPr="00BE1BA4">
              <w:rPr>
                <w:szCs w:val="22"/>
              </w:rPr>
              <w:t xml:space="preserve">   during the period/year</w:t>
            </w:r>
          </w:p>
        </w:tc>
        <w:tc>
          <w:tcPr>
            <w:tcW w:w="1350" w:type="dxa"/>
            <w:tcBorders>
              <w:bottom w:val="single" w:sz="4" w:space="0" w:color="auto"/>
            </w:tcBorders>
            <w:vAlign w:val="bottom"/>
          </w:tcPr>
          <w:p w14:paraId="15C2A43F" w14:textId="13957B02" w:rsidR="006D47FD" w:rsidRPr="004B1AE7"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sidRPr="00AA0E01">
              <w:rPr>
                <w:rFonts w:cs="Times New Roman"/>
              </w:rPr>
              <w:t>(18,432)</w:t>
            </w:r>
          </w:p>
        </w:tc>
        <w:tc>
          <w:tcPr>
            <w:tcW w:w="270" w:type="dxa"/>
          </w:tcPr>
          <w:p w14:paraId="6723C792"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bottom w:val="single" w:sz="4" w:space="0" w:color="auto"/>
            </w:tcBorders>
            <w:vAlign w:val="bottom"/>
          </w:tcPr>
          <w:p w14:paraId="62AC1F34" w14:textId="77777777" w:rsidR="006D47FD" w:rsidRPr="00D0497B"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(24,644)</w:t>
            </w:r>
          </w:p>
        </w:tc>
        <w:tc>
          <w:tcPr>
            <w:tcW w:w="236" w:type="dxa"/>
          </w:tcPr>
          <w:p w14:paraId="0035EEB4"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14:paraId="30131694" w14:textId="7DDAE804" w:rsidR="006D47FD" w:rsidRPr="004B1AE7"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sidRPr="00AA0E01">
              <w:rPr>
                <w:rFonts w:cs="Times New Roman"/>
              </w:rPr>
              <w:t>(18,432)</w:t>
            </w:r>
          </w:p>
        </w:tc>
        <w:tc>
          <w:tcPr>
            <w:tcW w:w="236" w:type="dxa"/>
          </w:tcPr>
          <w:p w14:paraId="67560587" w14:textId="77777777" w:rsidR="006D47FD" w:rsidRPr="000D309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14:paraId="6A1F0B7E" w14:textId="77777777" w:rsidR="006D47FD" w:rsidRPr="00E9578E"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(24,644)</w:t>
            </w:r>
          </w:p>
        </w:tc>
      </w:tr>
      <w:tr w:rsidR="006D47FD" w14:paraId="2268837D" w14:textId="77777777" w:rsidTr="00F942CC">
        <w:trPr>
          <w:trHeight w:val="80"/>
        </w:trPr>
        <w:tc>
          <w:tcPr>
            <w:tcW w:w="3150" w:type="dxa"/>
          </w:tcPr>
          <w:p w14:paraId="23808A6F" w14:textId="5A59E96B" w:rsidR="006D47FD" w:rsidRPr="00CF07BA" w:rsidRDefault="006D47FD" w:rsidP="006D4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90"/>
              <w:rPr>
                <w:rFonts w:ascii="Times New Roman" w:hAnsi="Times New Roman" w:cs="Times New Roman"/>
                <w:sz w:val="22"/>
                <w:szCs w:val="22"/>
              </w:rPr>
            </w:pPr>
            <w:bookmarkStart w:id="5" w:name="_Hlk8143851"/>
            <w:r w:rsidRPr="00CF07BA">
              <w:rPr>
                <w:rFonts w:ascii="Times New Roman" w:hAnsi="Times New Roman" w:cs="Times New Roman"/>
                <w:b/>
                <w:bCs/>
                <w:sz w:val="22"/>
                <w:szCs w:val="22"/>
              </w:rPr>
              <w:t xml:space="preserve">At </w:t>
            </w:r>
            <w:r w:rsidR="00F04496">
              <w:rPr>
                <w:rFonts w:ascii="Times New Roman" w:hAnsi="Times New Roman" w:cs="Times New Roman"/>
                <w:b/>
                <w:bCs/>
                <w:sz w:val="22"/>
                <w:szCs w:val="22"/>
              </w:rPr>
              <w:t xml:space="preserve">30 </w:t>
            </w:r>
            <w:r w:rsidR="00A56CD3">
              <w:rPr>
                <w:rFonts w:ascii="Times New Roman" w:hAnsi="Times New Roman" w:cs="Times New Roman"/>
                <w:b/>
                <w:bCs/>
                <w:sz w:val="22"/>
                <w:szCs w:val="22"/>
              </w:rPr>
              <w:t>September</w:t>
            </w:r>
            <w:r>
              <w:rPr>
                <w:rFonts w:ascii="Times New Roman" w:hAnsi="Times New Roman" w:cs="Times New Roman"/>
                <w:b/>
                <w:bCs/>
                <w:sz w:val="22"/>
                <w:szCs w:val="22"/>
              </w:rPr>
              <w:t>/31 December</w:t>
            </w:r>
          </w:p>
        </w:tc>
        <w:tc>
          <w:tcPr>
            <w:tcW w:w="1350" w:type="dxa"/>
            <w:tcBorders>
              <w:top w:val="single" w:sz="4" w:space="0" w:color="auto"/>
              <w:bottom w:val="double" w:sz="4" w:space="0" w:color="auto"/>
            </w:tcBorders>
            <w:vAlign w:val="bottom"/>
          </w:tcPr>
          <w:p w14:paraId="154B8ECE" w14:textId="68C362F4" w:rsidR="006D47FD" w:rsidRPr="00C010C2"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sidRPr="00AA0E01">
              <w:rPr>
                <w:rFonts w:cs="Times New Roman"/>
                <w:b/>
                <w:bCs/>
              </w:rPr>
              <w:t>261,777</w:t>
            </w:r>
          </w:p>
        </w:tc>
        <w:tc>
          <w:tcPr>
            <w:tcW w:w="270" w:type="dxa"/>
          </w:tcPr>
          <w:p w14:paraId="0EB23D72"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14:paraId="66EBF243" w14:textId="77777777" w:rsidR="006D47FD" w:rsidRPr="00CB24E1"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280,209</w:t>
            </w:r>
          </w:p>
        </w:tc>
        <w:tc>
          <w:tcPr>
            <w:tcW w:w="236" w:type="dxa"/>
          </w:tcPr>
          <w:p w14:paraId="04B9E8DB"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14:paraId="6B26DE57" w14:textId="0FB6DE55" w:rsidR="006D47FD" w:rsidRPr="00C010C2"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sidRPr="00AA0E01">
              <w:rPr>
                <w:rFonts w:cs="Times New Roman"/>
                <w:b/>
                <w:bCs/>
              </w:rPr>
              <w:t>261,777</w:t>
            </w:r>
          </w:p>
        </w:tc>
        <w:tc>
          <w:tcPr>
            <w:tcW w:w="236" w:type="dxa"/>
          </w:tcPr>
          <w:p w14:paraId="4D2CA611"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14:paraId="44EBBAC2" w14:textId="77777777" w:rsidR="006D47FD" w:rsidRPr="00602D19"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280,209</w:t>
            </w:r>
          </w:p>
        </w:tc>
      </w:tr>
      <w:bookmarkEnd w:id="5"/>
      <w:tr w:rsidR="006D47FD" w14:paraId="639D3707" w14:textId="77777777" w:rsidTr="00F942CC">
        <w:trPr>
          <w:trHeight w:val="80"/>
        </w:trPr>
        <w:tc>
          <w:tcPr>
            <w:tcW w:w="3150" w:type="dxa"/>
          </w:tcPr>
          <w:p w14:paraId="1E89122D" w14:textId="77777777" w:rsidR="006D47FD" w:rsidRPr="00CF07BA" w:rsidRDefault="006D47FD" w:rsidP="006D4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350" w:type="dxa"/>
            <w:tcBorders>
              <w:top w:val="single" w:sz="4" w:space="0" w:color="auto"/>
            </w:tcBorders>
            <w:vAlign w:val="bottom"/>
          </w:tcPr>
          <w:p w14:paraId="0B8B11EE"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14:paraId="713B992C"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tcBorders>
            <w:vAlign w:val="bottom"/>
          </w:tcPr>
          <w:p w14:paraId="1670124A" w14:textId="77777777" w:rsidR="006D47FD" w:rsidRPr="00D0497B"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14:paraId="647A6A89"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tcBorders>
            <w:vAlign w:val="bottom"/>
          </w:tcPr>
          <w:p w14:paraId="4755F8D0" w14:textId="77777777" w:rsidR="006D47FD"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p>
        </w:tc>
        <w:tc>
          <w:tcPr>
            <w:tcW w:w="236" w:type="dxa"/>
          </w:tcPr>
          <w:p w14:paraId="483724BF"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tcBorders>
            <w:vAlign w:val="bottom"/>
          </w:tcPr>
          <w:p w14:paraId="06897D6B" w14:textId="77777777" w:rsidR="006D47FD" w:rsidRPr="00602D19"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p>
        </w:tc>
      </w:tr>
      <w:tr w:rsidR="006D47FD" w:rsidRPr="007525EC" w14:paraId="23D289BD" w14:textId="77777777" w:rsidTr="00F942CC">
        <w:trPr>
          <w:trHeight w:val="80"/>
        </w:trPr>
        <w:tc>
          <w:tcPr>
            <w:tcW w:w="3150" w:type="dxa"/>
          </w:tcPr>
          <w:p w14:paraId="2154FA7C" w14:textId="6EE85C10" w:rsidR="006D47FD" w:rsidRPr="0025545C" w:rsidRDefault="006D47FD" w:rsidP="006D47FD">
            <w:pPr>
              <w:rPr>
                <w:rFonts w:ascii="Times New Roman" w:hAnsi="Times New Roman"/>
                <w:sz w:val="22"/>
                <w:szCs w:val="22"/>
              </w:rPr>
            </w:pPr>
            <w:r>
              <w:rPr>
                <w:rFonts w:ascii="Times New Roman" w:hAnsi="Times New Roman"/>
                <w:sz w:val="22"/>
                <w:szCs w:val="22"/>
              </w:rPr>
              <w:t>-</w:t>
            </w:r>
            <w:r w:rsidR="00AA0E01">
              <w:rPr>
                <w:rFonts w:ascii="Times New Roman" w:hAnsi="Times New Roman"/>
                <w:color w:val="FFFFFF"/>
                <w:sz w:val="22"/>
                <w:szCs w:val="22"/>
              </w:rPr>
              <w:t xml:space="preserve"> </w:t>
            </w:r>
            <w:r w:rsidRPr="0025545C">
              <w:rPr>
                <w:rFonts w:ascii="Times New Roman" w:hAnsi="Times New Roman"/>
                <w:sz w:val="22"/>
                <w:szCs w:val="22"/>
              </w:rPr>
              <w:t xml:space="preserve">current </w:t>
            </w:r>
          </w:p>
        </w:tc>
        <w:tc>
          <w:tcPr>
            <w:tcW w:w="1350" w:type="dxa"/>
          </w:tcPr>
          <w:p w14:paraId="541A32F3" w14:textId="14F9B65E" w:rsidR="006D47FD" w:rsidRPr="00CB24E1"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sidRPr="00AA0E01">
              <w:rPr>
                <w:rFonts w:cs="Times New Roman"/>
              </w:rPr>
              <w:t>24,643</w:t>
            </w:r>
          </w:p>
        </w:tc>
        <w:tc>
          <w:tcPr>
            <w:tcW w:w="270" w:type="dxa"/>
          </w:tcPr>
          <w:p w14:paraId="0C216E32"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14:paraId="798D2670" w14:textId="77777777" w:rsidR="006D47FD" w:rsidRPr="00D0497B"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14:paraId="37089252"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5EE2228A" w14:textId="0C25B481" w:rsidR="006D47FD" w:rsidRPr="00CB24E1"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sidRPr="00AA0E01">
              <w:rPr>
                <w:rFonts w:cs="Times New Roman"/>
              </w:rPr>
              <w:t>24,643</w:t>
            </w:r>
          </w:p>
        </w:tc>
        <w:tc>
          <w:tcPr>
            <w:tcW w:w="236" w:type="dxa"/>
          </w:tcPr>
          <w:p w14:paraId="2453DE4D"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14:paraId="40840577" w14:textId="77777777" w:rsidR="006D47FD" w:rsidRPr="007525EC"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24,643</w:t>
            </w:r>
          </w:p>
        </w:tc>
      </w:tr>
      <w:tr w:rsidR="006D47FD" w:rsidRPr="007525EC" w14:paraId="49F996CB" w14:textId="77777777" w:rsidTr="00F942CC">
        <w:trPr>
          <w:trHeight w:val="80"/>
        </w:trPr>
        <w:tc>
          <w:tcPr>
            <w:tcW w:w="3150" w:type="dxa"/>
          </w:tcPr>
          <w:p w14:paraId="5EFAD387" w14:textId="77777777" w:rsidR="006D47FD" w:rsidRPr="0025545C" w:rsidRDefault="006D47FD" w:rsidP="006D47FD">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350" w:type="dxa"/>
          </w:tcPr>
          <w:p w14:paraId="5791C0E7" w14:textId="32C59EF9" w:rsidR="006D47FD" w:rsidRPr="00CB24E1"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sidRPr="00AA0E01">
              <w:rPr>
                <w:rFonts w:cs="Times New Roman"/>
              </w:rPr>
              <w:t>237,134</w:t>
            </w:r>
          </w:p>
        </w:tc>
        <w:tc>
          <w:tcPr>
            <w:tcW w:w="270" w:type="dxa"/>
          </w:tcPr>
          <w:p w14:paraId="0DA2361D"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14:paraId="2302A1FF" w14:textId="77777777" w:rsidR="006D47FD" w:rsidRPr="00D0497B"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255,566</w:t>
            </w:r>
          </w:p>
        </w:tc>
        <w:tc>
          <w:tcPr>
            <w:tcW w:w="236" w:type="dxa"/>
          </w:tcPr>
          <w:p w14:paraId="370D749A" w14:textId="77777777" w:rsidR="006D47FD" w:rsidRPr="000D309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1A3EFDEE" w14:textId="79A73958" w:rsidR="006D47FD" w:rsidRPr="00CB24E1"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sidRPr="00AA0E01">
              <w:rPr>
                <w:rFonts w:cs="Times New Roman"/>
              </w:rPr>
              <w:t>237,13</w:t>
            </w:r>
            <w:r w:rsidR="00FE6FFB">
              <w:rPr>
                <w:rFonts w:cs="Times New Roman"/>
              </w:rPr>
              <w:t>4</w:t>
            </w:r>
          </w:p>
        </w:tc>
        <w:tc>
          <w:tcPr>
            <w:tcW w:w="236" w:type="dxa"/>
          </w:tcPr>
          <w:p w14:paraId="7DA05FF6" w14:textId="77777777" w:rsidR="006D47FD" w:rsidRPr="00ED1AF3"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14:paraId="0C8E4BAB" w14:textId="77777777" w:rsidR="006D47FD" w:rsidRPr="007525EC"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255,566</w:t>
            </w:r>
          </w:p>
        </w:tc>
      </w:tr>
      <w:tr w:rsidR="006D47FD" w:rsidRPr="007525EC" w14:paraId="079B2729" w14:textId="77777777" w:rsidTr="00F942CC">
        <w:trPr>
          <w:trHeight w:val="80"/>
        </w:trPr>
        <w:tc>
          <w:tcPr>
            <w:tcW w:w="3150" w:type="dxa"/>
          </w:tcPr>
          <w:p w14:paraId="071AC204" w14:textId="77777777" w:rsidR="006D47FD" w:rsidRPr="005D26E7" w:rsidRDefault="006D47FD" w:rsidP="006D47FD">
            <w:pPr>
              <w:rPr>
                <w:rFonts w:ascii="Times New Roman" w:hAnsi="Times New Roman"/>
                <w:b/>
                <w:bCs/>
                <w:sz w:val="22"/>
                <w:szCs w:val="22"/>
              </w:rPr>
            </w:pPr>
            <w:r w:rsidRPr="005D26E7">
              <w:rPr>
                <w:rFonts w:ascii="Times New Roman" w:hAnsi="Times New Roman"/>
                <w:b/>
                <w:bCs/>
                <w:sz w:val="22"/>
                <w:szCs w:val="22"/>
              </w:rPr>
              <w:t>Total</w:t>
            </w:r>
          </w:p>
        </w:tc>
        <w:tc>
          <w:tcPr>
            <w:tcW w:w="1350" w:type="dxa"/>
            <w:tcBorders>
              <w:top w:val="single" w:sz="4" w:space="0" w:color="auto"/>
              <w:bottom w:val="double" w:sz="4" w:space="0" w:color="auto"/>
            </w:tcBorders>
            <w:vAlign w:val="bottom"/>
          </w:tcPr>
          <w:p w14:paraId="2891C5E2" w14:textId="4D648869" w:rsidR="006D47FD" w:rsidRPr="00CE39E1"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sidRPr="00AA0E01">
              <w:rPr>
                <w:rFonts w:cs="Times New Roman"/>
                <w:b/>
                <w:bCs/>
              </w:rPr>
              <w:t>261,777</w:t>
            </w:r>
          </w:p>
        </w:tc>
        <w:tc>
          <w:tcPr>
            <w:tcW w:w="270" w:type="dxa"/>
          </w:tcPr>
          <w:p w14:paraId="7B612BF1" w14:textId="77777777" w:rsidR="006D47FD" w:rsidRPr="00CB24E1"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14:paraId="59DFA945" w14:textId="77777777" w:rsidR="006D47FD" w:rsidRPr="00CB24E1" w:rsidRDefault="005C2F8E"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280,209</w:t>
            </w:r>
          </w:p>
        </w:tc>
        <w:tc>
          <w:tcPr>
            <w:tcW w:w="236" w:type="dxa"/>
          </w:tcPr>
          <w:p w14:paraId="746DAB7B" w14:textId="77777777" w:rsidR="006D47FD" w:rsidRPr="005D26E7" w:rsidRDefault="006D47FD"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14:paraId="2E5891B5" w14:textId="1E17A3BE" w:rsidR="006D47FD" w:rsidRPr="00CE39E1" w:rsidRDefault="00AA0E01" w:rsidP="006D47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sidRPr="00AA0E01">
              <w:rPr>
                <w:rFonts w:cs="Times New Roman"/>
                <w:b/>
                <w:bCs/>
              </w:rPr>
              <w:t>261,777</w:t>
            </w:r>
          </w:p>
        </w:tc>
        <w:tc>
          <w:tcPr>
            <w:tcW w:w="236" w:type="dxa"/>
          </w:tcPr>
          <w:p w14:paraId="16DAA8B2" w14:textId="77777777" w:rsidR="006D47FD" w:rsidRPr="005D26E7" w:rsidRDefault="006D47FD"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14:paraId="5D866345" w14:textId="77777777" w:rsidR="006D47FD" w:rsidRPr="005D26E7" w:rsidRDefault="005C2F8E" w:rsidP="006D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280,209</w:t>
            </w:r>
          </w:p>
        </w:tc>
      </w:tr>
    </w:tbl>
    <w:p w14:paraId="663A023F" w14:textId="77777777" w:rsidR="0025264B" w:rsidRPr="002C665F" w:rsidRDefault="0025264B"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2"/>
          <w:szCs w:val="22"/>
          <w:u w:val="none"/>
        </w:rPr>
      </w:pPr>
    </w:p>
    <w:p w14:paraId="18E0EA4E" w14:textId="058A582B" w:rsidR="00B321CD" w:rsidRPr="00BB79F5" w:rsidRDefault="00B321CD" w:rsidP="00B321CD">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7</w:t>
      </w:r>
      <w:r w:rsidRPr="00BB79F5">
        <w:rPr>
          <w:rFonts w:ascii="Times New Roman" w:hAnsi="Times New Roman"/>
          <w:i w:val="0"/>
          <w:iCs w:val="0"/>
          <w:sz w:val="24"/>
          <w:szCs w:val="24"/>
          <w:u w:val="none"/>
        </w:rPr>
        <w:tab/>
      </w:r>
      <w:r>
        <w:rPr>
          <w:rFonts w:ascii="Times New Roman" w:hAnsi="Times New Roman"/>
          <w:i w:val="0"/>
          <w:iCs w:val="0"/>
          <w:sz w:val="24"/>
          <w:szCs w:val="24"/>
          <w:u w:val="none"/>
        </w:rPr>
        <w:t>Treasury shares</w:t>
      </w:r>
    </w:p>
    <w:p w14:paraId="7F6D7E4E" w14:textId="77777777" w:rsidR="00B321CD" w:rsidRDefault="00B321CD"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6936D19" w14:textId="56FC1AE0" w:rsidR="00B321CD" w:rsidRPr="00B321CD" w:rsidRDefault="00B321CD" w:rsidP="00B321CD">
      <w:pPr>
        <w:pStyle w:val="BodyText"/>
        <w:spacing w:after="0"/>
        <w:ind w:left="540"/>
        <w:jc w:val="both"/>
        <w:rPr>
          <w:rFonts w:ascii="Times New Roman" w:hAnsi="Times New Roman" w:cs="Times New Roman"/>
          <w:sz w:val="22"/>
          <w:szCs w:val="22"/>
        </w:rPr>
      </w:pPr>
      <w:r w:rsidRPr="00B321CD">
        <w:rPr>
          <w:rFonts w:ascii="Times New Roman" w:hAnsi="Times New Roman" w:cs="Times New Roman"/>
          <w:sz w:val="22"/>
          <w:szCs w:val="22"/>
        </w:rPr>
        <w:t>At the Board of Directors’ meeting of the Company held on 15 June 2021, the Board of Directors approved the sale of 70.7 million treasury shares, representing 3.5% of issued share and paid-up capital. The specified selling period is from 1 July 2021 to 24 February 2023</w:t>
      </w:r>
      <w:r w:rsidR="004449F3">
        <w:rPr>
          <w:rFonts w:ascii="Times New Roman" w:hAnsi="Times New Roman" w:cs="Times New Roman"/>
          <w:sz w:val="22"/>
          <w:szCs w:val="22"/>
        </w:rPr>
        <w:t>, and the sale of treasury shares is</w:t>
      </w:r>
      <w:r w:rsidRPr="00B321CD">
        <w:rPr>
          <w:rFonts w:ascii="Times New Roman" w:hAnsi="Times New Roman" w:cs="Times New Roman"/>
          <w:sz w:val="22"/>
          <w:szCs w:val="22"/>
        </w:rPr>
        <w:t xml:space="preserve"> under the regulations of the Stock Exchange of Thailand.</w:t>
      </w:r>
    </w:p>
    <w:p w14:paraId="00CD2E2E" w14:textId="77777777" w:rsidR="00B321CD" w:rsidRPr="00B321CD" w:rsidRDefault="00B321CD" w:rsidP="00B321CD">
      <w:pPr>
        <w:pStyle w:val="BodyText"/>
        <w:spacing w:after="0" w:line="220" w:lineRule="atLeast"/>
        <w:ind w:left="540"/>
        <w:rPr>
          <w:rFonts w:ascii="Times New Roman" w:hAnsi="Times New Roman" w:cs="Times New Roman"/>
          <w:sz w:val="22"/>
          <w:szCs w:val="22"/>
        </w:rPr>
      </w:pPr>
    </w:p>
    <w:p w14:paraId="5A7142DF" w14:textId="0B7C0851" w:rsidR="00B321CD" w:rsidRDefault="00B321CD" w:rsidP="00B321CD">
      <w:pPr>
        <w:pStyle w:val="BodyText"/>
        <w:spacing w:after="0"/>
        <w:ind w:left="540"/>
        <w:jc w:val="both"/>
        <w:rPr>
          <w:rFonts w:ascii="Times New Roman" w:hAnsi="Times New Roman" w:cs="Times New Roman"/>
          <w:sz w:val="22"/>
          <w:szCs w:val="22"/>
        </w:rPr>
      </w:pPr>
      <w:r w:rsidRPr="00B321CD">
        <w:rPr>
          <w:rFonts w:ascii="Times New Roman" w:hAnsi="Times New Roman" w:cs="Times New Roman"/>
          <w:sz w:val="22"/>
          <w:szCs w:val="22"/>
        </w:rPr>
        <w:t xml:space="preserve">During the nine-month period ended </w:t>
      </w:r>
      <w:r w:rsidRPr="00B321CD">
        <w:rPr>
          <w:rFonts w:ascii="Times New Roman" w:hAnsi="Times New Roman" w:cs="Times New Roman"/>
          <w:sz w:val="22"/>
          <w:szCs w:val="22"/>
          <w:cs/>
        </w:rPr>
        <w:t>30</w:t>
      </w:r>
      <w:r w:rsidRPr="00B321CD">
        <w:rPr>
          <w:rFonts w:ascii="Times New Roman" w:hAnsi="Times New Roman" w:cs="Times New Roman"/>
          <w:sz w:val="22"/>
          <w:szCs w:val="22"/>
        </w:rPr>
        <w:t xml:space="preserve"> September </w:t>
      </w:r>
      <w:r w:rsidRPr="00B321CD">
        <w:rPr>
          <w:rFonts w:ascii="Times New Roman" w:hAnsi="Times New Roman" w:cs="Times New Roman"/>
          <w:sz w:val="22"/>
          <w:szCs w:val="22"/>
          <w:cs/>
        </w:rPr>
        <w:t>2021</w:t>
      </w:r>
      <w:r w:rsidRPr="00B321CD">
        <w:rPr>
          <w:rFonts w:ascii="Times New Roman" w:hAnsi="Times New Roman" w:cs="Times New Roman"/>
          <w:sz w:val="22"/>
          <w:szCs w:val="22"/>
        </w:rPr>
        <w:t xml:space="preserve">, the Company sold 5.2 million treasury shares </w:t>
      </w:r>
      <w:r>
        <w:rPr>
          <w:rFonts w:ascii="Times New Roman" w:hAnsi="Times New Roman"/>
          <w:sz w:val="22"/>
          <w:szCs w:val="28"/>
        </w:rPr>
        <w:t>in the amount of</w:t>
      </w:r>
      <w:r w:rsidRPr="00B321CD">
        <w:rPr>
          <w:rFonts w:ascii="Times New Roman" w:hAnsi="Times New Roman" w:cs="Times New Roman"/>
          <w:sz w:val="22"/>
          <w:szCs w:val="22"/>
        </w:rPr>
        <w:t xml:space="preserve"> Baht 14.0 million</w:t>
      </w:r>
      <w:r w:rsidR="004449F3">
        <w:rPr>
          <w:rFonts w:ascii="Times New Roman" w:hAnsi="Times New Roman" w:cs="Times New Roman"/>
          <w:sz w:val="22"/>
          <w:szCs w:val="22"/>
        </w:rPr>
        <w:t>,</w:t>
      </w:r>
      <w:r w:rsidRPr="00B321CD">
        <w:rPr>
          <w:rFonts w:ascii="Times New Roman" w:hAnsi="Times New Roman" w:cs="Times New Roman"/>
          <w:sz w:val="22"/>
          <w:szCs w:val="22"/>
        </w:rPr>
        <w:t xml:space="preserve"> which the cost of the treasury shares </w:t>
      </w:r>
      <w:r w:rsidR="004449F3">
        <w:rPr>
          <w:rFonts w:ascii="Times New Roman" w:hAnsi="Times New Roman" w:cs="Times New Roman"/>
          <w:sz w:val="22"/>
          <w:szCs w:val="22"/>
        </w:rPr>
        <w:t xml:space="preserve">sold </w:t>
      </w:r>
      <w:r w:rsidRPr="00B321CD">
        <w:rPr>
          <w:rFonts w:ascii="Times New Roman" w:hAnsi="Times New Roman" w:cs="Times New Roman"/>
          <w:sz w:val="22"/>
          <w:szCs w:val="22"/>
        </w:rPr>
        <w:t xml:space="preserve">is Baht 11.1 million. </w:t>
      </w:r>
      <w:r w:rsidR="00776023">
        <w:rPr>
          <w:rFonts w:ascii="Times New Roman" w:hAnsi="Times New Roman" w:cs="Times New Roman"/>
          <w:sz w:val="22"/>
          <w:szCs w:val="22"/>
        </w:rPr>
        <w:br/>
      </w:r>
      <w:r w:rsidR="004449F3">
        <w:rPr>
          <w:rFonts w:ascii="Times New Roman" w:hAnsi="Times New Roman" w:cs="Times New Roman"/>
          <w:sz w:val="22"/>
          <w:szCs w:val="22"/>
        </w:rPr>
        <w:t>In this regard, t</w:t>
      </w:r>
      <w:r w:rsidRPr="00B321CD">
        <w:rPr>
          <w:rFonts w:ascii="Times New Roman" w:hAnsi="Times New Roman" w:cs="Times New Roman"/>
          <w:sz w:val="22"/>
          <w:szCs w:val="22"/>
        </w:rPr>
        <w:t xml:space="preserve">he Company </w:t>
      </w:r>
      <w:proofErr w:type="spellStart"/>
      <w:r w:rsidRPr="00B321CD">
        <w:rPr>
          <w:rFonts w:ascii="Times New Roman" w:hAnsi="Times New Roman" w:cs="Times New Roman"/>
          <w:sz w:val="22"/>
          <w:szCs w:val="22"/>
        </w:rPr>
        <w:t>recognised</w:t>
      </w:r>
      <w:proofErr w:type="spellEnd"/>
      <w:r w:rsidRPr="00B321CD">
        <w:rPr>
          <w:rFonts w:ascii="Times New Roman" w:hAnsi="Times New Roman" w:cs="Times New Roman"/>
          <w:sz w:val="22"/>
          <w:szCs w:val="22"/>
        </w:rPr>
        <w:t xml:space="preserve"> share premium on treasury shares of Baht 2.9 million in </w:t>
      </w:r>
      <w:r w:rsidR="00B861E4">
        <w:rPr>
          <w:rFonts w:ascii="Times New Roman" w:hAnsi="Times New Roman" w:cs="Times New Roman"/>
          <w:sz w:val="22"/>
          <w:szCs w:val="22"/>
        </w:rPr>
        <w:br/>
        <w:t xml:space="preserve">a </w:t>
      </w:r>
      <w:r w:rsidRPr="00B321CD">
        <w:rPr>
          <w:rFonts w:ascii="Times New Roman" w:hAnsi="Times New Roman" w:cs="Times New Roman"/>
          <w:sz w:val="22"/>
          <w:szCs w:val="22"/>
        </w:rPr>
        <w:t>separate category within equity and transferred treasury shares</w:t>
      </w:r>
      <w:r w:rsidR="00751182">
        <w:rPr>
          <w:rFonts w:ascii="Times New Roman" w:hAnsi="Times New Roman" w:cs="Times New Roman"/>
          <w:sz w:val="22"/>
          <w:szCs w:val="22"/>
        </w:rPr>
        <w:t xml:space="preserve"> reserve</w:t>
      </w:r>
      <w:r w:rsidRPr="00B321CD">
        <w:rPr>
          <w:rFonts w:ascii="Times New Roman" w:hAnsi="Times New Roman" w:cs="Times New Roman"/>
          <w:sz w:val="22"/>
          <w:szCs w:val="22"/>
        </w:rPr>
        <w:t xml:space="preserve"> </w:t>
      </w:r>
      <w:r w:rsidR="00776023" w:rsidRPr="00B321CD">
        <w:rPr>
          <w:rFonts w:ascii="Times New Roman" w:hAnsi="Times New Roman" w:cs="Times New Roman"/>
          <w:sz w:val="22"/>
          <w:szCs w:val="22"/>
        </w:rPr>
        <w:t xml:space="preserve">to retained earnings </w:t>
      </w:r>
      <w:r w:rsidR="00776023">
        <w:rPr>
          <w:rFonts w:ascii="Times New Roman" w:hAnsi="Times New Roman" w:cs="Times New Roman"/>
          <w:sz w:val="22"/>
          <w:szCs w:val="22"/>
        </w:rPr>
        <w:t xml:space="preserve">in the amount </w:t>
      </w:r>
      <w:r w:rsidRPr="00B321CD">
        <w:rPr>
          <w:rFonts w:ascii="Times New Roman" w:hAnsi="Times New Roman" w:cs="Times New Roman"/>
          <w:sz w:val="22"/>
          <w:szCs w:val="22"/>
        </w:rPr>
        <w:t>of Baht 11.1 million.</w:t>
      </w:r>
    </w:p>
    <w:p w14:paraId="3057C340" w14:textId="31EA2E17" w:rsidR="00B861E4" w:rsidRDefault="00B861E4" w:rsidP="00B321CD">
      <w:pPr>
        <w:pStyle w:val="BodyText"/>
        <w:spacing w:after="0"/>
        <w:ind w:left="540"/>
        <w:jc w:val="both"/>
        <w:rPr>
          <w:rFonts w:ascii="Times New Roman" w:hAnsi="Times New Roman" w:cs="Times New Roman"/>
          <w:sz w:val="22"/>
          <w:szCs w:val="22"/>
        </w:rPr>
      </w:pPr>
    </w:p>
    <w:p w14:paraId="6AF49433" w14:textId="3C9C964D" w:rsidR="00B321CD" w:rsidRPr="00B861E4" w:rsidRDefault="00B861E4" w:rsidP="00B861E4">
      <w:pPr>
        <w:pStyle w:val="BodyText"/>
        <w:spacing w:after="0"/>
        <w:ind w:left="540"/>
        <w:jc w:val="both"/>
        <w:rPr>
          <w:rFonts w:ascii="Times New Roman" w:hAnsi="Times New Roman" w:cs="Times New Roman"/>
          <w:sz w:val="22"/>
          <w:szCs w:val="22"/>
        </w:rPr>
        <w:sectPr w:rsidR="00B321CD" w:rsidRPr="00B861E4" w:rsidSect="00E04E39">
          <w:pgSz w:w="11909" w:h="16834" w:code="9"/>
          <w:pgMar w:top="691" w:right="1152" w:bottom="576" w:left="1152" w:header="720" w:footer="720" w:gutter="0"/>
          <w:cols w:space="720"/>
          <w:docGrid w:linePitch="245"/>
        </w:sectPr>
      </w:pPr>
      <w:r>
        <w:rPr>
          <w:rFonts w:ascii="Times New Roman" w:hAnsi="Times New Roman" w:cs="Times New Roman"/>
          <w:sz w:val="22"/>
          <w:szCs w:val="22"/>
        </w:rPr>
        <w:t xml:space="preserve">As at 30 September 2021, the Company had the treasury shares totaling 65.5 million shares </w:t>
      </w:r>
      <w:r w:rsidRPr="00B861E4">
        <w:rPr>
          <w:rFonts w:ascii="Times New Roman" w:hAnsi="Times New Roman" w:cs="Times New Roman"/>
          <w:i/>
          <w:iCs/>
          <w:sz w:val="22"/>
          <w:szCs w:val="22"/>
        </w:rPr>
        <w:t>(2020: 70.7 million shares)</w:t>
      </w:r>
      <w:r>
        <w:rPr>
          <w:rFonts w:ascii="Times New Roman" w:hAnsi="Times New Roman" w:cs="Times New Roman"/>
          <w:sz w:val="22"/>
          <w:szCs w:val="22"/>
        </w:rPr>
        <w:t xml:space="preserve">, comprising 3.2% </w:t>
      </w:r>
      <w:r w:rsidRPr="00B861E4">
        <w:rPr>
          <w:rFonts w:ascii="Times New Roman" w:hAnsi="Times New Roman" w:cs="Times New Roman"/>
          <w:i/>
          <w:iCs/>
          <w:sz w:val="22"/>
          <w:szCs w:val="22"/>
        </w:rPr>
        <w:t>(2020: 3.5%)</w:t>
      </w:r>
      <w:r>
        <w:rPr>
          <w:rFonts w:ascii="Times New Roman" w:hAnsi="Times New Roman" w:cs="Times New Roman"/>
          <w:sz w:val="22"/>
          <w:szCs w:val="22"/>
        </w:rPr>
        <w:t xml:space="preserve"> of the Company’s issued and paid-up share capital.</w:t>
      </w:r>
    </w:p>
    <w:p w14:paraId="43E666EE" w14:textId="1E19B73F" w:rsidR="005450D5" w:rsidRPr="009A607C" w:rsidRDefault="00A01975" w:rsidP="004E5529">
      <w:pPr>
        <w:pStyle w:val="Heading1"/>
        <w:keepLines/>
        <w:numPr>
          <w:ilvl w:val="0"/>
          <w:numId w:val="0"/>
        </w:numPr>
        <w:shd w:val="clear" w:color="auto" w:fill="auto"/>
        <w:tabs>
          <w:tab w:val="left" w:pos="540"/>
          <w:tab w:val="left" w:pos="1080"/>
        </w:tabs>
        <w:rPr>
          <w:rFonts w:ascii="Times New Roman" w:hAnsi="Times New Roman"/>
          <w:i w:val="0"/>
          <w:iCs w:val="0"/>
          <w:sz w:val="24"/>
          <w:szCs w:val="24"/>
          <w:u w:val="none"/>
        </w:rPr>
      </w:pPr>
      <w:r>
        <w:rPr>
          <w:rFonts w:ascii="Times New Roman" w:hAnsi="Times New Roman"/>
          <w:i w:val="0"/>
          <w:iCs w:val="0"/>
          <w:sz w:val="24"/>
          <w:szCs w:val="24"/>
          <w:u w:val="none"/>
        </w:rPr>
        <w:lastRenderedPageBreak/>
        <w:t>8</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14:paraId="7907A2C8" w14:textId="77777777" w:rsidR="005450D5" w:rsidRPr="00D675DD" w:rsidRDefault="005450D5" w:rsidP="004E5529">
      <w:pPr>
        <w:pStyle w:val="block"/>
        <w:spacing w:after="0" w:line="240" w:lineRule="atLeast"/>
        <w:ind w:left="0"/>
        <w:jc w:val="both"/>
        <w:rPr>
          <w:szCs w:val="22"/>
        </w:rPr>
      </w:pPr>
    </w:p>
    <w:p w14:paraId="34FCC932" w14:textId="60A92519" w:rsidR="00162790" w:rsidRPr="0023125F" w:rsidRDefault="00162790" w:rsidP="0031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0"/>
        <w:jc w:val="both"/>
        <w:rPr>
          <w:rFonts w:ascii="Times New Roman" w:hAnsi="Times New Roman"/>
          <w:spacing w:val="2"/>
          <w:sz w:val="22"/>
          <w:szCs w:val="22"/>
        </w:rPr>
      </w:pPr>
      <w:r w:rsidRPr="0023125F">
        <w:rPr>
          <w:rFonts w:ascii="Times New Roman" w:hAnsi="Times New Roman"/>
          <w:spacing w:val="2"/>
          <w:sz w:val="22"/>
          <w:szCs w:val="22"/>
        </w:rPr>
        <w:t xml:space="preserve">Disaggregation of revenues, results and timing of revenue recognition, based on reportable segments, </w:t>
      </w:r>
      <w:r w:rsidR="008E38DB" w:rsidRPr="0023125F">
        <w:rPr>
          <w:rFonts w:ascii="Times New Roman" w:hAnsi="Times New Roman"/>
          <w:spacing w:val="2"/>
          <w:sz w:val="22"/>
          <w:szCs w:val="22"/>
        </w:rPr>
        <w:t xml:space="preserve">for </w:t>
      </w:r>
      <w:r w:rsidR="00783318">
        <w:rPr>
          <w:rFonts w:ascii="Times New Roman" w:hAnsi="Times New Roman"/>
          <w:spacing w:val="2"/>
          <w:sz w:val="22"/>
          <w:szCs w:val="22"/>
        </w:rPr>
        <w:t xml:space="preserve">the </w:t>
      </w:r>
      <w:r w:rsidR="003163C8">
        <w:rPr>
          <w:rFonts w:ascii="Times New Roman" w:hAnsi="Times New Roman"/>
          <w:spacing w:val="2"/>
          <w:sz w:val="22"/>
          <w:szCs w:val="22"/>
        </w:rPr>
        <w:t>nine</w:t>
      </w:r>
      <w:r w:rsidRPr="0023125F">
        <w:rPr>
          <w:rFonts w:ascii="Times New Roman" w:hAnsi="Times New Roman"/>
          <w:spacing w:val="2"/>
          <w:sz w:val="22"/>
          <w:szCs w:val="22"/>
        </w:rPr>
        <w:t>-month period</w:t>
      </w:r>
      <w:r w:rsidR="00F23FB9" w:rsidRPr="0023125F">
        <w:rPr>
          <w:rFonts w:ascii="Times New Roman" w:hAnsi="Times New Roman"/>
          <w:spacing w:val="2"/>
          <w:sz w:val="22"/>
          <w:szCs w:val="22"/>
        </w:rPr>
        <w:t>s</w:t>
      </w:r>
      <w:r w:rsidRPr="0023125F">
        <w:rPr>
          <w:rFonts w:ascii="Times New Roman" w:hAnsi="Times New Roman"/>
          <w:spacing w:val="2"/>
          <w:sz w:val="22"/>
          <w:szCs w:val="22"/>
        </w:rPr>
        <w:t xml:space="preserve"> ended</w:t>
      </w:r>
      <w:r w:rsidR="00A82F7B" w:rsidRPr="0023125F">
        <w:rPr>
          <w:rFonts w:ascii="Times New Roman" w:hAnsi="Times New Roman"/>
          <w:spacing w:val="2"/>
          <w:sz w:val="22"/>
          <w:szCs w:val="22"/>
        </w:rPr>
        <w:t xml:space="preserve"> </w:t>
      </w:r>
      <w:r w:rsidR="00032209" w:rsidRPr="0023125F">
        <w:rPr>
          <w:rFonts w:ascii="Times New Roman" w:hAnsi="Times New Roman"/>
          <w:spacing w:val="2"/>
          <w:sz w:val="22"/>
          <w:szCs w:val="22"/>
        </w:rPr>
        <w:t xml:space="preserve">30 </w:t>
      </w:r>
      <w:r w:rsidR="003163C8">
        <w:rPr>
          <w:rFonts w:ascii="Times New Roman" w:hAnsi="Times New Roman"/>
          <w:spacing w:val="2"/>
          <w:sz w:val="22"/>
          <w:szCs w:val="22"/>
        </w:rPr>
        <w:t>September</w:t>
      </w:r>
      <w:r w:rsidR="00A82F7B" w:rsidRPr="0023125F">
        <w:rPr>
          <w:rFonts w:ascii="Times New Roman" w:hAnsi="Times New Roman"/>
          <w:spacing w:val="2"/>
          <w:sz w:val="22"/>
          <w:szCs w:val="22"/>
        </w:rPr>
        <w:t xml:space="preserve"> 2021</w:t>
      </w:r>
      <w:r w:rsidRPr="0023125F">
        <w:rPr>
          <w:rFonts w:ascii="Times New Roman" w:hAnsi="Times New Roman"/>
          <w:spacing w:val="2"/>
          <w:sz w:val="22"/>
          <w:szCs w:val="22"/>
        </w:rPr>
        <w:t xml:space="preserve"> and 20</w:t>
      </w:r>
      <w:r w:rsidR="00A82F7B" w:rsidRPr="0023125F">
        <w:rPr>
          <w:rFonts w:ascii="Times New Roman" w:hAnsi="Times New Roman"/>
          <w:spacing w:val="2"/>
          <w:sz w:val="22"/>
          <w:szCs w:val="22"/>
        </w:rPr>
        <w:t>20</w:t>
      </w:r>
      <w:r w:rsidRPr="0023125F">
        <w:rPr>
          <w:rFonts w:ascii="Times New Roman" w:hAnsi="Times New Roman"/>
          <w:spacing w:val="2"/>
          <w:sz w:val="22"/>
          <w:szCs w:val="22"/>
        </w:rPr>
        <w:t xml:space="preserve"> were as follows:</w:t>
      </w:r>
    </w:p>
    <w:p w14:paraId="60BF446D" w14:textId="77777777" w:rsidR="00553AF3" w:rsidRDefault="00553AF3"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553AF3" w:rsidRPr="00A27B59" w14:paraId="349F121D" w14:textId="77777777" w:rsidTr="00AE08EB">
        <w:trPr>
          <w:cantSplit/>
          <w:tblHeader/>
        </w:trPr>
        <w:tc>
          <w:tcPr>
            <w:tcW w:w="3510" w:type="dxa"/>
            <w:tcBorders>
              <w:top w:val="nil"/>
              <w:bottom w:val="nil"/>
            </w:tcBorders>
          </w:tcPr>
          <w:p w14:paraId="24B0EB75" w14:textId="77777777" w:rsidR="00553AF3"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14:paraId="3245A386" w14:textId="77777777" w:rsidR="00553AF3" w:rsidRPr="00A27B59" w:rsidRDefault="00A82F7B" w:rsidP="00AE08EB">
            <w:pPr>
              <w:pStyle w:val="acctmergecolhdg"/>
              <w:shd w:val="clear" w:color="auto" w:fill="FFFFFF"/>
              <w:spacing w:line="240" w:lineRule="atLeast"/>
              <w:rPr>
                <w:szCs w:val="22"/>
              </w:rPr>
            </w:pPr>
            <w:r>
              <w:rPr>
                <w:szCs w:val="22"/>
              </w:rPr>
              <w:t>Consolidated financial statements/</w:t>
            </w:r>
            <w:r w:rsidR="00553AF3">
              <w:rPr>
                <w:szCs w:val="22"/>
              </w:rPr>
              <w:t>Financial statements in which the equity method is applied</w:t>
            </w:r>
          </w:p>
        </w:tc>
      </w:tr>
      <w:tr w:rsidR="00553AF3" w:rsidRPr="00A27B59" w14:paraId="0502BAAF" w14:textId="77777777" w:rsidTr="00AE08EB">
        <w:trPr>
          <w:cantSplit/>
          <w:tblHeader/>
        </w:trPr>
        <w:tc>
          <w:tcPr>
            <w:tcW w:w="3510" w:type="dxa"/>
            <w:tcBorders>
              <w:top w:val="nil"/>
              <w:bottom w:val="nil"/>
            </w:tcBorders>
          </w:tcPr>
          <w:p w14:paraId="5586B27C" w14:textId="77777777" w:rsidR="00553AF3" w:rsidRDefault="00553AF3" w:rsidP="00AE08EB">
            <w:pPr>
              <w:pStyle w:val="acctfourfigures"/>
              <w:shd w:val="clear" w:color="auto" w:fill="FFFFFF"/>
              <w:tabs>
                <w:tab w:val="clear" w:pos="765"/>
              </w:tabs>
              <w:spacing w:line="240" w:lineRule="atLeast"/>
              <w:ind w:left="-76" w:right="-79"/>
              <w:rPr>
                <w:b/>
                <w:bCs/>
                <w:i/>
                <w:iCs/>
                <w:szCs w:val="22"/>
              </w:rPr>
            </w:pPr>
          </w:p>
        </w:tc>
        <w:tc>
          <w:tcPr>
            <w:tcW w:w="10928" w:type="dxa"/>
            <w:gridSpan w:val="15"/>
            <w:tcBorders>
              <w:top w:val="nil"/>
              <w:bottom w:val="nil"/>
            </w:tcBorders>
          </w:tcPr>
          <w:p w14:paraId="2B7A119F" w14:textId="77777777" w:rsidR="00553AF3" w:rsidRDefault="00553AF3" w:rsidP="00AE08EB">
            <w:pPr>
              <w:pStyle w:val="acctmergecolhdg"/>
              <w:shd w:val="clear" w:color="auto" w:fill="FFFFFF"/>
              <w:spacing w:line="240" w:lineRule="atLeast"/>
              <w:rPr>
                <w:szCs w:val="22"/>
              </w:rPr>
            </w:pPr>
          </w:p>
        </w:tc>
      </w:tr>
      <w:tr w:rsidR="00553AF3" w:rsidRPr="00A27B59" w14:paraId="77FF3CE8" w14:textId="77777777" w:rsidTr="00AE08EB">
        <w:trPr>
          <w:cantSplit/>
          <w:tblHeader/>
        </w:trPr>
        <w:tc>
          <w:tcPr>
            <w:tcW w:w="3510" w:type="dxa"/>
            <w:vMerge w:val="restart"/>
            <w:tcBorders>
              <w:top w:val="nil"/>
              <w:bottom w:val="nil"/>
            </w:tcBorders>
          </w:tcPr>
          <w:p w14:paraId="54C08EB6" w14:textId="77777777" w:rsidR="00553AF3" w:rsidRDefault="00553AF3" w:rsidP="00AE08EB">
            <w:pPr>
              <w:pStyle w:val="acctfourfigures"/>
              <w:shd w:val="clear" w:color="auto" w:fill="FFFFFF"/>
              <w:tabs>
                <w:tab w:val="clear" w:pos="765"/>
              </w:tabs>
              <w:spacing w:line="240" w:lineRule="atLeast"/>
              <w:ind w:right="-79"/>
              <w:rPr>
                <w:b/>
                <w:bCs/>
                <w:i/>
                <w:iCs/>
                <w:szCs w:val="22"/>
              </w:rPr>
            </w:pPr>
          </w:p>
          <w:p w14:paraId="7A2FAC5D" w14:textId="77777777" w:rsidR="00553AF3" w:rsidRDefault="00553AF3" w:rsidP="00AE08EB">
            <w:pPr>
              <w:pStyle w:val="acctfourfigures"/>
              <w:shd w:val="clear" w:color="auto" w:fill="FFFFFF"/>
              <w:tabs>
                <w:tab w:val="clear" w:pos="765"/>
              </w:tabs>
              <w:spacing w:line="240" w:lineRule="atLeast"/>
              <w:ind w:right="-79"/>
              <w:rPr>
                <w:b/>
                <w:bCs/>
                <w:i/>
                <w:iCs/>
                <w:szCs w:val="22"/>
              </w:rPr>
            </w:pPr>
          </w:p>
          <w:p w14:paraId="11F45A3C" w14:textId="686502A7" w:rsidR="00553AF3" w:rsidRPr="00A27B59" w:rsidRDefault="00553AF3" w:rsidP="00AE08EB">
            <w:pPr>
              <w:pStyle w:val="acctfourfigures"/>
              <w:shd w:val="clear" w:color="auto" w:fill="FFFFFF"/>
              <w:tabs>
                <w:tab w:val="clear" w:pos="765"/>
              </w:tabs>
              <w:spacing w:line="240" w:lineRule="atLeast"/>
              <w:ind w:right="-79"/>
              <w:rPr>
                <w:b/>
                <w:bCs/>
                <w:i/>
                <w:iCs/>
                <w:szCs w:val="22"/>
              </w:rPr>
            </w:pPr>
            <w:r>
              <w:rPr>
                <w:b/>
                <w:bCs/>
                <w:i/>
                <w:iCs/>
                <w:szCs w:val="22"/>
              </w:rPr>
              <w:t xml:space="preserve">For the </w:t>
            </w:r>
            <w:r w:rsidR="003163C8">
              <w:rPr>
                <w:b/>
                <w:bCs/>
                <w:i/>
                <w:iCs/>
                <w:szCs w:val="22"/>
              </w:rPr>
              <w:t>nine</w:t>
            </w:r>
            <w:r w:rsidRPr="00A27B59">
              <w:rPr>
                <w:b/>
                <w:bCs/>
                <w:i/>
                <w:iCs/>
                <w:szCs w:val="22"/>
              </w:rPr>
              <w:t xml:space="preserve">-month period ended  </w:t>
            </w:r>
          </w:p>
          <w:p w14:paraId="66365961" w14:textId="597E4112" w:rsidR="00553AF3" w:rsidRPr="00A27B59" w:rsidRDefault="00553AF3" w:rsidP="00AE08EB">
            <w:pPr>
              <w:pStyle w:val="acctfourfigures"/>
              <w:shd w:val="clear" w:color="auto" w:fill="FFFFFF"/>
              <w:tabs>
                <w:tab w:val="clear" w:pos="765"/>
              </w:tabs>
              <w:spacing w:line="240" w:lineRule="atLeast"/>
              <w:ind w:right="-79"/>
              <w:rPr>
                <w:szCs w:val="22"/>
              </w:rPr>
            </w:pPr>
            <w:r w:rsidRPr="00A27B59">
              <w:rPr>
                <w:b/>
                <w:bCs/>
                <w:i/>
                <w:iCs/>
                <w:szCs w:val="22"/>
              </w:rPr>
              <w:t xml:space="preserve">   3</w:t>
            </w:r>
            <w:r w:rsidR="00032209">
              <w:rPr>
                <w:b/>
                <w:bCs/>
                <w:i/>
                <w:iCs/>
                <w:szCs w:val="22"/>
              </w:rPr>
              <w:t xml:space="preserve">0 </w:t>
            </w:r>
            <w:r w:rsidR="003163C8">
              <w:rPr>
                <w:b/>
                <w:bCs/>
                <w:i/>
                <w:iCs/>
                <w:szCs w:val="22"/>
              </w:rPr>
              <w:t>September</w:t>
            </w:r>
          </w:p>
        </w:tc>
        <w:tc>
          <w:tcPr>
            <w:tcW w:w="2780" w:type="dxa"/>
            <w:gridSpan w:val="3"/>
            <w:tcBorders>
              <w:top w:val="nil"/>
              <w:bottom w:val="nil"/>
            </w:tcBorders>
          </w:tcPr>
          <w:p w14:paraId="4E0FD72C" w14:textId="77777777" w:rsidR="00553AF3" w:rsidRDefault="00553AF3" w:rsidP="00AE08EB">
            <w:pPr>
              <w:pStyle w:val="acctmergecolhdg"/>
              <w:shd w:val="clear" w:color="auto" w:fill="FFFFFF"/>
              <w:spacing w:line="240" w:lineRule="atLeast"/>
              <w:rPr>
                <w:szCs w:val="22"/>
              </w:rPr>
            </w:pPr>
            <w:r w:rsidRPr="00A27B59">
              <w:rPr>
                <w:szCs w:val="22"/>
              </w:rPr>
              <w:t>Real estate</w:t>
            </w:r>
          </w:p>
          <w:p w14:paraId="50BE9344" w14:textId="77777777" w:rsidR="00553AF3" w:rsidRPr="00A27B59" w:rsidRDefault="00553AF3" w:rsidP="00AE08EB">
            <w:pPr>
              <w:pStyle w:val="acctmergecolhdg"/>
              <w:shd w:val="clear" w:color="auto" w:fill="FFFFFF"/>
              <w:spacing w:line="240" w:lineRule="atLeast"/>
              <w:rPr>
                <w:szCs w:val="22"/>
              </w:rPr>
            </w:pPr>
            <w:r>
              <w:rPr>
                <w:szCs w:val="22"/>
              </w:rPr>
              <w:t>business</w:t>
            </w:r>
          </w:p>
        </w:tc>
        <w:tc>
          <w:tcPr>
            <w:tcW w:w="181" w:type="dxa"/>
            <w:tcBorders>
              <w:top w:val="nil"/>
              <w:bottom w:val="nil"/>
            </w:tcBorders>
          </w:tcPr>
          <w:p w14:paraId="3A248134" w14:textId="77777777" w:rsidR="00553AF3" w:rsidRPr="00A27B59" w:rsidRDefault="00553AF3" w:rsidP="00AE08EB">
            <w:pPr>
              <w:pStyle w:val="acctmergecolhdg"/>
              <w:shd w:val="clear" w:color="auto" w:fill="FFFFFF"/>
              <w:spacing w:line="240" w:lineRule="atLeast"/>
              <w:rPr>
                <w:szCs w:val="22"/>
              </w:rPr>
            </w:pPr>
          </w:p>
        </w:tc>
        <w:tc>
          <w:tcPr>
            <w:tcW w:w="2439" w:type="dxa"/>
            <w:gridSpan w:val="3"/>
            <w:tcBorders>
              <w:top w:val="nil"/>
              <w:bottom w:val="nil"/>
            </w:tcBorders>
          </w:tcPr>
          <w:p w14:paraId="257D7824" w14:textId="77777777" w:rsidR="00553AF3" w:rsidRDefault="00553AF3" w:rsidP="00AE08EB">
            <w:pPr>
              <w:pStyle w:val="acctmergecolhdg"/>
              <w:shd w:val="clear" w:color="auto" w:fill="FFFFFF"/>
              <w:spacing w:line="240" w:lineRule="atLeast"/>
              <w:rPr>
                <w:szCs w:val="22"/>
              </w:rPr>
            </w:pPr>
            <w:r w:rsidRPr="00A27B59">
              <w:rPr>
                <w:szCs w:val="22"/>
              </w:rPr>
              <w:t>Utilities service</w:t>
            </w:r>
          </w:p>
          <w:p w14:paraId="5976C528" w14:textId="77777777" w:rsidR="00553AF3" w:rsidRPr="00A27B59" w:rsidRDefault="00553AF3" w:rsidP="00AE08EB">
            <w:pPr>
              <w:pStyle w:val="acctmergecolhdg"/>
              <w:shd w:val="clear" w:color="auto" w:fill="FFFFFF"/>
              <w:spacing w:line="240" w:lineRule="atLeast"/>
              <w:rPr>
                <w:szCs w:val="22"/>
              </w:rPr>
            </w:pPr>
            <w:r>
              <w:rPr>
                <w:szCs w:val="22"/>
              </w:rPr>
              <w:t>business</w:t>
            </w:r>
          </w:p>
        </w:tc>
        <w:tc>
          <w:tcPr>
            <w:tcW w:w="187" w:type="dxa"/>
            <w:tcBorders>
              <w:top w:val="nil"/>
              <w:bottom w:val="nil"/>
            </w:tcBorders>
          </w:tcPr>
          <w:p w14:paraId="3C7685B2" w14:textId="77777777" w:rsidR="00553AF3" w:rsidRPr="00A27B59" w:rsidRDefault="00553AF3" w:rsidP="00AE08EB">
            <w:pPr>
              <w:pStyle w:val="acctmergecolhdg"/>
              <w:shd w:val="clear" w:color="auto" w:fill="FFFFFF"/>
              <w:spacing w:line="240" w:lineRule="atLeast"/>
              <w:rPr>
                <w:szCs w:val="22"/>
              </w:rPr>
            </w:pPr>
          </w:p>
        </w:tc>
        <w:tc>
          <w:tcPr>
            <w:tcW w:w="2488" w:type="dxa"/>
            <w:gridSpan w:val="3"/>
            <w:tcBorders>
              <w:top w:val="nil"/>
              <w:bottom w:val="nil"/>
            </w:tcBorders>
          </w:tcPr>
          <w:p w14:paraId="29F3C24D" w14:textId="77777777" w:rsidR="00553AF3" w:rsidRPr="00A27B59" w:rsidRDefault="00553AF3" w:rsidP="00AE08EB">
            <w:pPr>
              <w:pStyle w:val="acctmergecolhdg"/>
              <w:shd w:val="clear" w:color="auto" w:fill="FFFFFF"/>
              <w:spacing w:line="240" w:lineRule="atLeast"/>
              <w:rPr>
                <w:szCs w:val="22"/>
              </w:rPr>
            </w:pPr>
          </w:p>
          <w:p w14:paraId="0771C623" w14:textId="77777777" w:rsidR="00553AF3" w:rsidRPr="00A27B59" w:rsidRDefault="00553AF3" w:rsidP="00AE08EB">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14:paraId="32CAEF1A" w14:textId="77777777" w:rsidR="00553AF3" w:rsidRPr="00A27B59" w:rsidRDefault="00553AF3" w:rsidP="00AE08EB">
            <w:pPr>
              <w:pStyle w:val="acctmergecolhdg"/>
              <w:shd w:val="clear" w:color="auto" w:fill="FFFFFF"/>
              <w:spacing w:line="240" w:lineRule="atLeast"/>
              <w:rPr>
                <w:szCs w:val="22"/>
              </w:rPr>
            </w:pPr>
          </w:p>
        </w:tc>
        <w:tc>
          <w:tcPr>
            <w:tcW w:w="2661" w:type="dxa"/>
            <w:gridSpan w:val="3"/>
            <w:tcBorders>
              <w:top w:val="nil"/>
              <w:bottom w:val="nil"/>
            </w:tcBorders>
          </w:tcPr>
          <w:p w14:paraId="2E438FBD" w14:textId="77777777" w:rsidR="00553AF3" w:rsidRPr="00A27B59" w:rsidRDefault="00553AF3" w:rsidP="00AE08EB">
            <w:pPr>
              <w:pStyle w:val="acctmergecolhdg"/>
              <w:shd w:val="clear" w:color="auto" w:fill="FFFFFF"/>
              <w:spacing w:line="240" w:lineRule="atLeast"/>
              <w:rPr>
                <w:szCs w:val="22"/>
              </w:rPr>
            </w:pPr>
          </w:p>
          <w:p w14:paraId="70EE1096" w14:textId="77777777" w:rsidR="00553AF3" w:rsidRPr="00A27B59" w:rsidRDefault="00553AF3" w:rsidP="00AE08EB">
            <w:pPr>
              <w:pStyle w:val="acctmergecolhdg"/>
              <w:shd w:val="clear" w:color="auto" w:fill="FFFFFF"/>
              <w:spacing w:line="240" w:lineRule="atLeast"/>
              <w:rPr>
                <w:szCs w:val="22"/>
              </w:rPr>
            </w:pPr>
            <w:r w:rsidRPr="00A27B59">
              <w:rPr>
                <w:szCs w:val="22"/>
              </w:rPr>
              <w:t xml:space="preserve">Total </w:t>
            </w:r>
          </w:p>
        </w:tc>
      </w:tr>
      <w:tr w:rsidR="005B1540" w:rsidRPr="00A27B59" w14:paraId="419B63D7" w14:textId="77777777" w:rsidTr="00AE08EB">
        <w:trPr>
          <w:cantSplit/>
          <w:tblHeader/>
        </w:trPr>
        <w:tc>
          <w:tcPr>
            <w:tcW w:w="3510" w:type="dxa"/>
            <w:vMerge/>
            <w:tcBorders>
              <w:top w:val="nil"/>
              <w:bottom w:val="nil"/>
            </w:tcBorders>
          </w:tcPr>
          <w:p w14:paraId="15D07836" w14:textId="77777777" w:rsidR="005B1540" w:rsidRPr="00A27B59" w:rsidRDefault="005B1540" w:rsidP="005B1540">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14:paraId="79A060B1" w14:textId="77777777" w:rsidR="005B1540" w:rsidRDefault="005B1540" w:rsidP="005B1540">
            <w:pPr>
              <w:pStyle w:val="acctmergecolhdg"/>
              <w:spacing w:line="240" w:lineRule="atLeast"/>
              <w:rPr>
                <w:b w:val="0"/>
                <w:bCs/>
                <w:szCs w:val="22"/>
              </w:rPr>
            </w:pPr>
          </w:p>
          <w:p w14:paraId="18AA6588"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258" w:type="dxa"/>
            <w:tcBorders>
              <w:top w:val="nil"/>
            </w:tcBorders>
          </w:tcPr>
          <w:p w14:paraId="5C05D65D" w14:textId="77777777" w:rsidR="005B1540" w:rsidRPr="00A27B59" w:rsidRDefault="005B1540" w:rsidP="005B1540">
            <w:pPr>
              <w:pStyle w:val="acctmergecolhdg"/>
              <w:spacing w:line="240" w:lineRule="atLeast"/>
              <w:rPr>
                <w:b w:val="0"/>
                <w:bCs/>
                <w:szCs w:val="22"/>
              </w:rPr>
            </w:pPr>
          </w:p>
        </w:tc>
        <w:tc>
          <w:tcPr>
            <w:tcW w:w="1172" w:type="dxa"/>
            <w:tcBorders>
              <w:top w:val="nil"/>
            </w:tcBorders>
          </w:tcPr>
          <w:p w14:paraId="66FDA452" w14:textId="77777777" w:rsidR="005B1540" w:rsidRDefault="005B1540" w:rsidP="005B1540">
            <w:pPr>
              <w:pStyle w:val="acctmergecolhdg"/>
              <w:spacing w:line="240" w:lineRule="atLeast"/>
              <w:rPr>
                <w:b w:val="0"/>
                <w:bCs/>
                <w:szCs w:val="22"/>
              </w:rPr>
            </w:pPr>
          </w:p>
          <w:p w14:paraId="2B95C544"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c>
          <w:tcPr>
            <w:tcW w:w="181" w:type="dxa"/>
            <w:tcBorders>
              <w:top w:val="nil"/>
            </w:tcBorders>
          </w:tcPr>
          <w:p w14:paraId="2BBD95A0" w14:textId="77777777" w:rsidR="005B1540" w:rsidRPr="00A27B59" w:rsidRDefault="005B1540" w:rsidP="005B1540">
            <w:pPr>
              <w:pStyle w:val="acctmergecolhdg"/>
              <w:spacing w:line="240" w:lineRule="atLeast"/>
              <w:rPr>
                <w:b w:val="0"/>
                <w:bCs/>
                <w:szCs w:val="22"/>
              </w:rPr>
            </w:pPr>
          </w:p>
        </w:tc>
        <w:tc>
          <w:tcPr>
            <w:tcW w:w="1089" w:type="dxa"/>
            <w:tcBorders>
              <w:top w:val="nil"/>
            </w:tcBorders>
          </w:tcPr>
          <w:p w14:paraId="2321DF63" w14:textId="77777777" w:rsidR="005B1540" w:rsidRDefault="005B1540" w:rsidP="005B1540">
            <w:pPr>
              <w:pStyle w:val="acctmergecolhdg"/>
              <w:spacing w:line="240" w:lineRule="atLeast"/>
              <w:rPr>
                <w:b w:val="0"/>
                <w:bCs/>
                <w:szCs w:val="22"/>
              </w:rPr>
            </w:pPr>
          </w:p>
          <w:p w14:paraId="65839EA5"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184" w:type="dxa"/>
            <w:tcBorders>
              <w:top w:val="nil"/>
            </w:tcBorders>
          </w:tcPr>
          <w:p w14:paraId="056A1D4D" w14:textId="77777777" w:rsidR="005B1540" w:rsidRPr="00A27B59" w:rsidRDefault="005B1540" w:rsidP="005B1540">
            <w:pPr>
              <w:pStyle w:val="acctmergecolhdg"/>
              <w:spacing w:line="240" w:lineRule="atLeast"/>
              <w:rPr>
                <w:b w:val="0"/>
                <w:bCs/>
                <w:szCs w:val="22"/>
              </w:rPr>
            </w:pPr>
          </w:p>
        </w:tc>
        <w:tc>
          <w:tcPr>
            <w:tcW w:w="1166" w:type="dxa"/>
            <w:tcBorders>
              <w:top w:val="nil"/>
            </w:tcBorders>
          </w:tcPr>
          <w:p w14:paraId="52F2C207" w14:textId="77777777" w:rsidR="005B1540" w:rsidRDefault="005B1540" w:rsidP="005B1540">
            <w:pPr>
              <w:pStyle w:val="acctmergecolhdg"/>
              <w:spacing w:line="240" w:lineRule="atLeast"/>
              <w:rPr>
                <w:b w:val="0"/>
                <w:bCs/>
                <w:szCs w:val="22"/>
              </w:rPr>
            </w:pPr>
          </w:p>
          <w:p w14:paraId="460A6314"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c>
          <w:tcPr>
            <w:tcW w:w="187" w:type="dxa"/>
            <w:tcBorders>
              <w:top w:val="nil"/>
            </w:tcBorders>
          </w:tcPr>
          <w:p w14:paraId="1787DC9F" w14:textId="77777777" w:rsidR="005B1540" w:rsidRPr="00A27B59" w:rsidRDefault="005B1540" w:rsidP="005B1540">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14:paraId="522777E2" w14:textId="77777777" w:rsidR="005B1540" w:rsidRDefault="005B1540" w:rsidP="005B1540">
            <w:pPr>
              <w:pStyle w:val="acctmergecolhdg"/>
              <w:spacing w:line="240" w:lineRule="atLeast"/>
              <w:rPr>
                <w:b w:val="0"/>
                <w:bCs/>
                <w:szCs w:val="22"/>
              </w:rPr>
            </w:pPr>
          </w:p>
          <w:p w14:paraId="4F2EF4D0"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204" w:type="dxa"/>
            <w:tcBorders>
              <w:top w:val="nil"/>
            </w:tcBorders>
          </w:tcPr>
          <w:p w14:paraId="5772B5FD" w14:textId="77777777" w:rsidR="005B1540" w:rsidRPr="00A27B59" w:rsidRDefault="005B1540" w:rsidP="005B1540">
            <w:pPr>
              <w:pStyle w:val="acctmergecolhdg"/>
              <w:spacing w:line="240" w:lineRule="atLeast"/>
              <w:rPr>
                <w:b w:val="0"/>
                <w:bCs/>
                <w:szCs w:val="22"/>
              </w:rPr>
            </w:pPr>
          </w:p>
        </w:tc>
        <w:tc>
          <w:tcPr>
            <w:tcW w:w="1211" w:type="dxa"/>
            <w:tcBorders>
              <w:top w:val="nil"/>
            </w:tcBorders>
          </w:tcPr>
          <w:p w14:paraId="66BC905C" w14:textId="77777777" w:rsidR="005B1540" w:rsidRDefault="005B1540" w:rsidP="005B1540">
            <w:pPr>
              <w:pStyle w:val="acctmergecolhdg"/>
              <w:spacing w:line="240" w:lineRule="atLeast"/>
              <w:rPr>
                <w:b w:val="0"/>
                <w:bCs/>
                <w:szCs w:val="22"/>
              </w:rPr>
            </w:pPr>
          </w:p>
          <w:p w14:paraId="6AFB1760"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c>
          <w:tcPr>
            <w:tcW w:w="192" w:type="dxa"/>
            <w:tcBorders>
              <w:top w:val="nil"/>
            </w:tcBorders>
          </w:tcPr>
          <w:p w14:paraId="3DBCA4AD" w14:textId="77777777" w:rsidR="005B1540" w:rsidRPr="00A27B59" w:rsidRDefault="005B1540" w:rsidP="005B1540">
            <w:pPr>
              <w:pStyle w:val="acctmergecolhdg"/>
              <w:spacing w:line="240" w:lineRule="atLeast"/>
              <w:rPr>
                <w:b w:val="0"/>
                <w:bCs/>
                <w:szCs w:val="22"/>
              </w:rPr>
            </w:pPr>
          </w:p>
        </w:tc>
        <w:tc>
          <w:tcPr>
            <w:tcW w:w="1209" w:type="dxa"/>
            <w:tcBorders>
              <w:top w:val="nil"/>
            </w:tcBorders>
          </w:tcPr>
          <w:p w14:paraId="090662C8" w14:textId="77777777" w:rsidR="005B1540" w:rsidRDefault="005B1540" w:rsidP="005B1540">
            <w:pPr>
              <w:pStyle w:val="acctmergecolhdg"/>
              <w:spacing w:line="240" w:lineRule="atLeast"/>
              <w:rPr>
                <w:b w:val="0"/>
                <w:bCs/>
                <w:szCs w:val="22"/>
              </w:rPr>
            </w:pPr>
          </w:p>
          <w:p w14:paraId="550855A4" w14:textId="77777777" w:rsidR="005B1540" w:rsidRPr="00A27B59" w:rsidRDefault="005B1540" w:rsidP="005B1540">
            <w:pPr>
              <w:pStyle w:val="acctmergecolhdg"/>
              <w:spacing w:line="240" w:lineRule="atLeast"/>
              <w:rPr>
                <w:b w:val="0"/>
                <w:bCs/>
                <w:szCs w:val="22"/>
              </w:rPr>
            </w:pPr>
            <w:r>
              <w:rPr>
                <w:b w:val="0"/>
                <w:bCs/>
                <w:szCs w:val="22"/>
              </w:rPr>
              <w:t>202</w:t>
            </w:r>
            <w:r w:rsidR="00756E4A">
              <w:rPr>
                <w:b w:val="0"/>
                <w:bCs/>
                <w:szCs w:val="22"/>
              </w:rPr>
              <w:t>1</w:t>
            </w:r>
          </w:p>
        </w:tc>
        <w:tc>
          <w:tcPr>
            <w:tcW w:w="243" w:type="dxa"/>
            <w:tcBorders>
              <w:top w:val="nil"/>
            </w:tcBorders>
          </w:tcPr>
          <w:p w14:paraId="3BCA5D41" w14:textId="77777777" w:rsidR="005B1540" w:rsidRPr="00A27B59" w:rsidRDefault="005B1540" w:rsidP="005B1540">
            <w:pPr>
              <w:pStyle w:val="acctmergecolhdg"/>
              <w:spacing w:line="240" w:lineRule="atLeast"/>
              <w:rPr>
                <w:b w:val="0"/>
                <w:bCs/>
                <w:szCs w:val="22"/>
              </w:rPr>
            </w:pPr>
          </w:p>
        </w:tc>
        <w:tc>
          <w:tcPr>
            <w:tcW w:w="1209" w:type="dxa"/>
            <w:tcBorders>
              <w:top w:val="nil"/>
            </w:tcBorders>
          </w:tcPr>
          <w:p w14:paraId="5D6856EF" w14:textId="77777777" w:rsidR="005B1540" w:rsidRDefault="005B1540" w:rsidP="005B1540">
            <w:pPr>
              <w:pStyle w:val="acctmergecolhdg"/>
              <w:spacing w:line="240" w:lineRule="atLeast"/>
              <w:rPr>
                <w:b w:val="0"/>
                <w:bCs/>
                <w:szCs w:val="22"/>
              </w:rPr>
            </w:pPr>
          </w:p>
          <w:p w14:paraId="06DC043E" w14:textId="77777777" w:rsidR="005B1540" w:rsidRPr="00A27B59" w:rsidRDefault="005B1540" w:rsidP="005B1540">
            <w:pPr>
              <w:pStyle w:val="acctmergecolhdg"/>
              <w:spacing w:line="240" w:lineRule="atLeast"/>
              <w:rPr>
                <w:b w:val="0"/>
                <w:bCs/>
                <w:szCs w:val="22"/>
              </w:rPr>
            </w:pPr>
            <w:r>
              <w:rPr>
                <w:b w:val="0"/>
                <w:bCs/>
                <w:szCs w:val="22"/>
              </w:rPr>
              <w:t>20</w:t>
            </w:r>
            <w:r w:rsidR="00756E4A">
              <w:rPr>
                <w:b w:val="0"/>
                <w:bCs/>
                <w:szCs w:val="22"/>
              </w:rPr>
              <w:t>20</w:t>
            </w:r>
          </w:p>
        </w:tc>
      </w:tr>
      <w:tr w:rsidR="00553AF3" w:rsidRPr="00A27B59" w14:paraId="15EF3F48" w14:textId="77777777" w:rsidTr="00AE08EB">
        <w:trPr>
          <w:cantSplit/>
          <w:trHeight w:val="83"/>
          <w:tblHeader/>
        </w:trPr>
        <w:tc>
          <w:tcPr>
            <w:tcW w:w="3510" w:type="dxa"/>
            <w:tcBorders>
              <w:top w:val="nil"/>
            </w:tcBorders>
          </w:tcPr>
          <w:p w14:paraId="0151F41E" w14:textId="77777777"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400EE18A" w14:textId="77777777" w:rsidR="00553AF3" w:rsidRPr="00A27B59" w:rsidRDefault="00553AF3" w:rsidP="00AE08EB">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553AF3" w:rsidRPr="00A27B59" w14:paraId="24649654" w14:textId="77777777" w:rsidTr="00AE08EB">
        <w:trPr>
          <w:cantSplit/>
          <w:trHeight w:val="83"/>
          <w:tblHeader/>
        </w:trPr>
        <w:tc>
          <w:tcPr>
            <w:tcW w:w="3510" w:type="dxa"/>
            <w:tcBorders>
              <w:top w:val="nil"/>
            </w:tcBorders>
          </w:tcPr>
          <w:p w14:paraId="165B6B6D" w14:textId="77777777"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4C34E5E6" w14:textId="77777777" w:rsidR="00553AF3" w:rsidRPr="00622903" w:rsidRDefault="00553AF3" w:rsidP="00AE08EB">
            <w:pPr>
              <w:pStyle w:val="acctmergecolhdg"/>
              <w:spacing w:line="240" w:lineRule="atLeast"/>
              <w:rPr>
                <w:b w:val="0"/>
                <w:bCs/>
                <w:i/>
                <w:iCs/>
                <w:szCs w:val="22"/>
              </w:rPr>
            </w:pPr>
          </w:p>
        </w:tc>
      </w:tr>
      <w:tr w:rsidR="005B1540" w:rsidRPr="00A27B59" w14:paraId="48CD6DC7" w14:textId="77777777" w:rsidTr="00AE08EB">
        <w:trPr>
          <w:cantSplit/>
        </w:trPr>
        <w:tc>
          <w:tcPr>
            <w:tcW w:w="3510" w:type="dxa"/>
          </w:tcPr>
          <w:p w14:paraId="41E7CBF6" w14:textId="77777777" w:rsidR="005B1540" w:rsidRPr="00EA5D65" w:rsidRDefault="005B1540" w:rsidP="005B1540">
            <w:pPr>
              <w:shd w:val="clear" w:color="auto" w:fill="FFFFFF"/>
              <w:ind w:right="-79"/>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14:paraId="74888617" w14:textId="02F4972E" w:rsidR="005B1540" w:rsidRPr="00EA5D65" w:rsidRDefault="008E3F78" w:rsidP="00BF492D">
            <w:pPr>
              <w:pStyle w:val="acctfourfigures"/>
              <w:shd w:val="clear" w:color="auto" w:fill="FFFFFF"/>
              <w:tabs>
                <w:tab w:val="clear" w:pos="765"/>
                <w:tab w:val="decimal" w:pos="1090"/>
              </w:tabs>
              <w:spacing w:line="240" w:lineRule="atLeast"/>
              <w:ind w:right="-79"/>
              <w:rPr>
                <w:b/>
                <w:bCs/>
                <w:szCs w:val="22"/>
              </w:rPr>
            </w:pPr>
            <w:r w:rsidRPr="008E3F78">
              <w:rPr>
                <w:b/>
                <w:bCs/>
                <w:szCs w:val="22"/>
              </w:rPr>
              <w:t>101,338</w:t>
            </w:r>
          </w:p>
        </w:tc>
        <w:tc>
          <w:tcPr>
            <w:tcW w:w="258" w:type="dxa"/>
            <w:tcBorders>
              <w:bottom w:val="nil"/>
            </w:tcBorders>
            <w:vAlign w:val="bottom"/>
          </w:tcPr>
          <w:p w14:paraId="348D0582" w14:textId="77777777"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14:paraId="21192E76" w14:textId="389F05DC" w:rsidR="005B1540" w:rsidRPr="00EA5D65"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273,647</w:t>
            </w:r>
          </w:p>
        </w:tc>
        <w:tc>
          <w:tcPr>
            <w:tcW w:w="181" w:type="dxa"/>
            <w:tcBorders>
              <w:bottom w:val="nil"/>
            </w:tcBorders>
            <w:vAlign w:val="bottom"/>
          </w:tcPr>
          <w:p w14:paraId="5E181D5D" w14:textId="77777777" w:rsidR="005B1540" w:rsidRPr="00EA5D6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vAlign w:val="bottom"/>
          </w:tcPr>
          <w:p w14:paraId="5E2B50F9" w14:textId="1871D9D6" w:rsidR="005B1540" w:rsidRPr="00EA5D65" w:rsidRDefault="008E3F78" w:rsidP="005B1540">
            <w:pPr>
              <w:pStyle w:val="acctfourfigures"/>
              <w:shd w:val="clear" w:color="auto" w:fill="FFFFFF"/>
              <w:tabs>
                <w:tab w:val="clear" w:pos="765"/>
                <w:tab w:val="decimal" w:pos="830"/>
              </w:tabs>
              <w:spacing w:line="240" w:lineRule="atLeast"/>
              <w:ind w:right="-79"/>
              <w:rPr>
                <w:b/>
                <w:bCs/>
                <w:szCs w:val="22"/>
              </w:rPr>
            </w:pPr>
            <w:r w:rsidRPr="008E3F78">
              <w:rPr>
                <w:b/>
                <w:bCs/>
                <w:szCs w:val="22"/>
              </w:rPr>
              <w:t>521,799</w:t>
            </w:r>
          </w:p>
        </w:tc>
        <w:tc>
          <w:tcPr>
            <w:tcW w:w="184" w:type="dxa"/>
            <w:tcBorders>
              <w:bottom w:val="nil"/>
            </w:tcBorders>
            <w:vAlign w:val="bottom"/>
          </w:tcPr>
          <w:p w14:paraId="3ECE58A4" w14:textId="77777777"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14:paraId="0D2B72E8" w14:textId="2E97C548" w:rsidR="005B1540" w:rsidRPr="00EA5D65" w:rsidRDefault="000F7AC5" w:rsidP="005B1540">
            <w:pPr>
              <w:pStyle w:val="acctfourfigures"/>
              <w:shd w:val="clear" w:color="auto" w:fill="FFFFFF"/>
              <w:tabs>
                <w:tab w:val="clear" w:pos="765"/>
                <w:tab w:val="decimal" w:pos="941"/>
              </w:tabs>
              <w:spacing w:line="240" w:lineRule="atLeast"/>
              <w:ind w:right="-79"/>
              <w:rPr>
                <w:b/>
                <w:bCs/>
                <w:szCs w:val="22"/>
              </w:rPr>
            </w:pPr>
            <w:r>
              <w:rPr>
                <w:b/>
                <w:bCs/>
                <w:szCs w:val="22"/>
              </w:rPr>
              <w:t>471,988</w:t>
            </w:r>
          </w:p>
        </w:tc>
        <w:tc>
          <w:tcPr>
            <w:tcW w:w="187" w:type="dxa"/>
            <w:tcBorders>
              <w:bottom w:val="nil"/>
            </w:tcBorders>
            <w:vAlign w:val="bottom"/>
          </w:tcPr>
          <w:p w14:paraId="56E3F443" w14:textId="77777777" w:rsidR="005B1540" w:rsidRPr="00EA5D6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vAlign w:val="bottom"/>
          </w:tcPr>
          <w:p w14:paraId="021EA136" w14:textId="65DBBAFD" w:rsidR="005B1540" w:rsidRPr="00EA5D65" w:rsidRDefault="008E3F78" w:rsidP="005B1540">
            <w:pPr>
              <w:pStyle w:val="acctfourfigures"/>
              <w:shd w:val="clear" w:color="auto" w:fill="FFFFFF"/>
              <w:tabs>
                <w:tab w:val="clear" w:pos="765"/>
                <w:tab w:val="decimal" w:pos="814"/>
              </w:tabs>
              <w:spacing w:line="240" w:lineRule="atLeast"/>
              <w:ind w:right="-79"/>
              <w:rPr>
                <w:b/>
                <w:bCs/>
                <w:szCs w:val="22"/>
              </w:rPr>
            </w:pPr>
            <w:r w:rsidRPr="008E3F78">
              <w:rPr>
                <w:b/>
                <w:bCs/>
                <w:szCs w:val="22"/>
              </w:rPr>
              <w:t>24,021</w:t>
            </w:r>
          </w:p>
        </w:tc>
        <w:tc>
          <w:tcPr>
            <w:tcW w:w="204" w:type="dxa"/>
            <w:tcBorders>
              <w:bottom w:val="nil"/>
            </w:tcBorders>
            <w:vAlign w:val="bottom"/>
          </w:tcPr>
          <w:p w14:paraId="6C1B3330" w14:textId="77777777"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14:paraId="6A879679" w14:textId="40DDF018" w:rsidR="005B1540" w:rsidRPr="00EA5D65" w:rsidRDefault="000F7AC5" w:rsidP="005B1540">
            <w:pPr>
              <w:pStyle w:val="acctfourfigures"/>
              <w:shd w:val="clear" w:color="auto" w:fill="FFFFFF"/>
              <w:tabs>
                <w:tab w:val="clear" w:pos="765"/>
                <w:tab w:val="decimal" w:pos="971"/>
              </w:tabs>
              <w:spacing w:line="240" w:lineRule="atLeast"/>
              <w:ind w:right="-79"/>
              <w:rPr>
                <w:b/>
                <w:bCs/>
                <w:szCs w:val="22"/>
              </w:rPr>
            </w:pPr>
            <w:r>
              <w:rPr>
                <w:b/>
                <w:bCs/>
                <w:szCs w:val="22"/>
              </w:rPr>
              <w:t>22,134</w:t>
            </w:r>
          </w:p>
        </w:tc>
        <w:tc>
          <w:tcPr>
            <w:tcW w:w="192" w:type="dxa"/>
            <w:tcBorders>
              <w:bottom w:val="nil"/>
            </w:tcBorders>
          </w:tcPr>
          <w:p w14:paraId="6EA48F39" w14:textId="77777777" w:rsidR="005B1540" w:rsidRPr="00EA5D65" w:rsidRDefault="005B1540" w:rsidP="005B1540">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vAlign w:val="bottom"/>
          </w:tcPr>
          <w:p w14:paraId="3A1773CB" w14:textId="67811540" w:rsidR="005B1540" w:rsidRPr="00EA5D65" w:rsidRDefault="008E3F78" w:rsidP="005B1540">
            <w:pPr>
              <w:pStyle w:val="acctfourfigures"/>
              <w:shd w:val="clear" w:color="auto" w:fill="FFFFFF"/>
              <w:tabs>
                <w:tab w:val="clear" w:pos="765"/>
                <w:tab w:val="decimal" w:pos="950"/>
              </w:tabs>
              <w:spacing w:line="240" w:lineRule="atLeast"/>
              <w:ind w:right="-79"/>
              <w:rPr>
                <w:b/>
                <w:bCs/>
                <w:szCs w:val="22"/>
              </w:rPr>
            </w:pPr>
            <w:r w:rsidRPr="008E3F78">
              <w:rPr>
                <w:b/>
                <w:bCs/>
                <w:szCs w:val="22"/>
              </w:rPr>
              <w:t>647,158</w:t>
            </w:r>
          </w:p>
        </w:tc>
        <w:tc>
          <w:tcPr>
            <w:tcW w:w="243" w:type="dxa"/>
            <w:tcBorders>
              <w:bottom w:val="nil"/>
            </w:tcBorders>
            <w:vAlign w:val="bottom"/>
          </w:tcPr>
          <w:p w14:paraId="30C216C7" w14:textId="77777777" w:rsidR="005B1540" w:rsidRPr="00EA5D65" w:rsidRDefault="005B1540" w:rsidP="005B1540">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14:paraId="20F09694" w14:textId="45615684" w:rsidR="005B1540" w:rsidRPr="00EA5D65"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767,769</w:t>
            </w:r>
          </w:p>
        </w:tc>
      </w:tr>
      <w:tr w:rsidR="005B1540" w:rsidRPr="00A27B59" w14:paraId="01C44F75" w14:textId="77777777" w:rsidTr="00AE08EB">
        <w:trPr>
          <w:cantSplit/>
        </w:trPr>
        <w:tc>
          <w:tcPr>
            <w:tcW w:w="3510" w:type="dxa"/>
          </w:tcPr>
          <w:p w14:paraId="0BF9461C" w14:textId="77777777" w:rsidR="005B1540" w:rsidRPr="00A27B59" w:rsidRDefault="005B1540" w:rsidP="005B1540">
            <w:pPr>
              <w:shd w:val="clear" w:color="auto" w:fill="FFFFFF"/>
              <w:ind w:right="-79"/>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14:paraId="75035957" w14:textId="6E64FE1F" w:rsidR="005B1540" w:rsidRPr="00A27B59" w:rsidRDefault="008E3F78" w:rsidP="00BF492D">
            <w:pPr>
              <w:pStyle w:val="acctfourfigures"/>
              <w:shd w:val="clear" w:color="auto" w:fill="FFFFFF"/>
              <w:tabs>
                <w:tab w:val="clear" w:pos="765"/>
                <w:tab w:val="decimal" w:pos="1090"/>
              </w:tabs>
              <w:spacing w:line="240" w:lineRule="atLeast"/>
              <w:ind w:right="-79"/>
              <w:rPr>
                <w:b/>
                <w:bCs/>
                <w:szCs w:val="22"/>
              </w:rPr>
            </w:pPr>
            <w:r w:rsidRPr="008E3F78">
              <w:rPr>
                <w:b/>
                <w:bCs/>
                <w:szCs w:val="22"/>
              </w:rPr>
              <w:t>101,338</w:t>
            </w:r>
          </w:p>
        </w:tc>
        <w:tc>
          <w:tcPr>
            <w:tcW w:w="258" w:type="dxa"/>
            <w:tcBorders>
              <w:top w:val="nil"/>
              <w:bottom w:val="nil"/>
            </w:tcBorders>
            <w:vAlign w:val="bottom"/>
          </w:tcPr>
          <w:p w14:paraId="1C874F26"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0DF4380E" w14:textId="18D23975" w:rsidR="005B1540" w:rsidRPr="00A27B59"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273,647</w:t>
            </w:r>
          </w:p>
        </w:tc>
        <w:tc>
          <w:tcPr>
            <w:tcW w:w="181" w:type="dxa"/>
            <w:tcBorders>
              <w:top w:val="nil"/>
              <w:bottom w:val="nil"/>
            </w:tcBorders>
            <w:vAlign w:val="bottom"/>
          </w:tcPr>
          <w:p w14:paraId="6D171CFE" w14:textId="77777777" w:rsidR="005B1540" w:rsidRPr="00A27B59"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2AC0270C" w14:textId="2EC2EC1A" w:rsidR="005B1540" w:rsidRPr="00A27B59" w:rsidRDefault="008E3F78" w:rsidP="005B1540">
            <w:pPr>
              <w:pStyle w:val="acctfourfigures"/>
              <w:shd w:val="clear" w:color="auto" w:fill="FFFFFF"/>
              <w:tabs>
                <w:tab w:val="clear" w:pos="765"/>
                <w:tab w:val="decimal" w:pos="830"/>
              </w:tabs>
              <w:spacing w:line="240" w:lineRule="atLeast"/>
              <w:ind w:right="-79"/>
              <w:rPr>
                <w:b/>
                <w:bCs/>
                <w:szCs w:val="22"/>
              </w:rPr>
            </w:pPr>
            <w:r w:rsidRPr="008E3F78">
              <w:rPr>
                <w:b/>
                <w:bCs/>
                <w:szCs w:val="22"/>
              </w:rPr>
              <w:t>521,799</w:t>
            </w:r>
          </w:p>
        </w:tc>
        <w:tc>
          <w:tcPr>
            <w:tcW w:w="184" w:type="dxa"/>
            <w:tcBorders>
              <w:top w:val="nil"/>
              <w:bottom w:val="nil"/>
            </w:tcBorders>
            <w:vAlign w:val="bottom"/>
          </w:tcPr>
          <w:p w14:paraId="28A6CB0E"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21C8ADCE" w14:textId="7C499075" w:rsidR="005B1540" w:rsidRPr="00A27B59" w:rsidRDefault="000F7AC5" w:rsidP="005B1540">
            <w:pPr>
              <w:pStyle w:val="acctfourfigures"/>
              <w:shd w:val="clear" w:color="auto" w:fill="FFFFFF"/>
              <w:tabs>
                <w:tab w:val="clear" w:pos="765"/>
                <w:tab w:val="decimal" w:pos="941"/>
              </w:tabs>
              <w:spacing w:line="240" w:lineRule="atLeast"/>
              <w:ind w:right="-79"/>
              <w:rPr>
                <w:b/>
                <w:bCs/>
                <w:szCs w:val="22"/>
              </w:rPr>
            </w:pPr>
            <w:r>
              <w:rPr>
                <w:b/>
                <w:bCs/>
                <w:szCs w:val="22"/>
              </w:rPr>
              <w:t>471,988</w:t>
            </w:r>
          </w:p>
        </w:tc>
        <w:tc>
          <w:tcPr>
            <w:tcW w:w="187" w:type="dxa"/>
            <w:tcBorders>
              <w:top w:val="nil"/>
              <w:bottom w:val="nil"/>
            </w:tcBorders>
            <w:vAlign w:val="bottom"/>
          </w:tcPr>
          <w:p w14:paraId="2AC089E2" w14:textId="77777777" w:rsidR="005B1540" w:rsidRPr="00A27B59"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377678F8" w14:textId="52329F93" w:rsidR="005B1540" w:rsidRPr="005F5281" w:rsidRDefault="008E3F78" w:rsidP="005B1540">
            <w:pPr>
              <w:pStyle w:val="acctfourfigures"/>
              <w:shd w:val="clear" w:color="auto" w:fill="FFFFFF"/>
              <w:tabs>
                <w:tab w:val="clear" w:pos="765"/>
                <w:tab w:val="decimal" w:pos="814"/>
              </w:tabs>
              <w:spacing w:line="240" w:lineRule="atLeast"/>
              <w:ind w:right="-79"/>
              <w:rPr>
                <w:rFonts w:cs="Angsana New"/>
                <w:b/>
                <w:bCs/>
                <w:szCs w:val="28"/>
                <w:lang w:val="en-US" w:bidi="th-TH"/>
              </w:rPr>
            </w:pPr>
            <w:r w:rsidRPr="008E3F78">
              <w:rPr>
                <w:rFonts w:cs="Angsana New"/>
                <w:b/>
                <w:bCs/>
                <w:szCs w:val="28"/>
                <w:lang w:val="en-US" w:bidi="th-TH"/>
              </w:rPr>
              <w:t>109,238</w:t>
            </w:r>
          </w:p>
        </w:tc>
        <w:tc>
          <w:tcPr>
            <w:tcW w:w="204" w:type="dxa"/>
            <w:tcBorders>
              <w:top w:val="nil"/>
              <w:bottom w:val="nil"/>
            </w:tcBorders>
            <w:vAlign w:val="bottom"/>
          </w:tcPr>
          <w:p w14:paraId="570BA213"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7455A6E3" w14:textId="7F722BFA" w:rsidR="005B1540" w:rsidRPr="00A27B59" w:rsidRDefault="000F7AC5" w:rsidP="005B1540">
            <w:pPr>
              <w:pStyle w:val="acctfourfigures"/>
              <w:shd w:val="clear" w:color="auto" w:fill="FFFFFF"/>
              <w:tabs>
                <w:tab w:val="clear" w:pos="765"/>
                <w:tab w:val="decimal" w:pos="971"/>
              </w:tabs>
              <w:spacing w:line="240" w:lineRule="atLeast"/>
              <w:ind w:right="-79"/>
              <w:rPr>
                <w:b/>
                <w:bCs/>
                <w:szCs w:val="22"/>
              </w:rPr>
            </w:pPr>
            <w:r>
              <w:rPr>
                <w:b/>
                <w:bCs/>
                <w:szCs w:val="22"/>
              </w:rPr>
              <w:t>102,134</w:t>
            </w:r>
          </w:p>
        </w:tc>
        <w:tc>
          <w:tcPr>
            <w:tcW w:w="192" w:type="dxa"/>
            <w:tcBorders>
              <w:top w:val="nil"/>
              <w:bottom w:val="nil"/>
            </w:tcBorders>
          </w:tcPr>
          <w:p w14:paraId="14F05990" w14:textId="77777777" w:rsidR="005B1540" w:rsidRPr="00A27B59"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vAlign w:val="bottom"/>
          </w:tcPr>
          <w:p w14:paraId="63A8AFF8" w14:textId="0EED2A62" w:rsidR="005B1540" w:rsidRPr="00252681" w:rsidRDefault="008E3F78" w:rsidP="005B1540">
            <w:pPr>
              <w:pStyle w:val="acctfourfigures"/>
              <w:shd w:val="clear" w:color="auto" w:fill="FFFFFF"/>
              <w:tabs>
                <w:tab w:val="clear" w:pos="765"/>
                <w:tab w:val="decimal" w:pos="950"/>
              </w:tabs>
              <w:spacing w:line="240" w:lineRule="atLeast"/>
              <w:ind w:right="-79"/>
              <w:rPr>
                <w:rFonts w:cs="Angsana New"/>
                <w:b/>
                <w:bCs/>
                <w:szCs w:val="28"/>
                <w:lang w:val="en-US" w:bidi="th-TH"/>
              </w:rPr>
            </w:pPr>
            <w:r w:rsidRPr="008E3F78">
              <w:rPr>
                <w:rFonts w:cs="Angsana New"/>
                <w:b/>
                <w:bCs/>
                <w:szCs w:val="28"/>
                <w:lang w:val="en-US" w:bidi="th-TH"/>
              </w:rPr>
              <w:t>732,375</w:t>
            </w:r>
          </w:p>
        </w:tc>
        <w:tc>
          <w:tcPr>
            <w:tcW w:w="243" w:type="dxa"/>
            <w:tcBorders>
              <w:top w:val="nil"/>
              <w:bottom w:val="nil"/>
            </w:tcBorders>
            <w:vAlign w:val="bottom"/>
          </w:tcPr>
          <w:p w14:paraId="5973A1F2" w14:textId="77777777" w:rsidR="005B1540" w:rsidRPr="00A27B59" w:rsidRDefault="005B1540" w:rsidP="005B1540">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14:paraId="4418AD7C" w14:textId="35C18466" w:rsidR="005B1540" w:rsidRPr="00A27B59"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847,769</w:t>
            </w:r>
          </w:p>
        </w:tc>
      </w:tr>
      <w:tr w:rsidR="005B1540" w:rsidRPr="008342D5" w14:paraId="27EF7C14" w14:textId="77777777" w:rsidTr="00AE08EB">
        <w:trPr>
          <w:cantSplit/>
        </w:trPr>
        <w:tc>
          <w:tcPr>
            <w:tcW w:w="3510" w:type="dxa"/>
          </w:tcPr>
          <w:p w14:paraId="6328F413" w14:textId="77777777" w:rsidR="005B1540" w:rsidRPr="00A27B59" w:rsidRDefault="005B1540" w:rsidP="005B1540">
            <w:pPr>
              <w:shd w:val="clear" w:color="auto" w:fill="FFFFFF"/>
              <w:ind w:right="-79"/>
              <w:rPr>
                <w:rFonts w:ascii="Times New Roman" w:hAnsi="Times New Roman" w:cs="Times New Roman"/>
                <w:sz w:val="22"/>
                <w:szCs w:val="22"/>
              </w:rPr>
            </w:pPr>
          </w:p>
          <w:p w14:paraId="35285C11" w14:textId="77777777"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14:paraId="6860B684" w14:textId="66BF9B9E" w:rsidR="005B1540" w:rsidRPr="008342D5" w:rsidRDefault="008E3F78" w:rsidP="00BF492D">
            <w:pPr>
              <w:pStyle w:val="acctfourfigures"/>
              <w:shd w:val="clear" w:color="auto" w:fill="FFFFFF"/>
              <w:tabs>
                <w:tab w:val="clear" w:pos="765"/>
                <w:tab w:val="decimal" w:pos="1090"/>
              </w:tabs>
              <w:spacing w:line="240" w:lineRule="atLeast"/>
              <w:ind w:right="-79"/>
              <w:rPr>
                <w:b/>
                <w:bCs/>
                <w:szCs w:val="22"/>
              </w:rPr>
            </w:pPr>
            <w:r w:rsidRPr="008E3F78">
              <w:rPr>
                <w:b/>
                <w:bCs/>
                <w:szCs w:val="22"/>
              </w:rPr>
              <w:t>56,266</w:t>
            </w:r>
          </w:p>
        </w:tc>
        <w:tc>
          <w:tcPr>
            <w:tcW w:w="258" w:type="dxa"/>
            <w:tcBorders>
              <w:top w:val="nil"/>
            </w:tcBorders>
            <w:vAlign w:val="bottom"/>
          </w:tcPr>
          <w:p w14:paraId="6146C496" w14:textId="77777777" w:rsidR="005B1540" w:rsidRPr="008342D5"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72F09823" w14:textId="0B80AD9C" w:rsidR="005B1540" w:rsidRPr="008342D5"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40,616</w:t>
            </w:r>
          </w:p>
        </w:tc>
        <w:tc>
          <w:tcPr>
            <w:tcW w:w="181" w:type="dxa"/>
            <w:tcBorders>
              <w:top w:val="nil"/>
            </w:tcBorders>
            <w:vAlign w:val="bottom"/>
          </w:tcPr>
          <w:p w14:paraId="13097B44" w14:textId="77777777" w:rsidR="005B1540" w:rsidRPr="008342D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6DCA9F9D" w14:textId="0CF7A8A9" w:rsidR="005B1540" w:rsidRPr="008342D5" w:rsidRDefault="008E3F78" w:rsidP="005B1540">
            <w:pPr>
              <w:pStyle w:val="acctfourfigures"/>
              <w:shd w:val="clear" w:color="auto" w:fill="FFFFFF"/>
              <w:tabs>
                <w:tab w:val="clear" w:pos="765"/>
                <w:tab w:val="decimal" w:pos="830"/>
              </w:tabs>
              <w:spacing w:line="240" w:lineRule="atLeast"/>
              <w:ind w:right="-79"/>
              <w:rPr>
                <w:b/>
                <w:bCs/>
                <w:szCs w:val="22"/>
              </w:rPr>
            </w:pPr>
            <w:r w:rsidRPr="008E3F78">
              <w:rPr>
                <w:b/>
                <w:bCs/>
                <w:szCs w:val="22"/>
              </w:rPr>
              <w:t>287,116</w:t>
            </w:r>
          </w:p>
        </w:tc>
        <w:tc>
          <w:tcPr>
            <w:tcW w:w="184" w:type="dxa"/>
            <w:tcBorders>
              <w:top w:val="nil"/>
            </w:tcBorders>
            <w:vAlign w:val="bottom"/>
          </w:tcPr>
          <w:p w14:paraId="115A47EB" w14:textId="77777777" w:rsidR="005B1540" w:rsidRPr="008342D5"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4F85BBD7" w14:textId="5EA1623A" w:rsidR="005B1540" w:rsidRPr="008342D5" w:rsidRDefault="000F7AC5" w:rsidP="005B1540">
            <w:pPr>
              <w:pStyle w:val="acctfourfigures"/>
              <w:shd w:val="clear" w:color="auto" w:fill="FFFFFF"/>
              <w:tabs>
                <w:tab w:val="clear" w:pos="765"/>
                <w:tab w:val="decimal" w:pos="941"/>
              </w:tabs>
              <w:spacing w:line="240" w:lineRule="atLeast"/>
              <w:ind w:right="-79"/>
              <w:rPr>
                <w:b/>
                <w:bCs/>
                <w:szCs w:val="22"/>
              </w:rPr>
            </w:pPr>
            <w:r>
              <w:rPr>
                <w:b/>
                <w:bCs/>
                <w:szCs w:val="22"/>
              </w:rPr>
              <w:t>238,940</w:t>
            </w:r>
          </w:p>
        </w:tc>
        <w:tc>
          <w:tcPr>
            <w:tcW w:w="187" w:type="dxa"/>
            <w:tcBorders>
              <w:top w:val="nil"/>
            </w:tcBorders>
            <w:vAlign w:val="bottom"/>
          </w:tcPr>
          <w:p w14:paraId="58840D28" w14:textId="77777777" w:rsidR="005B1540" w:rsidRPr="008342D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5CF9A081" w14:textId="2633E84D" w:rsidR="005B1540" w:rsidRPr="008342D5" w:rsidRDefault="008E3F78" w:rsidP="005B1540">
            <w:pPr>
              <w:pStyle w:val="acctfourfigures"/>
              <w:shd w:val="clear" w:color="auto" w:fill="FFFFFF"/>
              <w:tabs>
                <w:tab w:val="clear" w:pos="765"/>
                <w:tab w:val="decimal" w:pos="814"/>
              </w:tabs>
              <w:spacing w:line="240" w:lineRule="atLeast"/>
              <w:ind w:right="-79"/>
              <w:rPr>
                <w:b/>
                <w:bCs/>
                <w:szCs w:val="22"/>
              </w:rPr>
            </w:pPr>
            <w:r w:rsidRPr="008E3F78">
              <w:rPr>
                <w:b/>
                <w:bCs/>
                <w:szCs w:val="22"/>
              </w:rPr>
              <w:t>-</w:t>
            </w:r>
          </w:p>
        </w:tc>
        <w:tc>
          <w:tcPr>
            <w:tcW w:w="204" w:type="dxa"/>
            <w:tcBorders>
              <w:top w:val="nil"/>
            </w:tcBorders>
          </w:tcPr>
          <w:p w14:paraId="6F8F610F" w14:textId="77777777"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6A8B6160" w14:textId="5A0E1A4B" w:rsidR="005B1540" w:rsidRPr="008342D5" w:rsidRDefault="000F7AC5" w:rsidP="005B1540">
            <w:pPr>
              <w:pStyle w:val="acctfourfigures"/>
              <w:shd w:val="clear" w:color="auto" w:fill="FFFFFF"/>
              <w:tabs>
                <w:tab w:val="clear" w:pos="765"/>
                <w:tab w:val="decimal" w:pos="971"/>
              </w:tabs>
              <w:spacing w:line="240" w:lineRule="atLeast"/>
              <w:ind w:right="-79"/>
              <w:rPr>
                <w:b/>
                <w:bCs/>
                <w:szCs w:val="22"/>
              </w:rPr>
            </w:pPr>
            <w:r>
              <w:rPr>
                <w:b/>
                <w:bCs/>
                <w:szCs w:val="22"/>
              </w:rPr>
              <w:t>-</w:t>
            </w:r>
          </w:p>
        </w:tc>
        <w:tc>
          <w:tcPr>
            <w:tcW w:w="192" w:type="dxa"/>
            <w:tcBorders>
              <w:top w:val="nil"/>
            </w:tcBorders>
          </w:tcPr>
          <w:p w14:paraId="0023937E" w14:textId="77777777"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14:paraId="6FDE06A9" w14:textId="199849A7" w:rsidR="005B1540" w:rsidRPr="008342D5" w:rsidRDefault="008E3F78" w:rsidP="005B1540">
            <w:pPr>
              <w:pStyle w:val="acctfourfigures"/>
              <w:shd w:val="clear" w:color="auto" w:fill="FFFFFF"/>
              <w:tabs>
                <w:tab w:val="clear" w:pos="765"/>
                <w:tab w:val="decimal" w:pos="950"/>
              </w:tabs>
              <w:spacing w:line="240" w:lineRule="atLeast"/>
              <w:ind w:right="-79"/>
              <w:rPr>
                <w:b/>
                <w:bCs/>
                <w:szCs w:val="22"/>
              </w:rPr>
            </w:pPr>
            <w:r w:rsidRPr="008E3F78">
              <w:rPr>
                <w:b/>
                <w:bCs/>
                <w:szCs w:val="22"/>
              </w:rPr>
              <w:t>343,382</w:t>
            </w:r>
          </w:p>
        </w:tc>
        <w:tc>
          <w:tcPr>
            <w:tcW w:w="243" w:type="dxa"/>
            <w:tcBorders>
              <w:top w:val="nil"/>
            </w:tcBorders>
            <w:vAlign w:val="bottom"/>
          </w:tcPr>
          <w:p w14:paraId="33B282F3" w14:textId="77777777" w:rsidR="005B1540" w:rsidRPr="008342D5" w:rsidRDefault="005B1540" w:rsidP="005B1540">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14:paraId="62566863" w14:textId="2F4BAA4A" w:rsidR="005B1540" w:rsidRPr="008342D5"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279,556</w:t>
            </w:r>
          </w:p>
        </w:tc>
      </w:tr>
      <w:tr w:rsidR="005B1540" w:rsidRPr="00A005EE" w14:paraId="4F198942" w14:textId="77777777" w:rsidTr="00AE08EB">
        <w:trPr>
          <w:cantSplit/>
        </w:trPr>
        <w:tc>
          <w:tcPr>
            <w:tcW w:w="3510" w:type="dxa"/>
          </w:tcPr>
          <w:p w14:paraId="2977C423" w14:textId="77777777"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14:paraId="72AC4762"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63B5E2E"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3E98F3FC"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CD4EC42"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F784E0E"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25576420"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24A8EED4"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7FDEEE43"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66789D6"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6D1F9634"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6FD24352"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06D997F"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37A68EF4" w14:textId="50441B3F" w:rsidR="005B1540" w:rsidRPr="00A005EE" w:rsidRDefault="008E3F78" w:rsidP="005B1540">
            <w:pPr>
              <w:pStyle w:val="acctfourfigures"/>
              <w:shd w:val="clear" w:color="auto" w:fill="FFFFFF"/>
              <w:tabs>
                <w:tab w:val="clear" w:pos="765"/>
                <w:tab w:val="decimal" w:pos="950"/>
              </w:tabs>
              <w:spacing w:line="240" w:lineRule="atLeast"/>
              <w:ind w:right="-79"/>
              <w:rPr>
                <w:szCs w:val="22"/>
              </w:rPr>
            </w:pPr>
            <w:r w:rsidRPr="008E3F78">
              <w:rPr>
                <w:szCs w:val="22"/>
              </w:rPr>
              <w:t>(57,781)</w:t>
            </w:r>
          </w:p>
        </w:tc>
        <w:tc>
          <w:tcPr>
            <w:tcW w:w="243" w:type="dxa"/>
            <w:vAlign w:val="bottom"/>
          </w:tcPr>
          <w:p w14:paraId="0BC6FD30" w14:textId="77777777" w:rsidR="005B1540" w:rsidRPr="00A005EE" w:rsidRDefault="005B1540" w:rsidP="005B1540">
            <w:pPr>
              <w:pStyle w:val="acctfourfigures"/>
              <w:shd w:val="clear" w:color="auto" w:fill="FFFFFF"/>
              <w:tabs>
                <w:tab w:val="decimal" w:pos="950"/>
              </w:tabs>
              <w:spacing w:line="240" w:lineRule="atLeast"/>
              <w:ind w:right="-79"/>
              <w:rPr>
                <w:szCs w:val="22"/>
              </w:rPr>
            </w:pPr>
          </w:p>
        </w:tc>
        <w:tc>
          <w:tcPr>
            <w:tcW w:w="1209" w:type="dxa"/>
            <w:vAlign w:val="bottom"/>
          </w:tcPr>
          <w:p w14:paraId="6BEBC60B" w14:textId="6971635A" w:rsidR="005B1540" w:rsidRPr="00A005EE" w:rsidRDefault="000F7AC5" w:rsidP="005B1540">
            <w:pPr>
              <w:pStyle w:val="acctfourfigures"/>
              <w:shd w:val="clear" w:color="auto" w:fill="FFFFFF"/>
              <w:tabs>
                <w:tab w:val="clear" w:pos="765"/>
                <w:tab w:val="decimal" w:pos="950"/>
              </w:tabs>
              <w:spacing w:line="240" w:lineRule="atLeast"/>
              <w:ind w:right="-79"/>
              <w:rPr>
                <w:szCs w:val="22"/>
              </w:rPr>
            </w:pPr>
            <w:r>
              <w:rPr>
                <w:szCs w:val="22"/>
              </w:rPr>
              <w:t>(62,282)</w:t>
            </w:r>
          </w:p>
        </w:tc>
      </w:tr>
      <w:tr w:rsidR="00D969BD" w:rsidRPr="00A005EE" w14:paraId="4A1501B4" w14:textId="77777777" w:rsidTr="00AE08EB">
        <w:trPr>
          <w:cantSplit/>
        </w:trPr>
        <w:tc>
          <w:tcPr>
            <w:tcW w:w="3510" w:type="dxa"/>
          </w:tcPr>
          <w:p w14:paraId="21B38D28" w14:textId="77777777" w:rsidR="00D969BD" w:rsidRDefault="00D969BD" w:rsidP="00D969BD">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joint ventures </w:t>
            </w:r>
          </w:p>
        </w:tc>
        <w:tc>
          <w:tcPr>
            <w:tcW w:w="1350" w:type="dxa"/>
            <w:vAlign w:val="bottom"/>
          </w:tcPr>
          <w:p w14:paraId="003B0BC1" w14:textId="77777777" w:rsidR="00D969BD" w:rsidRPr="007D41B5" w:rsidRDefault="00D969BD" w:rsidP="00D969BD">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743EA4E1" w14:textId="77777777" w:rsidR="00D969BD" w:rsidRPr="00A27B59" w:rsidRDefault="00D969BD" w:rsidP="00D969BD">
            <w:pPr>
              <w:pStyle w:val="acctfourfigures"/>
              <w:shd w:val="clear" w:color="auto" w:fill="FFFFFF"/>
              <w:spacing w:line="240" w:lineRule="atLeast"/>
              <w:ind w:right="-79"/>
              <w:rPr>
                <w:szCs w:val="22"/>
              </w:rPr>
            </w:pPr>
          </w:p>
        </w:tc>
        <w:tc>
          <w:tcPr>
            <w:tcW w:w="1172" w:type="dxa"/>
            <w:vAlign w:val="bottom"/>
          </w:tcPr>
          <w:p w14:paraId="22484DAB" w14:textId="77777777" w:rsidR="00D969BD" w:rsidRPr="00A27B59" w:rsidRDefault="00D969BD" w:rsidP="00D969BD">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4AD859A2"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68F384C0" w14:textId="77777777" w:rsidR="00D969BD" w:rsidRPr="00A27B59" w:rsidRDefault="00D969BD" w:rsidP="00D969BD">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61389EFA" w14:textId="77777777" w:rsidR="00D969BD" w:rsidRPr="00A27B59" w:rsidRDefault="00D969BD" w:rsidP="00D969BD">
            <w:pPr>
              <w:pStyle w:val="acctfourfigures"/>
              <w:shd w:val="clear" w:color="auto" w:fill="FFFFFF"/>
              <w:spacing w:line="240" w:lineRule="atLeast"/>
              <w:ind w:right="-79"/>
              <w:rPr>
                <w:szCs w:val="22"/>
              </w:rPr>
            </w:pPr>
          </w:p>
        </w:tc>
        <w:tc>
          <w:tcPr>
            <w:tcW w:w="1166" w:type="dxa"/>
            <w:vAlign w:val="bottom"/>
          </w:tcPr>
          <w:p w14:paraId="5437C5DE" w14:textId="77777777" w:rsidR="00D969BD" w:rsidRPr="00A27B59" w:rsidRDefault="00D969BD" w:rsidP="00D969BD">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7AAEC8CF"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E5AB45F" w14:textId="77777777" w:rsidR="00D969BD" w:rsidRPr="00A27B59" w:rsidRDefault="00D969BD" w:rsidP="00D969BD">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18C66E11" w14:textId="77777777" w:rsidR="00D969BD" w:rsidRPr="00A27B59" w:rsidRDefault="00D969BD" w:rsidP="00D969BD">
            <w:pPr>
              <w:pStyle w:val="acctfourfigures"/>
              <w:shd w:val="clear" w:color="auto" w:fill="FFFFFF"/>
              <w:spacing w:line="240" w:lineRule="atLeast"/>
              <w:ind w:right="-79"/>
              <w:rPr>
                <w:szCs w:val="22"/>
              </w:rPr>
            </w:pPr>
          </w:p>
        </w:tc>
        <w:tc>
          <w:tcPr>
            <w:tcW w:w="1211" w:type="dxa"/>
            <w:vAlign w:val="bottom"/>
          </w:tcPr>
          <w:p w14:paraId="0F793594" w14:textId="77777777" w:rsidR="00D969BD" w:rsidRPr="00A27B59" w:rsidRDefault="00D969BD" w:rsidP="00D969BD">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38093978" w14:textId="77777777" w:rsidR="00D969BD" w:rsidRPr="00A27B59" w:rsidRDefault="00D969BD" w:rsidP="00D969BD">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54EE8E1A" w14:textId="77777777" w:rsidR="00D969BD" w:rsidRPr="00A005EE" w:rsidRDefault="00D969BD" w:rsidP="00D969BD">
            <w:pPr>
              <w:pStyle w:val="acctfourfigures"/>
              <w:shd w:val="clear" w:color="auto" w:fill="FFFFFF"/>
              <w:tabs>
                <w:tab w:val="clear" w:pos="765"/>
                <w:tab w:val="decimal" w:pos="950"/>
              </w:tabs>
              <w:spacing w:line="240" w:lineRule="atLeast"/>
              <w:ind w:right="-79"/>
              <w:rPr>
                <w:szCs w:val="22"/>
              </w:rPr>
            </w:pPr>
          </w:p>
        </w:tc>
        <w:tc>
          <w:tcPr>
            <w:tcW w:w="243" w:type="dxa"/>
            <w:vAlign w:val="bottom"/>
          </w:tcPr>
          <w:p w14:paraId="5ECE6FA8" w14:textId="77777777" w:rsidR="00D969BD" w:rsidRPr="00A005EE" w:rsidRDefault="00D969BD" w:rsidP="00D969BD">
            <w:pPr>
              <w:pStyle w:val="acctfourfigures"/>
              <w:shd w:val="clear" w:color="auto" w:fill="FFFFFF"/>
              <w:tabs>
                <w:tab w:val="decimal" w:pos="950"/>
              </w:tabs>
              <w:spacing w:line="240" w:lineRule="atLeast"/>
              <w:ind w:right="-79"/>
              <w:rPr>
                <w:szCs w:val="22"/>
              </w:rPr>
            </w:pPr>
          </w:p>
        </w:tc>
        <w:tc>
          <w:tcPr>
            <w:tcW w:w="1209" w:type="dxa"/>
            <w:vAlign w:val="bottom"/>
          </w:tcPr>
          <w:p w14:paraId="309E75AC" w14:textId="56878803" w:rsidR="00D969BD" w:rsidRPr="00A005EE" w:rsidRDefault="00D969BD" w:rsidP="00D969BD">
            <w:pPr>
              <w:pStyle w:val="acctfourfigures"/>
              <w:shd w:val="clear" w:color="auto" w:fill="FFFFFF"/>
              <w:tabs>
                <w:tab w:val="clear" w:pos="765"/>
                <w:tab w:val="decimal" w:pos="950"/>
              </w:tabs>
              <w:spacing w:line="240" w:lineRule="atLeast"/>
              <w:ind w:right="-79"/>
              <w:rPr>
                <w:szCs w:val="22"/>
              </w:rPr>
            </w:pPr>
          </w:p>
        </w:tc>
      </w:tr>
      <w:tr w:rsidR="00D969BD" w:rsidRPr="00503FC6" w14:paraId="636D7D0C" w14:textId="77777777" w:rsidTr="00AE08EB">
        <w:trPr>
          <w:cantSplit/>
        </w:trPr>
        <w:tc>
          <w:tcPr>
            <w:tcW w:w="3510" w:type="dxa"/>
          </w:tcPr>
          <w:p w14:paraId="22EF3567" w14:textId="77777777" w:rsidR="00D969BD" w:rsidRPr="00A27B59" w:rsidRDefault="00D969BD" w:rsidP="00D969B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method</w:t>
            </w:r>
          </w:p>
        </w:tc>
        <w:tc>
          <w:tcPr>
            <w:tcW w:w="1350" w:type="dxa"/>
            <w:vAlign w:val="bottom"/>
          </w:tcPr>
          <w:p w14:paraId="4DE0702E" w14:textId="77777777" w:rsidR="00D969BD" w:rsidRPr="007D41B5" w:rsidRDefault="00D969BD" w:rsidP="00D969BD">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363C84A8" w14:textId="77777777" w:rsidR="00D969BD" w:rsidRPr="00A27B59" w:rsidRDefault="00D969BD" w:rsidP="00D969BD">
            <w:pPr>
              <w:pStyle w:val="acctfourfigures"/>
              <w:shd w:val="clear" w:color="auto" w:fill="FFFFFF"/>
              <w:spacing w:line="240" w:lineRule="atLeast"/>
              <w:ind w:right="-79"/>
              <w:rPr>
                <w:szCs w:val="22"/>
              </w:rPr>
            </w:pPr>
          </w:p>
        </w:tc>
        <w:tc>
          <w:tcPr>
            <w:tcW w:w="1172" w:type="dxa"/>
            <w:vAlign w:val="bottom"/>
          </w:tcPr>
          <w:p w14:paraId="4AB9E2BE" w14:textId="77777777" w:rsidR="00D969BD" w:rsidRPr="00A27B59" w:rsidRDefault="00D969BD" w:rsidP="00D969BD">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83C7853"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2E0F82C" w14:textId="77777777" w:rsidR="00D969BD" w:rsidRPr="00A27B59" w:rsidRDefault="00D969BD" w:rsidP="00D969BD">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2B9D78AB" w14:textId="77777777" w:rsidR="00D969BD" w:rsidRPr="00A27B59" w:rsidRDefault="00D969BD" w:rsidP="00D969BD">
            <w:pPr>
              <w:pStyle w:val="acctfourfigures"/>
              <w:shd w:val="clear" w:color="auto" w:fill="FFFFFF"/>
              <w:spacing w:line="240" w:lineRule="atLeast"/>
              <w:ind w:right="-79"/>
              <w:rPr>
                <w:szCs w:val="22"/>
              </w:rPr>
            </w:pPr>
          </w:p>
        </w:tc>
        <w:tc>
          <w:tcPr>
            <w:tcW w:w="1166" w:type="dxa"/>
            <w:vAlign w:val="bottom"/>
          </w:tcPr>
          <w:p w14:paraId="532AF2F0" w14:textId="77777777" w:rsidR="00D969BD" w:rsidRPr="00A27B59" w:rsidRDefault="00D969BD" w:rsidP="00D969BD">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1B6D195" w14:textId="77777777"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D93064A" w14:textId="77777777" w:rsidR="00D969BD" w:rsidRPr="00A27B59" w:rsidRDefault="00D969BD" w:rsidP="00D969BD">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1C651176" w14:textId="77777777" w:rsidR="00D969BD" w:rsidRPr="00A27B59" w:rsidRDefault="00D969BD" w:rsidP="00D969BD">
            <w:pPr>
              <w:pStyle w:val="acctfourfigures"/>
              <w:shd w:val="clear" w:color="auto" w:fill="FFFFFF"/>
              <w:spacing w:line="240" w:lineRule="atLeast"/>
              <w:ind w:right="-79"/>
              <w:rPr>
                <w:szCs w:val="22"/>
              </w:rPr>
            </w:pPr>
          </w:p>
        </w:tc>
        <w:tc>
          <w:tcPr>
            <w:tcW w:w="1211" w:type="dxa"/>
            <w:vAlign w:val="bottom"/>
          </w:tcPr>
          <w:p w14:paraId="6C5BA7C4" w14:textId="77777777" w:rsidR="00D969BD" w:rsidRPr="00A27B59" w:rsidRDefault="00D969BD" w:rsidP="00D969BD">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13400A7C" w14:textId="77777777" w:rsidR="00D969BD" w:rsidRPr="00A27B59" w:rsidRDefault="00D969BD" w:rsidP="00D969BD">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1ADEE954" w14:textId="72227C3F" w:rsidR="00D969BD" w:rsidRDefault="008E3F78" w:rsidP="00D969BD">
            <w:pPr>
              <w:pStyle w:val="acctfourfigures"/>
              <w:shd w:val="clear" w:color="auto" w:fill="FFFFFF"/>
              <w:tabs>
                <w:tab w:val="clear" w:pos="765"/>
                <w:tab w:val="decimal" w:pos="950"/>
              </w:tabs>
              <w:spacing w:line="240" w:lineRule="atLeast"/>
              <w:ind w:right="-79"/>
              <w:rPr>
                <w:szCs w:val="22"/>
              </w:rPr>
            </w:pPr>
            <w:r w:rsidRPr="008E3F78">
              <w:rPr>
                <w:szCs w:val="22"/>
              </w:rPr>
              <w:t>107,716</w:t>
            </w:r>
          </w:p>
        </w:tc>
        <w:tc>
          <w:tcPr>
            <w:tcW w:w="243" w:type="dxa"/>
            <w:vAlign w:val="bottom"/>
          </w:tcPr>
          <w:p w14:paraId="74A9EA6B" w14:textId="77777777" w:rsidR="00D969BD" w:rsidRPr="00503FC6" w:rsidRDefault="00D969BD" w:rsidP="00D969BD">
            <w:pPr>
              <w:pStyle w:val="acctfourfigures"/>
              <w:shd w:val="clear" w:color="auto" w:fill="FFFFFF"/>
              <w:tabs>
                <w:tab w:val="decimal" w:pos="950"/>
              </w:tabs>
              <w:spacing w:line="240" w:lineRule="atLeast"/>
              <w:ind w:right="-79"/>
              <w:rPr>
                <w:szCs w:val="22"/>
              </w:rPr>
            </w:pPr>
          </w:p>
        </w:tc>
        <w:tc>
          <w:tcPr>
            <w:tcW w:w="1209" w:type="dxa"/>
            <w:vAlign w:val="bottom"/>
          </w:tcPr>
          <w:p w14:paraId="3592FFD6" w14:textId="515B7DDD" w:rsidR="00D969BD" w:rsidRDefault="000F7AC5" w:rsidP="00FA347B">
            <w:pPr>
              <w:pStyle w:val="acctfourfigures"/>
              <w:shd w:val="clear" w:color="auto" w:fill="FFFFFF"/>
              <w:tabs>
                <w:tab w:val="clear" w:pos="765"/>
                <w:tab w:val="decimal" w:pos="950"/>
              </w:tabs>
              <w:spacing w:line="240" w:lineRule="atLeast"/>
              <w:ind w:right="-79"/>
              <w:rPr>
                <w:szCs w:val="22"/>
              </w:rPr>
            </w:pPr>
            <w:r>
              <w:rPr>
                <w:szCs w:val="22"/>
              </w:rPr>
              <w:t>71,166</w:t>
            </w:r>
          </w:p>
        </w:tc>
      </w:tr>
      <w:tr w:rsidR="005B1540" w:rsidRPr="00503FC6" w14:paraId="230F2C4F" w14:textId="77777777" w:rsidTr="00AE08EB">
        <w:trPr>
          <w:cantSplit/>
        </w:trPr>
        <w:tc>
          <w:tcPr>
            <w:tcW w:w="3510" w:type="dxa"/>
          </w:tcPr>
          <w:p w14:paraId="7A631A0F" w14:textId="77777777"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14:paraId="46EBB672"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BC31D23"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6741ACDE"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D91A2BA"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371CB0DB"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62B9A1FD"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06885E5A"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8984457"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4828670"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5E6C3F71"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79CABA33"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15622CC"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1081D816" w14:textId="468108BA" w:rsidR="005B1540" w:rsidRPr="00503FC6" w:rsidRDefault="008E3F78" w:rsidP="005B1540">
            <w:pPr>
              <w:pStyle w:val="acctfourfigures"/>
              <w:shd w:val="clear" w:color="auto" w:fill="FFFFFF"/>
              <w:tabs>
                <w:tab w:val="clear" w:pos="765"/>
                <w:tab w:val="decimal" w:pos="950"/>
              </w:tabs>
              <w:spacing w:line="240" w:lineRule="atLeast"/>
              <w:ind w:right="-79"/>
              <w:rPr>
                <w:szCs w:val="22"/>
              </w:rPr>
            </w:pPr>
            <w:r w:rsidRPr="008E3F78">
              <w:rPr>
                <w:szCs w:val="22"/>
              </w:rPr>
              <w:t>(24,185)</w:t>
            </w:r>
          </w:p>
        </w:tc>
        <w:tc>
          <w:tcPr>
            <w:tcW w:w="243" w:type="dxa"/>
            <w:vAlign w:val="bottom"/>
          </w:tcPr>
          <w:p w14:paraId="604B6DBA"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14:paraId="48BD5914" w14:textId="46C1992D" w:rsidR="005B1540" w:rsidRPr="00503FC6" w:rsidRDefault="000F7AC5" w:rsidP="005B1540">
            <w:pPr>
              <w:pStyle w:val="acctfourfigures"/>
              <w:shd w:val="clear" w:color="auto" w:fill="FFFFFF"/>
              <w:tabs>
                <w:tab w:val="clear" w:pos="765"/>
                <w:tab w:val="decimal" w:pos="950"/>
              </w:tabs>
              <w:spacing w:line="240" w:lineRule="atLeast"/>
              <w:ind w:right="-79"/>
              <w:rPr>
                <w:szCs w:val="22"/>
              </w:rPr>
            </w:pPr>
            <w:r>
              <w:rPr>
                <w:szCs w:val="22"/>
              </w:rPr>
              <w:t>(13,564)</w:t>
            </w:r>
          </w:p>
        </w:tc>
      </w:tr>
      <w:tr w:rsidR="005B1540" w:rsidRPr="00503FC6" w14:paraId="44CC4836" w14:textId="77777777" w:rsidTr="00AE08EB">
        <w:trPr>
          <w:cantSplit/>
        </w:trPr>
        <w:tc>
          <w:tcPr>
            <w:tcW w:w="3510" w:type="dxa"/>
          </w:tcPr>
          <w:p w14:paraId="18239696" w14:textId="77777777" w:rsidR="005B1540" w:rsidRPr="00503FC6" w:rsidRDefault="005B1540" w:rsidP="005B1540">
            <w:pPr>
              <w:shd w:val="clear" w:color="auto" w:fill="FFFFFF"/>
              <w:ind w:right="-79"/>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14:paraId="2854C1B3"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697B543"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15119EE3"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6009323F"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BD9752D"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40711477"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4D2B0042"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05B5B474"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6D87CC4"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5A372EA3"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12050F57"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672A3433"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59218030" w14:textId="7C2BFF95" w:rsidR="005B1540" w:rsidRPr="00503FC6" w:rsidRDefault="008E3F78" w:rsidP="005B1540">
            <w:pPr>
              <w:pStyle w:val="acctfourfigures"/>
              <w:shd w:val="clear" w:color="auto" w:fill="FFFFFF"/>
              <w:tabs>
                <w:tab w:val="clear" w:pos="765"/>
                <w:tab w:val="decimal" w:pos="950"/>
              </w:tabs>
              <w:spacing w:line="240" w:lineRule="atLeast"/>
              <w:ind w:right="-79"/>
              <w:rPr>
                <w:b/>
                <w:bCs/>
                <w:szCs w:val="22"/>
              </w:rPr>
            </w:pPr>
            <w:r w:rsidRPr="008E3F78">
              <w:rPr>
                <w:b/>
                <w:bCs/>
                <w:szCs w:val="22"/>
              </w:rPr>
              <w:t>369,132</w:t>
            </w:r>
          </w:p>
        </w:tc>
        <w:tc>
          <w:tcPr>
            <w:tcW w:w="243" w:type="dxa"/>
            <w:vAlign w:val="bottom"/>
          </w:tcPr>
          <w:p w14:paraId="753F8E58"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14:paraId="2244CF2A" w14:textId="4CF22EBC" w:rsidR="005B1540" w:rsidRPr="00503FC6"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274,876</w:t>
            </w:r>
          </w:p>
        </w:tc>
      </w:tr>
      <w:tr w:rsidR="005B1540" w:rsidRPr="00503FC6" w14:paraId="0A33473D" w14:textId="77777777" w:rsidTr="00AE08EB">
        <w:trPr>
          <w:cantSplit/>
        </w:trPr>
        <w:tc>
          <w:tcPr>
            <w:tcW w:w="3510" w:type="dxa"/>
          </w:tcPr>
          <w:p w14:paraId="6BFB242B" w14:textId="77777777" w:rsidR="005B1540" w:rsidRPr="00503FC6" w:rsidRDefault="005B1540" w:rsidP="005B1540">
            <w:pPr>
              <w:shd w:val="clear" w:color="auto" w:fill="FFFFFF"/>
              <w:ind w:right="-79"/>
              <w:rPr>
                <w:rFonts w:ascii="Times New Roman" w:hAnsi="Times New Roman" w:cs="Times New Roman"/>
                <w:b/>
                <w:bCs/>
                <w:sz w:val="22"/>
                <w:szCs w:val="22"/>
              </w:rPr>
            </w:pPr>
          </w:p>
        </w:tc>
        <w:tc>
          <w:tcPr>
            <w:tcW w:w="1350" w:type="dxa"/>
            <w:vAlign w:val="bottom"/>
          </w:tcPr>
          <w:p w14:paraId="1CA77CAF"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6067112D"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6D0ACFC0"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2D0E1E0"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32762239"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790BA1FF"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4E52A3CE"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5362EC87"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518D6F4"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74FB154C"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5F6CE976"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0454096"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tcBorders>
            <w:vAlign w:val="bottom"/>
          </w:tcPr>
          <w:p w14:paraId="2BCBA9D6"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3F3F4D96"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double" w:sz="4" w:space="0" w:color="auto"/>
            </w:tcBorders>
            <w:vAlign w:val="bottom"/>
          </w:tcPr>
          <w:p w14:paraId="7A903AF8"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r>
      <w:tr w:rsidR="005B1540" w:rsidRPr="00503FC6" w14:paraId="72A8EF40" w14:textId="77777777" w:rsidTr="00AE08EB">
        <w:trPr>
          <w:cantSplit/>
        </w:trPr>
        <w:tc>
          <w:tcPr>
            <w:tcW w:w="3510" w:type="dxa"/>
          </w:tcPr>
          <w:p w14:paraId="6C40AE79" w14:textId="77777777" w:rsidR="005B1540" w:rsidRPr="00503FC6" w:rsidRDefault="005B1540" w:rsidP="005B1540">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14:paraId="08724475"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22B8F095"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2BF240D3"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7AD9714"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9898520"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1BC4F292"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6D9A8BA0" w14:textId="77777777"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5CEB68FE"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E27B974"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65028788" w14:textId="77777777"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14:paraId="2D1657EE"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4D38120A"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7B18D588"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02C4C2B0" w14:textId="77777777"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vAlign w:val="bottom"/>
          </w:tcPr>
          <w:p w14:paraId="516D8C37" w14:textId="77777777" w:rsidR="005B1540" w:rsidRDefault="005B1540" w:rsidP="005B1540">
            <w:pPr>
              <w:pStyle w:val="acctfourfigures"/>
              <w:shd w:val="clear" w:color="auto" w:fill="FFFFFF"/>
              <w:tabs>
                <w:tab w:val="clear" w:pos="765"/>
                <w:tab w:val="decimal" w:pos="950"/>
              </w:tabs>
              <w:spacing w:line="240" w:lineRule="atLeast"/>
              <w:ind w:right="-79"/>
              <w:rPr>
                <w:b/>
                <w:bCs/>
                <w:szCs w:val="22"/>
              </w:rPr>
            </w:pPr>
          </w:p>
        </w:tc>
      </w:tr>
      <w:tr w:rsidR="005B1540" w:rsidRPr="00503FC6" w14:paraId="6F7919FB" w14:textId="77777777" w:rsidTr="00AE08EB">
        <w:trPr>
          <w:cantSplit/>
        </w:trPr>
        <w:tc>
          <w:tcPr>
            <w:tcW w:w="3510" w:type="dxa"/>
          </w:tcPr>
          <w:p w14:paraId="55EF4FDA" w14:textId="77777777" w:rsidR="005B1540" w:rsidRPr="00F010AD" w:rsidRDefault="005B1540" w:rsidP="005B1540">
            <w:pPr>
              <w:shd w:val="clear" w:color="auto" w:fill="FFFFFF"/>
              <w:ind w:right="-79"/>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14:paraId="58D743B9" w14:textId="03DAFCA3" w:rsidR="005B1540" w:rsidRPr="00172CED" w:rsidRDefault="008E3F78" w:rsidP="00BF492D">
            <w:pPr>
              <w:pStyle w:val="acctfourfigures"/>
              <w:shd w:val="clear" w:color="auto" w:fill="FFFFFF"/>
              <w:tabs>
                <w:tab w:val="clear" w:pos="765"/>
                <w:tab w:val="decimal" w:pos="1090"/>
              </w:tabs>
              <w:spacing w:line="240" w:lineRule="atLeast"/>
              <w:ind w:right="-79"/>
              <w:rPr>
                <w:szCs w:val="22"/>
              </w:rPr>
            </w:pPr>
            <w:r w:rsidRPr="008E3F78">
              <w:rPr>
                <w:szCs w:val="22"/>
              </w:rPr>
              <w:t>101,338</w:t>
            </w:r>
          </w:p>
        </w:tc>
        <w:tc>
          <w:tcPr>
            <w:tcW w:w="258" w:type="dxa"/>
            <w:vAlign w:val="bottom"/>
          </w:tcPr>
          <w:p w14:paraId="554DEEC4" w14:textId="77777777"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14:paraId="29CDB7E3" w14:textId="353A8393" w:rsidR="005B1540" w:rsidRPr="00A27B59" w:rsidRDefault="000F7AC5" w:rsidP="005B1540">
            <w:pPr>
              <w:pStyle w:val="acctfourfigures"/>
              <w:shd w:val="clear" w:color="auto" w:fill="FFFFFF"/>
              <w:tabs>
                <w:tab w:val="clear" w:pos="765"/>
                <w:tab w:val="decimal" w:pos="950"/>
              </w:tabs>
              <w:spacing w:line="240" w:lineRule="atLeast"/>
              <w:ind w:right="-79"/>
              <w:rPr>
                <w:szCs w:val="22"/>
              </w:rPr>
            </w:pPr>
            <w:r>
              <w:rPr>
                <w:szCs w:val="22"/>
              </w:rPr>
              <w:t>273,647</w:t>
            </w:r>
          </w:p>
        </w:tc>
        <w:tc>
          <w:tcPr>
            <w:tcW w:w="181" w:type="dxa"/>
            <w:vAlign w:val="bottom"/>
          </w:tcPr>
          <w:p w14:paraId="54143B68"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737EA9C" w14:textId="701A2217" w:rsidR="005B1540" w:rsidRPr="00A27B59" w:rsidRDefault="008E3F78" w:rsidP="005B1540">
            <w:pPr>
              <w:pStyle w:val="acctfourfigures"/>
              <w:shd w:val="clear" w:color="auto" w:fill="FFFFFF"/>
              <w:tabs>
                <w:tab w:val="clear" w:pos="765"/>
                <w:tab w:val="decimal" w:pos="830"/>
              </w:tabs>
              <w:spacing w:line="240" w:lineRule="atLeast"/>
              <w:ind w:right="-79"/>
              <w:rPr>
                <w:szCs w:val="22"/>
              </w:rPr>
            </w:pPr>
            <w:r w:rsidRPr="008E3F78">
              <w:rPr>
                <w:szCs w:val="22"/>
              </w:rPr>
              <w:t>-</w:t>
            </w:r>
          </w:p>
        </w:tc>
        <w:tc>
          <w:tcPr>
            <w:tcW w:w="184" w:type="dxa"/>
            <w:vAlign w:val="bottom"/>
          </w:tcPr>
          <w:p w14:paraId="273036BE" w14:textId="77777777"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14:paraId="7FB0E937" w14:textId="66B49F6C" w:rsidR="005B1540" w:rsidRPr="00A27B59" w:rsidRDefault="000F7AC5" w:rsidP="0007363F">
            <w:pPr>
              <w:pStyle w:val="acctfourfigures"/>
              <w:shd w:val="clear" w:color="auto" w:fill="FFFFFF"/>
              <w:tabs>
                <w:tab w:val="clear" w:pos="765"/>
                <w:tab w:val="decimal" w:pos="941"/>
              </w:tabs>
              <w:spacing w:line="240" w:lineRule="atLeast"/>
              <w:ind w:right="-79"/>
              <w:rPr>
                <w:szCs w:val="22"/>
              </w:rPr>
            </w:pPr>
            <w:r>
              <w:rPr>
                <w:szCs w:val="22"/>
              </w:rPr>
              <w:t>-</w:t>
            </w:r>
          </w:p>
        </w:tc>
        <w:tc>
          <w:tcPr>
            <w:tcW w:w="187" w:type="dxa"/>
            <w:vAlign w:val="bottom"/>
          </w:tcPr>
          <w:p w14:paraId="40EFED26"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F69A28C" w14:textId="19406865" w:rsidR="005B1540" w:rsidRPr="00A27B59" w:rsidRDefault="008E3F78" w:rsidP="005B1540">
            <w:pPr>
              <w:pStyle w:val="acctfourfigures"/>
              <w:shd w:val="clear" w:color="auto" w:fill="FFFFFF"/>
              <w:tabs>
                <w:tab w:val="clear" w:pos="765"/>
                <w:tab w:val="decimal" w:pos="814"/>
              </w:tabs>
              <w:spacing w:line="240" w:lineRule="atLeast"/>
              <w:ind w:right="-79"/>
              <w:rPr>
                <w:szCs w:val="22"/>
              </w:rPr>
            </w:pPr>
            <w:r w:rsidRPr="008E3F78">
              <w:rPr>
                <w:szCs w:val="22"/>
              </w:rPr>
              <w:t>-</w:t>
            </w:r>
          </w:p>
        </w:tc>
        <w:tc>
          <w:tcPr>
            <w:tcW w:w="204" w:type="dxa"/>
            <w:vAlign w:val="bottom"/>
          </w:tcPr>
          <w:p w14:paraId="228DA33D" w14:textId="77777777" w:rsidR="005B1540" w:rsidRPr="00A27B59" w:rsidRDefault="005B1540" w:rsidP="005B1540">
            <w:pPr>
              <w:pStyle w:val="acctfourfigures"/>
              <w:shd w:val="clear" w:color="auto" w:fill="FFFFFF"/>
              <w:tabs>
                <w:tab w:val="decimal" w:pos="950"/>
              </w:tabs>
              <w:spacing w:line="240" w:lineRule="atLeast"/>
              <w:ind w:right="-79"/>
              <w:rPr>
                <w:szCs w:val="22"/>
              </w:rPr>
            </w:pPr>
          </w:p>
        </w:tc>
        <w:tc>
          <w:tcPr>
            <w:tcW w:w="1211" w:type="dxa"/>
            <w:vAlign w:val="bottom"/>
          </w:tcPr>
          <w:p w14:paraId="2EBC0E7D" w14:textId="6ADCEE69" w:rsidR="005B1540" w:rsidRPr="00A27B59" w:rsidRDefault="000F7AC5" w:rsidP="005B1540">
            <w:pPr>
              <w:pStyle w:val="acctfourfigures"/>
              <w:shd w:val="clear" w:color="auto" w:fill="FFFFFF"/>
              <w:tabs>
                <w:tab w:val="clear" w:pos="765"/>
                <w:tab w:val="decimal" w:pos="971"/>
              </w:tabs>
              <w:spacing w:line="240" w:lineRule="atLeast"/>
              <w:ind w:right="-79"/>
              <w:rPr>
                <w:szCs w:val="22"/>
              </w:rPr>
            </w:pPr>
            <w:r>
              <w:rPr>
                <w:szCs w:val="22"/>
              </w:rPr>
              <w:t>-</w:t>
            </w:r>
          </w:p>
        </w:tc>
        <w:tc>
          <w:tcPr>
            <w:tcW w:w="192" w:type="dxa"/>
          </w:tcPr>
          <w:p w14:paraId="7F849524"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1C5A8E13" w14:textId="394AAED7" w:rsidR="005B1540" w:rsidRPr="00A27B59" w:rsidRDefault="008E3F78" w:rsidP="005B1540">
            <w:pPr>
              <w:pStyle w:val="acctfourfigures"/>
              <w:shd w:val="clear" w:color="auto" w:fill="FFFFFF"/>
              <w:tabs>
                <w:tab w:val="clear" w:pos="765"/>
                <w:tab w:val="decimal" w:pos="950"/>
              </w:tabs>
              <w:spacing w:line="240" w:lineRule="atLeast"/>
              <w:ind w:right="-79"/>
              <w:rPr>
                <w:szCs w:val="22"/>
              </w:rPr>
            </w:pPr>
            <w:r w:rsidRPr="008E3F78">
              <w:rPr>
                <w:szCs w:val="22"/>
              </w:rPr>
              <w:t>101,338</w:t>
            </w:r>
          </w:p>
        </w:tc>
        <w:tc>
          <w:tcPr>
            <w:tcW w:w="243" w:type="dxa"/>
            <w:vAlign w:val="bottom"/>
          </w:tcPr>
          <w:p w14:paraId="59093C74" w14:textId="77777777" w:rsidR="005B1540" w:rsidRPr="00A27B59" w:rsidRDefault="005B1540" w:rsidP="005B1540">
            <w:pPr>
              <w:pStyle w:val="acctfourfigures"/>
              <w:shd w:val="clear" w:color="auto" w:fill="FFFFFF"/>
              <w:spacing w:line="240" w:lineRule="atLeast"/>
              <w:ind w:right="-79"/>
              <w:rPr>
                <w:szCs w:val="22"/>
              </w:rPr>
            </w:pPr>
          </w:p>
        </w:tc>
        <w:tc>
          <w:tcPr>
            <w:tcW w:w="1209" w:type="dxa"/>
            <w:vAlign w:val="bottom"/>
          </w:tcPr>
          <w:p w14:paraId="526107E7" w14:textId="241191E6" w:rsidR="005B1540" w:rsidRPr="00A27B59" w:rsidRDefault="000F7AC5" w:rsidP="005B1540">
            <w:pPr>
              <w:pStyle w:val="acctfourfigures"/>
              <w:shd w:val="clear" w:color="auto" w:fill="FFFFFF"/>
              <w:tabs>
                <w:tab w:val="clear" w:pos="765"/>
                <w:tab w:val="decimal" w:pos="950"/>
              </w:tabs>
              <w:spacing w:line="240" w:lineRule="atLeast"/>
              <w:ind w:right="-79"/>
              <w:rPr>
                <w:szCs w:val="22"/>
              </w:rPr>
            </w:pPr>
            <w:r>
              <w:rPr>
                <w:szCs w:val="22"/>
              </w:rPr>
              <w:t>273,647</w:t>
            </w:r>
          </w:p>
        </w:tc>
      </w:tr>
      <w:tr w:rsidR="005B1540" w:rsidRPr="00503FC6" w14:paraId="0428CC63" w14:textId="77777777" w:rsidTr="00AE08EB">
        <w:trPr>
          <w:cantSplit/>
        </w:trPr>
        <w:tc>
          <w:tcPr>
            <w:tcW w:w="3510" w:type="dxa"/>
          </w:tcPr>
          <w:p w14:paraId="13E6B60F" w14:textId="77777777" w:rsidR="005B1540" w:rsidRPr="00F010AD"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Over</w:t>
            </w:r>
            <w:r w:rsidR="00236A8E">
              <w:rPr>
                <w:rFonts w:ascii="Times New Roman" w:hAnsi="Times New Roman" w:cs="Times New Roman"/>
                <w:sz w:val="22"/>
                <w:szCs w:val="22"/>
              </w:rPr>
              <w:t xml:space="preserve"> </w:t>
            </w:r>
            <w:r>
              <w:rPr>
                <w:rFonts w:ascii="Times New Roman" w:hAnsi="Times New Roman" w:cs="Times New Roman"/>
                <w:sz w:val="22"/>
                <w:szCs w:val="22"/>
              </w:rPr>
              <w:t>time</w:t>
            </w:r>
          </w:p>
        </w:tc>
        <w:tc>
          <w:tcPr>
            <w:tcW w:w="1350" w:type="dxa"/>
            <w:tcBorders>
              <w:bottom w:val="single" w:sz="4" w:space="0" w:color="auto"/>
            </w:tcBorders>
            <w:vAlign w:val="bottom"/>
          </w:tcPr>
          <w:p w14:paraId="14E32B4D" w14:textId="7AFD3EBF" w:rsidR="005B1540" w:rsidRPr="00172CED" w:rsidRDefault="008E3F78" w:rsidP="00BF492D">
            <w:pPr>
              <w:pStyle w:val="acctfourfigures"/>
              <w:shd w:val="clear" w:color="auto" w:fill="FFFFFF"/>
              <w:tabs>
                <w:tab w:val="clear" w:pos="765"/>
                <w:tab w:val="decimal" w:pos="1090"/>
              </w:tabs>
              <w:spacing w:line="240" w:lineRule="atLeast"/>
              <w:ind w:right="-79"/>
              <w:rPr>
                <w:szCs w:val="22"/>
              </w:rPr>
            </w:pPr>
            <w:r w:rsidRPr="008E3F78">
              <w:rPr>
                <w:szCs w:val="22"/>
              </w:rPr>
              <w:t>-</w:t>
            </w:r>
          </w:p>
        </w:tc>
        <w:tc>
          <w:tcPr>
            <w:tcW w:w="258" w:type="dxa"/>
            <w:tcBorders>
              <w:bottom w:val="nil"/>
            </w:tcBorders>
            <w:vAlign w:val="bottom"/>
          </w:tcPr>
          <w:p w14:paraId="6A00F83F"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bottom w:val="single" w:sz="4" w:space="0" w:color="auto"/>
            </w:tcBorders>
            <w:vAlign w:val="bottom"/>
          </w:tcPr>
          <w:p w14:paraId="42406978" w14:textId="20D675EC" w:rsidR="005B1540" w:rsidRDefault="000F7AC5" w:rsidP="005B1540">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tcBorders>
              <w:bottom w:val="nil"/>
            </w:tcBorders>
            <w:vAlign w:val="bottom"/>
          </w:tcPr>
          <w:p w14:paraId="3C1AFF9A"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bottom w:val="single" w:sz="4" w:space="0" w:color="auto"/>
            </w:tcBorders>
            <w:vAlign w:val="bottom"/>
          </w:tcPr>
          <w:p w14:paraId="72CC9D12" w14:textId="6787D860" w:rsidR="005B1540" w:rsidRDefault="008E3F78" w:rsidP="005B1540">
            <w:pPr>
              <w:pStyle w:val="acctfourfigures"/>
              <w:shd w:val="clear" w:color="auto" w:fill="FFFFFF"/>
              <w:tabs>
                <w:tab w:val="clear" w:pos="765"/>
                <w:tab w:val="decimal" w:pos="830"/>
              </w:tabs>
              <w:spacing w:line="240" w:lineRule="atLeast"/>
              <w:ind w:right="-79"/>
              <w:rPr>
                <w:szCs w:val="22"/>
              </w:rPr>
            </w:pPr>
            <w:r w:rsidRPr="008E3F78">
              <w:rPr>
                <w:szCs w:val="22"/>
              </w:rPr>
              <w:t>521,799</w:t>
            </w:r>
          </w:p>
        </w:tc>
        <w:tc>
          <w:tcPr>
            <w:tcW w:w="184" w:type="dxa"/>
            <w:tcBorders>
              <w:bottom w:val="nil"/>
            </w:tcBorders>
            <w:vAlign w:val="bottom"/>
          </w:tcPr>
          <w:p w14:paraId="2EB2AB7C"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bottom w:val="single" w:sz="4" w:space="0" w:color="auto"/>
            </w:tcBorders>
            <w:vAlign w:val="bottom"/>
          </w:tcPr>
          <w:p w14:paraId="176975E9" w14:textId="3E5127E6" w:rsidR="005B1540" w:rsidRDefault="000F7AC5" w:rsidP="005B1540">
            <w:pPr>
              <w:pStyle w:val="acctfourfigures"/>
              <w:shd w:val="clear" w:color="auto" w:fill="FFFFFF"/>
              <w:tabs>
                <w:tab w:val="clear" w:pos="765"/>
                <w:tab w:val="decimal" w:pos="941"/>
              </w:tabs>
              <w:spacing w:line="240" w:lineRule="atLeast"/>
              <w:ind w:right="-79"/>
              <w:rPr>
                <w:szCs w:val="22"/>
              </w:rPr>
            </w:pPr>
            <w:r>
              <w:rPr>
                <w:szCs w:val="22"/>
              </w:rPr>
              <w:t>471,988</w:t>
            </w:r>
          </w:p>
        </w:tc>
        <w:tc>
          <w:tcPr>
            <w:tcW w:w="187" w:type="dxa"/>
            <w:tcBorders>
              <w:bottom w:val="nil"/>
            </w:tcBorders>
            <w:vAlign w:val="bottom"/>
          </w:tcPr>
          <w:p w14:paraId="43DD3885"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bottom w:val="single" w:sz="4" w:space="0" w:color="auto"/>
            </w:tcBorders>
            <w:vAlign w:val="bottom"/>
          </w:tcPr>
          <w:p w14:paraId="18CE2E18" w14:textId="4A07B6AD" w:rsidR="005B1540" w:rsidRDefault="008E3F78" w:rsidP="005B1540">
            <w:pPr>
              <w:pStyle w:val="acctfourfigures"/>
              <w:shd w:val="clear" w:color="auto" w:fill="FFFFFF"/>
              <w:tabs>
                <w:tab w:val="clear" w:pos="765"/>
                <w:tab w:val="decimal" w:pos="814"/>
              </w:tabs>
              <w:spacing w:line="240" w:lineRule="atLeast"/>
              <w:ind w:right="-79"/>
              <w:rPr>
                <w:szCs w:val="22"/>
              </w:rPr>
            </w:pPr>
            <w:r w:rsidRPr="008E3F78">
              <w:rPr>
                <w:szCs w:val="22"/>
              </w:rPr>
              <w:t>24,021</w:t>
            </w:r>
          </w:p>
        </w:tc>
        <w:tc>
          <w:tcPr>
            <w:tcW w:w="204" w:type="dxa"/>
            <w:tcBorders>
              <w:bottom w:val="nil"/>
            </w:tcBorders>
            <w:vAlign w:val="bottom"/>
          </w:tcPr>
          <w:p w14:paraId="38CB1826" w14:textId="77777777" w:rsidR="005B1540" w:rsidRPr="00A27B59" w:rsidRDefault="005B1540" w:rsidP="005B1540">
            <w:pPr>
              <w:pStyle w:val="acctfourfigures"/>
              <w:shd w:val="clear" w:color="auto" w:fill="FFFFFF"/>
              <w:tabs>
                <w:tab w:val="decimal" w:pos="950"/>
              </w:tabs>
              <w:spacing w:line="240" w:lineRule="atLeast"/>
              <w:ind w:right="-79"/>
              <w:rPr>
                <w:szCs w:val="22"/>
              </w:rPr>
            </w:pPr>
          </w:p>
        </w:tc>
        <w:tc>
          <w:tcPr>
            <w:tcW w:w="1211" w:type="dxa"/>
            <w:tcBorders>
              <w:bottom w:val="single" w:sz="4" w:space="0" w:color="auto"/>
            </w:tcBorders>
            <w:vAlign w:val="bottom"/>
          </w:tcPr>
          <w:p w14:paraId="626A43F1" w14:textId="51462E19" w:rsidR="005B1540" w:rsidRDefault="000F7AC5" w:rsidP="005B1540">
            <w:pPr>
              <w:pStyle w:val="acctfourfigures"/>
              <w:shd w:val="clear" w:color="auto" w:fill="FFFFFF"/>
              <w:tabs>
                <w:tab w:val="clear" w:pos="765"/>
                <w:tab w:val="decimal" w:pos="971"/>
              </w:tabs>
              <w:spacing w:line="240" w:lineRule="atLeast"/>
              <w:ind w:right="-79"/>
              <w:rPr>
                <w:szCs w:val="22"/>
              </w:rPr>
            </w:pPr>
            <w:r>
              <w:rPr>
                <w:szCs w:val="22"/>
              </w:rPr>
              <w:t>22,134</w:t>
            </w:r>
          </w:p>
        </w:tc>
        <w:tc>
          <w:tcPr>
            <w:tcW w:w="192" w:type="dxa"/>
            <w:tcBorders>
              <w:bottom w:val="nil"/>
            </w:tcBorders>
          </w:tcPr>
          <w:p w14:paraId="21BD6219"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796921FC" w14:textId="77E32897" w:rsidR="005B1540" w:rsidRDefault="008E3F78" w:rsidP="005B1540">
            <w:pPr>
              <w:pStyle w:val="acctfourfigures"/>
              <w:shd w:val="clear" w:color="auto" w:fill="FFFFFF"/>
              <w:tabs>
                <w:tab w:val="clear" w:pos="765"/>
                <w:tab w:val="decimal" w:pos="950"/>
              </w:tabs>
              <w:spacing w:line="240" w:lineRule="atLeast"/>
              <w:ind w:right="-79"/>
              <w:rPr>
                <w:szCs w:val="22"/>
              </w:rPr>
            </w:pPr>
            <w:r w:rsidRPr="008E3F78">
              <w:rPr>
                <w:szCs w:val="22"/>
              </w:rPr>
              <w:t>545,820</w:t>
            </w:r>
          </w:p>
        </w:tc>
        <w:tc>
          <w:tcPr>
            <w:tcW w:w="243" w:type="dxa"/>
            <w:tcBorders>
              <w:bottom w:val="nil"/>
            </w:tcBorders>
            <w:vAlign w:val="bottom"/>
          </w:tcPr>
          <w:p w14:paraId="5149B6A2" w14:textId="77777777" w:rsidR="005B1540" w:rsidRPr="00A27B59" w:rsidRDefault="005B1540" w:rsidP="005B1540">
            <w:pPr>
              <w:pStyle w:val="acctfourfigures"/>
              <w:shd w:val="clear" w:color="auto" w:fill="FFFFFF"/>
              <w:spacing w:line="240" w:lineRule="atLeast"/>
              <w:ind w:right="-79"/>
              <w:rPr>
                <w:szCs w:val="22"/>
              </w:rPr>
            </w:pPr>
          </w:p>
        </w:tc>
        <w:tc>
          <w:tcPr>
            <w:tcW w:w="1209" w:type="dxa"/>
            <w:tcBorders>
              <w:bottom w:val="single" w:sz="4" w:space="0" w:color="auto"/>
            </w:tcBorders>
            <w:vAlign w:val="bottom"/>
          </w:tcPr>
          <w:p w14:paraId="13F048E2" w14:textId="5AE49CC9" w:rsidR="005B1540" w:rsidRDefault="000F7AC5" w:rsidP="005B1540">
            <w:pPr>
              <w:pStyle w:val="acctfourfigures"/>
              <w:shd w:val="clear" w:color="auto" w:fill="FFFFFF"/>
              <w:tabs>
                <w:tab w:val="clear" w:pos="765"/>
                <w:tab w:val="decimal" w:pos="950"/>
              </w:tabs>
              <w:spacing w:line="240" w:lineRule="atLeast"/>
              <w:ind w:right="-79"/>
              <w:rPr>
                <w:szCs w:val="22"/>
              </w:rPr>
            </w:pPr>
            <w:r>
              <w:rPr>
                <w:szCs w:val="22"/>
              </w:rPr>
              <w:t>494,122</w:t>
            </w:r>
          </w:p>
        </w:tc>
      </w:tr>
      <w:tr w:rsidR="005B1540" w:rsidRPr="00503FC6" w14:paraId="36CE613F" w14:textId="77777777" w:rsidTr="00AE08EB">
        <w:trPr>
          <w:cantSplit/>
        </w:trPr>
        <w:tc>
          <w:tcPr>
            <w:tcW w:w="3510" w:type="dxa"/>
          </w:tcPr>
          <w:p w14:paraId="2C35B3FA" w14:textId="77777777" w:rsidR="005B1540" w:rsidRPr="00F010AD" w:rsidRDefault="005B1540" w:rsidP="005B1540">
            <w:pPr>
              <w:shd w:val="clear" w:color="auto" w:fill="FFFFFF"/>
              <w:ind w:right="-79"/>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234658A3" w14:textId="5EC36616" w:rsidR="005B1540" w:rsidRPr="0076722A" w:rsidRDefault="008E3F78" w:rsidP="00BF492D">
            <w:pPr>
              <w:pStyle w:val="acctfourfigures"/>
              <w:shd w:val="clear" w:color="auto" w:fill="FFFFFF"/>
              <w:tabs>
                <w:tab w:val="clear" w:pos="765"/>
                <w:tab w:val="decimal" w:pos="1090"/>
              </w:tabs>
              <w:spacing w:line="240" w:lineRule="atLeast"/>
              <w:ind w:right="-79"/>
              <w:rPr>
                <w:b/>
                <w:bCs/>
                <w:szCs w:val="22"/>
              </w:rPr>
            </w:pPr>
            <w:r w:rsidRPr="008E3F78">
              <w:rPr>
                <w:b/>
                <w:bCs/>
                <w:szCs w:val="22"/>
              </w:rPr>
              <w:t>101,338</w:t>
            </w:r>
          </w:p>
        </w:tc>
        <w:tc>
          <w:tcPr>
            <w:tcW w:w="258" w:type="dxa"/>
            <w:tcBorders>
              <w:top w:val="nil"/>
              <w:bottom w:val="nil"/>
            </w:tcBorders>
            <w:vAlign w:val="bottom"/>
          </w:tcPr>
          <w:p w14:paraId="5CC31E62"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top w:val="single" w:sz="4" w:space="0" w:color="auto"/>
              <w:bottom w:val="double" w:sz="4" w:space="0" w:color="auto"/>
            </w:tcBorders>
            <w:vAlign w:val="bottom"/>
          </w:tcPr>
          <w:p w14:paraId="44718625" w14:textId="30BD3C07" w:rsidR="005B1540" w:rsidRPr="00A27B59"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273,647</w:t>
            </w:r>
          </w:p>
        </w:tc>
        <w:tc>
          <w:tcPr>
            <w:tcW w:w="181" w:type="dxa"/>
            <w:tcBorders>
              <w:top w:val="nil"/>
              <w:bottom w:val="nil"/>
            </w:tcBorders>
            <w:vAlign w:val="bottom"/>
          </w:tcPr>
          <w:p w14:paraId="52340C89"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single" w:sz="4" w:space="0" w:color="auto"/>
              <w:bottom w:val="double" w:sz="4" w:space="0" w:color="auto"/>
            </w:tcBorders>
            <w:vAlign w:val="bottom"/>
          </w:tcPr>
          <w:p w14:paraId="31D1CE78" w14:textId="5F671A73" w:rsidR="005B1540" w:rsidRPr="00A27B59" w:rsidRDefault="008E3F78" w:rsidP="005B1540">
            <w:pPr>
              <w:pStyle w:val="acctfourfigures"/>
              <w:shd w:val="clear" w:color="auto" w:fill="FFFFFF"/>
              <w:tabs>
                <w:tab w:val="clear" w:pos="765"/>
                <w:tab w:val="decimal" w:pos="830"/>
              </w:tabs>
              <w:spacing w:line="240" w:lineRule="atLeast"/>
              <w:ind w:right="-79"/>
              <w:rPr>
                <w:b/>
                <w:bCs/>
                <w:szCs w:val="22"/>
              </w:rPr>
            </w:pPr>
            <w:r w:rsidRPr="008E3F78">
              <w:rPr>
                <w:b/>
                <w:bCs/>
                <w:szCs w:val="22"/>
              </w:rPr>
              <w:t>521,799</w:t>
            </w:r>
          </w:p>
        </w:tc>
        <w:tc>
          <w:tcPr>
            <w:tcW w:w="184" w:type="dxa"/>
            <w:tcBorders>
              <w:top w:val="nil"/>
              <w:bottom w:val="nil"/>
            </w:tcBorders>
            <w:vAlign w:val="bottom"/>
          </w:tcPr>
          <w:p w14:paraId="58EA9E3F"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top w:val="single" w:sz="4" w:space="0" w:color="auto"/>
              <w:bottom w:val="double" w:sz="4" w:space="0" w:color="auto"/>
            </w:tcBorders>
            <w:vAlign w:val="bottom"/>
          </w:tcPr>
          <w:p w14:paraId="3BC5A9C2" w14:textId="699A9898" w:rsidR="005B1540" w:rsidRPr="00A27B59" w:rsidRDefault="000F7AC5" w:rsidP="005B1540">
            <w:pPr>
              <w:pStyle w:val="acctfourfigures"/>
              <w:shd w:val="clear" w:color="auto" w:fill="FFFFFF"/>
              <w:tabs>
                <w:tab w:val="clear" w:pos="765"/>
                <w:tab w:val="decimal" w:pos="941"/>
              </w:tabs>
              <w:spacing w:line="240" w:lineRule="atLeast"/>
              <w:ind w:right="-79"/>
              <w:rPr>
                <w:b/>
                <w:bCs/>
                <w:szCs w:val="22"/>
              </w:rPr>
            </w:pPr>
            <w:r>
              <w:rPr>
                <w:b/>
                <w:bCs/>
                <w:szCs w:val="22"/>
              </w:rPr>
              <w:t>471,988</w:t>
            </w:r>
          </w:p>
        </w:tc>
        <w:tc>
          <w:tcPr>
            <w:tcW w:w="187" w:type="dxa"/>
            <w:tcBorders>
              <w:top w:val="nil"/>
              <w:bottom w:val="nil"/>
            </w:tcBorders>
            <w:vAlign w:val="bottom"/>
          </w:tcPr>
          <w:p w14:paraId="290E4D45"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single" w:sz="4" w:space="0" w:color="auto"/>
              <w:bottom w:val="double" w:sz="4" w:space="0" w:color="auto"/>
            </w:tcBorders>
            <w:vAlign w:val="bottom"/>
          </w:tcPr>
          <w:p w14:paraId="24B72915" w14:textId="1DED69B2" w:rsidR="005B1540" w:rsidRPr="00A27B59" w:rsidRDefault="008E3F78" w:rsidP="005B1540">
            <w:pPr>
              <w:pStyle w:val="acctfourfigures"/>
              <w:shd w:val="clear" w:color="auto" w:fill="FFFFFF"/>
              <w:tabs>
                <w:tab w:val="clear" w:pos="765"/>
                <w:tab w:val="decimal" w:pos="814"/>
              </w:tabs>
              <w:spacing w:line="240" w:lineRule="atLeast"/>
              <w:ind w:right="-79"/>
              <w:rPr>
                <w:b/>
                <w:bCs/>
                <w:szCs w:val="22"/>
              </w:rPr>
            </w:pPr>
            <w:r w:rsidRPr="008E3F78">
              <w:rPr>
                <w:b/>
                <w:bCs/>
                <w:szCs w:val="22"/>
              </w:rPr>
              <w:t>24,021</w:t>
            </w:r>
          </w:p>
        </w:tc>
        <w:tc>
          <w:tcPr>
            <w:tcW w:w="204" w:type="dxa"/>
            <w:tcBorders>
              <w:top w:val="nil"/>
              <w:bottom w:val="nil"/>
            </w:tcBorders>
            <w:vAlign w:val="bottom"/>
          </w:tcPr>
          <w:p w14:paraId="21AFDC61" w14:textId="77777777"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top w:val="single" w:sz="4" w:space="0" w:color="auto"/>
              <w:bottom w:val="double" w:sz="4" w:space="0" w:color="auto"/>
            </w:tcBorders>
            <w:vAlign w:val="bottom"/>
          </w:tcPr>
          <w:p w14:paraId="72A62F3B" w14:textId="7D1E54C9" w:rsidR="005B1540" w:rsidRPr="00A27B59" w:rsidRDefault="000F7AC5" w:rsidP="005B1540">
            <w:pPr>
              <w:pStyle w:val="acctfourfigures"/>
              <w:shd w:val="clear" w:color="auto" w:fill="FFFFFF"/>
              <w:tabs>
                <w:tab w:val="clear" w:pos="765"/>
                <w:tab w:val="decimal" w:pos="971"/>
              </w:tabs>
              <w:spacing w:line="240" w:lineRule="atLeast"/>
              <w:ind w:right="-79"/>
              <w:rPr>
                <w:b/>
                <w:bCs/>
                <w:szCs w:val="22"/>
              </w:rPr>
            </w:pPr>
            <w:r>
              <w:rPr>
                <w:b/>
                <w:bCs/>
                <w:szCs w:val="22"/>
              </w:rPr>
              <w:t>22,134</w:t>
            </w:r>
          </w:p>
        </w:tc>
        <w:tc>
          <w:tcPr>
            <w:tcW w:w="192" w:type="dxa"/>
            <w:tcBorders>
              <w:top w:val="nil"/>
              <w:bottom w:val="nil"/>
            </w:tcBorders>
          </w:tcPr>
          <w:p w14:paraId="6C6EDAE6"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73D09C1E" w14:textId="4D5B6D26" w:rsidR="005B1540" w:rsidRPr="00A27B59" w:rsidRDefault="008E3F78" w:rsidP="005B1540">
            <w:pPr>
              <w:pStyle w:val="acctfourfigures"/>
              <w:shd w:val="clear" w:color="auto" w:fill="FFFFFF"/>
              <w:tabs>
                <w:tab w:val="clear" w:pos="765"/>
                <w:tab w:val="decimal" w:pos="950"/>
              </w:tabs>
              <w:spacing w:line="240" w:lineRule="atLeast"/>
              <w:ind w:right="-79"/>
              <w:rPr>
                <w:b/>
                <w:bCs/>
                <w:szCs w:val="22"/>
              </w:rPr>
            </w:pPr>
            <w:r w:rsidRPr="008E3F78">
              <w:rPr>
                <w:b/>
                <w:bCs/>
                <w:szCs w:val="22"/>
              </w:rPr>
              <w:t>647,158</w:t>
            </w:r>
          </w:p>
        </w:tc>
        <w:tc>
          <w:tcPr>
            <w:tcW w:w="243" w:type="dxa"/>
            <w:tcBorders>
              <w:top w:val="nil"/>
              <w:bottom w:val="nil"/>
            </w:tcBorders>
            <w:vAlign w:val="bottom"/>
          </w:tcPr>
          <w:p w14:paraId="250220C3" w14:textId="77777777" w:rsidR="005B1540" w:rsidRPr="00A27B59" w:rsidRDefault="005B1540" w:rsidP="005B1540">
            <w:pPr>
              <w:pStyle w:val="acctfourfigures"/>
              <w:shd w:val="clear" w:color="auto" w:fill="FFFFFF"/>
              <w:spacing w:line="240" w:lineRule="atLeast"/>
              <w:ind w:right="-79"/>
              <w:rPr>
                <w:b/>
                <w:bCs/>
                <w:szCs w:val="22"/>
              </w:rPr>
            </w:pPr>
          </w:p>
        </w:tc>
        <w:tc>
          <w:tcPr>
            <w:tcW w:w="1209" w:type="dxa"/>
            <w:tcBorders>
              <w:top w:val="single" w:sz="4" w:space="0" w:color="auto"/>
              <w:bottom w:val="double" w:sz="4" w:space="0" w:color="auto"/>
            </w:tcBorders>
            <w:vAlign w:val="bottom"/>
          </w:tcPr>
          <w:p w14:paraId="5DAFA80A" w14:textId="0A59FC4D" w:rsidR="005B1540" w:rsidRPr="00A27B59" w:rsidRDefault="000F7AC5" w:rsidP="005B1540">
            <w:pPr>
              <w:pStyle w:val="acctfourfigures"/>
              <w:shd w:val="clear" w:color="auto" w:fill="FFFFFF"/>
              <w:tabs>
                <w:tab w:val="clear" w:pos="765"/>
                <w:tab w:val="decimal" w:pos="950"/>
              </w:tabs>
              <w:spacing w:line="240" w:lineRule="atLeast"/>
              <w:ind w:right="-79"/>
              <w:rPr>
                <w:b/>
                <w:bCs/>
                <w:szCs w:val="22"/>
              </w:rPr>
            </w:pPr>
            <w:r>
              <w:rPr>
                <w:b/>
                <w:bCs/>
                <w:szCs w:val="22"/>
              </w:rPr>
              <w:t>767,769</w:t>
            </w:r>
          </w:p>
        </w:tc>
      </w:tr>
      <w:tr w:rsidR="005B1540" w:rsidRPr="00A27B59" w14:paraId="130264AB" w14:textId="77777777" w:rsidTr="00AE08EB">
        <w:trPr>
          <w:cantSplit/>
        </w:trPr>
        <w:tc>
          <w:tcPr>
            <w:tcW w:w="3510" w:type="dxa"/>
            <w:tcBorders>
              <w:bottom w:val="nil"/>
            </w:tcBorders>
          </w:tcPr>
          <w:p w14:paraId="26759105" w14:textId="77777777" w:rsidR="005B1540" w:rsidRPr="00A27B59" w:rsidRDefault="005B1540" w:rsidP="005B1540">
            <w:pPr>
              <w:shd w:val="clear" w:color="auto" w:fill="FFFFFF"/>
              <w:ind w:right="-79"/>
              <w:rPr>
                <w:rFonts w:ascii="Times New Roman" w:hAnsi="Times New Roman" w:cs="Times New Roman"/>
                <w:sz w:val="22"/>
                <w:szCs w:val="22"/>
              </w:rPr>
            </w:pPr>
          </w:p>
        </w:tc>
        <w:tc>
          <w:tcPr>
            <w:tcW w:w="1350" w:type="dxa"/>
            <w:tcBorders>
              <w:top w:val="double" w:sz="4" w:space="0" w:color="auto"/>
              <w:bottom w:val="nil"/>
            </w:tcBorders>
            <w:vAlign w:val="bottom"/>
          </w:tcPr>
          <w:p w14:paraId="07492C36"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1D31BA5C"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top w:val="double" w:sz="4" w:space="0" w:color="auto"/>
              <w:bottom w:val="nil"/>
            </w:tcBorders>
            <w:vAlign w:val="bottom"/>
          </w:tcPr>
          <w:p w14:paraId="17C70B61"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4A0C454E"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double" w:sz="4" w:space="0" w:color="auto"/>
              <w:bottom w:val="nil"/>
            </w:tcBorders>
            <w:vAlign w:val="bottom"/>
          </w:tcPr>
          <w:p w14:paraId="53CB9C99"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45437C90"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top w:val="double" w:sz="4" w:space="0" w:color="auto"/>
              <w:bottom w:val="nil"/>
            </w:tcBorders>
            <w:vAlign w:val="bottom"/>
          </w:tcPr>
          <w:p w14:paraId="490E7821" w14:textId="77777777" w:rsidR="005B1540" w:rsidRPr="00A27B59" w:rsidRDefault="005B1540" w:rsidP="005B1540">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4B235F55"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double" w:sz="4" w:space="0" w:color="auto"/>
              <w:bottom w:val="nil"/>
            </w:tcBorders>
            <w:vAlign w:val="bottom"/>
          </w:tcPr>
          <w:p w14:paraId="270D1573"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3BFCA0E3" w14:textId="77777777" w:rsidR="005B1540" w:rsidRPr="00A27B59" w:rsidRDefault="005B1540" w:rsidP="005B1540">
            <w:pPr>
              <w:pStyle w:val="acctfourfigures"/>
              <w:shd w:val="clear" w:color="auto" w:fill="FFFFFF"/>
              <w:spacing w:line="240" w:lineRule="atLeast"/>
              <w:ind w:right="-79"/>
              <w:rPr>
                <w:szCs w:val="22"/>
              </w:rPr>
            </w:pPr>
          </w:p>
        </w:tc>
        <w:tc>
          <w:tcPr>
            <w:tcW w:w="1211" w:type="dxa"/>
            <w:tcBorders>
              <w:top w:val="double" w:sz="4" w:space="0" w:color="auto"/>
              <w:bottom w:val="nil"/>
            </w:tcBorders>
            <w:vAlign w:val="bottom"/>
          </w:tcPr>
          <w:p w14:paraId="65B50293"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6C30A0A2"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bottom w:val="nil"/>
            </w:tcBorders>
            <w:vAlign w:val="bottom"/>
          </w:tcPr>
          <w:p w14:paraId="208F61E3"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37AAFED5" w14:textId="77777777" w:rsidR="005B1540" w:rsidRPr="00A27B59" w:rsidRDefault="005B1540" w:rsidP="005B1540">
            <w:pPr>
              <w:pStyle w:val="acctfourfigures"/>
              <w:shd w:val="clear" w:color="auto" w:fill="FFFFFF"/>
              <w:tabs>
                <w:tab w:val="decimal" w:pos="506"/>
                <w:tab w:val="decimal" w:pos="652"/>
              </w:tabs>
              <w:spacing w:line="240" w:lineRule="atLeast"/>
              <w:ind w:right="-79"/>
              <w:rPr>
                <w:szCs w:val="22"/>
              </w:rPr>
            </w:pPr>
          </w:p>
        </w:tc>
        <w:tc>
          <w:tcPr>
            <w:tcW w:w="1209" w:type="dxa"/>
            <w:tcBorders>
              <w:top w:val="double" w:sz="4" w:space="0" w:color="auto"/>
              <w:bottom w:val="nil"/>
            </w:tcBorders>
            <w:vAlign w:val="bottom"/>
          </w:tcPr>
          <w:p w14:paraId="35FF0227"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r>
      <w:tr w:rsidR="005B1540" w:rsidRPr="00A27B59" w14:paraId="5F1BB923" w14:textId="77777777" w:rsidTr="00AE08EB">
        <w:trPr>
          <w:cantSplit/>
        </w:trPr>
        <w:tc>
          <w:tcPr>
            <w:tcW w:w="3510" w:type="dxa"/>
            <w:tcBorders>
              <w:top w:val="nil"/>
              <w:bottom w:val="nil"/>
            </w:tcBorders>
          </w:tcPr>
          <w:p w14:paraId="5DDCA712" w14:textId="77777777" w:rsidR="005B1540" w:rsidRPr="00A27B59" w:rsidRDefault="005B1540" w:rsidP="005B1540">
            <w:pPr>
              <w:shd w:val="clear" w:color="auto" w:fill="FFFFFF"/>
              <w:ind w:right="-79"/>
              <w:rPr>
                <w:rFonts w:ascii="Times New Roman" w:hAnsi="Times New Roman" w:cs="Times New Roman"/>
                <w:sz w:val="22"/>
                <w:szCs w:val="22"/>
              </w:rPr>
            </w:pPr>
          </w:p>
        </w:tc>
        <w:tc>
          <w:tcPr>
            <w:tcW w:w="1350" w:type="dxa"/>
            <w:tcBorders>
              <w:top w:val="nil"/>
              <w:bottom w:val="nil"/>
            </w:tcBorders>
            <w:vAlign w:val="bottom"/>
          </w:tcPr>
          <w:p w14:paraId="75024B28" w14:textId="77777777"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740A33C4" w14:textId="77777777" w:rsidR="005B1540" w:rsidRPr="00A27B59" w:rsidRDefault="005B1540" w:rsidP="005B1540">
            <w:pPr>
              <w:pStyle w:val="acctfourfigures"/>
              <w:shd w:val="clear" w:color="auto" w:fill="FFFFFF"/>
              <w:spacing w:line="240" w:lineRule="atLeast"/>
              <w:ind w:right="-79"/>
              <w:rPr>
                <w:szCs w:val="22"/>
              </w:rPr>
            </w:pPr>
          </w:p>
        </w:tc>
        <w:tc>
          <w:tcPr>
            <w:tcW w:w="1172" w:type="dxa"/>
            <w:tcBorders>
              <w:top w:val="nil"/>
              <w:bottom w:val="nil"/>
            </w:tcBorders>
            <w:vAlign w:val="bottom"/>
          </w:tcPr>
          <w:p w14:paraId="4670D852" w14:textId="77777777"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72278DD7"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14:paraId="727958F4" w14:textId="77777777"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34567F8E" w14:textId="77777777" w:rsidR="005B1540" w:rsidRPr="00A27B59" w:rsidRDefault="005B1540" w:rsidP="005B1540">
            <w:pPr>
              <w:pStyle w:val="acctfourfigures"/>
              <w:shd w:val="clear" w:color="auto" w:fill="FFFFFF"/>
              <w:spacing w:line="240" w:lineRule="atLeast"/>
              <w:ind w:right="-79"/>
              <w:rPr>
                <w:szCs w:val="22"/>
              </w:rPr>
            </w:pPr>
          </w:p>
        </w:tc>
        <w:tc>
          <w:tcPr>
            <w:tcW w:w="1166" w:type="dxa"/>
            <w:tcBorders>
              <w:top w:val="nil"/>
              <w:bottom w:val="nil"/>
            </w:tcBorders>
            <w:vAlign w:val="bottom"/>
          </w:tcPr>
          <w:p w14:paraId="75682840" w14:textId="77777777" w:rsidR="005B1540" w:rsidRPr="00A27B59" w:rsidRDefault="005B1540" w:rsidP="005B1540">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37DD0BE6" w14:textId="77777777"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14:paraId="361E38B8" w14:textId="77777777"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4072AD3B" w14:textId="77777777" w:rsidR="005B1540" w:rsidRPr="00A27B59" w:rsidRDefault="005B1540" w:rsidP="005B1540">
            <w:pPr>
              <w:pStyle w:val="acctfourfigures"/>
              <w:shd w:val="clear" w:color="auto" w:fill="FFFFFF"/>
              <w:spacing w:line="240" w:lineRule="atLeast"/>
              <w:ind w:right="-79"/>
              <w:rPr>
                <w:szCs w:val="22"/>
              </w:rPr>
            </w:pPr>
          </w:p>
        </w:tc>
        <w:tc>
          <w:tcPr>
            <w:tcW w:w="1211" w:type="dxa"/>
            <w:tcBorders>
              <w:top w:val="nil"/>
              <w:bottom w:val="nil"/>
            </w:tcBorders>
            <w:vAlign w:val="bottom"/>
          </w:tcPr>
          <w:p w14:paraId="0A6C87BB" w14:textId="77777777"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009FB581"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nil"/>
              <w:bottom w:val="nil"/>
            </w:tcBorders>
            <w:vAlign w:val="bottom"/>
          </w:tcPr>
          <w:p w14:paraId="0A02BB8E"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25E1F814" w14:textId="77777777" w:rsidR="005B1540" w:rsidRPr="00A27B59" w:rsidRDefault="005B1540" w:rsidP="005B1540">
            <w:pPr>
              <w:pStyle w:val="acctfourfigures"/>
              <w:shd w:val="clear" w:color="auto" w:fill="FFFFFF"/>
              <w:tabs>
                <w:tab w:val="decimal" w:pos="506"/>
                <w:tab w:val="decimal" w:pos="652"/>
              </w:tabs>
              <w:spacing w:line="240" w:lineRule="atLeast"/>
              <w:ind w:right="-79"/>
              <w:rPr>
                <w:szCs w:val="22"/>
              </w:rPr>
            </w:pPr>
          </w:p>
        </w:tc>
        <w:tc>
          <w:tcPr>
            <w:tcW w:w="1209" w:type="dxa"/>
            <w:tcBorders>
              <w:top w:val="nil"/>
              <w:bottom w:val="nil"/>
            </w:tcBorders>
            <w:vAlign w:val="bottom"/>
          </w:tcPr>
          <w:p w14:paraId="68F6CCCD" w14:textId="77777777"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r>
    </w:tbl>
    <w:p w14:paraId="459A6202" w14:textId="77777777" w:rsidR="00553AF3"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360"/>
        <w:jc w:val="both"/>
        <w:rPr>
          <w:rFonts w:ascii="Times New Roman" w:hAnsi="Times New Roman" w:cs="Times New Roman"/>
          <w:sz w:val="22"/>
          <w:szCs w:val="22"/>
        </w:rPr>
      </w:pPr>
    </w:p>
    <w:p w14:paraId="4EAECEF4" w14:textId="77777777" w:rsidR="00553AF3" w:rsidRPr="00055B24"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153D0906" w14:textId="77777777" w:rsidR="002A3E47" w:rsidRPr="00E93B09" w:rsidRDefault="002A3E47" w:rsidP="00553AF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outlineLvl w:val="0"/>
        <w:rPr>
          <w:rFonts w:ascii="Times New Roman" w:hAnsi="Times New Roman" w:cs="Times New Roman"/>
          <w:b/>
          <w:bCs/>
          <w:sz w:val="22"/>
          <w:szCs w:val="22"/>
        </w:rPr>
      </w:pPr>
    </w:p>
    <w:p w14:paraId="573336BA" w14:textId="77777777" w:rsidR="00553AF3" w:rsidRPr="00E93B09"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pPr>
      <w:r w:rsidRPr="00E93B09">
        <w:tab/>
      </w:r>
    </w:p>
    <w:p w14:paraId="0ACEE548" w14:textId="347D766A" w:rsidR="004E5529" w:rsidRPr="009922E2" w:rsidRDefault="004E5529"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922E2">
        <w:rPr>
          <w:rFonts w:ascii="Times New Roman" w:hAnsi="Times New Roman" w:cs="Times New Roman"/>
          <w:sz w:val="22"/>
          <w:szCs w:val="22"/>
        </w:rPr>
        <w:lastRenderedPageBreak/>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at </w:t>
      </w:r>
      <w:r w:rsidR="000D55FE">
        <w:rPr>
          <w:rFonts w:ascii="Times New Roman" w:hAnsi="Times New Roman"/>
          <w:sz w:val="22"/>
          <w:szCs w:val="22"/>
        </w:rPr>
        <w:t xml:space="preserve">30 </w:t>
      </w:r>
      <w:r w:rsidR="003163C8">
        <w:rPr>
          <w:rFonts w:ascii="Times New Roman" w:hAnsi="Times New Roman"/>
          <w:sz w:val="22"/>
          <w:szCs w:val="22"/>
        </w:rPr>
        <w:t>September</w:t>
      </w:r>
      <w:r w:rsidR="006B03B5">
        <w:rPr>
          <w:rFonts w:ascii="Times New Roman" w:hAnsi="Times New Roman"/>
          <w:sz w:val="22"/>
          <w:szCs w:val="22"/>
        </w:rPr>
        <w:t xml:space="preserve"> 2021</w:t>
      </w:r>
      <w:r w:rsidRPr="009922E2">
        <w:rPr>
          <w:rFonts w:ascii="Times New Roman" w:hAnsi="Times New Roman" w:cs="Times New Roman"/>
          <w:sz w:val="22"/>
          <w:szCs w:val="22"/>
        </w:rPr>
        <w:t xml:space="preserve"> and 31 December 20</w:t>
      </w:r>
      <w:r w:rsidR="006B03B5">
        <w:rPr>
          <w:rFonts w:ascii="Times New Roman" w:hAnsi="Times New Roman" w:cs="Times New Roman"/>
          <w:sz w:val="22"/>
          <w:szCs w:val="22"/>
        </w:rPr>
        <w:t>20</w:t>
      </w:r>
      <w:r w:rsidR="00BA2EB2">
        <w:rPr>
          <w:rFonts w:ascii="Times New Roman" w:hAnsi="Times New Roman" w:cs="Times New Roman"/>
          <w:sz w:val="22"/>
          <w:szCs w:val="22"/>
        </w:rPr>
        <w:t xml:space="preserve"> </w:t>
      </w:r>
      <w:r w:rsidRPr="009922E2">
        <w:rPr>
          <w:rFonts w:ascii="Times New Roman" w:hAnsi="Times New Roman" w:cs="Times New Roman"/>
          <w:sz w:val="22"/>
          <w:szCs w:val="22"/>
        </w:rPr>
        <w:t>were as follows:</w:t>
      </w:r>
    </w:p>
    <w:p w14:paraId="3E3EC410" w14:textId="77777777" w:rsidR="004E5529" w:rsidRDefault="004E5529" w:rsidP="004E5529"/>
    <w:tbl>
      <w:tblPr>
        <w:tblW w:w="14373"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997"/>
        <w:gridCol w:w="1260"/>
        <w:gridCol w:w="180"/>
        <w:gridCol w:w="1170"/>
        <w:gridCol w:w="180"/>
        <w:gridCol w:w="1323"/>
        <w:gridCol w:w="180"/>
        <w:gridCol w:w="1170"/>
        <w:gridCol w:w="180"/>
        <w:gridCol w:w="1368"/>
        <w:gridCol w:w="180"/>
        <w:gridCol w:w="1260"/>
        <w:gridCol w:w="180"/>
        <w:gridCol w:w="1305"/>
        <w:gridCol w:w="180"/>
        <w:gridCol w:w="1260"/>
      </w:tblGrid>
      <w:tr w:rsidR="00DD6C14" w:rsidRPr="00516BBF" w14:paraId="3C9CCEC2" w14:textId="77777777" w:rsidTr="00B166BD">
        <w:trPr>
          <w:cantSplit/>
        </w:trPr>
        <w:tc>
          <w:tcPr>
            <w:tcW w:w="2997" w:type="dxa"/>
            <w:tcBorders>
              <w:top w:val="nil"/>
              <w:bottom w:val="nil"/>
            </w:tcBorders>
          </w:tcPr>
          <w:p w14:paraId="08F4698A" w14:textId="77777777" w:rsidR="00DD6C14" w:rsidRDefault="00DD6C14" w:rsidP="00DD6C14">
            <w:pPr>
              <w:pStyle w:val="acctfourfigures"/>
              <w:shd w:val="clear" w:color="auto" w:fill="FFFFFF"/>
              <w:tabs>
                <w:tab w:val="clear" w:pos="765"/>
              </w:tabs>
              <w:spacing w:line="240" w:lineRule="atLeast"/>
              <w:ind w:right="-79"/>
              <w:rPr>
                <w:b/>
                <w:bCs/>
                <w:i/>
                <w:iCs/>
                <w:szCs w:val="22"/>
              </w:rPr>
            </w:pPr>
          </w:p>
        </w:tc>
        <w:tc>
          <w:tcPr>
            <w:tcW w:w="11376" w:type="dxa"/>
            <w:gridSpan w:val="15"/>
            <w:tcBorders>
              <w:top w:val="nil"/>
              <w:bottom w:val="nil"/>
            </w:tcBorders>
          </w:tcPr>
          <w:p w14:paraId="238190CD" w14:textId="77777777" w:rsidR="00DD6C14" w:rsidRPr="00A27B59" w:rsidRDefault="00B166BD" w:rsidP="00DD6C14">
            <w:pPr>
              <w:pStyle w:val="acctmergecolhdg"/>
              <w:shd w:val="clear" w:color="auto" w:fill="FFFFFF"/>
              <w:spacing w:line="240" w:lineRule="atLeast"/>
              <w:rPr>
                <w:szCs w:val="22"/>
              </w:rPr>
            </w:pPr>
            <w:r>
              <w:rPr>
                <w:szCs w:val="22"/>
              </w:rPr>
              <w:t>Consolidated financial statements/</w:t>
            </w:r>
            <w:r w:rsidR="00DD6C14">
              <w:rPr>
                <w:szCs w:val="22"/>
              </w:rPr>
              <w:t>Financial statements in which the equity method is applied</w:t>
            </w:r>
          </w:p>
        </w:tc>
      </w:tr>
      <w:tr w:rsidR="004E5529" w:rsidRPr="00516BBF" w14:paraId="012E623F" w14:textId="77777777" w:rsidTr="00B166BD">
        <w:trPr>
          <w:cantSplit/>
        </w:trPr>
        <w:tc>
          <w:tcPr>
            <w:tcW w:w="2997" w:type="dxa"/>
            <w:tcBorders>
              <w:top w:val="nil"/>
              <w:bottom w:val="nil"/>
            </w:tcBorders>
          </w:tcPr>
          <w:p w14:paraId="66B4AA7D" w14:textId="77777777" w:rsidR="004E5529" w:rsidRDefault="004E5529" w:rsidP="00276F6F">
            <w:pPr>
              <w:pStyle w:val="acctfourfigures"/>
              <w:shd w:val="clear" w:color="auto" w:fill="FFFFFF"/>
              <w:tabs>
                <w:tab w:val="clear" w:pos="765"/>
              </w:tabs>
              <w:spacing w:line="240" w:lineRule="atLeast"/>
              <w:ind w:right="-79"/>
              <w:rPr>
                <w:b/>
                <w:bCs/>
                <w:i/>
                <w:iCs/>
                <w:szCs w:val="22"/>
              </w:rPr>
            </w:pPr>
          </w:p>
        </w:tc>
        <w:tc>
          <w:tcPr>
            <w:tcW w:w="11376" w:type="dxa"/>
            <w:gridSpan w:val="15"/>
            <w:tcBorders>
              <w:top w:val="nil"/>
              <w:bottom w:val="nil"/>
            </w:tcBorders>
          </w:tcPr>
          <w:p w14:paraId="3BFD5839" w14:textId="77777777"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p>
        </w:tc>
      </w:tr>
      <w:tr w:rsidR="004E5529" w:rsidRPr="00516BBF" w14:paraId="31CDD79E" w14:textId="77777777" w:rsidTr="00B166BD">
        <w:trPr>
          <w:cantSplit/>
        </w:trPr>
        <w:tc>
          <w:tcPr>
            <w:tcW w:w="2997" w:type="dxa"/>
            <w:tcBorders>
              <w:top w:val="nil"/>
              <w:bottom w:val="nil"/>
            </w:tcBorders>
          </w:tcPr>
          <w:p w14:paraId="6B7BAEB3" w14:textId="77777777" w:rsidR="004E5529" w:rsidRPr="00A27B59" w:rsidRDefault="004E5529" w:rsidP="00276F6F">
            <w:pPr>
              <w:pStyle w:val="acctfourfigures"/>
              <w:shd w:val="clear" w:color="auto" w:fill="FFFFFF"/>
              <w:tabs>
                <w:tab w:val="clear" w:pos="765"/>
              </w:tabs>
              <w:spacing w:line="240" w:lineRule="atLeast"/>
              <w:ind w:right="-79"/>
              <w:rPr>
                <w:szCs w:val="22"/>
              </w:rPr>
            </w:pPr>
          </w:p>
        </w:tc>
        <w:tc>
          <w:tcPr>
            <w:tcW w:w="2610" w:type="dxa"/>
            <w:gridSpan w:val="3"/>
            <w:tcBorders>
              <w:top w:val="nil"/>
              <w:bottom w:val="nil"/>
            </w:tcBorders>
          </w:tcPr>
          <w:p w14:paraId="02EA027E" w14:textId="77777777" w:rsidR="004E5529" w:rsidRPr="001F067D" w:rsidRDefault="004E5529" w:rsidP="00276F6F">
            <w:pPr>
              <w:pStyle w:val="acctmergecolhdg"/>
              <w:shd w:val="clear" w:color="auto" w:fill="FFFFFF"/>
              <w:spacing w:line="240" w:lineRule="atLeast"/>
              <w:rPr>
                <w:szCs w:val="22"/>
              </w:rPr>
            </w:pPr>
            <w:r w:rsidRPr="001F067D">
              <w:rPr>
                <w:szCs w:val="22"/>
              </w:rPr>
              <w:t>Real estate</w:t>
            </w:r>
          </w:p>
          <w:p w14:paraId="666E455B" w14:textId="77777777" w:rsidR="004E5529" w:rsidRPr="00A27B59" w:rsidRDefault="004E5529" w:rsidP="00276F6F">
            <w:pPr>
              <w:pStyle w:val="acctmergecolhdg"/>
              <w:shd w:val="clear" w:color="auto" w:fill="FFFFFF"/>
              <w:spacing w:line="240" w:lineRule="atLeast"/>
              <w:rPr>
                <w:szCs w:val="22"/>
              </w:rPr>
            </w:pPr>
            <w:r w:rsidRPr="001F067D">
              <w:rPr>
                <w:szCs w:val="22"/>
              </w:rPr>
              <w:t>business</w:t>
            </w:r>
          </w:p>
        </w:tc>
        <w:tc>
          <w:tcPr>
            <w:tcW w:w="180" w:type="dxa"/>
            <w:tcBorders>
              <w:top w:val="nil"/>
              <w:bottom w:val="nil"/>
            </w:tcBorders>
          </w:tcPr>
          <w:p w14:paraId="2F67ACFF" w14:textId="77777777" w:rsidR="004E5529" w:rsidRPr="00A27B59" w:rsidRDefault="004E5529" w:rsidP="00276F6F">
            <w:pPr>
              <w:pStyle w:val="acctmergecolhdg"/>
              <w:shd w:val="clear" w:color="auto" w:fill="FFFFFF"/>
              <w:spacing w:line="240" w:lineRule="atLeast"/>
              <w:rPr>
                <w:szCs w:val="22"/>
              </w:rPr>
            </w:pPr>
          </w:p>
        </w:tc>
        <w:tc>
          <w:tcPr>
            <w:tcW w:w="2673" w:type="dxa"/>
            <w:gridSpan w:val="3"/>
            <w:tcBorders>
              <w:top w:val="nil"/>
              <w:bottom w:val="nil"/>
            </w:tcBorders>
          </w:tcPr>
          <w:p w14:paraId="3764838F" w14:textId="77777777" w:rsidR="004E5529" w:rsidRDefault="004E5529" w:rsidP="00276F6F">
            <w:pPr>
              <w:pStyle w:val="acctmergecolhdg"/>
              <w:shd w:val="clear" w:color="auto" w:fill="FFFFFF"/>
              <w:spacing w:line="240" w:lineRule="atLeast"/>
              <w:rPr>
                <w:szCs w:val="22"/>
              </w:rPr>
            </w:pPr>
            <w:r w:rsidRPr="00A27B59">
              <w:rPr>
                <w:szCs w:val="22"/>
              </w:rPr>
              <w:t>Utilities service</w:t>
            </w:r>
          </w:p>
          <w:p w14:paraId="2617E562" w14:textId="77777777" w:rsidR="004E5529" w:rsidRPr="00A27B59" w:rsidRDefault="004E5529" w:rsidP="00276F6F">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14:paraId="7DC7B1AC" w14:textId="77777777" w:rsidR="004E5529" w:rsidRPr="00A62741" w:rsidRDefault="004E5529" w:rsidP="00276F6F">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808" w:type="dxa"/>
            <w:gridSpan w:val="3"/>
            <w:tcBorders>
              <w:top w:val="nil"/>
              <w:bottom w:val="nil"/>
            </w:tcBorders>
            <w:vAlign w:val="bottom"/>
          </w:tcPr>
          <w:p w14:paraId="70F801DA" w14:textId="77777777" w:rsidR="004E5529" w:rsidRPr="008108D0" w:rsidRDefault="004E5529" w:rsidP="00276F6F">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14:paraId="756BF776" w14:textId="77777777" w:rsidR="004E5529" w:rsidRPr="00A62741" w:rsidRDefault="004E5529" w:rsidP="00276F6F">
            <w:pPr>
              <w:pStyle w:val="acctfourfigures"/>
              <w:shd w:val="clear" w:color="auto" w:fill="FFFFFF"/>
              <w:tabs>
                <w:tab w:val="clear" w:pos="765"/>
                <w:tab w:val="decimal" w:pos="950"/>
              </w:tabs>
              <w:spacing w:line="240" w:lineRule="atLeast"/>
              <w:ind w:left="-79" w:right="-79"/>
              <w:jc w:val="center"/>
              <w:rPr>
                <w:szCs w:val="22"/>
              </w:rPr>
            </w:pPr>
          </w:p>
        </w:tc>
        <w:tc>
          <w:tcPr>
            <w:tcW w:w="2745" w:type="dxa"/>
            <w:gridSpan w:val="3"/>
            <w:tcBorders>
              <w:top w:val="nil"/>
              <w:bottom w:val="nil"/>
            </w:tcBorders>
            <w:vAlign w:val="bottom"/>
          </w:tcPr>
          <w:p w14:paraId="4A016007" w14:textId="77777777" w:rsidR="004E5529" w:rsidRPr="001F067D" w:rsidRDefault="004E5529" w:rsidP="00276F6F">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0D55FE" w:rsidRPr="00516BBF" w14:paraId="2C5E9A8D" w14:textId="77777777" w:rsidTr="00C769A2">
        <w:trPr>
          <w:cantSplit/>
        </w:trPr>
        <w:tc>
          <w:tcPr>
            <w:tcW w:w="2997" w:type="dxa"/>
            <w:tcBorders>
              <w:top w:val="nil"/>
              <w:bottom w:val="nil"/>
            </w:tcBorders>
          </w:tcPr>
          <w:p w14:paraId="40D59187" w14:textId="77777777" w:rsidR="000D55FE" w:rsidRPr="00A27B59" w:rsidRDefault="000D55FE" w:rsidP="000D55FE">
            <w:pPr>
              <w:pStyle w:val="acctfourfigures"/>
              <w:shd w:val="clear" w:color="auto" w:fill="FFFFFF"/>
              <w:tabs>
                <w:tab w:val="clear" w:pos="765"/>
              </w:tabs>
              <w:spacing w:line="240" w:lineRule="atLeast"/>
              <w:ind w:right="-79"/>
              <w:rPr>
                <w:szCs w:val="22"/>
              </w:rPr>
            </w:pPr>
          </w:p>
        </w:tc>
        <w:tc>
          <w:tcPr>
            <w:tcW w:w="1260" w:type="dxa"/>
            <w:tcBorders>
              <w:top w:val="nil"/>
              <w:bottom w:val="nil"/>
            </w:tcBorders>
          </w:tcPr>
          <w:p w14:paraId="5C3CCCAC" w14:textId="4E83FBBD" w:rsidR="000D55FE" w:rsidRPr="00162790" w:rsidRDefault="000D55FE" w:rsidP="000D55FE">
            <w:pPr>
              <w:pStyle w:val="acctmergecolhdg"/>
              <w:spacing w:line="240" w:lineRule="atLeast"/>
              <w:ind w:left="-78" w:right="-89"/>
              <w:rPr>
                <w:b w:val="0"/>
                <w:bCs/>
                <w:spacing w:val="-6"/>
                <w:szCs w:val="22"/>
              </w:rPr>
            </w:pPr>
            <w:r>
              <w:rPr>
                <w:b w:val="0"/>
                <w:bCs/>
                <w:szCs w:val="22"/>
              </w:rPr>
              <w:t xml:space="preserve">30 </w:t>
            </w:r>
            <w:r w:rsidR="003163C8">
              <w:rPr>
                <w:b w:val="0"/>
                <w:bCs/>
                <w:szCs w:val="22"/>
              </w:rPr>
              <w:t>September</w:t>
            </w:r>
          </w:p>
        </w:tc>
        <w:tc>
          <w:tcPr>
            <w:tcW w:w="180" w:type="dxa"/>
            <w:tcBorders>
              <w:top w:val="nil"/>
              <w:bottom w:val="nil"/>
            </w:tcBorders>
          </w:tcPr>
          <w:p w14:paraId="2384BA27" w14:textId="77777777" w:rsidR="000D55FE" w:rsidRPr="00AF3422" w:rsidRDefault="000D55FE" w:rsidP="000D55FE">
            <w:pPr>
              <w:pStyle w:val="acctmergecolhdg"/>
              <w:spacing w:line="240" w:lineRule="atLeast"/>
              <w:ind w:left="-78" w:right="-89"/>
              <w:rPr>
                <w:b w:val="0"/>
                <w:bCs/>
                <w:spacing w:val="-6"/>
                <w:szCs w:val="22"/>
              </w:rPr>
            </w:pPr>
          </w:p>
        </w:tc>
        <w:tc>
          <w:tcPr>
            <w:tcW w:w="1170" w:type="dxa"/>
            <w:tcBorders>
              <w:top w:val="nil"/>
              <w:bottom w:val="nil"/>
            </w:tcBorders>
          </w:tcPr>
          <w:p w14:paraId="35E63193"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5B08B236" w14:textId="77777777" w:rsidR="000D55FE" w:rsidRPr="00AF3422" w:rsidRDefault="000D55FE" w:rsidP="000D55FE">
            <w:pPr>
              <w:pStyle w:val="acctmergecolhdg"/>
              <w:spacing w:line="240" w:lineRule="atLeast"/>
              <w:ind w:left="-78" w:right="-89"/>
              <w:rPr>
                <w:b w:val="0"/>
                <w:bCs/>
                <w:spacing w:val="-6"/>
                <w:szCs w:val="22"/>
              </w:rPr>
            </w:pPr>
          </w:p>
        </w:tc>
        <w:tc>
          <w:tcPr>
            <w:tcW w:w="1323" w:type="dxa"/>
            <w:tcBorders>
              <w:top w:val="nil"/>
              <w:bottom w:val="nil"/>
            </w:tcBorders>
          </w:tcPr>
          <w:p w14:paraId="77A9AB57" w14:textId="48905CB2" w:rsidR="000D55FE" w:rsidRPr="00162790" w:rsidRDefault="003163C8" w:rsidP="000D55FE">
            <w:pPr>
              <w:pStyle w:val="acctmergecolhdg"/>
              <w:spacing w:line="240" w:lineRule="atLeast"/>
              <w:ind w:left="-78" w:right="-89"/>
              <w:rPr>
                <w:b w:val="0"/>
                <w:bCs/>
                <w:spacing w:val="-6"/>
                <w:szCs w:val="22"/>
              </w:rPr>
            </w:pPr>
            <w:r>
              <w:rPr>
                <w:b w:val="0"/>
                <w:bCs/>
                <w:szCs w:val="22"/>
              </w:rPr>
              <w:t>30 September</w:t>
            </w:r>
          </w:p>
        </w:tc>
        <w:tc>
          <w:tcPr>
            <w:tcW w:w="180" w:type="dxa"/>
            <w:tcBorders>
              <w:top w:val="nil"/>
              <w:bottom w:val="nil"/>
            </w:tcBorders>
          </w:tcPr>
          <w:p w14:paraId="431F0DC2" w14:textId="77777777" w:rsidR="000D55FE" w:rsidRPr="00AF3422" w:rsidRDefault="000D55FE" w:rsidP="000D55FE">
            <w:pPr>
              <w:pStyle w:val="acctmergecolhdg"/>
              <w:spacing w:line="240" w:lineRule="atLeast"/>
              <w:ind w:left="-78" w:right="-89"/>
              <w:rPr>
                <w:b w:val="0"/>
                <w:bCs/>
                <w:spacing w:val="-6"/>
                <w:szCs w:val="22"/>
              </w:rPr>
            </w:pPr>
          </w:p>
        </w:tc>
        <w:tc>
          <w:tcPr>
            <w:tcW w:w="1170" w:type="dxa"/>
            <w:tcBorders>
              <w:top w:val="nil"/>
              <w:bottom w:val="nil"/>
            </w:tcBorders>
          </w:tcPr>
          <w:p w14:paraId="195FADB6"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0697D79E" w14:textId="77777777" w:rsidR="000D55FE" w:rsidRPr="00AF3422" w:rsidRDefault="000D55FE" w:rsidP="000D55FE">
            <w:pPr>
              <w:pStyle w:val="acctfourfigures"/>
              <w:shd w:val="clear" w:color="auto" w:fill="FFFFFF"/>
              <w:tabs>
                <w:tab w:val="clear" w:pos="765"/>
                <w:tab w:val="decimal" w:pos="374"/>
              </w:tabs>
              <w:spacing w:line="240" w:lineRule="atLeast"/>
              <w:ind w:left="-78" w:right="-89"/>
              <w:jc w:val="center"/>
              <w:rPr>
                <w:spacing w:val="-6"/>
                <w:szCs w:val="22"/>
              </w:rPr>
            </w:pPr>
          </w:p>
        </w:tc>
        <w:tc>
          <w:tcPr>
            <w:tcW w:w="1368" w:type="dxa"/>
            <w:tcBorders>
              <w:top w:val="nil"/>
              <w:bottom w:val="nil"/>
            </w:tcBorders>
          </w:tcPr>
          <w:p w14:paraId="0A377A3B" w14:textId="0898658C" w:rsidR="000D55FE" w:rsidRPr="00162790" w:rsidRDefault="003163C8" w:rsidP="000D55FE">
            <w:pPr>
              <w:pStyle w:val="acctmergecolhdg"/>
              <w:spacing w:line="240" w:lineRule="atLeast"/>
              <w:ind w:left="-78" w:right="-89"/>
              <w:rPr>
                <w:b w:val="0"/>
                <w:bCs/>
                <w:spacing w:val="-6"/>
                <w:szCs w:val="22"/>
              </w:rPr>
            </w:pPr>
            <w:r>
              <w:rPr>
                <w:b w:val="0"/>
                <w:bCs/>
                <w:szCs w:val="22"/>
              </w:rPr>
              <w:t>30 September</w:t>
            </w:r>
          </w:p>
        </w:tc>
        <w:tc>
          <w:tcPr>
            <w:tcW w:w="180" w:type="dxa"/>
            <w:tcBorders>
              <w:top w:val="nil"/>
              <w:bottom w:val="nil"/>
            </w:tcBorders>
          </w:tcPr>
          <w:p w14:paraId="0D58D4E5" w14:textId="77777777" w:rsidR="000D55FE" w:rsidRPr="00AF3422" w:rsidRDefault="000D55FE" w:rsidP="000D55FE">
            <w:pPr>
              <w:pStyle w:val="acctmergecolhdg"/>
              <w:spacing w:line="240" w:lineRule="atLeast"/>
              <w:ind w:left="-78" w:right="-89"/>
              <w:rPr>
                <w:b w:val="0"/>
                <w:bCs/>
                <w:spacing w:val="-6"/>
                <w:szCs w:val="22"/>
              </w:rPr>
            </w:pPr>
          </w:p>
        </w:tc>
        <w:tc>
          <w:tcPr>
            <w:tcW w:w="1260" w:type="dxa"/>
            <w:tcBorders>
              <w:top w:val="nil"/>
              <w:bottom w:val="nil"/>
            </w:tcBorders>
          </w:tcPr>
          <w:p w14:paraId="23EC1628"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331AC284" w14:textId="77777777" w:rsidR="000D55FE" w:rsidRPr="00AF3422" w:rsidRDefault="000D55FE" w:rsidP="000D55FE">
            <w:pPr>
              <w:pStyle w:val="acctmergecolhdg"/>
              <w:spacing w:line="240" w:lineRule="atLeast"/>
              <w:ind w:left="-78" w:right="-89"/>
              <w:rPr>
                <w:b w:val="0"/>
                <w:bCs/>
                <w:spacing w:val="-6"/>
                <w:szCs w:val="22"/>
              </w:rPr>
            </w:pPr>
          </w:p>
        </w:tc>
        <w:tc>
          <w:tcPr>
            <w:tcW w:w="1305" w:type="dxa"/>
            <w:tcBorders>
              <w:top w:val="nil"/>
              <w:bottom w:val="nil"/>
            </w:tcBorders>
          </w:tcPr>
          <w:p w14:paraId="24A50E75" w14:textId="1290615C" w:rsidR="000D55FE" w:rsidRPr="00162790" w:rsidRDefault="003163C8" w:rsidP="000D55FE">
            <w:pPr>
              <w:pStyle w:val="acctmergecolhdg"/>
              <w:spacing w:line="240" w:lineRule="atLeast"/>
              <w:ind w:left="-78" w:right="-89"/>
              <w:rPr>
                <w:b w:val="0"/>
                <w:bCs/>
                <w:spacing w:val="-6"/>
                <w:szCs w:val="22"/>
              </w:rPr>
            </w:pPr>
            <w:r>
              <w:rPr>
                <w:b w:val="0"/>
                <w:bCs/>
                <w:szCs w:val="22"/>
              </w:rPr>
              <w:t>30 September</w:t>
            </w:r>
          </w:p>
        </w:tc>
        <w:tc>
          <w:tcPr>
            <w:tcW w:w="180" w:type="dxa"/>
            <w:tcBorders>
              <w:top w:val="nil"/>
              <w:bottom w:val="nil"/>
            </w:tcBorders>
          </w:tcPr>
          <w:p w14:paraId="6B286370" w14:textId="77777777" w:rsidR="000D55FE" w:rsidRPr="00AF3422" w:rsidRDefault="000D55FE" w:rsidP="000D55FE">
            <w:pPr>
              <w:pStyle w:val="acctmergecolhdg"/>
              <w:spacing w:line="240" w:lineRule="atLeast"/>
              <w:ind w:left="-78" w:right="-89"/>
              <w:rPr>
                <w:b w:val="0"/>
                <w:bCs/>
                <w:spacing w:val="-6"/>
                <w:szCs w:val="22"/>
              </w:rPr>
            </w:pPr>
          </w:p>
        </w:tc>
        <w:tc>
          <w:tcPr>
            <w:tcW w:w="1260" w:type="dxa"/>
            <w:tcBorders>
              <w:top w:val="nil"/>
              <w:bottom w:val="nil"/>
            </w:tcBorders>
          </w:tcPr>
          <w:p w14:paraId="077B9DBA"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r>
      <w:tr w:rsidR="00B166BD" w:rsidRPr="00A27B59" w14:paraId="6C961C06" w14:textId="77777777" w:rsidTr="00C769A2">
        <w:trPr>
          <w:cantSplit/>
        </w:trPr>
        <w:tc>
          <w:tcPr>
            <w:tcW w:w="2997" w:type="dxa"/>
            <w:tcBorders>
              <w:top w:val="nil"/>
              <w:bottom w:val="nil"/>
            </w:tcBorders>
          </w:tcPr>
          <w:p w14:paraId="445BCC9E" w14:textId="77777777" w:rsidR="00B166BD" w:rsidRPr="00F92E17" w:rsidRDefault="00B166BD" w:rsidP="00B166BD">
            <w:pPr>
              <w:pStyle w:val="acctfourfigures"/>
              <w:shd w:val="clear" w:color="auto" w:fill="FFFFFF"/>
              <w:tabs>
                <w:tab w:val="clear" w:pos="765"/>
              </w:tabs>
              <w:ind w:right="-79"/>
              <w:rPr>
                <w:b/>
                <w:bCs/>
                <w:i/>
                <w:iCs/>
                <w:szCs w:val="22"/>
              </w:rPr>
            </w:pPr>
          </w:p>
        </w:tc>
        <w:tc>
          <w:tcPr>
            <w:tcW w:w="1260" w:type="dxa"/>
            <w:tcBorders>
              <w:top w:val="nil"/>
              <w:bottom w:val="nil"/>
            </w:tcBorders>
          </w:tcPr>
          <w:p w14:paraId="10C5A87C"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09DD63C8" w14:textId="77777777" w:rsidR="00B166BD" w:rsidRPr="00A27B59" w:rsidRDefault="00B166BD" w:rsidP="00B166BD">
            <w:pPr>
              <w:pStyle w:val="acctmergecolhdg"/>
              <w:spacing w:line="240" w:lineRule="atLeast"/>
              <w:rPr>
                <w:b w:val="0"/>
                <w:bCs/>
                <w:szCs w:val="22"/>
              </w:rPr>
            </w:pPr>
          </w:p>
        </w:tc>
        <w:tc>
          <w:tcPr>
            <w:tcW w:w="1170" w:type="dxa"/>
            <w:tcBorders>
              <w:top w:val="nil"/>
              <w:bottom w:val="nil"/>
            </w:tcBorders>
          </w:tcPr>
          <w:p w14:paraId="0D49B51E" w14:textId="77777777" w:rsidR="00B166BD" w:rsidRPr="00A27B59" w:rsidRDefault="00B166BD" w:rsidP="00B166BD">
            <w:pPr>
              <w:pStyle w:val="acctmergecolhdg"/>
              <w:spacing w:line="240" w:lineRule="atLeast"/>
              <w:rPr>
                <w:b w:val="0"/>
                <w:bCs/>
                <w:szCs w:val="22"/>
              </w:rPr>
            </w:pPr>
            <w:r>
              <w:rPr>
                <w:b w:val="0"/>
                <w:bCs/>
                <w:szCs w:val="22"/>
              </w:rPr>
              <w:t>2020</w:t>
            </w:r>
          </w:p>
        </w:tc>
        <w:tc>
          <w:tcPr>
            <w:tcW w:w="180" w:type="dxa"/>
            <w:tcBorders>
              <w:top w:val="nil"/>
              <w:bottom w:val="nil"/>
            </w:tcBorders>
          </w:tcPr>
          <w:p w14:paraId="5FB601FC" w14:textId="77777777" w:rsidR="00B166BD" w:rsidRPr="00A27B59" w:rsidRDefault="00B166BD" w:rsidP="00B166BD">
            <w:pPr>
              <w:pStyle w:val="acctmergecolhdg"/>
              <w:spacing w:line="240" w:lineRule="atLeast"/>
              <w:rPr>
                <w:b w:val="0"/>
                <w:bCs/>
                <w:szCs w:val="22"/>
              </w:rPr>
            </w:pPr>
          </w:p>
        </w:tc>
        <w:tc>
          <w:tcPr>
            <w:tcW w:w="1323" w:type="dxa"/>
            <w:tcBorders>
              <w:top w:val="nil"/>
              <w:bottom w:val="nil"/>
            </w:tcBorders>
          </w:tcPr>
          <w:p w14:paraId="64770254"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44A12BEE" w14:textId="77777777" w:rsidR="00B166BD" w:rsidRPr="00A27B59" w:rsidRDefault="00B166BD" w:rsidP="00B166BD">
            <w:pPr>
              <w:pStyle w:val="acctmergecolhdg"/>
              <w:spacing w:line="240" w:lineRule="atLeast"/>
              <w:rPr>
                <w:b w:val="0"/>
                <w:bCs/>
                <w:szCs w:val="22"/>
              </w:rPr>
            </w:pPr>
          </w:p>
        </w:tc>
        <w:tc>
          <w:tcPr>
            <w:tcW w:w="1170" w:type="dxa"/>
            <w:tcBorders>
              <w:top w:val="nil"/>
              <w:bottom w:val="nil"/>
            </w:tcBorders>
          </w:tcPr>
          <w:p w14:paraId="761F1403" w14:textId="77777777" w:rsidR="00B166BD" w:rsidRPr="00A27B59" w:rsidRDefault="00B166BD" w:rsidP="00B166BD">
            <w:pPr>
              <w:pStyle w:val="acctmergecolhdg"/>
              <w:spacing w:line="240" w:lineRule="atLeast"/>
              <w:rPr>
                <w:b w:val="0"/>
                <w:bCs/>
                <w:szCs w:val="22"/>
              </w:rPr>
            </w:pPr>
            <w:r>
              <w:rPr>
                <w:b w:val="0"/>
                <w:bCs/>
                <w:szCs w:val="22"/>
              </w:rPr>
              <w:t>2020</w:t>
            </w:r>
          </w:p>
        </w:tc>
        <w:tc>
          <w:tcPr>
            <w:tcW w:w="180" w:type="dxa"/>
            <w:tcBorders>
              <w:top w:val="nil"/>
              <w:bottom w:val="nil"/>
            </w:tcBorders>
          </w:tcPr>
          <w:p w14:paraId="214FAD07" w14:textId="77777777" w:rsidR="00B166BD" w:rsidRPr="00A27B59" w:rsidRDefault="00B166BD" w:rsidP="00B166BD">
            <w:pPr>
              <w:pStyle w:val="acctfourfigures"/>
              <w:shd w:val="clear" w:color="auto" w:fill="FFFFFF"/>
              <w:tabs>
                <w:tab w:val="clear" w:pos="765"/>
                <w:tab w:val="decimal" w:pos="374"/>
              </w:tabs>
              <w:spacing w:line="240" w:lineRule="atLeast"/>
              <w:ind w:left="-79" w:right="-79"/>
              <w:jc w:val="center"/>
              <w:rPr>
                <w:szCs w:val="22"/>
              </w:rPr>
            </w:pPr>
          </w:p>
        </w:tc>
        <w:tc>
          <w:tcPr>
            <w:tcW w:w="1368" w:type="dxa"/>
            <w:tcBorders>
              <w:top w:val="nil"/>
              <w:bottom w:val="nil"/>
            </w:tcBorders>
          </w:tcPr>
          <w:p w14:paraId="08ADBBCA"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0C09EA7C" w14:textId="77777777" w:rsidR="00B166BD" w:rsidRPr="00A27B59" w:rsidRDefault="00B166BD" w:rsidP="00B166BD">
            <w:pPr>
              <w:pStyle w:val="acctmergecolhdg"/>
              <w:spacing w:line="240" w:lineRule="atLeast"/>
              <w:rPr>
                <w:b w:val="0"/>
                <w:bCs/>
                <w:szCs w:val="22"/>
              </w:rPr>
            </w:pPr>
          </w:p>
        </w:tc>
        <w:tc>
          <w:tcPr>
            <w:tcW w:w="1260" w:type="dxa"/>
            <w:tcBorders>
              <w:top w:val="nil"/>
              <w:bottom w:val="nil"/>
            </w:tcBorders>
          </w:tcPr>
          <w:p w14:paraId="73755011" w14:textId="77777777" w:rsidR="00B166BD" w:rsidRPr="00A27B59" w:rsidRDefault="00B166BD" w:rsidP="00B166BD">
            <w:pPr>
              <w:pStyle w:val="acctmergecolhdg"/>
              <w:spacing w:line="240" w:lineRule="atLeast"/>
              <w:rPr>
                <w:b w:val="0"/>
                <w:bCs/>
                <w:szCs w:val="22"/>
              </w:rPr>
            </w:pPr>
            <w:r>
              <w:rPr>
                <w:b w:val="0"/>
                <w:bCs/>
                <w:szCs w:val="22"/>
              </w:rPr>
              <w:t>2020</w:t>
            </w:r>
          </w:p>
        </w:tc>
        <w:tc>
          <w:tcPr>
            <w:tcW w:w="180" w:type="dxa"/>
            <w:tcBorders>
              <w:top w:val="nil"/>
              <w:bottom w:val="nil"/>
            </w:tcBorders>
          </w:tcPr>
          <w:p w14:paraId="768D7EC7" w14:textId="77777777" w:rsidR="00B166BD" w:rsidRPr="00A27B59" w:rsidRDefault="00B166BD" w:rsidP="00B166BD">
            <w:pPr>
              <w:pStyle w:val="acctmergecolhdg"/>
              <w:spacing w:line="240" w:lineRule="atLeast"/>
              <w:rPr>
                <w:b w:val="0"/>
                <w:bCs/>
                <w:szCs w:val="22"/>
              </w:rPr>
            </w:pPr>
          </w:p>
        </w:tc>
        <w:tc>
          <w:tcPr>
            <w:tcW w:w="1305" w:type="dxa"/>
            <w:tcBorders>
              <w:top w:val="nil"/>
              <w:bottom w:val="nil"/>
            </w:tcBorders>
          </w:tcPr>
          <w:p w14:paraId="2D4599FF" w14:textId="77777777" w:rsidR="00B166BD" w:rsidRPr="00A27B59" w:rsidRDefault="00B166BD" w:rsidP="00B166BD">
            <w:pPr>
              <w:pStyle w:val="acctmergecolhdg"/>
              <w:spacing w:line="240" w:lineRule="atLeast"/>
              <w:rPr>
                <w:b w:val="0"/>
                <w:bCs/>
                <w:szCs w:val="22"/>
              </w:rPr>
            </w:pPr>
            <w:r>
              <w:rPr>
                <w:b w:val="0"/>
                <w:bCs/>
                <w:szCs w:val="22"/>
              </w:rPr>
              <w:t>2021</w:t>
            </w:r>
          </w:p>
        </w:tc>
        <w:tc>
          <w:tcPr>
            <w:tcW w:w="180" w:type="dxa"/>
            <w:tcBorders>
              <w:top w:val="nil"/>
              <w:bottom w:val="nil"/>
            </w:tcBorders>
          </w:tcPr>
          <w:p w14:paraId="62318F4C" w14:textId="77777777" w:rsidR="00B166BD" w:rsidRPr="00A27B59" w:rsidRDefault="00B166BD" w:rsidP="00B166BD">
            <w:pPr>
              <w:pStyle w:val="acctmergecolhdg"/>
              <w:spacing w:line="240" w:lineRule="atLeast"/>
              <w:rPr>
                <w:b w:val="0"/>
                <w:bCs/>
                <w:szCs w:val="22"/>
              </w:rPr>
            </w:pPr>
          </w:p>
        </w:tc>
        <w:tc>
          <w:tcPr>
            <w:tcW w:w="1260" w:type="dxa"/>
            <w:tcBorders>
              <w:top w:val="nil"/>
              <w:bottom w:val="nil"/>
            </w:tcBorders>
          </w:tcPr>
          <w:p w14:paraId="22533146" w14:textId="77777777" w:rsidR="00B166BD" w:rsidRPr="00A27B59" w:rsidRDefault="00B166BD" w:rsidP="00B166BD">
            <w:pPr>
              <w:pStyle w:val="acctmergecolhdg"/>
              <w:spacing w:line="240" w:lineRule="atLeast"/>
              <w:rPr>
                <w:b w:val="0"/>
                <w:bCs/>
                <w:szCs w:val="22"/>
              </w:rPr>
            </w:pPr>
            <w:r>
              <w:rPr>
                <w:b w:val="0"/>
                <w:bCs/>
                <w:szCs w:val="22"/>
              </w:rPr>
              <w:t>2020</w:t>
            </w:r>
          </w:p>
        </w:tc>
      </w:tr>
      <w:tr w:rsidR="00C769A2" w:rsidRPr="00A27B59" w14:paraId="778662A4" w14:textId="77777777" w:rsidTr="00B166BD">
        <w:trPr>
          <w:cantSplit/>
        </w:trPr>
        <w:tc>
          <w:tcPr>
            <w:tcW w:w="2997" w:type="dxa"/>
            <w:tcBorders>
              <w:top w:val="nil"/>
              <w:bottom w:val="nil"/>
            </w:tcBorders>
          </w:tcPr>
          <w:p w14:paraId="55BE0AF7" w14:textId="77777777" w:rsidR="00C769A2" w:rsidRPr="00A27B59" w:rsidRDefault="00C769A2" w:rsidP="00C769A2">
            <w:pPr>
              <w:pStyle w:val="acctfourfigures"/>
              <w:shd w:val="clear" w:color="auto" w:fill="FFFFFF"/>
              <w:tabs>
                <w:tab w:val="clear" w:pos="765"/>
              </w:tabs>
              <w:spacing w:line="240" w:lineRule="atLeast"/>
              <w:ind w:right="-79"/>
              <w:rPr>
                <w:szCs w:val="22"/>
              </w:rPr>
            </w:pPr>
          </w:p>
        </w:tc>
        <w:tc>
          <w:tcPr>
            <w:tcW w:w="11376" w:type="dxa"/>
            <w:gridSpan w:val="15"/>
            <w:tcBorders>
              <w:top w:val="nil"/>
              <w:bottom w:val="nil"/>
            </w:tcBorders>
          </w:tcPr>
          <w:p w14:paraId="76B77813" w14:textId="77777777" w:rsidR="00C769A2" w:rsidRDefault="00C769A2" w:rsidP="00C769A2">
            <w:pPr>
              <w:pStyle w:val="acctmergecolhdg"/>
              <w:spacing w:line="240" w:lineRule="atLeast"/>
              <w:rPr>
                <w:b w:val="0"/>
                <w:bCs/>
                <w:szCs w:val="22"/>
              </w:rPr>
            </w:pPr>
            <w:r w:rsidRPr="008D5751">
              <w:rPr>
                <w:b w:val="0"/>
                <w:bCs/>
                <w:i/>
                <w:iCs/>
                <w:szCs w:val="22"/>
                <w:lang w:val="en-US"/>
              </w:rPr>
              <w:t>(in thousand Baht)</w:t>
            </w:r>
          </w:p>
        </w:tc>
      </w:tr>
      <w:tr w:rsidR="00C769A2" w:rsidRPr="00516BBF" w14:paraId="5F630920" w14:textId="77777777" w:rsidTr="00C769A2">
        <w:trPr>
          <w:cantSplit/>
          <w:trHeight w:val="227"/>
        </w:trPr>
        <w:tc>
          <w:tcPr>
            <w:tcW w:w="2997" w:type="dxa"/>
            <w:tcBorders>
              <w:top w:val="nil"/>
              <w:bottom w:val="nil"/>
            </w:tcBorders>
          </w:tcPr>
          <w:p w14:paraId="79832396" w14:textId="77777777" w:rsidR="00C769A2" w:rsidRPr="00A27B59" w:rsidRDefault="00C769A2" w:rsidP="00C769A2">
            <w:pPr>
              <w:shd w:val="clear" w:color="auto" w:fill="FFFFFF"/>
              <w:ind w:left="180" w:right="-79" w:hanging="180"/>
              <w:rPr>
                <w:rFonts w:ascii="Times New Roman" w:hAnsi="Times New Roman" w:cs="Times New Roman"/>
                <w:sz w:val="22"/>
                <w:szCs w:val="22"/>
              </w:rPr>
            </w:pPr>
          </w:p>
        </w:tc>
        <w:tc>
          <w:tcPr>
            <w:tcW w:w="1260" w:type="dxa"/>
            <w:tcBorders>
              <w:top w:val="nil"/>
              <w:bottom w:val="nil"/>
            </w:tcBorders>
            <w:vAlign w:val="bottom"/>
          </w:tcPr>
          <w:p w14:paraId="36F934FE" w14:textId="77777777" w:rsidR="00C769A2" w:rsidRDefault="00C769A2" w:rsidP="00C769A2">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14:paraId="1172C5B9"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14:paraId="7B180EB0" w14:textId="77777777" w:rsidR="00C769A2" w:rsidRDefault="00C769A2" w:rsidP="00C769A2">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14:paraId="64F876E3"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nil"/>
              <w:bottom w:val="nil"/>
            </w:tcBorders>
            <w:vAlign w:val="bottom"/>
          </w:tcPr>
          <w:p w14:paraId="2AF5D389" w14:textId="77777777" w:rsidR="00C769A2" w:rsidRDefault="00C769A2" w:rsidP="00C769A2">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14:paraId="33C0E5EB"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14:paraId="0A41363A" w14:textId="77777777" w:rsidR="00C769A2" w:rsidRDefault="00C769A2" w:rsidP="00C769A2">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14:paraId="02C9F7FC"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nil"/>
              <w:bottom w:val="nil"/>
            </w:tcBorders>
            <w:vAlign w:val="bottom"/>
          </w:tcPr>
          <w:p w14:paraId="193B38C5" w14:textId="77777777" w:rsidR="00C769A2" w:rsidRDefault="00C769A2" w:rsidP="00C769A2">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14:paraId="0FFD9638"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260" w:type="dxa"/>
            <w:tcBorders>
              <w:top w:val="nil"/>
              <w:bottom w:val="nil"/>
            </w:tcBorders>
            <w:vAlign w:val="bottom"/>
          </w:tcPr>
          <w:p w14:paraId="0E7892C0" w14:textId="77777777" w:rsidR="00C769A2" w:rsidRDefault="00C769A2" w:rsidP="00C769A2">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14:paraId="42A29043" w14:textId="77777777" w:rsidR="00C769A2" w:rsidRPr="00A62741" w:rsidRDefault="00C769A2" w:rsidP="00C769A2">
            <w:pPr>
              <w:pStyle w:val="acctfourfigures"/>
              <w:shd w:val="clear" w:color="auto" w:fill="FFFFFF"/>
              <w:tabs>
                <w:tab w:val="clear" w:pos="765"/>
                <w:tab w:val="decimal" w:pos="950"/>
              </w:tabs>
              <w:spacing w:line="240" w:lineRule="atLeast"/>
              <w:ind w:left="-79" w:right="-79"/>
              <w:rPr>
                <w:szCs w:val="22"/>
              </w:rPr>
            </w:pPr>
          </w:p>
        </w:tc>
        <w:tc>
          <w:tcPr>
            <w:tcW w:w="1305" w:type="dxa"/>
            <w:tcBorders>
              <w:top w:val="nil"/>
              <w:bottom w:val="nil"/>
            </w:tcBorders>
            <w:vAlign w:val="bottom"/>
          </w:tcPr>
          <w:p w14:paraId="7185433D" w14:textId="77777777" w:rsidR="00C769A2" w:rsidRDefault="00C769A2" w:rsidP="00C769A2">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14:paraId="20716064" w14:textId="77777777" w:rsidR="00C769A2" w:rsidRPr="00A62741" w:rsidRDefault="00C769A2" w:rsidP="00C769A2">
            <w:pPr>
              <w:pStyle w:val="acctfourfigures"/>
              <w:shd w:val="clear" w:color="auto" w:fill="FFFFFF"/>
              <w:tabs>
                <w:tab w:val="decimal" w:pos="551"/>
              </w:tabs>
              <w:spacing w:line="240" w:lineRule="atLeast"/>
              <w:ind w:left="-79" w:right="-79"/>
              <w:rPr>
                <w:szCs w:val="22"/>
              </w:rPr>
            </w:pPr>
          </w:p>
        </w:tc>
        <w:tc>
          <w:tcPr>
            <w:tcW w:w="1260" w:type="dxa"/>
            <w:tcBorders>
              <w:top w:val="nil"/>
              <w:bottom w:val="nil"/>
            </w:tcBorders>
            <w:vAlign w:val="bottom"/>
          </w:tcPr>
          <w:p w14:paraId="388B9F17" w14:textId="77777777" w:rsidR="00C769A2" w:rsidRDefault="00C769A2" w:rsidP="00C769A2">
            <w:pPr>
              <w:pStyle w:val="acctfourfigures"/>
              <w:shd w:val="clear" w:color="auto" w:fill="FFFFFF"/>
              <w:tabs>
                <w:tab w:val="clear" w:pos="765"/>
                <w:tab w:val="decimal" w:pos="950"/>
              </w:tabs>
              <w:spacing w:line="240" w:lineRule="atLeast"/>
              <w:ind w:left="-79" w:right="-79"/>
              <w:rPr>
                <w:szCs w:val="22"/>
              </w:rPr>
            </w:pPr>
          </w:p>
        </w:tc>
      </w:tr>
      <w:tr w:rsidR="00C769A2" w:rsidRPr="00A62741" w14:paraId="762E563B" w14:textId="77777777" w:rsidTr="00C769A2">
        <w:trPr>
          <w:cantSplit/>
          <w:trHeight w:val="254"/>
        </w:trPr>
        <w:tc>
          <w:tcPr>
            <w:tcW w:w="2997" w:type="dxa"/>
            <w:tcBorders>
              <w:top w:val="nil"/>
              <w:bottom w:val="nil"/>
            </w:tcBorders>
            <w:vAlign w:val="bottom"/>
          </w:tcPr>
          <w:p w14:paraId="7561ED4F" w14:textId="77777777" w:rsidR="00C769A2" w:rsidRPr="00A27B59" w:rsidRDefault="00C769A2" w:rsidP="00C769A2">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260" w:type="dxa"/>
            <w:tcBorders>
              <w:top w:val="nil"/>
              <w:bottom w:val="double" w:sz="4" w:space="0" w:color="auto"/>
            </w:tcBorders>
            <w:vAlign w:val="bottom"/>
          </w:tcPr>
          <w:p w14:paraId="48D9E3FD" w14:textId="56965434" w:rsidR="00C769A2" w:rsidRPr="00774BDE" w:rsidRDefault="00B611B5" w:rsidP="00C769A2">
            <w:pPr>
              <w:pStyle w:val="acctfourfigures"/>
              <w:shd w:val="clear" w:color="auto" w:fill="FFFFFF"/>
              <w:tabs>
                <w:tab w:val="clear" w:pos="765"/>
                <w:tab w:val="decimal" w:pos="1100"/>
              </w:tabs>
              <w:spacing w:line="240" w:lineRule="atLeast"/>
              <w:ind w:right="-79"/>
              <w:rPr>
                <w:szCs w:val="22"/>
                <w:lang w:val="en-US" w:bidi="th-TH"/>
              </w:rPr>
            </w:pPr>
            <w:r w:rsidRPr="00B611B5">
              <w:rPr>
                <w:szCs w:val="22"/>
                <w:lang w:val="en-US" w:bidi="th-TH"/>
              </w:rPr>
              <w:t>870,330</w:t>
            </w:r>
          </w:p>
        </w:tc>
        <w:tc>
          <w:tcPr>
            <w:tcW w:w="180" w:type="dxa"/>
            <w:tcBorders>
              <w:top w:val="nil"/>
              <w:bottom w:val="nil"/>
            </w:tcBorders>
            <w:vAlign w:val="bottom"/>
          </w:tcPr>
          <w:p w14:paraId="6A0C3726"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14:paraId="71ACAFA0" w14:textId="77777777" w:rsidR="00C769A2" w:rsidRPr="00774BDE" w:rsidRDefault="00B166BD" w:rsidP="00C769A2">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841,411</w:t>
            </w:r>
          </w:p>
        </w:tc>
        <w:tc>
          <w:tcPr>
            <w:tcW w:w="180" w:type="dxa"/>
            <w:tcBorders>
              <w:top w:val="nil"/>
              <w:bottom w:val="nil"/>
            </w:tcBorders>
            <w:vAlign w:val="bottom"/>
          </w:tcPr>
          <w:p w14:paraId="08DA92E0"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nil"/>
              <w:bottom w:val="double" w:sz="4" w:space="0" w:color="auto"/>
            </w:tcBorders>
            <w:vAlign w:val="bottom"/>
          </w:tcPr>
          <w:p w14:paraId="444157B1" w14:textId="08CA4497" w:rsidR="00C769A2" w:rsidRPr="00AA2732" w:rsidRDefault="00B611B5" w:rsidP="00401C8E">
            <w:pPr>
              <w:pStyle w:val="acctfourfigures"/>
              <w:shd w:val="clear" w:color="auto" w:fill="FFFFFF"/>
              <w:tabs>
                <w:tab w:val="clear" w:pos="765"/>
                <w:tab w:val="decimal" w:pos="1060"/>
              </w:tabs>
              <w:spacing w:line="240" w:lineRule="atLeast"/>
              <w:ind w:left="-79" w:right="-79"/>
              <w:rPr>
                <w:szCs w:val="22"/>
                <w:lang w:val="en-US" w:bidi="th-TH"/>
              </w:rPr>
            </w:pPr>
            <w:r w:rsidRPr="00B611B5">
              <w:rPr>
                <w:szCs w:val="22"/>
                <w:lang w:val="en-US" w:bidi="th-TH"/>
              </w:rPr>
              <w:t>65,206</w:t>
            </w:r>
          </w:p>
        </w:tc>
        <w:tc>
          <w:tcPr>
            <w:tcW w:w="180" w:type="dxa"/>
            <w:tcBorders>
              <w:top w:val="nil"/>
              <w:bottom w:val="nil"/>
            </w:tcBorders>
            <w:vAlign w:val="bottom"/>
          </w:tcPr>
          <w:p w14:paraId="19CE039C"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14:paraId="0F6D3724" w14:textId="77777777" w:rsidR="00C769A2" w:rsidRPr="00AA2732" w:rsidRDefault="00B166BD" w:rsidP="00955228">
            <w:pPr>
              <w:pStyle w:val="acctfourfigures"/>
              <w:shd w:val="clear" w:color="auto" w:fill="FFFFFF"/>
              <w:tabs>
                <w:tab w:val="clear" w:pos="765"/>
                <w:tab w:val="decimal" w:pos="917"/>
              </w:tabs>
              <w:spacing w:line="240" w:lineRule="atLeast"/>
              <w:ind w:left="-79" w:right="-79"/>
              <w:rPr>
                <w:szCs w:val="22"/>
                <w:lang w:val="en-US" w:bidi="th-TH"/>
              </w:rPr>
            </w:pPr>
            <w:r>
              <w:rPr>
                <w:szCs w:val="22"/>
                <w:lang w:val="en-US" w:bidi="th-TH"/>
              </w:rPr>
              <w:t>56,986</w:t>
            </w:r>
          </w:p>
        </w:tc>
        <w:tc>
          <w:tcPr>
            <w:tcW w:w="180" w:type="dxa"/>
            <w:tcBorders>
              <w:top w:val="nil"/>
              <w:bottom w:val="nil"/>
            </w:tcBorders>
            <w:vAlign w:val="bottom"/>
          </w:tcPr>
          <w:p w14:paraId="6BE90DC8"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nil"/>
              <w:bottom w:val="double" w:sz="4" w:space="0" w:color="auto"/>
            </w:tcBorders>
            <w:vAlign w:val="bottom"/>
          </w:tcPr>
          <w:p w14:paraId="66C2AA37" w14:textId="03D8FDD8" w:rsidR="00C769A2" w:rsidRPr="00AA2732" w:rsidRDefault="00B611B5" w:rsidP="00FA347B">
            <w:pPr>
              <w:pStyle w:val="acctfourfigures"/>
              <w:shd w:val="clear" w:color="auto" w:fill="FFFFFF"/>
              <w:tabs>
                <w:tab w:val="clear" w:pos="765"/>
                <w:tab w:val="decimal" w:pos="1184"/>
              </w:tabs>
              <w:spacing w:line="240" w:lineRule="atLeast"/>
              <w:ind w:left="-79" w:right="-79"/>
              <w:rPr>
                <w:szCs w:val="22"/>
                <w:lang w:val="en-US" w:bidi="th-TH"/>
              </w:rPr>
            </w:pPr>
            <w:r w:rsidRPr="00B611B5">
              <w:rPr>
                <w:szCs w:val="22"/>
                <w:lang w:val="en-US" w:bidi="th-TH"/>
              </w:rPr>
              <w:t>3,463,920</w:t>
            </w:r>
          </w:p>
        </w:tc>
        <w:tc>
          <w:tcPr>
            <w:tcW w:w="180" w:type="dxa"/>
            <w:tcBorders>
              <w:top w:val="nil"/>
              <w:bottom w:val="nil"/>
            </w:tcBorders>
            <w:vAlign w:val="bottom"/>
          </w:tcPr>
          <w:p w14:paraId="5508E3DC"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14:paraId="511A4DA1" w14:textId="6E6175DD" w:rsidR="00C769A2" w:rsidRPr="00AA2732" w:rsidRDefault="00B166BD" w:rsidP="002138F9">
            <w:pPr>
              <w:pStyle w:val="acctfourfigures"/>
              <w:shd w:val="clear" w:color="auto" w:fill="FFFFFF"/>
              <w:tabs>
                <w:tab w:val="clear" w:pos="765"/>
                <w:tab w:val="decimal" w:pos="1072"/>
              </w:tabs>
              <w:spacing w:line="240" w:lineRule="atLeast"/>
              <w:ind w:right="-79"/>
              <w:rPr>
                <w:szCs w:val="22"/>
                <w:lang w:val="en-US" w:bidi="th-TH"/>
              </w:rPr>
            </w:pPr>
            <w:r>
              <w:rPr>
                <w:szCs w:val="22"/>
                <w:lang w:val="en-US" w:bidi="th-TH"/>
              </w:rPr>
              <w:t>3,394,43</w:t>
            </w:r>
            <w:r w:rsidR="00CD2114">
              <w:rPr>
                <w:szCs w:val="22"/>
                <w:lang w:val="en-US" w:bidi="th-TH"/>
              </w:rPr>
              <w:t>7</w:t>
            </w:r>
          </w:p>
        </w:tc>
        <w:tc>
          <w:tcPr>
            <w:tcW w:w="180" w:type="dxa"/>
            <w:tcBorders>
              <w:top w:val="nil"/>
              <w:bottom w:val="nil"/>
            </w:tcBorders>
            <w:vAlign w:val="bottom"/>
          </w:tcPr>
          <w:p w14:paraId="79210A1A"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nil"/>
              <w:bottom w:val="double" w:sz="4" w:space="0" w:color="auto"/>
            </w:tcBorders>
            <w:vAlign w:val="bottom"/>
          </w:tcPr>
          <w:p w14:paraId="038D87E0" w14:textId="35A83339" w:rsidR="00C769A2" w:rsidRPr="00AA2732" w:rsidRDefault="00B611B5" w:rsidP="00FA347B">
            <w:pPr>
              <w:pStyle w:val="acctfourfigures"/>
              <w:shd w:val="clear" w:color="auto" w:fill="FFFFFF"/>
              <w:tabs>
                <w:tab w:val="clear" w:pos="765"/>
                <w:tab w:val="decimal" w:pos="1072"/>
              </w:tabs>
              <w:spacing w:line="240" w:lineRule="atLeast"/>
              <w:ind w:left="-79" w:right="-79"/>
              <w:rPr>
                <w:szCs w:val="22"/>
                <w:lang w:val="en-US" w:bidi="th-TH"/>
              </w:rPr>
            </w:pPr>
            <w:r w:rsidRPr="00B611B5">
              <w:rPr>
                <w:szCs w:val="22"/>
                <w:lang w:val="en-US" w:bidi="th-TH"/>
              </w:rPr>
              <w:t>4,399,456</w:t>
            </w:r>
          </w:p>
        </w:tc>
        <w:tc>
          <w:tcPr>
            <w:tcW w:w="180" w:type="dxa"/>
            <w:tcBorders>
              <w:top w:val="nil"/>
              <w:bottom w:val="nil"/>
            </w:tcBorders>
            <w:vAlign w:val="bottom"/>
          </w:tcPr>
          <w:p w14:paraId="67A25CBC" w14:textId="77777777"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14:paraId="5ACC999F" w14:textId="497D558B" w:rsidR="00C769A2" w:rsidRPr="00AA2732" w:rsidRDefault="00B166BD" w:rsidP="00C769A2">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4,292,83</w:t>
            </w:r>
            <w:r w:rsidR="005C5EA0">
              <w:rPr>
                <w:szCs w:val="22"/>
                <w:lang w:val="en-US" w:bidi="th-TH"/>
              </w:rPr>
              <w:t>4</w:t>
            </w:r>
          </w:p>
        </w:tc>
      </w:tr>
      <w:tr w:rsidR="00C769A2" w:rsidRPr="00516BBF" w14:paraId="74E5707D" w14:textId="77777777" w:rsidTr="00C96788">
        <w:trPr>
          <w:cantSplit/>
          <w:trHeight w:val="30"/>
        </w:trPr>
        <w:tc>
          <w:tcPr>
            <w:tcW w:w="2997" w:type="dxa"/>
            <w:tcBorders>
              <w:top w:val="nil"/>
              <w:bottom w:val="nil"/>
            </w:tcBorders>
            <w:vAlign w:val="bottom"/>
          </w:tcPr>
          <w:p w14:paraId="6AAEFDBB" w14:textId="77777777" w:rsidR="00C769A2" w:rsidRPr="00A27B59" w:rsidRDefault="00C769A2" w:rsidP="00C769A2">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260" w:type="dxa"/>
            <w:tcBorders>
              <w:top w:val="double" w:sz="4" w:space="0" w:color="auto"/>
              <w:bottom w:val="double" w:sz="4" w:space="0" w:color="auto"/>
            </w:tcBorders>
            <w:vAlign w:val="bottom"/>
          </w:tcPr>
          <w:p w14:paraId="5648E924" w14:textId="6A4353CA" w:rsidR="00C769A2" w:rsidRPr="00661FF5" w:rsidRDefault="00B611B5" w:rsidP="00C769A2">
            <w:pPr>
              <w:pStyle w:val="acctfourfigures"/>
              <w:shd w:val="clear" w:color="auto" w:fill="FFFFFF"/>
              <w:tabs>
                <w:tab w:val="clear" w:pos="765"/>
                <w:tab w:val="decimal" w:pos="1100"/>
              </w:tabs>
              <w:spacing w:line="240" w:lineRule="atLeast"/>
              <w:ind w:right="-79"/>
              <w:rPr>
                <w:szCs w:val="22"/>
                <w:lang w:val="en-US" w:bidi="th-TH"/>
              </w:rPr>
            </w:pPr>
            <w:r w:rsidRPr="00B611B5">
              <w:rPr>
                <w:szCs w:val="22"/>
                <w:lang w:val="en-US" w:bidi="th-TH"/>
              </w:rPr>
              <w:t>4,669</w:t>
            </w:r>
          </w:p>
        </w:tc>
        <w:tc>
          <w:tcPr>
            <w:tcW w:w="180" w:type="dxa"/>
            <w:tcBorders>
              <w:top w:val="nil"/>
              <w:bottom w:val="nil"/>
            </w:tcBorders>
            <w:vAlign w:val="bottom"/>
          </w:tcPr>
          <w:p w14:paraId="4624EDBC"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14:paraId="11C10F1B" w14:textId="77777777" w:rsidR="00C769A2" w:rsidRPr="00661FF5" w:rsidRDefault="00B166BD" w:rsidP="00C769A2">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21,544</w:t>
            </w:r>
          </w:p>
        </w:tc>
        <w:tc>
          <w:tcPr>
            <w:tcW w:w="180" w:type="dxa"/>
            <w:tcBorders>
              <w:top w:val="nil"/>
              <w:bottom w:val="nil"/>
            </w:tcBorders>
            <w:vAlign w:val="bottom"/>
          </w:tcPr>
          <w:p w14:paraId="366D2F10"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double" w:sz="4" w:space="0" w:color="auto"/>
              <w:bottom w:val="double" w:sz="4" w:space="0" w:color="auto"/>
            </w:tcBorders>
            <w:vAlign w:val="bottom"/>
          </w:tcPr>
          <w:p w14:paraId="15B351C1" w14:textId="5B61D5C2" w:rsidR="00C769A2" w:rsidRPr="00661FF5" w:rsidRDefault="00B611B5" w:rsidP="00401C8E">
            <w:pPr>
              <w:pStyle w:val="acctfourfigures"/>
              <w:shd w:val="clear" w:color="auto" w:fill="FFFFFF"/>
              <w:tabs>
                <w:tab w:val="clear" w:pos="765"/>
                <w:tab w:val="decimal" w:pos="1060"/>
              </w:tabs>
              <w:spacing w:line="240" w:lineRule="atLeast"/>
              <w:ind w:left="-79" w:right="-79"/>
              <w:rPr>
                <w:szCs w:val="22"/>
                <w:lang w:val="en-US" w:bidi="th-TH"/>
              </w:rPr>
            </w:pPr>
            <w:r w:rsidRPr="00B611B5">
              <w:rPr>
                <w:szCs w:val="22"/>
                <w:lang w:val="en-US" w:bidi="th-TH"/>
              </w:rPr>
              <w:t>43,590</w:t>
            </w:r>
          </w:p>
        </w:tc>
        <w:tc>
          <w:tcPr>
            <w:tcW w:w="180" w:type="dxa"/>
            <w:tcBorders>
              <w:top w:val="nil"/>
              <w:bottom w:val="nil"/>
            </w:tcBorders>
            <w:vAlign w:val="bottom"/>
          </w:tcPr>
          <w:p w14:paraId="1B5423E5"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14:paraId="05F1C650" w14:textId="77777777" w:rsidR="00C769A2" w:rsidRPr="00661FF5" w:rsidRDefault="00B166BD" w:rsidP="00955228">
            <w:pPr>
              <w:pStyle w:val="acctfourfigures"/>
              <w:shd w:val="clear" w:color="auto" w:fill="FFFFFF"/>
              <w:tabs>
                <w:tab w:val="clear" w:pos="765"/>
                <w:tab w:val="decimal" w:pos="917"/>
              </w:tabs>
              <w:spacing w:line="240" w:lineRule="atLeast"/>
              <w:ind w:left="-79" w:right="-79"/>
              <w:rPr>
                <w:szCs w:val="22"/>
                <w:lang w:val="en-US" w:bidi="th-TH"/>
              </w:rPr>
            </w:pPr>
            <w:r>
              <w:rPr>
                <w:szCs w:val="22"/>
                <w:lang w:val="en-US" w:bidi="th-TH"/>
              </w:rPr>
              <w:t>45,059</w:t>
            </w:r>
          </w:p>
        </w:tc>
        <w:tc>
          <w:tcPr>
            <w:tcW w:w="180" w:type="dxa"/>
            <w:tcBorders>
              <w:top w:val="nil"/>
              <w:bottom w:val="nil"/>
            </w:tcBorders>
            <w:vAlign w:val="bottom"/>
          </w:tcPr>
          <w:p w14:paraId="27518E6E"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double" w:sz="4" w:space="0" w:color="auto"/>
              <w:bottom w:val="double" w:sz="4" w:space="0" w:color="auto"/>
            </w:tcBorders>
            <w:vAlign w:val="bottom"/>
          </w:tcPr>
          <w:p w14:paraId="7ED1E19B" w14:textId="6FB7F92A" w:rsidR="00C769A2" w:rsidRPr="00661FF5" w:rsidRDefault="00B611B5" w:rsidP="00FA347B">
            <w:pPr>
              <w:pStyle w:val="acctfourfigures"/>
              <w:shd w:val="clear" w:color="auto" w:fill="FFFFFF"/>
              <w:tabs>
                <w:tab w:val="clear" w:pos="765"/>
                <w:tab w:val="decimal" w:pos="1184"/>
              </w:tabs>
              <w:spacing w:line="240" w:lineRule="atLeast"/>
              <w:ind w:left="-79" w:right="-79"/>
              <w:rPr>
                <w:szCs w:val="22"/>
                <w:lang w:val="en-US" w:bidi="th-TH"/>
              </w:rPr>
            </w:pPr>
            <w:r w:rsidRPr="00B611B5">
              <w:rPr>
                <w:szCs w:val="22"/>
                <w:lang w:val="en-US" w:bidi="th-TH"/>
              </w:rPr>
              <w:t>1,031,149</w:t>
            </w:r>
          </w:p>
        </w:tc>
        <w:tc>
          <w:tcPr>
            <w:tcW w:w="180" w:type="dxa"/>
            <w:tcBorders>
              <w:top w:val="nil"/>
              <w:bottom w:val="nil"/>
            </w:tcBorders>
            <w:vAlign w:val="bottom"/>
          </w:tcPr>
          <w:p w14:paraId="54C8FABB"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14:paraId="3D47C8DA" w14:textId="77777777" w:rsidR="00C769A2" w:rsidRPr="00661FF5" w:rsidRDefault="00B166BD" w:rsidP="002138F9">
            <w:pPr>
              <w:pStyle w:val="acctfourfigures"/>
              <w:shd w:val="clear" w:color="auto" w:fill="FFFFFF"/>
              <w:tabs>
                <w:tab w:val="clear" w:pos="765"/>
                <w:tab w:val="decimal" w:pos="1072"/>
              </w:tabs>
              <w:spacing w:line="240" w:lineRule="atLeast"/>
              <w:ind w:right="-79"/>
              <w:rPr>
                <w:szCs w:val="22"/>
                <w:lang w:val="en-US" w:bidi="th-TH"/>
              </w:rPr>
            </w:pPr>
            <w:r>
              <w:rPr>
                <w:szCs w:val="22"/>
                <w:lang w:val="en-US" w:bidi="th-TH"/>
              </w:rPr>
              <w:t>1,071,755</w:t>
            </w:r>
          </w:p>
        </w:tc>
        <w:tc>
          <w:tcPr>
            <w:tcW w:w="180" w:type="dxa"/>
            <w:tcBorders>
              <w:top w:val="nil"/>
              <w:bottom w:val="nil"/>
            </w:tcBorders>
          </w:tcPr>
          <w:p w14:paraId="05F122C6"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double" w:sz="4" w:space="0" w:color="auto"/>
              <w:bottom w:val="double" w:sz="4" w:space="0" w:color="auto"/>
            </w:tcBorders>
            <w:vAlign w:val="bottom"/>
          </w:tcPr>
          <w:p w14:paraId="0ECFB5AA" w14:textId="02988438" w:rsidR="00C769A2" w:rsidRPr="00661FF5" w:rsidRDefault="00B611B5" w:rsidP="00FA347B">
            <w:pPr>
              <w:pStyle w:val="acctfourfigures"/>
              <w:shd w:val="clear" w:color="auto" w:fill="FFFFFF"/>
              <w:tabs>
                <w:tab w:val="clear" w:pos="765"/>
                <w:tab w:val="decimal" w:pos="1072"/>
              </w:tabs>
              <w:spacing w:line="240" w:lineRule="atLeast"/>
              <w:ind w:left="-79" w:right="-79"/>
              <w:rPr>
                <w:szCs w:val="22"/>
                <w:lang w:val="en-US" w:bidi="th-TH"/>
              </w:rPr>
            </w:pPr>
            <w:r w:rsidRPr="00B611B5">
              <w:rPr>
                <w:szCs w:val="22"/>
                <w:lang w:val="en-US" w:bidi="th-TH"/>
              </w:rPr>
              <w:t>1,079,408</w:t>
            </w:r>
          </w:p>
        </w:tc>
        <w:tc>
          <w:tcPr>
            <w:tcW w:w="180" w:type="dxa"/>
            <w:tcBorders>
              <w:top w:val="nil"/>
              <w:bottom w:val="nil"/>
            </w:tcBorders>
            <w:vAlign w:val="bottom"/>
          </w:tcPr>
          <w:p w14:paraId="5178E2EB" w14:textId="77777777"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14:paraId="25A63900" w14:textId="77777777" w:rsidR="00C769A2" w:rsidRPr="00661FF5" w:rsidRDefault="00B166BD" w:rsidP="00C769A2">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1,138,358</w:t>
            </w:r>
          </w:p>
        </w:tc>
      </w:tr>
      <w:tr w:rsidR="00C769A2" w:rsidRPr="00516BBF" w14:paraId="38EAE903" w14:textId="77777777" w:rsidTr="00C769A2">
        <w:trPr>
          <w:cantSplit/>
        </w:trPr>
        <w:tc>
          <w:tcPr>
            <w:tcW w:w="2997" w:type="dxa"/>
            <w:tcBorders>
              <w:top w:val="nil"/>
              <w:bottom w:val="nil"/>
            </w:tcBorders>
          </w:tcPr>
          <w:p w14:paraId="21197428" w14:textId="77777777" w:rsidR="00C769A2" w:rsidRPr="00A27B59" w:rsidRDefault="00C769A2" w:rsidP="00C769A2">
            <w:pPr>
              <w:shd w:val="clear" w:color="auto" w:fill="FFFFFF"/>
              <w:ind w:left="180" w:right="-79" w:hanging="180"/>
              <w:rPr>
                <w:rFonts w:ascii="Times New Roman" w:hAnsi="Times New Roman" w:cs="Times New Roman"/>
                <w:sz w:val="22"/>
                <w:szCs w:val="22"/>
              </w:rPr>
            </w:pPr>
          </w:p>
        </w:tc>
        <w:tc>
          <w:tcPr>
            <w:tcW w:w="1260" w:type="dxa"/>
            <w:tcBorders>
              <w:top w:val="double" w:sz="4" w:space="0" w:color="auto"/>
              <w:bottom w:val="nil"/>
            </w:tcBorders>
            <w:vAlign w:val="bottom"/>
          </w:tcPr>
          <w:p w14:paraId="6889E909" w14:textId="77777777" w:rsidR="00C769A2" w:rsidRDefault="00C769A2" w:rsidP="00C769A2">
            <w:pPr>
              <w:pStyle w:val="acctfourfigures"/>
              <w:shd w:val="clear" w:color="auto" w:fill="FFFFFF"/>
              <w:tabs>
                <w:tab w:val="clear" w:pos="765"/>
                <w:tab w:val="decimal" w:pos="905"/>
              </w:tabs>
              <w:spacing w:line="240" w:lineRule="atLeast"/>
              <w:ind w:right="-79"/>
              <w:rPr>
                <w:szCs w:val="22"/>
              </w:rPr>
            </w:pPr>
          </w:p>
        </w:tc>
        <w:tc>
          <w:tcPr>
            <w:tcW w:w="180" w:type="dxa"/>
            <w:tcBorders>
              <w:top w:val="nil"/>
              <w:bottom w:val="nil"/>
            </w:tcBorders>
            <w:vAlign w:val="bottom"/>
          </w:tcPr>
          <w:p w14:paraId="0DBDFB8E"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14:paraId="4C681EAC" w14:textId="77777777" w:rsidR="00C769A2" w:rsidRDefault="00C769A2" w:rsidP="00C769A2">
            <w:pPr>
              <w:pStyle w:val="acctfourfigures"/>
              <w:shd w:val="clear" w:color="auto" w:fill="FFFFFF"/>
              <w:tabs>
                <w:tab w:val="clear" w:pos="765"/>
                <w:tab w:val="decimal" w:pos="1093"/>
              </w:tabs>
              <w:spacing w:line="240" w:lineRule="atLeast"/>
              <w:ind w:left="-79" w:right="-79"/>
              <w:rPr>
                <w:szCs w:val="22"/>
              </w:rPr>
            </w:pPr>
          </w:p>
        </w:tc>
        <w:tc>
          <w:tcPr>
            <w:tcW w:w="180" w:type="dxa"/>
            <w:tcBorders>
              <w:top w:val="nil"/>
              <w:bottom w:val="nil"/>
            </w:tcBorders>
            <w:vAlign w:val="bottom"/>
          </w:tcPr>
          <w:p w14:paraId="516D8D24"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double" w:sz="4" w:space="0" w:color="auto"/>
              <w:bottom w:val="nil"/>
            </w:tcBorders>
            <w:vAlign w:val="bottom"/>
          </w:tcPr>
          <w:p w14:paraId="72CC840E" w14:textId="77777777" w:rsidR="00C769A2" w:rsidRDefault="00C769A2" w:rsidP="00C769A2">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14:paraId="2AF2EF18"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14:paraId="44CB35AC" w14:textId="77777777" w:rsidR="00C769A2" w:rsidRDefault="00C769A2" w:rsidP="00C769A2">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14:paraId="42D6EC0A" w14:textId="77777777"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double" w:sz="4" w:space="0" w:color="auto"/>
              <w:bottom w:val="nil"/>
            </w:tcBorders>
            <w:vAlign w:val="bottom"/>
          </w:tcPr>
          <w:p w14:paraId="4A2A0C55" w14:textId="77777777" w:rsidR="00C769A2" w:rsidRDefault="00C769A2" w:rsidP="00C769A2">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14:paraId="4A27E468" w14:textId="77777777"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260" w:type="dxa"/>
            <w:tcBorders>
              <w:top w:val="double" w:sz="4" w:space="0" w:color="auto"/>
              <w:bottom w:val="nil"/>
            </w:tcBorders>
            <w:vAlign w:val="bottom"/>
          </w:tcPr>
          <w:p w14:paraId="77724737" w14:textId="77777777" w:rsidR="00C769A2" w:rsidRDefault="00C769A2" w:rsidP="00C769A2">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14:paraId="7622F639" w14:textId="77777777" w:rsidR="00C769A2" w:rsidRPr="00A62741" w:rsidRDefault="00C769A2" w:rsidP="00C769A2">
            <w:pPr>
              <w:pStyle w:val="acctfourfigures"/>
              <w:shd w:val="clear" w:color="auto" w:fill="FFFFFF"/>
              <w:tabs>
                <w:tab w:val="clear" w:pos="765"/>
                <w:tab w:val="decimal" w:pos="950"/>
              </w:tabs>
              <w:spacing w:line="240" w:lineRule="atLeast"/>
              <w:ind w:left="-79" w:right="-79"/>
              <w:rPr>
                <w:szCs w:val="22"/>
              </w:rPr>
            </w:pPr>
          </w:p>
        </w:tc>
        <w:tc>
          <w:tcPr>
            <w:tcW w:w="1305" w:type="dxa"/>
            <w:tcBorders>
              <w:top w:val="double" w:sz="4" w:space="0" w:color="auto"/>
              <w:bottom w:val="nil"/>
            </w:tcBorders>
            <w:vAlign w:val="bottom"/>
          </w:tcPr>
          <w:p w14:paraId="364CE29E" w14:textId="77777777" w:rsidR="00C769A2" w:rsidRDefault="00C769A2" w:rsidP="00C769A2">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14:paraId="3E9E8F41" w14:textId="77777777" w:rsidR="00C769A2" w:rsidRPr="00A62741" w:rsidRDefault="00C769A2" w:rsidP="00C769A2">
            <w:pPr>
              <w:pStyle w:val="acctfourfigures"/>
              <w:shd w:val="clear" w:color="auto" w:fill="FFFFFF"/>
              <w:tabs>
                <w:tab w:val="decimal" w:pos="551"/>
              </w:tabs>
              <w:spacing w:line="240" w:lineRule="atLeast"/>
              <w:ind w:left="-79" w:right="-79"/>
              <w:rPr>
                <w:szCs w:val="22"/>
              </w:rPr>
            </w:pPr>
          </w:p>
        </w:tc>
        <w:tc>
          <w:tcPr>
            <w:tcW w:w="1260" w:type="dxa"/>
            <w:tcBorders>
              <w:top w:val="double" w:sz="4" w:space="0" w:color="auto"/>
              <w:bottom w:val="nil"/>
            </w:tcBorders>
            <w:vAlign w:val="bottom"/>
          </w:tcPr>
          <w:p w14:paraId="63EA91DE" w14:textId="77777777" w:rsidR="00C769A2" w:rsidRDefault="00C769A2" w:rsidP="00C769A2">
            <w:pPr>
              <w:pStyle w:val="acctfourfigures"/>
              <w:shd w:val="clear" w:color="auto" w:fill="FFFFFF"/>
              <w:tabs>
                <w:tab w:val="clear" w:pos="765"/>
                <w:tab w:val="decimal" w:pos="1007"/>
              </w:tabs>
              <w:spacing w:line="240" w:lineRule="atLeast"/>
              <w:ind w:left="-79" w:right="-79"/>
              <w:rPr>
                <w:szCs w:val="22"/>
              </w:rPr>
            </w:pPr>
          </w:p>
        </w:tc>
      </w:tr>
    </w:tbl>
    <w:p w14:paraId="26F9D921"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14:paraId="5A0B93F0"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09374CEF"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B166BD">
        <w:rPr>
          <w:rFonts w:ascii="Times New Roman" w:hAnsi="Times New Roman" w:cs="Times New Roman"/>
          <w:bCs/>
          <w:sz w:val="22"/>
          <w:szCs w:val="22"/>
        </w:rPr>
        <w:t>Group</w:t>
      </w:r>
      <w:r w:rsidRPr="007612CC">
        <w:rPr>
          <w:rFonts w:ascii="Times New Roman" w:hAnsi="Times New Roman" w:cs="Times New Roman"/>
          <w:bCs/>
          <w:sz w:val="22"/>
          <w:szCs w:val="22"/>
        </w:rPr>
        <w:t xml:space="preserve"> is managed and operates principally in Thailand. There are no material revenues derived from, or assets located in, foreign countries.</w:t>
      </w:r>
    </w:p>
    <w:p w14:paraId="298F3222"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75831CDD"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14:paraId="41F7344F" w14:textId="77777777"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39E9570" w14:textId="0D58DA8F" w:rsidR="00C769A2"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Revenue from one customer from real estate business represents</w:t>
      </w:r>
      <w:r w:rsidR="00921FA5">
        <w:rPr>
          <w:rFonts w:ascii="Times New Roman" w:hAnsi="Times New Roman" w:cs="Times New Roman"/>
          <w:bCs/>
          <w:sz w:val="22"/>
          <w:szCs w:val="22"/>
        </w:rPr>
        <w:t xml:space="preserve"> approximately</w:t>
      </w:r>
      <w:r>
        <w:rPr>
          <w:rFonts w:ascii="Times New Roman" w:hAnsi="Times New Roman" w:cs="Times New Roman"/>
          <w:bCs/>
          <w:sz w:val="22"/>
          <w:szCs w:val="22"/>
        </w:rPr>
        <w:t xml:space="preserve"> </w:t>
      </w:r>
      <w:r w:rsidRPr="00953B2A">
        <w:rPr>
          <w:rFonts w:ascii="Times New Roman" w:hAnsi="Times New Roman" w:cs="Times New Roman"/>
          <w:bCs/>
          <w:sz w:val="22"/>
          <w:szCs w:val="22"/>
        </w:rPr>
        <w:t xml:space="preserve">Baht </w:t>
      </w:r>
      <w:r w:rsidR="00B611B5">
        <w:rPr>
          <w:rFonts w:ascii="Times New Roman" w:hAnsi="Times New Roman" w:cs="Times New Roman"/>
          <w:bCs/>
          <w:sz w:val="22"/>
          <w:szCs w:val="22"/>
        </w:rPr>
        <w:t>48</w:t>
      </w:r>
      <w:r>
        <w:rPr>
          <w:rFonts w:ascii="Times New Roman" w:hAnsi="Times New Roman" w:cs="Times New Roman"/>
          <w:bCs/>
          <w:sz w:val="22"/>
          <w:szCs w:val="22"/>
        </w:rPr>
        <w:t xml:space="preserve"> million </w:t>
      </w:r>
      <w:r w:rsidRPr="003550C4">
        <w:rPr>
          <w:rFonts w:ascii="Times New Roman" w:hAnsi="Times New Roman" w:cs="Times New Roman"/>
          <w:bCs/>
          <w:i/>
          <w:iCs/>
          <w:sz w:val="22"/>
          <w:szCs w:val="22"/>
        </w:rPr>
        <w:t>(20</w:t>
      </w:r>
      <w:r w:rsidR="00B166BD">
        <w:rPr>
          <w:rFonts w:ascii="Times New Roman" w:hAnsi="Times New Roman" w:cs="Times New Roman"/>
          <w:bCs/>
          <w:i/>
          <w:iCs/>
          <w:sz w:val="22"/>
          <w:szCs w:val="22"/>
        </w:rPr>
        <w:t>20</w:t>
      </w:r>
      <w:r w:rsidRPr="003550C4">
        <w:rPr>
          <w:rFonts w:ascii="Times New Roman" w:hAnsi="Times New Roman" w:cs="Times New Roman"/>
          <w:bCs/>
          <w:i/>
          <w:iCs/>
          <w:sz w:val="22"/>
          <w:szCs w:val="22"/>
        </w:rPr>
        <w:t xml:space="preserve">: </w:t>
      </w:r>
      <w:r w:rsidR="000D55FE">
        <w:rPr>
          <w:rFonts w:ascii="Times New Roman" w:hAnsi="Times New Roman" w:cs="Times New Roman"/>
          <w:bCs/>
          <w:i/>
          <w:iCs/>
          <w:sz w:val="22"/>
          <w:szCs w:val="22"/>
        </w:rPr>
        <w:t>Baht 220 million</w:t>
      </w:r>
      <w:r w:rsidRPr="003550C4">
        <w:rPr>
          <w:rFonts w:ascii="Times New Roman" w:hAnsi="Times New Roman" w:cs="Times New Roman"/>
          <w:bCs/>
          <w:i/>
          <w:iCs/>
          <w:sz w:val="22"/>
          <w:szCs w:val="22"/>
        </w:rPr>
        <w:t>)</w:t>
      </w:r>
      <w:r>
        <w:rPr>
          <w:rFonts w:ascii="Times New Roman" w:hAnsi="Times New Roman" w:cs="Times New Roman"/>
          <w:bCs/>
          <w:sz w:val="22"/>
          <w:szCs w:val="22"/>
        </w:rPr>
        <w:t xml:space="preserve"> of the </w:t>
      </w:r>
      <w:r w:rsidR="00B166BD">
        <w:rPr>
          <w:rFonts w:ascii="Times New Roman" w:hAnsi="Times New Roman" w:cs="Times New Roman"/>
          <w:bCs/>
          <w:sz w:val="22"/>
          <w:szCs w:val="22"/>
        </w:rPr>
        <w:t>Group</w:t>
      </w:r>
      <w:r>
        <w:rPr>
          <w:rFonts w:ascii="Times New Roman" w:hAnsi="Times New Roman" w:cs="Times New Roman"/>
          <w:bCs/>
          <w:sz w:val="22"/>
          <w:szCs w:val="22"/>
        </w:rPr>
        <w:t>’s total revenues</w:t>
      </w:r>
      <w:r w:rsidR="00FD4097">
        <w:rPr>
          <w:rFonts w:ascii="Times New Roman" w:hAnsi="Times New Roman" w:cs="Times New Roman"/>
          <w:bCs/>
          <w:sz w:val="22"/>
          <w:szCs w:val="22"/>
        </w:rPr>
        <w:t>.</w:t>
      </w:r>
    </w:p>
    <w:p w14:paraId="35D7C241" w14:textId="77777777" w:rsidR="00C769A2" w:rsidRDefault="00C769A2"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314405EA" w14:textId="77777777" w:rsidR="003550C4" w:rsidRPr="004869E6"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3550C4" w:rsidRPr="004869E6" w:rsidSect="00162790">
          <w:headerReference w:type="default" r:id="rId16"/>
          <w:footerReference w:type="default" r:id="rId17"/>
          <w:footerReference w:type="first" r:id="rId18"/>
          <w:pgSz w:w="16834" w:h="11909" w:orient="landscape" w:code="9"/>
          <w:pgMar w:top="691" w:right="1152" w:bottom="576" w:left="1152" w:header="720" w:footer="720" w:gutter="0"/>
          <w:cols w:space="720"/>
          <w:docGrid w:linePitch="245"/>
        </w:sectPr>
      </w:pPr>
    </w:p>
    <w:p w14:paraId="19A3B4BB" w14:textId="622E4B70" w:rsidR="00163A10" w:rsidRPr="00C925E0" w:rsidRDefault="00A01975" w:rsidP="00163A1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9</w:t>
      </w:r>
      <w:r w:rsidR="00163A10" w:rsidRPr="00C925E0">
        <w:rPr>
          <w:rFonts w:ascii="Times New Roman" w:hAnsi="Times New Roman"/>
          <w:i w:val="0"/>
          <w:iCs w:val="0"/>
          <w:sz w:val="24"/>
          <w:szCs w:val="24"/>
          <w:u w:val="none"/>
        </w:rPr>
        <w:tab/>
        <w:t>Income tax</w:t>
      </w:r>
      <w:r w:rsidR="001206D4">
        <w:rPr>
          <w:rFonts w:ascii="Times New Roman" w:hAnsi="Times New Roman"/>
          <w:i w:val="0"/>
          <w:iCs w:val="0"/>
          <w:sz w:val="24"/>
          <w:szCs w:val="24"/>
          <w:u w:val="none"/>
        </w:rPr>
        <w:t xml:space="preserve"> expense</w:t>
      </w:r>
    </w:p>
    <w:p w14:paraId="385931CA" w14:textId="77777777" w:rsidR="00163A10" w:rsidRPr="00C925E0" w:rsidRDefault="00163A10" w:rsidP="00163A10">
      <w:pPr>
        <w:tabs>
          <w:tab w:val="left" w:pos="540"/>
        </w:tabs>
        <w:ind w:left="540"/>
        <w:jc w:val="both"/>
        <w:rPr>
          <w:rFonts w:ascii="Times New Roman" w:hAnsi="Times New Roman" w:cs="Times New Roman"/>
          <w:spacing w:val="-2"/>
          <w:sz w:val="22"/>
          <w:szCs w:val="22"/>
        </w:rPr>
      </w:pPr>
    </w:p>
    <w:p w14:paraId="50D7F3A4" w14:textId="20C7F909" w:rsidR="00C96788" w:rsidRPr="002F7945" w:rsidRDefault="00C96788" w:rsidP="00C96788">
      <w:pPr>
        <w:pStyle w:val="BodyText2"/>
        <w:spacing w:line="260" w:lineRule="atLeast"/>
        <w:ind w:left="547" w:right="-25"/>
        <w:jc w:val="both"/>
        <w:rPr>
          <w:rFonts w:ascii="Times New Roman" w:hAnsi="Times New Roman"/>
          <w:sz w:val="22"/>
          <w:lang w:val="en-GB"/>
        </w:rPr>
      </w:pPr>
      <w:r w:rsidRPr="002F7945">
        <w:rPr>
          <w:rFonts w:ascii="Times New Roman" w:hAnsi="Times New Roman"/>
          <w:sz w:val="22"/>
          <w:lang w:val="en-GB"/>
        </w:rPr>
        <w:t xml:space="preserve">Income tax is recognised based on management’s best estimate of the weighted average annual income tax rate expected for the full financial year multiplied by the pre-tax income of the interim period. </w:t>
      </w:r>
      <w:r w:rsidR="004B5E7B">
        <w:rPr>
          <w:rFonts w:ascii="Times New Roman" w:hAnsi="Times New Roman"/>
          <w:sz w:val="22"/>
          <w:lang w:val="en-GB"/>
        </w:rPr>
        <w:br/>
      </w:r>
      <w:r w:rsidRPr="002F7945">
        <w:rPr>
          <w:rFonts w:ascii="Times New Roman" w:hAnsi="Times New Roman"/>
          <w:sz w:val="22"/>
          <w:lang w:val="en-GB"/>
        </w:rPr>
        <w:t xml:space="preserve">The </w:t>
      </w:r>
      <w:r w:rsidR="00D96DB0">
        <w:rPr>
          <w:rFonts w:ascii="Times New Roman" w:hAnsi="Times New Roman"/>
          <w:sz w:val="22"/>
          <w:lang w:val="en-GB"/>
        </w:rPr>
        <w:t>Group</w:t>
      </w:r>
      <w:r w:rsidRPr="002F7945">
        <w:rPr>
          <w:rFonts w:ascii="Times New Roman" w:hAnsi="Times New Roman"/>
          <w:sz w:val="22"/>
          <w:lang w:val="en-GB"/>
        </w:rPr>
        <w:t xml:space="preserve">’s effective tax rate in respect of the continuing operations for the three-month </w:t>
      </w:r>
      <w:r w:rsidR="009C1AB9">
        <w:rPr>
          <w:rFonts w:ascii="Times New Roman" w:hAnsi="Times New Roman"/>
          <w:sz w:val="22"/>
          <w:lang w:val="en-GB"/>
        </w:rPr>
        <w:t xml:space="preserve">and </w:t>
      </w:r>
      <w:r w:rsidR="005D39FA">
        <w:rPr>
          <w:rFonts w:ascii="Times New Roman" w:hAnsi="Times New Roman"/>
          <w:sz w:val="22"/>
          <w:lang w:val="en-GB"/>
        </w:rPr>
        <w:br/>
        <w:t>nine</w:t>
      </w:r>
      <w:r w:rsidR="009C1AB9">
        <w:rPr>
          <w:rFonts w:ascii="Times New Roman" w:hAnsi="Times New Roman"/>
          <w:sz w:val="22"/>
          <w:lang w:val="en-GB"/>
        </w:rPr>
        <w:t xml:space="preserve">-month </w:t>
      </w:r>
      <w:r w:rsidRPr="002F7945">
        <w:rPr>
          <w:rFonts w:ascii="Times New Roman" w:hAnsi="Times New Roman"/>
          <w:sz w:val="22"/>
          <w:lang w:val="en-GB"/>
        </w:rPr>
        <w:t>period</w:t>
      </w:r>
      <w:r w:rsidR="009C1AB9">
        <w:rPr>
          <w:rFonts w:ascii="Times New Roman" w:hAnsi="Times New Roman"/>
          <w:sz w:val="22"/>
          <w:lang w:val="en-GB"/>
        </w:rPr>
        <w:t>s</w:t>
      </w:r>
      <w:r w:rsidRPr="002F7945">
        <w:rPr>
          <w:rFonts w:ascii="Times New Roman" w:hAnsi="Times New Roman"/>
          <w:sz w:val="22"/>
          <w:lang w:val="en-GB"/>
        </w:rPr>
        <w:t xml:space="preserve"> ended </w:t>
      </w:r>
      <w:r w:rsidR="009C1AB9">
        <w:rPr>
          <w:rFonts w:ascii="Times New Roman" w:hAnsi="Times New Roman"/>
          <w:sz w:val="22"/>
          <w:lang w:val="en-GB"/>
        </w:rPr>
        <w:t xml:space="preserve">30 </w:t>
      </w:r>
      <w:r w:rsidR="005D39FA">
        <w:rPr>
          <w:rFonts w:ascii="Times New Roman" w:hAnsi="Times New Roman"/>
          <w:sz w:val="22"/>
          <w:lang w:val="en-GB"/>
        </w:rPr>
        <w:t>September</w:t>
      </w:r>
      <w:r w:rsidR="00D96DB0">
        <w:rPr>
          <w:rFonts w:ascii="Times New Roman" w:hAnsi="Times New Roman"/>
          <w:sz w:val="22"/>
          <w:lang w:val="en-GB"/>
        </w:rPr>
        <w:t xml:space="preserve"> 2021</w:t>
      </w:r>
      <w:r w:rsidRPr="002F7945">
        <w:rPr>
          <w:rFonts w:ascii="Times New Roman" w:hAnsi="Times New Roman"/>
          <w:sz w:val="22"/>
          <w:lang w:val="en-GB"/>
        </w:rPr>
        <w:t xml:space="preserve"> were at the rate of </w:t>
      </w:r>
      <w:r w:rsidR="00BB7630">
        <w:rPr>
          <w:rFonts w:ascii="Times New Roman" w:hAnsi="Times New Roman"/>
          <w:sz w:val="22"/>
          <w:lang w:val="en-GB"/>
        </w:rPr>
        <w:t>5.0</w:t>
      </w:r>
      <w:r w:rsidRPr="0009358D">
        <w:rPr>
          <w:rFonts w:ascii="Times New Roman" w:hAnsi="Times New Roman"/>
          <w:sz w:val="22"/>
          <w:lang w:val="en-GB"/>
        </w:rPr>
        <w:t xml:space="preserve">% </w:t>
      </w:r>
      <w:r w:rsidR="009C1AB9" w:rsidRPr="0009358D">
        <w:rPr>
          <w:rFonts w:ascii="Times New Roman" w:hAnsi="Times New Roman"/>
          <w:sz w:val="22"/>
          <w:lang w:val="en-GB"/>
        </w:rPr>
        <w:t xml:space="preserve">and </w:t>
      </w:r>
      <w:r w:rsidR="00BB7630">
        <w:rPr>
          <w:rFonts w:ascii="Times New Roman" w:hAnsi="Times New Roman"/>
          <w:sz w:val="22"/>
          <w:lang w:val="en-GB"/>
        </w:rPr>
        <w:t>6.1</w:t>
      </w:r>
      <w:r w:rsidR="009C1AB9" w:rsidRPr="0009358D">
        <w:rPr>
          <w:rFonts w:ascii="Times New Roman" w:hAnsi="Times New Roman"/>
          <w:sz w:val="22"/>
          <w:lang w:val="en-GB"/>
        </w:rPr>
        <w:t>%</w:t>
      </w:r>
      <w:r w:rsidR="009C1AB9">
        <w:rPr>
          <w:rFonts w:ascii="Times New Roman" w:hAnsi="Times New Roman"/>
          <w:sz w:val="22"/>
          <w:lang w:val="en-GB"/>
        </w:rPr>
        <w:t xml:space="preserve"> </w:t>
      </w:r>
      <w:r w:rsidR="00D96DB0">
        <w:rPr>
          <w:rFonts w:ascii="Times New Roman" w:hAnsi="Times New Roman"/>
          <w:sz w:val="22"/>
          <w:lang w:val="en-GB"/>
        </w:rPr>
        <w:t>in the consolidated financial statements</w:t>
      </w:r>
      <w:r w:rsidR="009C1AB9">
        <w:rPr>
          <w:rFonts w:ascii="Times New Roman" w:hAnsi="Times New Roman"/>
          <w:sz w:val="22"/>
          <w:lang w:val="en-GB"/>
        </w:rPr>
        <w:t>, respectively</w:t>
      </w:r>
      <w:r w:rsidR="00D96DB0">
        <w:rPr>
          <w:rFonts w:ascii="Times New Roman" w:hAnsi="Times New Roman"/>
          <w:sz w:val="22"/>
          <w:lang w:val="en-GB"/>
        </w:rPr>
        <w:t xml:space="preserve"> </w:t>
      </w:r>
      <w:r w:rsidRPr="002F7945">
        <w:rPr>
          <w:rFonts w:ascii="Times New Roman" w:hAnsi="Times New Roman"/>
          <w:sz w:val="22"/>
          <w:lang w:val="en-GB"/>
        </w:rPr>
        <w:t xml:space="preserve">and </w:t>
      </w:r>
      <w:r w:rsidR="00BB7630">
        <w:rPr>
          <w:rFonts w:ascii="Times New Roman" w:hAnsi="Times New Roman"/>
          <w:sz w:val="22"/>
          <w:lang w:val="en-GB"/>
        </w:rPr>
        <w:t>6.8</w:t>
      </w:r>
      <w:r w:rsidR="009C1AB9" w:rsidRPr="0009358D">
        <w:rPr>
          <w:rFonts w:ascii="Times New Roman" w:hAnsi="Times New Roman"/>
          <w:sz w:val="22"/>
          <w:lang w:val="en-GB"/>
        </w:rPr>
        <w:t xml:space="preserve">% and </w:t>
      </w:r>
      <w:r w:rsidR="00BB7630">
        <w:rPr>
          <w:rFonts w:ascii="Times New Roman" w:hAnsi="Times New Roman"/>
          <w:sz w:val="22"/>
          <w:lang w:val="en-GB"/>
        </w:rPr>
        <w:t>7.4</w:t>
      </w:r>
      <w:r w:rsidR="009C1AB9" w:rsidRPr="0009358D">
        <w:rPr>
          <w:rFonts w:ascii="Times New Roman" w:hAnsi="Times New Roman"/>
          <w:sz w:val="22"/>
          <w:lang w:val="en-GB"/>
        </w:rPr>
        <w:t>%</w:t>
      </w:r>
      <w:r w:rsidR="009C1AB9">
        <w:rPr>
          <w:rFonts w:ascii="Times New Roman" w:hAnsi="Times New Roman"/>
          <w:sz w:val="22"/>
          <w:lang w:val="en-GB"/>
        </w:rPr>
        <w:t xml:space="preserve"> </w:t>
      </w:r>
      <w:r w:rsidRPr="002F7945">
        <w:rPr>
          <w:rFonts w:ascii="Times New Roman" w:hAnsi="Times New Roman"/>
          <w:sz w:val="22"/>
          <w:lang w:val="en-GB"/>
        </w:rPr>
        <w:t>in the</w:t>
      </w:r>
      <w:r w:rsidR="009C1AB9">
        <w:rPr>
          <w:rFonts w:ascii="Times New Roman" w:hAnsi="Times New Roman"/>
          <w:sz w:val="22"/>
          <w:lang w:val="en-GB"/>
        </w:rPr>
        <w:t xml:space="preserve"> </w:t>
      </w:r>
      <w:r w:rsidRPr="002F7945">
        <w:rPr>
          <w:rFonts w:ascii="Times New Roman" w:hAnsi="Times New Roman"/>
          <w:sz w:val="22"/>
          <w:lang w:val="en-GB"/>
        </w:rPr>
        <w:t>separate financial statements</w:t>
      </w:r>
      <w:r w:rsidR="009C1AB9">
        <w:rPr>
          <w:rFonts w:ascii="Times New Roman" w:hAnsi="Times New Roman"/>
          <w:sz w:val="22"/>
          <w:lang w:val="en-GB"/>
        </w:rPr>
        <w:t>, respectively</w:t>
      </w:r>
      <w:r w:rsidRPr="002F7945">
        <w:rPr>
          <w:rFonts w:ascii="Times New Roman" w:hAnsi="Times New Roman"/>
          <w:sz w:val="22"/>
          <w:lang w:val="en-GB"/>
        </w:rPr>
        <w:t xml:space="preserve"> </w:t>
      </w:r>
      <w:r w:rsidRPr="002F7945">
        <w:rPr>
          <w:rFonts w:ascii="Times New Roman" w:hAnsi="Times New Roman"/>
          <w:i/>
          <w:iCs/>
          <w:sz w:val="22"/>
          <w:lang w:val="en-GB"/>
        </w:rPr>
        <w:t xml:space="preserve">(for the three-month </w:t>
      </w:r>
      <w:r w:rsidR="009C1AB9">
        <w:rPr>
          <w:rFonts w:ascii="Times New Roman" w:hAnsi="Times New Roman"/>
          <w:i/>
          <w:iCs/>
          <w:sz w:val="22"/>
          <w:lang w:val="en-GB"/>
        </w:rPr>
        <w:t xml:space="preserve">and </w:t>
      </w:r>
      <w:r w:rsidR="005D39FA">
        <w:rPr>
          <w:rFonts w:ascii="Times New Roman" w:hAnsi="Times New Roman"/>
          <w:i/>
          <w:iCs/>
          <w:sz w:val="22"/>
          <w:lang w:val="en-GB"/>
        </w:rPr>
        <w:t>nine</w:t>
      </w:r>
      <w:r w:rsidR="009C1AB9">
        <w:rPr>
          <w:rFonts w:ascii="Times New Roman" w:hAnsi="Times New Roman"/>
          <w:i/>
          <w:iCs/>
          <w:sz w:val="22"/>
          <w:lang w:val="en-GB"/>
        </w:rPr>
        <w:t xml:space="preserve">-month </w:t>
      </w:r>
      <w:r w:rsidRPr="002F7945">
        <w:rPr>
          <w:rFonts w:ascii="Times New Roman" w:hAnsi="Times New Roman"/>
          <w:i/>
          <w:iCs/>
          <w:sz w:val="22"/>
          <w:lang w:val="en-GB"/>
        </w:rPr>
        <w:t>period</w:t>
      </w:r>
      <w:r w:rsidR="009C1AB9">
        <w:rPr>
          <w:rFonts w:ascii="Times New Roman" w:hAnsi="Times New Roman"/>
          <w:i/>
          <w:iCs/>
          <w:sz w:val="22"/>
          <w:lang w:val="en-GB"/>
        </w:rPr>
        <w:t>s</w:t>
      </w:r>
      <w:r w:rsidRPr="002F7945">
        <w:rPr>
          <w:rFonts w:ascii="Times New Roman" w:hAnsi="Times New Roman"/>
          <w:i/>
          <w:iCs/>
          <w:sz w:val="22"/>
          <w:lang w:val="en-GB"/>
        </w:rPr>
        <w:t xml:space="preserve"> ended </w:t>
      </w:r>
      <w:r w:rsidR="009C1AB9">
        <w:rPr>
          <w:rFonts w:ascii="Times New Roman" w:hAnsi="Times New Roman"/>
          <w:i/>
          <w:iCs/>
          <w:sz w:val="22"/>
          <w:lang w:val="en-GB"/>
        </w:rPr>
        <w:t xml:space="preserve">30 </w:t>
      </w:r>
      <w:r w:rsidR="005D39FA">
        <w:rPr>
          <w:rFonts w:ascii="Times New Roman" w:hAnsi="Times New Roman"/>
          <w:i/>
          <w:iCs/>
          <w:sz w:val="22"/>
          <w:lang w:val="en-GB"/>
        </w:rPr>
        <w:t>September</w:t>
      </w:r>
      <w:r w:rsidR="00D96DB0">
        <w:rPr>
          <w:rFonts w:ascii="Times New Roman" w:hAnsi="Times New Roman"/>
          <w:i/>
          <w:iCs/>
          <w:sz w:val="22"/>
          <w:lang w:val="en-GB"/>
        </w:rPr>
        <w:t xml:space="preserve"> 2020</w:t>
      </w:r>
      <w:r w:rsidRPr="002F7945">
        <w:rPr>
          <w:rFonts w:ascii="Times New Roman" w:hAnsi="Times New Roman"/>
          <w:i/>
          <w:iCs/>
          <w:sz w:val="22"/>
          <w:lang w:val="en-GB"/>
        </w:rPr>
        <w:t xml:space="preserve"> w</w:t>
      </w:r>
      <w:r w:rsidR="00D96DB0">
        <w:rPr>
          <w:rFonts w:ascii="Times New Roman" w:hAnsi="Times New Roman"/>
          <w:i/>
          <w:iCs/>
          <w:sz w:val="22"/>
          <w:lang w:val="en-GB"/>
        </w:rPr>
        <w:t>as</w:t>
      </w:r>
      <w:r w:rsidRPr="002F7945">
        <w:rPr>
          <w:rFonts w:ascii="Times New Roman" w:hAnsi="Times New Roman"/>
          <w:i/>
          <w:iCs/>
          <w:sz w:val="22"/>
          <w:lang w:val="en-GB"/>
        </w:rPr>
        <w:t xml:space="preserve"> at the rate of </w:t>
      </w:r>
      <w:r w:rsidR="00E3521E">
        <w:rPr>
          <w:rFonts w:ascii="Times New Roman" w:hAnsi="Times New Roman"/>
          <w:i/>
          <w:iCs/>
          <w:sz w:val="22"/>
          <w:lang w:val="en-GB"/>
        </w:rPr>
        <w:t>4.8</w:t>
      </w:r>
      <w:r w:rsidRPr="002F7945">
        <w:rPr>
          <w:rFonts w:ascii="Times New Roman" w:hAnsi="Times New Roman"/>
          <w:i/>
          <w:iCs/>
          <w:sz w:val="22"/>
          <w:lang w:val="en-GB"/>
        </w:rPr>
        <w:t xml:space="preserve">% </w:t>
      </w:r>
      <w:r w:rsidR="009C1AB9">
        <w:rPr>
          <w:rFonts w:ascii="Times New Roman" w:hAnsi="Times New Roman"/>
          <w:i/>
          <w:iCs/>
          <w:sz w:val="22"/>
          <w:lang w:val="en-GB"/>
        </w:rPr>
        <w:t>and 4.</w:t>
      </w:r>
      <w:r w:rsidR="00E3521E">
        <w:rPr>
          <w:rFonts w:ascii="Times New Roman" w:hAnsi="Times New Roman"/>
          <w:i/>
          <w:iCs/>
          <w:sz w:val="22"/>
          <w:lang w:val="en-GB"/>
        </w:rPr>
        <w:t>7</w:t>
      </w:r>
      <w:r w:rsidR="009C1AB9">
        <w:rPr>
          <w:rFonts w:ascii="Times New Roman" w:hAnsi="Times New Roman"/>
          <w:i/>
          <w:iCs/>
          <w:sz w:val="22"/>
          <w:lang w:val="en-GB"/>
        </w:rPr>
        <w:t xml:space="preserve">% </w:t>
      </w:r>
      <w:r w:rsidRPr="002F7945">
        <w:rPr>
          <w:rFonts w:ascii="Times New Roman" w:hAnsi="Times New Roman"/>
          <w:i/>
          <w:iCs/>
          <w:sz w:val="22"/>
          <w:lang w:val="en-GB"/>
        </w:rPr>
        <w:t>in the financial statements</w:t>
      </w:r>
      <w:r w:rsidR="000A6CCD">
        <w:rPr>
          <w:rFonts w:ascii="Times New Roman" w:hAnsi="Times New Roman"/>
          <w:i/>
          <w:iCs/>
          <w:sz w:val="22"/>
          <w:lang w:val="en-GB"/>
        </w:rPr>
        <w:t xml:space="preserve"> in which the equity method is applied</w:t>
      </w:r>
      <w:r w:rsidRPr="002F7945">
        <w:rPr>
          <w:rFonts w:ascii="Times New Roman" w:hAnsi="Times New Roman"/>
          <w:i/>
          <w:iCs/>
          <w:sz w:val="22"/>
          <w:lang w:val="en-GB"/>
        </w:rPr>
        <w:t>,</w:t>
      </w:r>
      <w:r w:rsidR="009C1AB9">
        <w:rPr>
          <w:rFonts w:ascii="Times New Roman" w:hAnsi="Times New Roman"/>
          <w:i/>
          <w:iCs/>
          <w:sz w:val="22"/>
          <w:lang w:val="en-GB"/>
        </w:rPr>
        <w:t xml:space="preserve"> respectively</w:t>
      </w:r>
      <w:r w:rsidRPr="002F7945">
        <w:rPr>
          <w:rFonts w:ascii="Times New Roman" w:hAnsi="Times New Roman"/>
          <w:i/>
          <w:iCs/>
          <w:sz w:val="22"/>
          <w:lang w:val="en-GB"/>
        </w:rPr>
        <w:t xml:space="preserve"> and </w:t>
      </w:r>
      <w:r w:rsidR="00E3521E">
        <w:rPr>
          <w:rFonts w:ascii="Times New Roman" w:hAnsi="Times New Roman"/>
          <w:i/>
          <w:iCs/>
          <w:sz w:val="22"/>
          <w:lang w:val="en-GB"/>
        </w:rPr>
        <w:t>6</w:t>
      </w:r>
      <w:r w:rsidR="009C1AB9">
        <w:rPr>
          <w:rFonts w:ascii="Times New Roman" w:hAnsi="Times New Roman"/>
          <w:i/>
          <w:iCs/>
          <w:sz w:val="22"/>
          <w:lang w:val="en-GB"/>
        </w:rPr>
        <w:t>.4</w:t>
      </w:r>
      <w:r w:rsidRPr="002F7945">
        <w:rPr>
          <w:rFonts w:ascii="Times New Roman" w:hAnsi="Times New Roman"/>
          <w:i/>
          <w:iCs/>
          <w:sz w:val="22"/>
          <w:lang w:val="en-GB"/>
        </w:rPr>
        <w:t>%</w:t>
      </w:r>
      <w:r w:rsidR="00D96DB0">
        <w:rPr>
          <w:rFonts w:ascii="Times New Roman" w:hAnsi="Times New Roman"/>
          <w:i/>
          <w:iCs/>
          <w:sz w:val="22"/>
          <w:lang w:val="en-GB"/>
        </w:rPr>
        <w:t xml:space="preserve"> </w:t>
      </w:r>
      <w:r w:rsidR="009C1AB9">
        <w:rPr>
          <w:rFonts w:ascii="Times New Roman" w:hAnsi="Times New Roman"/>
          <w:i/>
          <w:iCs/>
          <w:sz w:val="22"/>
          <w:lang w:val="en-GB"/>
        </w:rPr>
        <w:t>and 6.</w:t>
      </w:r>
      <w:r w:rsidR="00E3521E">
        <w:rPr>
          <w:rFonts w:ascii="Times New Roman" w:hAnsi="Times New Roman"/>
          <w:i/>
          <w:iCs/>
          <w:sz w:val="22"/>
          <w:lang w:val="en-GB"/>
        </w:rPr>
        <w:t>2</w:t>
      </w:r>
      <w:r w:rsidR="009C1AB9">
        <w:rPr>
          <w:rFonts w:ascii="Times New Roman" w:hAnsi="Times New Roman"/>
          <w:i/>
          <w:iCs/>
          <w:sz w:val="22"/>
          <w:lang w:val="en-GB"/>
        </w:rPr>
        <w:t xml:space="preserve">% </w:t>
      </w:r>
      <w:r w:rsidRPr="002F7945">
        <w:rPr>
          <w:rFonts w:ascii="Times New Roman" w:hAnsi="Times New Roman"/>
          <w:i/>
          <w:iCs/>
          <w:sz w:val="22"/>
          <w:lang w:val="en-GB"/>
        </w:rPr>
        <w:t>in the separate financial statements</w:t>
      </w:r>
      <w:r w:rsidR="009C1AB9">
        <w:rPr>
          <w:rFonts w:ascii="Times New Roman" w:hAnsi="Times New Roman"/>
          <w:i/>
          <w:iCs/>
          <w:sz w:val="22"/>
          <w:lang w:val="en-GB"/>
        </w:rPr>
        <w:t>, respectively</w:t>
      </w:r>
      <w:r w:rsidRPr="002F7945">
        <w:rPr>
          <w:rFonts w:ascii="Times New Roman" w:hAnsi="Times New Roman"/>
          <w:i/>
          <w:iCs/>
          <w:sz w:val="22"/>
          <w:lang w:val="en-GB"/>
        </w:rPr>
        <w:t>)</w:t>
      </w:r>
      <w:r w:rsidRPr="002F7945">
        <w:rPr>
          <w:rFonts w:ascii="Times New Roman" w:hAnsi="Times New Roman"/>
          <w:sz w:val="22"/>
          <w:lang w:val="en-GB"/>
        </w:rPr>
        <w:t>. The difference between effective tax rate and corporate income tax rate resulted from</w:t>
      </w:r>
      <w:r w:rsidR="009C1AB9">
        <w:rPr>
          <w:rFonts w:ascii="Times New Roman" w:hAnsi="Times New Roman"/>
          <w:sz w:val="22"/>
          <w:lang w:val="en-GB"/>
        </w:rPr>
        <w:t xml:space="preserve"> </w:t>
      </w:r>
      <w:r w:rsidRPr="002F7945">
        <w:rPr>
          <w:rFonts w:ascii="Times New Roman" w:hAnsi="Times New Roman"/>
          <w:sz w:val="22"/>
          <w:lang w:val="en-GB"/>
        </w:rPr>
        <w:t>an exemption from payment of corporate income tax on net profit of the promoted business and share of profit of investment</w:t>
      </w:r>
      <w:r w:rsidR="00EC04C2">
        <w:rPr>
          <w:rFonts w:ascii="Times New Roman" w:hAnsi="Times New Roman"/>
          <w:sz w:val="22"/>
          <w:lang w:val="en-GB"/>
        </w:rPr>
        <w:t>s</w:t>
      </w:r>
      <w:r w:rsidRPr="002F7945">
        <w:rPr>
          <w:rFonts w:ascii="Times New Roman" w:hAnsi="Times New Roman"/>
          <w:sz w:val="22"/>
          <w:lang w:val="en-GB"/>
        </w:rPr>
        <w:t xml:space="preserve"> in joint venture</w:t>
      </w:r>
      <w:r w:rsidR="00EC04C2">
        <w:rPr>
          <w:rFonts w:ascii="Times New Roman" w:hAnsi="Times New Roman"/>
          <w:sz w:val="22"/>
          <w:lang w:val="en-GB"/>
        </w:rPr>
        <w:t>s</w:t>
      </w:r>
      <w:r w:rsidRPr="002F7945">
        <w:rPr>
          <w:rFonts w:ascii="Times New Roman" w:hAnsi="Times New Roman"/>
          <w:sz w:val="22"/>
          <w:lang w:val="en-GB"/>
        </w:rPr>
        <w:t>.</w:t>
      </w:r>
    </w:p>
    <w:p w14:paraId="07AAAB94" w14:textId="77777777" w:rsidR="003F33AB" w:rsidRDefault="003F33AB" w:rsidP="00162790">
      <w:pPr>
        <w:pStyle w:val="BodyText2"/>
        <w:spacing w:line="260" w:lineRule="atLeast"/>
        <w:ind w:left="547" w:right="-25"/>
        <w:jc w:val="both"/>
        <w:rPr>
          <w:rFonts w:ascii="Times New Roman" w:hAnsi="Times New Roman"/>
          <w:sz w:val="22"/>
          <w:lang w:val="en-GB"/>
        </w:rPr>
      </w:pPr>
    </w:p>
    <w:p w14:paraId="429E123B" w14:textId="546E66B2" w:rsidR="00BD25D0" w:rsidRDefault="00A01975"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10</w:t>
      </w:r>
      <w:r w:rsidR="00BD25D0" w:rsidRPr="00C925E0">
        <w:rPr>
          <w:rFonts w:ascii="Times New Roman" w:hAnsi="Times New Roman"/>
          <w:i w:val="0"/>
          <w:iCs w:val="0"/>
          <w:sz w:val="24"/>
          <w:szCs w:val="24"/>
          <w:u w:val="none"/>
        </w:rPr>
        <w:tab/>
      </w:r>
      <w:r w:rsidR="00BD25D0">
        <w:rPr>
          <w:rFonts w:ascii="Times New Roman" w:hAnsi="Times New Roman"/>
          <w:i w:val="0"/>
          <w:iCs w:val="0"/>
          <w:sz w:val="24"/>
          <w:szCs w:val="24"/>
          <w:u w:val="none"/>
        </w:rPr>
        <w:t>Dividend</w:t>
      </w:r>
      <w:r w:rsidR="00691A01">
        <w:rPr>
          <w:rFonts w:ascii="Times New Roman" w:hAnsi="Times New Roman"/>
          <w:i w:val="0"/>
          <w:iCs w:val="0"/>
          <w:sz w:val="24"/>
          <w:szCs w:val="24"/>
          <w:u w:val="none"/>
        </w:rPr>
        <w:t>s</w:t>
      </w:r>
    </w:p>
    <w:p w14:paraId="18ECC662" w14:textId="77777777" w:rsidR="00BD25D0" w:rsidRDefault="00BD25D0" w:rsidP="001B03B8">
      <w:pPr>
        <w:pStyle w:val="BodyText2"/>
        <w:spacing w:line="260" w:lineRule="atLeast"/>
        <w:ind w:left="547" w:right="-25"/>
        <w:jc w:val="both"/>
        <w:rPr>
          <w:rFonts w:ascii="Times New Roman" w:hAnsi="Times New Roman"/>
          <w:i/>
          <w:iCs/>
          <w:sz w:val="24"/>
          <w:szCs w:val="24"/>
        </w:rPr>
      </w:pPr>
    </w:p>
    <w:p w14:paraId="0F6049CB" w14:textId="7B46160E" w:rsidR="001B03B8" w:rsidRPr="00313B24" w:rsidRDefault="0011762E" w:rsidP="001B03B8">
      <w:pPr>
        <w:pStyle w:val="BodyText2"/>
        <w:ind w:left="540" w:right="-45"/>
        <w:rPr>
          <w:rFonts w:ascii="Times New Roman" w:hAnsi="Times New Roman"/>
          <w:sz w:val="22"/>
          <w:szCs w:val="22"/>
        </w:rPr>
      </w:pPr>
      <w:r>
        <w:rPr>
          <w:rFonts w:ascii="Times New Roman" w:hAnsi="Times New Roman"/>
          <w:sz w:val="22"/>
          <w:szCs w:val="22"/>
        </w:rPr>
        <w:t>Detail of dividend</w:t>
      </w:r>
      <w:r w:rsidR="00691A01">
        <w:rPr>
          <w:rFonts w:ascii="Times New Roman" w:hAnsi="Times New Roman"/>
          <w:sz w:val="22"/>
          <w:szCs w:val="22"/>
        </w:rPr>
        <w:t>s</w:t>
      </w:r>
      <w:r>
        <w:rPr>
          <w:rFonts w:ascii="Times New Roman" w:hAnsi="Times New Roman"/>
          <w:sz w:val="22"/>
          <w:szCs w:val="22"/>
        </w:rPr>
        <w:t xml:space="preserve"> during </w:t>
      </w:r>
      <w:r w:rsidR="0099305B">
        <w:rPr>
          <w:rFonts w:ascii="Times New Roman" w:hAnsi="Times New Roman"/>
          <w:sz w:val="22"/>
          <w:szCs w:val="22"/>
        </w:rPr>
        <w:t xml:space="preserve">the </w:t>
      </w:r>
      <w:r w:rsidR="00526399">
        <w:rPr>
          <w:rFonts w:ascii="Times New Roman" w:hAnsi="Times New Roman"/>
          <w:sz w:val="22"/>
          <w:szCs w:val="22"/>
        </w:rPr>
        <w:t>nine</w:t>
      </w:r>
      <w:r w:rsidR="0099305B">
        <w:rPr>
          <w:rFonts w:ascii="Times New Roman" w:hAnsi="Times New Roman"/>
          <w:sz w:val="22"/>
          <w:szCs w:val="22"/>
        </w:rPr>
        <w:t xml:space="preserve">-month period ended 30 </w:t>
      </w:r>
      <w:r w:rsidR="00903978">
        <w:rPr>
          <w:rFonts w:ascii="Times New Roman" w:hAnsi="Times New Roman"/>
          <w:sz w:val="22"/>
          <w:szCs w:val="22"/>
        </w:rPr>
        <w:t>September</w:t>
      </w:r>
      <w:r w:rsidR="0099305B">
        <w:rPr>
          <w:rFonts w:ascii="Times New Roman" w:hAnsi="Times New Roman"/>
          <w:sz w:val="22"/>
          <w:szCs w:val="22"/>
        </w:rPr>
        <w:t xml:space="preserve"> 2021</w:t>
      </w:r>
      <w:r>
        <w:rPr>
          <w:rFonts w:ascii="Times New Roman" w:hAnsi="Times New Roman"/>
          <w:sz w:val="22"/>
          <w:szCs w:val="22"/>
        </w:rPr>
        <w:t xml:space="preserve"> </w:t>
      </w:r>
      <w:r w:rsidR="00691A01">
        <w:rPr>
          <w:rFonts w:ascii="Times New Roman" w:hAnsi="Times New Roman"/>
          <w:sz w:val="22"/>
          <w:szCs w:val="22"/>
        </w:rPr>
        <w:t>are</w:t>
      </w:r>
      <w:r>
        <w:rPr>
          <w:rFonts w:ascii="Times New Roman" w:hAnsi="Times New Roman"/>
          <w:sz w:val="22"/>
          <w:szCs w:val="22"/>
        </w:rPr>
        <w:t xml:space="preserve"> as follow:</w:t>
      </w:r>
    </w:p>
    <w:p w14:paraId="7BFBAB7D" w14:textId="77777777" w:rsidR="001B03B8" w:rsidRPr="00313B24" w:rsidRDefault="001B03B8" w:rsidP="001B03B8">
      <w:pPr>
        <w:pStyle w:val="BodyText2"/>
        <w:spacing w:line="260" w:lineRule="atLeast"/>
        <w:ind w:left="547" w:right="-25"/>
        <w:jc w:val="both"/>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351"/>
        <w:gridCol w:w="275"/>
        <w:gridCol w:w="1502"/>
        <w:gridCol w:w="239"/>
        <w:gridCol w:w="1466"/>
        <w:gridCol w:w="236"/>
        <w:gridCol w:w="1504"/>
      </w:tblGrid>
      <w:tr w:rsidR="001B03B8" w:rsidRPr="00313B24" w14:paraId="6D5662AA" w14:textId="77777777" w:rsidTr="00297E09">
        <w:tc>
          <w:tcPr>
            <w:tcW w:w="2340" w:type="dxa"/>
            <w:vAlign w:val="bottom"/>
          </w:tcPr>
          <w:p w14:paraId="00EEC3D7" w14:textId="77777777" w:rsidR="001B03B8" w:rsidRPr="00313B24" w:rsidRDefault="001B03B8" w:rsidP="00297E09">
            <w:pPr>
              <w:pStyle w:val="block"/>
              <w:spacing w:after="0" w:line="240" w:lineRule="auto"/>
              <w:ind w:left="0"/>
              <w:jc w:val="center"/>
              <w:rPr>
                <w:szCs w:val="22"/>
              </w:rPr>
            </w:pPr>
          </w:p>
        </w:tc>
        <w:tc>
          <w:tcPr>
            <w:tcW w:w="270" w:type="dxa"/>
          </w:tcPr>
          <w:p w14:paraId="62DBB218" w14:textId="77777777" w:rsidR="001B03B8" w:rsidRPr="00313B24" w:rsidRDefault="001B03B8" w:rsidP="00297E09">
            <w:pPr>
              <w:pStyle w:val="block"/>
              <w:spacing w:after="0" w:line="240" w:lineRule="auto"/>
              <w:ind w:left="0"/>
              <w:jc w:val="center"/>
              <w:rPr>
                <w:szCs w:val="22"/>
              </w:rPr>
            </w:pPr>
          </w:p>
        </w:tc>
        <w:tc>
          <w:tcPr>
            <w:tcW w:w="1351" w:type="dxa"/>
            <w:vAlign w:val="bottom"/>
          </w:tcPr>
          <w:p w14:paraId="214C3C41" w14:textId="77777777" w:rsidR="001B03B8" w:rsidRDefault="001B03B8" w:rsidP="00297E09">
            <w:pPr>
              <w:pStyle w:val="block"/>
              <w:spacing w:after="0" w:line="240" w:lineRule="auto"/>
              <w:ind w:left="0"/>
              <w:jc w:val="center"/>
              <w:rPr>
                <w:szCs w:val="22"/>
              </w:rPr>
            </w:pPr>
            <w:r w:rsidRPr="00313B24">
              <w:rPr>
                <w:szCs w:val="22"/>
              </w:rPr>
              <w:t xml:space="preserve">Approval </w:t>
            </w:r>
          </w:p>
          <w:p w14:paraId="04B06062" w14:textId="77777777" w:rsidR="001B03B8" w:rsidRPr="00313B24" w:rsidRDefault="001B03B8" w:rsidP="00297E09">
            <w:pPr>
              <w:pStyle w:val="block"/>
              <w:spacing w:after="0" w:line="240" w:lineRule="auto"/>
              <w:ind w:left="0"/>
              <w:jc w:val="center"/>
              <w:rPr>
                <w:szCs w:val="22"/>
              </w:rPr>
            </w:pPr>
            <w:r w:rsidRPr="00313B24">
              <w:rPr>
                <w:szCs w:val="22"/>
              </w:rPr>
              <w:t>date</w:t>
            </w:r>
          </w:p>
        </w:tc>
        <w:tc>
          <w:tcPr>
            <w:tcW w:w="275" w:type="dxa"/>
          </w:tcPr>
          <w:p w14:paraId="7D6E501D" w14:textId="77777777" w:rsidR="001B03B8" w:rsidRPr="00313B24" w:rsidRDefault="001B03B8" w:rsidP="00297E09">
            <w:pPr>
              <w:pStyle w:val="block"/>
              <w:spacing w:after="0" w:line="240" w:lineRule="auto"/>
              <w:ind w:left="0"/>
              <w:jc w:val="center"/>
              <w:rPr>
                <w:szCs w:val="22"/>
              </w:rPr>
            </w:pPr>
          </w:p>
        </w:tc>
        <w:tc>
          <w:tcPr>
            <w:tcW w:w="1502" w:type="dxa"/>
            <w:vAlign w:val="bottom"/>
          </w:tcPr>
          <w:p w14:paraId="0C045170" w14:textId="77777777" w:rsidR="001B03B8" w:rsidRPr="00313B24" w:rsidRDefault="001B03B8" w:rsidP="00297E09">
            <w:pPr>
              <w:pStyle w:val="block"/>
              <w:spacing w:after="0" w:line="240" w:lineRule="auto"/>
              <w:ind w:left="0"/>
              <w:jc w:val="center"/>
              <w:rPr>
                <w:szCs w:val="22"/>
              </w:rPr>
            </w:pPr>
            <w:r w:rsidRPr="00313B24">
              <w:rPr>
                <w:szCs w:val="22"/>
              </w:rPr>
              <w:t>Payment schedule</w:t>
            </w:r>
          </w:p>
        </w:tc>
        <w:tc>
          <w:tcPr>
            <w:tcW w:w="239" w:type="dxa"/>
          </w:tcPr>
          <w:p w14:paraId="1CB4F48E" w14:textId="77777777" w:rsidR="001B03B8" w:rsidRPr="00313B24" w:rsidRDefault="001B03B8" w:rsidP="00297E09">
            <w:pPr>
              <w:pStyle w:val="block"/>
              <w:spacing w:after="0" w:line="240" w:lineRule="auto"/>
              <w:ind w:left="-83" w:right="-108"/>
              <w:jc w:val="center"/>
              <w:rPr>
                <w:szCs w:val="22"/>
              </w:rPr>
            </w:pPr>
          </w:p>
        </w:tc>
        <w:tc>
          <w:tcPr>
            <w:tcW w:w="1466" w:type="dxa"/>
            <w:vAlign w:val="bottom"/>
          </w:tcPr>
          <w:p w14:paraId="6516AE45" w14:textId="77777777" w:rsidR="001B03B8" w:rsidRDefault="001B03B8" w:rsidP="00297E09">
            <w:pPr>
              <w:pStyle w:val="block"/>
              <w:spacing w:after="0" w:line="240" w:lineRule="auto"/>
              <w:ind w:left="-83" w:right="-108"/>
              <w:jc w:val="center"/>
              <w:rPr>
                <w:szCs w:val="22"/>
              </w:rPr>
            </w:pPr>
            <w:r w:rsidRPr="00313B24">
              <w:rPr>
                <w:szCs w:val="22"/>
              </w:rPr>
              <w:t xml:space="preserve">Dividend rate </w:t>
            </w:r>
          </w:p>
          <w:p w14:paraId="3228803B" w14:textId="77777777" w:rsidR="001B03B8" w:rsidRPr="00313B24" w:rsidRDefault="001B03B8" w:rsidP="00297E09">
            <w:pPr>
              <w:pStyle w:val="block"/>
              <w:spacing w:after="0" w:line="240" w:lineRule="auto"/>
              <w:ind w:left="-83" w:right="-108"/>
              <w:jc w:val="center"/>
              <w:rPr>
                <w:i/>
                <w:iCs/>
                <w:szCs w:val="22"/>
              </w:rPr>
            </w:pPr>
            <w:r w:rsidRPr="00313B24">
              <w:rPr>
                <w:szCs w:val="22"/>
              </w:rPr>
              <w:t>per share</w:t>
            </w:r>
            <w:r w:rsidRPr="00313B24">
              <w:rPr>
                <w:i/>
                <w:iCs/>
                <w:szCs w:val="22"/>
              </w:rPr>
              <w:t xml:space="preserve"> </w:t>
            </w:r>
          </w:p>
        </w:tc>
        <w:tc>
          <w:tcPr>
            <w:tcW w:w="236" w:type="dxa"/>
            <w:vAlign w:val="bottom"/>
          </w:tcPr>
          <w:p w14:paraId="56CC383D" w14:textId="77777777" w:rsidR="001B03B8" w:rsidRPr="00313B24" w:rsidRDefault="001B03B8" w:rsidP="00297E09">
            <w:pPr>
              <w:pStyle w:val="block"/>
              <w:spacing w:after="0" w:line="240" w:lineRule="auto"/>
              <w:ind w:left="0"/>
              <w:jc w:val="center"/>
              <w:rPr>
                <w:i/>
                <w:iCs/>
                <w:szCs w:val="22"/>
              </w:rPr>
            </w:pPr>
          </w:p>
        </w:tc>
        <w:tc>
          <w:tcPr>
            <w:tcW w:w="1504" w:type="dxa"/>
            <w:vAlign w:val="bottom"/>
          </w:tcPr>
          <w:p w14:paraId="73967012" w14:textId="77777777" w:rsidR="001B03B8" w:rsidRPr="00313B24" w:rsidRDefault="001B03B8" w:rsidP="00297E09">
            <w:pPr>
              <w:pStyle w:val="block"/>
              <w:spacing w:after="0" w:line="240" w:lineRule="auto"/>
              <w:ind w:left="-96" w:right="-83"/>
              <w:jc w:val="center"/>
              <w:rPr>
                <w:i/>
                <w:iCs/>
                <w:szCs w:val="22"/>
                <w:lang w:val="en-US" w:bidi="th-TH"/>
              </w:rPr>
            </w:pPr>
            <w:r w:rsidRPr="00313B24">
              <w:rPr>
                <w:szCs w:val="22"/>
                <w:lang w:val="en-US" w:bidi="th-TH"/>
              </w:rPr>
              <w:t>Amount</w:t>
            </w:r>
          </w:p>
        </w:tc>
      </w:tr>
      <w:tr w:rsidR="001B03B8" w:rsidRPr="00313B24" w14:paraId="607D4A82" w14:textId="77777777" w:rsidTr="00297E09">
        <w:tc>
          <w:tcPr>
            <w:tcW w:w="2340" w:type="dxa"/>
            <w:vAlign w:val="bottom"/>
          </w:tcPr>
          <w:p w14:paraId="261404FA" w14:textId="77777777" w:rsidR="001B03B8" w:rsidRPr="00313B24" w:rsidRDefault="001B03B8" w:rsidP="00297E09">
            <w:pPr>
              <w:pStyle w:val="block"/>
              <w:spacing w:after="0" w:line="240" w:lineRule="auto"/>
              <w:ind w:left="-135" w:right="-146"/>
              <w:jc w:val="center"/>
              <w:rPr>
                <w:szCs w:val="22"/>
              </w:rPr>
            </w:pPr>
          </w:p>
        </w:tc>
        <w:tc>
          <w:tcPr>
            <w:tcW w:w="270" w:type="dxa"/>
          </w:tcPr>
          <w:p w14:paraId="690FAFFA" w14:textId="77777777" w:rsidR="001B03B8" w:rsidRPr="00313B24" w:rsidRDefault="001B03B8" w:rsidP="00297E09">
            <w:pPr>
              <w:pStyle w:val="block"/>
              <w:spacing w:after="0" w:line="240" w:lineRule="auto"/>
              <w:ind w:left="0"/>
              <w:jc w:val="center"/>
              <w:rPr>
                <w:szCs w:val="22"/>
              </w:rPr>
            </w:pPr>
          </w:p>
        </w:tc>
        <w:tc>
          <w:tcPr>
            <w:tcW w:w="1351" w:type="dxa"/>
            <w:vAlign w:val="bottom"/>
          </w:tcPr>
          <w:p w14:paraId="19DEFCC3" w14:textId="77777777" w:rsidR="001B03B8" w:rsidRPr="00313B24" w:rsidRDefault="001B03B8" w:rsidP="00297E09">
            <w:pPr>
              <w:pStyle w:val="block"/>
              <w:spacing w:after="0" w:line="240" w:lineRule="auto"/>
              <w:ind w:left="-135" w:right="-146"/>
              <w:jc w:val="center"/>
              <w:rPr>
                <w:szCs w:val="22"/>
              </w:rPr>
            </w:pPr>
          </w:p>
        </w:tc>
        <w:tc>
          <w:tcPr>
            <w:tcW w:w="275" w:type="dxa"/>
          </w:tcPr>
          <w:p w14:paraId="1A9390BF" w14:textId="77777777" w:rsidR="001B03B8" w:rsidRPr="00313B24" w:rsidRDefault="001B03B8" w:rsidP="00297E09">
            <w:pPr>
              <w:pStyle w:val="block"/>
              <w:spacing w:after="0" w:line="240" w:lineRule="auto"/>
              <w:ind w:left="-70" w:right="-146"/>
              <w:jc w:val="center"/>
              <w:rPr>
                <w:szCs w:val="22"/>
              </w:rPr>
            </w:pPr>
          </w:p>
        </w:tc>
        <w:tc>
          <w:tcPr>
            <w:tcW w:w="1502" w:type="dxa"/>
            <w:vAlign w:val="bottom"/>
          </w:tcPr>
          <w:p w14:paraId="2A24A2F0" w14:textId="77777777" w:rsidR="001B03B8" w:rsidRPr="00313B24" w:rsidRDefault="001B03B8" w:rsidP="00297E09">
            <w:pPr>
              <w:pStyle w:val="block"/>
              <w:spacing w:after="0" w:line="240" w:lineRule="auto"/>
              <w:ind w:left="-70" w:right="-146"/>
              <w:jc w:val="center"/>
              <w:rPr>
                <w:szCs w:val="22"/>
              </w:rPr>
            </w:pPr>
          </w:p>
        </w:tc>
        <w:tc>
          <w:tcPr>
            <w:tcW w:w="239" w:type="dxa"/>
          </w:tcPr>
          <w:p w14:paraId="5A8BA9D4" w14:textId="77777777" w:rsidR="001B03B8" w:rsidRPr="00313B24" w:rsidRDefault="001B03B8" w:rsidP="00297E09">
            <w:pPr>
              <w:pStyle w:val="block"/>
              <w:spacing w:after="0" w:line="240" w:lineRule="auto"/>
              <w:ind w:left="0"/>
              <w:jc w:val="center"/>
              <w:rPr>
                <w:i/>
                <w:iCs/>
                <w:szCs w:val="22"/>
              </w:rPr>
            </w:pPr>
          </w:p>
        </w:tc>
        <w:tc>
          <w:tcPr>
            <w:tcW w:w="1466" w:type="dxa"/>
            <w:vAlign w:val="bottom"/>
          </w:tcPr>
          <w:p w14:paraId="3AFEFF49" w14:textId="77777777" w:rsidR="001B03B8" w:rsidRPr="00313B24" w:rsidRDefault="001B03B8" w:rsidP="00297E09">
            <w:pPr>
              <w:pStyle w:val="block"/>
              <w:spacing w:after="0" w:line="240" w:lineRule="auto"/>
              <w:ind w:left="0"/>
              <w:jc w:val="center"/>
              <w:rPr>
                <w:szCs w:val="22"/>
              </w:rPr>
            </w:pPr>
            <w:r w:rsidRPr="00313B24">
              <w:rPr>
                <w:i/>
                <w:iCs/>
                <w:szCs w:val="22"/>
              </w:rPr>
              <w:t>(Baht)</w:t>
            </w:r>
          </w:p>
        </w:tc>
        <w:tc>
          <w:tcPr>
            <w:tcW w:w="236" w:type="dxa"/>
            <w:vAlign w:val="bottom"/>
          </w:tcPr>
          <w:p w14:paraId="6394621E" w14:textId="77777777" w:rsidR="001B03B8" w:rsidRPr="00313B24" w:rsidRDefault="001B03B8" w:rsidP="00297E09">
            <w:pPr>
              <w:pStyle w:val="block"/>
              <w:spacing w:after="0" w:line="240" w:lineRule="auto"/>
              <w:ind w:left="0"/>
              <w:jc w:val="center"/>
              <w:rPr>
                <w:szCs w:val="22"/>
              </w:rPr>
            </w:pPr>
          </w:p>
        </w:tc>
        <w:tc>
          <w:tcPr>
            <w:tcW w:w="1504" w:type="dxa"/>
            <w:vAlign w:val="bottom"/>
          </w:tcPr>
          <w:p w14:paraId="4E85077E" w14:textId="77777777" w:rsidR="001B03B8" w:rsidRPr="00313B24" w:rsidRDefault="001B03B8" w:rsidP="00297E09">
            <w:pPr>
              <w:pStyle w:val="block"/>
              <w:spacing w:after="0" w:line="240" w:lineRule="auto"/>
              <w:ind w:left="-96" w:right="-83"/>
              <w:jc w:val="center"/>
              <w:rPr>
                <w:szCs w:val="22"/>
              </w:rPr>
            </w:pPr>
            <w:r w:rsidRPr="00313B24">
              <w:rPr>
                <w:i/>
                <w:iCs/>
                <w:szCs w:val="22"/>
              </w:rPr>
              <w:t>(in million Baht)</w:t>
            </w:r>
          </w:p>
        </w:tc>
      </w:tr>
      <w:tr w:rsidR="001B03B8" w:rsidRPr="00313B24" w14:paraId="714E4B92" w14:textId="77777777" w:rsidTr="004E12EF">
        <w:tc>
          <w:tcPr>
            <w:tcW w:w="2340" w:type="dxa"/>
            <w:vAlign w:val="bottom"/>
          </w:tcPr>
          <w:p w14:paraId="41A03FFB" w14:textId="173D331F" w:rsidR="001B03B8" w:rsidRPr="00313B24" w:rsidRDefault="001B03B8" w:rsidP="00297E09">
            <w:pPr>
              <w:pStyle w:val="block"/>
              <w:spacing w:after="0" w:line="240" w:lineRule="auto"/>
              <w:ind w:left="0" w:right="-146"/>
              <w:rPr>
                <w:i/>
                <w:iCs/>
                <w:szCs w:val="22"/>
              </w:rPr>
            </w:pPr>
          </w:p>
        </w:tc>
        <w:tc>
          <w:tcPr>
            <w:tcW w:w="270" w:type="dxa"/>
          </w:tcPr>
          <w:p w14:paraId="3BC36975" w14:textId="77777777" w:rsidR="001B03B8" w:rsidRPr="00313B24" w:rsidRDefault="001B03B8" w:rsidP="00297E09">
            <w:pPr>
              <w:pStyle w:val="block"/>
              <w:spacing w:after="0" w:line="240" w:lineRule="auto"/>
              <w:ind w:left="-135" w:right="-146"/>
              <w:jc w:val="center"/>
              <w:rPr>
                <w:szCs w:val="22"/>
              </w:rPr>
            </w:pPr>
          </w:p>
        </w:tc>
        <w:tc>
          <w:tcPr>
            <w:tcW w:w="1351" w:type="dxa"/>
            <w:vAlign w:val="bottom"/>
          </w:tcPr>
          <w:p w14:paraId="52B18F36" w14:textId="77777777" w:rsidR="001B03B8" w:rsidRPr="00313B24" w:rsidRDefault="001B03B8" w:rsidP="00297E09">
            <w:pPr>
              <w:pStyle w:val="block"/>
              <w:spacing w:after="0" w:line="240" w:lineRule="auto"/>
              <w:ind w:left="0" w:right="-146"/>
              <w:rPr>
                <w:szCs w:val="22"/>
              </w:rPr>
            </w:pPr>
          </w:p>
        </w:tc>
        <w:tc>
          <w:tcPr>
            <w:tcW w:w="275" w:type="dxa"/>
          </w:tcPr>
          <w:p w14:paraId="00CFDF11" w14:textId="77777777" w:rsidR="001B03B8" w:rsidRPr="00313B24" w:rsidRDefault="001B03B8" w:rsidP="00297E09">
            <w:pPr>
              <w:pStyle w:val="block"/>
              <w:spacing w:after="0" w:line="240" w:lineRule="auto"/>
              <w:ind w:left="-70" w:right="-146"/>
              <w:jc w:val="center"/>
              <w:rPr>
                <w:szCs w:val="22"/>
              </w:rPr>
            </w:pPr>
          </w:p>
        </w:tc>
        <w:tc>
          <w:tcPr>
            <w:tcW w:w="1502" w:type="dxa"/>
            <w:vAlign w:val="bottom"/>
          </w:tcPr>
          <w:p w14:paraId="41AD377D" w14:textId="77777777" w:rsidR="001B03B8" w:rsidRPr="00313B24" w:rsidRDefault="001B03B8" w:rsidP="00297E09">
            <w:pPr>
              <w:pStyle w:val="block"/>
              <w:spacing w:after="0" w:line="240" w:lineRule="auto"/>
              <w:ind w:left="-70" w:right="-146"/>
              <w:jc w:val="center"/>
              <w:rPr>
                <w:szCs w:val="22"/>
              </w:rPr>
            </w:pPr>
          </w:p>
        </w:tc>
        <w:tc>
          <w:tcPr>
            <w:tcW w:w="239" w:type="dxa"/>
          </w:tcPr>
          <w:p w14:paraId="2D36859D" w14:textId="77777777" w:rsidR="001B03B8" w:rsidRPr="00313B24" w:rsidRDefault="001B03B8" w:rsidP="00297E09">
            <w:pPr>
              <w:pStyle w:val="block"/>
              <w:spacing w:after="0" w:line="240" w:lineRule="auto"/>
              <w:ind w:left="0"/>
              <w:jc w:val="center"/>
              <w:rPr>
                <w:i/>
                <w:iCs/>
                <w:szCs w:val="22"/>
              </w:rPr>
            </w:pPr>
          </w:p>
        </w:tc>
        <w:tc>
          <w:tcPr>
            <w:tcW w:w="1466" w:type="dxa"/>
            <w:vAlign w:val="bottom"/>
          </w:tcPr>
          <w:p w14:paraId="1FB096C1" w14:textId="77777777" w:rsidR="001B03B8" w:rsidRPr="00313B24" w:rsidRDefault="001B03B8" w:rsidP="00297E09">
            <w:pPr>
              <w:pStyle w:val="block"/>
              <w:spacing w:after="0" w:line="240" w:lineRule="auto"/>
              <w:ind w:left="0"/>
              <w:jc w:val="center"/>
              <w:rPr>
                <w:i/>
                <w:iCs/>
                <w:szCs w:val="22"/>
              </w:rPr>
            </w:pPr>
          </w:p>
        </w:tc>
        <w:tc>
          <w:tcPr>
            <w:tcW w:w="236" w:type="dxa"/>
            <w:vAlign w:val="bottom"/>
          </w:tcPr>
          <w:p w14:paraId="54941EDD" w14:textId="77777777" w:rsidR="001B03B8" w:rsidRPr="00313B24" w:rsidRDefault="001B03B8" w:rsidP="00297E09">
            <w:pPr>
              <w:pStyle w:val="block"/>
              <w:spacing w:after="0" w:line="240" w:lineRule="auto"/>
              <w:ind w:left="0"/>
              <w:jc w:val="center"/>
              <w:rPr>
                <w:szCs w:val="22"/>
              </w:rPr>
            </w:pPr>
          </w:p>
        </w:tc>
        <w:tc>
          <w:tcPr>
            <w:tcW w:w="1504" w:type="dxa"/>
            <w:vAlign w:val="bottom"/>
          </w:tcPr>
          <w:p w14:paraId="5170D954" w14:textId="77777777" w:rsidR="001B03B8" w:rsidRPr="00313B24" w:rsidRDefault="001B03B8" w:rsidP="00297E09">
            <w:pPr>
              <w:pStyle w:val="block"/>
              <w:spacing w:after="0" w:line="240" w:lineRule="auto"/>
              <w:ind w:left="-96" w:right="-83"/>
              <w:jc w:val="center"/>
              <w:rPr>
                <w:i/>
                <w:iCs/>
                <w:szCs w:val="22"/>
              </w:rPr>
            </w:pPr>
          </w:p>
        </w:tc>
      </w:tr>
      <w:tr w:rsidR="001B03B8" w:rsidRPr="00313B24" w14:paraId="2DEA2FAC" w14:textId="77777777" w:rsidTr="004E12EF">
        <w:tc>
          <w:tcPr>
            <w:tcW w:w="2340" w:type="dxa"/>
            <w:vAlign w:val="bottom"/>
          </w:tcPr>
          <w:p w14:paraId="63B61AFF" w14:textId="79D40FEE" w:rsidR="001B03B8" w:rsidRPr="00313B24" w:rsidRDefault="00970016" w:rsidP="00297E09">
            <w:pPr>
              <w:pStyle w:val="block"/>
              <w:tabs>
                <w:tab w:val="decimal" w:pos="158"/>
              </w:tabs>
              <w:spacing w:after="0" w:line="240" w:lineRule="auto"/>
              <w:ind w:left="0" w:right="-146"/>
              <w:rPr>
                <w:szCs w:val="22"/>
              </w:rPr>
            </w:pPr>
            <w:r>
              <w:rPr>
                <w:szCs w:val="22"/>
              </w:rPr>
              <w:t xml:space="preserve">2020 </w:t>
            </w:r>
            <w:r w:rsidR="001B03B8" w:rsidRPr="0001380E">
              <w:rPr>
                <w:szCs w:val="22"/>
              </w:rPr>
              <w:t>Annual dividend</w:t>
            </w:r>
          </w:p>
        </w:tc>
        <w:tc>
          <w:tcPr>
            <w:tcW w:w="270" w:type="dxa"/>
          </w:tcPr>
          <w:p w14:paraId="5C368552" w14:textId="77777777" w:rsidR="001B03B8" w:rsidRPr="00313B24" w:rsidRDefault="001B03B8" w:rsidP="00297E09">
            <w:pPr>
              <w:pStyle w:val="block"/>
              <w:tabs>
                <w:tab w:val="decimal" w:pos="158"/>
              </w:tabs>
              <w:spacing w:after="0" w:line="240" w:lineRule="auto"/>
              <w:ind w:left="-135" w:right="-146"/>
              <w:rPr>
                <w:szCs w:val="22"/>
              </w:rPr>
            </w:pPr>
          </w:p>
        </w:tc>
        <w:tc>
          <w:tcPr>
            <w:tcW w:w="1351" w:type="dxa"/>
            <w:vAlign w:val="bottom"/>
          </w:tcPr>
          <w:p w14:paraId="32A58F14" w14:textId="1BA450A8" w:rsidR="001B03B8" w:rsidRPr="00313B24" w:rsidRDefault="008F7938" w:rsidP="00297E09">
            <w:pPr>
              <w:pStyle w:val="block"/>
              <w:tabs>
                <w:tab w:val="decimal" w:pos="158"/>
              </w:tabs>
              <w:spacing w:after="0" w:line="240" w:lineRule="auto"/>
              <w:ind w:left="-135" w:right="-146"/>
              <w:jc w:val="center"/>
              <w:rPr>
                <w:szCs w:val="22"/>
              </w:rPr>
            </w:pPr>
            <w:r>
              <w:rPr>
                <w:szCs w:val="22"/>
              </w:rPr>
              <w:t>27 April 2021</w:t>
            </w:r>
          </w:p>
        </w:tc>
        <w:tc>
          <w:tcPr>
            <w:tcW w:w="275" w:type="dxa"/>
          </w:tcPr>
          <w:p w14:paraId="146EC883" w14:textId="77777777" w:rsidR="001B03B8" w:rsidRPr="00313B24" w:rsidRDefault="001B03B8" w:rsidP="00297E09">
            <w:pPr>
              <w:pStyle w:val="block"/>
              <w:spacing w:after="0" w:line="240" w:lineRule="auto"/>
              <w:ind w:left="-70" w:right="-146"/>
              <w:jc w:val="center"/>
              <w:rPr>
                <w:szCs w:val="22"/>
              </w:rPr>
            </w:pPr>
          </w:p>
        </w:tc>
        <w:tc>
          <w:tcPr>
            <w:tcW w:w="1502" w:type="dxa"/>
            <w:vAlign w:val="bottom"/>
          </w:tcPr>
          <w:p w14:paraId="790EFFAF" w14:textId="17D142FF" w:rsidR="001B03B8" w:rsidRPr="00313B24" w:rsidRDefault="008F7938" w:rsidP="00297E09">
            <w:pPr>
              <w:pStyle w:val="block"/>
              <w:spacing w:after="0" w:line="240" w:lineRule="auto"/>
              <w:ind w:left="-70" w:right="-146"/>
              <w:jc w:val="center"/>
              <w:rPr>
                <w:szCs w:val="22"/>
              </w:rPr>
            </w:pPr>
            <w:r>
              <w:rPr>
                <w:szCs w:val="22"/>
              </w:rPr>
              <w:t>May 2021</w:t>
            </w:r>
          </w:p>
        </w:tc>
        <w:tc>
          <w:tcPr>
            <w:tcW w:w="239" w:type="dxa"/>
          </w:tcPr>
          <w:p w14:paraId="4F73E252" w14:textId="77777777" w:rsidR="001B03B8" w:rsidRPr="00313B24" w:rsidRDefault="001B03B8" w:rsidP="00297E09">
            <w:pPr>
              <w:pStyle w:val="block"/>
              <w:tabs>
                <w:tab w:val="decimal" w:pos="1883"/>
              </w:tabs>
              <w:spacing w:after="0" w:line="240" w:lineRule="auto"/>
              <w:ind w:left="-96" w:right="-83"/>
              <w:rPr>
                <w:szCs w:val="22"/>
              </w:rPr>
            </w:pPr>
          </w:p>
        </w:tc>
        <w:tc>
          <w:tcPr>
            <w:tcW w:w="1466" w:type="dxa"/>
            <w:vAlign w:val="bottom"/>
          </w:tcPr>
          <w:p w14:paraId="2BBE4679" w14:textId="5D7F6FB4" w:rsidR="001B03B8" w:rsidRPr="0001380E" w:rsidRDefault="008F7938" w:rsidP="00297E09">
            <w:pPr>
              <w:pStyle w:val="block"/>
              <w:tabs>
                <w:tab w:val="decimal" w:pos="1883"/>
              </w:tabs>
              <w:spacing w:after="0" w:line="240" w:lineRule="auto"/>
              <w:ind w:left="-96" w:right="50"/>
              <w:rPr>
                <w:rFonts w:cs="Angsana New"/>
                <w:szCs w:val="28"/>
                <w:lang w:val="en-US" w:bidi="th-TH"/>
              </w:rPr>
            </w:pPr>
            <w:r>
              <w:rPr>
                <w:rFonts w:cs="Angsana New"/>
                <w:szCs w:val="28"/>
                <w:lang w:val="en-US" w:bidi="th-TH"/>
              </w:rPr>
              <w:t>0.11</w:t>
            </w:r>
          </w:p>
        </w:tc>
        <w:tc>
          <w:tcPr>
            <w:tcW w:w="236" w:type="dxa"/>
            <w:vAlign w:val="bottom"/>
          </w:tcPr>
          <w:p w14:paraId="3DA24BE6" w14:textId="77777777" w:rsidR="001B03B8" w:rsidRPr="00313B24" w:rsidRDefault="001B03B8" w:rsidP="00297E09">
            <w:pPr>
              <w:pStyle w:val="block"/>
              <w:spacing w:after="0" w:line="240" w:lineRule="auto"/>
              <w:ind w:left="0"/>
              <w:jc w:val="center"/>
              <w:rPr>
                <w:szCs w:val="22"/>
              </w:rPr>
            </w:pPr>
          </w:p>
        </w:tc>
        <w:tc>
          <w:tcPr>
            <w:tcW w:w="1504" w:type="dxa"/>
            <w:vAlign w:val="bottom"/>
          </w:tcPr>
          <w:p w14:paraId="16469C63" w14:textId="352DFFBF" w:rsidR="001B03B8" w:rsidRPr="00313B24" w:rsidRDefault="008F7938" w:rsidP="00297E09">
            <w:pPr>
              <w:pStyle w:val="block"/>
              <w:tabs>
                <w:tab w:val="decimal" w:pos="964"/>
              </w:tabs>
              <w:spacing w:after="0" w:line="240" w:lineRule="auto"/>
              <w:ind w:left="-96" w:right="-83"/>
              <w:rPr>
                <w:szCs w:val="22"/>
              </w:rPr>
            </w:pPr>
            <w:r>
              <w:rPr>
                <w:szCs w:val="22"/>
              </w:rPr>
              <w:t>217.53</w:t>
            </w:r>
          </w:p>
        </w:tc>
      </w:tr>
    </w:tbl>
    <w:p w14:paraId="54D1CADC" w14:textId="77777777" w:rsidR="001B03B8" w:rsidRPr="001B03B8" w:rsidRDefault="001B03B8" w:rsidP="001B03B8">
      <w:pPr>
        <w:pStyle w:val="BodyText2"/>
        <w:spacing w:line="260" w:lineRule="atLeast"/>
        <w:ind w:left="547" w:right="-25"/>
        <w:jc w:val="both"/>
      </w:pPr>
    </w:p>
    <w:p w14:paraId="39850DCE" w14:textId="400D9FFD" w:rsidR="007F6D4E"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A01975">
        <w:rPr>
          <w:rFonts w:ascii="Times New Roman" w:hAnsi="Times New Roman"/>
          <w:i w:val="0"/>
          <w:iCs w:val="0"/>
          <w:sz w:val="24"/>
          <w:szCs w:val="24"/>
          <w:u w:val="none"/>
        </w:rPr>
        <w:t>1</w:t>
      </w:r>
      <w:r w:rsidR="007F6D4E" w:rsidRPr="00BB79F5">
        <w:rPr>
          <w:rFonts w:ascii="Times New Roman" w:hAnsi="Times New Roman"/>
          <w:i w:val="0"/>
          <w:iCs w:val="0"/>
          <w:sz w:val="24"/>
          <w:szCs w:val="24"/>
          <w:u w:val="none"/>
        </w:rPr>
        <w:tab/>
      </w:r>
      <w:r w:rsidR="007F6D4E" w:rsidRPr="00EA1E56">
        <w:rPr>
          <w:rFonts w:ascii="Times New Roman" w:hAnsi="Times New Roman"/>
          <w:i w:val="0"/>
          <w:iCs w:val="0"/>
          <w:sz w:val="24"/>
          <w:szCs w:val="24"/>
          <w:u w:val="none"/>
        </w:rPr>
        <w:t>Financial instruments</w:t>
      </w:r>
    </w:p>
    <w:p w14:paraId="406F64CA" w14:textId="77777777" w:rsidR="007F6D4E" w:rsidRPr="007E537C" w:rsidRDefault="007F6D4E" w:rsidP="001B03B8">
      <w:pPr>
        <w:pStyle w:val="BodyText2"/>
        <w:spacing w:line="260" w:lineRule="atLeast"/>
        <w:ind w:left="547" w:right="-25"/>
        <w:jc w:val="both"/>
        <w:rPr>
          <w:b/>
          <w:bCs/>
        </w:rPr>
      </w:pPr>
    </w:p>
    <w:p w14:paraId="0C7A61C4" w14:textId="77777777" w:rsidR="00514D32" w:rsidRP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14:paraId="4E056183" w14:textId="77777777" w:rsidR="00514D32" w:rsidRDefault="00514D32" w:rsidP="001B03B8">
      <w:pPr>
        <w:pStyle w:val="BodyText2"/>
        <w:spacing w:line="260" w:lineRule="atLeast"/>
        <w:ind w:left="547" w:right="-25"/>
        <w:jc w:val="both"/>
        <w:rPr>
          <w:rFonts w:ascii="Times New Roman" w:hAnsi="Times New Roman"/>
          <w:sz w:val="22"/>
          <w:lang w:val="en-GB"/>
        </w:rPr>
      </w:pPr>
    </w:p>
    <w:p w14:paraId="3F7AB91B" w14:textId="46D45054" w:rsidR="00D35C77" w:rsidRDefault="00693346" w:rsidP="00693346">
      <w:pPr>
        <w:pStyle w:val="BodyText2"/>
        <w:spacing w:line="260" w:lineRule="atLeast"/>
        <w:ind w:left="547" w:right="-25"/>
        <w:jc w:val="both"/>
        <w:rPr>
          <w:rFonts w:ascii="Times New Roman" w:hAnsi="Times New Roman"/>
          <w:sz w:val="22"/>
          <w:lang w:val="en-GB"/>
        </w:rPr>
        <w:sectPr w:rsidR="00D35C77" w:rsidSect="00B85661">
          <w:footerReference w:type="default" r:id="rId19"/>
          <w:footerReference w:type="first" r:id="rId20"/>
          <w:pgSz w:w="11909" w:h="16834" w:code="9"/>
          <w:pgMar w:top="691" w:right="1152" w:bottom="576" w:left="1152" w:header="720" w:footer="720" w:gutter="0"/>
          <w:cols w:space="720"/>
          <w:docGrid w:linePitch="245"/>
        </w:sectPr>
      </w:pPr>
      <w:r w:rsidRPr="00693346">
        <w:rPr>
          <w:rFonts w:ascii="Times New Roman" w:hAnsi="Times New Roman"/>
          <w:sz w:val="22"/>
          <w:lang w:val="en-GB"/>
        </w:rPr>
        <w:t>The following table shows the carrying amounts and fair values of financial assets and financial liabilities, including their levels in the fair value hierarchy</w:t>
      </w:r>
      <w:r w:rsidR="00246F68">
        <w:rPr>
          <w:rFonts w:ascii="Times New Roman" w:hAnsi="Times New Roman"/>
          <w:sz w:val="22"/>
          <w:lang w:val="en-GB"/>
        </w:rPr>
        <w:t xml:space="preserve">. </w:t>
      </w:r>
      <w:r w:rsidRPr="00693346">
        <w:rPr>
          <w:rFonts w:ascii="Times New Roman" w:hAnsi="Times New Roman"/>
          <w:sz w:val="22"/>
          <w:lang w:val="en-GB"/>
        </w:rPr>
        <w:t xml:space="preserve">It does not include fair value information for financial assets and financial liabilities measured at </w:t>
      </w:r>
      <w:r w:rsidR="00246F68">
        <w:rPr>
          <w:rFonts w:ascii="Times New Roman" w:hAnsi="Times New Roman"/>
          <w:sz w:val="22"/>
          <w:lang w:val="en-GB"/>
        </w:rPr>
        <w:t>amortised cost</w:t>
      </w:r>
      <w:r w:rsidRPr="00693346">
        <w:rPr>
          <w:rFonts w:ascii="Times New Roman" w:hAnsi="Times New Roman"/>
          <w:sz w:val="22"/>
          <w:lang w:val="en-GB"/>
        </w:rPr>
        <w:t xml:space="preserve"> if the carrying amount is </w:t>
      </w:r>
      <w:r w:rsidR="004B5E7B">
        <w:rPr>
          <w:rFonts w:ascii="Times New Roman" w:hAnsi="Times New Roman"/>
          <w:sz w:val="22"/>
          <w:lang w:val="en-GB"/>
        </w:rPr>
        <w:br/>
      </w:r>
      <w:r w:rsidRPr="00693346">
        <w:rPr>
          <w:rFonts w:ascii="Times New Roman" w:hAnsi="Times New Roman"/>
          <w:sz w:val="22"/>
          <w:lang w:val="en-GB"/>
        </w:rPr>
        <w:t>a reasonable approximation of fair value.</w:t>
      </w:r>
    </w:p>
    <w:p w14:paraId="621C0478" w14:textId="77777777" w:rsidR="002623BD" w:rsidRPr="000C421B" w:rsidRDefault="002623BD" w:rsidP="002623BD">
      <w:pPr>
        <w:spacing w:line="240" w:lineRule="auto"/>
        <w:rPr>
          <w:sz w:val="2"/>
          <w:szCs w:val="2"/>
        </w:rPr>
      </w:pPr>
    </w:p>
    <w:tbl>
      <w:tblPr>
        <w:tblStyle w:val="TableGrid"/>
        <w:tblW w:w="139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530"/>
        <w:gridCol w:w="270"/>
        <w:gridCol w:w="1440"/>
        <w:gridCol w:w="270"/>
        <w:gridCol w:w="1260"/>
        <w:gridCol w:w="236"/>
        <w:gridCol w:w="1024"/>
        <w:gridCol w:w="270"/>
        <w:gridCol w:w="990"/>
        <w:gridCol w:w="270"/>
        <w:gridCol w:w="990"/>
      </w:tblGrid>
      <w:tr w:rsidR="000127B6" w:rsidRPr="007E2D44" w14:paraId="5860F010" w14:textId="77777777" w:rsidTr="000127B6">
        <w:trPr>
          <w:tblHeader/>
        </w:trPr>
        <w:tc>
          <w:tcPr>
            <w:tcW w:w="5400" w:type="dxa"/>
            <w:shd w:val="clear" w:color="auto" w:fill="auto"/>
          </w:tcPr>
          <w:p w14:paraId="25B4E13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8550" w:type="dxa"/>
            <w:gridSpan w:val="11"/>
          </w:tcPr>
          <w:p w14:paraId="03FB3D07" w14:textId="109D6EB3"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b/>
                <w:bCs/>
                <w:sz w:val="22"/>
                <w:szCs w:val="22"/>
              </w:rPr>
              <w:t>Consolidated financial statements/Separate financial statements</w:t>
            </w:r>
          </w:p>
        </w:tc>
      </w:tr>
      <w:tr w:rsidR="000127B6" w:rsidRPr="007E2D44" w14:paraId="15D7595F" w14:textId="77777777" w:rsidTr="000127B6">
        <w:trPr>
          <w:tblHeader/>
        </w:trPr>
        <w:tc>
          <w:tcPr>
            <w:tcW w:w="5400" w:type="dxa"/>
            <w:shd w:val="clear" w:color="auto" w:fill="auto"/>
          </w:tcPr>
          <w:p w14:paraId="46B4677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770" w:type="dxa"/>
            <w:gridSpan w:val="5"/>
          </w:tcPr>
          <w:p w14:paraId="555BCB07" w14:textId="43A2F558"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36" w:type="dxa"/>
          </w:tcPr>
          <w:p w14:paraId="3D88B1D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544" w:type="dxa"/>
            <w:gridSpan w:val="5"/>
          </w:tcPr>
          <w:p w14:paraId="20591DC2" w14:textId="3DD36846"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r>
      <w:tr w:rsidR="000127B6" w:rsidRPr="007E2D44" w14:paraId="620D6E7F" w14:textId="77777777" w:rsidTr="000127B6">
        <w:trPr>
          <w:tblHeader/>
        </w:trPr>
        <w:tc>
          <w:tcPr>
            <w:tcW w:w="5400" w:type="dxa"/>
            <w:shd w:val="clear" w:color="auto" w:fill="auto"/>
          </w:tcPr>
          <w:p w14:paraId="3CACFEED"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53BC8D62" w14:textId="1D9DB188"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0388C6C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13EF339"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705A24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0E2E7B92"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28474F5B"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2B362D38"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587175C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3BFB16E"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C06788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F4B2D15"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4535F433" w14:textId="77777777" w:rsidTr="000127B6">
        <w:trPr>
          <w:tblHeader/>
        </w:trPr>
        <w:tc>
          <w:tcPr>
            <w:tcW w:w="5400" w:type="dxa"/>
            <w:shd w:val="clear" w:color="auto" w:fill="auto"/>
          </w:tcPr>
          <w:p w14:paraId="21BD278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0A1ECA2" w14:textId="45B05F69"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0F00027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0E6B02DF" w14:textId="6228833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3A59D99D"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23FE2325"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67970460"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7D791852"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9A6FEC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688A483"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31BDA0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E873CD8"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11B721AB" w14:textId="77777777" w:rsidTr="000127B6">
        <w:trPr>
          <w:tblHeader/>
        </w:trPr>
        <w:tc>
          <w:tcPr>
            <w:tcW w:w="5400" w:type="dxa"/>
            <w:shd w:val="clear" w:color="auto" w:fill="auto"/>
          </w:tcPr>
          <w:p w14:paraId="3234953B"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264DBB6C" w14:textId="1A49110B"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0F1BE08D"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B822B2F" w14:textId="473EB0B1"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0BBF792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4B968C4D"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6991515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3C0F4A1C"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19AF40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08FB06B"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36FBB7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07849E2"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6F274A14" w14:textId="77777777" w:rsidTr="000127B6">
        <w:trPr>
          <w:tblHeader/>
        </w:trPr>
        <w:tc>
          <w:tcPr>
            <w:tcW w:w="5400" w:type="dxa"/>
            <w:shd w:val="clear" w:color="auto" w:fill="auto"/>
          </w:tcPr>
          <w:p w14:paraId="36AB15AD"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5C6B54A7" w14:textId="001F9AEE"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1C9B7D76"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1428D5D6" w14:textId="4B0D5CBA"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7DA02E8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052615AA"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2119D0C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6063C9BD"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F3F4C1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A573F42"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022C1A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06B4AF4"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139D08EF" w14:textId="77777777" w:rsidTr="000127B6">
        <w:trPr>
          <w:tblHeader/>
        </w:trPr>
        <w:tc>
          <w:tcPr>
            <w:tcW w:w="5400" w:type="dxa"/>
            <w:shd w:val="clear" w:color="auto" w:fill="auto"/>
          </w:tcPr>
          <w:p w14:paraId="482B34E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C9A2145" w14:textId="57875E52"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7FFB1E3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5FC429FB" w14:textId="5AAB3106"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roofErr w:type="spellStart"/>
            <w:r>
              <w:rPr>
                <w:rFonts w:ascii="Times New Roman" w:hAnsi="Times New Roman" w:cs="Times New Roman"/>
                <w:sz w:val="22"/>
                <w:szCs w:val="22"/>
              </w:rPr>
              <w:t>amortised</w:t>
            </w:r>
            <w:proofErr w:type="spellEnd"/>
          </w:p>
        </w:tc>
        <w:tc>
          <w:tcPr>
            <w:tcW w:w="270" w:type="dxa"/>
          </w:tcPr>
          <w:p w14:paraId="038B6CF6"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16DFC6A0"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21D3B6E0"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794F9F69"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EA387B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29B3C98"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870727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CE3A0D0"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493252D2" w14:textId="77777777" w:rsidTr="000127B6">
        <w:trPr>
          <w:tblHeader/>
        </w:trPr>
        <w:tc>
          <w:tcPr>
            <w:tcW w:w="5400" w:type="dxa"/>
            <w:shd w:val="clear" w:color="auto" w:fill="auto"/>
          </w:tcPr>
          <w:p w14:paraId="3791B6F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C2469FB" w14:textId="7F3A630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4C02BCF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20192B06" w14:textId="74848AC5"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cost - net</w:t>
            </w:r>
          </w:p>
        </w:tc>
        <w:tc>
          <w:tcPr>
            <w:tcW w:w="270" w:type="dxa"/>
          </w:tcPr>
          <w:p w14:paraId="00945B5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56813AD3" w14:textId="4F68B05C"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36" w:type="dxa"/>
          </w:tcPr>
          <w:p w14:paraId="36BA942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4368137D" w14:textId="2007B695"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Level 2</w:t>
            </w:r>
          </w:p>
        </w:tc>
        <w:tc>
          <w:tcPr>
            <w:tcW w:w="270" w:type="dxa"/>
          </w:tcPr>
          <w:p w14:paraId="0AC0873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70F220B" w14:textId="62F42C1F"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Level 3</w:t>
            </w:r>
          </w:p>
        </w:tc>
        <w:tc>
          <w:tcPr>
            <w:tcW w:w="270" w:type="dxa"/>
          </w:tcPr>
          <w:p w14:paraId="3A99BF2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7476674" w14:textId="4C4D91BB"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Total</w:t>
            </w:r>
          </w:p>
        </w:tc>
      </w:tr>
      <w:tr w:rsidR="000127B6" w:rsidRPr="007E2D44" w14:paraId="334ACDA4" w14:textId="77777777" w:rsidTr="000127B6">
        <w:trPr>
          <w:tblHeader/>
        </w:trPr>
        <w:tc>
          <w:tcPr>
            <w:tcW w:w="5400" w:type="dxa"/>
            <w:shd w:val="clear" w:color="auto" w:fill="auto"/>
          </w:tcPr>
          <w:p w14:paraId="6729287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8550" w:type="dxa"/>
            <w:gridSpan w:val="11"/>
          </w:tcPr>
          <w:p w14:paraId="4174A781" w14:textId="30E8B712"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0127B6" w:rsidRPr="007E2D44" w14:paraId="50CD7C7A" w14:textId="77777777" w:rsidTr="000127B6">
        <w:trPr>
          <w:tblHeader/>
        </w:trPr>
        <w:tc>
          <w:tcPr>
            <w:tcW w:w="5400" w:type="dxa"/>
            <w:shd w:val="clear" w:color="auto" w:fill="auto"/>
          </w:tcPr>
          <w:p w14:paraId="38019EB8" w14:textId="719406A0"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30 September 2021</w:t>
            </w:r>
          </w:p>
        </w:tc>
        <w:tc>
          <w:tcPr>
            <w:tcW w:w="1530" w:type="dxa"/>
          </w:tcPr>
          <w:p w14:paraId="3132D202"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5AF766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75E7243"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D523F3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174F2640"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527B2AD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5557D84D"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611EBD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891B090"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82F37C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67C120E" w14:textId="77777777"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21196675" w14:textId="77777777" w:rsidTr="000127B6">
        <w:tc>
          <w:tcPr>
            <w:tcW w:w="5400" w:type="dxa"/>
          </w:tcPr>
          <w:p w14:paraId="3936CA0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05F199A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20A17CF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6E438730"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2FA62184"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14:paraId="1360A02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7CEC6116"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4" w:type="dxa"/>
          </w:tcPr>
          <w:p w14:paraId="104BA3F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40DD292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7F804D0D"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818D90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6C4B556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0127B6" w:rsidRPr="007E2D44" w14:paraId="1B1A5F08" w14:textId="77777777" w:rsidTr="000127B6">
        <w:tc>
          <w:tcPr>
            <w:tcW w:w="5400" w:type="dxa"/>
          </w:tcPr>
          <w:p w14:paraId="667C55F7" w14:textId="77777777" w:rsidR="000127B6" w:rsidRPr="00BC4748"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4AFADF2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550207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3DF9E5F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36F74CA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14:paraId="4844976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0A714A7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4" w:type="dxa"/>
          </w:tcPr>
          <w:p w14:paraId="7B24484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9F684C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1504877"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FF8E156"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9E96D7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0127B6" w:rsidRPr="007E2D44" w14:paraId="6015F907" w14:textId="77777777" w:rsidTr="000127B6">
        <w:tc>
          <w:tcPr>
            <w:tcW w:w="5400" w:type="dxa"/>
          </w:tcPr>
          <w:p w14:paraId="5DBC6ABB"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14:paraId="205763F3" w14:textId="41BE11DB"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sidRPr="00ED6325">
              <w:rPr>
                <w:rFonts w:ascii="Times New Roman" w:hAnsi="Times New Roman" w:cs="Times New Roman"/>
                <w:sz w:val="22"/>
                <w:szCs w:val="22"/>
              </w:rPr>
              <w:t>137,089</w:t>
            </w:r>
          </w:p>
        </w:tc>
        <w:tc>
          <w:tcPr>
            <w:tcW w:w="270" w:type="dxa"/>
          </w:tcPr>
          <w:p w14:paraId="53A216D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0C537E2B" w14:textId="15F9A684"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tcPr>
          <w:p w14:paraId="7A1BEA5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1BFA310D" w14:textId="19BAF53E"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sidRPr="00ED6325">
              <w:rPr>
                <w:rFonts w:ascii="Times New Roman" w:hAnsi="Times New Roman" w:cs="Times New Roman"/>
                <w:sz w:val="22"/>
                <w:szCs w:val="22"/>
              </w:rPr>
              <w:t>137,089</w:t>
            </w:r>
          </w:p>
        </w:tc>
        <w:tc>
          <w:tcPr>
            <w:tcW w:w="236" w:type="dxa"/>
          </w:tcPr>
          <w:p w14:paraId="6838759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39DA5A16" w14:textId="0B1E2FCD"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ED6325">
              <w:rPr>
                <w:rFonts w:ascii="Times New Roman" w:hAnsi="Times New Roman" w:cs="Times New Roman"/>
                <w:sz w:val="22"/>
                <w:szCs w:val="22"/>
              </w:rPr>
              <w:t>137,089</w:t>
            </w:r>
          </w:p>
        </w:tc>
        <w:tc>
          <w:tcPr>
            <w:tcW w:w="270" w:type="dxa"/>
            <w:vAlign w:val="bottom"/>
          </w:tcPr>
          <w:p w14:paraId="08BECC2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AAA6C3A" w14:textId="1B01198F"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vAlign w:val="bottom"/>
          </w:tcPr>
          <w:p w14:paraId="1706BD2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893FB20" w14:textId="704AF0C6"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ED6325">
              <w:rPr>
                <w:rFonts w:ascii="Times New Roman" w:hAnsi="Times New Roman" w:cs="Times New Roman"/>
                <w:sz w:val="22"/>
                <w:szCs w:val="22"/>
              </w:rPr>
              <w:t>137,089</w:t>
            </w:r>
          </w:p>
        </w:tc>
      </w:tr>
      <w:tr w:rsidR="000127B6" w:rsidRPr="007E2D44" w14:paraId="57C09196" w14:textId="77777777" w:rsidTr="000127B6">
        <w:tc>
          <w:tcPr>
            <w:tcW w:w="5400" w:type="dxa"/>
          </w:tcPr>
          <w:p w14:paraId="45FF6BD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72D9F3D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2E6BA6C4"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2E9813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030E4CC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56A3700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36" w:type="dxa"/>
          </w:tcPr>
          <w:p w14:paraId="570E0700"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4D2F98B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3602248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B413C66"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60B6BC3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D60704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0127B6" w:rsidRPr="007E2D44" w14:paraId="26930A4F" w14:textId="77777777" w:rsidTr="000127B6">
        <w:tc>
          <w:tcPr>
            <w:tcW w:w="5400" w:type="dxa"/>
          </w:tcPr>
          <w:p w14:paraId="119E050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7632C536"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4C49E4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55F8045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26CB90EB"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6A833EE4"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36" w:type="dxa"/>
          </w:tcPr>
          <w:p w14:paraId="4810A18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67B216C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3620E8D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7919FC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18AB720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44357F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0127B6" w:rsidRPr="007E2D44" w14:paraId="7FDC8BCB" w14:textId="77777777" w:rsidTr="000127B6">
        <w:tc>
          <w:tcPr>
            <w:tcW w:w="5400" w:type="dxa"/>
          </w:tcPr>
          <w:p w14:paraId="71FF2F2B" w14:textId="77777777" w:rsidR="000127B6" w:rsidRPr="006203E9" w:rsidRDefault="000127B6" w:rsidP="000127B6">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65C186D8" w14:textId="59F0849E"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tcPr>
          <w:p w14:paraId="4C5F00FB"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3B58854" w14:textId="52E035F8"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sidRPr="00ED6325">
              <w:rPr>
                <w:rFonts w:ascii="Times New Roman" w:hAnsi="Times New Roman" w:cs="Times New Roman"/>
                <w:sz w:val="22"/>
                <w:szCs w:val="22"/>
              </w:rPr>
              <w:t>242,044</w:t>
            </w:r>
          </w:p>
        </w:tc>
        <w:tc>
          <w:tcPr>
            <w:tcW w:w="270" w:type="dxa"/>
          </w:tcPr>
          <w:p w14:paraId="163BF4FB"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1531FB68" w14:textId="4A83ED85"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sidRPr="00ED6325">
              <w:rPr>
                <w:rFonts w:ascii="Times New Roman" w:hAnsi="Times New Roman" w:cs="Times New Roman"/>
                <w:sz w:val="22"/>
                <w:szCs w:val="22"/>
              </w:rPr>
              <w:t>242,044</w:t>
            </w:r>
          </w:p>
        </w:tc>
        <w:tc>
          <w:tcPr>
            <w:tcW w:w="236" w:type="dxa"/>
          </w:tcPr>
          <w:p w14:paraId="39867D6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1DB8C308" w14:textId="376F1492"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vAlign w:val="bottom"/>
          </w:tcPr>
          <w:p w14:paraId="541ED6C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E229E6F" w14:textId="03FB876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sidRPr="00ED6325">
              <w:rPr>
                <w:rFonts w:ascii="Times New Roman" w:hAnsi="Times New Roman" w:cs="Times New Roman"/>
                <w:sz w:val="22"/>
                <w:szCs w:val="22"/>
              </w:rPr>
              <w:t>205,185</w:t>
            </w:r>
          </w:p>
        </w:tc>
        <w:tc>
          <w:tcPr>
            <w:tcW w:w="270" w:type="dxa"/>
            <w:vAlign w:val="bottom"/>
          </w:tcPr>
          <w:p w14:paraId="5124D1C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C8FB341" w14:textId="331E34CF"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ED6325">
              <w:rPr>
                <w:rFonts w:ascii="Times New Roman" w:hAnsi="Times New Roman" w:cs="Times New Roman"/>
                <w:sz w:val="22"/>
                <w:szCs w:val="22"/>
              </w:rPr>
              <w:t>205,185</w:t>
            </w:r>
          </w:p>
        </w:tc>
      </w:tr>
    </w:tbl>
    <w:p w14:paraId="4AEBDA04" w14:textId="55FBA18B" w:rsidR="00756557" w:rsidRDefault="00756557">
      <w:pPr>
        <w:rPr>
          <w:rFonts w:ascii="Times New Roman" w:hAnsi="Times New Roman" w:cs="Times New Roman"/>
          <w:sz w:val="22"/>
          <w:szCs w:val="22"/>
        </w:rPr>
      </w:pPr>
    </w:p>
    <w:tbl>
      <w:tblPr>
        <w:tblStyle w:val="TableGrid"/>
        <w:tblW w:w="139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530"/>
        <w:gridCol w:w="270"/>
        <w:gridCol w:w="1440"/>
        <w:gridCol w:w="270"/>
        <w:gridCol w:w="1260"/>
        <w:gridCol w:w="236"/>
        <w:gridCol w:w="1024"/>
        <w:gridCol w:w="270"/>
        <w:gridCol w:w="990"/>
        <w:gridCol w:w="270"/>
        <w:gridCol w:w="990"/>
      </w:tblGrid>
      <w:tr w:rsidR="000127B6" w:rsidRPr="007E2D44" w14:paraId="20E0B243" w14:textId="77777777" w:rsidTr="000127B6">
        <w:trPr>
          <w:tblHeader/>
        </w:trPr>
        <w:tc>
          <w:tcPr>
            <w:tcW w:w="5400" w:type="dxa"/>
            <w:shd w:val="clear" w:color="auto" w:fill="auto"/>
          </w:tcPr>
          <w:p w14:paraId="0B5F24B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8550" w:type="dxa"/>
            <w:gridSpan w:val="11"/>
          </w:tcPr>
          <w:p w14:paraId="5C115B19" w14:textId="6EEB63AD" w:rsidR="000127B6"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b/>
                <w:bCs/>
                <w:sz w:val="22"/>
                <w:szCs w:val="22"/>
              </w:rPr>
              <w:t>Financial statements in which the equity method is applied/Separate financial statements</w:t>
            </w:r>
          </w:p>
        </w:tc>
      </w:tr>
      <w:tr w:rsidR="000127B6" w:rsidRPr="007E2D44" w14:paraId="5E30CB94" w14:textId="77777777" w:rsidTr="000127B6">
        <w:trPr>
          <w:tblHeader/>
        </w:trPr>
        <w:tc>
          <w:tcPr>
            <w:tcW w:w="5400" w:type="dxa"/>
            <w:shd w:val="clear" w:color="auto" w:fill="auto"/>
          </w:tcPr>
          <w:p w14:paraId="6723888F"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770" w:type="dxa"/>
            <w:gridSpan w:val="5"/>
          </w:tcPr>
          <w:p w14:paraId="593AB615"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36" w:type="dxa"/>
          </w:tcPr>
          <w:p w14:paraId="3C681F3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544" w:type="dxa"/>
            <w:gridSpan w:val="5"/>
          </w:tcPr>
          <w:p w14:paraId="0181734C"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r>
      <w:tr w:rsidR="000127B6" w:rsidRPr="007E2D44" w14:paraId="65FD14FC" w14:textId="77777777" w:rsidTr="000127B6">
        <w:trPr>
          <w:tblHeader/>
        </w:trPr>
        <w:tc>
          <w:tcPr>
            <w:tcW w:w="5400" w:type="dxa"/>
            <w:shd w:val="clear" w:color="auto" w:fill="auto"/>
          </w:tcPr>
          <w:p w14:paraId="10FEC39D"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8A30A9F"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41DB2C29"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1039F5CB"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1A971882"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3193E9B3"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127953E4"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53941FD4"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495E539"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587BA69"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3072DFB"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57BB5E0"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4CD9AA3F" w14:textId="77777777" w:rsidTr="000127B6">
        <w:trPr>
          <w:tblHeader/>
        </w:trPr>
        <w:tc>
          <w:tcPr>
            <w:tcW w:w="5400" w:type="dxa"/>
            <w:shd w:val="clear" w:color="auto" w:fill="auto"/>
          </w:tcPr>
          <w:p w14:paraId="391AF3BE"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5A05A4F3"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2595F1D2"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046ABC37"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0DC342EE"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16EB59BD"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5DDE60C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3732B5B0"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F70F828"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BECDA7E"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886E3F2"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9E3A265"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66450EE7" w14:textId="77777777" w:rsidTr="000127B6">
        <w:trPr>
          <w:tblHeader/>
        </w:trPr>
        <w:tc>
          <w:tcPr>
            <w:tcW w:w="5400" w:type="dxa"/>
            <w:shd w:val="clear" w:color="auto" w:fill="auto"/>
          </w:tcPr>
          <w:p w14:paraId="55651D82"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2329F046"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1AF3846D"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0B2BF8A8"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30EEFB35"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5B27E03E"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23D28903"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5EDEED70"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947C81E"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1D4E5FD"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F87F28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D6EFF4D"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1D818F23" w14:textId="77777777" w:rsidTr="000127B6">
        <w:trPr>
          <w:tblHeader/>
        </w:trPr>
        <w:tc>
          <w:tcPr>
            <w:tcW w:w="5400" w:type="dxa"/>
            <w:shd w:val="clear" w:color="auto" w:fill="auto"/>
          </w:tcPr>
          <w:p w14:paraId="02599D45"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42F32261"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047AB39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7247815D"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3C3AB5C3"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335BBFC0"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61D7EE48"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33DD2F93"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776F810"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A17599A"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CD52FFB"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99E6B28"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56AA8153" w14:textId="77777777" w:rsidTr="000127B6">
        <w:trPr>
          <w:tblHeader/>
        </w:trPr>
        <w:tc>
          <w:tcPr>
            <w:tcW w:w="5400" w:type="dxa"/>
            <w:shd w:val="clear" w:color="auto" w:fill="auto"/>
          </w:tcPr>
          <w:p w14:paraId="0E5CEEA3"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E3B8A2E"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6D30CB9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03FE771C"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roofErr w:type="spellStart"/>
            <w:r>
              <w:rPr>
                <w:rFonts w:ascii="Times New Roman" w:hAnsi="Times New Roman" w:cs="Times New Roman"/>
                <w:sz w:val="22"/>
                <w:szCs w:val="22"/>
              </w:rPr>
              <w:t>amortised</w:t>
            </w:r>
            <w:proofErr w:type="spellEnd"/>
          </w:p>
        </w:tc>
        <w:tc>
          <w:tcPr>
            <w:tcW w:w="270" w:type="dxa"/>
          </w:tcPr>
          <w:p w14:paraId="542C2358"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3C54CD52"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1C55A147"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1C18D625"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FDC0980"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7657F51"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BD21E2B"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6DC25FF"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1F23C0C0" w14:textId="77777777" w:rsidTr="000127B6">
        <w:trPr>
          <w:tblHeader/>
        </w:trPr>
        <w:tc>
          <w:tcPr>
            <w:tcW w:w="5400" w:type="dxa"/>
            <w:shd w:val="clear" w:color="auto" w:fill="auto"/>
          </w:tcPr>
          <w:p w14:paraId="66303740"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2C473E1"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259E7294"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4A9E6A90"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cost - net</w:t>
            </w:r>
          </w:p>
        </w:tc>
        <w:tc>
          <w:tcPr>
            <w:tcW w:w="270" w:type="dxa"/>
          </w:tcPr>
          <w:p w14:paraId="3A6AE523"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31E54CDA"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36" w:type="dxa"/>
          </w:tcPr>
          <w:p w14:paraId="44C2189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6535568E"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Level 2</w:t>
            </w:r>
          </w:p>
        </w:tc>
        <w:tc>
          <w:tcPr>
            <w:tcW w:w="270" w:type="dxa"/>
          </w:tcPr>
          <w:p w14:paraId="4A46644C"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98281DE"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Level 3</w:t>
            </w:r>
          </w:p>
        </w:tc>
        <w:tc>
          <w:tcPr>
            <w:tcW w:w="270" w:type="dxa"/>
          </w:tcPr>
          <w:p w14:paraId="6EBCD559"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D519DE8"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Total</w:t>
            </w:r>
          </w:p>
        </w:tc>
      </w:tr>
      <w:tr w:rsidR="000127B6" w:rsidRPr="007E2D44" w14:paraId="66EFDC8D" w14:textId="77777777" w:rsidTr="000127B6">
        <w:trPr>
          <w:tblHeader/>
        </w:trPr>
        <w:tc>
          <w:tcPr>
            <w:tcW w:w="5400" w:type="dxa"/>
            <w:shd w:val="clear" w:color="auto" w:fill="auto"/>
          </w:tcPr>
          <w:p w14:paraId="39A635B4"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8550" w:type="dxa"/>
            <w:gridSpan w:val="11"/>
          </w:tcPr>
          <w:p w14:paraId="38671DD2"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0127B6" w:rsidRPr="007E2D44" w14:paraId="1A826FD0" w14:textId="77777777" w:rsidTr="000127B6">
        <w:trPr>
          <w:tblHeader/>
        </w:trPr>
        <w:tc>
          <w:tcPr>
            <w:tcW w:w="5400" w:type="dxa"/>
            <w:shd w:val="clear" w:color="auto" w:fill="auto"/>
          </w:tcPr>
          <w:p w14:paraId="1AECF035" w14:textId="4A5FA47F"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w:t>
            </w:r>
            <w:r w:rsidR="00136FA4">
              <w:rPr>
                <w:rFonts w:ascii="Times New Roman" w:hAnsi="Times New Roman"/>
                <w:b/>
                <w:bCs/>
                <w:i/>
                <w:iCs/>
                <w:sz w:val="22"/>
                <w:lang w:val="en-GB"/>
              </w:rPr>
              <w:t>1 December 2020</w:t>
            </w:r>
          </w:p>
        </w:tc>
        <w:tc>
          <w:tcPr>
            <w:tcW w:w="1530" w:type="dxa"/>
          </w:tcPr>
          <w:p w14:paraId="0EC7D2B6"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2EB3F19"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5E077A7"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7F5B05C6"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61F98167"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3BE62BA7"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08257A57"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0D318D3"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D6C197D"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71AAB27"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524A95E" w14:textId="77777777" w:rsidR="000127B6"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0127B6" w:rsidRPr="007E2D44" w14:paraId="536350DF" w14:textId="77777777" w:rsidTr="000127B6">
        <w:tc>
          <w:tcPr>
            <w:tcW w:w="5400" w:type="dxa"/>
          </w:tcPr>
          <w:p w14:paraId="1908515C"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6F26053E"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20A41F06"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5346FAA0"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6509B6F9"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14:paraId="40BD490C"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38A81BFD"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4" w:type="dxa"/>
          </w:tcPr>
          <w:p w14:paraId="24468F74"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41FA271D"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4BB5270"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156506E"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7585936"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0127B6" w:rsidRPr="007E2D44" w14:paraId="16F59D24" w14:textId="77777777" w:rsidTr="000127B6">
        <w:tc>
          <w:tcPr>
            <w:tcW w:w="5400" w:type="dxa"/>
          </w:tcPr>
          <w:p w14:paraId="24225634" w14:textId="77777777" w:rsidR="000127B6" w:rsidRPr="00BC4748"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5451BE8A"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5F07901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402ED782"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600E6F5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14:paraId="24D14F25"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0CD5F451"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4" w:type="dxa"/>
          </w:tcPr>
          <w:p w14:paraId="070A91E9"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B8C39E3"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0D9593AF"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E4F485D"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0297DC93" w14:textId="77777777" w:rsidR="000127B6" w:rsidRPr="007E2D44" w:rsidRDefault="000127B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0127B6" w:rsidRPr="007E2D44" w14:paraId="6685E8FF" w14:textId="77777777" w:rsidTr="000127B6">
        <w:tc>
          <w:tcPr>
            <w:tcW w:w="5400" w:type="dxa"/>
          </w:tcPr>
          <w:p w14:paraId="679A283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14:paraId="200601C1" w14:textId="21BC5681"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tcPr>
          <w:p w14:paraId="217E03E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A69B1D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tcPr>
          <w:p w14:paraId="43D8E3B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72A4D67E" w14:textId="17BA4C79"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36" w:type="dxa"/>
          </w:tcPr>
          <w:p w14:paraId="38C5990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0F8BB7AC" w14:textId="130CE1A1"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vAlign w:val="bottom"/>
          </w:tcPr>
          <w:p w14:paraId="7E12021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3E65C6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vAlign w:val="bottom"/>
          </w:tcPr>
          <w:p w14:paraId="0773E2F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3D6E7C3" w14:textId="3C4B263F"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r>
      <w:tr w:rsidR="000127B6" w:rsidRPr="007E2D44" w14:paraId="11076397" w14:textId="77777777" w:rsidTr="000127B6">
        <w:tc>
          <w:tcPr>
            <w:tcW w:w="5400" w:type="dxa"/>
          </w:tcPr>
          <w:p w14:paraId="3A487194"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083A06A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51EA80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42139E8"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39B774E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4E0D03C2"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6455FFA4"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523D326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10C4AFD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49A3A3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0BB961C0"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1E7B49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0127B6" w:rsidRPr="007E2D44" w14:paraId="6E8A800B" w14:textId="77777777" w:rsidTr="000127B6">
        <w:tc>
          <w:tcPr>
            <w:tcW w:w="5400" w:type="dxa"/>
          </w:tcPr>
          <w:p w14:paraId="638458D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6750364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0B3EE7EF"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075480C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4FDC7083"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56D529DB"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4AB38F5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658F2C8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40AC707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2645AC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4EFA74C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95FE2BE"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0127B6" w:rsidRPr="007E2D44" w14:paraId="524C7ADF" w14:textId="77777777" w:rsidTr="000127B6">
        <w:tc>
          <w:tcPr>
            <w:tcW w:w="5400" w:type="dxa"/>
          </w:tcPr>
          <w:p w14:paraId="525F0AEC" w14:textId="77777777" w:rsidR="000127B6" w:rsidRPr="006203E9" w:rsidRDefault="000127B6" w:rsidP="000127B6">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2332F35A"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tcPr>
          <w:p w14:paraId="74AE8195"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65AE32AE" w14:textId="61D71706"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70" w:type="dxa"/>
          </w:tcPr>
          <w:p w14:paraId="66DB194C"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7E665B83" w14:textId="40D2BBB4"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36" w:type="dxa"/>
          </w:tcPr>
          <w:p w14:paraId="37D1A7CD"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011F3D04"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ED6325">
              <w:rPr>
                <w:rFonts w:ascii="Times New Roman" w:hAnsi="Times New Roman" w:cs="Times New Roman"/>
                <w:sz w:val="22"/>
                <w:szCs w:val="22"/>
              </w:rPr>
              <w:t>-</w:t>
            </w:r>
          </w:p>
        </w:tc>
        <w:tc>
          <w:tcPr>
            <w:tcW w:w="270" w:type="dxa"/>
            <w:vAlign w:val="bottom"/>
          </w:tcPr>
          <w:p w14:paraId="26747841"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D361920" w14:textId="5EDF46A0"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Pr>
                <w:rFonts w:ascii="Times New Roman" w:hAnsi="Times New Roman" w:cs="Times New Roman"/>
                <w:sz w:val="22"/>
                <w:szCs w:val="22"/>
              </w:rPr>
              <w:t>226,131</w:t>
            </w:r>
          </w:p>
        </w:tc>
        <w:tc>
          <w:tcPr>
            <w:tcW w:w="270" w:type="dxa"/>
            <w:vAlign w:val="bottom"/>
          </w:tcPr>
          <w:p w14:paraId="7F6EB8D9" w14:textId="77777777"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5B66BA5" w14:textId="7D8CEAA4" w:rsidR="000127B6" w:rsidRPr="007E2D44" w:rsidRDefault="000127B6" w:rsidP="00012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226,131</w:t>
            </w:r>
          </w:p>
        </w:tc>
      </w:tr>
    </w:tbl>
    <w:p w14:paraId="3769B003" w14:textId="77777777"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sectPr w:rsidR="007E2D44" w:rsidSect="00D35C77">
          <w:headerReference w:type="default" r:id="rId21"/>
          <w:pgSz w:w="16834" w:h="11909" w:orient="landscape" w:code="9"/>
          <w:pgMar w:top="1152" w:right="691" w:bottom="1152" w:left="576" w:header="720" w:footer="720" w:gutter="0"/>
          <w:cols w:space="720"/>
          <w:docGrid w:linePitch="245"/>
        </w:sectPr>
      </w:pPr>
    </w:p>
    <w:p w14:paraId="6C922639" w14:textId="77777777" w:rsidR="00544AD9" w:rsidRPr="007B7F8D" w:rsidRDefault="00544AD9" w:rsidP="002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7B7F8D">
        <w:rPr>
          <w:rFonts w:ascii="Times New Roman" w:hAnsi="Times New Roman" w:cs="Times New Roman"/>
          <w:b/>
          <w:bCs/>
          <w:i/>
          <w:iCs/>
          <w:sz w:val="22"/>
          <w:szCs w:val="22"/>
        </w:rPr>
        <w:lastRenderedPageBreak/>
        <w:t>Financial instruments measured at fair value</w:t>
      </w:r>
    </w:p>
    <w:p w14:paraId="3DD14F52" w14:textId="77777777" w:rsidR="00544AD9" w:rsidRPr="00544AD9" w:rsidRDefault="00544AD9" w:rsidP="00544AD9">
      <w:pPr>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46"/>
        <w:gridCol w:w="6594"/>
      </w:tblGrid>
      <w:tr w:rsidR="00EA1E56" w:rsidRPr="002F1846" w14:paraId="6F8444E4" w14:textId="77777777" w:rsidTr="002272EC">
        <w:trPr>
          <w:tblHeader/>
        </w:trPr>
        <w:tc>
          <w:tcPr>
            <w:tcW w:w="2340" w:type="dxa"/>
          </w:tcPr>
          <w:p w14:paraId="21DCC4F2" w14:textId="77777777" w:rsidR="00EA1E56" w:rsidRPr="00952FA9" w:rsidRDefault="00EA1E56" w:rsidP="004D1BEA">
            <w:pPr>
              <w:pStyle w:val="block"/>
              <w:spacing w:after="0" w:line="240" w:lineRule="auto"/>
              <w:ind w:left="166" w:right="-112" w:hanging="166"/>
              <w:rPr>
                <w:b/>
                <w:bCs/>
                <w:szCs w:val="22"/>
                <w:lang w:bidi="th-TH"/>
              </w:rPr>
            </w:pPr>
            <w:r w:rsidRPr="00952FA9">
              <w:rPr>
                <w:b/>
                <w:bCs/>
                <w:szCs w:val="22"/>
                <w:lang w:bidi="th-TH"/>
              </w:rPr>
              <w:t>Type</w:t>
            </w:r>
          </w:p>
        </w:tc>
        <w:tc>
          <w:tcPr>
            <w:tcW w:w="246" w:type="dxa"/>
          </w:tcPr>
          <w:p w14:paraId="2D7C4EAF" w14:textId="77777777" w:rsidR="00EA1E56" w:rsidRPr="00952FA9" w:rsidRDefault="00EA1E56" w:rsidP="004D1BEA">
            <w:pPr>
              <w:pStyle w:val="block"/>
              <w:spacing w:after="0" w:line="240" w:lineRule="auto"/>
              <w:ind w:left="0" w:right="-7"/>
              <w:rPr>
                <w:b/>
                <w:bCs/>
                <w:szCs w:val="22"/>
                <w:lang w:bidi="th-TH"/>
              </w:rPr>
            </w:pPr>
          </w:p>
        </w:tc>
        <w:tc>
          <w:tcPr>
            <w:tcW w:w="6594" w:type="dxa"/>
          </w:tcPr>
          <w:p w14:paraId="14E35017" w14:textId="77777777" w:rsidR="00EA1E56" w:rsidRPr="00952FA9" w:rsidRDefault="00EA1E56" w:rsidP="004D1BEA">
            <w:pPr>
              <w:pStyle w:val="block"/>
              <w:spacing w:after="0" w:line="240" w:lineRule="auto"/>
              <w:ind w:left="0"/>
              <w:jc w:val="thaiDistribute"/>
              <w:rPr>
                <w:b/>
                <w:bCs/>
                <w:szCs w:val="22"/>
                <w:lang w:bidi="th-TH"/>
              </w:rPr>
            </w:pPr>
            <w:r w:rsidRPr="00952FA9">
              <w:rPr>
                <w:b/>
                <w:bCs/>
                <w:szCs w:val="22"/>
                <w:lang w:bidi="th-TH"/>
              </w:rPr>
              <w:t>Valuation technique</w:t>
            </w:r>
          </w:p>
        </w:tc>
      </w:tr>
      <w:tr w:rsidR="00EA1E56" w:rsidRPr="002F1846" w14:paraId="1C9C77A7" w14:textId="77777777" w:rsidTr="002272EC">
        <w:tc>
          <w:tcPr>
            <w:tcW w:w="2340" w:type="dxa"/>
          </w:tcPr>
          <w:p w14:paraId="4053C40E" w14:textId="77777777" w:rsidR="00EA1E56" w:rsidRPr="00952FA9" w:rsidRDefault="00EA1E56" w:rsidP="004D1BEA">
            <w:pPr>
              <w:pStyle w:val="block"/>
              <w:spacing w:after="0" w:line="240" w:lineRule="auto"/>
              <w:ind w:left="166" w:right="-112" w:hanging="166"/>
              <w:rPr>
                <w:szCs w:val="22"/>
              </w:rPr>
            </w:pPr>
            <w:r w:rsidRPr="00952FA9">
              <w:rPr>
                <w:szCs w:val="22"/>
              </w:rPr>
              <w:t>Investments in marketable unit trusts classified as financial assets measured at FVTPL</w:t>
            </w:r>
          </w:p>
        </w:tc>
        <w:tc>
          <w:tcPr>
            <w:tcW w:w="246" w:type="dxa"/>
          </w:tcPr>
          <w:p w14:paraId="68953635" w14:textId="77777777" w:rsidR="00EA1E56" w:rsidRPr="00952FA9" w:rsidRDefault="00EA1E56" w:rsidP="004D1BEA">
            <w:pPr>
              <w:pStyle w:val="block"/>
              <w:spacing w:after="0" w:line="240" w:lineRule="auto"/>
              <w:ind w:left="0" w:right="-7"/>
              <w:rPr>
                <w:szCs w:val="22"/>
                <w:lang w:bidi="th-TH"/>
              </w:rPr>
            </w:pPr>
          </w:p>
        </w:tc>
        <w:tc>
          <w:tcPr>
            <w:tcW w:w="6594" w:type="dxa"/>
          </w:tcPr>
          <w:p w14:paraId="3F4D8963" w14:textId="77777777" w:rsidR="00EA1E56" w:rsidRPr="00952FA9" w:rsidRDefault="00EA1E56" w:rsidP="004D1BEA">
            <w:pPr>
              <w:pStyle w:val="block"/>
              <w:spacing w:after="0" w:line="240" w:lineRule="auto"/>
              <w:ind w:left="0"/>
              <w:jc w:val="thaiDistribute"/>
              <w:rPr>
                <w:szCs w:val="22"/>
              </w:rPr>
            </w:pPr>
            <w:r w:rsidRPr="00952FA9">
              <w:rPr>
                <w:szCs w:val="22"/>
              </w:rPr>
              <w:t>The net asset value as of the reporting date.</w:t>
            </w:r>
          </w:p>
        </w:tc>
      </w:tr>
    </w:tbl>
    <w:p w14:paraId="39A70F98" w14:textId="77777777" w:rsidR="00507DFD" w:rsidRPr="00507DFD" w:rsidRDefault="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90E1076" w14:textId="7D98FCD4"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A01975">
        <w:rPr>
          <w:rFonts w:ascii="Times New Roman" w:hAnsi="Times New Roman"/>
          <w:i w:val="0"/>
          <w:iCs w:val="0"/>
          <w:sz w:val="24"/>
          <w:szCs w:val="24"/>
          <w:u w:val="none"/>
        </w:rPr>
        <w:t>2</w:t>
      </w:r>
      <w:r w:rsidR="005450D5" w:rsidRPr="00BB79F5">
        <w:rPr>
          <w:rFonts w:ascii="Times New Roman" w:hAnsi="Times New Roman"/>
          <w:i w:val="0"/>
          <w:iCs w:val="0"/>
          <w:sz w:val="24"/>
          <w:szCs w:val="24"/>
          <w:u w:val="none"/>
        </w:rPr>
        <w:tab/>
        <w:t>Commitments with non-related parties</w:t>
      </w:r>
    </w:p>
    <w:p w14:paraId="0B9A5B55" w14:textId="77777777"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14:paraId="3BAE84E6" w14:textId="77777777"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14:paraId="312D4E29" w14:textId="77777777"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2F7945" w:rsidRPr="00CF07BA" w14:paraId="269E609C" w14:textId="77777777" w:rsidTr="00150F13">
        <w:trPr>
          <w:trHeight w:val="80"/>
        </w:trPr>
        <w:tc>
          <w:tcPr>
            <w:tcW w:w="7110" w:type="dxa"/>
          </w:tcPr>
          <w:p w14:paraId="321C563C" w14:textId="77777777"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0424FF63" w14:textId="77777777"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1A66264D" w14:textId="77777777"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5BD80753" w14:textId="77777777"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99DF391" w14:textId="77777777"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B95B12F" w14:textId="2DD18E4A"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E4736B">
              <w:rPr>
                <w:rFonts w:ascii="Times New Roman" w:hAnsi="Times New Roman" w:cs="Times New Roman"/>
                <w:b/>
                <w:bCs/>
                <w:i/>
                <w:iCs/>
                <w:sz w:val="22"/>
                <w:szCs w:val="22"/>
              </w:rPr>
              <w:t xml:space="preserve">30 </w:t>
            </w:r>
            <w:r w:rsidR="00B634F5">
              <w:rPr>
                <w:rFonts w:ascii="Times New Roman" w:hAnsi="Times New Roman" w:cs="Times New Roman"/>
                <w:b/>
                <w:bCs/>
                <w:i/>
                <w:iCs/>
                <w:sz w:val="22"/>
                <w:szCs w:val="22"/>
              </w:rPr>
              <w:t>September</w:t>
            </w:r>
            <w:r w:rsidR="00221198">
              <w:rPr>
                <w:rFonts w:ascii="Times New Roman" w:hAnsi="Times New Roman" w:cs="Times New Roman"/>
                <w:b/>
                <w:bCs/>
                <w:i/>
                <w:iCs/>
                <w:sz w:val="22"/>
                <w:szCs w:val="22"/>
              </w:rPr>
              <w:t xml:space="preserve"> 2021</w:t>
            </w:r>
          </w:p>
        </w:tc>
        <w:tc>
          <w:tcPr>
            <w:tcW w:w="1710" w:type="dxa"/>
          </w:tcPr>
          <w:p w14:paraId="08BB11B3" w14:textId="77777777" w:rsidR="00221198"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BA2A74B" w14:textId="77777777" w:rsidR="00221198"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79F8A29D" w14:textId="77777777" w:rsidR="00150F13"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r w:rsidR="002F7945">
              <w:rPr>
                <w:rFonts w:ascii="Times New Roman" w:hAnsi="Times New Roman" w:cs="Times New Roman"/>
                <w:b/>
                <w:bCs/>
                <w:sz w:val="22"/>
                <w:szCs w:val="22"/>
              </w:rPr>
              <w:t>/</w:t>
            </w:r>
          </w:p>
          <w:p w14:paraId="52834DFB" w14:textId="77777777" w:rsidR="002F7945" w:rsidRPr="00422C49" w:rsidRDefault="002F7945"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14:paraId="12537439" w14:textId="77777777"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14:paraId="2F744A43" w14:textId="77777777" w:rsidTr="00150F13">
        <w:trPr>
          <w:trHeight w:val="80"/>
        </w:trPr>
        <w:tc>
          <w:tcPr>
            <w:tcW w:w="7110" w:type="dxa"/>
          </w:tcPr>
          <w:p w14:paraId="24ED1977" w14:textId="77777777"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36F6A713" w14:textId="77777777" w:rsidR="002F7945" w:rsidRPr="002F7945" w:rsidRDefault="002F794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13726" w:rsidRPr="007C6BEF" w14:paraId="7EC80B97" w14:textId="77777777" w:rsidTr="00150F13">
        <w:trPr>
          <w:trHeight w:val="80"/>
        </w:trPr>
        <w:tc>
          <w:tcPr>
            <w:tcW w:w="7110" w:type="dxa"/>
          </w:tcPr>
          <w:p w14:paraId="1B51B553" w14:textId="3347CE45"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 xml:space="preserve">represents </w:t>
            </w:r>
            <w:r w:rsidR="0018572E">
              <w:rPr>
                <w:rFonts w:ascii="Times New Roman" w:hAnsi="Times New Roman"/>
                <w:sz w:val="22"/>
                <w:szCs w:val="22"/>
              </w:rPr>
              <w:t>contracts for</w:t>
            </w:r>
          </w:p>
        </w:tc>
        <w:tc>
          <w:tcPr>
            <w:tcW w:w="1710" w:type="dxa"/>
          </w:tcPr>
          <w:p w14:paraId="28A5E17C" w14:textId="77777777" w:rsidR="00C13726" w:rsidRPr="007C6BEF" w:rsidRDefault="00C1372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sz w:val="22"/>
                <w:szCs w:val="22"/>
              </w:rPr>
            </w:pPr>
          </w:p>
        </w:tc>
      </w:tr>
      <w:tr w:rsidR="00C13726" w:rsidRPr="007C6BEF" w14:paraId="75004782" w14:textId="77777777" w:rsidTr="00150F13">
        <w:trPr>
          <w:trHeight w:val="80"/>
        </w:trPr>
        <w:tc>
          <w:tcPr>
            <w:tcW w:w="7110" w:type="dxa"/>
          </w:tcPr>
          <w:p w14:paraId="5B718CE0" w14:textId="48CAAC84"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construction costs of</w:t>
            </w:r>
            <w:r w:rsidR="0018572E">
              <w:rPr>
                <w:rFonts w:ascii="Times New Roman" w:hAnsi="Times New Roman"/>
                <w:sz w:val="22"/>
                <w:szCs w:val="22"/>
              </w:rPr>
              <w:t xml:space="preserve"> water treatment and water production for</w:t>
            </w:r>
          </w:p>
        </w:tc>
        <w:tc>
          <w:tcPr>
            <w:tcW w:w="1710" w:type="dxa"/>
          </w:tcPr>
          <w:p w14:paraId="2E36524E" w14:textId="77777777" w:rsidR="00C13726" w:rsidRPr="007C6BEF" w:rsidRDefault="00C1372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C13726" w:rsidRPr="007C6BEF" w14:paraId="30AAF615" w14:textId="77777777" w:rsidTr="00150F13">
        <w:trPr>
          <w:trHeight w:val="80"/>
        </w:trPr>
        <w:tc>
          <w:tcPr>
            <w:tcW w:w="7110" w:type="dxa"/>
          </w:tcPr>
          <w:p w14:paraId="26C449E1" w14:textId="7E95B0BF"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industry systems)</w:t>
            </w:r>
          </w:p>
        </w:tc>
        <w:tc>
          <w:tcPr>
            <w:tcW w:w="1710" w:type="dxa"/>
            <w:tcBorders>
              <w:bottom w:val="single" w:sz="4" w:space="0" w:color="auto"/>
            </w:tcBorders>
          </w:tcPr>
          <w:p w14:paraId="5352F5C2" w14:textId="342F3231" w:rsidR="00C13726" w:rsidRPr="007C6BEF" w:rsidRDefault="00ED632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sz w:val="22"/>
                <w:szCs w:val="22"/>
              </w:rPr>
            </w:pPr>
            <w:r w:rsidRPr="00ED6325">
              <w:rPr>
                <w:rFonts w:ascii="Times New Roman" w:hAnsi="Times New Roman"/>
                <w:sz w:val="22"/>
                <w:szCs w:val="22"/>
              </w:rPr>
              <w:t>10,807</w:t>
            </w:r>
          </w:p>
        </w:tc>
      </w:tr>
      <w:tr w:rsidR="00C13726" w:rsidRPr="000A7C0A" w14:paraId="3A8ECDE8" w14:textId="77777777" w:rsidTr="00150F13">
        <w:trPr>
          <w:trHeight w:val="80"/>
        </w:trPr>
        <w:tc>
          <w:tcPr>
            <w:tcW w:w="7110" w:type="dxa"/>
          </w:tcPr>
          <w:p w14:paraId="29AF5EF8" w14:textId="77777777"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47DB13AE" w14:textId="033FBA3C" w:rsidR="00C13726" w:rsidRPr="00150F13" w:rsidRDefault="00ED632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b/>
                <w:bCs/>
                <w:sz w:val="22"/>
                <w:szCs w:val="22"/>
              </w:rPr>
            </w:pPr>
            <w:r w:rsidRPr="00ED6325">
              <w:rPr>
                <w:rFonts w:ascii="Times New Roman" w:hAnsi="Times New Roman" w:cs="Times New Roman"/>
                <w:b/>
                <w:bCs/>
                <w:sz w:val="22"/>
                <w:szCs w:val="22"/>
              </w:rPr>
              <w:t>10,807</w:t>
            </w:r>
          </w:p>
        </w:tc>
      </w:tr>
    </w:tbl>
    <w:p w14:paraId="137E1301" w14:textId="77777777" w:rsidR="00150F13" w:rsidRDefault="00282E10" w:rsidP="0059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cs="Times New Roman"/>
          <w:b/>
          <w:bCs/>
          <w:i/>
          <w:iCs/>
          <w:sz w:val="22"/>
          <w:szCs w:val="22"/>
        </w:rPr>
      </w:pPr>
      <w:r>
        <w:rPr>
          <w:rFonts w:ascii="Times New Roman" w:hAnsi="Times New Roman"/>
          <w:sz w:val="22"/>
          <w:szCs w:val="22"/>
        </w:rPr>
        <w:tab/>
      </w:r>
    </w:p>
    <w:p w14:paraId="66ABB90B" w14:textId="77777777" w:rsidR="00282E10" w:rsidRPr="00AB29D7" w:rsidRDefault="0071746B" w:rsidP="00746BF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Lease commitments</w:t>
      </w:r>
    </w:p>
    <w:p w14:paraId="64E6D73A" w14:textId="77777777"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7110"/>
        <w:gridCol w:w="1710"/>
      </w:tblGrid>
      <w:tr w:rsidR="005C0456" w:rsidRPr="00CF07BA" w14:paraId="04988D58" w14:textId="77777777" w:rsidTr="00150F13">
        <w:trPr>
          <w:trHeight w:val="80"/>
        </w:trPr>
        <w:tc>
          <w:tcPr>
            <w:tcW w:w="7110" w:type="dxa"/>
          </w:tcPr>
          <w:p w14:paraId="06DBAC0F" w14:textId="77777777"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346462B6" w14:textId="77777777"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A2BC0DA" w14:textId="77777777"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B9231C7" w14:textId="77777777"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28C7D2E" w14:textId="77777777"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22AB180B" w14:textId="5111274B" w:rsidR="005C0456" w:rsidRPr="00717A7D" w:rsidRDefault="00B634F5"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Pr>
                <w:rFonts w:ascii="Times New Roman" w:hAnsi="Times New Roman" w:cs="Times New Roman"/>
                <w:b/>
                <w:bCs/>
                <w:i/>
                <w:iCs/>
                <w:sz w:val="22"/>
                <w:szCs w:val="22"/>
              </w:rPr>
              <w:t>30 September 2021</w:t>
            </w:r>
          </w:p>
        </w:tc>
        <w:tc>
          <w:tcPr>
            <w:tcW w:w="1710" w:type="dxa"/>
          </w:tcPr>
          <w:p w14:paraId="18C618AB"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2AD1438"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44ED4F62"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p>
          <w:p w14:paraId="5F0B2E6E" w14:textId="77777777" w:rsidR="00594D56" w:rsidRPr="00422C49"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14:paraId="4B011BE9" w14:textId="77777777" w:rsidR="005C0456" w:rsidRPr="00CF07BA" w:rsidRDefault="00594D56" w:rsidP="0059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14:paraId="71234C78" w14:textId="77777777" w:rsidTr="00150F13">
        <w:trPr>
          <w:trHeight w:val="80"/>
        </w:trPr>
        <w:tc>
          <w:tcPr>
            <w:tcW w:w="7110" w:type="dxa"/>
          </w:tcPr>
          <w:p w14:paraId="6B731852" w14:textId="77777777"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3978FA33" w14:textId="77777777" w:rsidR="005C0456" w:rsidRPr="002F7945" w:rsidRDefault="005C045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14:paraId="1CA6B2B6" w14:textId="77777777" w:rsidTr="00150F13">
        <w:trPr>
          <w:trHeight w:val="80"/>
        </w:trPr>
        <w:tc>
          <w:tcPr>
            <w:tcW w:w="7110" w:type="dxa"/>
          </w:tcPr>
          <w:p w14:paraId="72397E8B" w14:textId="77777777"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22B88A84" w14:textId="77777777"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E81CC2" w:rsidRPr="007C6BEF" w14:paraId="22BF3856" w14:textId="77777777" w:rsidTr="00150F13">
        <w:trPr>
          <w:trHeight w:val="80"/>
        </w:trPr>
        <w:tc>
          <w:tcPr>
            <w:tcW w:w="7110" w:type="dxa"/>
          </w:tcPr>
          <w:p w14:paraId="4222B1E8"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1710" w:type="dxa"/>
          </w:tcPr>
          <w:p w14:paraId="480FD730" w14:textId="50D813B3" w:rsidR="00E81CC2" w:rsidRPr="00422C49" w:rsidRDefault="00ED6325"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sidRPr="00ED6325">
              <w:rPr>
                <w:rFonts w:ascii="Times New Roman" w:hAnsi="Times New Roman" w:cs="Times New Roman"/>
                <w:sz w:val="22"/>
                <w:szCs w:val="20"/>
                <w:lang w:val="en-GB" w:bidi="ar-SA"/>
              </w:rPr>
              <w:t>627</w:t>
            </w:r>
          </w:p>
        </w:tc>
      </w:tr>
      <w:tr w:rsidR="00E81CC2" w:rsidRPr="007C6BEF" w14:paraId="552CF3DA" w14:textId="77777777" w:rsidTr="00150F13">
        <w:trPr>
          <w:trHeight w:val="80"/>
        </w:trPr>
        <w:tc>
          <w:tcPr>
            <w:tcW w:w="7110" w:type="dxa"/>
          </w:tcPr>
          <w:p w14:paraId="1CE1044D"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1710" w:type="dxa"/>
          </w:tcPr>
          <w:p w14:paraId="7F6EB544" w14:textId="3B86D570" w:rsidR="00E81CC2" w:rsidRPr="00422C49" w:rsidRDefault="00ED6325"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sidRPr="00ED6325">
              <w:rPr>
                <w:rFonts w:ascii="Times New Roman" w:hAnsi="Times New Roman" w:cs="Times New Roman"/>
                <w:sz w:val="22"/>
                <w:szCs w:val="20"/>
                <w:lang w:val="en-GB" w:bidi="ar-SA"/>
              </w:rPr>
              <w:t>1,683</w:t>
            </w:r>
          </w:p>
        </w:tc>
      </w:tr>
      <w:tr w:rsidR="00E81CC2" w:rsidRPr="007C6BEF" w14:paraId="2349C44C" w14:textId="77777777" w:rsidTr="00150F13">
        <w:trPr>
          <w:trHeight w:val="80"/>
        </w:trPr>
        <w:tc>
          <w:tcPr>
            <w:tcW w:w="7110" w:type="dxa"/>
          </w:tcPr>
          <w:p w14:paraId="3893DFAB"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1710" w:type="dxa"/>
            <w:tcBorders>
              <w:bottom w:val="single" w:sz="4" w:space="0" w:color="auto"/>
            </w:tcBorders>
          </w:tcPr>
          <w:p w14:paraId="1BF8650F" w14:textId="65FFA254" w:rsidR="00E81CC2" w:rsidRPr="00422C49" w:rsidRDefault="00ED6325"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sidRPr="00ED6325">
              <w:rPr>
                <w:rFonts w:ascii="Times New Roman" w:hAnsi="Times New Roman" w:cs="Times New Roman"/>
                <w:sz w:val="22"/>
                <w:szCs w:val="20"/>
                <w:lang w:val="en-GB" w:bidi="ar-SA"/>
              </w:rPr>
              <w:t>2,820</w:t>
            </w:r>
          </w:p>
        </w:tc>
      </w:tr>
      <w:tr w:rsidR="00E81CC2" w:rsidRPr="000A7C0A" w14:paraId="57CCEED3" w14:textId="77777777" w:rsidTr="00150F13">
        <w:trPr>
          <w:trHeight w:val="80"/>
        </w:trPr>
        <w:tc>
          <w:tcPr>
            <w:tcW w:w="7110" w:type="dxa"/>
          </w:tcPr>
          <w:p w14:paraId="5FFC54E6"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6E51EBB8" w14:textId="3CDA7F22" w:rsidR="00E81CC2" w:rsidRPr="00E81CC2" w:rsidRDefault="00ED6325"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b/>
                <w:bCs/>
                <w:sz w:val="22"/>
                <w:szCs w:val="20"/>
                <w:lang w:val="en-GB" w:bidi="ar-SA"/>
              </w:rPr>
            </w:pPr>
            <w:r w:rsidRPr="00ED6325">
              <w:rPr>
                <w:rFonts w:ascii="Times New Roman" w:hAnsi="Times New Roman" w:cs="Times New Roman"/>
                <w:b/>
                <w:bCs/>
                <w:sz w:val="22"/>
                <w:szCs w:val="20"/>
                <w:lang w:val="en-GB" w:bidi="ar-SA"/>
              </w:rPr>
              <w:t>5,130</w:t>
            </w:r>
          </w:p>
        </w:tc>
      </w:tr>
    </w:tbl>
    <w:p w14:paraId="6BF2ED97" w14:textId="77777777"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14:paraId="6191AAFF" w14:textId="3B669CFA" w:rsidR="00AE52AC" w:rsidRPr="00672AFC" w:rsidRDefault="00AE52AC"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E20220">
        <w:rPr>
          <w:rFonts w:ascii="Times New Roman" w:hAnsi="Times New Roman"/>
          <w:spacing w:val="-2"/>
          <w:sz w:val="22"/>
          <w:szCs w:val="22"/>
        </w:rPr>
        <w:t xml:space="preserve">The </w:t>
      </w:r>
      <w:r w:rsidR="00591154">
        <w:rPr>
          <w:rFonts w:ascii="Times New Roman" w:hAnsi="Times New Roman"/>
          <w:spacing w:val="-2"/>
          <w:sz w:val="22"/>
          <w:szCs w:val="22"/>
        </w:rPr>
        <w:t>Company</w:t>
      </w:r>
      <w:r w:rsidRPr="00E20220">
        <w:rPr>
          <w:rFonts w:ascii="Times New Roman" w:hAnsi="Times New Roman"/>
          <w:spacing w:val="-2"/>
          <w:sz w:val="22"/>
          <w:szCs w:val="22"/>
        </w:rPr>
        <w:t xml:space="preserve"> has lease agreements covering office equipment</w:t>
      </w:r>
      <w:r w:rsidR="00BE48C3" w:rsidRPr="00E20220">
        <w:rPr>
          <w:rFonts w:ascii="Times New Roman" w:hAnsi="Times New Roman"/>
          <w:spacing w:val="-2"/>
          <w:sz w:val="22"/>
          <w:szCs w:val="22"/>
        </w:rPr>
        <w:t xml:space="preserve"> </w:t>
      </w:r>
      <w:r w:rsidRPr="00E20220">
        <w:rPr>
          <w:rFonts w:ascii="Times New Roman" w:hAnsi="Times New Roman"/>
          <w:spacing w:val="-2"/>
          <w:sz w:val="22"/>
          <w:szCs w:val="22"/>
        </w:rPr>
        <w:t>for period</w:t>
      </w:r>
      <w:r w:rsidR="00DB1023" w:rsidRPr="00E20220">
        <w:rPr>
          <w:rFonts w:ascii="Times New Roman" w:hAnsi="Times New Roman"/>
          <w:spacing w:val="-2"/>
          <w:sz w:val="22"/>
          <w:szCs w:val="22"/>
        </w:rPr>
        <w:t>s</w:t>
      </w:r>
      <w:r w:rsidRPr="00E20220">
        <w:rPr>
          <w:rFonts w:ascii="Times New Roman" w:hAnsi="Times New Roman"/>
          <w:spacing w:val="-2"/>
          <w:sz w:val="22"/>
          <w:szCs w:val="22"/>
        </w:rPr>
        <w:t xml:space="preserve"> of</w:t>
      </w:r>
      <w:r w:rsidR="00BE48C3" w:rsidRPr="00E20220">
        <w:rPr>
          <w:rFonts w:ascii="Times New Roman" w:hAnsi="Times New Roman"/>
          <w:spacing w:val="-2"/>
          <w:sz w:val="22"/>
          <w:szCs w:val="22"/>
        </w:rPr>
        <w:t xml:space="preserve"> </w:t>
      </w:r>
      <w:r w:rsidR="007773EC" w:rsidRPr="00E20220">
        <w:rPr>
          <w:rFonts w:ascii="Times New Roman" w:hAnsi="Times New Roman"/>
          <w:spacing w:val="-2"/>
          <w:sz w:val="22"/>
          <w:szCs w:val="22"/>
        </w:rPr>
        <w:t>2</w:t>
      </w:r>
      <w:r w:rsidR="00DB1023" w:rsidRPr="00E20220">
        <w:rPr>
          <w:rFonts w:ascii="Times New Roman" w:hAnsi="Times New Roman"/>
          <w:spacing w:val="-2"/>
          <w:sz w:val="22"/>
          <w:szCs w:val="22"/>
        </w:rPr>
        <w:t xml:space="preserve"> </w:t>
      </w:r>
      <w:r w:rsidR="00601491" w:rsidRPr="00E20220">
        <w:rPr>
          <w:rFonts w:ascii="Times New Roman" w:hAnsi="Times New Roman"/>
          <w:spacing w:val="-2"/>
          <w:sz w:val="22"/>
          <w:szCs w:val="22"/>
        </w:rPr>
        <w:t>to</w:t>
      </w:r>
      <w:r w:rsidR="00DB1023" w:rsidRPr="00E20220">
        <w:rPr>
          <w:rFonts w:ascii="Times New Roman" w:hAnsi="Times New Roman"/>
          <w:spacing w:val="-2"/>
          <w:sz w:val="22"/>
          <w:szCs w:val="22"/>
        </w:rPr>
        <w:t xml:space="preserve"> </w:t>
      </w:r>
      <w:r w:rsidR="00BE365F" w:rsidRPr="00E20220">
        <w:rPr>
          <w:rFonts w:ascii="Times New Roman" w:hAnsi="Times New Roman"/>
          <w:spacing w:val="-2"/>
          <w:sz w:val="22"/>
          <w:szCs w:val="22"/>
        </w:rPr>
        <w:t>5</w:t>
      </w:r>
      <w:r w:rsidR="00781FAE" w:rsidRPr="00E20220">
        <w:rPr>
          <w:rFonts w:ascii="Times New Roman" w:hAnsi="Times New Roman"/>
          <w:spacing w:val="-2"/>
          <w:sz w:val="22"/>
          <w:szCs w:val="22"/>
        </w:rPr>
        <w:t xml:space="preserve"> year</w:t>
      </w:r>
      <w:r w:rsidR="00D46200" w:rsidRPr="00E20220">
        <w:rPr>
          <w:rFonts w:ascii="Times New Roman" w:hAnsi="Times New Roman"/>
          <w:spacing w:val="-2"/>
          <w:sz w:val="22"/>
          <w:szCs w:val="22"/>
        </w:rPr>
        <w:t>s</w:t>
      </w:r>
      <w:r w:rsidR="007708D5" w:rsidRPr="00E20220">
        <w:rPr>
          <w:rFonts w:ascii="Times New Roman" w:hAnsi="Times New Roman"/>
          <w:spacing w:val="-2"/>
          <w:sz w:val="22"/>
          <w:szCs w:val="22"/>
        </w:rPr>
        <w:t xml:space="preserve">, </w:t>
      </w:r>
      <w:r w:rsidR="00591154">
        <w:rPr>
          <w:rFonts w:ascii="Times New Roman" w:hAnsi="Times New Roman"/>
          <w:spacing w:val="-2"/>
          <w:sz w:val="22"/>
          <w:szCs w:val="22"/>
        </w:rPr>
        <w:t xml:space="preserve">which will expire during 2022 to 2024 </w:t>
      </w:r>
      <w:r w:rsidRPr="00E20220">
        <w:rPr>
          <w:rFonts w:ascii="Times New Roman" w:hAnsi="Times New Roman"/>
          <w:spacing w:val="-2"/>
          <w:sz w:val="22"/>
          <w:szCs w:val="22"/>
        </w:rPr>
        <w:t xml:space="preserve">and a </w:t>
      </w:r>
      <w:r w:rsidR="00DB1023" w:rsidRPr="00E20220">
        <w:rPr>
          <w:rFonts w:ascii="Times New Roman" w:hAnsi="Times New Roman"/>
          <w:spacing w:val="-2"/>
          <w:sz w:val="22"/>
          <w:szCs w:val="22"/>
        </w:rPr>
        <w:t>piece</w:t>
      </w:r>
      <w:r w:rsidRPr="00E20220">
        <w:rPr>
          <w:rFonts w:ascii="Times New Roman" w:hAnsi="Times New Roman"/>
          <w:spacing w:val="-2"/>
          <w:sz w:val="22"/>
          <w:szCs w:val="22"/>
        </w:rPr>
        <w:t xml:space="preserve"> of</w:t>
      </w:r>
      <w:r w:rsidRPr="00672AFC">
        <w:rPr>
          <w:rFonts w:ascii="Times New Roman" w:hAnsi="Times New Roman"/>
          <w:sz w:val="22"/>
          <w:szCs w:val="22"/>
        </w:rPr>
        <w:t xml:space="preserve"> land for a period of 30 years, which will</w:t>
      </w:r>
      <w:r w:rsidR="00781FAE">
        <w:rPr>
          <w:rFonts w:ascii="Times New Roman" w:hAnsi="Times New Roman"/>
          <w:sz w:val="22"/>
          <w:szCs w:val="22"/>
        </w:rPr>
        <w:t xml:space="preserve"> expire </w:t>
      </w:r>
      <w:r w:rsidR="00DB1023">
        <w:rPr>
          <w:rFonts w:ascii="Times New Roman" w:hAnsi="Times New Roman"/>
          <w:sz w:val="22"/>
          <w:szCs w:val="22"/>
        </w:rPr>
        <w:t>during</w:t>
      </w:r>
      <w:r w:rsidR="00A4316D">
        <w:rPr>
          <w:rFonts w:ascii="Times New Roman" w:hAnsi="Times New Roman"/>
          <w:sz w:val="22"/>
          <w:szCs w:val="22"/>
        </w:rPr>
        <w:t xml:space="preserve"> </w:t>
      </w:r>
      <w:r w:rsidR="00DB1023">
        <w:rPr>
          <w:rFonts w:ascii="Times New Roman" w:hAnsi="Times New Roman"/>
          <w:sz w:val="22"/>
          <w:szCs w:val="22"/>
        </w:rPr>
        <w:t>2036</w:t>
      </w:r>
      <w:r w:rsidR="00591154">
        <w:rPr>
          <w:rFonts w:ascii="Times New Roman" w:hAnsi="Times New Roman"/>
          <w:sz w:val="22"/>
          <w:szCs w:val="22"/>
        </w:rPr>
        <w:t>.</w:t>
      </w:r>
    </w:p>
    <w:p w14:paraId="2C59DD44" w14:textId="77777777"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14:paraId="0E8A515F" w14:textId="77777777"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r w:rsidR="005F30FF">
        <w:rPr>
          <w:rFonts w:ascii="Times New Roman" w:hAnsi="Times New Roman" w:cs="Times New Roman"/>
          <w:b/>
          <w:bCs/>
          <w:i/>
          <w:iCs/>
          <w:sz w:val="22"/>
          <w:szCs w:val="22"/>
        </w:rPr>
        <w:t>s</w:t>
      </w:r>
    </w:p>
    <w:p w14:paraId="6B6070EB" w14:textId="77777777"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14:paraId="6DD8C52E" w14:textId="077E393A" w:rsidR="00AE52AC" w:rsidRPr="00841513"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037B71">
        <w:rPr>
          <w:rFonts w:ascii="Times New Roman" w:hAnsi="Times New Roman" w:cs="Times New Roman"/>
          <w:spacing w:val="-6"/>
          <w:sz w:val="22"/>
          <w:szCs w:val="22"/>
        </w:rPr>
        <w:t xml:space="preserve">As at </w:t>
      </w:r>
      <w:r w:rsidR="006577C5" w:rsidRPr="00037B71">
        <w:rPr>
          <w:rFonts w:ascii="Times New Roman" w:hAnsi="Times New Roman"/>
          <w:spacing w:val="-6"/>
          <w:sz w:val="22"/>
          <w:lang w:val="en-GB"/>
        </w:rPr>
        <w:t xml:space="preserve">30 </w:t>
      </w:r>
      <w:r w:rsidR="00B634F5" w:rsidRPr="00037B71">
        <w:rPr>
          <w:rFonts w:ascii="Times New Roman" w:hAnsi="Times New Roman"/>
          <w:spacing w:val="-6"/>
          <w:sz w:val="22"/>
          <w:lang w:val="en-GB"/>
        </w:rPr>
        <w:t>September</w:t>
      </w:r>
      <w:r w:rsidR="00926C1D" w:rsidRPr="00037B71">
        <w:rPr>
          <w:rFonts w:ascii="Times New Roman" w:hAnsi="Times New Roman"/>
          <w:spacing w:val="-6"/>
          <w:sz w:val="22"/>
          <w:lang w:val="en-GB"/>
        </w:rPr>
        <w:t xml:space="preserve"> 2021</w:t>
      </w:r>
      <w:r w:rsidRPr="00037B71">
        <w:rPr>
          <w:rFonts w:ascii="Times New Roman" w:hAnsi="Times New Roman" w:cs="Times New Roman"/>
          <w:spacing w:val="-6"/>
          <w:sz w:val="22"/>
          <w:szCs w:val="22"/>
        </w:rPr>
        <w:t>, the Company had commitments under service agreements with lo</w:t>
      </w:r>
      <w:r w:rsidR="009458D3" w:rsidRPr="00037B71">
        <w:rPr>
          <w:rFonts w:ascii="Times New Roman" w:hAnsi="Times New Roman" w:cs="Times New Roman"/>
          <w:spacing w:val="-6"/>
          <w:sz w:val="22"/>
          <w:szCs w:val="22"/>
        </w:rPr>
        <w:t>cal companies</w:t>
      </w:r>
      <w:r w:rsidR="0053700F">
        <w:rPr>
          <w:rFonts w:ascii="Times New Roman" w:hAnsi="Times New Roman" w:cs="Times New Roman"/>
          <w:sz w:val="22"/>
          <w:szCs w:val="22"/>
        </w:rPr>
        <w:t xml:space="preserve"> </w:t>
      </w:r>
      <w:r w:rsidR="00321AC4">
        <w:rPr>
          <w:rFonts w:ascii="Times New Roman" w:hAnsi="Times New Roman" w:cs="Times New Roman"/>
          <w:sz w:val="22"/>
          <w:szCs w:val="22"/>
        </w:rPr>
        <w:t xml:space="preserve">and </w:t>
      </w:r>
      <w:r w:rsidR="0021092B">
        <w:rPr>
          <w:rFonts w:ascii="Times New Roman" w:hAnsi="Times New Roman" w:cs="Times New Roman"/>
          <w:sz w:val="22"/>
          <w:szCs w:val="22"/>
        </w:rPr>
        <w:t xml:space="preserve">had </w:t>
      </w:r>
      <w:r w:rsidR="00321AC4">
        <w:rPr>
          <w:rFonts w:ascii="Times New Roman" w:hAnsi="Times New Roman" w:cs="Times New Roman"/>
          <w:sz w:val="22"/>
          <w:szCs w:val="22"/>
        </w:rPr>
        <w:t xml:space="preserve">contracted but not provided for real estate development for sale </w:t>
      </w:r>
      <w:r w:rsidR="009458D3" w:rsidRPr="00841513">
        <w:rPr>
          <w:rFonts w:ascii="Times New Roman" w:hAnsi="Times New Roman" w:cs="Times New Roman"/>
          <w:sz w:val="22"/>
          <w:szCs w:val="22"/>
        </w:rPr>
        <w:t>totaling Baht</w:t>
      </w:r>
      <w:r w:rsidR="00CA498C">
        <w:rPr>
          <w:rFonts w:ascii="Times New Roman" w:hAnsi="Times New Roman" w:cs="Times New Roman"/>
          <w:sz w:val="22"/>
          <w:szCs w:val="22"/>
        </w:rPr>
        <w:t xml:space="preserve"> </w:t>
      </w:r>
      <w:r w:rsidR="00ED6325">
        <w:rPr>
          <w:rFonts w:ascii="Times New Roman" w:hAnsi="Times New Roman" w:cs="Times New Roman"/>
          <w:sz w:val="22"/>
          <w:szCs w:val="22"/>
        </w:rPr>
        <w:t>91.2</w:t>
      </w:r>
      <w:r w:rsidRPr="00841513">
        <w:rPr>
          <w:rFonts w:ascii="Times New Roman" w:hAnsi="Times New Roman" w:cs="Times New Roman"/>
          <w:sz w:val="22"/>
          <w:szCs w:val="22"/>
        </w:rPr>
        <w:t xml:space="preserve"> million</w:t>
      </w:r>
      <w:r w:rsidR="00321AC4">
        <w:rPr>
          <w:rFonts w:ascii="Times New Roman" w:hAnsi="Times New Roman" w:cs="Times New Roman"/>
          <w:sz w:val="22"/>
          <w:szCs w:val="22"/>
        </w:rPr>
        <w:t xml:space="preserve"> and Baht </w:t>
      </w:r>
      <w:r w:rsidR="00ED6325">
        <w:rPr>
          <w:rFonts w:ascii="Times New Roman" w:hAnsi="Times New Roman" w:cs="Times New Roman"/>
          <w:sz w:val="22"/>
          <w:szCs w:val="22"/>
        </w:rPr>
        <w:t>281.6</w:t>
      </w:r>
      <w:r w:rsidR="00321AC4">
        <w:rPr>
          <w:rFonts w:ascii="Times New Roman" w:hAnsi="Times New Roman" w:cs="Times New Roman"/>
          <w:sz w:val="22"/>
          <w:szCs w:val="22"/>
        </w:rPr>
        <w:t xml:space="preserve"> million, respectively</w:t>
      </w:r>
      <w:r w:rsidR="002C55D4">
        <w:rPr>
          <w:rFonts w:ascii="Times New Roman" w:hAnsi="Times New Roman" w:cs="Times New Roman"/>
          <w:sz w:val="22"/>
          <w:szCs w:val="22"/>
        </w:rPr>
        <w:t>.</w:t>
      </w:r>
    </w:p>
    <w:p w14:paraId="30115F70" w14:textId="77777777" w:rsidR="00AE52AC" w:rsidRPr="00CD0455" w:rsidRDefault="00AE52AC"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rPr>
      </w:pPr>
    </w:p>
    <w:p w14:paraId="19610A94" w14:textId="77777777" w:rsidR="005F066A" w:rsidRDefault="005F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5870A8E" w14:textId="21501C79"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lastRenderedPageBreak/>
        <w:t>Letter of guarantee</w:t>
      </w:r>
    </w:p>
    <w:p w14:paraId="48ACAC46" w14:textId="77777777"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14:paraId="2359C63C" w14:textId="1AE1CE9A" w:rsidR="00AE52AC"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34765B">
        <w:rPr>
          <w:rFonts w:ascii="Times New Roman" w:hAnsi="Times New Roman"/>
          <w:sz w:val="22"/>
          <w:lang w:val="en-GB"/>
        </w:rPr>
        <w:t xml:space="preserve">30 </w:t>
      </w:r>
      <w:r w:rsidR="00321AC4">
        <w:rPr>
          <w:rFonts w:ascii="Times New Roman" w:hAnsi="Times New Roman"/>
          <w:sz w:val="22"/>
          <w:lang w:val="en-GB"/>
        </w:rPr>
        <w:t>September</w:t>
      </w:r>
      <w:r w:rsidR="00926C1D">
        <w:rPr>
          <w:rFonts w:ascii="Times New Roman" w:hAnsi="Times New Roman"/>
          <w:sz w:val="22"/>
          <w:lang w:val="en-GB"/>
        </w:rPr>
        <w:t xml:space="preserve"> 2021</w:t>
      </w:r>
      <w:r w:rsidRPr="00CD0455">
        <w:rPr>
          <w:rFonts w:ascii="Times New Roman" w:hAnsi="Times New Roman"/>
          <w:sz w:val="22"/>
          <w:szCs w:val="22"/>
        </w:rPr>
        <w:t>, the Company had letters of guarantee issued by</w:t>
      </w:r>
      <w:r w:rsidR="00952FA9">
        <w:rPr>
          <w:rFonts w:ascii="Times New Roman" w:hAnsi="Times New Roman"/>
          <w:sz w:val="22"/>
          <w:szCs w:val="22"/>
        </w:rPr>
        <w:t xml:space="preserve"> </w:t>
      </w:r>
      <w:r w:rsidRPr="00CD0455">
        <w:rPr>
          <w:rFonts w:ascii="Times New Roman" w:hAnsi="Times New Roman"/>
          <w:sz w:val="22"/>
          <w:szCs w:val="22"/>
        </w:rPr>
        <w:t>local financial institution</w:t>
      </w:r>
      <w:r w:rsidR="00AF6F81">
        <w:rPr>
          <w:rFonts w:ascii="Times New Roman" w:hAnsi="Times New Roman"/>
          <w:sz w:val="22"/>
          <w:szCs w:val="22"/>
        </w:rPr>
        <w:t>s</w:t>
      </w:r>
      <w:r w:rsidRPr="00CD0455">
        <w:rPr>
          <w:rFonts w:ascii="Times New Roman" w:hAnsi="Times New Roman"/>
          <w:sz w:val="22"/>
          <w:szCs w:val="22"/>
        </w:rPr>
        <w:t xml:space="preserve"> </w:t>
      </w:r>
      <w:r w:rsidR="00916F9D">
        <w:rPr>
          <w:rFonts w:ascii="Times New Roman" w:hAnsi="Times New Roman"/>
          <w:sz w:val="22"/>
          <w:szCs w:val="22"/>
        </w:rPr>
        <w:br/>
      </w:r>
      <w:r w:rsidRPr="00CD0455">
        <w:rPr>
          <w:rFonts w:ascii="Times New Roman" w:hAnsi="Times New Roman"/>
          <w:sz w:val="22"/>
          <w:szCs w:val="22"/>
        </w:rPr>
        <w:t>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w:t>
      </w:r>
      <w:r w:rsidR="00F429B7">
        <w:rPr>
          <w:rFonts w:ascii="Times New Roman" w:hAnsi="Times New Roman"/>
          <w:sz w:val="22"/>
          <w:szCs w:val="22"/>
        </w:rPr>
        <w:t xml:space="preserve">, </w:t>
      </w:r>
      <w:r w:rsidRPr="00CD0455">
        <w:rPr>
          <w:rFonts w:ascii="Times New Roman" w:hAnsi="Times New Roman"/>
          <w:sz w:val="22"/>
          <w:szCs w:val="22"/>
        </w:rPr>
        <w:t xml:space="preserve">land lease </w:t>
      </w:r>
      <w:r w:rsidR="00F429B7">
        <w:rPr>
          <w:rFonts w:ascii="Times New Roman" w:hAnsi="Times New Roman"/>
          <w:sz w:val="22"/>
          <w:szCs w:val="22"/>
        </w:rPr>
        <w:t xml:space="preserve">and </w:t>
      </w:r>
      <w:r w:rsidR="005F066A">
        <w:rPr>
          <w:rFonts w:ascii="Times New Roman" w:hAnsi="Times New Roman"/>
          <w:sz w:val="22"/>
          <w:szCs w:val="22"/>
        </w:rPr>
        <w:t>to guarantee compliance with Provincial Waterworks Authority</w:t>
      </w:r>
      <w:r w:rsidR="00F429B7">
        <w:rPr>
          <w:rFonts w:ascii="Times New Roman" w:hAnsi="Times New Roman"/>
          <w:sz w:val="22"/>
          <w:szCs w:val="22"/>
        </w:rPr>
        <w:t xml:space="preserve"> </w:t>
      </w:r>
      <w:r w:rsidRPr="00CD0455">
        <w:rPr>
          <w:rFonts w:ascii="Times New Roman" w:hAnsi="Times New Roman"/>
          <w:sz w:val="22"/>
          <w:szCs w:val="22"/>
        </w:rPr>
        <w:t>totaling Baht</w:t>
      </w:r>
      <w:r w:rsidR="008F5811">
        <w:rPr>
          <w:rFonts w:ascii="Times New Roman" w:hAnsi="Times New Roman"/>
          <w:sz w:val="22"/>
          <w:szCs w:val="22"/>
        </w:rPr>
        <w:t xml:space="preserve"> </w:t>
      </w:r>
      <w:r w:rsidR="00ED6325">
        <w:rPr>
          <w:rFonts w:ascii="Times New Roman" w:hAnsi="Times New Roman" w:cs="Times New Roman"/>
          <w:sz w:val="22"/>
          <w:szCs w:val="22"/>
        </w:rPr>
        <w:t>87.3</w:t>
      </w:r>
      <w:r w:rsidR="00321AC4"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14:paraId="5620C656" w14:textId="77777777" w:rsidR="005F066A" w:rsidRPr="0053700F" w:rsidRDefault="005F066A"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4616A63E" w14:textId="2F7C28A7" w:rsidR="00EC5BED" w:rsidRPr="005F066A" w:rsidRDefault="00EC5BED" w:rsidP="002E11FA">
      <w:pPr>
        <w:pStyle w:val="Heading1"/>
        <w:keepLines/>
        <w:numPr>
          <w:ilvl w:val="0"/>
          <w:numId w:val="0"/>
        </w:numPr>
        <w:shd w:val="clear" w:color="auto" w:fill="auto"/>
        <w:ind w:left="540" w:hanging="540"/>
        <w:jc w:val="thaiDistribute"/>
        <w:rPr>
          <w:rFonts w:ascii="Times New Roman" w:hAnsi="Times New Roman" w:cstheme="minorBidi"/>
          <w:i w:val="0"/>
          <w:iCs w:val="0"/>
          <w:sz w:val="24"/>
          <w:szCs w:val="24"/>
          <w:u w:val="none"/>
          <w:cs/>
        </w:rPr>
      </w:pPr>
      <w:r>
        <w:rPr>
          <w:rFonts w:ascii="Times New Roman" w:hAnsi="Times New Roman"/>
          <w:i w:val="0"/>
          <w:iCs w:val="0"/>
          <w:sz w:val="24"/>
          <w:szCs w:val="24"/>
          <w:u w:val="none"/>
        </w:rPr>
        <w:t>1</w:t>
      </w:r>
      <w:r w:rsidR="00A01975">
        <w:rPr>
          <w:rFonts w:ascii="Times New Roman" w:hAnsi="Times New Roman" w:cstheme="minorBidi"/>
          <w:i w:val="0"/>
          <w:iCs w:val="0"/>
          <w:sz w:val="24"/>
          <w:szCs w:val="24"/>
          <w:u w:val="none"/>
        </w:rPr>
        <w:t>3</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w:t>
      </w:r>
      <w:r w:rsidR="00B667A2">
        <w:rPr>
          <w:rFonts w:ascii="Times New Roman" w:hAnsi="Times New Roman"/>
          <w:i w:val="0"/>
          <w:iCs w:val="0"/>
          <w:sz w:val="24"/>
          <w:szCs w:val="24"/>
          <w:u w:val="none"/>
        </w:rPr>
        <w:t>s</w:t>
      </w:r>
      <w:r w:rsidRPr="00EC5BED">
        <w:rPr>
          <w:rFonts w:ascii="Times New Roman" w:hAnsi="Times New Roman"/>
          <w:i w:val="0"/>
          <w:iCs w:val="0"/>
          <w:sz w:val="24"/>
          <w:szCs w:val="24"/>
          <w:u w:val="none"/>
        </w:rPr>
        <w:t xml:space="preserve"> with non-related part</w:t>
      </w:r>
      <w:r w:rsidR="00356F5D">
        <w:rPr>
          <w:rFonts w:ascii="Times New Roman" w:hAnsi="Times New Roman"/>
          <w:i w:val="0"/>
          <w:iCs w:val="0"/>
          <w:sz w:val="24"/>
          <w:szCs w:val="24"/>
          <w:u w:val="none"/>
        </w:rPr>
        <w:t>ies</w:t>
      </w:r>
    </w:p>
    <w:p w14:paraId="6DF46612" w14:textId="77777777"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53FCC0AA" w14:textId="0F2DBC50"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w:t>
      </w:r>
      <w:r w:rsidR="0068578C" w:rsidRPr="00255C4B">
        <w:rPr>
          <w:rFonts w:ascii="Times New Roman" w:hAnsi="Times New Roman"/>
          <w:sz w:val="22"/>
          <w:szCs w:val="22"/>
        </w:rPr>
        <w:t>straight</w:t>
      </w:r>
      <w:r w:rsidR="00B667A2">
        <w:rPr>
          <w:rFonts w:ascii="Times New Roman" w:hAnsi="Times New Roman"/>
          <w:sz w:val="22"/>
          <w:szCs w:val="22"/>
        </w:rPr>
        <w:t xml:space="preserve"> </w:t>
      </w:r>
      <w:r w:rsidR="0068578C">
        <w:rPr>
          <w:rFonts w:ascii="Times New Roman" w:hAnsi="Times New Roman"/>
          <w:sz w:val="22"/>
          <w:szCs w:val="22"/>
        </w:rPr>
        <w:t>line</w:t>
      </w:r>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4A6886">
        <w:rPr>
          <w:rFonts w:ascii="Times New Roman" w:hAnsi="Times New Roman"/>
          <w:sz w:val="22"/>
          <w:lang w:val="en-GB"/>
        </w:rPr>
        <w:t xml:space="preserve">30 </w:t>
      </w:r>
      <w:r w:rsidR="00321AC4">
        <w:rPr>
          <w:rFonts w:ascii="Times New Roman" w:hAnsi="Times New Roman"/>
          <w:sz w:val="22"/>
          <w:lang w:val="en-GB"/>
        </w:rPr>
        <w:t>September</w:t>
      </w:r>
      <w:r w:rsidR="00F749AC">
        <w:rPr>
          <w:rFonts w:ascii="Times New Roman" w:hAnsi="Times New Roman"/>
          <w:sz w:val="22"/>
          <w:lang w:val="en-GB"/>
        </w:rPr>
        <w:t xml:space="preserve"> 2021</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w:t>
      </w:r>
      <w:r w:rsidR="00ED6325">
        <w:rPr>
          <w:rFonts w:ascii="Times New Roman" w:hAnsi="Times New Roman" w:cs="Times New Roman"/>
          <w:sz w:val="22"/>
          <w:szCs w:val="22"/>
        </w:rPr>
        <w:t>11.2</w:t>
      </w:r>
      <w:r w:rsidR="00321AC4">
        <w:rPr>
          <w:rFonts w:ascii="Times New Roman" w:hAnsi="Times New Roman"/>
          <w:sz w:val="22"/>
          <w:szCs w:val="22"/>
        </w:rPr>
        <w:t xml:space="preserve"> </w:t>
      </w:r>
      <w:r>
        <w:rPr>
          <w:rFonts w:ascii="Times New Roman" w:hAnsi="Times New Roman"/>
          <w:sz w:val="22"/>
          <w:szCs w:val="22"/>
        </w:rPr>
        <w:t>million</w:t>
      </w:r>
      <w:r w:rsidR="002C55D4">
        <w:rPr>
          <w:rFonts w:ascii="Times New Roman" w:hAnsi="Times New Roman"/>
          <w:sz w:val="22"/>
          <w:szCs w:val="22"/>
        </w:rPr>
        <w:t>.</w:t>
      </w:r>
    </w:p>
    <w:p w14:paraId="22782AFA" w14:textId="77777777" w:rsidR="00751932" w:rsidRPr="00783AF6" w:rsidRDefault="00751932" w:rsidP="0002291C">
      <w:pPr>
        <w:pStyle w:val="Heading1"/>
        <w:keepLines/>
        <w:numPr>
          <w:ilvl w:val="0"/>
          <w:numId w:val="0"/>
        </w:numPr>
        <w:shd w:val="clear" w:color="auto" w:fill="auto"/>
        <w:jc w:val="thaiDistribute"/>
        <w:rPr>
          <w:rFonts w:ascii="Times New Roman" w:hAnsi="Times New Roman"/>
          <w:b w:val="0"/>
          <w:bCs w:val="0"/>
          <w:i w:val="0"/>
          <w:iCs w:val="0"/>
          <w:sz w:val="22"/>
          <w:szCs w:val="22"/>
          <w:u w:val="none"/>
        </w:rPr>
      </w:pPr>
    </w:p>
    <w:p w14:paraId="77157DE7" w14:textId="67B9C889" w:rsidR="00B04A01" w:rsidRPr="0079429C" w:rsidRDefault="00B04A01" w:rsidP="0079429C">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On 21 October 2019, t</w:t>
      </w:r>
      <w:r w:rsidRPr="00502386">
        <w:rPr>
          <w:rFonts w:ascii="Times New Roman" w:hAnsi="Times New Roman" w:cs="Times New Roman"/>
          <w:sz w:val="22"/>
          <w:szCs w:val="22"/>
        </w:rPr>
        <w:t xml:space="preserve">he Company entered into </w:t>
      </w:r>
      <w:r w:rsidRPr="00255C4B">
        <w:rPr>
          <w:rFonts w:ascii="Times New Roman" w:hAnsi="Times New Roman"/>
          <w:sz w:val="22"/>
          <w:szCs w:val="22"/>
        </w:rPr>
        <w:t>an agreement of</w:t>
      </w:r>
      <w:r w:rsidRPr="00502386">
        <w:rPr>
          <w:rFonts w:ascii="Times New Roman" w:hAnsi="Times New Roman" w:cs="Times New Roman"/>
          <w:sz w:val="22"/>
          <w:szCs w:val="22"/>
        </w:rPr>
        <w:t xml:space="preserve"> infrastructure </w:t>
      </w:r>
      <w:proofErr w:type="spellStart"/>
      <w:r w:rsidRPr="00502386">
        <w:rPr>
          <w:rFonts w:ascii="Times New Roman" w:hAnsi="Times New Roman" w:cs="Times New Roman"/>
          <w:sz w:val="22"/>
          <w:szCs w:val="22"/>
        </w:rPr>
        <w:t>utilisation</w:t>
      </w:r>
      <w:proofErr w:type="spellEnd"/>
      <w:r w:rsidRPr="00502386">
        <w:rPr>
          <w:rFonts w:ascii="Times New Roman" w:hAnsi="Times New Roman" w:cs="Times New Roman"/>
          <w:sz w:val="22"/>
          <w:szCs w:val="22"/>
        </w:rPr>
        <w:t xml:space="preserve"> with </w:t>
      </w:r>
      <w:r>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Pr="00502386">
        <w:rPr>
          <w:rFonts w:ascii="Times New Roman" w:hAnsi="Times New Roman" w:cs="Times New Roman"/>
          <w:sz w:val="22"/>
          <w:szCs w:val="22"/>
        </w:rPr>
        <w:t xml:space="preserve"> Nava </w:t>
      </w:r>
      <w:proofErr w:type="spellStart"/>
      <w:r w:rsidRPr="00502386">
        <w:rPr>
          <w:rFonts w:ascii="Times New Roman" w:hAnsi="Times New Roman" w:cs="Times New Roman"/>
          <w:sz w:val="22"/>
          <w:szCs w:val="22"/>
        </w:rPr>
        <w:t>Nakorn</w:t>
      </w:r>
      <w:proofErr w:type="spellEnd"/>
      <w:r w:rsidRPr="00502386">
        <w:rPr>
          <w:rFonts w:ascii="Times New Roman" w:hAnsi="Times New Roman" w:cs="Times New Roman"/>
          <w:sz w:val="22"/>
          <w:szCs w:val="22"/>
        </w:rPr>
        <w:t xml:space="preserve"> Industrial Promotion Zone in </w:t>
      </w:r>
      <w:proofErr w:type="spellStart"/>
      <w:r w:rsidRPr="00502386">
        <w:rPr>
          <w:rFonts w:ascii="Times New Roman" w:hAnsi="Times New Roman" w:cs="Times New Roman"/>
          <w:sz w:val="22"/>
          <w:szCs w:val="22"/>
        </w:rPr>
        <w:t>Phathumthani</w:t>
      </w:r>
      <w:proofErr w:type="spellEnd"/>
      <w:r w:rsidRPr="00502386">
        <w:rPr>
          <w:rFonts w:ascii="Times New Roman" w:hAnsi="Times New Roman" w:cs="Times New Roman"/>
          <w:sz w:val="22"/>
          <w:szCs w:val="22"/>
        </w:rPr>
        <w:t xml:space="preserve"> province, as stated condition in the agreement.</w:t>
      </w:r>
      <w:r w:rsidR="0079429C">
        <w:rPr>
          <w:rFonts w:ascii="Times New Roman" w:hAnsi="Times New Roman" w:cs="Times New Roman"/>
          <w:sz w:val="22"/>
          <w:szCs w:val="22"/>
        </w:rPr>
        <w:br/>
      </w:r>
      <w:r w:rsidRPr="00502386">
        <w:rPr>
          <w:rFonts w:ascii="Times New Roman" w:hAnsi="Times New Roman" w:cs="Times New Roman"/>
          <w:sz w:val="22"/>
          <w:szCs w:val="22"/>
        </w:rPr>
        <w:t xml:space="preserve">The Company received compensation in advance of Baht </w:t>
      </w:r>
      <w:r>
        <w:rPr>
          <w:rFonts w:ascii="Times New Roman" w:hAnsi="Times New Roman" w:cs="Times New Roman"/>
          <w:sz w:val="22"/>
          <w:szCs w:val="22"/>
        </w:rPr>
        <w:t>50</w:t>
      </w:r>
      <w:r w:rsidRPr="00502386">
        <w:rPr>
          <w:rFonts w:ascii="Times New Roman" w:hAnsi="Times New Roman" w:cs="Times New Roman"/>
          <w:sz w:val="22"/>
          <w:szCs w:val="22"/>
        </w:rPr>
        <w:t xml:space="preserve"> million which recorded as deferred income in the statement of financial position and </w:t>
      </w:r>
      <w:proofErr w:type="spellStart"/>
      <w:r w:rsidRPr="00502386">
        <w:rPr>
          <w:rFonts w:ascii="Times New Roman" w:hAnsi="Times New Roman" w:cs="Times New Roman"/>
          <w:sz w:val="22"/>
          <w:szCs w:val="22"/>
        </w:rPr>
        <w:t>recognised</w:t>
      </w:r>
      <w:proofErr w:type="spellEnd"/>
      <w:r w:rsidRPr="00502386">
        <w:rPr>
          <w:rFonts w:ascii="Times New Roman" w:hAnsi="Times New Roman" w:cs="Times New Roman"/>
          <w:sz w:val="22"/>
          <w:szCs w:val="22"/>
        </w:rPr>
        <w:t xml:space="preserve"> as income by a straight</w:t>
      </w:r>
      <w:r w:rsidR="00B667A2">
        <w:rPr>
          <w:rFonts w:ascii="Times New Roman" w:hAnsi="Times New Roman" w:cs="Times New Roman"/>
          <w:sz w:val="22"/>
          <w:szCs w:val="22"/>
        </w:rPr>
        <w:t xml:space="preserve"> </w:t>
      </w:r>
      <w:r w:rsidRPr="00502386">
        <w:rPr>
          <w:rFonts w:ascii="Times New Roman" w:hAnsi="Times New Roman" w:cs="Times New Roman"/>
          <w:sz w:val="22"/>
          <w:szCs w:val="22"/>
        </w:rPr>
        <w:t>line basis</w:t>
      </w:r>
      <w:r>
        <w:rPr>
          <w:rFonts w:ascii="Times New Roman" w:hAnsi="Times New Roman" w:cs="Times New Roman"/>
          <w:sz w:val="22"/>
          <w:szCs w:val="22"/>
        </w:rPr>
        <w:t xml:space="preserve"> over 19 years </w:t>
      </w:r>
      <w:r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w:t>
      </w:r>
      <w:r w:rsidR="004A6886">
        <w:rPr>
          <w:rFonts w:ascii="Times New Roman" w:hAnsi="Times New Roman"/>
          <w:sz w:val="22"/>
          <w:lang w:val="en-GB"/>
        </w:rPr>
        <w:t xml:space="preserve">30 </w:t>
      </w:r>
      <w:r w:rsidR="00321AC4">
        <w:rPr>
          <w:rFonts w:ascii="Times New Roman" w:hAnsi="Times New Roman"/>
          <w:sz w:val="22"/>
          <w:lang w:val="en-GB"/>
        </w:rPr>
        <w:t>September</w:t>
      </w:r>
      <w:r w:rsidR="00F749AC">
        <w:rPr>
          <w:rFonts w:ascii="Times New Roman" w:hAnsi="Times New Roman"/>
          <w:sz w:val="22"/>
          <w:lang w:val="en-GB"/>
        </w:rPr>
        <w:t xml:space="preserve"> 2021</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ED6325">
        <w:rPr>
          <w:rFonts w:ascii="Times New Roman" w:hAnsi="Times New Roman" w:cs="Times New Roman"/>
          <w:sz w:val="22"/>
          <w:szCs w:val="22"/>
        </w:rPr>
        <w:t>44.9</w:t>
      </w:r>
      <w:r w:rsidR="00321AC4">
        <w:rPr>
          <w:rFonts w:ascii="Times New Roman" w:hAnsi="Times New Roman"/>
          <w:sz w:val="22"/>
          <w:szCs w:val="22"/>
        </w:rPr>
        <w:t xml:space="preserve"> </w:t>
      </w:r>
      <w:r>
        <w:rPr>
          <w:rFonts w:ascii="Times New Roman" w:hAnsi="Times New Roman"/>
          <w:sz w:val="22"/>
          <w:szCs w:val="22"/>
        </w:rPr>
        <w:t>million.</w:t>
      </w:r>
    </w:p>
    <w:p w14:paraId="0E8BF2E5" w14:textId="77777777" w:rsidR="001819B4" w:rsidRPr="00783AF6" w:rsidRDefault="001819B4" w:rsidP="001819B4">
      <w:pPr>
        <w:rPr>
          <w:rFonts w:ascii="Times New Roman" w:hAnsi="Times New Roman" w:cs="Times New Roman"/>
          <w:sz w:val="22"/>
          <w:szCs w:val="22"/>
        </w:rPr>
      </w:pPr>
    </w:p>
    <w:p w14:paraId="29F1E4EE" w14:textId="5CD6468F" w:rsidR="00837A7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A01975">
        <w:rPr>
          <w:rFonts w:ascii="Times New Roman" w:hAnsi="Times New Roman"/>
          <w:i w:val="0"/>
          <w:iCs w:val="0"/>
          <w:sz w:val="24"/>
          <w:szCs w:val="24"/>
          <w:u w:val="none"/>
        </w:rPr>
        <w:t>4</w:t>
      </w:r>
      <w:r w:rsidRPr="001A6D5B">
        <w:rPr>
          <w:rFonts w:ascii="Times New Roman" w:hAnsi="Times New Roman"/>
          <w:i w:val="0"/>
          <w:iCs w:val="0"/>
          <w:sz w:val="24"/>
          <w:szCs w:val="24"/>
          <w:u w:val="none"/>
        </w:rPr>
        <w:tab/>
      </w:r>
      <w:r>
        <w:rPr>
          <w:rFonts w:ascii="Times New Roman" w:hAnsi="Times New Roman"/>
          <w:i w:val="0"/>
          <w:iCs w:val="0"/>
          <w:sz w:val="24"/>
          <w:szCs w:val="24"/>
          <w:u w:val="none"/>
        </w:rPr>
        <w:t>Contingent liabilit</w:t>
      </w:r>
      <w:r w:rsidR="008A0BFE">
        <w:rPr>
          <w:rFonts w:ascii="Times New Roman" w:hAnsi="Times New Roman"/>
          <w:i w:val="0"/>
          <w:iCs w:val="0"/>
          <w:sz w:val="24"/>
          <w:szCs w:val="24"/>
          <w:u w:val="none"/>
        </w:rPr>
        <w:t>y</w:t>
      </w:r>
    </w:p>
    <w:p w14:paraId="3FE8389B" w14:textId="77777777"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2"/>
          <w:szCs w:val="22"/>
          <w:u w:val="none"/>
        </w:rPr>
      </w:pPr>
    </w:p>
    <w:p w14:paraId="4AD06A59" w14:textId="4E318A38" w:rsidR="001819B4" w:rsidRDefault="007F4F09" w:rsidP="002A401E">
      <w:pPr>
        <w:tabs>
          <w:tab w:val="left" w:pos="540"/>
        </w:tabs>
        <w:ind w:left="540"/>
        <w:jc w:val="both"/>
        <w:rPr>
          <w:szCs w:val="22"/>
        </w:rPr>
      </w:pPr>
      <w:r w:rsidRPr="00060722">
        <w:rPr>
          <w:rFonts w:ascii="Times New Roman" w:hAnsi="Times New Roman" w:cs="Times New Roman"/>
          <w:sz w:val="22"/>
          <w:szCs w:val="22"/>
        </w:rPr>
        <w:t>The Company is a defendant in a lawsuit involving the</w:t>
      </w:r>
      <w:r w:rsidR="004270CD" w:rsidRPr="00060722">
        <w:rPr>
          <w:rFonts w:ascii="Times New Roman" w:hAnsi="Times New Roman" w:cs="Times New Roman"/>
          <w:sz w:val="22"/>
          <w:szCs w:val="22"/>
        </w:rPr>
        <w:t xml:space="preserve"> unfair termination of a former employee of Baht 10.8 million. As at the </w:t>
      </w:r>
      <w:r w:rsidR="00E46693" w:rsidRPr="00060722">
        <w:rPr>
          <w:rFonts w:ascii="Times New Roman" w:hAnsi="Times New Roman" w:cs="Times New Roman"/>
          <w:sz w:val="22"/>
          <w:szCs w:val="22"/>
        </w:rPr>
        <w:t xml:space="preserve">reporting </w:t>
      </w:r>
      <w:r w:rsidR="004270CD" w:rsidRPr="00060722">
        <w:rPr>
          <w:rFonts w:ascii="Times New Roman" w:hAnsi="Times New Roman" w:cs="Times New Roman"/>
          <w:sz w:val="22"/>
          <w:szCs w:val="22"/>
        </w:rPr>
        <w:t xml:space="preserve">date, the legal case was </w:t>
      </w:r>
      <w:r w:rsidR="00E46693" w:rsidRPr="00060722">
        <w:rPr>
          <w:rFonts w:ascii="Times New Roman" w:hAnsi="Times New Roman" w:cs="Times New Roman"/>
          <w:sz w:val="22"/>
          <w:szCs w:val="22"/>
        </w:rPr>
        <w:t xml:space="preserve">in the process of consideration by </w:t>
      </w:r>
      <w:r w:rsidR="00E20220">
        <w:rPr>
          <w:rFonts w:ascii="Times New Roman" w:hAnsi="Times New Roman" w:cs="Times New Roman"/>
          <w:sz w:val="22"/>
          <w:szCs w:val="22"/>
        </w:rPr>
        <w:br/>
      </w:r>
      <w:r w:rsidR="004270CD" w:rsidRPr="00060722">
        <w:rPr>
          <w:rFonts w:ascii="Times New Roman" w:hAnsi="Times New Roman" w:cs="Times New Roman"/>
          <w:sz w:val="22"/>
          <w:szCs w:val="22"/>
        </w:rPr>
        <w:t xml:space="preserve">the Central </w:t>
      </w:r>
      <w:proofErr w:type="spellStart"/>
      <w:r w:rsidR="004270CD" w:rsidRPr="00060722">
        <w:rPr>
          <w:rFonts w:ascii="Times New Roman" w:hAnsi="Times New Roman" w:cs="Times New Roman"/>
          <w:sz w:val="22"/>
          <w:szCs w:val="22"/>
        </w:rPr>
        <w:t>Labour</w:t>
      </w:r>
      <w:proofErr w:type="spellEnd"/>
      <w:r w:rsidR="004270CD" w:rsidRPr="00060722">
        <w:rPr>
          <w:rFonts w:ascii="Times New Roman" w:hAnsi="Times New Roman" w:cs="Times New Roman"/>
          <w:sz w:val="22"/>
          <w:szCs w:val="22"/>
        </w:rPr>
        <w:t xml:space="preserve"> Court.</w:t>
      </w:r>
      <w:r w:rsidR="004270CD" w:rsidRPr="00145D74">
        <w:rPr>
          <w:szCs w:val="22"/>
        </w:rPr>
        <w:t xml:space="preserve"> </w:t>
      </w:r>
    </w:p>
    <w:p w14:paraId="388CC295" w14:textId="52D433BA" w:rsidR="0092489B" w:rsidRPr="00AF06E1" w:rsidRDefault="0092489B" w:rsidP="002A401E">
      <w:pPr>
        <w:tabs>
          <w:tab w:val="left" w:pos="540"/>
        </w:tabs>
        <w:ind w:left="540"/>
        <w:jc w:val="both"/>
        <w:rPr>
          <w:rFonts w:ascii="Times New Roman" w:hAnsi="Times New Roman" w:cs="Times New Roman"/>
          <w:sz w:val="22"/>
          <w:szCs w:val="22"/>
        </w:rPr>
      </w:pPr>
    </w:p>
    <w:p w14:paraId="45A91669" w14:textId="5E728846" w:rsidR="003E2BF6" w:rsidRDefault="003E2BF6" w:rsidP="003E2BF6">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sidRPr="00ED6325">
        <w:rPr>
          <w:rFonts w:ascii="Times New Roman" w:hAnsi="Times New Roman"/>
          <w:i w:val="0"/>
          <w:iCs w:val="0"/>
          <w:sz w:val="24"/>
          <w:szCs w:val="24"/>
          <w:u w:val="none"/>
        </w:rPr>
        <w:t>1</w:t>
      </w:r>
      <w:r w:rsidR="00A01975">
        <w:rPr>
          <w:rFonts w:ascii="Times New Roman" w:hAnsi="Times New Roman"/>
          <w:i w:val="0"/>
          <w:iCs w:val="0"/>
          <w:sz w:val="24"/>
          <w:szCs w:val="24"/>
          <w:u w:val="none"/>
        </w:rPr>
        <w:t>5</w:t>
      </w:r>
      <w:r w:rsidRPr="00ED6325">
        <w:rPr>
          <w:rFonts w:ascii="Times New Roman" w:hAnsi="Times New Roman"/>
          <w:i w:val="0"/>
          <w:iCs w:val="0"/>
          <w:sz w:val="24"/>
          <w:szCs w:val="24"/>
          <w:u w:val="none"/>
        </w:rPr>
        <w:tab/>
        <w:t>Event</w:t>
      </w:r>
      <w:r w:rsidR="005B3E94">
        <w:rPr>
          <w:rFonts w:ascii="Times New Roman" w:hAnsi="Times New Roman"/>
          <w:i w:val="0"/>
          <w:iCs w:val="0"/>
          <w:sz w:val="24"/>
          <w:szCs w:val="24"/>
          <w:u w:val="none"/>
        </w:rPr>
        <w:t>s</w:t>
      </w:r>
      <w:r w:rsidRPr="00ED6325">
        <w:rPr>
          <w:rFonts w:ascii="Times New Roman" w:hAnsi="Times New Roman"/>
          <w:i w:val="0"/>
          <w:iCs w:val="0"/>
          <w:sz w:val="24"/>
          <w:szCs w:val="24"/>
          <w:u w:val="none"/>
        </w:rPr>
        <w:t xml:space="preserve"> after the reporting period</w:t>
      </w:r>
    </w:p>
    <w:p w14:paraId="41038DE8" w14:textId="286D23B8" w:rsidR="003E2BF6" w:rsidRDefault="003E2BF6" w:rsidP="002A401E">
      <w:pPr>
        <w:tabs>
          <w:tab w:val="left" w:pos="540"/>
        </w:tabs>
        <w:ind w:left="540"/>
        <w:jc w:val="both"/>
        <w:rPr>
          <w:rFonts w:ascii="Times New Roman" w:hAnsi="Times New Roman" w:cs="Times New Roman"/>
          <w:sz w:val="22"/>
          <w:szCs w:val="22"/>
        </w:rPr>
      </w:pPr>
    </w:p>
    <w:p w14:paraId="6107C010" w14:textId="760A3BDD" w:rsidR="00F20146" w:rsidRDefault="00F2014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Pr>
          <w:rFonts w:ascii="Times New Roman" w:hAnsi="Times New Roman"/>
          <w:sz w:val="22"/>
          <w:szCs w:val="22"/>
        </w:rPr>
        <w:t>1</w:t>
      </w:r>
      <w:r w:rsidR="000662BA">
        <w:rPr>
          <w:rFonts w:ascii="Times New Roman" w:hAnsi="Times New Roman"/>
          <w:sz w:val="22"/>
          <w:szCs w:val="22"/>
        </w:rPr>
        <w:t>5</w:t>
      </w:r>
      <w:r>
        <w:rPr>
          <w:rFonts w:ascii="Times New Roman" w:hAnsi="Times New Roman"/>
          <w:sz w:val="22"/>
          <w:szCs w:val="22"/>
        </w:rPr>
        <w:t>.1</w:t>
      </w:r>
      <w:r>
        <w:rPr>
          <w:rFonts w:ascii="Times New Roman" w:hAnsi="Times New Roman"/>
          <w:sz w:val="22"/>
          <w:szCs w:val="22"/>
        </w:rPr>
        <w:tab/>
      </w:r>
      <w:r w:rsidRPr="00F20146">
        <w:rPr>
          <w:rFonts w:ascii="Times New Roman" w:hAnsi="Times New Roman"/>
          <w:sz w:val="22"/>
          <w:szCs w:val="22"/>
        </w:rPr>
        <w:t xml:space="preserve">At the Board of Directors’ meeting of the Company held on 12 October 2021, the Company’s Board of Directors approved the payment of interim dividends from retained earnings at the rate of Baht 0.06 per share, totaling not </w:t>
      </w:r>
      <w:r w:rsidR="007039E1">
        <w:rPr>
          <w:rFonts w:ascii="Times New Roman" w:hAnsi="Times New Roman"/>
          <w:sz w:val="22"/>
          <w:szCs w:val="22"/>
        </w:rPr>
        <w:t>more than</w:t>
      </w:r>
      <w:r w:rsidRPr="00F20146">
        <w:rPr>
          <w:rFonts w:ascii="Times New Roman" w:hAnsi="Times New Roman"/>
          <w:sz w:val="22"/>
          <w:szCs w:val="22"/>
        </w:rPr>
        <w:t xml:space="preserve"> Baht 123.0 million. The dividends will be paid to shareholders on </w:t>
      </w:r>
      <w:r w:rsidR="00C267A0">
        <w:rPr>
          <w:rFonts w:ascii="Times New Roman" w:hAnsi="Times New Roman"/>
          <w:sz w:val="22"/>
          <w:szCs w:val="22"/>
        </w:rPr>
        <w:t xml:space="preserve">8 </w:t>
      </w:r>
      <w:r w:rsidRPr="00F20146">
        <w:rPr>
          <w:rFonts w:ascii="Times New Roman" w:hAnsi="Times New Roman"/>
          <w:sz w:val="22"/>
          <w:szCs w:val="22"/>
        </w:rPr>
        <w:t>November 2021.</w:t>
      </w:r>
    </w:p>
    <w:p w14:paraId="665C5275" w14:textId="7ED42E36" w:rsidR="00F20146" w:rsidRDefault="00F2014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p>
    <w:p w14:paraId="706199E1" w14:textId="0BE1FE36" w:rsidR="00F425A3" w:rsidRDefault="00F425A3" w:rsidP="00F4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Pr>
          <w:rFonts w:ascii="Times New Roman" w:hAnsi="Times New Roman"/>
          <w:sz w:val="22"/>
          <w:szCs w:val="22"/>
        </w:rPr>
        <w:t>1</w:t>
      </w:r>
      <w:r w:rsidR="000662BA">
        <w:rPr>
          <w:rFonts w:ascii="Times New Roman" w:hAnsi="Times New Roman"/>
          <w:sz w:val="22"/>
          <w:szCs w:val="22"/>
        </w:rPr>
        <w:t>5</w:t>
      </w:r>
      <w:r>
        <w:rPr>
          <w:rFonts w:ascii="Times New Roman" w:hAnsi="Times New Roman"/>
          <w:sz w:val="22"/>
          <w:szCs w:val="22"/>
        </w:rPr>
        <w:t>.2</w:t>
      </w:r>
      <w:r>
        <w:rPr>
          <w:rFonts w:ascii="Times New Roman" w:hAnsi="Times New Roman"/>
          <w:sz w:val="22"/>
          <w:szCs w:val="22"/>
        </w:rPr>
        <w:tab/>
      </w:r>
      <w:r w:rsidR="00824502" w:rsidRPr="00F20146">
        <w:rPr>
          <w:rFonts w:ascii="Times New Roman" w:hAnsi="Times New Roman"/>
          <w:sz w:val="22"/>
          <w:szCs w:val="22"/>
        </w:rPr>
        <w:t>At the Board of Directors’ meeting of the Company held on 1</w:t>
      </w:r>
      <w:r w:rsidR="00824502">
        <w:rPr>
          <w:rFonts w:ascii="Times New Roman" w:hAnsi="Times New Roman"/>
          <w:sz w:val="22"/>
          <w:szCs w:val="22"/>
        </w:rPr>
        <w:t>0 November</w:t>
      </w:r>
      <w:r w:rsidR="00824502" w:rsidRPr="00F20146">
        <w:rPr>
          <w:rFonts w:ascii="Times New Roman" w:hAnsi="Times New Roman"/>
          <w:sz w:val="22"/>
          <w:szCs w:val="22"/>
        </w:rPr>
        <w:t xml:space="preserve"> 2021, the Company’s Board of Directors</w:t>
      </w:r>
      <w:r>
        <w:rPr>
          <w:rFonts w:ascii="Times New Roman" w:hAnsi="Times New Roman"/>
          <w:sz w:val="22"/>
          <w:szCs w:val="22"/>
        </w:rPr>
        <w:t xml:space="preserve"> approved</w:t>
      </w:r>
      <w:r w:rsidRPr="00F20146">
        <w:rPr>
          <w:rFonts w:ascii="Times New Roman" w:hAnsi="Times New Roman"/>
          <w:sz w:val="22"/>
          <w:szCs w:val="22"/>
        </w:rPr>
        <w:t xml:space="preserve"> the Company</w:t>
      </w:r>
      <w:r>
        <w:rPr>
          <w:rFonts w:ascii="Times New Roman" w:hAnsi="Times New Roman"/>
          <w:sz w:val="22"/>
          <w:szCs w:val="22"/>
        </w:rPr>
        <w:t xml:space="preserve"> to pay the additional paid-up </w:t>
      </w:r>
      <w:r w:rsidRPr="00597175">
        <w:rPr>
          <w:rFonts w:ascii="Times New Roman" w:hAnsi="Times New Roman"/>
          <w:spacing w:val="4"/>
          <w:sz w:val="22"/>
          <w:szCs w:val="22"/>
        </w:rPr>
        <w:t xml:space="preserve">share capital of </w:t>
      </w:r>
      <w:r>
        <w:rPr>
          <w:rFonts w:ascii="Times New Roman" w:hAnsi="Times New Roman"/>
          <w:spacing w:val="4"/>
          <w:sz w:val="22"/>
          <w:szCs w:val="22"/>
        </w:rPr>
        <w:br/>
      </w:r>
      <w:r w:rsidRPr="00597175">
        <w:rPr>
          <w:rFonts w:ascii="Times New Roman" w:hAnsi="Times New Roman"/>
          <w:spacing w:val="4"/>
          <w:sz w:val="22"/>
          <w:szCs w:val="22"/>
        </w:rPr>
        <w:t>R</w:t>
      </w:r>
      <w:r>
        <w:rPr>
          <w:rFonts w:ascii="Times New Roman" w:hAnsi="Times New Roman"/>
          <w:spacing w:val="4"/>
          <w:sz w:val="22"/>
          <w:szCs w:val="22"/>
        </w:rPr>
        <w:t xml:space="preserve"> </w:t>
      </w:r>
      <w:r w:rsidRPr="00597175">
        <w:rPr>
          <w:rFonts w:ascii="Times New Roman" w:hAnsi="Times New Roman"/>
          <w:spacing w:val="4"/>
          <w:sz w:val="22"/>
          <w:szCs w:val="22"/>
        </w:rPr>
        <w:t>E</w:t>
      </w:r>
      <w:r>
        <w:rPr>
          <w:rFonts w:ascii="Times New Roman" w:hAnsi="Times New Roman"/>
          <w:spacing w:val="4"/>
          <w:sz w:val="22"/>
          <w:szCs w:val="22"/>
        </w:rPr>
        <w:t xml:space="preserve"> </w:t>
      </w:r>
      <w:r w:rsidRPr="00597175">
        <w:rPr>
          <w:rFonts w:ascii="Times New Roman" w:hAnsi="Times New Roman"/>
          <w:spacing w:val="4"/>
          <w:sz w:val="22"/>
          <w:szCs w:val="22"/>
        </w:rPr>
        <w:t xml:space="preserve">N Korat Energy </w:t>
      </w:r>
      <w:r w:rsidRPr="001E4D61">
        <w:rPr>
          <w:rFonts w:ascii="Times New Roman" w:hAnsi="Times New Roman"/>
          <w:spacing w:val="4"/>
          <w:sz w:val="22"/>
          <w:szCs w:val="22"/>
        </w:rPr>
        <w:t>Company Lim</w:t>
      </w:r>
      <w:r>
        <w:rPr>
          <w:rFonts w:ascii="Times New Roman" w:hAnsi="Times New Roman"/>
          <w:spacing w:val="4"/>
          <w:sz w:val="22"/>
          <w:szCs w:val="22"/>
        </w:rPr>
        <w:t>i</w:t>
      </w:r>
      <w:r w:rsidRPr="001E4D61">
        <w:rPr>
          <w:rFonts w:ascii="Times New Roman" w:hAnsi="Times New Roman"/>
          <w:spacing w:val="4"/>
          <w:sz w:val="22"/>
          <w:szCs w:val="22"/>
        </w:rPr>
        <w:t xml:space="preserve">ted </w:t>
      </w:r>
      <w:r>
        <w:rPr>
          <w:rFonts w:ascii="Times New Roman" w:hAnsi="Times New Roman"/>
          <w:spacing w:val="4"/>
          <w:sz w:val="22"/>
          <w:szCs w:val="22"/>
        </w:rPr>
        <w:t>of</w:t>
      </w:r>
      <w:r w:rsidRPr="001E4D61">
        <w:rPr>
          <w:rFonts w:ascii="Times New Roman" w:hAnsi="Times New Roman"/>
          <w:spacing w:val="4"/>
          <w:sz w:val="22"/>
          <w:szCs w:val="22"/>
        </w:rPr>
        <w:t xml:space="preserve"> </w:t>
      </w:r>
      <w:r>
        <w:rPr>
          <w:rFonts w:ascii="Times New Roman" w:hAnsi="Times New Roman"/>
          <w:spacing w:val="4"/>
          <w:sz w:val="22"/>
          <w:szCs w:val="22"/>
        </w:rPr>
        <w:t>7.0 million</w:t>
      </w:r>
      <w:r w:rsidRPr="001E4D61">
        <w:rPr>
          <w:rFonts w:ascii="Times New Roman" w:hAnsi="Times New Roman"/>
          <w:spacing w:val="4"/>
          <w:sz w:val="22"/>
          <w:szCs w:val="22"/>
        </w:rPr>
        <w:t xml:space="preserve"> ordinary shares, </w:t>
      </w:r>
      <w:r>
        <w:rPr>
          <w:rFonts w:ascii="Times New Roman" w:hAnsi="Times New Roman"/>
          <w:spacing w:val="4"/>
          <w:sz w:val="22"/>
          <w:szCs w:val="22"/>
        </w:rPr>
        <w:t>with the par value of</w:t>
      </w:r>
      <w:r w:rsidRPr="001E4D61">
        <w:rPr>
          <w:rFonts w:ascii="Times New Roman" w:hAnsi="Times New Roman"/>
          <w:spacing w:val="4"/>
          <w:sz w:val="22"/>
          <w:szCs w:val="22"/>
        </w:rPr>
        <w:t xml:space="preserve"> Baht </w:t>
      </w:r>
      <w:r>
        <w:rPr>
          <w:rFonts w:ascii="Times New Roman" w:hAnsi="Times New Roman"/>
          <w:spacing w:val="4"/>
          <w:sz w:val="22"/>
          <w:szCs w:val="22"/>
        </w:rPr>
        <w:t>10</w:t>
      </w:r>
      <w:r w:rsidRPr="001E4D61">
        <w:rPr>
          <w:rFonts w:ascii="Times New Roman" w:hAnsi="Times New Roman"/>
          <w:spacing w:val="4"/>
          <w:sz w:val="22"/>
          <w:szCs w:val="22"/>
        </w:rPr>
        <w:t xml:space="preserve"> per share totaling Baht </w:t>
      </w:r>
      <w:r>
        <w:rPr>
          <w:rFonts w:ascii="Times New Roman" w:hAnsi="Times New Roman"/>
          <w:spacing w:val="4"/>
          <w:sz w:val="22"/>
          <w:szCs w:val="22"/>
        </w:rPr>
        <w:t>70</w:t>
      </w:r>
      <w:r w:rsidRPr="001E4D61">
        <w:rPr>
          <w:rFonts w:ascii="Times New Roman" w:hAnsi="Times New Roman"/>
          <w:spacing w:val="4"/>
          <w:sz w:val="22"/>
          <w:szCs w:val="22"/>
        </w:rPr>
        <w:t>.0 million</w:t>
      </w:r>
      <w:r>
        <w:rPr>
          <w:rFonts w:ascii="Times New Roman" w:hAnsi="Times New Roman"/>
          <w:spacing w:val="4"/>
          <w:sz w:val="22"/>
          <w:szCs w:val="22"/>
        </w:rPr>
        <w:t xml:space="preserve"> </w:t>
      </w:r>
      <w:r w:rsidRPr="00BE588E">
        <w:rPr>
          <w:rFonts w:ascii="Times New Roman" w:hAnsi="Times New Roman"/>
          <w:spacing w:val="4"/>
          <w:sz w:val="22"/>
          <w:szCs w:val="22"/>
        </w:rPr>
        <w:t xml:space="preserve">regarding to the additional contributions </w:t>
      </w:r>
      <w:r w:rsidR="000A5F1C">
        <w:rPr>
          <w:rFonts w:ascii="Times New Roman" w:hAnsi="Times New Roman"/>
          <w:spacing w:val="4"/>
          <w:sz w:val="22"/>
          <w:szCs w:val="22"/>
        </w:rPr>
        <w:br/>
      </w:r>
      <w:r w:rsidRPr="00BE588E">
        <w:rPr>
          <w:rFonts w:ascii="Times New Roman" w:hAnsi="Times New Roman"/>
          <w:spacing w:val="4"/>
          <w:sz w:val="22"/>
          <w:szCs w:val="22"/>
        </w:rPr>
        <w:t>in proportion of its interest.</w:t>
      </w:r>
    </w:p>
    <w:p w14:paraId="2CFDDA69" w14:textId="77777777" w:rsidR="00F20146" w:rsidRPr="00D82C97" w:rsidRDefault="00F20146" w:rsidP="00F20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p>
    <w:p w14:paraId="1BC72E60" w14:textId="77777777" w:rsidR="00F425A3" w:rsidRPr="00E644D1" w:rsidRDefault="00F425A3" w:rsidP="00F4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p>
    <w:p w14:paraId="7DFFFFDD" w14:textId="77777777" w:rsidR="00F20146" w:rsidRDefault="00F20146" w:rsidP="002A401E">
      <w:pPr>
        <w:tabs>
          <w:tab w:val="left" w:pos="540"/>
        </w:tabs>
        <w:ind w:left="540"/>
        <w:jc w:val="both"/>
        <w:rPr>
          <w:rFonts w:ascii="Times New Roman" w:hAnsi="Times New Roman" w:cs="Times New Roman"/>
          <w:sz w:val="22"/>
          <w:szCs w:val="22"/>
        </w:rPr>
      </w:pPr>
    </w:p>
    <w:p w14:paraId="6BB7464B" w14:textId="1B29AE67" w:rsidR="003E2BF6" w:rsidRDefault="003E2BF6" w:rsidP="003E2BF6">
      <w:pPr>
        <w:tabs>
          <w:tab w:val="left" w:pos="540"/>
        </w:tabs>
        <w:ind w:left="540"/>
        <w:jc w:val="both"/>
        <w:rPr>
          <w:szCs w:val="22"/>
        </w:rPr>
      </w:pPr>
    </w:p>
    <w:sectPr w:rsidR="003E2BF6" w:rsidSect="00B85661">
      <w:headerReference w:type="default" r:id="rId2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B6A21" w14:textId="77777777" w:rsidR="00627BD4" w:rsidRDefault="00627BD4">
      <w:r>
        <w:separator/>
      </w:r>
    </w:p>
  </w:endnote>
  <w:endnote w:type="continuationSeparator" w:id="0">
    <w:p w14:paraId="4D0CA77C" w14:textId="77777777" w:rsidR="00627BD4" w:rsidRDefault="0062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4D75" w14:textId="77777777" w:rsidR="004449F3" w:rsidRPr="00255E1D" w:rsidRDefault="004449F3" w:rsidP="00941B0E">
    <w:pPr>
      <w:pStyle w:val="Footer"/>
      <w:framePr w:w="331" w:wrap="around" w:vAnchor="text" w:hAnchor="margin" w:xAlign="center" w:y="-3"/>
      <w:rPr>
        <w:rStyle w:val="PageNumber"/>
        <w:rFonts w:ascii="Times New Roman" w:hAnsi="Times New Roman"/>
        <w:sz w:val="22"/>
        <w:szCs w:val="22"/>
        <w:lang w:val="en-US"/>
      </w:rPr>
    </w:pPr>
    <w:r w:rsidRPr="00D05E04">
      <w:rPr>
        <w:rStyle w:val="PageNumber"/>
        <w:rFonts w:ascii="Times New Roman" w:hAnsi="Times New Roman"/>
        <w:sz w:val="22"/>
        <w:szCs w:val="22"/>
      </w:rPr>
      <w:fldChar w:fldCharType="begin"/>
    </w:r>
    <w:r w:rsidRPr="00D05E04">
      <w:rPr>
        <w:rStyle w:val="PageNumber"/>
        <w:rFonts w:ascii="Times New Roman" w:hAnsi="Times New Roman"/>
        <w:sz w:val="22"/>
        <w:szCs w:val="22"/>
      </w:rPr>
      <w:instrText xml:space="preserve">PAGE  </w:instrText>
    </w:r>
    <w:r w:rsidRPr="00D05E04">
      <w:rPr>
        <w:rStyle w:val="PageNumber"/>
        <w:rFonts w:ascii="Times New Roman" w:hAnsi="Times New Roman"/>
        <w:sz w:val="22"/>
        <w:szCs w:val="22"/>
      </w:rPr>
      <w:fldChar w:fldCharType="separate"/>
    </w:r>
    <w:r w:rsidRPr="00D05E04">
      <w:rPr>
        <w:rStyle w:val="PageNumber"/>
        <w:rFonts w:ascii="Times New Roman" w:hAnsi="Times New Roman"/>
        <w:noProof/>
        <w:sz w:val="22"/>
        <w:szCs w:val="22"/>
      </w:rPr>
      <w:t>20</w:t>
    </w:r>
    <w:r w:rsidRPr="00D05E04">
      <w:rPr>
        <w:rStyle w:val="PageNumber"/>
        <w:rFonts w:ascii="Times New Roman" w:hAnsi="Times New Roman"/>
        <w:sz w:val="22"/>
        <w:szCs w:val="22"/>
      </w:rPr>
      <w:fldChar w:fldCharType="end"/>
    </w:r>
  </w:p>
  <w:p w14:paraId="3ED584EE"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23E8F" w14:textId="05A4273A" w:rsidR="004449F3" w:rsidRPr="00103D91" w:rsidRDefault="004449F3"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CB65D7">
      <w:rPr>
        <w:rFonts w:ascii="Times New Roman" w:hAnsi="Times New Roman"/>
        <w:i/>
        <w:iCs/>
        <w:noProof/>
        <w:sz w:val="22"/>
        <w:szCs w:val="22"/>
      </w:rPr>
      <w:t>nncle3-Q3'21-set</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92795"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14:paraId="03803169"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71953" w14:textId="56A07D34"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B65D7">
      <w:rPr>
        <w:rFonts w:ascii="Times New Roman" w:hAnsi="Times New Roman"/>
        <w:noProof/>
        <w:sz w:val="22"/>
        <w:szCs w:val="22"/>
      </w:rPr>
      <w:t>nncle3-Q3'21-set</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116BD"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14:paraId="66921B96"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C1B22" w14:textId="459C0CFC"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B65D7">
      <w:rPr>
        <w:rFonts w:ascii="Times New Roman" w:hAnsi="Times New Roman"/>
        <w:noProof/>
        <w:sz w:val="22"/>
        <w:szCs w:val="22"/>
      </w:rPr>
      <w:t>nncle3-Q3'21-set</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B16C5"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14:paraId="45654B1F"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BBE35" w14:textId="50115DEE"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B65D7">
      <w:rPr>
        <w:rFonts w:ascii="Times New Roman" w:hAnsi="Times New Roman"/>
        <w:noProof/>
        <w:sz w:val="22"/>
        <w:szCs w:val="22"/>
      </w:rPr>
      <w:t>nncle3-Q3'21-set</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48FB6" w14:textId="77777777" w:rsidR="00627BD4" w:rsidRDefault="00627BD4">
      <w:r>
        <w:separator/>
      </w:r>
    </w:p>
  </w:footnote>
  <w:footnote w:type="continuationSeparator" w:id="0">
    <w:p w14:paraId="38597954" w14:textId="77777777" w:rsidR="00627BD4" w:rsidRDefault="00627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827BA"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138ED68"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FF8525E" w14:textId="311E0312"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747CEB10"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752C769"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E8E07" w14:textId="77777777" w:rsidR="004449F3" w:rsidRPr="00171033"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14:paraId="2C3B78A3"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14:paraId="008FD3BE" w14:textId="77777777" w:rsidR="004449F3"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Year" w:val="2007"/>
        <w:attr w:name="Day" w:val="31"/>
        <w:attr w:name="Month" w:val="3"/>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14:paraId="28BAE14A"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14:paraId="24618F61"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4807B" w14:textId="77777777" w:rsidR="004449F3" w:rsidRDefault="004449F3"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CA1BA5D" w14:textId="77777777" w:rsidR="004449F3" w:rsidRDefault="004449F3"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337746CC" w14:textId="51A84AAF" w:rsidR="004449F3" w:rsidRDefault="004449F3"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01E3BEC1"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19199FE6"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9B2BF"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54B186F"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5CF54C5D" w14:textId="68ADAE19"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497F774F"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3A10DE47"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16AFB" w14:textId="704EA461"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4851E59E" w14:textId="77777777"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3C4A31F5" w14:textId="3897C87F" w:rsidR="004449F3" w:rsidRDefault="004449F3" w:rsidP="000D5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7B475EE6" w14:textId="77777777" w:rsidR="004449F3" w:rsidRPr="003C7A17"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7C10A433"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D2291" w14:textId="1C712B9E" w:rsidR="004449F3"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004091D" w14:textId="77777777" w:rsidR="004449F3"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65DE81B6" w14:textId="6F954104" w:rsidR="004449F3"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24231DC7" w14:textId="77777777" w:rsidR="004449F3" w:rsidRPr="003C7A17"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23A1C07"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BCD45" w14:textId="01FA1EC3"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1CFEC136" w14:textId="77777777"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446F2E1" w14:textId="157F0EFA"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60E09FC4" w14:textId="77777777" w:rsidR="004449F3" w:rsidRPr="003C7A17"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245E1020"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95757F"/>
    <w:multiLevelType w:val="hybridMultilevel"/>
    <w:tmpl w:val="A0FC7FB2"/>
    <w:lvl w:ilvl="0" w:tplc="1368EB1A">
      <w:start w:val="1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B9404A"/>
    <w:multiLevelType w:val="multilevel"/>
    <w:tmpl w:val="C2BC3C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0"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8"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1"/>
  </w:num>
  <w:num w:numId="14">
    <w:abstractNumId w:val="17"/>
  </w:num>
  <w:num w:numId="15">
    <w:abstractNumId w:val="26"/>
  </w:num>
  <w:num w:numId="16">
    <w:abstractNumId w:val="10"/>
  </w:num>
  <w:num w:numId="17">
    <w:abstractNumId w:val="20"/>
  </w:num>
  <w:num w:numId="18">
    <w:abstractNumId w:val="12"/>
  </w:num>
  <w:num w:numId="19">
    <w:abstractNumId w:val="36"/>
  </w:num>
  <w:num w:numId="20">
    <w:abstractNumId w:val="34"/>
  </w:num>
  <w:num w:numId="21">
    <w:abstractNumId w:val="30"/>
  </w:num>
  <w:num w:numId="22">
    <w:abstractNumId w:val="19"/>
  </w:num>
  <w:num w:numId="23">
    <w:abstractNumId w:val="28"/>
  </w:num>
  <w:num w:numId="24">
    <w:abstractNumId w:val="13"/>
  </w:num>
  <w:num w:numId="25">
    <w:abstractNumId w:val="17"/>
  </w:num>
  <w:num w:numId="26">
    <w:abstractNumId w:val="33"/>
  </w:num>
  <w:num w:numId="27">
    <w:abstractNumId w:val="35"/>
  </w:num>
  <w:num w:numId="28">
    <w:abstractNumId w:val="17"/>
  </w:num>
  <w:num w:numId="29">
    <w:abstractNumId w:val="15"/>
  </w:num>
  <w:num w:numId="30">
    <w:abstractNumId w:val="22"/>
  </w:num>
  <w:num w:numId="31">
    <w:abstractNumId w:val="18"/>
  </w:num>
  <w:num w:numId="32">
    <w:abstractNumId w:val="21"/>
  </w:num>
  <w:num w:numId="33">
    <w:abstractNumId w:val="17"/>
  </w:num>
  <w:num w:numId="34">
    <w:abstractNumId w:val="32"/>
  </w:num>
  <w:num w:numId="35">
    <w:abstractNumId w:val="24"/>
  </w:num>
  <w:num w:numId="36">
    <w:abstractNumId w:val="29"/>
  </w:num>
  <w:num w:numId="37">
    <w:abstractNumId w:val="37"/>
  </w:num>
  <w:num w:numId="38">
    <w:abstractNumId w:val="27"/>
  </w:num>
  <w:num w:numId="39">
    <w:abstractNumId w:val="14"/>
  </w:num>
  <w:num w:numId="40">
    <w:abstractNumId w:val="11"/>
  </w:num>
  <w:num w:numId="41">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86"/>
    <w:rsid w:val="0000075F"/>
    <w:rsid w:val="0000094A"/>
    <w:rsid w:val="000009DE"/>
    <w:rsid w:val="000009EE"/>
    <w:rsid w:val="00000EA5"/>
    <w:rsid w:val="00000F4B"/>
    <w:rsid w:val="00000F7E"/>
    <w:rsid w:val="00001031"/>
    <w:rsid w:val="00001042"/>
    <w:rsid w:val="00001436"/>
    <w:rsid w:val="000019DA"/>
    <w:rsid w:val="00001A06"/>
    <w:rsid w:val="00001A6A"/>
    <w:rsid w:val="00002288"/>
    <w:rsid w:val="000023C4"/>
    <w:rsid w:val="00002960"/>
    <w:rsid w:val="000029C0"/>
    <w:rsid w:val="00002BF4"/>
    <w:rsid w:val="00002DB4"/>
    <w:rsid w:val="00002E22"/>
    <w:rsid w:val="00003087"/>
    <w:rsid w:val="000031AA"/>
    <w:rsid w:val="000033F0"/>
    <w:rsid w:val="00003957"/>
    <w:rsid w:val="00003DA5"/>
    <w:rsid w:val="00004006"/>
    <w:rsid w:val="00004B99"/>
    <w:rsid w:val="00004D65"/>
    <w:rsid w:val="00005609"/>
    <w:rsid w:val="00005714"/>
    <w:rsid w:val="00005DC2"/>
    <w:rsid w:val="00006AC8"/>
    <w:rsid w:val="00006C11"/>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0C94"/>
    <w:rsid w:val="00011058"/>
    <w:rsid w:val="000110F1"/>
    <w:rsid w:val="00011293"/>
    <w:rsid w:val="000112BC"/>
    <w:rsid w:val="0001138A"/>
    <w:rsid w:val="000115E9"/>
    <w:rsid w:val="000116A6"/>
    <w:rsid w:val="00011725"/>
    <w:rsid w:val="000117EA"/>
    <w:rsid w:val="00011979"/>
    <w:rsid w:val="00011A89"/>
    <w:rsid w:val="00011FB5"/>
    <w:rsid w:val="0001216C"/>
    <w:rsid w:val="000122B5"/>
    <w:rsid w:val="000127B6"/>
    <w:rsid w:val="00012E60"/>
    <w:rsid w:val="000133B2"/>
    <w:rsid w:val="00013BEE"/>
    <w:rsid w:val="00014052"/>
    <w:rsid w:val="000142C1"/>
    <w:rsid w:val="0001445B"/>
    <w:rsid w:val="00014779"/>
    <w:rsid w:val="00014804"/>
    <w:rsid w:val="000149DC"/>
    <w:rsid w:val="00014A4F"/>
    <w:rsid w:val="000150A2"/>
    <w:rsid w:val="000156CD"/>
    <w:rsid w:val="00015A3F"/>
    <w:rsid w:val="00015BA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57D"/>
    <w:rsid w:val="000227D8"/>
    <w:rsid w:val="00022913"/>
    <w:rsid w:val="0002291C"/>
    <w:rsid w:val="00023404"/>
    <w:rsid w:val="00023784"/>
    <w:rsid w:val="00023807"/>
    <w:rsid w:val="000239F3"/>
    <w:rsid w:val="00023E65"/>
    <w:rsid w:val="0002442D"/>
    <w:rsid w:val="00024567"/>
    <w:rsid w:val="00024718"/>
    <w:rsid w:val="0002488F"/>
    <w:rsid w:val="00024CA8"/>
    <w:rsid w:val="00024D26"/>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A79"/>
    <w:rsid w:val="0003012B"/>
    <w:rsid w:val="0003017B"/>
    <w:rsid w:val="00030691"/>
    <w:rsid w:val="00030AAB"/>
    <w:rsid w:val="00030CBA"/>
    <w:rsid w:val="0003113C"/>
    <w:rsid w:val="0003123F"/>
    <w:rsid w:val="00031434"/>
    <w:rsid w:val="000318DA"/>
    <w:rsid w:val="0003195D"/>
    <w:rsid w:val="000319A3"/>
    <w:rsid w:val="00032209"/>
    <w:rsid w:val="000326CF"/>
    <w:rsid w:val="000328DB"/>
    <w:rsid w:val="00033027"/>
    <w:rsid w:val="0003319E"/>
    <w:rsid w:val="0003331E"/>
    <w:rsid w:val="000336A0"/>
    <w:rsid w:val="00033814"/>
    <w:rsid w:val="00033A8A"/>
    <w:rsid w:val="00033C0D"/>
    <w:rsid w:val="00033C24"/>
    <w:rsid w:val="00034259"/>
    <w:rsid w:val="00034940"/>
    <w:rsid w:val="00034C2F"/>
    <w:rsid w:val="00034C74"/>
    <w:rsid w:val="00034CDA"/>
    <w:rsid w:val="00034E11"/>
    <w:rsid w:val="000350BC"/>
    <w:rsid w:val="00035130"/>
    <w:rsid w:val="000353E9"/>
    <w:rsid w:val="00035989"/>
    <w:rsid w:val="00035F19"/>
    <w:rsid w:val="000360CB"/>
    <w:rsid w:val="000363E3"/>
    <w:rsid w:val="00036912"/>
    <w:rsid w:val="000369F6"/>
    <w:rsid w:val="00037291"/>
    <w:rsid w:val="0003736D"/>
    <w:rsid w:val="00037B71"/>
    <w:rsid w:val="00037C7D"/>
    <w:rsid w:val="00037F09"/>
    <w:rsid w:val="00040302"/>
    <w:rsid w:val="00040339"/>
    <w:rsid w:val="00040532"/>
    <w:rsid w:val="000408AA"/>
    <w:rsid w:val="00040D7F"/>
    <w:rsid w:val="00040DC5"/>
    <w:rsid w:val="00040EB4"/>
    <w:rsid w:val="0004106B"/>
    <w:rsid w:val="000413A2"/>
    <w:rsid w:val="000415FC"/>
    <w:rsid w:val="00041C3B"/>
    <w:rsid w:val="00041D19"/>
    <w:rsid w:val="00041E74"/>
    <w:rsid w:val="00041F32"/>
    <w:rsid w:val="00042081"/>
    <w:rsid w:val="00042381"/>
    <w:rsid w:val="00042395"/>
    <w:rsid w:val="0004261B"/>
    <w:rsid w:val="000426D5"/>
    <w:rsid w:val="00043240"/>
    <w:rsid w:val="00043321"/>
    <w:rsid w:val="0004374F"/>
    <w:rsid w:val="00043969"/>
    <w:rsid w:val="00043B99"/>
    <w:rsid w:val="00043F69"/>
    <w:rsid w:val="000449AF"/>
    <w:rsid w:val="00044AB3"/>
    <w:rsid w:val="00044BA0"/>
    <w:rsid w:val="00045414"/>
    <w:rsid w:val="000454D6"/>
    <w:rsid w:val="00045AE7"/>
    <w:rsid w:val="00046036"/>
    <w:rsid w:val="000460CE"/>
    <w:rsid w:val="000460E2"/>
    <w:rsid w:val="0004618A"/>
    <w:rsid w:val="00046472"/>
    <w:rsid w:val="00046938"/>
    <w:rsid w:val="00046B96"/>
    <w:rsid w:val="00046BDE"/>
    <w:rsid w:val="00046F93"/>
    <w:rsid w:val="00047001"/>
    <w:rsid w:val="00047002"/>
    <w:rsid w:val="000470AD"/>
    <w:rsid w:val="00047206"/>
    <w:rsid w:val="00047A5F"/>
    <w:rsid w:val="00047B38"/>
    <w:rsid w:val="00047FF0"/>
    <w:rsid w:val="00050095"/>
    <w:rsid w:val="00050565"/>
    <w:rsid w:val="0005084D"/>
    <w:rsid w:val="00050B9F"/>
    <w:rsid w:val="00050BFC"/>
    <w:rsid w:val="00050D8D"/>
    <w:rsid w:val="000511CF"/>
    <w:rsid w:val="000517C5"/>
    <w:rsid w:val="00051859"/>
    <w:rsid w:val="0005187B"/>
    <w:rsid w:val="000518BE"/>
    <w:rsid w:val="000519AB"/>
    <w:rsid w:val="00051A75"/>
    <w:rsid w:val="000520BD"/>
    <w:rsid w:val="000520F2"/>
    <w:rsid w:val="00052471"/>
    <w:rsid w:val="00052BEB"/>
    <w:rsid w:val="00053F94"/>
    <w:rsid w:val="0005404E"/>
    <w:rsid w:val="000544F1"/>
    <w:rsid w:val="00054539"/>
    <w:rsid w:val="00054856"/>
    <w:rsid w:val="00054ECC"/>
    <w:rsid w:val="00054EF5"/>
    <w:rsid w:val="0005543B"/>
    <w:rsid w:val="00055A83"/>
    <w:rsid w:val="00055B24"/>
    <w:rsid w:val="00055BBE"/>
    <w:rsid w:val="00055F88"/>
    <w:rsid w:val="000561AB"/>
    <w:rsid w:val="0005695C"/>
    <w:rsid w:val="00056A53"/>
    <w:rsid w:val="00056DF1"/>
    <w:rsid w:val="00056F71"/>
    <w:rsid w:val="00057157"/>
    <w:rsid w:val="00057172"/>
    <w:rsid w:val="00057795"/>
    <w:rsid w:val="000578C3"/>
    <w:rsid w:val="00057AFE"/>
    <w:rsid w:val="00060722"/>
    <w:rsid w:val="00060949"/>
    <w:rsid w:val="00060983"/>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914"/>
    <w:rsid w:val="00065E8C"/>
    <w:rsid w:val="000660DC"/>
    <w:rsid w:val="000661A0"/>
    <w:rsid w:val="000662BA"/>
    <w:rsid w:val="000665F0"/>
    <w:rsid w:val="000666E0"/>
    <w:rsid w:val="0006681B"/>
    <w:rsid w:val="0006720A"/>
    <w:rsid w:val="00067425"/>
    <w:rsid w:val="00070007"/>
    <w:rsid w:val="0007027D"/>
    <w:rsid w:val="0007053A"/>
    <w:rsid w:val="0007074B"/>
    <w:rsid w:val="000708F4"/>
    <w:rsid w:val="00070A4D"/>
    <w:rsid w:val="00070A6D"/>
    <w:rsid w:val="00071231"/>
    <w:rsid w:val="00071A70"/>
    <w:rsid w:val="00071F82"/>
    <w:rsid w:val="00072227"/>
    <w:rsid w:val="00072568"/>
    <w:rsid w:val="0007282B"/>
    <w:rsid w:val="00072E0E"/>
    <w:rsid w:val="0007306A"/>
    <w:rsid w:val="000734B3"/>
    <w:rsid w:val="0007363F"/>
    <w:rsid w:val="0007395B"/>
    <w:rsid w:val="000739B3"/>
    <w:rsid w:val="000739F3"/>
    <w:rsid w:val="00073BC7"/>
    <w:rsid w:val="00073CEE"/>
    <w:rsid w:val="00073D4B"/>
    <w:rsid w:val="00073FE3"/>
    <w:rsid w:val="000740B7"/>
    <w:rsid w:val="000743DC"/>
    <w:rsid w:val="00074437"/>
    <w:rsid w:val="000744C4"/>
    <w:rsid w:val="0007473F"/>
    <w:rsid w:val="000748B1"/>
    <w:rsid w:val="00075763"/>
    <w:rsid w:val="0007645A"/>
    <w:rsid w:val="00076C16"/>
    <w:rsid w:val="00076D86"/>
    <w:rsid w:val="0007769A"/>
    <w:rsid w:val="00077B66"/>
    <w:rsid w:val="00077DF6"/>
    <w:rsid w:val="0008129E"/>
    <w:rsid w:val="00081DDA"/>
    <w:rsid w:val="00082583"/>
    <w:rsid w:val="00082BAF"/>
    <w:rsid w:val="00082FD1"/>
    <w:rsid w:val="0008300D"/>
    <w:rsid w:val="00083B5E"/>
    <w:rsid w:val="0008460B"/>
    <w:rsid w:val="00084B14"/>
    <w:rsid w:val="00084B89"/>
    <w:rsid w:val="00084ED0"/>
    <w:rsid w:val="00084F72"/>
    <w:rsid w:val="0008522C"/>
    <w:rsid w:val="000852DB"/>
    <w:rsid w:val="00085895"/>
    <w:rsid w:val="00085A70"/>
    <w:rsid w:val="00085CAB"/>
    <w:rsid w:val="00085E38"/>
    <w:rsid w:val="000861EA"/>
    <w:rsid w:val="000862D6"/>
    <w:rsid w:val="0008635D"/>
    <w:rsid w:val="00086B71"/>
    <w:rsid w:val="00086BBC"/>
    <w:rsid w:val="00086FC6"/>
    <w:rsid w:val="00087057"/>
    <w:rsid w:val="0008705C"/>
    <w:rsid w:val="000871B8"/>
    <w:rsid w:val="00087643"/>
    <w:rsid w:val="0008764B"/>
    <w:rsid w:val="00087A95"/>
    <w:rsid w:val="00087CD0"/>
    <w:rsid w:val="00087FDD"/>
    <w:rsid w:val="00090301"/>
    <w:rsid w:val="00090CD8"/>
    <w:rsid w:val="00090E5C"/>
    <w:rsid w:val="00091184"/>
    <w:rsid w:val="000912B9"/>
    <w:rsid w:val="00091430"/>
    <w:rsid w:val="000915E0"/>
    <w:rsid w:val="00091EC2"/>
    <w:rsid w:val="000928A9"/>
    <w:rsid w:val="0009291B"/>
    <w:rsid w:val="00092FD2"/>
    <w:rsid w:val="000930EC"/>
    <w:rsid w:val="0009310F"/>
    <w:rsid w:val="000931F8"/>
    <w:rsid w:val="0009326A"/>
    <w:rsid w:val="00093554"/>
    <w:rsid w:val="0009358D"/>
    <w:rsid w:val="00093B76"/>
    <w:rsid w:val="00093DAD"/>
    <w:rsid w:val="00093E24"/>
    <w:rsid w:val="000940D6"/>
    <w:rsid w:val="00094164"/>
    <w:rsid w:val="0009418F"/>
    <w:rsid w:val="0009425A"/>
    <w:rsid w:val="00094347"/>
    <w:rsid w:val="0009454B"/>
    <w:rsid w:val="00094628"/>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2E1"/>
    <w:rsid w:val="000A2D5B"/>
    <w:rsid w:val="000A3299"/>
    <w:rsid w:val="000A32F1"/>
    <w:rsid w:val="000A34F7"/>
    <w:rsid w:val="000A35A1"/>
    <w:rsid w:val="000A38E9"/>
    <w:rsid w:val="000A3961"/>
    <w:rsid w:val="000A3EF1"/>
    <w:rsid w:val="000A44B4"/>
    <w:rsid w:val="000A45A3"/>
    <w:rsid w:val="000A4676"/>
    <w:rsid w:val="000A46AE"/>
    <w:rsid w:val="000A47FD"/>
    <w:rsid w:val="000A4C60"/>
    <w:rsid w:val="000A4F8C"/>
    <w:rsid w:val="000A5245"/>
    <w:rsid w:val="000A5662"/>
    <w:rsid w:val="000A56D0"/>
    <w:rsid w:val="000A5A93"/>
    <w:rsid w:val="000A5F1C"/>
    <w:rsid w:val="000A5FA6"/>
    <w:rsid w:val="000A6962"/>
    <w:rsid w:val="000A6CCD"/>
    <w:rsid w:val="000A6F04"/>
    <w:rsid w:val="000A6FD8"/>
    <w:rsid w:val="000A7201"/>
    <w:rsid w:val="000A72CC"/>
    <w:rsid w:val="000B0095"/>
    <w:rsid w:val="000B0770"/>
    <w:rsid w:val="000B0EFF"/>
    <w:rsid w:val="000B1461"/>
    <w:rsid w:val="000B17D1"/>
    <w:rsid w:val="000B1CE2"/>
    <w:rsid w:val="000B1EA0"/>
    <w:rsid w:val="000B2EC9"/>
    <w:rsid w:val="000B2F92"/>
    <w:rsid w:val="000B3004"/>
    <w:rsid w:val="000B32B9"/>
    <w:rsid w:val="000B3314"/>
    <w:rsid w:val="000B34DC"/>
    <w:rsid w:val="000B378D"/>
    <w:rsid w:val="000B44C5"/>
    <w:rsid w:val="000B45F2"/>
    <w:rsid w:val="000B46E8"/>
    <w:rsid w:val="000B4A84"/>
    <w:rsid w:val="000B5459"/>
    <w:rsid w:val="000B5B78"/>
    <w:rsid w:val="000B5BAE"/>
    <w:rsid w:val="000B5C11"/>
    <w:rsid w:val="000B6124"/>
    <w:rsid w:val="000B61FE"/>
    <w:rsid w:val="000B6276"/>
    <w:rsid w:val="000B6593"/>
    <w:rsid w:val="000B68FE"/>
    <w:rsid w:val="000B6A07"/>
    <w:rsid w:val="000B6C4E"/>
    <w:rsid w:val="000B6CFE"/>
    <w:rsid w:val="000B7283"/>
    <w:rsid w:val="000B7B76"/>
    <w:rsid w:val="000B7BB9"/>
    <w:rsid w:val="000C011E"/>
    <w:rsid w:val="000C033F"/>
    <w:rsid w:val="000C0469"/>
    <w:rsid w:val="000C0732"/>
    <w:rsid w:val="000C17B2"/>
    <w:rsid w:val="000C1873"/>
    <w:rsid w:val="000C19AA"/>
    <w:rsid w:val="000C1A88"/>
    <w:rsid w:val="000C1B52"/>
    <w:rsid w:val="000C1C93"/>
    <w:rsid w:val="000C1CE8"/>
    <w:rsid w:val="000C1E54"/>
    <w:rsid w:val="000C1EC0"/>
    <w:rsid w:val="000C2867"/>
    <w:rsid w:val="000C2990"/>
    <w:rsid w:val="000C2A1B"/>
    <w:rsid w:val="000C3333"/>
    <w:rsid w:val="000C3334"/>
    <w:rsid w:val="000C421B"/>
    <w:rsid w:val="000C46F4"/>
    <w:rsid w:val="000C494B"/>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047"/>
    <w:rsid w:val="000D12A5"/>
    <w:rsid w:val="000D1640"/>
    <w:rsid w:val="000D1F50"/>
    <w:rsid w:val="000D2530"/>
    <w:rsid w:val="000D2B3A"/>
    <w:rsid w:val="000D2C2C"/>
    <w:rsid w:val="000D2E30"/>
    <w:rsid w:val="000D3097"/>
    <w:rsid w:val="000D31CC"/>
    <w:rsid w:val="000D33E4"/>
    <w:rsid w:val="000D3526"/>
    <w:rsid w:val="000D36CE"/>
    <w:rsid w:val="000D38F5"/>
    <w:rsid w:val="000D3D44"/>
    <w:rsid w:val="000D3E00"/>
    <w:rsid w:val="000D3FCF"/>
    <w:rsid w:val="000D4980"/>
    <w:rsid w:val="000D4B28"/>
    <w:rsid w:val="000D4B78"/>
    <w:rsid w:val="000D52BA"/>
    <w:rsid w:val="000D5312"/>
    <w:rsid w:val="000D53AC"/>
    <w:rsid w:val="000D55FE"/>
    <w:rsid w:val="000D568D"/>
    <w:rsid w:val="000D5A47"/>
    <w:rsid w:val="000D5FEB"/>
    <w:rsid w:val="000D6417"/>
    <w:rsid w:val="000D6B01"/>
    <w:rsid w:val="000D6B26"/>
    <w:rsid w:val="000D6C0C"/>
    <w:rsid w:val="000D6EA6"/>
    <w:rsid w:val="000D789C"/>
    <w:rsid w:val="000D7C78"/>
    <w:rsid w:val="000E0191"/>
    <w:rsid w:val="000E0631"/>
    <w:rsid w:val="000E082A"/>
    <w:rsid w:val="000E0E45"/>
    <w:rsid w:val="000E0F64"/>
    <w:rsid w:val="000E21E1"/>
    <w:rsid w:val="000E2387"/>
    <w:rsid w:val="000E2422"/>
    <w:rsid w:val="000E2806"/>
    <w:rsid w:val="000E2B38"/>
    <w:rsid w:val="000E2D49"/>
    <w:rsid w:val="000E30B9"/>
    <w:rsid w:val="000E3100"/>
    <w:rsid w:val="000E34BD"/>
    <w:rsid w:val="000E36D9"/>
    <w:rsid w:val="000E3998"/>
    <w:rsid w:val="000E39AB"/>
    <w:rsid w:val="000E4337"/>
    <w:rsid w:val="000E436D"/>
    <w:rsid w:val="000E48C4"/>
    <w:rsid w:val="000E4968"/>
    <w:rsid w:val="000E4B78"/>
    <w:rsid w:val="000E4B7E"/>
    <w:rsid w:val="000E4C0B"/>
    <w:rsid w:val="000E4C50"/>
    <w:rsid w:val="000E4D68"/>
    <w:rsid w:val="000E4ED7"/>
    <w:rsid w:val="000E53E7"/>
    <w:rsid w:val="000E5473"/>
    <w:rsid w:val="000E54DB"/>
    <w:rsid w:val="000E581D"/>
    <w:rsid w:val="000E5B80"/>
    <w:rsid w:val="000E5C7E"/>
    <w:rsid w:val="000E60DD"/>
    <w:rsid w:val="000E6213"/>
    <w:rsid w:val="000E6552"/>
    <w:rsid w:val="000E6564"/>
    <w:rsid w:val="000E6C80"/>
    <w:rsid w:val="000E75E1"/>
    <w:rsid w:val="000F01E1"/>
    <w:rsid w:val="000F02E9"/>
    <w:rsid w:val="000F02F6"/>
    <w:rsid w:val="000F04ED"/>
    <w:rsid w:val="000F0776"/>
    <w:rsid w:val="000F0F12"/>
    <w:rsid w:val="000F1121"/>
    <w:rsid w:val="000F122D"/>
    <w:rsid w:val="000F13FA"/>
    <w:rsid w:val="000F1987"/>
    <w:rsid w:val="000F20DD"/>
    <w:rsid w:val="000F2A21"/>
    <w:rsid w:val="000F2B93"/>
    <w:rsid w:val="000F2E27"/>
    <w:rsid w:val="000F2EFA"/>
    <w:rsid w:val="000F302C"/>
    <w:rsid w:val="000F34CA"/>
    <w:rsid w:val="000F35A8"/>
    <w:rsid w:val="000F361E"/>
    <w:rsid w:val="000F3740"/>
    <w:rsid w:val="000F375B"/>
    <w:rsid w:val="000F3860"/>
    <w:rsid w:val="000F3D96"/>
    <w:rsid w:val="000F4595"/>
    <w:rsid w:val="000F45F6"/>
    <w:rsid w:val="000F48E2"/>
    <w:rsid w:val="000F4987"/>
    <w:rsid w:val="000F4BAA"/>
    <w:rsid w:val="000F5178"/>
    <w:rsid w:val="000F51DA"/>
    <w:rsid w:val="000F54E0"/>
    <w:rsid w:val="000F5CA9"/>
    <w:rsid w:val="000F6165"/>
    <w:rsid w:val="000F62C5"/>
    <w:rsid w:val="000F65C7"/>
    <w:rsid w:val="000F668E"/>
    <w:rsid w:val="000F70F0"/>
    <w:rsid w:val="000F79F0"/>
    <w:rsid w:val="000F7AC5"/>
    <w:rsid w:val="000F7B0C"/>
    <w:rsid w:val="000F7D31"/>
    <w:rsid w:val="000F7E6C"/>
    <w:rsid w:val="001001E6"/>
    <w:rsid w:val="0010028F"/>
    <w:rsid w:val="00100AD6"/>
    <w:rsid w:val="00100D24"/>
    <w:rsid w:val="00101122"/>
    <w:rsid w:val="00101430"/>
    <w:rsid w:val="001016DA"/>
    <w:rsid w:val="00101703"/>
    <w:rsid w:val="00101921"/>
    <w:rsid w:val="00101B7C"/>
    <w:rsid w:val="00101BBB"/>
    <w:rsid w:val="00101D23"/>
    <w:rsid w:val="00101DC0"/>
    <w:rsid w:val="00102137"/>
    <w:rsid w:val="00102277"/>
    <w:rsid w:val="001023D2"/>
    <w:rsid w:val="00103124"/>
    <w:rsid w:val="00103781"/>
    <w:rsid w:val="00103B0F"/>
    <w:rsid w:val="00103D91"/>
    <w:rsid w:val="00103DDE"/>
    <w:rsid w:val="00103E9C"/>
    <w:rsid w:val="00103FDA"/>
    <w:rsid w:val="001041C3"/>
    <w:rsid w:val="00104690"/>
    <w:rsid w:val="00104B40"/>
    <w:rsid w:val="00104B7C"/>
    <w:rsid w:val="00104D76"/>
    <w:rsid w:val="001052C7"/>
    <w:rsid w:val="0010545E"/>
    <w:rsid w:val="0010577D"/>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65F"/>
    <w:rsid w:val="00110A85"/>
    <w:rsid w:val="00110DD5"/>
    <w:rsid w:val="001111C7"/>
    <w:rsid w:val="00111669"/>
    <w:rsid w:val="0011176F"/>
    <w:rsid w:val="0011180B"/>
    <w:rsid w:val="00111890"/>
    <w:rsid w:val="00111A25"/>
    <w:rsid w:val="00111B8E"/>
    <w:rsid w:val="00112391"/>
    <w:rsid w:val="001123D8"/>
    <w:rsid w:val="001123EB"/>
    <w:rsid w:val="0011253F"/>
    <w:rsid w:val="0011259F"/>
    <w:rsid w:val="00112ED0"/>
    <w:rsid w:val="001130B0"/>
    <w:rsid w:val="00113825"/>
    <w:rsid w:val="001138CB"/>
    <w:rsid w:val="001139DE"/>
    <w:rsid w:val="00113AE3"/>
    <w:rsid w:val="00113B6D"/>
    <w:rsid w:val="00113BA3"/>
    <w:rsid w:val="00113E93"/>
    <w:rsid w:val="001142EC"/>
    <w:rsid w:val="00114417"/>
    <w:rsid w:val="0011448E"/>
    <w:rsid w:val="0011497D"/>
    <w:rsid w:val="00114BC2"/>
    <w:rsid w:val="00114D56"/>
    <w:rsid w:val="001150C1"/>
    <w:rsid w:val="00115121"/>
    <w:rsid w:val="001152C9"/>
    <w:rsid w:val="001164CB"/>
    <w:rsid w:val="00116515"/>
    <w:rsid w:val="00116AAE"/>
    <w:rsid w:val="00116C78"/>
    <w:rsid w:val="00116D3D"/>
    <w:rsid w:val="001170B1"/>
    <w:rsid w:val="0011762E"/>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E8F"/>
    <w:rsid w:val="0012202E"/>
    <w:rsid w:val="0012272E"/>
    <w:rsid w:val="00122ABF"/>
    <w:rsid w:val="00122BA3"/>
    <w:rsid w:val="00122CBE"/>
    <w:rsid w:val="00122CD7"/>
    <w:rsid w:val="0012340D"/>
    <w:rsid w:val="00123539"/>
    <w:rsid w:val="001237A5"/>
    <w:rsid w:val="0012381E"/>
    <w:rsid w:val="00123A4A"/>
    <w:rsid w:val="00124426"/>
    <w:rsid w:val="001245F9"/>
    <w:rsid w:val="00124781"/>
    <w:rsid w:val="00124AF0"/>
    <w:rsid w:val="00124EAC"/>
    <w:rsid w:val="001250D2"/>
    <w:rsid w:val="001251EC"/>
    <w:rsid w:val="0012552A"/>
    <w:rsid w:val="001258EC"/>
    <w:rsid w:val="00125977"/>
    <w:rsid w:val="00125D70"/>
    <w:rsid w:val="00125E3F"/>
    <w:rsid w:val="0012667F"/>
    <w:rsid w:val="00126BF3"/>
    <w:rsid w:val="00126C22"/>
    <w:rsid w:val="00127302"/>
    <w:rsid w:val="0012734F"/>
    <w:rsid w:val="00127C8E"/>
    <w:rsid w:val="00130232"/>
    <w:rsid w:val="00130244"/>
    <w:rsid w:val="00130497"/>
    <w:rsid w:val="001306C2"/>
    <w:rsid w:val="00130A08"/>
    <w:rsid w:val="00130AB5"/>
    <w:rsid w:val="00130B76"/>
    <w:rsid w:val="00130BC2"/>
    <w:rsid w:val="00130EAF"/>
    <w:rsid w:val="00130F18"/>
    <w:rsid w:val="00130FA3"/>
    <w:rsid w:val="001312DB"/>
    <w:rsid w:val="0013237D"/>
    <w:rsid w:val="00132DB4"/>
    <w:rsid w:val="001335FA"/>
    <w:rsid w:val="00133617"/>
    <w:rsid w:val="00133D23"/>
    <w:rsid w:val="00133DC8"/>
    <w:rsid w:val="0013472D"/>
    <w:rsid w:val="00134AC5"/>
    <w:rsid w:val="00134C52"/>
    <w:rsid w:val="001355F4"/>
    <w:rsid w:val="00135711"/>
    <w:rsid w:val="001357BE"/>
    <w:rsid w:val="00135BEF"/>
    <w:rsid w:val="00135EB5"/>
    <w:rsid w:val="001360A2"/>
    <w:rsid w:val="00136413"/>
    <w:rsid w:val="00136B35"/>
    <w:rsid w:val="00136D89"/>
    <w:rsid w:val="00136FA4"/>
    <w:rsid w:val="00137281"/>
    <w:rsid w:val="00137718"/>
    <w:rsid w:val="0013777C"/>
    <w:rsid w:val="001377B5"/>
    <w:rsid w:val="001378E2"/>
    <w:rsid w:val="00140029"/>
    <w:rsid w:val="001401A9"/>
    <w:rsid w:val="001402A1"/>
    <w:rsid w:val="001403C9"/>
    <w:rsid w:val="001404F6"/>
    <w:rsid w:val="001406F7"/>
    <w:rsid w:val="00140B48"/>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893"/>
    <w:rsid w:val="001449DC"/>
    <w:rsid w:val="00144B28"/>
    <w:rsid w:val="0014513A"/>
    <w:rsid w:val="00145D74"/>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1FB"/>
    <w:rsid w:val="001513A1"/>
    <w:rsid w:val="001515D7"/>
    <w:rsid w:val="001517D7"/>
    <w:rsid w:val="00151BE0"/>
    <w:rsid w:val="00152687"/>
    <w:rsid w:val="00152778"/>
    <w:rsid w:val="00152908"/>
    <w:rsid w:val="00152F4D"/>
    <w:rsid w:val="001534BE"/>
    <w:rsid w:val="0015365D"/>
    <w:rsid w:val="00153B66"/>
    <w:rsid w:val="00154268"/>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C3C"/>
    <w:rsid w:val="00157D23"/>
    <w:rsid w:val="00157DFA"/>
    <w:rsid w:val="00157FEF"/>
    <w:rsid w:val="00160010"/>
    <w:rsid w:val="0016021F"/>
    <w:rsid w:val="00160445"/>
    <w:rsid w:val="0016063B"/>
    <w:rsid w:val="0016069E"/>
    <w:rsid w:val="001607C2"/>
    <w:rsid w:val="00160B02"/>
    <w:rsid w:val="00160E33"/>
    <w:rsid w:val="00160F0A"/>
    <w:rsid w:val="001610F0"/>
    <w:rsid w:val="00161175"/>
    <w:rsid w:val="00161404"/>
    <w:rsid w:val="00162398"/>
    <w:rsid w:val="001625E2"/>
    <w:rsid w:val="00162790"/>
    <w:rsid w:val="0016353E"/>
    <w:rsid w:val="00163933"/>
    <w:rsid w:val="00163983"/>
    <w:rsid w:val="00163A10"/>
    <w:rsid w:val="00164175"/>
    <w:rsid w:val="00164189"/>
    <w:rsid w:val="00164369"/>
    <w:rsid w:val="001647A7"/>
    <w:rsid w:val="00164952"/>
    <w:rsid w:val="00164AB7"/>
    <w:rsid w:val="00164E45"/>
    <w:rsid w:val="0016513F"/>
    <w:rsid w:val="0016521B"/>
    <w:rsid w:val="00165B69"/>
    <w:rsid w:val="00166254"/>
    <w:rsid w:val="001664F5"/>
    <w:rsid w:val="001666CF"/>
    <w:rsid w:val="00166B22"/>
    <w:rsid w:val="00166D3D"/>
    <w:rsid w:val="001670E4"/>
    <w:rsid w:val="0016728D"/>
    <w:rsid w:val="00167ADA"/>
    <w:rsid w:val="00167C89"/>
    <w:rsid w:val="00167E4B"/>
    <w:rsid w:val="001700A4"/>
    <w:rsid w:val="0017022D"/>
    <w:rsid w:val="00170882"/>
    <w:rsid w:val="00170A07"/>
    <w:rsid w:val="00170A9E"/>
    <w:rsid w:val="00170BCA"/>
    <w:rsid w:val="00171033"/>
    <w:rsid w:val="001710EF"/>
    <w:rsid w:val="001712C4"/>
    <w:rsid w:val="0017157D"/>
    <w:rsid w:val="001716C9"/>
    <w:rsid w:val="001719D7"/>
    <w:rsid w:val="00171BD6"/>
    <w:rsid w:val="00171F6F"/>
    <w:rsid w:val="00172300"/>
    <w:rsid w:val="00172358"/>
    <w:rsid w:val="00172407"/>
    <w:rsid w:val="0017247F"/>
    <w:rsid w:val="001729BD"/>
    <w:rsid w:val="001729FF"/>
    <w:rsid w:val="00172BC5"/>
    <w:rsid w:val="00172C7E"/>
    <w:rsid w:val="00172CED"/>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173"/>
    <w:rsid w:val="001834CC"/>
    <w:rsid w:val="00183825"/>
    <w:rsid w:val="00183868"/>
    <w:rsid w:val="00183962"/>
    <w:rsid w:val="00183F9E"/>
    <w:rsid w:val="001845DA"/>
    <w:rsid w:val="00184663"/>
    <w:rsid w:val="00184876"/>
    <w:rsid w:val="00184D97"/>
    <w:rsid w:val="0018572E"/>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2EA7"/>
    <w:rsid w:val="001933B2"/>
    <w:rsid w:val="00193411"/>
    <w:rsid w:val="001937D1"/>
    <w:rsid w:val="0019382D"/>
    <w:rsid w:val="001939E1"/>
    <w:rsid w:val="00193B4B"/>
    <w:rsid w:val="00193C6F"/>
    <w:rsid w:val="0019490B"/>
    <w:rsid w:val="00194B1B"/>
    <w:rsid w:val="00194E8F"/>
    <w:rsid w:val="00194ED2"/>
    <w:rsid w:val="00194F91"/>
    <w:rsid w:val="00195058"/>
    <w:rsid w:val="0019509C"/>
    <w:rsid w:val="0019521E"/>
    <w:rsid w:val="00195363"/>
    <w:rsid w:val="00195A4A"/>
    <w:rsid w:val="00195B21"/>
    <w:rsid w:val="00195C39"/>
    <w:rsid w:val="00195F0A"/>
    <w:rsid w:val="00195FF5"/>
    <w:rsid w:val="001964DA"/>
    <w:rsid w:val="00196649"/>
    <w:rsid w:val="0019692A"/>
    <w:rsid w:val="00196A24"/>
    <w:rsid w:val="00196DBF"/>
    <w:rsid w:val="00196F14"/>
    <w:rsid w:val="0019703B"/>
    <w:rsid w:val="00197992"/>
    <w:rsid w:val="00197BEC"/>
    <w:rsid w:val="00197DD3"/>
    <w:rsid w:val="00197E15"/>
    <w:rsid w:val="001A0396"/>
    <w:rsid w:val="001A0438"/>
    <w:rsid w:val="001A06A9"/>
    <w:rsid w:val="001A0802"/>
    <w:rsid w:val="001A0881"/>
    <w:rsid w:val="001A0D7E"/>
    <w:rsid w:val="001A0E73"/>
    <w:rsid w:val="001A0FDD"/>
    <w:rsid w:val="001A1096"/>
    <w:rsid w:val="001A1306"/>
    <w:rsid w:val="001A1552"/>
    <w:rsid w:val="001A17BB"/>
    <w:rsid w:val="001A2023"/>
    <w:rsid w:val="001A21DB"/>
    <w:rsid w:val="001A21F1"/>
    <w:rsid w:val="001A25EB"/>
    <w:rsid w:val="001A2719"/>
    <w:rsid w:val="001A2A36"/>
    <w:rsid w:val="001A2C73"/>
    <w:rsid w:val="001A2D48"/>
    <w:rsid w:val="001A31F1"/>
    <w:rsid w:val="001A3215"/>
    <w:rsid w:val="001A3D44"/>
    <w:rsid w:val="001A3E85"/>
    <w:rsid w:val="001A4061"/>
    <w:rsid w:val="001A4631"/>
    <w:rsid w:val="001A4730"/>
    <w:rsid w:val="001A4E3F"/>
    <w:rsid w:val="001A4F63"/>
    <w:rsid w:val="001A5007"/>
    <w:rsid w:val="001A5856"/>
    <w:rsid w:val="001A5A80"/>
    <w:rsid w:val="001A5B86"/>
    <w:rsid w:val="001A5E86"/>
    <w:rsid w:val="001A68C1"/>
    <w:rsid w:val="001A6D5B"/>
    <w:rsid w:val="001A708E"/>
    <w:rsid w:val="001A72B8"/>
    <w:rsid w:val="001A739A"/>
    <w:rsid w:val="001A7539"/>
    <w:rsid w:val="001A7781"/>
    <w:rsid w:val="001A7C48"/>
    <w:rsid w:val="001A7C75"/>
    <w:rsid w:val="001A7D4D"/>
    <w:rsid w:val="001A7D9F"/>
    <w:rsid w:val="001B0111"/>
    <w:rsid w:val="001B025D"/>
    <w:rsid w:val="001B03B8"/>
    <w:rsid w:val="001B058C"/>
    <w:rsid w:val="001B05CA"/>
    <w:rsid w:val="001B0E7C"/>
    <w:rsid w:val="001B1129"/>
    <w:rsid w:val="001B1685"/>
    <w:rsid w:val="001B1962"/>
    <w:rsid w:val="001B1B11"/>
    <w:rsid w:val="001B1CC0"/>
    <w:rsid w:val="001B1DB8"/>
    <w:rsid w:val="001B1E83"/>
    <w:rsid w:val="001B26B2"/>
    <w:rsid w:val="001B29E0"/>
    <w:rsid w:val="001B2AD7"/>
    <w:rsid w:val="001B2EC2"/>
    <w:rsid w:val="001B3672"/>
    <w:rsid w:val="001B3C47"/>
    <w:rsid w:val="001B3CC3"/>
    <w:rsid w:val="001B405A"/>
    <w:rsid w:val="001B4477"/>
    <w:rsid w:val="001B457F"/>
    <w:rsid w:val="001B4B86"/>
    <w:rsid w:val="001B4BE3"/>
    <w:rsid w:val="001B4FF3"/>
    <w:rsid w:val="001B5003"/>
    <w:rsid w:val="001B56D2"/>
    <w:rsid w:val="001B5793"/>
    <w:rsid w:val="001B5AC2"/>
    <w:rsid w:val="001B5EE8"/>
    <w:rsid w:val="001B5EFD"/>
    <w:rsid w:val="001B601A"/>
    <w:rsid w:val="001B624B"/>
    <w:rsid w:val="001B663C"/>
    <w:rsid w:val="001B6649"/>
    <w:rsid w:val="001B6943"/>
    <w:rsid w:val="001B6EFD"/>
    <w:rsid w:val="001B7411"/>
    <w:rsid w:val="001B7C86"/>
    <w:rsid w:val="001C03C7"/>
    <w:rsid w:val="001C0830"/>
    <w:rsid w:val="001C0BFE"/>
    <w:rsid w:val="001C0C2B"/>
    <w:rsid w:val="001C0D9F"/>
    <w:rsid w:val="001C1740"/>
    <w:rsid w:val="001C1D09"/>
    <w:rsid w:val="001C214E"/>
    <w:rsid w:val="001C21FE"/>
    <w:rsid w:val="001C22DD"/>
    <w:rsid w:val="001C2692"/>
    <w:rsid w:val="001C2D72"/>
    <w:rsid w:val="001C2DD4"/>
    <w:rsid w:val="001C2F9E"/>
    <w:rsid w:val="001C313C"/>
    <w:rsid w:val="001C3174"/>
    <w:rsid w:val="001C3BAB"/>
    <w:rsid w:val="001C3D4C"/>
    <w:rsid w:val="001C3DE8"/>
    <w:rsid w:val="001C4527"/>
    <w:rsid w:val="001C4811"/>
    <w:rsid w:val="001C5264"/>
    <w:rsid w:val="001C5423"/>
    <w:rsid w:val="001C54E2"/>
    <w:rsid w:val="001C550E"/>
    <w:rsid w:val="001C56A3"/>
    <w:rsid w:val="001C57D5"/>
    <w:rsid w:val="001C5F23"/>
    <w:rsid w:val="001C61E8"/>
    <w:rsid w:val="001C6E14"/>
    <w:rsid w:val="001C7020"/>
    <w:rsid w:val="001C715B"/>
    <w:rsid w:val="001C732E"/>
    <w:rsid w:val="001C7CD8"/>
    <w:rsid w:val="001C7E41"/>
    <w:rsid w:val="001C7E96"/>
    <w:rsid w:val="001D01BA"/>
    <w:rsid w:val="001D04D9"/>
    <w:rsid w:val="001D0F2C"/>
    <w:rsid w:val="001D11A2"/>
    <w:rsid w:val="001D13FB"/>
    <w:rsid w:val="001D157D"/>
    <w:rsid w:val="001D16A4"/>
    <w:rsid w:val="001D172B"/>
    <w:rsid w:val="001D1A18"/>
    <w:rsid w:val="001D1A6B"/>
    <w:rsid w:val="001D1DE8"/>
    <w:rsid w:val="001D2050"/>
    <w:rsid w:val="001D2146"/>
    <w:rsid w:val="001D22B3"/>
    <w:rsid w:val="001D2331"/>
    <w:rsid w:val="001D24A9"/>
    <w:rsid w:val="001D2733"/>
    <w:rsid w:val="001D2737"/>
    <w:rsid w:val="001D27D2"/>
    <w:rsid w:val="001D2928"/>
    <w:rsid w:val="001D2C92"/>
    <w:rsid w:val="001D2CDB"/>
    <w:rsid w:val="001D2D13"/>
    <w:rsid w:val="001D305B"/>
    <w:rsid w:val="001D305E"/>
    <w:rsid w:val="001D30C1"/>
    <w:rsid w:val="001D31B3"/>
    <w:rsid w:val="001D31C5"/>
    <w:rsid w:val="001D3286"/>
    <w:rsid w:val="001D332C"/>
    <w:rsid w:val="001D3573"/>
    <w:rsid w:val="001D35BC"/>
    <w:rsid w:val="001D36A4"/>
    <w:rsid w:val="001D38E8"/>
    <w:rsid w:val="001D3A50"/>
    <w:rsid w:val="001D3B33"/>
    <w:rsid w:val="001D3D25"/>
    <w:rsid w:val="001D3D2D"/>
    <w:rsid w:val="001D4229"/>
    <w:rsid w:val="001D4338"/>
    <w:rsid w:val="001D450F"/>
    <w:rsid w:val="001D4834"/>
    <w:rsid w:val="001D4E0B"/>
    <w:rsid w:val="001D560C"/>
    <w:rsid w:val="001D563F"/>
    <w:rsid w:val="001D586B"/>
    <w:rsid w:val="001D5A00"/>
    <w:rsid w:val="001D5C75"/>
    <w:rsid w:val="001D6014"/>
    <w:rsid w:val="001D63AB"/>
    <w:rsid w:val="001D673D"/>
    <w:rsid w:val="001D6C5C"/>
    <w:rsid w:val="001D6E9F"/>
    <w:rsid w:val="001D6FCB"/>
    <w:rsid w:val="001D71E9"/>
    <w:rsid w:val="001D74BF"/>
    <w:rsid w:val="001D7AF6"/>
    <w:rsid w:val="001E01BA"/>
    <w:rsid w:val="001E0285"/>
    <w:rsid w:val="001E0447"/>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4D61"/>
    <w:rsid w:val="001E4DD5"/>
    <w:rsid w:val="001E51CE"/>
    <w:rsid w:val="001E5615"/>
    <w:rsid w:val="001E62A5"/>
    <w:rsid w:val="001E62B5"/>
    <w:rsid w:val="001E63E8"/>
    <w:rsid w:val="001E6535"/>
    <w:rsid w:val="001E668B"/>
    <w:rsid w:val="001E6A2E"/>
    <w:rsid w:val="001E6A3B"/>
    <w:rsid w:val="001E6AF1"/>
    <w:rsid w:val="001E6C4A"/>
    <w:rsid w:val="001E6E30"/>
    <w:rsid w:val="001E6F13"/>
    <w:rsid w:val="001E788B"/>
    <w:rsid w:val="001E79F9"/>
    <w:rsid w:val="001E7B46"/>
    <w:rsid w:val="001F03EA"/>
    <w:rsid w:val="001F0420"/>
    <w:rsid w:val="001F067D"/>
    <w:rsid w:val="001F07B9"/>
    <w:rsid w:val="001F0976"/>
    <w:rsid w:val="001F0B42"/>
    <w:rsid w:val="001F0E9A"/>
    <w:rsid w:val="001F0EBE"/>
    <w:rsid w:val="001F0FA9"/>
    <w:rsid w:val="001F1026"/>
    <w:rsid w:val="001F1102"/>
    <w:rsid w:val="001F1129"/>
    <w:rsid w:val="001F1244"/>
    <w:rsid w:val="001F131D"/>
    <w:rsid w:val="001F1508"/>
    <w:rsid w:val="001F1AD9"/>
    <w:rsid w:val="001F1C8D"/>
    <w:rsid w:val="001F25C0"/>
    <w:rsid w:val="001F2642"/>
    <w:rsid w:val="001F2DD6"/>
    <w:rsid w:val="001F3043"/>
    <w:rsid w:val="001F3166"/>
    <w:rsid w:val="001F38C7"/>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753B"/>
    <w:rsid w:val="001F7849"/>
    <w:rsid w:val="001F7AE8"/>
    <w:rsid w:val="001F7BEB"/>
    <w:rsid w:val="002000AD"/>
    <w:rsid w:val="00200452"/>
    <w:rsid w:val="002005F0"/>
    <w:rsid w:val="00200DAA"/>
    <w:rsid w:val="00201138"/>
    <w:rsid w:val="00201538"/>
    <w:rsid w:val="002018F3"/>
    <w:rsid w:val="00201A5B"/>
    <w:rsid w:val="00201D97"/>
    <w:rsid w:val="002023F6"/>
    <w:rsid w:val="002024D0"/>
    <w:rsid w:val="00202871"/>
    <w:rsid w:val="002034BA"/>
    <w:rsid w:val="002035D9"/>
    <w:rsid w:val="00203A25"/>
    <w:rsid w:val="00203B70"/>
    <w:rsid w:val="0020449C"/>
    <w:rsid w:val="0020463F"/>
    <w:rsid w:val="00204EE6"/>
    <w:rsid w:val="00204EFA"/>
    <w:rsid w:val="00204F67"/>
    <w:rsid w:val="002058B7"/>
    <w:rsid w:val="00205B3B"/>
    <w:rsid w:val="00205D24"/>
    <w:rsid w:val="00205EA7"/>
    <w:rsid w:val="002065A6"/>
    <w:rsid w:val="002066CA"/>
    <w:rsid w:val="00206775"/>
    <w:rsid w:val="002102D3"/>
    <w:rsid w:val="0021092B"/>
    <w:rsid w:val="00210A85"/>
    <w:rsid w:val="00210B22"/>
    <w:rsid w:val="00210EC9"/>
    <w:rsid w:val="00211087"/>
    <w:rsid w:val="0021130D"/>
    <w:rsid w:val="002114FE"/>
    <w:rsid w:val="002116E1"/>
    <w:rsid w:val="002120A5"/>
    <w:rsid w:val="002122B6"/>
    <w:rsid w:val="002124F9"/>
    <w:rsid w:val="00212AF6"/>
    <w:rsid w:val="00212CA8"/>
    <w:rsid w:val="00212D35"/>
    <w:rsid w:val="00212F2D"/>
    <w:rsid w:val="0021301D"/>
    <w:rsid w:val="00213070"/>
    <w:rsid w:val="002137AC"/>
    <w:rsid w:val="002138F9"/>
    <w:rsid w:val="00213928"/>
    <w:rsid w:val="00213E73"/>
    <w:rsid w:val="00213ECD"/>
    <w:rsid w:val="00214455"/>
    <w:rsid w:val="002146E0"/>
    <w:rsid w:val="00214AC2"/>
    <w:rsid w:val="00214BC7"/>
    <w:rsid w:val="00214D58"/>
    <w:rsid w:val="00215E83"/>
    <w:rsid w:val="00216045"/>
    <w:rsid w:val="002161F0"/>
    <w:rsid w:val="00216504"/>
    <w:rsid w:val="00216863"/>
    <w:rsid w:val="00216AA8"/>
    <w:rsid w:val="00216E22"/>
    <w:rsid w:val="00216EC3"/>
    <w:rsid w:val="00216EC5"/>
    <w:rsid w:val="00217493"/>
    <w:rsid w:val="00217877"/>
    <w:rsid w:val="002178DE"/>
    <w:rsid w:val="00217B31"/>
    <w:rsid w:val="00217F89"/>
    <w:rsid w:val="00217FAF"/>
    <w:rsid w:val="002207E9"/>
    <w:rsid w:val="00220AEC"/>
    <w:rsid w:val="00220C77"/>
    <w:rsid w:val="00221198"/>
    <w:rsid w:val="00221340"/>
    <w:rsid w:val="00221B64"/>
    <w:rsid w:val="00221DE6"/>
    <w:rsid w:val="00221F6C"/>
    <w:rsid w:val="00222073"/>
    <w:rsid w:val="002221D2"/>
    <w:rsid w:val="002222AB"/>
    <w:rsid w:val="0022289A"/>
    <w:rsid w:val="00222B01"/>
    <w:rsid w:val="00222C5D"/>
    <w:rsid w:val="00222DEA"/>
    <w:rsid w:val="002230C0"/>
    <w:rsid w:val="0022325A"/>
    <w:rsid w:val="00223479"/>
    <w:rsid w:val="0022370B"/>
    <w:rsid w:val="002243DE"/>
    <w:rsid w:val="002248AF"/>
    <w:rsid w:val="00224C38"/>
    <w:rsid w:val="00224DCC"/>
    <w:rsid w:val="00224DD4"/>
    <w:rsid w:val="00224F55"/>
    <w:rsid w:val="0022501E"/>
    <w:rsid w:val="00225178"/>
    <w:rsid w:val="0022552D"/>
    <w:rsid w:val="00225B9F"/>
    <w:rsid w:val="002260BC"/>
    <w:rsid w:val="00226146"/>
    <w:rsid w:val="00226A09"/>
    <w:rsid w:val="00226F84"/>
    <w:rsid w:val="002272C8"/>
    <w:rsid w:val="002272EC"/>
    <w:rsid w:val="00227555"/>
    <w:rsid w:val="00227650"/>
    <w:rsid w:val="00227857"/>
    <w:rsid w:val="00227E55"/>
    <w:rsid w:val="00227F4E"/>
    <w:rsid w:val="0023000B"/>
    <w:rsid w:val="0023002A"/>
    <w:rsid w:val="00230043"/>
    <w:rsid w:val="0023055B"/>
    <w:rsid w:val="0023088E"/>
    <w:rsid w:val="00230C36"/>
    <w:rsid w:val="00230D30"/>
    <w:rsid w:val="00230D5D"/>
    <w:rsid w:val="00230F9A"/>
    <w:rsid w:val="0023123D"/>
    <w:rsid w:val="0023125F"/>
    <w:rsid w:val="0023139B"/>
    <w:rsid w:val="0023170D"/>
    <w:rsid w:val="00231F5B"/>
    <w:rsid w:val="0023237A"/>
    <w:rsid w:val="00232F32"/>
    <w:rsid w:val="0023303F"/>
    <w:rsid w:val="002332D5"/>
    <w:rsid w:val="00233474"/>
    <w:rsid w:val="002339F8"/>
    <w:rsid w:val="00233D6C"/>
    <w:rsid w:val="00233F7C"/>
    <w:rsid w:val="00234068"/>
    <w:rsid w:val="0023438D"/>
    <w:rsid w:val="002343C5"/>
    <w:rsid w:val="0023442B"/>
    <w:rsid w:val="0023452D"/>
    <w:rsid w:val="00234758"/>
    <w:rsid w:val="00234A78"/>
    <w:rsid w:val="00234F75"/>
    <w:rsid w:val="00235430"/>
    <w:rsid w:val="00235548"/>
    <w:rsid w:val="002355E2"/>
    <w:rsid w:val="002356D2"/>
    <w:rsid w:val="00235957"/>
    <w:rsid w:val="0023599F"/>
    <w:rsid w:val="00235BFE"/>
    <w:rsid w:val="00235D73"/>
    <w:rsid w:val="00236202"/>
    <w:rsid w:val="002364DE"/>
    <w:rsid w:val="002365DA"/>
    <w:rsid w:val="002369DB"/>
    <w:rsid w:val="002369F8"/>
    <w:rsid w:val="002369FB"/>
    <w:rsid w:val="00236A8E"/>
    <w:rsid w:val="00236FA8"/>
    <w:rsid w:val="0023711F"/>
    <w:rsid w:val="0023740E"/>
    <w:rsid w:val="002374EA"/>
    <w:rsid w:val="002376FD"/>
    <w:rsid w:val="002377A2"/>
    <w:rsid w:val="00237924"/>
    <w:rsid w:val="00237BF5"/>
    <w:rsid w:val="00237C02"/>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32E"/>
    <w:rsid w:val="00243955"/>
    <w:rsid w:val="00243F09"/>
    <w:rsid w:val="002441C4"/>
    <w:rsid w:val="00244801"/>
    <w:rsid w:val="00244871"/>
    <w:rsid w:val="00245017"/>
    <w:rsid w:val="00245751"/>
    <w:rsid w:val="002465FB"/>
    <w:rsid w:val="002466B0"/>
    <w:rsid w:val="002467D9"/>
    <w:rsid w:val="00246AC5"/>
    <w:rsid w:val="00246DD3"/>
    <w:rsid w:val="00246E0A"/>
    <w:rsid w:val="00246F68"/>
    <w:rsid w:val="002470E7"/>
    <w:rsid w:val="00247175"/>
    <w:rsid w:val="00247E58"/>
    <w:rsid w:val="00247F9C"/>
    <w:rsid w:val="002503F8"/>
    <w:rsid w:val="002504DA"/>
    <w:rsid w:val="0025074C"/>
    <w:rsid w:val="002509E9"/>
    <w:rsid w:val="00250D82"/>
    <w:rsid w:val="00250DD7"/>
    <w:rsid w:val="00250ED5"/>
    <w:rsid w:val="0025207F"/>
    <w:rsid w:val="002521E8"/>
    <w:rsid w:val="002521FB"/>
    <w:rsid w:val="0025260D"/>
    <w:rsid w:val="00252621"/>
    <w:rsid w:val="0025264B"/>
    <w:rsid w:val="00252681"/>
    <w:rsid w:val="00252AB5"/>
    <w:rsid w:val="00252C75"/>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5E1D"/>
    <w:rsid w:val="00256187"/>
    <w:rsid w:val="002561B4"/>
    <w:rsid w:val="0025628C"/>
    <w:rsid w:val="00256C75"/>
    <w:rsid w:val="00256F55"/>
    <w:rsid w:val="00256FD2"/>
    <w:rsid w:val="0025703C"/>
    <w:rsid w:val="00257155"/>
    <w:rsid w:val="002574B7"/>
    <w:rsid w:val="00257688"/>
    <w:rsid w:val="00257717"/>
    <w:rsid w:val="002601A3"/>
    <w:rsid w:val="00260406"/>
    <w:rsid w:val="00260662"/>
    <w:rsid w:val="002606C3"/>
    <w:rsid w:val="002609DD"/>
    <w:rsid w:val="00260D9F"/>
    <w:rsid w:val="002612E1"/>
    <w:rsid w:val="00261621"/>
    <w:rsid w:val="00261A9F"/>
    <w:rsid w:val="00261B7D"/>
    <w:rsid w:val="00261BBD"/>
    <w:rsid w:val="00261D61"/>
    <w:rsid w:val="00261D83"/>
    <w:rsid w:val="00261DA5"/>
    <w:rsid w:val="00261F00"/>
    <w:rsid w:val="0026226D"/>
    <w:rsid w:val="002623B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4D2"/>
    <w:rsid w:val="002665E3"/>
    <w:rsid w:val="00266746"/>
    <w:rsid w:val="00266757"/>
    <w:rsid w:val="002667E3"/>
    <w:rsid w:val="00266A3B"/>
    <w:rsid w:val="00266CEA"/>
    <w:rsid w:val="0026702B"/>
    <w:rsid w:val="00267062"/>
    <w:rsid w:val="00267216"/>
    <w:rsid w:val="0026736C"/>
    <w:rsid w:val="00267666"/>
    <w:rsid w:val="00267AB6"/>
    <w:rsid w:val="002709CD"/>
    <w:rsid w:val="00270C94"/>
    <w:rsid w:val="00270DA6"/>
    <w:rsid w:val="00270DCF"/>
    <w:rsid w:val="00270EBF"/>
    <w:rsid w:val="00270EDD"/>
    <w:rsid w:val="00271259"/>
    <w:rsid w:val="00271309"/>
    <w:rsid w:val="0027144C"/>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76F6F"/>
    <w:rsid w:val="00277E1F"/>
    <w:rsid w:val="002802EF"/>
    <w:rsid w:val="00280305"/>
    <w:rsid w:val="00280500"/>
    <w:rsid w:val="002806F1"/>
    <w:rsid w:val="00280A09"/>
    <w:rsid w:val="00280C97"/>
    <w:rsid w:val="002812CA"/>
    <w:rsid w:val="00281978"/>
    <w:rsid w:val="00281BA3"/>
    <w:rsid w:val="00281C24"/>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CC9"/>
    <w:rsid w:val="00284D7B"/>
    <w:rsid w:val="00285160"/>
    <w:rsid w:val="00285547"/>
    <w:rsid w:val="00286259"/>
    <w:rsid w:val="00286459"/>
    <w:rsid w:val="00286B5C"/>
    <w:rsid w:val="00286B6B"/>
    <w:rsid w:val="00286F3F"/>
    <w:rsid w:val="0028710F"/>
    <w:rsid w:val="00287916"/>
    <w:rsid w:val="00287B06"/>
    <w:rsid w:val="00287D56"/>
    <w:rsid w:val="00287E4C"/>
    <w:rsid w:val="00290097"/>
    <w:rsid w:val="002905DB"/>
    <w:rsid w:val="0029134B"/>
    <w:rsid w:val="00291652"/>
    <w:rsid w:val="00291715"/>
    <w:rsid w:val="002918BD"/>
    <w:rsid w:val="00291908"/>
    <w:rsid w:val="0029256D"/>
    <w:rsid w:val="002925A5"/>
    <w:rsid w:val="00292A8E"/>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637F"/>
    <w:rsid w:val="002963BA"/>
    <w:rsid w:val="00296687"/>
    <w:rsid w:val="002969F5"/>
    <w:rsid w:val="00296BAB"/>
    <w:rsid w:val="00296C9B"/>
    <w:rsid w:val="00296D00"/>
    <w:rsid w:val="00296E29"/>
    <w:rsid w:val="00296FD0"/>
    <w:rsid w:val="0029731E"/>
    <w:rsid w:val="00297E09"/>
    <w:rsid w:val="00297F8C"/>
    <w:rsid w:val="002A00B9"/>
    <w:rsid w:val="002A0266"/>
    <w:rsid w:val="002A0365"/>
    <w:rsid w:val="002A0751"/>
    <w:rsid w:val="002A0A93"/>
    <w:rsid w:val="002A0B31"/>
    <w:rsid w:val="002A0B6E"/>
    <w:rsid w:val="002A0C78"/>
    <w:rsid w:val="002A1169"/>
    <w:rsid w:val="002A154A"/>
    <w:rsid w:val="002A1A84"/>
    <w:rsid w:val="002A1A98"/>
    <w:rsid w:val="002A1BCB"/>
    <w:rsid w:val="002A1CB8"/>
    <w:rsid w:val="002A1CE8"/>
    <w:rsid w:val="002A1DC3"/>
    <w:rsid w:val="002A220F"/>
    <w:rsid w:val="002A2218"/>
    <w:rsid w:val="002A24E7"/>
    <w:rsid w:val="002A2589"/>
    <w:rsid w:val="002A2F33"/>
    <w:rsid w:val="002A300B"/>
    <w:rsid w:val="002A322A"/>
    <w:rsid w:val="002A322C"/>
    <w:rsid w:val="002A375A"/>
    <w:rsid w:val="002A3942"/>
    <w:rsid w:val="002A3B12"/>
    <w:rsid w:val="002A3B1B"/>
    <w:rsid w:val="002A3D2C"/>
    <w:rsid w:val="002A3E47"/>
    <w:rsid w:val="002A401E"/>
    <w:rsid w:val="002A4528"/>
    <w:rsid w:val="002A4ACD"/>
    <w:rsid w:val="002A4D13"/>
    <w:rsid w:val="002A4F0F"/>
    <w:rsid w:val="002A552D"/>
    <w:rsid w:val="002A579F"/>
    <w:rsid w:val="002A580F"/>
    <w:rsid w:val="002A5852"/>
    <w:rsid w:val="002A5932"/>
    <w:rsid w:val="002A5947"/>
    <w:rsid w:val="002A6019"/>
    <w:rsid w:val="002A6861"/>
    <w:rsid w:val="002A6906"/>
    <w:rsid w:val="002A6CF0"/>
    <w:rsid w:val="002A6F3B"/>
    <w:rsid w:val="002A7307"/>
    <w:rsid w:val="002A7F2A"/>
    <w:rsid w:val="002B013F"/>
    <w:rsid w:val="002B0819"/>
    <w:rsid w:val="002B0952"/>
    <w:rsid w:val="002B0A80"/>
    <w:rsid w:val="002B0B0C"/>
    <w:rsid w:val="002B1209"/>
    <w:rsid w:val="002B1266"/>
    <w:rsid w:val="002B1650"/>
    <w:rsid w:val="002B1709"/>
    <w:rsid w:val="002B1B61"/>
    <w:rsid w:val="002B1C1F"/>
    <w:rsid w:val="002B1C65"/>
    <w:rsid w:val="002B1EF9"/>
    <w:rsid w:val="002B2044"/>
    <w:rsid w:val="002B21C6"/>
    <w:rsid w:val="002B22B6"/>
    <w:rsid w:val="002B2675"/>
    <w:rsid w:val="002B26E6"/>
    <w:rsid w:val="002B295B"/>
    <w:rsid w:val="002B2C04"/>
    <w:rsid w:val="002B2D41"/>
    <w:rsid w:val="002B2FB5"/>
    <w:rsid w:val="002B325F"/>
    <w:rsid w:val="002B3367"/>
    <w:rsid w:val="002B3686"/>
    <w:rsid w:val="002B411E"/>
    <w:rsid w:val="002B46DA"/>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08D2"/>
    <w:rsid w:val="002C137A"/>
    <w:rsid w:val="002C155A"/>
    <w:rsid w:val="002C16EA"/>
    <w:rsid w:val="002C1722"/>
    <w:rsid w:val="002C195A"/>
    <w:rsid w:val="002C1C2A"/>
    <w:rsid w:val="002C1C92"/>
    <w:rsid w:val="002C27C7"/>
    <w:rsid w:val="002C2801"/>
    <w:rsid w:val="002C285D"/>
    <w:rsid w:val="002C2A62"/>
    <w:rsid w:val="002C2A7D"/>
    <w:rsid w:val="002C2D6C"/>
    <w:rsid w:val="002C2F53"/>
    <w:rsid w:val="002C34FB"/>
    <w:rsid w:val="002C35AB"/>
    <w:rsid w:val="002C3BED"/>
    <w:rsid w:val="002C3EB2"/>
    <w:rsid w:val="002C4100"/>
    <w:rsid w:val="002C41E9"/>
    <w:rsid w:val="002C44CA"/>
    <w:rsid w:val="002C451C"/>
    <w:rsid w:val="002C463E"/>
    <w:rsid w:val="002C46C3"/>
    <w:rsid w:val="002C4BF8"/>
    <w:rsid w:val="002C4F2C"/>
    <w:rsid w:val="002C4FB6"/>
    <w:rsid w:val="002C518C"/>
    <w:rsid w:val="002C5457"/>
    <w:rsid w:val="002C55D4"/>
    <w:rsid w:val="002C5600"/>
    <w:rsid w:val="002C5851"/>
    <w:rsid w:val="002C5FE3"/>
    <w:rsid w:val="002C6307"/>
    <w:rsid w:val="002C6439"/>
    <w:rsid w:val="002C665F"/>
    <w:rsid w:val="002C69B4"/>
    <w:rsid w:val="002C6E36"/>
    <w:rsid w:val="002C6F3B"/>
    <w:rsid w:val="002C7013"/>
    <w:rsid w:val="002C709D"/>
    <w:rsid w:val="002C7345"/>
    <w:rsid w:val="002C7A67"/>
    <w:rsid w:val="002C7D1D"/>
    <w:rsid w:val="002C7D74"/>
    <w:rsid w:val="002D037D"/>
    <w:rsid w:val="002D048C"/>
    <w:rsid w:val="002D0712"/>
    <w:rsid w:val="002D100C"/>
    <w:rsid w:val="002D10B7"/>
    <w:rsid w:val="002D186B"/>
    <w:rsid w:val="002D19D7"/>
    <w:rsid w:val="002D1D22"/>
    <w:rsid w:val="002D1F1F"/>
    <w:rsid w:val="002D2143"/>
    <w:rsid w:val="002D261B"/>
    <w:rsid w:val="002D2636"/>
    <w:rsid w:val="002D2691"/>
    <w:rsid w:val="002D2926"/>
    <w:rsid w:val="002D29FB"/>
    <w:rsid w:val="002D2A63"/>
    <w:rsid w:val="002D2FFE"/>
    <w:rsid w:val="002D3015"/>
    <w:rsid w:val="002D38D1"/>
    <w:rsid w:val="002D3D0E"/>
    <w:rsid w:val="002D4258"/>
    <w:rsid w:val="002D42EF"/>
    <w:rsid w:val="002D476F"/>
    <w:rsid w:val="002D498E"/>
    <w:rsid w:val="002D4A66"/>
    <w:rsid w:val="002D4AF2"/>
    <w:rsid w:val="002D4C60"/>
    <w:rsid w:val="002D4F21"/>
    <w:rsid w:val="002D5055"/>
    <w:rsid w:val="002D56FE"/>
    <w:rsid w:val="002D5AD7"/>
    <w:rsid w:val="002D5B29"/>
    <w:rsid w:val="002D5CAA"/>
    <w:rsid w:val="002D618D"/>
    <w:rsid w:val="002D64F1"/>
    <w:rsid w:val="002D68FC"/>
    <w:rsid w:val="002D6926"/>
    <w:rsid w:val="002D6A38"/>
    <w:rsid w:val="002D6A7E"/>
    <w:rsid w:val="002D6BE6"/>
    <w:rsid w:val="002D7016"/>
    <w:rsid w:val="002D77E4"/>
    <w:rsid w:val="002D7C2B"/>
    <w:rsid w:val="002D7CD8"/>
    <w:rsid w:val="002E08AE"/>
    <w:rsid w:val="002E08C8"/>
    <w:rsid w:val="002E0A29"/>
    <w:rsid w:val="002E0A9C"/>
    <w:rsid w:val="002E0B1F"/>
    <w:rsid w:val="002E0B20"/>
    <w:rsid w:val="002E10B2"/>
    <w:rsid w:val="002E11FA"/>
    <w:rsid w:val="002E1214"/>
    <w:rsid w:val="002E1256"/>
    <w:rsid w:val="002E1322"/>
    <w:rsid w:val="002E1807"/>
    <w:rsid w:val="002E1822"/>
    <w:rsid w:val="002E19E1"/>
    <w:rsid w:val="002E1C23"/>
    <w:rsid w:val="002E1D9C"/>
    <w:rsid w:val="002E23F8"/>
    <w:rsid w:val="002E2537"/>
    <w:rsid w:val="002E2597"/>
    <w:rsid w:val="002E2932"/>
    <w:rsid w:val="002E2C46"/>
    <w:rsid w:val="002E2CC3"/>
    <w:rsid w:val="002E2E1A"/>
    <w:rsid w:val="002E3B49"/>
    <w:rsid w:val="002E3B52"/>
    <w:rsid w:val="002E3E60"/>
    <w:rsid w:val="002E40DC"/>
    <w:rsid w:val="002E44C0"/>
    <w:rsid w:val="002E466F"/>
    <w:rsid w:val="002E48E7"/>
    <w:rsid w:val="002E4AF0"/>
    <w:rsid w:val="002E4B7C"/>
    <w:rsid w:val="002E4C21"/>
    <w:rsid w:val="002E5170"/>
    <w:rsid w:val="002E575A"/>
    <w:rsid w:val="002E5797"/>
    <w:rsid w:val="002E591E"/>
    <w:rsid w:val="002E5EE9"/>
    <w:rsid w:val="002E61EA"/>
    <w:rsid w:val="002E6213"/>
    <w:rsid w:val="002E6997"/>
    <w:rsid w:val="002E6CC1"/>
    <w:rsid w:val="002E6DB7"/>
    <w:rsid w:val="002E7141"/>
    <w:rsid w:val="002E761E"/>
    <w:rsid w:val="002E7B5F"/>
    <w:rsid w:val="002E7B62"/>
    <w:rsid w:val="002E7BCB"/>
    <w:rsid w:val="002E7D3D"/>
    <w:rsid w:val="002F00D0"/>
    <w:rsid w:val="002F0402"/>
    <w:rsid w:val="002F04E4"/>
    <w:rsid w:val="002F0665"/>
    <w:rsid w:val="002F074D"/>
    <w:rsid w:val="002F0951"/>
    <w:rsid w:val="002F0966"/>
    <w:rsid w:val="002F09D1"/>
    <w:rsid w:val="002F0D75"/>
    <w:rsid w:val="002F1139"/>
    <w:rsid w:val="002F11D4"/>
    <w:rsid w:val="002F11D7"/>
    <w:rsid w:val="002F1421"/>
    <w:rsid w:val="002F176A"/>
    <w:rsid w:val="002F1808"/>
    <w:rsid w:val="002F19E1"/>
    <w:rsid w:val="002F1AB7"/>
    <w:rsid w:val="002F1B3E"/>
    <w:rsid w:val="002F1BF3"/>
    <w:rsid w:val="002F237C"/>
    <w:rsid w:val="002F2481"/>
    <w:rsid w:val="002F2C5E"/>
    <w:rsid w:val="002F2EEB"/>
    <w:rsid w:val="002F3157"/>
    <w:rsid w:val="002F31F1"/>
    <w:rsid w:val="002F34E5"/>
    <w:rsid w:val="002F3711"/>
    <w:rsid w:val="002F3965"/>
    <w:rsid w:val="002F3BD0"/>
    <w:rsid w:val="002F3CBE"/>
    <w:rsid w:val="002F3F35"/>
    <w:rsid w:val="002F3F46"/>
    <w:rsid w:val="002F40F7"/>
    <w:rsid w:val="002F412A"/>
    <w:rsid w:val="002F43BC"/>
    <w:rsid w:val="002F49E3"/>
    <w:rsid w:val="002F49F5"/>
    <w:rsid w:val="002F4BF0"/>
    <w:rsid w:val="002F4D3B"/>
    <w:rsid w:val="002F50B7"/>
    <w:rsid w:val="002F53B7"/>
    <w:rsid w:val="002F5536"/>
    <w:rsid w:val="002F5626"/>
    <w:rsid w:val="002F5672"/>
    <w:rsid w:val="002F5BED"/>
    <w:rsid w:val="002F63B9"/>
    <w:rsid w:val="002F6419"/>
    <w:rsid w:val="002F6422"/>
    <w:rsid w:val="002F6659"/>
    <w:rsid w:val="002F684A"/>
    <w:rsid w:val="002F7074"/>
    <w:rsid w:val="002F720B"/>
    <w:rsid w:val="002F75AF"/>
    <w:rsid w:val="002F7945"/>
    <w:rsid w:val="002F797C"/>
    <w:rsid w:val="00300201"/>
    <w:rsid w:val="00300A72"/>
    <w:rsid w:val="00300C90"/>
    <w:rsid w:val="00300E96"/>
    <w:rsid w:val="00300FAA"/>
    <w:rsid w:val="00301A1D"/>
    <w:rsid w:val="0030213F"/>
    <w:rsid w:val="0030255C"/>
    <w:rsid w:val="003028FE"/>
    <w:rsid w:val="003029B0"/>
    <w:rsid w:val="00302CF0"/>
    <w:rsid w:val="00302D92"/>
    <w:rsid w:val="0030324D"/>
    <w:rsid w:val="00303275"/>
    <w:rsid w:val="00303685"/>
    <w:rsid w:val="00303D12"/>
    <w:rsid w:val="00303E9C"/>
    <w:rsid w:val="003040A8"/>
    <w:rsid w:val="00304AA5"/>
    <w:rsid w:val="003054C4"/>
    <w:rsid w:val="003056D9"/>
    <w:rsid w:val="003057B0"/>
    <w:rsid w:val="00305B6D"/>
    <w:rsid w:val="00305BB4"/>
    <w:rsid w:val="00305C5C"/>
    <w:rsid w:val="00305D18"/>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A70"/>
    <w:rsid w:val="00310DC9"/>
    <w:rsid w:val="00311042"/>
    <w:rsid w:val="0031129A"/>
    <w:rsid w:val="0031163D"/>
    <w:rsid w:val="00311A2E"/>
    <w:rsid w:val="00311C08"/>
    <w:rsid w:val="00311DD9"/>
    <w:rsid w:val="00312EAC"/>
    <w:rsid w:val="00312F91"/>
    <w:rsid w:val="0031311F"/>
    <w:rsid w:val="0031350D"/>
    <w:rsid w:val="003137D0"/>
    <w:rsid w:val="00313CFC"/>
    <w:rsid w:val="00313E7D"/>
    <w:rsid w:val="0031446A"/>
    <w:rsid w:val="00314481"/>
    <w:rsid w:val="0031449E"/>
    <w:rsid w:val="00314586"/>
    <w:rsid w:val="003146A5"/>
    <w:rsid w:val="003147EA"/>
    <w:rsid w:val="00314B80"/>
    <w:rsid w:val="003152F1"/>
    <w:rsid w:val="0031578A"/>
    <w:rsid w:val="003157B1"/>
    <w:rsid w:val="00315C45"/>
    <w:rsid w:val="00315E0A"/>
    <w:rsid w:val="003161A8"/>
    <w:rsid w:val="003163C8"/>
    <w:rsid w:val="00316449"/>
    <w:rsid w:val="00316652"/>
    <w:rsid w:val="00316C5A"/>
    <w:rsid w:val="00316D91"/>
    <w:rsid w:val="00316E73"/>
    <w:rsid w:val="00316F60"/>
    <w:rsid w:val="00317443"/>
    <w:rsid w:val="003175C0"/>
    <w:rsid w:val="00317B17"/>
    <w:rsid w:val="00317D65"/>
    <w:rsid w:val="003200E7"/>
    <w:rsid w:val="00320553"/>
    <w:rsid w:val="00320700"/>
    <w:rsid w:val="00321217"/>
    <w:rsid w:val="00321309"/>
    <w:rsid w:val="003214E4"/>
    <w:rsid w:val="0032184C"/>
    <w:rsid w:val="0032194C"/>
    <w:rsid w:val="00321A6A"/>
    <w:rsid w:val="00321AC4"/>
    <w:rsid w:val="00321D59"/>
    <w:rsid w:val="00321E97"/>
    <w:rsid w:val="00322044"/>
    <w:rsid w:val="00322442"/>
    <w:rsid w:val="0032274B"/>
    <w:rsid w:val="003227F4"/>
    <w:rsid w:val="00322AAB"/>
    <w:rsid w:val="00322B74"/>
    <w:rsid w:val="00322D42"/>
    <w:rsid w:val="00322D96"/>
    <w:rsid w:val="00322F6D"/>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894"/>
    <w:rsid w:val="00331A82"/>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3C0"/>
    <w:rsid w:val="003356C6"/>
    <w:rsid w:val="00336182"/>
    <w:rsid w:val="00336335"/>
    <w:rsid w:val="003367FC"/>
    <w:rsid w:val="00336A25"/>
    <w:rsid w:val="00336A92"/>
    <w:rsid w:val="00336AD3"/>
    <w:rsid w:val="0033770A"/>
    <w:rsid w:val="003378E4"/>
    <w:rsid w:val="00337956"/>
    <w:rsid w:val="0034013F"/>
    <w:rsid w:val="003403DB"/>
    <w:rsid w:val="003403DC"/>
    <w:rsid w:val="00340757"/>
    <w:rsid w:val="003408B3"/>
    <w:rsid w:val="003409AD"/>
    <w:rsid w:val="00340E11"/>
    <w:rsid w:val="003413D4"/>
    <w:rsid w:val="003418CF"/>
    <w:rsid w:val="0034197E"/>
    <w:rsid w:val="00341A5C"/>
    <w:rsid w:val="003424E6"/>
    <w:rsid w:val="00342757"/>
    <w:rsid w:val="00342F1F"/>
    <w:rsid w:val="00343006"/>
    <w:rsid w:val="00343483"/>
    <w:rsid w:val="003434DC"/>
    <w:rsid w:val="003435B8"/>
    <w:rsid w:val="003439CD"/>
    <w:rsid w:val="00343C6E"/>
    <w:rsid w:val="003443E3"/>
    <w:rsid w:val="00344657"/>
    <w:rsid w:val="003447ED"/>
    <w:rsid w:val="00344918"/>
    <w:rsid w:val="00344DCA"/>
    <w:rsid w:val="00345020"/>
    <w:rsid w:val="00345092"/>
    <w:rsid w:val="00345167"/>
    <w:rsid w:val="0034565B"/>
    <w:rsid w:val="003463FA"/>
    <w:rsid w:val="0034656E"/>
    <w:rsid w:val="00346A03"/>
    <w:rsid w:val="003470D6"/>
    <w:rsid w:val="00347184"/>
    <w:rsid w:val="00347333"/>
    <w:rsid w:val="003474BE"/>
    <w:rsid w:val="0034765B"/>
    <w:rsid w:val="003476A5"/>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4054"/>
    <w:rsid w:val="003544EF"/>
    <w:rsid w:val="00354570"/>
    <w:rsid w:val="00354675"/>
    <w:rsid w:val="003547BC"/>
    <w:rsid w:val="003547CF"/>
    <w:rsid w:val="00354A7B"/>
    <w:rsid w:val="003550C4"/>
    <w:rsid w:val="00355855"/>
    <w:rsid w:val="00355B64"/>
    <w:rsid w:val="00356333"/>
    <w:rsid w:val="00356637"/>
    <w:rsid w:val="00356DB2"/>
    <w:rsid w:val="00356F5D"/>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118"/>
    <w:rsid w:val="0036227F"/>
    <w:rsid w:val="00362EF4"/>
    <w:rsid w:val="003630E1"/>
    <w:rsid w:val="0036326B"/>
    <w:rsid w:val="003632FD"/>
    <w:rsid w:val="0036357A"/>
    <w:rsid w:val="0036364C"/>
    <w:rsid w:val="00363C1A"/>
    <w:rsid w:val="00364017"/>
    <w:rsid w:val="00364321"/>
    <w:rsid w:val="003646A0"/>
    <w:rsid w:val="003647C5"/>
    <w:rsid w:val="00364C97"/>
    <w:rsid w:val="00364F40"/>
    <w:rsid w:val="00364F71"/>
    <w:rsid w:val="00365101"/>
    <w:rsid w:val="00365730"/>
    <w:rsid w:val="00365C74"/>
    <w:rsid w:val="00365C95"/>
    <w:rsid w:val="00365F89"/>
    <w:rsid w:val="00365FED"/>
    <w:rsid w:val="0036649F"/>
    <w:rsid w:val="00366567"/>
    <w:rsid w:val="0036672C"/>
    <w:rsid w:val="00366BBF"/>
    <w:rsid w:val="00366DA7"/>
    <w:rsid w:val="0036736F"/>
    <w:rsid w:val="00367475"/>
    <w:rsid w:val="003677B3"/>
    <w:rsid w:val="00367C88"/>
    <w:rsid w:val="00367F63"/>
    <w:rsid w:val="00370D78"/>
    <w:rsid w:val="00371762"/>
    <w:rsid w:val="003718BA"/>
    <w:rsid w:val="00371962"/>
    <w:rsid w:val="00371BDA"/>
    <w:rsid w:val="00372154"/>
    <w:rsid w:val="00372717"/>
    <w:rsid w:val="003727BD"/>
    <w:rsid w:val="00372884"/>
    <w:rsid w:val="003729E2"/>
    <w:rsid w:val="00372A4C"/>
    <w:rsid w:val="00372AE4"/>
    <w:rsid w:val="00372AE6"/>
    <w:rsid w:val="00373359"/>
    <w:rsid w:val="003733FA"/>
    <w:rsid w:val="00373458"/>
    <w:rsid w:val="00373B04"/>
    <w:rsid w:val="003741E5"/>
    <w:rsid w:val="0037474E"/>
    <w:rsid w:val="003750B7"/>
    <w:rsid w:val="00375272"/>
    <w:rsid w:val="00375579"/>
    <w:rsid w:val="00375A2B"/>
    <w:rsid w:val="00376189"/>
    <w:rsid w:val="00376295"/>
    <w:rsid w:val="00376334"/>
    <w:rsid w:val="00376881"/>
    <w:rsid w:val="003768E7"/>
    <w:rsid w:val="00376B3C"/>
    <w:rsid w:val="00376B6E"/>
    <w:rsid w:val="0037714E"/>
    <w:rsid w:val="003776A3"/>
    <w:rsid w:val="00377A24"/>
    <w:rsid w:val="00377C55"/>
    <w:rsid w:val="00377FF7"/>
    <w:rsid w:val="0038014E"/>
    <w:rsid w:val="00380172"/>
    <w:rsid w:val="0038049D"/>
    <w:rsid w:val="0038054A"/>
    <w:rsid w:val="003806B5"/>
    <w:rsid w:val="00380954"/>
    <w:rsid w:val="00380A58"/>
    <w:rsid w:val="00380A96"/>
    <w:rsid w:val="00380BEA"/>
    <w:rsid w:val="00380D8E"/>
    <w:rsid w:val="003810EA"/>
    <w:rsid w:val="0038132D"/>
    <w:rsid w:val="003815FE"/>
    <w:rsid w:val="00381629"/>
    <w:rsid w:val="00381BAD"/>
    <w:rsid w:val="00381D16"/>
    <w:rsid w:val="00381E17"/>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EC7"/>
    <w:rsid w:val="00386F7E"/>
    <w:rsid w:val="00387476"/>
    <w:rsid w:val="003875C6"/>
    <w:rsid w:val="00387721"/>
    <w:rsid w:val="00387899"/>
    <w:rsid w:val="0038799C"/>
    <w:rsid w:val="00387A76"/>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29CC"/>
    <w:rsid w:val="0039305A"/>
    <w:rsid w:val="00393160"/>
    <w:rsid w:val="0039352B"/>
    <w:rsid w:val="0039356D"/>
    <w:rsid w:val="00393D3E"/>
    <w:rsid w:val="003941E8"/>
    <w:rsid w:val="003949B6"/>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479"/>
    <w:rsid w:val="003979E7"/>
    <w:rsid w:val="00397DAA"/>
    <w:rsid w:val="00397FDB"/>
    <w:rsid w:val="003A0223"/>
    <w:rsid w:val="003A0B8D"/>
    <w:rsid w:val="003A0BC5"/>
    <w:rsid w:val="003A12E3"/>
    <w:rsid w:val="003A16EA"/>
    <w:rsid w:val="003A1941"/>
    <w:rsid w:val="003A1964"/>
    <w:rsid w:val="003A1FDF"/>
    <w:rsid w:val="003A2068"/>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A1F"/>
    <w:rsid w:val="003A4C79"/>
    <w:rsid w:val="003A5B26"/>
    <w:rsid w:val="003A5DBE"/>
    <w:rsid w:val="003A65CE"/>
    <w:rsid w:val="003A672C"/>
    <w:rsid w:val="003A69ED"/>
    <w:rsid w:val="003A6B87"/>
    <w:rsid w:val="003A6D03"/>
    <w:rsid w:val="003A7C15"/>
    <w:rsid w:val="003A7C3B"/>
    <w:rsid w:val="003A7DE9"/>
    <w:rsid w:val="003B0C19"/>
    <w:rsid w:val="003B1172"/>
    <w:rsid w:val="003B1216"/>
    <w:rsid w:val="003B1CA1"/>
    <w:rsid w:val="003B1DB7"/>
    <w:rsid w:val="003B22E3"/>
    <w:rsid w:val="003B2368"/>
    <w:rsid w:val="003B2A82"/>
    <w:rsid w:val="003B2E6D"/>
    <w:rsid w:val="003B3EA3"/>
    <w:rsid w:val="003B42E6"/>
    <w:rsid w:val="003B483E"/>
    <w:rsid w:val="003B48F5"/>
    <w:rsid w:val="003B49EA"/>
    <w:rsid w:val="003B4EB7"/>
    <w:rsid w:val="003B621A"/>
    <w:rsid w:val="003B6697"/>
    <w:rsid w:val="003B66FF"/>
    <w:rsid w:val="003B759C"/>
    <w:rsid w:val="003B7909"/>
    <w:rsid w:val="003B792A"/>
    <w:rsid w:val="003B7F13"/>
    <w:rsid w:val="003C02B9"/>
    <w:rsid w:val="003C0718"/>
    <w:rsid w:val="003C0A48"/>
    <w:rsid w:val="003C0F42"/>
    <w:rsid w:val="003C10E2"/>
    <w:rsid w:val="003C1127"/>
    <w:rsid w:val="003C1229"/>
    <w:rsid w:val="003C12FE"/>
    <w:rsid w:val="003C154C"/>
    <w:rsid w:val="003C1C7B"/>
    <w:rsid w:val="003C1D98"/>
    <w:rsid w:val="003C1E5E"/>
    <w:rsid w:val="003C211E"/>
    <w:rsid w:val="003C2A93"/>
    <w:rsid w:val="003C2FF0"/>
    <w:rsid w:val="003C30FE"/>
    <w:rsid w:val="003C3149"/>
    <w:rsid w:val="003C319B"/>
    <w:rsid w:val="003C32E8"/>
    <w:rsid w:val="003C3E04"/>
    <w:rsid w:val="003C3E79"/>
    <w:rsid w:val="003C3F1D"/>
    <w:rsid w:val="003C41AA"/>
    <w:rsid w:val="003C44BF"/>
    <w:rsid w:val="003C4648"/>
    <w:rsid w:val="003C4660"/>
    <w:rsid w:val="003C4C32"/>
    <w:rsid w:val="003C4E86"/>
    <w:rsid w:val="003C55DF"/>
    <w:rsid w:val="003C57EF"/>
    <w:rsid w:val="003C5876"/>
    <w:rsid w:val="003C5E5E"/>
    <w:rsid w:val="003C5F29"/>
    <w:rsid w:val="003C61C6"/>
    <w:rsid w:val="003C6E28"/>
    <w:rsid w:val="003C7098"/>
    <w:rsid w:val="003C70BA"/>
    <w:rsid w:val="003C7172"/>
    <w:rsid w:val="003C7458"/>
    <w:rsid w:val="003C761E"/>
    <w:rsid w:val="003C7862"/>
    <w:rsid w:val="003C7940"/>
    <w:rsid w:val="003C7A17"/>
    <w:rsid w:val="003C7A88"/>
    <w:rsid w:val="003D001D"/>
    <w:rsid w:val="003D01B3"/>
    <w:rsid w:val="003D04C3"/>
    <w:rsid w:val="003D0533"/>
    <w:rsid w:val="003D0F95"/>
    <w:rsid w:val="003D111C"/>
    <w:rsid w:val="003D13A6"/>
    <w:rsid w:val="003D13F1"/>
    <w:rsid w:val="003D1461"/>
    <w:rsid w:val="003D1DB2"/>
    <w:rsid w:val="003D20C6"/>
    <w:rsid w:val="003D22D5"/>
    <w:rsid w:val="003D2422"/>
    <w:rsid w:val="003D252A"/>
    <w:rsid w:val="003D2DC6"/>
    <w:rsid w:val="003D3084"/>
    <w:rsid w:val="003D3969"/>
    <w:rsid w:val="003D3972"/>
    <w:rsid w:val="003D3FE7"/>
    <w:rsid w:val="003D4379"/>
    <w:rsid w:val="003D4538"/>
    <w:rsid w:val="003D4AED"/>
    <w:rsid w:val="003D4F22"/>
    <w:rsid w:val="003D516F"/>
    <w:rsid w:val="003D52BE"/>
    <w:rsid w:val="003D56F4"/>
    <w:rsid w:val="003D5B01"/>
    <w:rsid w:val="003D5E3B"/>
    <w:rsid w:val="003D5E8A"/>
    <w:rsid w:val="003D640E"/>
    <w:rsid w:val="003D6491"/>
    <w:rsid w:val="003D6740"/>
    <w:rsid w:val="003D68E9"/>
    <w:rsid w:val="003D6935"/>
    <w:rsid w:val="003D6CE3"/>
    <w:rsid w:val="003D6E5D"/>
    <w:rsid w:val="003D7200"/>
    <w:rsid w:val="003D798D"/>
    <w:rsid w:val="003D7D01"/>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BF6"/>
    <w:rsid w:val="003E2DB8"/>
    <w:rsid w:val="003E308F"/>
    <w:rsid w:val="003E37BD"/>
    <w:rsid w:val="003E384B"/>
    <w:rsid w:val="003E395D"/>
    <w:rsid w:val="003E438A"/>
    <w:rsid w:val="003E4465"/>
    <w:rsid w:val="003E49C1"/>
    <w:rsid w:val="003E4EE5"/>
    <w:rsid w:val="003E5019"/>
    <w:rsid w:val="003E523F"/>
    <w:rsid w:val="003E5322"/>
    <w:rsid w:val="003E55B5"/>
    <w:rsid w:val="003E5719"/>
    <w:rsid w:val="003E58D4"/>
    <w:rsid w:val="003E5956"/>
    <w:rsid w:val="003E5A45"/>
    <w:rsid w:val="003E5AE9"/>
    <w:rsid w:val="003E5CBB"/>
    <w:rsid w:val="003E5D95"/>
    <w:rsid w:val="003E5E63"/>
    <w:rsid w:val="003E608D"/>
    <w:rsid w:val="003E615A"/>
    <w:rsid w:val="003E673A"/>
    <w:rsid w:val="003E683D"/>
    <w:rsid w:val="003E6F52"/>
    <w:rsid w:val="003E710C"/>
    <w:rsid w:val="003E75E8"/>
    <w:rsid w:val="003E786A"/>
    <w:rsid w:val="003E78A1"/>
    <w:rsid w:val="003E7D46"/>
    <w:rsid w:val="003F00F3"/>
    <w:rsid w:val="003F0103"/>
    <w:rsid w:val="003F022A"/>
    <w:rsid w:val="003F0427"/>
    <w:rsid w:val="003F0447"/>
    <w:rsid w:val="003F06DE"/>
    <w:rsid w:val="003F0969"/>
    <w:rsid w:val="003F0A04"/>
    <w:rsid w:val="003F0D05"/>
    <w:rsid w:val="003F0F08"/>
    <w:rsid w:val="003F1366"/>
    <w:rsid w:val="003F1532"/>
    <w:rsid w:val="003F19FB"/>
    <w:rsid w:val="003F1BC4"/>
    <w:rsid w:val="003F1EF8"/>
    <w:rsid w:val="003F24C6"/>
    <w:rsid w:val="003F25CA"/>
    <w:rsid w:val="003F2AA2"/>
    <w:rsid w:val="003F2C4F"/>
    <w:rsid w:val="003F3165"/>
    <w:rsid w:val="003F3263"/>
    <w:rsid w:val="003F331E"/>
    <w:rsid w:val="003F333C"/>
    <w:rsid w:val="003F33AB"/>
    <w:rsid w:val="003F3A34"/>
    <w:rsid w:val="003F40C4"/>
    <w:rsid w:val="003F41FD"/>
    <w:rsid w:val="003F449F"/>
    <w:rsid w:val="003F4974"/>
    <w:rsid w:val="003F4AC3"/>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4000AC"/>
    <w:rsid w:val="00400541"/>
    <w:rsid w:val="00400922"/>
    <w:rsid w:val="00400C06"/>
    <w:rsid w:val="00400D19"/>
    <w:rsid w:val="0040178B"/>
    <w:rsid w:val="00401B0A"/>
    <w:rsid w:val="00401C8E"/>
    <w:rsid w:val="00402275"/>
    <w:rsid w:val="00402426"/>
    <w:rsid w:val="00402546"/>
    <w:rsid w:val="004029FD"/>
    <w:rsid w:val="00402A71"/>
    <w:rsid w:val="00402B65"/>
    <w:rsid w:val="00403076"/>
    <w:rsid w:val="00403354"/>
    <w:rsid w:val="00403913"/>
    <w:rsid w:val="00403BF7"/>
    <w:rsid w:val="00403C05"/>
    <w:rsid w:val="004043E4"/>
    <w:rsid w:val="00404412"/>
    <w:rsid w:val="00404958"/>
    <w:rsid w:val="00404E79"/>
    <w:rsid w:val="00404F9E"/>
    <w:rsid w:val="004050E8"/>
    <w:rsid w:val="004054D4"/>
    <w:rsid w:val="00405598"/>
    <w:rsid w:val="0040563D"/>
    <w:rsid w:val="004056F0"/>
    <w:rsid w:val="00405980"/>
    <w:rsid w:val="00405A8C"/>
    <w:rsid w:val="00405EFB"/>
    <w:rsid w:val="0040618E"/>
    <w:rsid w:val="00406334"/>
    <w:rsid w:val="0040670A"/>
    <w:rsid w:val="00406728"/>
    <w:rsid w:val="00406E19"/>
    <w:rsid w:val="00407125"/>
    <w:rsid w:val="00407AB3"/>
    <w:rsid w:val="00407BBA"/>
    <w:rsid w:val="00407BE5"/>
    <w:rsid w:val="00410160"/>
    <w:rsid w:val="00410220"/>
    <w:rsid w:val="00410B4B"/>
    <w:rsid w:val="00410ECB"/>
    <w:rsid w:val="00410ED6"/>
    <w:rsid w:val="00410EEA"/>
    <w:rsid w:val="0041156F"/>
    <w:rsid w:val="00411AC5"/>
    <w:rsid w:val="00411D74"/>
    <w:rsid w:val="004120B2"/>
    <w:rsid w:val="004129C3"/>
    <w:rsid w:val="00412B3C"/>
    <w:rsid w:val="00412EC5"/>
    <w:rsid w:val="00413558"/>
    <w:rsid w:val="0041380F"/>
    <w:rsid w:val="00413DDC"/>
    <w:rsid w:val="00413EB3"/>
    <w:rsid w:val="004142AA"/>
    <w:rsid w:val="00414821"/>
    <w:rsid w:val="00414E5D"/>
    <w:rsid w:val="00415053"/>
    <w:rsid w:val="00415344"/>
    <w:rsid w:val="004153A3"/>
    <w:rsid w:val="00415618"/>
    <w:rsid w:val="00415780"/>
    <w:rsid w:val="00415B18"/>
    <w:rsid w:val="00415B77"/>
    <w:rsid w:val="00415D5F"/>
    <w:rsid w:val="00416064"/>
    <w:rsid w:val="004164CD"/>
    <w:rsid w:val="004164DF"/>
    <w:rsid w:val="0041655A"/>
    <w:rsid w:val="004167C5"/>
    <w:rsid w:val="00416C78"/>
    <w:rsid w:val="00416CCB"/>
    <w:rsid w:val="00416EED"/>
    <w:rsid w:val="004172A6"/>
    <w:rsid w:val="004172D5"/>
    <w:rsid w:val="00417393"/>
    <w:rsid w:val="00417448"/>
    <w:rsid w:val="0041756C"/>
    <w:rsid w:val="004177B8"/>
    <w:rsid w:val="00417887"/>
    <w:rsid w:val="00417EFB"/>
    <w:rsid w:val="004200FE"/>
    <w:rsid w:val="004203FF"/>
    <w:rsid w:val="004206C2"/>
    <w:rsid w:val="004209C0"/>
    <w:rsid w:val="00421E6D"/>
    <w:rsid w:val="00422157"/>
    <w:rsid w:val="0042218F"/>
    <w:rsid w:val="00422265"/>
    <w:rsid w:val="00422269"/>
    <w:rsid w:val="00422AF1"/>
    <w:rsid w:val="00422BB5"/>
    <w:rsid w:val="00422C49"/>
    <w:rsid w:val="004230F7"/>
    <w:rsid w:val="00423150"/>
    <w:rsid w:val="0042328F"/>
    <w:rsid w:val="00423822"/>
    <w:rsid w:val="00423858"/>
    <w:rsid w:val="0042468C"/>
    <w:rsid w:val="00424E21"/>
    <w:rsid w:val="00425214"/>
    <w:rsid w:val="00425308"/>
    <w:rsid w:val="0042574F"/>
    <w:rsid w:val="00425988"/>
    <w:rsid w:val="00425B4F"/>
    <w:rsid w:val="00425B6C"/>
    <w:rsid w:val="00425BEE"/>
    <w:rsid w:val="00425CA0"/>
    <w:rsid w:val="00425F2E"/>
    <w:rsid w:val="00426542"/>
    <w:rsid w:val="00426E2A"/>
    <w:rsid w:val="004270CD"/>
    <w:rsid w:val="00427EDA"/>
    <w:rsid w:val="00430145"/>
    <w:rsid w:val="0043077D"/>
    <w:rsid w:val="00430843"/>
    <w:rsid w:val="00430F0D"/>
    <w:rsid w:val="0043124E"/>
    <w:rsid w:val="004312D6"/>
    <w:rsid w:val="0043131A"/>
    <w:rsid w:val="00431377"/>
    <w:rsid w:val="0043193E"/>
    <w:rsid w:val="00431C98"/>
    <w:rsid w:val="0043206A"/>
    <w:rsid w:val="00432337"/>
    <w:rsid w:val="00432568"/>
    <w:rsid w:val="004325B1"/>
    <w:rsid w:val="0043267E"/>
    <w:rsid w:val="004328A9"/>
    <w:rsid w:val="00432F11"/>
    <w:rsid w:val="00433472"/>
    <w:rsid w:val="004334DC"/>
    <w:rsid w:val="00433733"/>
    <w:rsid w:val="00434114"/>
    <w:rsid w:val="004341C0"/>
    <w:rsid w:val="00434324"/>
    <w:rsid w:val="004348C5"/>
    <w:rsid w:val="00434BF8"/>
    <w:rsid w:val="00435069"/>
    <w:rsid w:val="004353EF"/>
    <w:rsid w:val="00435569"/>
    <w:rsid w:val="00435C69"/>
    <w:rsid w:val="00435CA2"/>
    <w:rsid w:val="00435CBC"/>
    <w:rsid w:val="00435E98"/>
    <w:rsid w:val="00436357"/>
    <w:rsid w:val="004364D2"/>
    <w:rsid w:val="004365F9"/>
    <w:rsid w:val="0043668B"/>
    <w:rsid w:val="00436A54"/>
    <w:rsid w:val="00436B3C"/>
    <w:rsid w:val="00436DEB"/>
    <w:rsid w:val="00436E5A"/>
    <w:rsid w:val="004370C3"/>
    <w:rsid w:val="0043730D"/>
    <w:rsid w:val="00437523"/>
    <w:rsid w:val="00437581"/>
    <w:rsid w:val="004377CF"/>
    <w:rsid w:val="00437DA2"/>
    <w:rsid w:val="00437E98"/>
    <w:rsid w:val="0044017B"/>
    <w:rsid w:val="004401A6"/>
    <w:rsid w:val="00440C63"/>
    <w:rsid w:val="00441573"/>
    <w:rsid w:val="004419B5"/>
    <w:rsid w:val="00441B38"/>
    <w:rsid w:val="00441C20"/>
    <w:rsid w:val="00441CAA"/>
    <w:rsid w:val="004422B4"/>
    <w:rsid w:val="00442347"/>
    <w:rsid w:val="00442568"/>
    <w:rsid w:val="004429E8"/>
    <w:rsid w:val="00443318"/>
    <w:rsid w:val="004434FA"/>
    <w:rsid w:val="00443641"/>
    <w:rsid w:val="00443C2B"/>
    <w:rsid w:val="004443E2"/>
    <w:rsid w:val="00444706"/>
    <w:rsid w:val="004449F3"/>
    <w:rsid w:val="00444C0D"/>
    <w:rsid w:val="00444C1F"/>
    <w:rsid w:val="00444CA7"/>
    <w:rsid w:val="00444D83"/>
    <w:rsid w:val="00444D8F"/>
    <w:rsid w:val="00444F7B"/>
    <w:rsid w:val="004451A5"/>
    <w:rsid w:val="00445B68"/>
    <w:rsid w:val="00445B83"/>
    <w:rsid w:val="00445EAA"/>
    <w:rsid w:val="00446060"/>
    <w:rsid w:val="0044612F"/>
    <w:rsid w:val="00446151"/>
    <w:rsid w:val="00446312"/>
    <w:rsid w:val="004463CC"/>
    <w:rsid w:val="00446546"/>
    <w:rsid w:val="004466E7"/>
    <w:rsid w:val="00446A32"/>
    <w:rsid w:val="00446C40"/>
    <w:rsid w:val="00446DEA"/>
    <w:rsid w:val="00446E52"/>
    <w:rsid w:val="004470F8"/>
    <w:rsid w:val="00447657"/>
    <w:rsid w:val="0044776D"/>
    <w:rsid w:val="0044786D"/>
    <w:rsid w:val="00447B2D"/>
    <w:rsid w:val="00447B68"/>
    <w:rsid w:val="00450002"/>
    <w:rsid w:val="0045038E"/>
    <w:rsid w:val="00450711"/>
    <w:rsid w:val="0045098E"/>
    <w:rsid w:val="00450CA0"/>
    <w:rsid w:val="00450F4C"/>
    <w:rsid w:val="004516CA"/>
    <w:rsid w:val="004517AF"/>
    <w:rsid w:val="004517E0"/>
    <w:rsid w:val="004519CC"/>
    <w:rsid w:val="00452C44"/>
    <w:rsid w:val="00452FD6"/>
    <w:rsid w:val="00453051"/>
    <w:rsid w:val="0045339F"/>
    <w:rsid w:val="004534F1"/>
    <w:rsid w:val="00453675"/>
    <w:rsid w:val="00453894"/>
    <w:rsid w:val="00453AD5"/>
    <w:rsid w:val="00453F15"/>
    <w:rsid w:val="00454158"/>
    <w:rsid w:val="00454255"/>
    <w:rsid w:val="00454632"/>
    <w:rsid w:val="004547E3"/>
    <w:rsid w:val="00454882"/>
    <w:rsid w:val="004548EF"/>
    <w:rsid w:val="004549DE"/>
    <w:rsid w:val="00454A9C"/>
    <w:rsid w:val="00454D31"/>
    <w:rsid w:val="00454E8D"/>
    <w:rsid w:val="00454EFF"/>
    <w:rsid w:val="00455049"/>
    <w:rsid w:val="0045520F"/>
    <w:rsid w:val="004553AE"/>
    <w:rsid w:val="004555D8"/>
    <w:rsid w:val="0045571A"/>
    <w:rsid w:val="00455E6E"/>
    <w:rsid w:val="00455ECF"/>
    <w:rsid w:val="00455EF1"/>
    <w:rsid w:val="004572F4"/>
    <w:rsid w:val="004573D3"/>
    <w:rsid w:val="0045777F"/>
    <w:rsid w:val="00457A51"/>
    <w:rsid w:val="004602F4"/>
    <w:rsid w:val="004603DD"/>
    <w:rsid w:val="0046056C"/>
    <w:rsid w:val="00460B03"/>
    <w:rsid w:val="00461554"/>
    <w:rsid w:val="00461BF9"/>
    <w:rsid w:val="00461C1B"/>
    <w:rsid w:val="00461C58"/>
    <w:rsid w:val="00461D25"/>
    <w:rsid w:val="00461D5F"/>
    <w:rsid w:val="00461E75"/>
    <w:rsid w:val="0046237F"/>
    <w:rsid w:val="0046243E"/>
    <w:rsid w:val="00462A6C"/>
    <w:rsid w:val="00462CD0"/>
    <w:rsid w:val="00462E82"/>
    <w:rsid w:val="00462F65"/>
    <w:rsid w:val="004638B9"/>
    <w:rsid w:val="004638DB"/>
    <w:rsid w:val="00463CDA"/>
    <w:rsid w:val="00463D93"/>
    <w:rsid w:val="004641C7"/>
    <w:rsid w:val="004643FC"/>
    <w:rsid w:val="00464483"/>
    <w:rsid w:val="004644BC"/>
    <w:rsid w:val="0046450B"/>
    <w:rsid w:val="004648A8"/>
    <w:rsid w:val="00464A4C"/>
    <w:rsid w:val="00464AD0"/>
    <w:rsid w:val="00464F5E"/>
    <w:rsid w:val="004652CA"/>
    <w:rsid w:val="0046540C"/>
    <w:rsid w:val="004654A5"/>
    <w:rsid w:val="00465CCD"/>
    <w:rsid w:val="00466609"/>
    <w:rsid w:val="004666F7"/>
    <w:rsid w:val="00466761"/>
    <w:rsid w:val="004668F2"/>
    <w:rsid w:val="00466D3A"/>
    <w:rsid w:val="00466FB2"/>
    <w:rsid w:val="004670C8"/>
    <w:rsid w:val="00467346"/>
    <w:rsid w:val="004675EE"/>
    <w:rsid w:val="00467BBE"/>
    <w:rsid w:val="00467F51"/>
    <w:rsid w:val="0047037C"/>
    <w:rsid w:val="0047098F"/>
    <w:rsid w:val="004709C1"/>
    <w:rsid w:val="004709CD"/>
    <w:rsid w:val="00470ABD"/>
    <w:rsid w:val="00470EC4"/>
    <w:rsid w:val="00470EDE"/>
    <w:rsid w:val="00470FDD"/>
    <w:rsid w:val="0047173C"/>
    <w:rsid w:val="00471814"/>
    <w:rsid w:val="00471F3B"/>
    <w:rsid w:val="004720D3"/>
    <w:rsid w:val="0047303A"/>
    <w:rsid w:val="00473300"/>
    <w:rsid w:val="004736CC"/>
    <w:rsid w:val="00473DF0"/>
    <w:rsid w:val="00474200"/>
    <w:rsid w:val="004744EC"/>
    <w:rsid w:val="00474B14"/>
    <w:rsid w:val="00474F92"/>
    <w:rsid w:val="00475135"/>
    <w:rsid w:val="00475359"/>
    <w:rsid w:val="004755E9"/>
    <w:rsid w:val="00475C08"/>
    <w:rsid w:val="00475D1F"/>
    <w:rsid w:val="0047645C"/>
    <w:rsid w:val="004764D9"/>
    <w:rsid w:val="0047654A"/>
    <w:rsid w:val="00476CDA"/>
    <w:rsid w:val="00476D3F"/>
    <w:rsid w:val="0047705E"/>
    <w:rsid w:val="004771DC"/>
    <w:rsid w:val="004772C1"/>
    <w:rsid w:val="00477834"/>
    <w:rsid w:val="004779BF"/>
    <w:rsid w:val="00477CAB"/>
    <w:rsid w:val="00477F29"/>
    <w:rsid w:val="00480499"/>
    <w:rsid w:val="004804F5"/>
    <w:rsid w:val="0048058B"/>
    <w:rsid w:val="004805AD"/>
    <w:rsid w:val="00480B19"/>
    <w:rsid w:val="00480E65"/>
    <w:rsid w:val="00480E70"/>
    <w:rsid w:val="00480E99"/>
    <w:rsid w:val="00481656"/>
    <w:rsid w:val="00481870"/>
    <w:rsid w:val="00481BD4"/>
    <w:rsid w:val="00481CB7"/>
    <w:rsid w:val="00481E44"/>
    <w:rsid w:val="00481FA7"/>
    <w:rsid w:val="004825B5"/>
    <w:rsid w:val="00482D80"/>
    <w:rsid w:val="00482DE2"/>
    <w:rsid w:val="00482F7A"/>
    <w:rsid w:val="004832DC"/>
    <w:rsid w:val="0048358B"/>
    <w:rsid w:val="00483761"/>
    <w:rsid w:val="00483858"/>
    <w:rsid w:val="004838BB"/>
    <w:rsid w:val="00484001"/>
    <w:rsid w:val="00484169"/>
    <w:rsid w:val="00484207"/>
    <w:rsid w:val="00484360"/>
    <w:rsid w:val="00484366"/>
    <w:rsid w:val="00484374"/>
    <w:rsid w:val="00484610"/>
    <w:rsid w:val="00484624"/>
    <w:rsid w:val="00485205"/>
    <w:rsid w:val="00485755"/>
    <w:rsid w:val="00485767"/>
    <w:rsid w:val="00485B38"/>
    <w:rsid w:val="00485C9B"/>
    <w:rsid w:val="00486321"/>
    <w:rsid w:val="004869E6"/>
    <w:rsid w:val="00486BCD"/>
    <w:rsid w:val="00486D33"/>
    <w:rsid w:val="00487576"/>
    <w:rsid w:val="004876B8"/>
    <w:rsid w:val="0048785A"/>
    <w:rsid w:val="00487979"/>
    <w:rsid w:val="00487B6C"/>
    <w:rsid w:val="00490142"/>
    <w:rsid w:val="00490261"/>
    <w:rsid w:val="004902F9"/>
    <w:rsid w:val="00490D79"/>
    <w:rsid w:val="0049150C"/>
    <w:rsid w:val="00491B59"/>
    <w:rsid w:val="00492123"/>
    <w:rsid w:val="004922CB"/>
    <w:rsid w:val="00492498"/>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544D"/>
    <w:rsid w:val="004956F5"/>
    <w:rsid w:val="004957D7"/>
    <w:rsid w:val="0049593F"/>
    <w:rsid w:val="00495B61"/>
    <w:rsid w:val="00495D3C"/>
    <w:rsid w:val="00495E0D"/>
    <w:rsid w:val="00495EC7"/>
    <w:rsid w:val="00496229"/>
    <w:rsid w:val="0049638E"/>
    <w:rsid w:val="00496848"/>
    <w:rsid w:val="004969E0"/>
    <w:rsid w:val="00496D98"/>
    <w:rsid w:val="00496E31"/>
    <w:rsid w:val="00497349"/>
    <w:rsid w:val="00497659"/>
    <w:rsid w:val="004978A2"/>
    <w:rsid w:val="00497CAD"/>
    <w:rsid w:val="004A0794"/>
    <w:rsid w:val="004A0AE7"/>
    <w:rsid w:val="004A11C7"/>
    <w:rsid w:val="004A1740"/>
    <w:rsid w:val="004A1868"/>
    <w:rsid w:val="004A1A92"/>
    <w:rsid w:val="004A1BC9"/>
    <w:rsid w:val="004A1D67"/>
    <w:rsid w:val="004A1DCB"/>
    <w:rsid w:val="004A1E76"/>
    <w:rsid w:val="004A2441"/>
    <w:rsid w:val="004A2489"/>
    <w:rsid w:val="004A2490"/>
    <w:rsid w:val="004A2873"/>
    <w:rsid w:val="004A28AD"/>
    <w:rsid w:val="004A2A33"/>
    <w:rsid w:val="004A2BE2"/>
    <w:rsid w:val="004A2D80"/>
    <w:rsid w:val="004A2DB2"/>
    <w:rsid w:val="004A2ECD"/>
    <w:rsid w:val="004A308C"/>
    <w:rsid w:val="004A34F4"/>
    <w:rsid w:val="004A4866"/>
    <w:rsid w:val="004A4AA3"/>
    <w:rsid w:val="004A4E62"/>
    <w:rsid w:val="004A4EBA"/>
    <w:rsid w:val="004A5371"/>
    <w:rsid w:val="004A5EA5"/>
    <w:rsid w:val="004A6143"/>
    <w:rsid w:val="004A625D"/>
    <w:rsid w:val="004A63A8"/>
    <w:rsid w:val="004A64FE"/>
    <w:rsid w:val="004A6657"/>
    <w:rsid w:val="004A6886"/>
    <w:rsid w:val="004A6D6E"/>
    <w:rsid w:val="004A6FC7"/>
    <w:rsid w:val="004A7315"/>
    <w:rsid w:val="004A74A9"/>
    <w:rsid w:val="004A76A3"/>
    <w:rsid w:val="004A77FB"/>
    <w:rsid w:val="004A78C0"/>
    <w:rsid w:val="004A7BBA"/>
    <w:rsid w:val="004A7C3C"/>
    <w:rsid w:val="004A7F11"/>
    <w:rsid w:val="004B0336"/>
    <w:rsid w:val="004B0340"/>
    <w:rsid w:val="004B0714"/>
    <w:rsid w:val="004B0D71"/>
    <w:rsid w:val="004B0DDA"/>
    <w:rsid w:val="004B1004"/>
    <w:rsid w:val="004B118C"/>
    <w:rsid w:val="004B1AE7"/>
    <w:rsid w:val="004B2002"/>
    <w:rsid w:val="004B20A4"/>
    <w:rsid w:val="004B2833"/>
    <w:rsid w:val="004B2A99"/>
    <w:rsid w:val="004B2B8C"/>
    <w:rsid w:val="004B2DB4"/>
    <w:rsid w:val="004B2F54"/>
    <w:rsid w:val="004B2FFD"/>
    <w:rsid w:val="004B3289"/>
    <w:rsid w:val="004B39F7"/>
    <w:rsid w:val="004B3D05"/>
    <w:rsid w:val="004B402A"/>
    <w:rsid w:val="004B45AD"/>
    <w:rsid w:val="004B4748"/>
    <w:rsid w:val="004B47B8"/>
    <w:rsid w:val="004B4B84"/>
    <w:rsid w:val="004B4D07"/>
    <w:rsid w:val="004B51FF"/>
    <w:rsid w:val="004B5349"/>
    <w:rsid w:val="004B5AEF"/>
    <w:rsid w:val="004B5AFF"/>
    <w:rsid w:val="004B5B1E"/>
    <w:rsid w:val="004B5C0B"/>
    <w:rsid w:val="004B5E04"/>
    <w:rsid w:val="004B5E7B"/>
    <w:rsid w:val="004B5FB9"/>
    <w:rsid w:val="004B62D3"/>
    <w:rsid w:val="004B62ED"/>
    <w:rsid w:val="004B6BA9"/>
    <w:rsid w:val="004B6EC6"/>
    <w:rsid w:val="004B7203"/>
    <w:rsid w:val="004B74BA"/>
    <w:rsid w:val="004B7513"/>
    <w:rsid w:val="004B7CA7"/>
    <w:rsid w:val="004B7D75"/>
    <w:rsid w:val="004C0300"/>
    <w:rsid w:val="004C0D37"/>
    <w:rsid w:val="004C0D52"/>
    <w:rsid w:val="004C0DA1"/>
    <w:rsid w:val="004C0F24"/>
    <w:rsid w:val="004C10B1"/>
    <w:rsid w:val="004C1464"/>
    <w:rsid w:val="004C18A8"/>
    <w:rsid w:val="004C19FE"/>
    <w:rsid w:val="004C1A9D"/>
    <w:rsid w:val="004C2749"/>
    <w:rsid w:val="004C2944"/>
    <w:rsid w:val="004C2B0F"/>
    <w:rsid w:val="004C2E5C"/>
    <w:rsid w:val="004C3373"/>
    <w:rsid w:val="004C36F7"/>
    <w:rsid w:val="004C3753"/>
    <w:rsid w:val="004C38C5"/>
    <w:rsid w:val="004C3BE8"/>
    <w:rsid w:val="004C3BE9"/>
    <w:rsid w:val="004C3D43"/>
    <w:rsid w:val="004C43F0"/>
    <w:rsid w:val="004C463A"/>
    <w:rsid w:val="004C46A8"/>
    <w:rsid w:val="004C4843"/>
    <w:rsid w:val="004C4B4D"/>
    <w:rsid w:val="004C4BD3"/>
    <w:rsid w:val="004C4CEB"/>
    <w:rsid w:val="004C4D85"/>
    <w:rsid w:val="004C5650"/>
    <w:rsid w:val="004C56C9"/>
    <w:rsid w:val="004C5730"/>
    <w:rsid w:val="004C5BE2"/>
    <w:rsid w:val="004C5FF6"/>
    <w:rsid w:val="004C6616"/>
    <w:rsid w:val="004C6760"/>
    <w:rsid w:val="004C6865"/>
    <w:rsid w:val="004C695C"/>
    <w:rsid w:val="004C6A55"/>
    <w:rsid w:val="004C6ACD"/>
    <w:rsid w:val="004C6E1D"/>
    <w:rsid w:val="004C7111"/>
    <w:rsid w:val="004C7392"/>
    <w:rsid w:val="004C73C3"/>
    <w:rsid w:val="004C73D7"/>
    <w:rsid w:val="004C7DB8"/>
    <w:rsid w:val="004C7DD6"/>
    <w:rsid w:val="004C7F0F"/>
    <w:rsid w:val="004C7FF0"/>
    <w:rsid w:val="004D00AE"/>
    <w:rsid w:val="004D015B"/>
    <w:rsid w:val="004D029C"/>
    <w:rsid w:val="004D07EA"/>
    <w:rsid w:val="004D08D0"/>
    <w:rsid w:val="004D0C44"/>
    <w:rsid w:val="004D0D7F"/>
    <w:rsid w:val="004D1059"/>
    <w:rsid w:val="004D11D0"/>
    <w:rsid w:val="004D1404"/>
    <w:rsid w:val="004D1583"/>
    <w:rsid w:val="004D1745"/>
    <w:rsid w:val="004D1BEA"/>
    <w:rsid w:val="004D1E77"/>
    <w:rsid w:val="004D20DF"/>
    <w:rsid w:val="004D2147"/>
    <w:rsid w:val="004D2280"/>
    <w:rsid w:val="004D238F"/>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7E"/>
    <w:rsid w:val="004D46A7"/>
    <w:rsid w:val="004D481F"/>
    <w:rsid w:val="004D4E2E"/>
    <w:rsid w:val="004D4F13"/>
    <w:rsid w:val="004D521D"/>
    <w:rsid w:val="004D52AB"/>
    <w:rsid w:val="004D5817"/>
    <w:rsid w:val="004D60DB"/>
    <w:rsid w:val="004D6221"/>
    <w:rsid w:val="004D62A5"/>
    <w:rsid w:val="004D6F5B"/>
    <w:rsid w:val="004D7143"/>
    <w:rsid w:val="004D722D"/>
    <w:rsid w:val="004D7D05"/>
    <w:rsid w:val="004D7FF4"/>
    <w:rsid w:val="004E004E"/>
    <w:rsid w:val="004E0269"/>
    <w:rsid w:val="004E087F"/>
    <w:rsid w:val="004E08FC"/>
    <w:rsid w:val="004E0EC2"/>
    <w:rsid w:val="004E12EF"/>
    <w:rsid w:val="004E156C"/>
    <w:rsid w:val="004E169A"/>
    <w:rsid w:val="004E16E2"/>
    <w:rsid w:val="004E18D3"/>
    <w:rsid w:val="004E2272"/>
    <w:rsid w:val="004E279C"/>
    <w:rsid w:val="004E2875"/>
    <w:rsid w:val="004E2E60"/>
    <w:rsid w:val="004E30E0"/>
    <w:rsid w:val="004E3B52"/>
    <w:rsid w:val="004E3B99"/>
    <w:rsid w:val="004E3DE1"/>
    <w:rsid w:val="004E4B1F"/>
    <w:rsid w:val="004E4BF6"/>
    <w:rsid w:val="004E4C4E"/>
    <w:rsid w:val="004E4FD4"/>
    <w:rsid w:val="004E5471"/>
    <w:rsid w:val="004E5529"/>
    <w:rsid w:val="004E5696"/>
    <w:rsid w:val="004E57FF"/>
    <w:rsid w:val="004E5F58"/>
    <w:rsid w:val="004E61C3"/>
    <w:rsid w:val="004E63B8"/>
    <w:rsid w:val="004E64CA"/>
    <w:rsid w:val="004E669D"/>
    <w:rsid w:val="004E67D6"/>
    <w:rsid w:val="004E6879"/>
    <w:rsid w:val="004E6FFD"/>
    <w:rsid w:val="004E71AD"/>
    <w:rsid w:val="004E7437"/>
    <w:rsid w:val="004E760F"/>
    <w:rsid w:val="004E798F"/>
    <w:rsid w:val="004E7CD5"/>
    <w:rsid w:val="004E7CFC"/>
    <w:rsid w:val="004E7DE6"/>
    <w:rsid w:val="004E7DF1"/>
    <w:rsid w:val="004E7FCB"/>
    <w:rsid w:val="004F03B1"/>
    <w:rsid w:val="004F08BD"/>
    <w:rsid w:val="004F0967"/>
    <w:rsid w:val="004F0D72"/>
    <w:rsid w:val="004F0E2C"/>
    <w:rsid w:val="004F128A"/>
    <w:rsid w:val="004F161F"/>
    <w:rsid w:val="004F2B60"/>
    <w:rsid w:val="004F2FEF"/>
    <w:rsid w:val="004F3434"/>
    <w:rsid w:val="004F3730"/>
    <w:rsid w:val="004F3AAD"/>
    <w:rsid w:val="004F3D21"/>
    <w:rsid w:val="004F43CB"/>
    <w:rsid w:val="004F4D81"/>
    <w:rsid w:val="004F50E7"/>
    <w:rsid w:val="004F51AA"/>
    <w:rsid w:val="004F520E"/>
    <w:rsid w:val="004F556F"/>
    <w:rsid w:val="004F55CB"/>
    <w:rsid w:val="004F5876"/>
    <w:rsid w:val="004F59E7"/>
    <w:rsid w:val="004F5F72"/>
    <w:rsid w:val="004F64F2"/>
    <w:rsid w:val="004F662F"/>
    <w:rsid w:val="004F6B20"/>
    <w:rsid w:val="004F77D8"/>
    <w:rsid w:val="004F785C"/>
    <w:rsid w:val="004F79A7"/>
    <w:rsid w:val="004F7B1A"/>
    <w:rsid w:val="004F7B42"/>
    <w:rsid w:val="004F7BE8"/>
    <w:rsid w:val="005000D5"/>
    <w:rsid w:val="00500510"/>
    <w:rsid w:val="005007B6"/>
    <w:rsid w:val="00500DB1"/>
    <w:rsid w:val="00500F26"/>
    <w:rsid w:val="005011E9"/>
    <w:rsid w:val="0050138B"/>
    <w:rsid w:val="00501643"/>
    <w:rsid w:val="00501ED3"/>
    <w:rsid w:val="005025C3"/>
    <w:rsid w:val="00502720"/>
    <w:rsid w:val="0050293F"/>
    <w:rsid w:val="0050294F"/>
    <w:rsid w:val="00502B75"/>
    <w:rsid w:val="00502E9B"/>
    <w:rsid w:val="00502EE4"/>
    <w:rsid w:val="0050336B"/>
    <w:rsid w:val="005034D6"/>
    <w:rsid w:val="00503501"/>
    <w:rsid w:val="005039CE"/>
    <w:rsid w:val="00503A70"/>
    <w:rsid w:val="00503B44"/>
    <w:rsid w:val="00503D90"/>
    <w:rsid w:val="00503F00"/>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07"/>
    <w:rsid w:val="00507DE8"/>
    <w:rsid w:val="00507DEF"/>
    <w:rsid w:val="00507DFD"/>
    <w:rsid w:val="0051046E"/>
    <w:rsid w:val="00510599"/>
    <w:rsid w:val="005105C1"/>
    <w:rsid w:val="00510765"/>
    <w:rsid w:val="005109A3"/>
    <w:rsid w:val="00510AA9"/>
    <w:rsid w:val="00510CC7"/>
    <w:rsid w:val="005113DD"/>
    <w:rsid w:val="00511477"/>
    <w:rsid w:val="00511819"/>
    <w:rsid w:val="00511CB3"/>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D32"/>
    <w:rsid w:val="00514ED1"/>
    <w:rsid w:val="00515295"/>
    <w:rsid w:val="0051580F"/>
    <w:rsid w:val="00515C3E"/>
    <w:rsid w:val="00515F75"/>
    <w:rsid w:val="005160E6"/>
    <w:rsid w:val="005161A9"/>
    <w:rsid w:val="00516975"/>
    <w:rsid w:val="00516AB1"/>
    <w:rsid w:val="00516B6C"/>
    <w:rsid w:val="00516C7D"/>
    <w:rsid w:val="005178B1"/>
    <w:rsid w:val="0052007A"/>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399"/>
    <w:rsid w:val="00526827"/>
    <w:rsid w:val="0052750D"/>
    <w:rsid w:val="005277D7"/>
    <w:rsid w:val="005300AA"/>
    <w:rsid w:val="0053022D"/>
    <w:rsid w:val="00530813"/>
    <w:rsid w:val="00530AC2"/>
    <w:rsid w:val="00531125"/>
    <w:rsid w:val="00531151"/>
    <w:rsid w:val="005313D5"/>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CA"/>
    <w:rsid w:val="005355E1"/>
    <w:rsid w:val="005356F8"/>
    <w:rsid w:val="0053586E"/>
    <w:rsid w:val="00535AB2"/>
    <w:rsid w:val="00535ECF"/>
    <w:rsid w:val="00535F32"/>
    <w:rsid w:val="0053616E"/>
    <w:rsid w:val="0053661F"/>
    <w:rsid w:val="0053672D"/>
    <w:rsid w:val="0053674E"/>
    <w:rsid w:val="00536A8B"/>
    <w:rsid w:val="00536B12"/>
    <w:rsid w:val="0053700F"/>
    <w:rsid w:val="00537440"/>
    <w:rsid w:val="00537980"/>
    <w:rsid w:val="00537C24"/>
    <w:rsid w:val="00537EC2"/>
    <w:rsid w:val="00540669"/>
    <w:rsid w:val="005413C1"/>
    <w:rsid w:val="00541D93"/>
    <w:rsid w:val="00541EDE"/>
    <w:rsid w:val="00542155"/>
    <w:rsid w:val="005423D4"/>
    <w:rsid w:val="005426A0"/>
    <w:rsid w:val="005426C8"/>
    <w:rsid w:val="005427A1"/>
    <w:rsid w:val="005427EB"/>
    <w:rsid w:val="00542A3F"/>
    <w:rsid w:val="005448DC"/>
    <w:rsid w:val="00544AD9"/>
    <w:rsid w:val="005450D5"/>
    <w:rsid w:val="0054525B"/>
    <w:rsid w:val="00545633"/>
    <w:rsid w:val="00546871"/>
    <w:rsid w:val="00546961"/>
    <w:rsid w:val="00546B04"/>
    <w:rsid w:val="00546DD6"/>
    <w:rsid w:val="00546F1C"/>
    <w:rsid w:val="00546FE7"/>
    <w:rsid w:val="005475CE"/>
    <w:rsid w:val="005476F0"/>
    <w:rsid w:val="005477E7"/>
    <w:rsid w:val="005501AC"/>
    <w:rsid w:val="0055057B"/>
    <w:rsid w:val="0055061B"/>
    <w:rsid w:val="00550826"/>
    <w:rsid w:val="005508B0"/>
    <w:rsid w:val="00550C5F"/>
    <w:rsid w:val="0055134F"/>
    <w:rsid w:val="00551F5B"/>
    <w:rsid w:val="00552046"/>
    <w:rsid w:val="00552139"/>
    <w:rsid w:val="005525CC"/>
    <w:rsid w:val="005532EF"/>
    <w:rsid w:val="0055330E"/>
    <w:rsid w:val="005533E8"/>
    <w:rsid w:val="00553AF3"/>
    <w:rsid w:val="00553B6C"/>
    <w:rsid w:val="00553DD2"/>
    <w:rsid w:val="005541D3"/>
    <w:rsid w:val="005549A4"/>
    <w:rsid w:val="005550ED"/>
    <w:rsid w:val="005555F0"/>
    <w:rsid w:val="00555A5C"/>
    <w:rsid w:val="00556429"/>
    <w:rsid w:val="00556617"/>
    <w:rsid w:val="00556A05"/>
    <w:rsid w:val="00556B5D"/>
    <w:rsid w:val="00556E2F"/>
    <w:rsid w:val="00556F36"/>
    <w:rsid w:val="00557451"/>
    <w:rsid w:val="005575DE"/>
    <w:rsid w:val="005576B8"/>
    <w:rsid w:val="0055771B"/>
    <w:rsid w:val="00557B1D"/>
    <w:rsid w:val="00557E37"/>
    <w:rsid w:val="00557F57"/>
    <w:rsid w:val="0056007E"/>
    <w:rsid w:val="005600BC"/>
    <w:rsid w:val="00560795"/>
    <w:rsid w:val="00560BE2"/>
    <w:rsid w:val="00561252"/>
    <w:rsid w:val="00561623"/>
    <w:rsid w:val="0056167A"/>
    <w:rsid w:val="00561771"/>
    <w:rsid w:val="005618CF"/>
    <w:rsid w:val="00561B43"/>
    <w:rsid w:val="00561D4F"/>
    <w:rsid w:val="00561E97"/>
    <w:rsid w:val="005621CC"/>
    <w:rsid w:val="005627D6"/>
    <w:rsid w:val="00562EB9"/>
    <w:rsid w:val="005630D5"/>
    <w:rsid w:val="005639B7"/>
    <w:rsid w:val="0056481E"/>
    <w:rsid w:val="00564D3E"/>
    <w:rsid w:val="0056510B"/>
    <w:rsid w:val="00565360"/>
    <w:rsid w:val="005653CA"/>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1E"/>
    <w:rsid w:val="005703DF"/>
    <w:rsid w:val="005709B5"/>
    <w:rsid w:val="00570B4A"/>
    <w:rsid w:val="00570FBF"/>
    <w:rsid w:val="00571106"/>
    <w:rsid w:val="00571D57"/>
    <w:rsid w:val="00571EDC"/>
    <w:rsid w:val="00571EF5"/>
    <w:rsid w:val="00572030"/>
    <w:rsid w:val="005724CA"/>
    <w:rsid w:val="005726E6"/>
    <w:rsid w:val="005729B8"/>
    <w:rsid w:val="00572A53"/>
    <w:rsid w:val="00572C26"/>
    <w:rsid w:val="00572FAD"/>
    <w:rsid w:val="005737A8"/>
    <w:rsid w:val="005737AB"/>
    <w:rsid w:val="00573D6E"/>
    <w:rsid w:val="00573EEF"/>
    <w:rsid w:val="005741FF"/>
    <w:rsid w:val="00574702"/>
    <w:rsid w:val="00574909"/>
    <w:rsid w:val="00574917"/>
    <w:rsid w:val="00574B69"/>
    <w:rsid w:val="00574BFF"/>
    <w:rsid w:val="00574C56"/>
    <w:rsid w:val="0057510F"/>
    <w:rsid w:val="005751DA"/>
    <w:rsid w:val="005753CD"/>
    <w:rsid w:val="005753DF"/>
    <w:rsid w:val="0057541D"/>
    <w:rsid w:val="00575672"/>
    <w:rsid w:val="005757CD"/>
    <w:rsid w:val="00575B6E"/>
    <w:rsid w:val="00575E84"/>
    <w:rsid w:val="0057671B"/>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622"/>
    <w:rsid w:val="005837FD"/>
    <w:rsid w:val="00583844"/>
    <w:rsid w:val="00583867"/>
    <w:rsid w:val="0058425B"/>
    <w:rsid w:val="00584423"/>
    <w:rsid w:val="005845F7"/>
    <w:rsid w:val="00584A46"/>
    <w:rsid w:val="0058523B"/>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154"/>
    <w:rsid w:val="0059131F"/>
    <w:rsid w:val="005913B4"/>
    <w:rsid w:val="0059147A"/>
    <w:rsid w:val="00591682"/>
    <w:rsid w:val="00591965"/>
    <w:rsid w:val="00591BD1"/>
    <w:rsid w:val="00591D35"/>
    <w:rsid w:val="00591F9A"/>
    <w:rsid w:val="005921AF"/>
    <w:rsid w:val="00592241"/>
    <w:rsid w:val="00592245"/>
    <w:rsid w:val="00592C8B"/>
    <w:rsid w:val="00592FB2"/>
    <w:rsid w:val="005930BD"/>
    <w:rsid w:val="00593CD9"/>
    <w:rsid w:val="005943DC"/>
    <w:rsid w:val="00594439"/>
    <w:rsid w:val="00594D4D"/>
    <w:rsid w:val="00594D56"/>
    <w:rsid w:val="005952D0"/>
    <w:rsid w:val="0059537F"/>
    <w:rsid w:val="00595419"/>
    <w:rsid w:val="0059550C"/>
    <w:rsid w:val="005955D8"/>
    <w:rsid w:val="00595807"/>
    <w:rsid w:val="00595C7F"/>
    <w:rsid w:val="00595C82"/>
    <w:rsid w:val="00595DAC"/>
    <w:rsid w:val="00595FC8"/>
    <w:rsid w:val="005963C3"/>
    <w:rsid w:val="0059657E"/>
    <w:rsid w:val="00597175"/>
    <w:rsid w:val="005971DF"/>
    <w:rsid w:val="005973B3"/>
    <w:rsid w:val="005974DF"/>
    <w:rsid w:val="00597728"/>
    <w:rsid w:val="00597BED"/>
    <w:rsid w:val="00597CDB"/>
    <w:rsid w:val="00597E79"/>
    <w:rsid w:val="00597EFD"/>
    <w:rsid w:val="005A02DF"/>
    <w:rsid w:val="005A04AD"/>
    <w:rsid w:val="005A06F4"/>
    <w:rsid w:val="005A0B32"/>
    <w:rsid w:val="005A0BFB"/>
    <w:rsid w:val="005A1055"/>
    <w:rsid w:val="005A149F"/>
    <w:rsid w:val="005A14F1"/>
    <w:rsid w:val="005A16EC"/>
    <w:rsid w:val="005A1C9F"/>
    <w:rsid w:val="005A1FC4"/>
    <w:rsid w:val="005A25B5"/>
    <w:rsid w:val="005A284E"/>
    <w:rsid w:val="005A2A1F"/>
    <w:rsid w:val="005A2A24"/>
    <w:rsid w:val="005A2D21"/>
    <w:rsid w:val="005A2E9C"/>
    <w:rsid w:val="005A386C"/>
    <w:rsid w:val="005A4029"/>
    <w:rsid w:val="005A41FC"/>
    <w:rsid w:val="005A4472"/>
    <w:rsid w:val="005A46DD"/>
    <w:rsid w:val="005A4824"/>
    <w:rsid w:val="005A50F9"/>
    <w:rsid w:val="005A5130"/>
    <w:rsid w:val="005A5892"/>
    <w:rsid w:val="005A5C9E"/>
    <w:rsid w:val="005A62AF"/>
    <w:rsid w:val="005A64EC"/>
    <w:rsid w:val="005A6819"/>
    <w:rsid w:val="005A69FC"/>
    <w:rsid w:val="005A7108"/>
    <w:rsid w:val="005A7199"/>
    <w:rsid w:val="005A769C"/>
    <w:rsid w:val="005B0118"/>
    <w:rsid w:val="005B01B8"/>
    <w:rsid w:val="005B0C66"/>
    <w:rsid w:val="005B14A3"/>
    <w:rsid w:val="005B1540"/>
    <w:rsid w:val="005B17DB"/>
    <w:rsid w:val="005B17DF"/>
    <w:rsid w:val="005B1BB2"/>
    <w:rsid w:val="005B2171"/>
    <w:rsid w:val="005B2178"/>
    <w:rsid w:val="005B2DC6"/>
    <w:rsid w:val="005B2EA9"/>
    <w:rsid w:val="005B3098"/>
    <w:rsid w:val="005B30E2"/>
    <w:rsid w:val="005B31A5"/>
    <w:rsid w:val="005B3787"/>
    <w:rsid w:val="005B3A8A"/>
    <w:rsid w:val="005B3C54"/>
    <w:rsid w:val="005B3C80"/>
    <w:rsid w:val="005B3E94"/>
    <w:rsid w:val="005B516A"/>
    <w:rsid w:val="005B52CB"/>
    <w:rsid w:val="005B5440"/>
    <w:rsid w:val="005B5529"/>
    <w:rsid w:val="005B5B14"/>
    <w:rsid w:val="005B5CDC"/>
    <w:rsid w:val="005B5CDD"/>
    <w:rsid w:val="005B66EF"/>
    <w:rsid w:val="005B6A01"/>
    <w:rsid w:val="005B6A28"/>
    <w:rsid w:val="005B6E41"/>
    <w:rsid w:val="005B716B"/>
    <w:rsid w:val="005B76E0"/>
    <w:rsid w:val="005B7E52"/>
    <w:rsid w:val="005B7FB9"/>
    <w:rsid w:val="005C00AC"/>
    <w:rsid w:val="005C00E2"/>
    <w:rsid w:val="005C0240"/>
    <w:rsid w:val="005C0456"/>
    <w:rsid w:val="005C0698"/>
    <w:rsid w:val="005C0945"/>
    <w:rsid w:val="005C0C52"/>
    <w:rsid w:val="005C0FFD"/>
    <w:rsid w:val="005C11CF"/>
    <w:rsid w:val="005C125C"/>
    <w:rsid w:val="005C1438"/>
    <w:rsid w:val="005C1595"/>
    <w:rsid w:val="005C198D"/>
    <w:rsid w:val="005C2641"/>
    <w:rsid w:val="005C2CF0"/>
    <w:rsid w:val="005C2F8E"/>
    <w:rsid w:val="005C325D"/>
    <w:rsid w:val="005C36B8"/>
    <w:rsid w:val="005C38E8"/>
    <w:rsid w:val="005C39EE"/>
    <w:rsid w:val="005C3B46"/>
    <w:rsid w:val="005C3CF5"/>
    <w:rsid w:val="005C3D85"/>
    <w:rsid w:val="005C4045"/>
    <w:rsid w:val="005C4080"/>
    <w:rsid w:val="005C433B"/>
    <w:rsid w:val="005C44E5"/>
    <w:rsid w:val="005C4599"/>
    <w:rsid w:val="005C45D1"/>
    <w:rsid w:val="005C4A92"/>
    <w:rsid w:val="005C4B62"/>
    <w:rsid w:val="005C4B88"/>
    <w:rsid w:val="005C4BC1"/>
    <w:rsid w:val="005C5179"/>
    <w:rsid w:val="005C52EA"/>
    <w:rsid w:val="005C5CB0"/>
    <w:rsid w:val="005C5DDB"/>
    <w:rsid w:val="005C5EA0"/>
    <w:rsid w:val="005C5EA7"/>
    <w:rsid w:val="005C5F50"/>
    <w:rsid w:val="005C602D"/>
    <w:rsid w:val="005C61F6"/>
    <w:rsid w:val="005C63B8"/>
    <w:rsid w:val="005C659C"/>
    <w:rsid w:val="005C69E0"/>
    <w:rsid w:val="005C6D67"/>
    <w:rsid w:val="005C6DC4"/>
    <w:rsid w:val="005C7230"/>
    <w:rsid w:val="005C72FB"/>
    <w:rsid w:val="005C73E5"/>
    <w:rsid w:val="005C749B"/>
    <w:rsid w:val="005C7B86"/>
    <w:rsid w:val="005D0049"/>
    <w:rsid w:val="005D0188"/>
    <w:rsid w:val="005D03A1"/>
    <w:rsid w:val="005D0E2F"/>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106"/>
    <w:rsid w:val="005D3766"/>
    <w:rsid w:val="005D38C5"/>
    <w:rsid w:val="005D39FA"/>
    <w:rsid w:val="005D3C51"/>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04"/>
    <w:rsid w:val="005D75D2"/>
    <w:rsid w:val="005D7AAD"/>
    <w:rsid w:val="005E059F"/>
    <w:rsid w:val="005E0729"/>
    <w:rsid w:val="005E08C8"/>
    <w:rsid w:val="005E0CF0"/>
    <w:rsid w:val="005E0E99"/>
    <w:rsid w:val="005E0EF4"/>
    <w:rsid w:val="005E1031"/>
    <w:rsid w:val="005E10A7"/>
    <w:rsid w:val="005E1532"/>
    <w:rsid w:val="005E1738"/>
    <w:rsid w:val="005E17E3"/>
    <w:rsid w:val="005E1C97"/>
    <w:rsid w:val="005E2015"/>
    <w:rsid w:val="005E251A"/>
    <w:rsid w:val="005E28FB"/>
    <w:rsid w:val="005E2D23"/>
    <w:rsid w:val="005E2FA0"/>
    <w:rsid w:val="005E360D"/>
    <w:rsid w:val="005E3969"/>
    <w:rsid w:val="005E3AD4"/>
    <w:rsid w:val="005E3ADF"/>
    <w:rsid w:val="005E3B2A"/>
    <w:rsid w:val="005E437C"/>
    <w:rsid w:val="005E513F"/>
    <w:rsid w:val="005E52F0"/>
    <w:rsid w:val="005E53C4"/>
    <w:rsid w:val="005E5783"/>
    <w:rsid w:val="005E584B"/>
    <w:rsid w:val="005E5A9E"/>
    <w:rsid w:val="005E5D76"/>
    <w:rsid w:val="005E5FB3"/>
    <w:rsid w:val="005E6111"/>
    <w:rsid w:val="005E616A"/>
    <w:rsid w:val="005E6B13"/>
    <w:rsid w:val="005E6B3A"/>
    <w:rsid w:val="005E6C61"/>
    <w:rsid w:val="005E7314"/>
    <w:rsid w:val="005E78D6"/>
    <w:rsid w:val="005E7B58"/>
    <w:rsid w:val="005E7C0E"/>
    <w:rsid w:val="005E7D96"/>
    <w:rsid w:val="005F0005"/>
    <w:rsid w:val="005F04F1"/>
    <w:rsid w:val="005F0504"/>
    <w:rsid w:val="005F066A"/>
    <w:rsid w:val="005F0DA7"/>
    <w:rsid w:val="005F0EB3"/>
    <w:rsid w:val="005F1B2F"/>
    <w:rsid w:val="005F1C5E"/>
    <w:rsid w:val="005F1E7B"/>
    <w:rsid w:val="005F1EAE"/>
    <w:rsid w:val="005F2155"/>
    <w:rsid w:val="005F21AA"/>
    <w:rsid w:val="005F2B85"/>
    <w:rsid w:val="005F30FF"/>
    <w:rsid w:val="005F337F"/>
    <w:rsid w:val="005F41F3"/>
    <w:rsid w:val="005F4351"/>
    <w:rsid w:val="005F4A58"/>
    <w:rsid w:val="005F4C65"/>
    <w:rsid w:val="005F5020"/>
    <w:rsid w:val="005F5281"/>
    <w:rsid w:val="005F5330"/>
    <w:rsid w:val="005F540A"/>
    <w:rsid w:val="005F54FD"/>
    <w:rsid w:val="005F5B8A"/>
    <w:rsid w:val="005F5C92"/>
    <w:rsid w:val="005F5D78"/>
    <w:rsid w:val="005F5D80"/>
    <w:rsid w:val="005F60E3"/>
    <w:rsid w:val="005F645B"/>
    <w:rsid w:val="005F6525"/>
    <w:rsid w:val="005F687B"/>
    <w:rsid w:val="005F6986"/>
    <w:rsid w:val="005F700F"/>
    <w:rsid w:val="005F7055"/>
    <w:rsid w:val="005F70B1"/>
    <w:rsid w:val="005F7649"/>
    <w:rsid w:val="006001F7"/>
    <w:rsid w:val="0060031F"/>
    <w:rsid w:val="00600ADB"/>
    <w:rsid w:val="00601491"/>
    <w:rsid w:val="00601657"/>
    <w:rsid w:val="00601B28"/>
    <w:rsid w:val="00601D26"/>
    <w:rsid w:val="00601DD1"/>
    <w:rsid w:val="00601F5F"/>
    <w:rsid w:val="006020AC"/>
    <w:rsid w:val="00602EBE"/>
    <w:rsid w:val="00602ED2"/>
    <w:rsid w:val="00603013"/>
    <w:rsid w:val="00603898"/>
    <w:rsid w:val="006039D6"/>
    <w:rsid w:val="00603BEC"/>
    <w:rsid w:val="00603C2D"/>
    <w:rsid w:val="00603DD7"/>
    <w:rsid w:val="00604048"/>
    <w:rsid w:val="0060407C"/>
    <w:rsid w:val="0060453F"/>
    <w:rsid w:val="00604F90"/>
    <w:rsid w:val="00604FC7"/>
    <w:rsid w:val="00604FE0"/>
    <w:rsid w:val="006055F8"/>
    <w:rsid w:val="00605639"/>
    <w:rsid w:val="00605A33"/>
    <w:rsid w:val="00605B56"/>
    <w:rsid w:val="006062F5"/>
    <w:rsid w:val="006064C0"/>
    <w:rsid w:val="00606CAB"/>
    <w:rsid w:val="0060732E"/>
    <w:rsid w:val="006073CC"/>
    <w:rsid w:val="006074BE"/>
    <w:rsid w:val="00607B41"/>
    <w:rsid w:val="00607B58"/>
    <w:rsid w:val="00607CAF"/>
    <w:rsid w:val="00607FB9"/>
    <w:rsid w:val="006100BB"/>
    <w:rsid w:val="00610628"/>
    <w:rsid w:val="006107C5"/>
    <w:rsid w:val="00610ACB"/>
    <w:rsid w:val="00610F60"/>
    <w:rsid w:val="0061135F"/>
    <w:rsid w:val="00611398"/>
    <w:rsid w:val="00611AB1"/>
    <w:rsid w:val="00611DD7"/>
    <w:rsid w:val="00611EDA"/>
    <w:rsid w:val="006123F1"/>
    <w:rsid w:val="00612B7F"/>
    <w:rsid w:val="00612DC3"/>
    <w:rsid w:val="00613110"/>
    <w:rsid w:val="006136C2"/>
    <w:rsid w:val="00613779"/>
    <w:rsid w:val="0061383D"/>
    <w:rsid w:val="00613B89"/>
    <w:rsid w:val="00613E14"/>
    <w:rsid w:val="00613E1B"/>
    <w:rsid w:val="00613F20"/>
    <w:rsid w:val="006140E7"/>
    <w:rsid w:val="00614407"/>
    <w:rsid w:val="00614774"/>
    <w:rsid w:val="00614C18"/>
    <w:rsid w:val="00615634"/>
    <w:rsid w:val="006157B7"/>
    <w:rsid w:val="006157C5"/>
    <w:rsid w:val="006157D5"/>
    <w:rsid w:val="0061598E"/>
    <w:rsid w:val="00615C9A"/>
    <w:rsid w:val="00615CF7"/>
    <w:rsid w:val="00615F54"/>
    <w:rsid w:val="00616222"/>
    <w:rsid w:val="0061628F"/>
    <w:rsid w:val="006169FC"/>
    <w:rsid w:val="00616A21"/>
    <w:rsid w:val="00616CFA"/>
    <w:rsid w:val="00616FCC"/>
    <w:rsid w:val="006170AB"/>
    <w:rsid w:val="006171C2"/>
    <w:rsid w:val="006178AA"/>
    <w:rsid w:val="00617BA5"/>
    <w:rsid w:val="00617CAD"/>
    <w:rsid w:val="00620019"/>
    <w:rsid w:val="006203E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D6"/>
    <w:rsid w:val="00625F9C"/>
    <w:rsid w:val="0062613E"/>
    <w:rsid w:val="006264C9"/>
    <w:rsid w:val="00626548"/>
    <w:rsid w:val="00626E35"/>
    <w:rsid w:val="0062701D"/>
    <w:rsid w:val="00627BD4"/>
    <w:rsid w:val="00627FB6"/>
    <w:rsid w:val="00627FF2"/>
    <w:rsid w:val="00630357"/>
    <w:rsid w:val="0063052D"/>
    <w:rsid w:val="00631014"/>
    <w:rsid w:val="00631114"/>
    <w:rsid w:val="00631775"/>
    <w:rsid w:val="00631D87"/>
    <w:rsid w:val="006320EC"/>
    <w:rsid w:val="006321B2"/>
    <w:rsid w:val="00632A0E"/>
    <w:rsid w:val="00632C1C"/>
    <w:rsid w:val="00632C71"/>
    <w:rsid w:val="00632DE7"/>
    <w:rsid w:val="00633062"/>
    <w:rsid w:val="00633183"/>
    <w:rsid w:val="006331ED"/>
    <w:rsid w:val="006336CF"/>
    <w:rsid w:val="006337E2"/>
    <w:rsid w:val="00633B57"/>
    <w:rsid w:val="00633DD5"/>
    <w:rsid w:val="00633E56"/>
    <w:rsid w:val="00634203"/>
    <w:rsid w:val="0063432A"/>
    <w:rsid w:val="00634509"/>
    <w:rsid w:val="00634650"/>
    <w:rsid w:val="00634AF7"/>
    <w:rsid w:val="00635EB9"/>
    <w:rsid w:val="006361ED"/>
    <w:rsid w:val="0063653B"/>
    <w:rsid w:val="00636635"/>
    <w:rsid w:val="0063695B"/>
    <w:rsid w:val="00636D24"/>
    <w:rsid w:val="00636E0B"/>
    <w:rsid w:val="00637023"/>
    <w:rsid w:val="006370EF"/>
    <w:rsid w:val="00637285"/>
    <w:rsid w:val="00637395"/>
    <w:rsid w:val="006377DF"/>
    <w:rsid w:val="00637918"/>
    <w:rsid w:val="00637EAB"/>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26"/>
    <w:rsid w:val="006451D8"/>
    <w:rsid w:val="0064545A"/>
    <w:rsid w:val="006458C0"/>
    <w:rsid w:val="006459AD"/>
    <w:rsid w:val="00645EE2"/>
    <w:rsid w:val="006465A5"/>
    <w:rsid w:val="00646A15"/>
    <w:rsid w:val="00646CA5"/>
    <w:rsid w:val="00646FED"/>
    <w:rsid w:val="00647187"/>
    <w:rsid w:val="0065007F"/>
    <w:rsid w:val="006504CD"/>
    <w:rsid w:val="00650763"/>
    <w:rsid w:val="00650781"/>
    <w:rsid w:val="00650DDE"/>
    <w:rsid w:val="00651475"/>
    <w:rsid w:val="00651610"/>
    <w:rsid w:val="00652041"/>
    <w:rsid w:val="0065272B"/>
    <w:rsid w:val="0065282B"/>
    <w:rsid w:val="00652AC5"/>
    <w:rsid w:val="00652C06"/>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C5D"/>
    <w:rsid w:val="006562FA"/>
    <w:rsid w:val="00656569"/>
    <w:rsid w:val="006565BD"/>
    <w:rsid w:val="00656BB9"/>
    <w:rsid w:val="00656C6F"/>
    <w:rsid w:val="00657181"/>
    <w:rsid w:val="0065733A"/>
    <w:rsid w:val="006574B5"/>
    <w:rsid w:val="006574C7"/>
    <w:rsid w:val="0065761C"/>
    <w:rsid w:val="00657630"/>
    <w:rsid w:val="006577C5"/>
    <w:rsid w:val="006578BD"/>
    <w:rsid w:val="00657AB2"/>
    <w:rsid w:val="00657C31"/>
    <w:rsid w:val="00657E20"/>
    <w:rsid w:val="00657F05"/>
    <w:rsid w:val="00660037"/>
    <w:rsid w:val="0066024A"/>
    <w:rsid w:val="006612D7"/>
    <w:rsid w:val="0066148D"/>
    <w:rsid w:val="006618C7"/>
    <w:rsid w:val="006618D1"/>
    <w:rsid w:val="006619A6"/>
    <w:rsid w:val="00661C88"/>
    <w:rsid w:val="00661DB5"/>
    <w:rsid w:val="00661E26"/>
    <w:rsid w:val="00661F86"/>
    <w:rsid w:val="00661FF5"/>
    <w:rsid w:val="0066231C"/>
    <w:rsid w:val="0066237E"/>
    <w:rsid w:val="0066281B"/>
    <w:rsid w:val="006628AE"/>
    <w:rsid w:val="00662E85"/>
    <w:rsid w:val="006632BF"/>
    <w:rsid w:val="0066348C"/>
    <w:rsid w:val="006634DA"/>
    <w:rsid w:val="00663BD5"/>
    <w:rsid w:val="00663BE6"/>
    <w:rsid w:val="00663C5A"/>
    <w:rsid w:val="00663CC0"/>
    <w:rsid w:val="0066424E"/>
    <w:rsid w:val="00664295"/>
    <w:rsid w:val="006644BB"/>
    <w:rsid w:val="00664AB8"/>
    <w:rsid w:val="00664C25"/>
    <w:rsid w:val="00664E64"/>
    <w:rsid w:val="006652A7"/>
    <w:rsid w:val="006652AA"/>
    <w:rsid w:val="00665C6A"/>
    <w:rsid w:val="00665EDE"/>
    <w:rsid w:val="0066605A"/>
    <w:rsid w:val="00666865"/>
    <w:rsid w:val="0066688B"/>
    <w:rsid w:val="00666B65"/>
    <w:rsid w:val="00666B6A"/>
    <w:rsid w:val="006672ED"/>
    <w:rsid w:val="0066740F"/>
    <w:rsid w:val="0066744E"/>
    <w:rsid w:val="00667FC8"/>
    <w:rsid w:val="00670133"/>
    <w:rsid w:val="00670290"/>
    <w:rsid w:val="00670D77"/>
    <w:rsid w:val="00670D9B"/>
    <w:rsid w:val="0067121B"/>
    <w:rsid w:val="00671366"/>
    <w:rsid w:val="0067148B"/>
    <w:rsid w:val="0067188D"/>
    <w:rsid w:val="00671BA2"/>
    <w:rsid w:val="00671E5D"/>
    <w:rsid w:val="006725C4"/>
    <w:rsid w:val="006727C0"/>
    <w:rsid w:val="006729B6"/>
    <w:rsid w:val="0067308B"/>
    <w:rsid w:val="006734D9"/>
    <w:rsid w:val="0067378C"/>
    <w:rsid w:val="00673B4F"/>
    <w:rsid w:val="006746BB"/>
    <w:rsid w:val="00674C8A"/>
    <w:rsid w:val="00674E9F"/>
    <w:rsid w:val="006750E6"/>
    <w:rsid w:val="006751CF"/>
    <w:rsid w:val="0067560B"/>
    <w:rsid w:val="006759FB"/>
    <w:rsid w:val="00675BD0"/>
    <w:rsid w:val="0067627A"/>
    <w:rsid w:val="00676332"/>
    <w:rsid w:val="00676A49"/>
    <w:rsid w:val="00676BDF"/>
    <w:rsid w:val="0067747F"/>
    <w:rsid w:val="00677A65"/>
    <w:rsid w:val="00677DCA"/>
    <w:rsid w:val="00677EC4"/>
    <w:rsid w:val="006800F2"/>
    <w:rsid w:val="00680228"/>
    <w:rsid w:val="00680AEF"/>
    <w:rsid w:val="00680CC1"/>
    <w:rsid w:val="00680E0A"/>
    <w:rsid w:val="00680FC8"/>
    <w:rsid w:val="006810F3"/>
    <w:rsid w:val="0068114B"/>
    <w:rsid w:val="00681691"/>
    <w:rsid w:val="006818D5"/>
    <w:rsid w:val="00681CD5"/>
    <w:rsid w:val="00681D34"/>
    <w:rsid w:val="006820AA"/>
    <w:rsid w:val="006823B3"/>
    <w:rsid w:val="0068241D"/>
    <w:rsid w:val="00682596"/>
    <w:rsid w:val="006827EE"/>
    <w:rsid w:val="00682909"/>
    <w:rsid w:val="0068333A"/>
    <w:rsid w:val="006837D3"/>
    <w:rsid w:val="0068388B"/>
    <w:rsid w:val="00683C90"/>
    <w:rsid w:val="00683D1F"/>
    <w:rsid w:val="00684480"/>
    <w:rsid w:val="00684B47"/>
    <w:rsid w:val="00684DC0"/>
    <w:rsid w:val="00685016"/>
    <w:rsid w:val="0068547B"/>
    <w:rsid w:val="00685557"/>
    <w:rsid w:val="0068578C"/>
    <w:rsid w:val="00685CE8"/>
    <w:rsid w:val="0068622C"/>
    <w:rsid w:val="00686790"/>
    <w:rsid w:val="0068698A"/>
    <w:rsid w:val="00686A09"/>
    <w:rsid w:val="00686B5C"/>
    <w:rsid w:val="00687014"/>
    <w:rsid w:val="0068704D"/>
    <w:rsid w:val="0068750A"/>
    <w:rsid w:val="00687ED7"/>
    <w:rsid w:val="00690019"/>
    <w:rsid w:val="006904AB"/>
    <w:rsid w:val="00690BBA"/>
    <w:rsid w:val="00690C78"/>
    <w:rsid w:val="00690CDA"/>
    <w:rsid w:val="00690F75"/>
    <w:rsid w:val="00690FF3"/>
    <w:rsid w:val="0069135D"/>
    <w:rsid w:val="00691522"/>
    <w:rsid w:val="00691653"/>
    <w:rsid w:val="00691A01"/>
    <w:rsid w:val="00691C47"/>
    <w:rsid w:val="00691C86"/>
    <w:rsid w:val="00691CDB"/>
    <w:rsid w:val="00691FD4"/>
    <w:rsid w:val="00692181"/>
    <w:rsid w:val="00692312"/>
    <w:rsid w:val="006924F7"/>
    <w:rsid w:val="00692941"/>
    <w:rsid w:val="00692D01"/>
    <w:rsid w:val="006930C4"/>
    <w:rsid w:val="0069323E"/>
    <w:rsid w:val="00693346"/>
    <w:rsid w:val="00693668"/>
    <w:rsid w:val="00693CDB"/>
    <w:rsid w:val="00693E78"/>
    <w:rsid w:val="006941EE"/>
    <w:rsid w:val="0069432F"/>
    <w:rsid w:val="0069480E"/>
    <w:rsid w:val="00694A51"/>
    <w:rsid w:val="00694A97"/>
    <w:rsid w:val="00694EF9"/>
    <w:rsid w:val="0069519F"/>
    <w:rsid w:val="00695378"/>
    <w:rsid w:val="00695387"/>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900"/>
    <w:rsid w:val="006A0BFF"/>
    <w:rsid w:val="006A0CEB"/>
    <w:rsid w:val="006A0FB8"/>
    <w:rsid w:val="006A136C"/>
    <w:rsid w:val="006A19D4"/>
    <w:rsid w:val="006A20D3"/>
    <w:rsid w:val="006A230D"/>
    <w:rsid w:val="006A2393"/>
    <w:rsid w:val="006A24AF"/>
    <w:rsid w:val="006A2609"/>
    <w:rsid w:val="006A27E4"/>
    <w:rsid w:val="006A31F0"/>
    <w:rsid w:val="006A33F0"/>
    <w:rsid w:val="006A3822"/>
    <w:rsid w:val="006A3B6A"/>
    <w:rsid w:val="006A4398"/>
    <w:rsid w:val="006A4483"/>
    <w:rsid w:val="006A4572"/>
    <w:rsid w:val="006A4726"/>
    <w:rsid w:val="006A47BF"/>
    <w:rsid w:val="006A49BD"/>
    <w:rsid w:val="006A4E12"/>
    <w:rsid w:val="006A519F"/>
    <w:rsid w:val="006A5555"/>
    <w:rsid w:val="006A5A2D"/>
    <w:rsid w:val="006A5B55"/>
    <w:rsid w:val="006A5C4B"/>
    <w:rsid w:val="006A5F53"/>
    <w:rsid w:val="006A685D"/>
    <w:rsid w:val="006A688F"/>
    <w:rsid w:val="006A6BB4"/>
    <w:rsid w:val="006A6BC1"/>
    <w:rsid w:val="006A6CA4"/>
    <w:rsid w:val="006A6CFD"/>
    <w:rsid w:val="006A6DA5"/>
    <w:rsid w:val="006A72C4"/>
    <w:rsid w:val="006A77A1"/>
    <w:rsid w:val="006A7AB5"/>
    <w:rsid w:val="006A7C8B"/>
    <w:rsid w:val="006B02AD"/>
    <w:rsid w:val="006B02D0"/>
    <w:rsid w:val="006B03B5"/>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CA9"/>
    <w:rsid w:val="006B2F02"/>
    <w:rsid w:val="006B3047"/>
    <w:rsid w:val="006B34CF"/>
    <w:rsid w:val="006B3641"/>
    <w:rsid w:val="006B369B"/>
    <w:rsid w:val="006B3FE9"/>
    <w:rsid w:val="006B4162"/>
    <w:rsid w:val="006B41B6"/>
    <w:rsid w:val="006B4530"/>
    <w:rsid w:val="006B45E8"/>
    <w:rsid w:val="006B47D1"/>
    <w:rsid w:val="006B483D"/>
    <w:rsid w:val="006B4CCD"/>
    <w:rsid w:val="006B4FB7"/>
    <w:rsid w:val="006B5AA8"/>
    <w:rsid w:val="006B5AD7"/>
    <w:rsid w:val="006B5C37"/>
    <w:rsid w:val="006B5FCB"/>
    <w:rsid w:val="006B655C"/>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B45"/>
    <w:rsid w:val="006C3DA1"/>
    <w:rsid w:val="006C3F68"/>
    <w:rsid w:val="006C422D"/>
    <w:rsid w:val="006C43E3"/>
    <w:rsid w:val="006C47B0"/>
    <w:rsid w:val="006C4C06"/>
    <w:rsid w:val="006C4D4B"/>
    <w:rsid w:val="006C54A6"/>
    <w:rsid w:val="006C59B3"/>
    <w:rsid w:val="006C632D"/>
    <w:rsid w:val="006C63ED"/>
    <w:rsid w:val="006C6504"/>
    <w:rsid w:val="006C6604"/>
    <w:rsid w:val="006C6828"/>
    <w:rsid w:val="006C6983"/>
    <w:rsid w:val="006C6B61"/>
    <w:rsid w:val="006C74E5"/>
    <w:rsid w:val="006C7A69"/>
    <w:rsid w:val="006D0128"/>
    <w:rsid w:val="006D0135"/>
    <w:rsid w:val="006D01C2"/>
    <w:rsid w:val="006D04A8"/>
    <w:rsid w:val="006D0A8F"/>
    <w:rsid w:val="006D105D"/>
    <w:rsid w:val="006D1802"/>
    <w:rsid w:val="006D20A5"/>
    <w:rsid w:val="006D2260"/>
    <w:rsid w:val="006D22C2"/>
    <w:rsid w:val="006D2393"/>
    <w:rsid w:val="006D25DE"/>
    <w:rsid w:val="006D2704"/>
    <w:rsid w:val="006D2874"/>
    <w:rsid w:val="006D2B3A"/>
    <w:rsid w:val="006D3027"/>
    <w:rsid w:val="006D323F"/>
    <w:rsid w:val="006D35CE"/>
    <w:rsid w:val="006D3729"/>
    <w:rsid w:val="006D3868"/>
    <w:rsid w:val="006D39E0"/>
    <w:rsid w:val="006D4131"/>
    <w:rsid w:val="006D4221"/>
    <w:rsid w:val="006D47FD"/>
    <w:rsid w:val="006D4B7E"/>
    <w:rsid w:val="006D4C97"/>
    <w:rsid w:val="006D4D28"/>
    <w:rsid w:val="006D4E9E"/>
    <w:rsid w:val="006D4EDE"/>
    <w:rsid w:val="006D520D"/>
    <w:rsid w:val="006D529B"/>
    <w:rsid w:val="006D5BB8"/>
    <w:rsid w:val="006D5DC9"/>
    <w:rsid w:val="006D5EE0"/>
    <w:rsid w:val="006D5FC5"/>
    <w:rsid w:val="006D6376"/>
    <w:rsid w:val="006D66EE"/>
    <w:rsid w:val="006D67A7"/>
    <w:rsid w:val="006D6987"/>
    <w:rsid w:val="006D6CE7"/>
    <w:rsid w:val="006D6EFC"/>
    <w:rsid w:val="006D73F0"/>
    <w:rsid w:val="006D764D"/>
    <w:rsid w:val="006D7DE2"/>
    <w:rsid w:val="006D7F79"/>
    <w:rsid w:val="006E0153"/>
    <w:rsid w:val="006E02C5"/>
    <w:rsid w:val="006E0CA3"/>
    <w:rsid w:val="006E0DB5"/>
    <w:rsid w:val="006E0FBD"/>
    <w:rsid w:val="006E13E5"/>
    <w:rsid w:val="006E1522"/>
    <w:rsid w:val="006E1739"/>
    <w:rsid w:val="006E1C0F"/>
    <w:rsid w:val="006E1E6F"/>
    <w:rsid w:val="006E2138"/>
    <w:rsid w:val="006E2B12"/>
    <w:rsid w:val="006E2E39"/>
    <w:rsid w:val="006E3367"/>
    <w:rsid w:val="006E499E"/>
    <w:rsid w:val="006E5073"/>
    <w:rsid w:val="006E5EC1"/>
    <w:rsid w:val="006E683C"/>
    <w:rsid w:val="006E73BB"/>
    <w:rsid w:val="006E742B"/>
    <w:rsid w:val="006E7535"/>
    <w:rsid w:val="006E7859"/>
    <w:rsid w:val="006E7B63"/>
    <w:rsid w:val="006F0526"/>
    <w:rsid w:val="006F09EC"/>
    <w:rsid w:val="006F0D39"/>
    <w:rsid w:val="006F111A"/>
    <w:rsid w:val="006F113B"/>
    <w:rsid w:val="006F13B3"/>
    <w:rsid w:val="006F157F"/>
    <w:rsid w:val="006F15AC"/>
    <w:rsid w:val="006F345C"/>
    <w:rsid w:val="006F3503"/>
    <w:rsid w:val="006F3DBD"/>
    <w:rsid w:val="006F3EA4"/>
    <w:rsid w:val="006F3F60"/>
    <w:rsid w:val="006F42AA"/>
    <w:rsid w:val="006F4401"/>
    <w:rsid w:val="006F4D25"/>
    <w:rsid w:val="006F4F79"/>
    <w:rsid w:val="006F4F93"/>
    <w:rsid w:val="006F4FBE"/>
    <w:rsid w:val="006F5028"/>
    <w:rsid w:val="006F50D2"/>
    <w:rsid w:val="006F5976"/>
    <w:rsid w:val="006F5F7C"/>
    <w:rsid w:val="006F6604"/>
    <w:rsid w:val="006F6B5B"/>
    <w:rsid w:val="006F6D0A"/>
    <w:rsid w:val="006F6F0E"/>
    <w:rsid w:val="006F7445"/>
    <w:rsid w:val="006F773A"/>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423"/>
    <w:rsid w:val="00702956"/>
    <w:rsid w:val="007029F4"/>
    <w:rsid w:val="00702BC9"/>
    <w:rsid w:val="0070304C"/>
    <w:rsid w:val="00703414"/>
    <w:rsid w:val="00703678"/>
    <w:rsid w:val="00703922"/>
    <w:rsid w:val="007039E1"/>
    <w:rsid w:val="007039F8"/>
    <w:rsid w:val="00704549"/>
    <w:rsid w:val="007045C4"/>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2FB"/>
    <w:rsid w:val="00707327"/>
    <w:rsid w:val="0070760B"/>
    <w:rsid w:val="00707E62"/>
    <w:rsid w:val="00710102"/>
    <w:rsid w:val="007103E1"/>
    <w:rsid w:val="0071047C"/>
    <w:rsid w:val="007105CA"/>
    <w:rsid w:val="00710615"/>
    <w:rsid w:val="00710CEA"/>
    <w:rsid w:val="00710F4E"/>
    <w:rsid w:val="00711040"/>
    <w:rsid w:val="007113B2"/>
    <w:rsid w:val="007114CD"/>
    <w:rsid w:val="007115D1"/>
    <w:rsid w:val="0071252E"/>
    <w:rsid w:val="00712568"/>
    <w:rsid w:val="007126D5"/>
    <w:rsid w:val="00712B2F"/>
    <w:rsid w:val="00712DCD"/>
    <w:rsid w:val="00712EA3"/>
    <w:rsid w:val="00712F74"/>
    <w:rsid w:val="007130B5"/>
    <w:rsid w:val="00713CC3"/>
    <w:rsid w:val="00713E53"/>
    <w:rsid w:val="00713F53"/>
    <w:rsid w:val="00714020"/>
    <w:rsid w:val="0071408A"/>
    <w:rsid w:val="0071411F"/>
    <w:rsid w:val="00715B91"/>
    <w:rsid w:val="00715CB0"/>
    <w:rsid w:val="00715CBA"/>
    <w:rsid w:val="00715F18"/>
    <w:rsid w:val="00715FE6"/>
    <w:rsid w:val="00715FEB"/>
    <w:rsid w:val="00716625"/>
    <w:rsid w:val="0071671C"/>
    <w:rsid w:val="00716F67"/>
    <w:rsid w:val="00717401"/>
    <w:rsid w:val="00717402"/>
    <w:rsid w:val="0071746B"/>
    <w:rsid w:val="00717686"/>
    <w:rsid w:val="00717A7D"/>
    <w:rsid w:val="00717A7F"/>
    <w:rsid w:val="00717AAB"/>
    <w:rsid w:val="00717C46"/>
    <w:rsid w:val="00717CB1"/>
    <w:rsid w:val="0072009C"/>
    <w:rsid w:val="0072010A"/>
    <w:rsid w:val="007205C8"/>
    <w:rsid w:val="00720ADB"/>
    <w:rsid w:val="0072118A"/>
    <w:rsid w:val="00721496"/>
    <w:rsid w:val="0072198E"/>
    <w:rsid w:val="00721B8F"/>
    <w:rsid w:val="00721D4C"/>
    <w:rsid w:val="00721DD0"/>
    <w:rsid w:val="00721F71"/>
    <w:rsid w:val="0072209D"/>
    <w:rsid w:val="0072245B"/>
    <w:rsid w:val="007226B9"/>
    <w:rsid w:val="007226BC"/>
    <w:rsid w:val="00722818"/>
    <w:rsid w:val="007229A7"/>
    <w:rsid w:val="00722CAE"/>
    <w:rsid w:val="00722E2D"/>
    <w:rsid w:val="00722E86"/>
    <w:rsid w:val="007233E3"/>
    <w:rsid w:val="0072342F"/>
    <w:rsid w:val="0072343E"/>
    <w:rsid w:val="0072347B"/>
    <w:rsid w:val="007238E3"/>
    <w:rsid w:val="00723999"/>
    <w:rsid w:val="00723AF6"/>
    <w:rsid w:val="00724855"/>
    <w:rsid w:val="00724A1A"/>
    <w:rsid w:val="00724EC6"/>
    <w:rsid w:val="007259A9"/>
    <w:rsid w:val="00725FB2"/>
    <w:rsid w:val="0072623F"/>
    <w:rsid w:val="007265EB"/>
    <w:rsid w:val="00726736"/>
    <w:rsid w:val="00726952"/>
    <w:rsid w:val="00726A6F"/>
    <w:rsid w:val="00726F31"/>
    <w:rsid w:val="00727104"/>
    <w:rsid w:val="007279D5"/>
    <w:rsid w:val="007301D7"/>
    <w:rsid w:val="00730AB1"/>
    <w:rsid w:val="00730D53"/>
    <w:rsid w:val="007311C0"/>
    <w:rsid w:val="00731383"/>
    <w:rsid w:val="00731416"/>
    <w:rsid w:val="00731E5A"/>
    <w:rsid w:val="00732074"/>
    <w:rsid w:val="007323DF"/>
    <w:rsid w:val="007325F6"/>
    <w:rsid w:val="0073277E"/>
    <w:rsid w:val="00732D35"/>
    <w:rsid w:val="00732F34"/>
    <w:rsid w:val="0073301C"/>
    <w:rsid w:val="00733299"/>
    <w:rsid w:val="0073346E"/>
    <w:rsid w:val="00733DEC"/>
    <w:rsid w:val="007346D0"/>
    <w:rsid w:val="007348AB"/>
    <w:rsid w:val="00734C02"/>
    <w:rsid w:val="00735129"/>
    <w:rsid w:val="00735981"/>
    <w:rsid w:val="00735AFD"/>
    <w:rsid w:val="00736235"/>
    <w:rsid w:val="00736789"/>
    <w:rsid w:val="007369DE"/>
    <w:rsid w:val="00736FE2"/>
    <w:rsid w:val="0073705D"/>
    <w:rsid w:val="007370B6"/>
    <w:rsid w:val="007373B0"/>
    <w:rsid w:val="00737575"/>
    <w:rsid w:val="00737E0E"/>
    <w:rsid w:val="00737E5E"/>
    <w:rsid w:val="00737EF3"/>
    <w:rsid w:val="00737FD5"/>
    <w:rsid w:val="007402BF"/>
    <w:rsid w:val="00740323"/>
    <w:rsid w:val="007403FF"/>
    <w:rsid w:val="0074095D"/>
    <w:rsid w:val="00740DBA"/>
    <w:rsid w:val="00741495"/>
    <w:rsid w:val="007419AD"/>
    <w:rsid w:val="00741FDD"/>
    <w:rsid w:val="0074220C"/>
    <w:rsid w:val="007423B6"/>
    <w:rsid w:val="00742705"/>
    <w:rsid w:val="00742AE4"/>
    <w:rsid w:val="00742C35"/>
    <w:rsid w:val="0074309D"/>
    <w:rsid w:val="0074311C"/>
    <w:rsid w:val="007432DD"/>
    <w:rsid w:val="00743304"/>
    <w:rsid w:val="0074360E"/>
    <w:rsid w:val="007438F4"/>
    <w:rsid w:val="00743DE5"/>
    <w:rsid w:val="00744301"/>
    <w:rsid w:val="0074456D"/>
    <w:rsid w:val="0074458F"/>
    <w:rsid w:val="007445BE"/>
    <w:rsid w:val="007446B1"/>
    <w:rsid w:val="0074543F"/>
    <w:rsid w:val="0074567F"/>
    <w:rsid w:val="00745810"/>
    <w:rsid w:val="00745B54"/>
    <w:rsid w:val="00745DBD"/>
    <w:rsid w:val="00746008"/>
    <w:rsid w:val="0074624A"/>
    <w:rsid w:val="007464F1"/>
    <w:rsid w:val="0074675C"/>
    <w:rsid w:val="0074678B"/>
    <w:rsid w:val="007469AA"/>
    <w:rsid w:val="00746BFA"/>
    <w:rsid w:val="00747426"/>
    <w:rsid w:val="00747DA6"/>
    <w:rsid w:val="00747E3B"/>
    <w:rsid w:val="00747FE5"/>
    <w:rsid w:val="007502AE"/>
    <w:rsid w:val="007503CB"/>
    <w:rsid w:val="0075070A"/>
    <w:rsid w:val="007507D1"/>
    <w:rsid w:val="00750A5B"/>
    <w:rsid w:val="00750A73"/>
    <w:rsid w:val="00750EE1"/>
    <w:rsid w:val="00751120"/>
    <w:rsid w:val="00751182"/>
    <w:rsid w:val="00751509"/>
    <w:rsid w:val="00751521"/>
    <w:rsid w:val="00751932"/>
    <w:rsid w:val="007519D2"/>
    <w:rsid w:val="00751B95"/>
    <w:rsid w:val="00751DEA"/>
    <w:rsid w:val="00751E3F"/>
    <w:rsid w:val="00751EAB"/>
    <w:rsid w:val="0075225B"/>
    <w:rsid w:val="00752CB3"/>
    <w:rsid w:val="00752FEE"/>
    <w:rsid w:val="007530C7"/>
    <w:rsid w:val="0075319A"/>
    <w:rsid w:val="007533DB"/>
    <w:rsid w:val="00753423"/>
    <w:rsid w:val="0075376F"/>
    <w:rsid w:val="00753869"/>
    <w:rsid w:val="007542F3"/>
    <w:rsid w:val="00754451"/>
    <w:rsid w:val="007544DE"/>
    <w:rsid w:val="007546FE"/>
    <w:rsid w:val="00754703"/>
    <w:rsid w:val="00754756"/>
    <w:rsid w:val="00754C61"/>
    <w:rsid w:val="00754D73"/>
    <w:rsid w:val="00755052"/>
    <w:rsid w:val="0075564C"/>
    <w:rsid w:val="007557FF"/>
    <w:rsid w:val="0075585A"/>
    <w:rsid w:val="00755894"/>
    <w:rsid w:val="007559FD"/>
    <w:rsid w:val="00755DAC"/>
    <w:rsid w:val="00755EB6"/>
    <w:rsid w:val="0075606A"/>
    <w:rsid w:val="00756557"/>
    <w:rsid w:val="00756B53"/>
    <w:rsid w:val="00756B61"/>
    <w:rsid w:val="00756B7D"/>
    <w:rsid w:val="00756C8E"/>
    <w:rsid w:val="00756E4A"/>
    <w:rsid w:val="0075719D"/>
    <w:rsid w:val="00757597"/>
    <w:rsid w:val="0075762E"/>
    <w:rsid w:val="00757672"/>
    <w:rsid w:val="00757A18"/>
    <w:rsid w:val="00757AF3"/>
    <w:rsid w:val="00757E48"/>
    <w:rsid w:val="007604C1"/>
    <w:rsid w:val="00760C1F"/>
    <w:rsid w:val="007612CC"/>
    <w:rsid w:val="00761458"/>
    <w:rsid w:val="00761DD0"/>
    <w:rsid w:val="00761F77"/>
    <w:rsid w:val="007626C9"/>
    <w:rsid w:val="00762FA6"/>
    <w:rsid w:val="00763036"/>
    <w:rsid w:val="0076315D"/>
    <w:rsid w:val="007635E0"/>
    <w:rsid w:val="00763865"/>
    <w:rsid w:val="007639B4"/>
    <w:rsid w:val="00763A26"/>
    <w:rsid w:val="00763E13"/>
    <w:rsid w:val="00763EB9"/>
    <w:rsid w:val="00763FC8"/>
    <w:rsid w:val="007640CE"/>
    <w:rsid w:val="00764162"/>
    <w:rsid w:val="007642ED"/>
    <w:rsid w:val="00764549"/>
    <w:rsid w:val="0076465C"/>
    <w:rsid w:val="00764727"/>
    <w:rsid w:val="00764754"/>
    <w:rsid w:val="00764DA5"/>
    <w:rsid w:val="007655D7"/>
    <w:rsid w:val="00765A2E"/>
    <w:rsid w:val="00765CB8"/>
    <w:rsid w:val="00765D08"/>
    <w:rsid w:val="00765F20"/>
    <w:rsid w:val="00766AAB"/>
    <w:rsid w:val="00766DD0"/>
    <w:rsid w:val="00766FCC"/>
    <w:rsid w:val="007671BA"/>
    <w:rsid w:val="0076722A"/>
    <w:rsid w:val="0076744E"/>
    <w:rsid w:val="0076795E"/>
    <w:rsid w:val="007679FD"/>
    <w:rsid w:val="00767C92"/>
    <w:rsid w:val="00767CF9"/>
    <w:rsid w:val="00770226"/>
    <w:rsid w:val="0077062C"/>
    <w:rsid w:val="007708D5"/>
    <w:rsid w:val="00770B52"/>
    <w:rsid w:val="00770BE2"/>
    <w:rsid w:val="00770D41"/>
    <w:rsid w:val="0077116D"/>
    <w:rsid w:val="0077144C"/>
    <w:rsid w:val="00771543"/>
    <w:rsid w:val="0077183B"/>
    <w:rsid w:val="00771A0D"/>
    <w:rsid w:val="00771A84"/>
    <w:rsid w:val="00771C9F"/>
    <w:rsid w:val="0077237B"/>
    <w:rsid w:val="007723A3"/>
    <w:rsid w:val="00772679"/>
    <w:rsid w:val="00772690"/>
    <w:rsid w:val="00772D09"/>
    <w:rsid w:val="00772D80"/>
    <w:rsid w:val="00772E1A"/>
    <w:rsid w:val="007730CE"/>
    <w:rsid w:val="00773D81"/>
    <w:rsid w:val="007741D2"/>
    <w:rsid w:val="00774275"/>
    <w:rsid w:val="00774382"/>
    <w:rsid w:val="00774404"/>
    <w:rsid w:val="00774BDE"/>
    <w:rsid w:val="00775561"/>
    <w:rsid w:val="0077560E"/>
    <w:rsid w:val="00775647"/>
    <w:rsid w:val="007759DF"/>
    <w:rsid w:val="00775BD7"/>
    <w:rsid w:val="00775D61"/>
    <w:rsid w:val="00775DC4"/>
    <w:rsid w:val="00776023"/>
    <w:rsid w:val="00776370"/>
    <w:rsid w:val="00776412"/>
    <w:rsid w:val="00776431"/>
    <w:rsid w:val="007765B4"/>
    <w:rsid w:val="0077686D"/>
    <w:rsid w:val="00776A80"/>
    <w:rsid w:val="00776BC0"/>
    <w:rsid w:val="00776CC2"/>
    <w:rsid w:val="00776E51"/>
    <w:rsid w:val="00776EB4"/>
    <w:rsid w:val="007773EC"/>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318"/>
    <w:rsid w:val="007836FF"/>
    <w:rsid w:val="007837E2"/>
    <w:rsid w:val="00783900"/>
    <w:rsid w:val="00783ACC"/>
    <w:rsid w:val="00783AF6"/>
    <w:rsid w:val="00783DCE"/>
    <w:rsid w:val="00783DF2"/>
    <w:rsid w:val="00783F32"/>
    <w:rsid w:val="00784271"/>
    <w:rsid w:val="00784815"/>
    <w:rsid w:val="00784865"/>
    <w:rsid w:val="00784F48"/>
    <w:rsid w:val="00784F7C"/>
    <w:rsid w:val="0078512D"/>
    <w:rsid w:val="00785286"/>
    <w:rsid w:val="007854EB"/>
    <w:rsid w:val="00785657"/>
    <w:rsid w:val="007856ED"/>
    <w:rsid w:val="00785947"/>
    <w:rsid w:val="00785C7B"/>
    <w:rsid w:val="00785F98"/>
    <w:rsid w:val="0078621F"/>
    <w:rsid w:val="0078626F"/>
    <w:rsid w:val="00786600"/>
    <w:rsid w:val="007869B4"/>
    <w:rsid w:val="00786A29"/>
    <w:rsid w:val="00786DB6"/>
    <w:rsid w:val="00787954"/>
    <w:rsid w:val="00790298"/>
    <w:rsid w:val="00790300"/>
    <w:rsid w:val="00790839"/>
    <w:rsid w:val="00790A82"/>
    <w:rsid w:val="00790B7A"/>
    <w:rsid w:val="00791213"/>
    <w:rsid w:val="0079199C"/>
    <w:rsid w:val="00791AF9"/>
    <w:rsid w:val="0079206D"/>
    <w:rsid w:val="007922B3"/>
    <w:rsid w:val="0079234A"/>
    <w:rsid w:val="007923E9"/>
    <w:rsid w:val="00792D6D"/>
    <w:rsid w:val="007930E7"/>
    <w:rsid w:val="0079317C"/>
    <w:rsid w:val="00793547"/>
    <w:rsid w:val="00793B61"/>
    <w:rsid w:val="00793C7C"/>
    <w:rsid w:val="00793E8C"/>
    <w:rsid w:val="00793FB7"/>
    <w:rsid w:val="0079429C"/>
    <w:rsid w:val="00794668"/>
    <w:rsid w:val="00794723"/>
    <w:rsid w:val="0079496D"/>
    <w:rsid w:val="00794BA3"/>
    <w:rsid w:val="00794DC4"/>
    <w:rsid w:val="00795076"/>
    <w:rsid w:val="00795089"/>
    <w:rsid w:val="0079561D"/>
    <w:rsid w:val="0079596A"/>
    <w:rsid w:val="00795998"/>
    <w:rsid w:val="00795F43"/>
    <w:rsid w:val="00795F71"/>
    <w:rsid w:val="00796975"/>
    <w:rsid w:val="00796BA8"/>
    <w:rsid w:val="007971D5"/>
    <w:rsid w:val="0079724F"/>
    <w:rsid w:val="0079730D"/>
    <w:rsid w:val="0079763E"/>
    <w:rsid w:val="00797686"/>
    <w:rsid w:val="0079778B"/>
    <w:rsid w:val="00797D8C"/>
    <w:rsid w:val="00797F83"/>
    <w:rsid w:val="007A009D"/>
    <w:rsid w:val="007A036C"/>
    <w:rsid w:val="007A057C"/>
    <w:rsid w:val="007A0670"/>
    <w:rsid w:val="007A070B"/>
    <w:rsid w:val="007A08D1"/>
    <w:rsid w:val="007A09FB"/>
    <w:rsid w:val="007A1474"/>
    <w:rsid w:val="007A1822"/>
    <w:rsid w:val="007A1873"/>
    <w:rsid w:val="007A1D92"/>
    <w:rsid w:val="007A2052"/>
    <w:rsid w:val="007A2415"/>
    <w:rsid w:val="007A26D1"/>
    <w:rsid w:val="007A2B14"/>
    <w:rsid w:val="007A2D63"/>
    <w:rsid w:val="007A2EA5"/>
    <w:rsid w:val="007A2F49"/>
    <w:rsid w:val="007A3053"/>
    <w:rsid w:val="007A347D"/>
    <w:rsid w:val="007A36BD"/>
    <w:rsid w:val="007A393E"/>
    <w:rsid w:val="007A4119"/>
    <w:rsid w:val="007A42EF"/>
    <w:rsid w:val="007A4400"/>
    <w:rsid w:val="007A44F0"/>
    <w:rsid w:val="007A4C53"/>
    <w:rsid w:val="007A542E"/>
    <w:rsid w:val="007A56F9"/>
    <w:rsid w:val="007A56FB"/>
    <w:rsid w:val="007A5ADF"/>
    <w:rsid w:val="007A61EA"/>
    <w:rsid w:val="007A6420"/>
    <w:rsid w:val="007A66B9"/>
    <w:rsid w:val="007A66E5"/>
    <w:rsid w:val="007A6A19"/>
    <w:rsid w:val="007A6B5F"/>
    <w:rsid w:val="007A76A9"/>
    <w:rsid w:val="007A7874"/>
    <w:rsid w:val="007A79C3"/>
    <w:rsid w:val="007A7A8C"/>
    <w:rsid w:val="007B0379"/>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9E2"/>
    <w:rsid w:val="007B2B7E"/>
    <w:rsid w:val="007B2C46"/>
    <w:rsid w:val="007B2DB8"/>
    <w:rsid w:val="007B3C27"/>
    <w:rsid w:val="007B461A"/>
    <w:rsid w:val="007B545E"/>
    <w:rsid w:val="007B54D3"/>
    <w:rsid w:val="007B5752"/>
    <w:rsid w:val="007B5DE5"/>
    <w:rsid w:val="007B6106"/>
    <w:rsid w:val="007B66D1"/>
    <w:rsid w:val="007B68E9"/>
    <w:rsid w:val="007B69E2"/>
    <w:rsid w:val="007B6C0F"/>
    <w:rsid w:val="007B70F9"/>
    <w:rsid w:val="007B7262"/>
    <w:rsid w:val="007B7335"/>
    <w:rsid w:val="007B7DF6"/>
    <w:rsid w:val="007B7F8D"/>
    <w:rsid w:val="007C0119"/>
    <w:rsid w:val="007C032C"/>
    <w:rsid w:val="007C0AF1"/>
    <w:rsid w:val="007C0C17"/>
    <w:rsid w:val="007C122E"/>
    <w:rsid w:val="007C13BE"/>
    <w:rsid w:val="007C1518"/>
    <w:rsid w:val="007C17C8"/>
    <w:rsid w:val="007C1EB8"/>
    <w:rsid w:val="007C211A"/>
    <w:rsid w:val="007C2652"/>
    <w:rsid w:val="007C2BC4"/>
    <w:rsid w:val="007C2C24"/>
    <w:rsid w:val="007C2CE7"/>
    <w:rsid w:val="007C2F3C"/>
    <w:rsid w:val="007C34FE"/>
    <w:rsid w:val="007C3C17"/>
    <w:rsid w:val="007C3CBB"/>
    <w:rsid w:val="007C3EC7"/>
    <w:rsid w:val="007C4119"/>
    <w:rsid w:val="007C4167"/>
    <w:rsid w:val="007C416E"/>
    <w:rsid w:val="007C4473"/>
    <w:rsid w:val="007C45DF"/>
    <w:rsid w:val="007C4634"/>
    <w:rsid w:val="007C48AF"/>
    <w:rsid w:val="007C5123"/>
    <w:rsid w:val="007C5290"/>
    <w:rsid w:val="007C5332"/>
    <w:rsid w:val="007C57B4"/>
    <w:rsid w:val="007C58A7"/>
    <w:rsid w:val="007C5BA1"/>
    <w:rsid w:val="007C5DFE"/>
    <w:rsid w:val="007C5E4A"/>
    <w:rsid w:val="007C5F6B"/>
    <w:rsid w:val="007C6220"/>
    <w:rsid w:val="007C6342"/>
    <w:rsid w:val="007C649C"/>
    <w:rsid w:val="007C6ED3"/>
    <w:rsid w:val="007C75BE"/>
    <w:rsid w:val="007C77FF"/>
    <w:rsid w:val="007C790C"/>
    <w:rsid w:val="007C7E6D"/>
    <w:rsid w:val="007C7FC1"/>
    <w:rsid w:val="007D0716"/>
    <w:rsid w:val="007D07D8"/>
    <w:rsid w:val="007D09DD"/>
    <w:rsid w:val="007D0C88"/>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027"/>
    <w:rsid w:val="007D41B5"/>
    <w:rsid w:val="007D451E"/>
    <w:rsid w:val="007D46A8"/>
    <w:rsid w:val="007D4905"/>
    <w:rsid w:val="007D4AF8"/>
    <w:rsid w:val="007D4B2D"/>
    <w:rsid w:val="007D4C20"/>
    <w:rsid w:val="007D50C9"/>
    <w:rsid w:val="007D5172"/>
    <w:rsid w:val="007D5778"/>
    <w:rsid w:val="007D5868"/>
    <w:rsid w:val="007D5874"/>
    <w:rsid w:val="007D595A"/>
    <w:rsid w:val="007D5DB3"/>
    <w:rsid w:val="007D6128"/>
    <w:rsid w:val="007D64CD"/>
    <w:rsid w:val="007D6ACE"/>
    <w:rsid w:val="007D6D8A"/>
    <w:rsid w:val="007D6DBF"/>
    <w:rsid w:val="007D7734"/>
    <w:rsid w:val="007D7A65"/>
    <w:rsid w:val="007D7ADF"/>
    <w:rsid w:val="007D7C50"/>
    <w:rsid w:val="007D7C52"/>
    <w:rsid w:val="007D7F6D"/>
    <w:rsid w:val="007E0271"/>
    <w:rsid w:val="007E0333"/>
    <w:rsid w:val="007E047F"/>
    <w:rsid w:val="007E05D4"/>
    <w:rsid w:val="007E0F62"/>
    <w:rsid w:val="007E1680"/>
    <w:rsid w:val="007E18E2"/>
    <w:rsid w:val="007E254A"/>
    <w:rsid w:val="007E27DF"/>
    <w:rsid w:val="007E2D44"/>
    <w:rsid w:val="007E31DF"/>
    <w:rsid w:val="007E3529"/>
    <w:rsid w:val="007E373F"/>
    <w:rsid w:val="007E3D64"/>
    <w:rsid w:val="007E3ECB"/>
    <w:rsid w:val="007E42F2"/>
    <w:rsid w:val="007E439A"/>
    <w:rsid w:val="007E448B"/>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B8E"/>
    <w:rsid w:val="007E6C47"/>
    <w:rsid w:val="007E6C5F"/>
    <w:rsid w:val="007E6DCB"/>
    <w:rsid w:val="007E73C9"/>
    <w:rsid w:val="007F018D"/>
    <w:rsid w:val="007F01B7"/>
    <w:rsid w:val="007F055E"/>
    <w:rsid w:val="007F0636"/>
    <w:rsid w:val="007F071A"/>
    <w:rsid w:val="007F09E5"/>
    <w:rsid w:val="007F0A55"/>
    <w:rsid w:val="007F0C00"/>
    <w:rsid w:val="007F0CC4"/>
    <w:rsid w:val="007F103A"/>
    <w:rsid w:val="007F161C"/>
    <w:rsid w:val="007F168A"/>
    <w:rsid w:val="007F16A4"/>
    <w:rsid w:val="007F1748"/>
    <w:rsid w:val="007F1CB6"/>
    <w:rsid w:val="007F1FAF"/>
    <w:rsid w:val="007F2008"/>
    <w:rsid w:val="007F2144"/>
    <w:rsid w:val="007F22AD"/>
    <w:rsid w:val="007F23A6"/>
    <w:rsid w:val="007F2714"/>
    <w:rsid w:val="007F2855"/>
    <w:rsid w:val="007F2911"/>
    <w:rsid w:val="007F2C82"/>
    <w:rsid w:val="007F316E"/>
    <w:rsid w:val="007F325A"/>
    <w:rsid w:val="007F34FE"/>
    <w:rsid w:val="007F3543"/>
    <w:rsid w:val="007F3B51"/>
    <w:rsid w:val="007F3DBD"/>
    <w:rsid w:val="007F3EB8"/>
    <w:rsid w:val="007F4332"/>
    <w:rsid w:val="007F4815"/>
    <w:rsid w:val="007F49D6"/>
    <w:rsid w:val="007F4ABB"/>
    <w:rsid w:val="007F4F09"/>
    <w:rsid w:val="007F4F53"/>
    <w:rsid w:val="007F4F8E"/>
    <w:rsid w:val="007F530C"/>
    <w:rsid w:val="007F5763"/>
    <w:rsid w:val="007F577E"/>
    <w:rsid w:val="007F58D9"/>
    <w:rsid w:val="007F5A45"/>
    <w:rsid w:val="007F5FFF"/>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3A45"/>
    <w:rsid w:val="00803C65"/>
    <w:rsid w:val="00804062"/>
    <w:rsid w:val="008042EA"/>
    <w:rsid w:val="008045B3"/>
    <w:rsid w:val="00805251"/>
    <w:rsid w:val="00805974"/>
    <w:rsid w:val="00805A92"/>
    <w:rsid w:val="00805C22"/>
    <w:rsid w:val="00805E33"/>
    <w:rsid w:val="00806283"/>
    <w:rsid w:val="008063A5"/>
    <w:rsid w:val="00806534"/>
    <w:rsid w:val="00806582"/>
    <w:rsid w:val="00806794"/>
    <w:rsid w:val="008067AF"/>
    <w:rsid w:val="00806A3B"/>
    <w:rsid w:val="00806FED"/>
    <w:rsid w:val="008073CA"/>
    <w:rsid w:val="00807CE8"/>
    <w:rsid w:val="00807E5B"/>
    <w:rsid w:val="0081027E"/>
    <w:rsid w:val="008104FD"/>
    <w:rsid w:val="0081089E"/>
    <w:rsid w:val="008108D0"/>
    <w:rsid w:val="00810C65"/>
    <w:rsid w:val="008111D7"/>
    <w:rsid w:val="00811F3C"/>
    <w:rsid w:val="00812386"/>
    <w:rsid w:val="008125CB"/>
    <w:rsid w:val="008125FD"/>
    <w:rsid w:val="00812628"/>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6CDF"/>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1C42"/>
    <w:rsid w:val="008224F4"/>
    <w:rsid w:val="00822BC8"/>
    <w:rsid w:val="00822C84"/>
    <w:rsid w:val="00822C8C"/>
    <w:rsid w:val="008230B1"/>
    <w:rsid w:val="0082335B"/>
    <w:rsid w:val="00823618"/>
    <w:rsid w:val="0082364C"/>
    <w:rsid w:val="0082367A"/>
    <w:rsid w:val="00823695"/>
    <w:rsid w:val="00823960"/>
    <w:rsid w:val="00823D7D"/>
    <w:rsid w:val="0082410E"/>
    <w:rsid w:val="0082418A"/>
    <w:rsid w:val="00824502"/>
    <w:rsid w:val="008245F4"/>
    <w:rsid w:val="00824615"/>
    <w:rsid w:val="00824C23"/>
    <w:rsid w:val="00824FE7"/>
    <w:rsid w:val="008254CD"/>
    <w:rsid w:val="0082586C"/>
    <w:rsid w:val="008259A6"/>
    <w:rsid w:val="00825DCC"/>
    <w:rsid w:val="00825F0B"/>
    <w:rsid w:val="00826682"/>
    <w:rsid w:val="0082689D"/>
    <w:rsid w:val="00826ADA"/>
    <w:rsid w:val="00826CC8"/>
    <w:rsid w:val="008270CA"/>
    <w:rsid w:val="008277DB"/>
    <w:rsid w:val="0082787F"/>
    <w:rsid w:val="008304F7"/>
    <w:rsid w:val="0083062D"/>
    <w:rsid w:val="00830741"/>
    <w:rsid w:val="00830878"/>
    <w:rsid w:val="008308BE"/>
    <w:rsid w:val="00830F3A"/>
    <w:rsid w:val="008310B5"/>
    <w:rsid w:val="008316FB"/>
    <w:rsid w:val="00832B4D"/>
    <w:rsid w:val="00832C7C"/>
    <w:rsid w:val="00832E03"/>
    <w:rsid w:val="00832E6D"/>
    <w:rsid w:val="00832F6D"/>
    <w:rsid w:val="00833076"/>
    <w:rsid w:val="0083316F"/>
    <w:rsid w:val="008337BC"/>
    <w:rsid w:val="00833E2D"/>
    <w:rsid w:val="00833FD4"/>
    <w:rsid w:val="008340B1"/>
    <w:rsid w:val="00834308"/>
    <w:rsid w:val="008345D9"/>
    <w:rsid w:val="00834A05"/>
    <w:rsid w:val="00835560"/>
    <w:rsid w:val="00835647"/>
    <w:rsid w:val="00835B17"/>
    <w:rsid w:val="00835D7B"/>
    <w:rsid w:val="00837A75"/>
    <w:rsid w:val="00837ACB"/>
    <w:rsid w:val="00837B57"/>
    <w:rsid w:val="008401F9"/>
    <w:rsid w:val="008408C4"/>
    <w:rsid w:val="00840B14"/>
    <w:rsid w:val="00840C3A"/>
    <w:rsid w:val="00841513"/>
    <w:rsid w:val="00841636"/>
    <w:rsid w:val="0084173C"/>
    <w:rsid w:val="00841A26"/>
    <w:rsid w:val="00841F4E"/>
    <w:rsid w:val="008420AD"/>
    <w:rsid w:val="0084213B"/>
    <w:rsid w:val="0084282F"/>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9F8"/>
    <w:rsid w:val="00846B8C"/>
    <w:rsid w:val="00846D2C"/>
    <w:rsid w:val="00846D75"/>
    <w:rsid w:val="0084702A"/>
    <w:rsid w:val="00847370"/>
    <w:rsid w:val="008475DB"/>
    <w:rsid w:val="008477CC"/>
    <w:rsid w:val="00847842"/>
    <w:rsid w:val="00847EB2"/>
    <w:rsid w:val="00847F19"/>
    <w:rsid w:val="00850325"/>
    <w:rsid w:val="00850ECC"/>
    <w:rsid w:val="008514E0"/>
    <w:rsid w:val="008519CF"/>
    <w:rsid w:val="00851AA2"/>
    <w:rsid w:val="00851BE0"/>
    <w:rsid w:val="00851D4B"/>
    <w:rsid w:val="00851E25"/>
    <w:rsid w:val="00851E53"/>
    <w:rsid w:val="00851F82"/>
    <w:rsid w:val="008525DD"/>
    <w:rsid w:val="00852649"/>
    <w:rsid w:val="0085276D"/>
    <w:rsid w:val="00852A05"/>
    <w:rsid w:val="00852D49"/>
    <w:rsid w:val="00852E87"/>
    <w:rsid w:val="0085357E"/>
    <w:rsid w:val="0085382A"/>
    <w:rsid w:val="008542E9"/>
    <w:rsid w:val="008545DC"/>
    <w:rsid w:val="00854675"/>
    <w:rsid w:val="0085479F"/>
    <w:rsid w:val="008548B7"/>
    <w:rsid w:val="008548F7"/>
    <w:rsid w:val="00854D40"/>
    <w:rsid w:val="00855156"/>
    <w:rsid w:val="00855224"/>
    <w:rsid w:val="008552E2"/>
    <w:rsid w:val="00855398"/>
    <w:rsid w:val="008554A9"/>
    <w:rsid w:val="0085573C"/>
    <w:rsid w:val="008559FB"/>
    <w:rsid w:val="00855D5C"/>
    <w:rsid w:val="00855E40"/>
    <w:rsid w:val="00855EF7"/>
    <w:rsid w:val="00855FB6"/>
    <w:rsid w:val="0085623E"/>
    <w:rsid w:val="0085639F"/>
    <w:rsid w:val="0085646A"/>
    <w:rsid w:val="0085690E"/>
    <w:rsid w:val="00856B47"/>
    <w:rsid w:val="00857077"/>
    <w:rsid w:val="00857415"/>
    <w:rsid w:val="00857671"/>
    <w:rsid w:val="00857BBF"/>
    <w:rsid w:val="00860556"/>
    <w:rsid w:val="0086132A"/>
    <w:rsid w:val="008613D1"/>
    <w:rsid w:val="0086165C"/>
    <w:rsid w:val="0086168F"/>
    <w:rsid w:val="00861C1E"/>
    <w:rsid w:val="00861D8D"/>
    <w:rsid w:val="00861F78"/>
    <w:rsid w:val="00862008"/>
    <w:rsid w:val="0086269B"/>
    <w:rsid w:val="00862A44"/>
    <w:rsid w:val="00862C93"/>
    <w:rsid w:val="0086320F"/>
    <w:rsid w:val="008632B7"/>
    <w:rsid w:val="008636C4"/>
    <w:rsid w:val="00863BB2"/>
    <w:rsid w:val="00863F0F"/>
    <w:rsid w:val="008644F4"/>
    <w:rsid w:val="00864838"/>
    <w:rsid w:val="0086548B"/>
    <w:rsid w:val="00865FB7"/>
    <w:rsid w:val="00865FC0"/>
    <w:rsid w:val="00866318"/>
    <w:rsid w:val="0086692F"/>
    <w:rsid w:val="00866FCF"/>
    <w:rsid w:val="008673AE"/>
    <w:rsid w:val="0086747C"/>
    <w:rsid w:val="00867779"/>
    <w:rsid w:val="00867D83"/>
    <w:rsid w:val="00870255"/>
    <w:rsid w:val="008706F8"/>
    <w:rsid w:val="00870D6D"/>
    <w:rsid w:val="00871036"/>
    <w:rsid w:val="00871117"/>
    <w:rsid w:val="00871176"/>
    <w:rsid w:val="008714B5"/>
    <w:rsid w:val="00871E68"/>
    <w:rsid w:val="00871F38"/>
    <w:rsid w:val="008722A9"/>
    <w:rsid w:val="0087233C"/>
    <w:rsid w:val="00872524"/>
    <w:rsid w:val="0087268D"/>
    <w:rsid w:val="00872973"/>
    <w:rsid w:val="008730CC"/>
    <w:rsid w:val="008732F0"/>
    <w:rsid w:val="008733CE"/>
    <w:rsid w:val="0087356C"/>
    <w:rsid w:val="00873B8C"/>
    <w:rsid w:val="00873C5B"/>
    <w:rsid w:val="00874153"/>
    <w:rsid w:val="008741DE"/>
    <w:rsid w:val="008742D6"/>
    <w:rsid w:val="0087491C"/>
    <w:rsid w:val="008751EA"/>
    <w:rsid w:val="008753A2"/>
    <w:rsid w:val="00875792"/>
    <w:rsid w:val="008759AE"/>
    <w:rsid w:val="00875F12"/>
    <w:rsid w:val="00876130"/>
    <w:rsid w:val="0087615E"/>
    <w:rsid w:val="008761A2"/>
    <w:rsid w:val="00876406"/>
    <w:rsid w:val="0087675A"/>
    <w:rsid w:val="008767B1"/>
    <w:rsid w:val="00876FBF"/>
    <w:rsid w:val="00877423"/>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688"/>
    <w:rsid w:val="00883BA7"/>
    <w:rsid w:val="00884024"/>
    <w:rsid w:val="00884826"/>
    <w:rsid w:val="00884BCE"/>
    <w:rsid w:val="00884D16"/>
    <w:rsid w:val="0088519D"/>
    <w:rsid w:val="008851B4"/>
    <w:rsid w:val="008851D3"/>
    <w:rsid w:val="00885355"/>
    <w:rsid w:val="0088536D"/>
    <w:rsid w:val="0088540B"/>
    <w:rsid w:val="00885579"/>
    <w:rsid w:val="008855C1"/>
    <w:rsid w:val="00885986"/>
    <w:rsid w:val="00885C27"/>
    <w:rsid w:val="00885D63"/>
    <w:rsid w:val="008860D5"/>
    <w:rsid w:val="00886349"/>
    <w:rsid w:val="00886BC9"/>
    <w:rsid w:val="00886C4A"/>
    <w:rsid w:val="00886D55"/>
    <w:rsid w:val="00887981"/>
    <w:rsid w:val="00887AF2"/>
    <w:rsid w:val="0089000F"/>
    <w:rsid w:val="008903E2"/>
    <w:rsid w:val="00890403"/>
    <w:rsid w:val="00890533"/>
    <w:rsid w:val="0089098C"/>
    <w:rsid w:val="00890ADC"/>
    <w:rsid w:val="00890CC2"/>
    <w:rsid w:val="00890EAB"/>
    <w:rsid w:val="0089142E"/>
    <w:rsid w:val="00891A79"/>
    <w:rsid w:val="008920C3"/>
    <w:rsid w:val="0089217D"/>
    <w:rsid w:val="00892447"/>
    <w:rsid w:val="00892452"/>
    <w:rsid w:val="0089288B"/>
    <w:rsid w:val="0089288C"/>
    <w:rsid w:val="008929A6"/>
    <w:rsid w:val="00892D84"/>
    <w:rsid w:val="00892DCC"/>
    <w:rsid w:val="00892EF2"/>
    <w:rsid w:val="00893B80"/>
    <w:rsid w:val="00893DD6"/>
    <w:rsid w:val="00893E55"/>
    <w:rsid w:val="00893FB0"/>
    <w:rsid w:val="008947CA"/>
    <w:rsid w:val="00894A2E"/>
    <w:rsid w:val="00894FFE"/>
    <w:rsid w:val="00895179"/>
    <w:rsid w:val="00895A55"/>
    <w:rsid w:val="00895D99"/>
    <w:rsid w:val="0089613D"/>
    <w:rsid w:val="00896754"/>
    <w:rsid w:val="0089682E"/>
    <w:rsid w:val="00896B4B"/>
    <w:rsid w:val="00896D7C"/>
    <w:rsid w:val="00896F75"/>
    <w:rsid w:val="00897146"/>
    <w:rsid w:val="00897384"/>
    <w:rsid w:val="0089795A"/>
    <w:rsid w:val="0089799A"/>
    <w:rsid w:val="00897A02"/>
    <w:rsid w:val="008A0135"/>
    <w:rsid w:val="008A040D"/>
    <w:rsid w:val="008A045A"/>
    <w:rsid w:val="008A04A4"/>
    <w:rsid w:val="008A071E"/>
    <w:rsid w:val="008A0BFE"/>
    <w:rsid w:val="008A0D0A"/>
    <w:rsid w:val="008A0ED9"/>
    <w:rsid w:val="008A0FAF"/>
    <w:rsid w:val="008A101C"/>
    <w:rsid w:val="008A1087"/>
    <w:rsid w:val="008A1245"/>
    <w:rsid w:val="008A14E7"/>
    <w:rsid w:val="008A19F3"/>
    <w:rsid w:val="008A1AB3"/>
    <w:rsid w:val="008A1F83"/>
    <w:rsid w:val="008A20AC"/>
    <w:rsid w:val="008A2155"/>
    <w:rsid w:val="008A2905"/>
    <w:rsid w:val="008A2A5D"/>
    <w:rsid w:val="008A2AC1"/>
    <w:rsid w:val="008A2B8C"/>
    <w:rsid w:val="008A2F15"/>
    <w:rsid w:val="008A3403"/>
    <w:rsid w:val="008A3469"/>
    <w:rsid w:val="008A3699"/>
    <w:rsid w:val="008A3998"/>
    <w:rsid w:val="008A3F17"/>
    <w:rsid w:val="008A3FDB"/>
    <w:rsid w:val="008A469B"/>
    <w:rsid w:val="008A4860"/>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0D47"/>
    <w:rsid w:val="008B22A8"/>
    <w:rsid w:val="008B22F4"/>
    <w:rsid w:val="008B2395"/>
    <w:rsid w:val="008B28F7"/>
    <w:rsid w:val="008B29BE"/>
    <w:rsid w:val="008B2A51"/>
    <w:rsid w:val="008B2DEB"/>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1813"/>
    <w:rsid w:val="008C205A"/>
    <w:rsid w:val="008C2246"/>
    <w:rsid w:val="008C2268"/>
    <w:rsid w:val="008C243E"/>
    <w:rsid w:val="008C253C"/>
    <w:rsid w:val="008C2634"/>
    <w:rsid w:val="008C2965"/>
    <w:rsid w:val="008C2B81"/>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BB1"/>
    <w:rsid w:val="008C7DA1"/>
    <w:rsid w:val="008D02A2"/>
    <w:rsid w:val="008D02F0"/>
    <w:rsid w:val="008D0420"/>
    <w:rsid w:val="008D0682"/>
    <w:rsid w:val="008D0788"/>
    <w:rsid w:val="008D0A73"/>
    <w:rsid w:val="008D0BDC"/>
    <w:rsid w:val="008D118B"/>
    <w:rsid w:val="008D16A6"/>
    <w:rsid w:val="008D16A9"/>
    <w:rsid w:val="008D1E42"/>
    <w:rsid w:val="008D2904"/>
    <w:rsid w:val="008D298E"/>
    <w:rsid w:val="008D29FB"/>
    <w:rsid w:val="008D3401"/>
    <w:rsid w:val="008D42CD"/>
    <w:rsid w:val="008D4610"/>
    <w:rsid w:val="008D4639"/>
    <w:rsid w:val="008D46F5"/>
    <w:rsid w:val="008D4A0F"/>
    <w:rsid w:val="008D4DC3"/>
    <w:rsid w:val="008D4E59"/>
    <w:rsid w:val="008D4FCC"/>
    <w:rsid w:val="008D5060"/>
    <w:rsid w:val="008D5166"/>
    <w:rsid w:val="008D545A"/>
    <w:rsid w:val="008D55DB"/>
    <w:rsid w:val="008D5751"/>
    <w:rsid w:val="008D58C1"/>
    <w:rsid w:val="008D5DF7"/>
    <w:rsid w:val="008D5EEB"/>
    <w:rsid w:val="008D63CE"/>
    <w:rsid w:val="008D67C8"/>
    <w:rsid w:val="008D6B1A"/>
    <w:rsid w:val="008D6B93"/>
    <w:rsid w:val="008D71D5"/>
    <w:rsid w:val="008D7249"/>
    <w:rsid w:val="008D7523"/>
    <w:rsid w:val="008D7580"/>
    <w:rsid w:val="008D7BAF"/>
    <w:rsid w:val="008D7BFB"/>
    <w:rsid w:val="008D7C4B"/>
    <w:rsid w:val="008D7E37"/>
    <w:rsid w:val="008E0163"/>
    <w:rsid w:val="008E0452"/>
    <w:rsid w:val="008E0468"/>
    <w:rsid w:val="008E0476"/>
    <w:rsid w:val="008E0F81"/>
    <w:rsid w:val="008E111E"/>
    <w:rsid w:val="008E121C"/>
    <w:rsid w:val="008E130F"/>
    <w:rsid w:val="008E187F"/>
    <w:rsid w:val="008E1EA7"/>
    <w:rsid w:val="008E22C9"/>
    <w:rsid w:val="008E2440"/>
    <w:rsid w:val="008E2AAD"/>
    <w:rsid w:val="008E2E4F"/>
    <w:rsid w:val="008E2E71"/>
    <w:rsid w:val="008E2F5F"/>
    <w:rsid w:val="008E38DB"/>
    <w:rsid w:val="008E3920"/>
    <w:rsid w:val="008E39B2"/>
    <w:rsid w:val="008E3C25"/>
    <w:rsid w:val="008E3C7F"/>
    <w:rsid w:val="008E3F57"/>
    <w:rsid w:val="008E3F78"/>
    <w:rsid w:val="008E4AC3"/>
    <w:rsid w:val="008E53B3"/>
    <w:rsid w:val="008E5682"/>
    <w:rsid w:val="008E5A67"/>
    <w:rsid w:val="008E5B24"/>
    <w:rsid w:val="008E5C19"/>
    <w:rsid w:val="008E5C29"/>
    <w:rsid w:val="008E5DC6"/>
    <w:rsid w:val="008E5E66"/>
    <w:rsid w:val="008E6340"/>
    <w:rsid w:val="008E67A7"/>
    <w:rsid w:val="008E6A71"/>
    <w:rsid w:val="008E6CED"/>
    <w:rsid w:val="008E700D"/>
    <w:rsid w:val="008E7455"/>
    <w:rsid w:val="008E7B74"/>
    <w:rsid w:val="008E7D53"/>
    <w:rsid w:val="008F002C"/>
    <w:rsid w:val="008F00DE"/>
    <w:rsid w:val="008F01F3"/>
    <w:rsid w:val="008F0C36"/>
    <w:rsid w:val="008F0D18"/>
    <w:rsid w:val="008F1056"/>
    <w:rsid w:val="008F108D"/>
    <w:rsid w:val="008F113B"/>
    <w:rsid w:val="008F14F3"/>
    <w:rsid w:val="008F158B"/>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811"/>
    <w:rsid w:val="008F5D4F"/>
    <w:rsid w:val="008F5F6D"/>
    <w:rsid w:val="008F6192"/>
    <w:rsid w:val="008F621A"/>
    <w:rsid w:val="008F62C7"/>
    <w:rsid w:val="008F64AC"/>
    <w:rsid w:val="008F6D19"/>
    <w:rsid w:val="008F75B8"/>
    <w:rsid w:val="008F770E"/>
    <w:rsid w:val="008F7759"/>
    <w:rsid w:val="008F7938"/>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BE"/>
    <w:rsid w:val="00902AFF"/>
    <w:rsid w:val="00902C0B"/>
    <w:rsid w:val="009031FE"/>
    <w:rsid w:val="00903978"/>
    <w:rsid w:val="00903FB5"/>
    <w:rsid w:val="0090431B"/>
    <w:rsid w:val="00904465"/>
    <w:rsid w:val="009045B2"/>
    <w:rsid w:val="00904B19"/>
    <w:rsid w:val="009051A2"/>
    <w:rsid w:val="00906187"/>
    <w:rsid w:val="0090667F"/>
    <w:rsid w:val="00906838"/>
    <w:rsid w:val="009072A1"/>
    <w:rsid w:val="00907628"/>
    <w:rsid w:val="00907768"/>
    <w:rsid w:val="009077A1"/>
    <w:rsid w:val="00907CA8"/>
    <w:rsid w:val="009100C8"/>
    <w:rsid w:val="00910FAF"/>
    <w:rsid w:val="00911004"/>
    <w:rsid w:val="00911223"/>
    <w:rsid w:val="0091128F"/>
    <w:rsid w:val="009114B6"/>
    <w:rsid w:val="00911A00"/>
    <w:rsid w:val="00911BE9"/>
    <w:rsid w:val="00911D10"/>
    <w:rsid w:val="00911F38"/>
    <w:rsid w:val="009126D9"/>
    <w:rsid w:val="00913739"/>
    <w:rsid w:val="00913853"/>
    <w:rsid w:val="00913ED8"/>
    <w:rsid w:val="00913F7C"/>
    <w:rsid w:val="0091430A"/>
    <w:rsid w:val="0091439E"/>
    <w:rsid w:val="009143B7"/>
    <w:rsid w:val="009144D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6F9D"/>
    <w:rsid w:val="00917230"/>
    <w:rsid w:val="009177FE"/>
    <w:rsid w:val="0092069C"/>
    <w:rsid w:val="009208C9"/>
    <w:rsid w:val="00920BDA"/>
    <w:rsid w:val="00920DC1"/>
    <w:rsid w:val="00920DCB"/>
    <w:rsid w:val="00920E6A"/>
    <w:rsid w:val="0092175E"/>
    <w:rsid w:val="00921EA5"/>
    <w:rsid w:val="00921FA5"/>
    <w:rsid w:val="0092236C"/>
    <w:rsid w:val="009225F7"/>
    <w:rsid w:val="00922C8B"/>
    <w:rsid w:val="00922FA5"/>
    <w:rsid w:val="0092303E"/>
    <w:rsid w:val="00923121"/>
    <w:rsid w:val="00923927"/>
    <w:rsid w:val="00923B03"/>
    <w:rsid w:val="00923EF3"/>
    <w:rsid w:val="00924086"/>
    <w:rsid w:val="0092432B"/>
    <w:rsid w:val="0092489B"/>
    <w:rsid w:val="00925160"/>
    <w:rsid w:val="009251BF"/>
    <w:rsid w:val="00925203"/>
    <w:rsid w:val="00925958"/>
    <w:rsid w:val="00925C84"/>
    <w:rsid w:val="00925EA9"/>
    <w:rsid w:val="00926050"/>
    <w:rsid w:val="009261CD"/>
    <w:rsid w:val="009262E4"/>
    <w:rsid w:val="00926ABB"/>
    <w:rsid w:val="00926B7F"/>
    <w:rsid w:val="00926C1D"/>
    <w:rsid w:val="00927168"/>
    <w:rsid w:val="0092748C"/>
    <w:rsid w:val="009275FC"/>
    <w:rsid w:val="00927979"/>
    <w:rsid w:val="00927C4C"/>
    <w:rsid w:val="00927DBC"/>
    <w:rsid w:val="0093064A"/>
    <w:rsid w:val="00930801"/>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13D"/>
    <w:rsid w:val="00935419"/>
    <w:rsid w:val="009354E8"/>
    <w:rsid w:val="00935518"/>
    <w:rsid w:val="0093585F"/>
    <w:rsid w:val="00935AF9"/>
    <w:rsid w:val="00935D29"/>
    <w:rsid w:val="00935F8A"/>
    <w:rsid w:val="0093660A"/>
    <w:rsid w:val="009367D3"/>
    <w:rsid w:val="009369AF"/>
    <w:rsid w:val="009369F7"/>
    <w:rsid w:val="00936A74"/>
    <w:rsid w:val="00936C09"/>
    <w:rsid w:val="00936D46"/>
    <w:rsid w:val="00936D87"/>
    <w:rsid w:val="00936EC3"/>
    <w:rsid w:val="0093730F"/>
    <w:rsid w:val="0093747A"/>
    <w:rsid w:val="009375A0"/>
    <w:rsid w:val="009379E8"/>
    <w:rsid w:val="00937C58"/>
    <w:rsid w:val="00937D57"/>
    <w:rsid w:val="00940029"/>
    <w:rsid w:val="009402E3"/>
    <w:rsid w:val="009407B2"/>
    <w:rsid w:val="00940972"/>
    <w:rsid w:val="00940CCF"/>
    <w:rsid w:val="00940D66"/>
    <w:rsid w:val="0094108B"/>
    <w:rsid w:val="00941405"/>
    <w:rsid w:val="009417CF"/>
    <w:rsid w:val="00941B0E"/>
    <w:rsid w:val="009423E9"/>
    <w:rsid w:val="00942446"/>
    <w:rsid w:val="009426DD"/>
    <w:rsid w:val="009427E2"/>
    <w:rsid w:val="00942C5B"/>
    <w:rsid w:val="00942D47"/>
    <w:rsid w:val="00942F9E"/>
    <w:rsid w:val="00943100"/>
    <w:rsid w:val="0094312D"/>
    <w:rsid w:val="00943227"/>
    <w:rsid w:val="009435DB"/>
    <w:rsid w:val="00943655"/>
    <w:rsid w:val="00944094"/>
    <w:rsid w:val="009443A2"/>
    <w:rsid w:val="0094449A"/>
    <w:rsid w:val="0094491A"/>
    <w:rsid w:val="00944A10"/>
    <w:rsid w:val="00944B0A"/>
    <w:rsid w:val="00944DD1"/>
    <w:rsid w:val="00945151"/>
    <w:rsid w:val="0094528B"/>
    <w:rsid w:val="009458D3"/>
    <w:rsid w:val="00945A1B"/>
    <w:rsid w:val="00945BD0"/>
    <w:rsid w:val="00945DD0"/>
    <w:rsid w:val="00945F6D"/>
    <w:rsid w:val="00945F76"/>
    <w:rsid w:val="00946132"/>
    <w:rsid w:val="0094658F"/>
    <w:rsid w:val="00946939"/>
    <w:rsid w:val="0094698E"/>
    <w:rsid w:val="009469FB"/>
    <w:rsid w:val="00946DE7"/>
    <w:rsid w:val="0094730D"/>
    <w:rsid w:val="009504A8"/>
    <w:rsid w:val="009509D2"/>
    <w:rsid w:val="00950F7D"/>
    <w:rsid w:val="00950FEF"/>
    <w:rsid w:val="00951113"/>
    <w:rsid w:val="00951254"/>
    <w:rsid w:val="009513EE"/>
    <w:rsid w:val="0095144A"/>
    <w:rsid w:val="00951627"/>
    <w:rsid w:val="00952028"/>
    <w:rsid w:val="009521EC"/>
    <w:rsid w:val="00952885"/>
    <w:rsid w:val="00952B61"/>
    <w:rsid w:val="00952FA9"/>
    <w:rsid w:val="00953025"/>
    <w:rsid w:val="00953074"/>
    <w:rsid w:val="00953293"/>
    <w:rsid w:val="00953B2A"/>
    <w:rsid w:val="00953B9B"/>
    <w:rsid w:val="009548AE"/>
    <w:rsid w:val="0095490A"/>
    <w:rsid w:val="00954A70"/>
    <w:rsid w:val="00954A8E"/>
    <w:rsid w:val="00954B03"/>
    <w:rsid w:val="00954FEA"/>
    <w:rsid w:val="00955228"/>
    <w:rsid w:val="009553C2"/>
    <w:rsid w:val="009556DF"/>
    <w:rsid w:val="009559C8"/>
    <w:rsid w:val="00955C97"/>
    <w:rsid w:val="00956116"/>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35"/>
    <w:rsid w:val="0096166B"/>
    <w:rsid w:val="009619DE"/>
    <w:rsid w:val="00961AAB"/>
    <w:rsid w:val="00961C39"/>
    <w:rsid w:val="00961EE8"/>
    <w:rsid w:val="009620FC"/>
    <w:rsid w:val="0096223B"/>
    <w:rsid w:val="00962554"/>
    <w:rsid w:val="00962758"/>
    <w:rsid w:val="00962BFF"/>
    <w:rsid w:val="00962EF6"/>
    <w:rsid w:val="00963020"/>
    <w:rsid w:val="009636DE"/>
    <w:rsid w:val="009638AA"/>
    <w:rsid w:val="00963D6C"/>
    <w:rsid w:val="00963EA0"/>
    <w:rsid w:val="0096424D"/>
    <w:rsid w:val="009643B8"/>
    <w:rsid w:val="00964502"/>
    <w:rsid w:val="0096454B"/>
    <w:rsid w:val="00964A2C"/>
    <w:rsid w:val="00964D3B"/>
    <w:rsid w:val="00965B40"/>
    <w:rsid w:val="00965EC8"/>
    <w:rsid w:val="00965F14"/>
    <w:rsid w:val="00966591"/>
    <w:rsid w:val="00966983"/>
    <w:rsid w:val="00966A63"/>
    <w:rsid w:val="00966C49"/>
    <w:rsid w:val="00967689"/>
    <w:rsid w:val="00967829"/>
    <w:rsid w:val="009678D8"/>
    <w:rsid w:val="00967AAE"/>
    <w:rsid w:val="00967D78"/>
    <w:rsid w:val="00970016"/>
    <w:rsid w:val="009702FB"/>
    <w:rsid w:val="00970360"/>
    <w:rsid w:val="009706A6"/>
    <w:rsid w:val="0097085D"/>
    <w:rsid w:val="009708E0"/>
    <w:rsid w:val="00970B1A"/>
    <w:rsid w:val="00970FEF"/>
    <w:rsid w:val="009712B9"/>
    <w:rsid w:val="009718EE"/>
    <w:rsid w:val="00971947"/>
    <w:rsid w:val="00971B18"/>
    <w:rsid w:val="00971DE3"/>
    <w:rsid w:val="00971F6F"/>
    <w:rsid w:val="00972537"/>
    <w:rsid w:val="00972702"/>
    <w:rsid w:val="00972A9B"/>
    <w:rsid w:val="00972AEB"/>
    <w:rsid w:val="00972C25"/>
    <w:rsid w:val="00972E29"/>
    <w:rsid w:val="00972EFB"/>
    <w:rsid w:val="009731A6"/>
    <w:rsid w:val="009734CC"/>
    <w:rsid w:val="00973CE3"/>
    <w:rsid w:val="00973EE4"/>
    <w:rsid w:val="0097409A"/>
    <w:rsid w:val="00974193"/>
    <w:rsid w:val="0097488F"/>
    <w:rsid w:val="009748DF"/>
    <w:rsid w:val="00975196"/>
    <w:rsid w:val="009753CA"/>
    <w:rsid w:val="009754C2"/>
    <w:rsid w:val="0097574A"/>
    <w:rsid w:val="00975963"/>
    <w:rsid w:val="00975A11"/>
    <w:rsid w:val="00975C21"/>
    <w:rsid w:val="0097602F"/>
    <w:rsid w:val="00976532"/>
    <w:rsid w:val="00976717"/>
    <w:rsid w:val="00976791"/>
    <w:rsid w:val="009769E8"/>
    <w:rsid w:val="00977150"/>
    <w:rsid w:val="00977382"/>
    <w:rsid w:val="00977472"/>
    <w:rsid w:val="0097760D"/>
    <w:rsid w:val="0097771E"/>
    <w:rsid w:val="00980194"/>
    <w:rsid w:val="009802E6"/>
    <w:rsid w:val="0098080F"/>
    <w:rsid w:val="00980BCB"/>
    <w:rsid w:val="00980D62"/>
    <w:rsid w:val="00980DFE"/>
    <w:rsid w:val="0098125D"/>
    <w:rsid w:val="00981376"/>
    <w:rsid w:val="00981D23"/>
    <w:rsid w:val="00981E5F"/>
    <w:rsid w:val="009820A6"/>
    <w:rsid w:val="009821F7"/>
    <w:rsid w:val="009824A7"/>
    <w:rsid w:val="00982A3D"/>
    <w:rsid w:val="0098309B"/>
    <w:rsid w:val="00983526"/>
    <w:rsid w:val="00983670"/>
    <w:rsid w:val="00983B19"/>
    <w:rsid w:val="00983F1F"/>
    <w:rsid w:val="00983F27"/>
    <w:rsid w:val="00984581"/>
    <w:rsid w:val="00984DD7"/>
    <w:rsid w:val="00984EA6"/>
    <w:rsid w:val="00985291"/>
    <w:rsid w:val="00985700"/>
    <w:rsid w:val="0098596A"/>
    <w:rsid w:val="00985BDE"/>
    <w:rsid w:val="00985D57"/>
    <w:rsid w:val="00985DDE"/>
    <w:rsid w:val="0098665F"/>
    <w:rsid w:val="00986ACB"/>
    <w:rsid w:val="00986DE6"/>
    <w:rsid w:val="0098727F"/>
    <w:rsid w:val="009873FC"/>
    <w:rsid w:val="00987C0C"/>
    <w:rsid w:val="00987D9E"/>
    <w:rsid w:val="009900C8"/>
    <w:rsid w:val="00990342"/>
    <w:rsid w:val="009907BF"/>
    <w:rsid w:val="00990E41"/>
    <w:rsid w:val="00990FBB"/>
    <w:rsid w:val="00991591"/>
    <w:rsid w:val="00991798"/>
    <w:rsid w:val="0099205D"/>
    <w:rsid w:val="00992131"/>
    <w:rsid w:val="009921CD"/>
    <w:rsid w:val="009921D1"/>
    <w:rsid w:val="009922E2"/>
    <w:rsid w:val="00992545"/>
    <w:rsid w:val="00992CCA"/>
    <w:rsid w:val="00992DB4"/>
    <w:rsid w:val="0099305B"/>
    <w:rsid w:val="00993DDF"/>
    <w:rsid w:val="00993F35"/>
    <w:rsid w:val="0099453C"/>
    <w:rsid w:val="00994646"/>
    <w:rsid w:val="0099467A"/>
    <w:rsid w:val="009949A8"/>
    <w:rsid w:val="0099544A"/>
    <w:rsid w:val="009955EE"/>
    <w:rsid w:val="0099596E"/>
    <w:rsid w:val="00996872"/>
    <w:rsid w:val="00996A9E"/>
    <w:rsid w:val="00996F45"/>
    <w:rsid w:val="0099745D"/>
    <w:rsid w:val="009974AE"/>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504B"/>
    <w:rsid w:val="009A52C3"/>
    <w:rsid w:val="009A5446"/>
    <w:rsid w:val="009A5557"/>
    <w:rsid w:val="009A59EC"/>
    <w:rsid w:val="009A5A7B"/>
    <w:rsid w:val="009A5AFD"/>
    <w:rsid w:val="009A5B39"/>
    <w:rsid w:val="009A5CC0"/>
    <w:rsid w:val="009A607C"/>
    <w:rsid w:val="009A63EA"/>
    <w:rsid w:val="009A64AD"/>
    <w:rsid w:val="009A67D7"/>
    <w:rsid w:val="009A6B8E"/>
    <w:rsid w:val="009A7236"/>
    <w:rsid w:val="009A72BA"/>
    <w:rsid w:val="009A747A"/>
    <w:rsid w:val="009A7735"/>
    <w:rsid w:val="009A7798"/>
    <w:rsid w:val="009A7869"/>
    <w:rsid w:val="009A7B58"/>
    <w:rsid w:val="009B07D8"/>
    <w:rsid w:val="009B0C43"/>
    <w:rsid w:val="009B0EBC"/>
    <w:rsid w:val="009B1A3D"/>
    <w:rsid w:val="009B1CC7"/>
    <w:rsid w:val="009B1CF6"/>
    <w:rsid w:val="009B1E1E"/>
    <w:rsid w:val="009B21FE"/>
    <w:rsid w:val="009B24DA"/>
    <w:rsid w:val="009B250F"/>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2FF"/>
    <w:rsid w:val="009B5344"/>
    <w:rsid w:val="009B55E8"/>
    <w:rsid w:val="009B5686"/>
    <w:rsid w:val="009B590C"/>
    <w:rsid w:val="009B5B75"/>
    <w:rsid w:val="009B5FEB"/>
    <w:rsid w:val="009B6859"/>
    <w:rsid w:val="009B6B1D"/>
    <w:rsid w:val="009B6C1E"/>
    <w:rsid w:val="009B6E17"/>
    <w:rsid w:val="009B6E18"/>
    <w:rsid w:val="009B70A2"/>
    <w:rsid w:val="009B7311"/>
    <w:rsid w:val="009B7332"/>
    <w:rsid w:val="009B7890"/>
    <w:rsid w:val="009B78BF"/>
    <w:rsid w:val="009B7BA4"/>
    <w:rsid w:val="009B7D1E"/>
    <w:rsid w:val="009B7DAD"/>
    <w:rsid w:val="009C03DD"/>
    <w:rsid w:val="009C074E"/>
    <w:rsid w:val="009C08A3"/>
    <w:rsid w:val="009C08FC"/>
    <w:rsid w:val="009C09D1"/>
    <w:rsid w:val="009C0E23"/>
    <w:rsid w:val="009C1060"/>
    <w:rsid w:val="009C11FC"/>
    <w:rsid w:val="009C1424"/>
    <w:rsid w:val="009C1691"/>
    <w:rsid w:val="009C1955"/>
    <w:rsid w:val="009C19CD"/>
    <w:rsid w:val="009C1AB9"/>
    <w:rsid w:val="009C1DF6"/>
    <w:rsid w:val="009C20D4"/>
    <w:rsid w:val="009C20E4"/>
    <w:rsid w:val="009C2400"/>
    <w:rsid w:val="009C25D5"/>
    <w:rsid w:val="009C278C"/>
    <w:rsid w:val="009C28E0"/>
    <w:rsid w:val="009C2C78"/>
    <w:rsid w:val="009C324F"/>
    <w:rsid w:val="009C3439"/>
    <w:rsid w:val="009C354D"/>
    <w:rsid w:val="009C36B8"/>
    <w:rsid w:val="009C379F"/>
    <w:rsid w:val="009C3B1D"/>
    <w:rsid w:val="009C3D54"/>
    <w:rsid w:val="009C3D6B"/>
    <w:rsid w:val="009C3DD2"/>
    <w:rsid w:val="009C4081"/>
    <w:rsid w:val="009C4326"/>
    <w:rsid w:val="009C49B6"/>
    <w:rsid w:val="009C4A0A"/>
    <w:rsid w:val="009C4B9A"/>
    <w:rsid w:val="009C4D7E"/>
    <w:rsid w:val="009C4EAD"/>
    <w:rsid w:val="009C5040"/>
    <w:rsid w:val="009C5047"/>
    <w:rsid w:val="009C53A8"/>
    <w:rsid w:val="009C5541"/>
    <w:rsid w:val="009C594C"/>
    <w:rsid w:val="009C5A3B"/>
    <w:rsid w:val="009C62DA"/>
    <w:rsid w:val="009C6860"/>
    <w:rsid w:val="009C6CE4"/>
    <w:rsid w:val="009C6DA7"/>
    <w:rsid w:val="009C7149"/>
    <w:rsid w:val="009C7189"/>
    <w:rsid w:val="009C748D"/>
    <w:rsid w:val="009C74BC"/>
    <w:rsid w:val="009C7581"/>
    <w:rsid w:val="009C761B"/>
    <w:rsid w:val="009C7768"/>
    <w:rsid w:val="009D054E"/>
    <w:rsid w:val="009D0C63"/>
    <w:rsid w:val="009D0FDA"/>
    <w:rsid w:val="009D10CF"/>
    <w:rsid w:val="009D11BC"/>
    <w:rsid w:val="009D1CC7"/>
    <w:rsid w:val="009D2351"/>
    <w:rsid w:val="009D2A86"/>
    <w:rsid w:val="009D3180"/>
    <w:rsid w:val="009D352D"/>
    <w:rsid w:val="009D38F0"/>
    <w:rsid w:val="009D39DF"/>
    <w:rsid w:val="009D3B87"/>
    <w:rsid w:val="009D3C0A"/>
    <w:rsid w:val="009D3E90"/>
    <w:rsid w:val="009D4829"/>
    <w:rsid w:val="009D4854"/>
    <w:rsid w:val="009D4978"/>
    <w:rsid w:val="009D4F79"/>
    <w:rsid w:val="009D51D7"/>
    <w:rsid w:val="009D5F91"/>
    <w:rsid w:val="009D6232"/>
    <w:rsid w:val="009D6851"/>
    <w:rsid w:val="009D68BE"/>
    <w:rsid w:val="009D6939"/>
    <w:rsid w:val="009D69A9"/>
    <w:rsid w:val="009D6C8E"/>
    <w:rsid w:val="009D6C9E"/>
    <w:rsid w:val="009D6CBB"/>
    <w:rsid w:val="009D6DAD"/>
    <w:rsid w:val="009D6F3D"/>
    <w:rsid w:val="009D6F9D"/>
    <w:rsid w:val="009D743E"/>
    <w:rsid w:val="009D74A8"/>
    <w:rsid w:val="009D7BD9"/>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139"/>
    <w:rsid w:val="009E52D6"/>
    <w:rsid w:val="009E52F3"/>
    <w:rsid w:val="009E56F2"/>
    <w:rsid w:val="009E573E"/>
    <w:rsid w:val="009E5A3B"/>
    <w:rsid w:val="009E5D46"/>
    <w:rsid w:val="009E607C"/>
    <w:rsid w:val="009E6172"/>
    <w:rsid w:val="009E6174"/>
    <w:rsid w:val="009E6527"/>
    <w:rsid w:val="009E6724"/>
    <w:rsid w:val="009E6BAA"/>
    <w:rsid w:val="009E70ED"/>
    <w:rsid w:val="009E755A"/>
    <w:rsid w:val="009E75B0"/>
    <w:rsid w:val="009E765A"/>
    <w:rsid w:val="009F0210"/>
    <w:rsid w:val="009F0475"/>
    <w:rsid w:val="009F05CB"/>
    <w:rsid w:val="009F0B79"/>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3EB"/>
    <w:rsid w:val="009F5EF5"/>
    <w:rsid w:val="009F60FD"/>
    <w:rsid w:val="009F6E33"/>
    <w:rsid w:val="009F757A"/>
    <w:rsid w:val="009F7638"/>
    <w:rsid w:val="009F773D"/>
    <w:rsid w:val="009F7BB6"/>
    <w:rsid w:val="009F7D21"/>
    <w:rsid w:val="009F7E40"/>
    <w:rsid w:val="00A00573"/>
    <w:rsid w:val="00A00C3D"/>
    <w:rsid w:val="00A00E5E"/>
    <w:rsid w:val="00A01248"/>
    <w:rsid w:val="00A01475"/>
    <w:rsid w:val="00A017DA"/>
    <w:rsid w:val="00A01975"/>
    <w:rsid w:val="00A01A83"/>
    <w:rsid w:val="00A01B22"/>
    <w:rsid w:val="00A01DDE"/>
    <w:rsid w:val="00A02DAD"/>
    <w:rsid w:val="00A03072"/>
    <w:rsid w:val="00A03667"/>
    <w:rsid w:val="00A038B2"/>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239"/>
    <w:rsid w:val="00A10568"/>
    <w:rsid w:val="00A10AF1"/>
    <w:rsid w:val="00A10BAD"/>
    <w:rsid w:val="00A11390"/>
    <w:rsid w:val="00A116BA"/>
    <w:rsid w:val="00A11933"/>
    <w:rsid w:val="00A11B41"/>
    <w:rsid w:val="00A11FD0"/>
    <w:rsid w:val="00A125D6"/>
    <w:rsid w:val="00A12645"/>
    <w:rsid w:val="00A12786"/>
    <w:rsid w:val="00A1281E"/>
    <w:rsid w:val="00A129FA"/>
    <w:rsid w:val="00A12A47"/>
    <w:rsid w:val="00A12BAA"/>
    <w:rsid w:val="00A13098"/>
    <w:rsid w:val="00A1363B"/>
    <w:rsid w:val="00A139E9"/>
    <w:rsid w:val="00A13C6F"/>
    <w:rsid w:val="00A13D68"/>
    <w:rsid w:val="00A146E8"/>
    <w:rsid w:val="00A1470A"/>
    <w:rsid w:val="00A14CFB"/>
    <w:rsid w:val="00A14E32"/>
    <w:rsid w:val="00A14F9B"/>
    <w:rsid w:val="00A15218"/>
    <w:rsid w:val="00A1564E"/>
    <w:rsid w:val="00A1577F"/>
    <w:rsid w:val="00A158FB"/>
    <w:rsid w:val="00A158FD"/>
    <w:rsid w:val="00A15C90"/>
    <w:rsid w:val="00A15C92"/>
    <w:rsid w:val="00A15CF0"/>
    <w:rsid w:val="00A15DD4"/>
    <w:rsid w:val="00A169D3"/>
    <w:rsid w:val="00A16B47"/>
    <w:rsid w:val="00A172F5"/>
    <w:rsid w:val="00A1736D"/>
    <w:rsid w:val="00A17469"/>
    <w:rsid w:val="00A17A39"/>
    <w:rsid w:val="00A17AF2"/>
    <w:rsid w:val="00A17E08"/>
    <w:rsid w:val="00A17F75"/>
    <w:rsid w:val="00A20096"/>
    <w:rsid w:val="00A20279"/>
    <w:rsid w:val="00A2056C"/>
    <w:rsid w:val="00A20670"/>
    <w:rsid w:val="00A20FC9"/>
    <w:rsid w:val="00A2114D"/>
    <w:rsid w:val="00A21382"/>
    <w:rsid w:val="00A21813"/>
    <w:rsid w:val="00A21AA4"/>
    <w:rsid w:val="00A22B1E"/>
    <w:rsid w:val="00A22C45"/>
    <w:rsid w:val="00A22F20"/>
    <w:rsid w:val="00A22F64"/>
    <w:rsid w:val="00A232C1"/>
    <w:rsid w:val="00A23434"/>
    <w:rsid w:val="00A23641"/>
    <w:rsid w:val="00A23662"/>
    <w:rsid w:val="00A237F0"/>
    <w:rsid w:val="00A23A6D"/>
    <w:rsid w:val="00A23D83"/>
    <w:rsid w:val="00A23FB4"/>
    <w:rsid w:val="00A24020"/>
    <w:rsid w:val="00A240CE"/>
    <w:rsid w:val="00A242FD"/>
    <w:rsid w:val="00A24496"/>
    <w:rsid w:val="00A24CB9"/>
    <w:rsid w:val="00A24CEE"/>
    <w:rsid w:val="00A24D8E"/>
    <w:rsid w:val="00A24E40"/>
    <w:rsid w:val="00A25155"/>
    <w:rsid w:val="00A251E0"/>
    <w:rsid w:val="00A257AA"/>
    <w:rsid w:val="00A25808"/>
    <w:rsid w:val="00A25CAD"/>
    <w:rsid w:val="00A25DE4"/>
    <w:rsid w:val="00A25EA0"/>
    <w:rsid w:val="00A25FAD"/>
    <w:rsid w:val="00A25FE7"/>
    <w:rsid w:val="00A265E9"/>
    <w:rsid w:val="00A268C7"/>
    <w:rsid w:val="00A26951"/>
    <w:rsid w:val="00A27039"/>
    <w:rsid w:val="00A276B8"/>
    <w:rsid w:val="00A27B58"/>
    <w:rsid w:val="00A27B6E"/>
    <w:rsid w:val="00A27B77"/>
    <w:rsid w:val="00A301E2"/>
    <w:rsid w:val="00A30968"/>
    <w:rsid w:val="00A30B2E"/>
    <w:rsid w:val="00A30CCD"/>
    <w:rsid w:val="00A30E11"/>
    <w:rsid w:val="00A30ECD"/>
    <w:rsid w:val="00A31553"/>
    <w:rsid w:val="00A31F97"/>
    <w:rsid w:val="00A32640"/>
    <w:rsid w:val="00A329CC"/>
    <w:rsid w:val="00A33381"/>
    <w:rsid w:val="00A33692"/>
    <w:rsid w:val="00A3577F"/>
    <w:rsid w:val="00A357D2"/>
    <w:rsid w:val="00A35AEE"/>
    <w:rsid w:val="00A35AF6"/>
    <w:rsid w:val="00A35F28"/>
    <w:rsid w:val="00A363C1"/>
    <w:rsid w:val="00A368C5"/>
    <w:rsid w:val="00A37134"/>
    <w:rsid w:val="00A37BF1"/>
    <w:rsid w:val="00A37D9D"/>
    <w:rsid w:val="00A37F37"/>
    <w:rsid w:val="00A402D1"/>
    <w:rsid w:val="00A403C2"/>
    <w:rsid w:val="00A406FF"/>
    <w:rsid w:val="00A407D9"/>
    <w:rsid w:val="00A409B0"/>
    <w:rsid w:val="00A40EEB"/>
    <w:rsid w:val="00A411F1"/>
    <w:rsid w:val="00A412BE"/>
    <w:rsid w:val="00A41A2B"/>
    <w:rsid w:val="00A42114"/>
    <w:rsid w:val="00A423F6"/>
    <w:rsid w:val="00A425B6"/>
    <w:rsid w:val="00A4273E"/>
    <w:rsid w:val="00A4275C"/>
    <w:rsid w:val="00A428BF"/>
    <w:rsid w:val="00A429DF"/>
    <w:rsid w:val="00A42BE5"/>
    <w:rsid w:val="00A42FAA"/>
    <w:rsid w:val="00A43033"/>
    <w:rsid w:val="00A4316D"/>
    <w:rsid w:val="00A43296"/>
    <w:rsid w:val="00A434CC"/>
    <w:rsid w:val="00A4370A"/>
    <w:rsid w:val="00A43DD0"/>
    <w:rsid w:val="00A43DE4"/>
    <w:rsid w:val="00A4422E"/>
    <w:rsid w:val="00A44AC4"/>
    <w:rsid w:val="00A44BFB"/>
    <w:rsid w:val="00A44C73"/>
    <w:rsid w:val="00A44F08"/>
    <w:rsid w:val="00A44F7B"/>
    <w:rsid w:val="00A45943"/>
    <w:rsid w:val="00A4697B"/>
    <w:rsid w:val="00A46F28"/>
    <w:rsid w:val="00A4737B"/>
    <w:rsid w:val="00A47DBB"/>
    <w:rsid w:val="00A47E64"/>
    <w:rsid w:val="00A47F78"/>
    <w:rsid w:val="00A506C6"/>
    <w:rsid w:val="00A507AB"/>
    <w:rsid w:val="00A50B0B"/>
    <w:rsid w:val="00A50B53"/>
    <w:rsid w:val="00A50EB2"/>
    <w:rsid w:val="00A50F5D"/>
    <w:rsid w:val="00A51E64"/>
    <w:rsid w:val="00A52089"/>
    <w:rsid w:val="00A520D1"/>
    <w:rsid w:val="00A5231A"/>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6CD3"/>
    <w:rsid w:val="00A57B98"/>
    <w:rsid w:val="00A6011E"/>
    <w:rsid w:val="00A60751"/>
    <w:rsid w:val="00A60B3D"/>
    <w:rsid w:val="00A60C15"/>
    <w:rsid w:val="00A60DA0"/>
    <w:rsid w:val="00A61375"/>
    <w:rsid w:val="00A613E8"/>
    <w:rsid w:val="00A6149D"/>
    <w:rsid w:val="00A6155D"/>
    <w:rsid w:val="00A617B9"/>
    <w:rsid w:val="00A618E2"/>
    <w:rsid w:val="00A61D1D"/>
    <w:rsid w:val="00A61E38"/>
    <w:rsid w:val="00A61F0C"/>
    <w:rsid w:val="00A61FF5"/>
    <w:rsid w:val="00A621AD"/>
    <w:rsid w:val="00A62741"/>
    <w:rsid w:val="00A628AB"/>
    <w:rsid w:val="00A628DA"/>
    <w:rsid w:val="00A62989"/>
    <w:rsid w:val="00A629CF"/>
    <w:rsid w:val="00A62A73"/>
    <w:rsid w:val="00A62B06"/>
    <w:rsid w:val="00A62B26"/>
    <w:rsid w:val="00A62C9B"/>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5D82"/>
    <w:rsid w:val="00A66319"/>
    <w:rsid w:val="00A668AD"/>
    <w:rsid w:val="00A668D5"/>
    <w:rsid w:val="00A66904"/>
    <w:rsid w:val="00A66969"/>
    <w:rsid w:val="00A66A60"/>
    <w:rsid w:val="00A66D7A"/>
    <w:rsid w:val="00A675C1"/>
    <w:rsid w:val="00A67D95"/>
    <w:rsid w:val="00A67FB4"/>
    <w:rsid w:val="00A70080"/>
    <w:rsid w:val="00A7020D"/>
    <w:rsid w:val="00A7061D"/>
    <w:rsid w:val="00A7099D"/>
    <w:rsid w:val="00A716C6"/>
    <w:rsid w:val="00A71B22"/>
    <w:rsid w:val="00A722E8"/>
    <w:rsid w:val="00A724A6"/>
    <w:rsid w:val="00A729D1"/>
    <w:rsid w:val="00A72C9D"/>
    <w:rsid w:val="00A731E1"/>
    <w:rsid w:val="00A732F7"/>
    <w:rsid w:val="00A736B1"/>
    <w:rsid w:val="00A73C7E"/>
    <w:rsid w:val="00A73D10"/>
    <w:rsid w:val="00A746F8"/>
    <w:rsid w:val="00A74875"/>
    <w:rsid w:val="00A75073"/>
    <w:rsid w:val="00A754A4"/>
    <w:rsid w:val="00A75AE2"/>
    <w:rsid w:val="00A75BDA"/>
    <w:rsid w:val="00A760DD"/>
    <w:rsid w:val="00A763E2"/>
    <w:rsid w:val="00A7662B"/>
    <w:rsid w:val="00A766B0"/>
    <w:rsid w:val="00A766DB"/>
    <w:rsid w:val="00A76802"/>
    <w:rsid w:val="00A76AEB"/>
    <w:rsid w:val="00A76DCB"/>
    <w:rsid w:val="00A7735F"/>
    <w:rsid w:val="00A7736E"/>
    <w:rsid w:val="00A779B4"/>
    <w:rsid w:val="00A77DB3"/>
    <w:rsid w:val="00A801AF"/>
    <w:rsid w:val="00A80325"/>
    <w:rsid w:val="00A80420"/>
    <w:rsid w:val="00A80640"/>
    <w:rsid w:val="00A806B5"/>
    <w:rsid w:val="00A807E5"/>
    <w:rsid w:val="00A80876"/>
    <w:rsid w:val="00A8095E"/>
    <w:rsid w:val="00A809D5"/>
    <w:rsid w:val="00A80B9C"/>
    <w:rsid w:val="00A813C1"/>
    <w:rsid w:val="00A81501"/>
    <w:rsid w:val="00A81859"/>
    <w:rsid w:val="00A818A5"/>
    <w:rsid w:val="00A81CD4"/>
    <w:rsid w:val="00A81FFB"/>
    <w:rsid w:val="00A8203C"/>
    <w:rsid w:val="00A82176"/>
    <w:rsid w:val="00A82234"/>
    <w:rsid w:val="00A82C19"/>
    <w:rsid w:val="00A82F7B"/>
    <w:rsid w:val="00A83210"/>
    <w:rsid w:val="00A832BE"/>
    <w:rsid w:val="00A8331A"/>
    <w:rsid w:val="00A83444"/>
    <w:rsid w:val="00A83793"/>
    <w:rsid w:val="00A837F7"/>
    <w:rsid w:val="00A844F7"/>
    <w:rsid w:val="00A8469D"/>
    <w:rsid w:val="00A8492F"/>
    <w:rsid w:val="00A84AFB"/>
    <w:rsid w:val="00A84F6B"/>
    <w:rsid w:val="00A85A9F"/>
    <w:rsid w:val="00A85B82"/>
    <w:rsid w:val="00A85C59"/>
    <w:rsid w:val="00A86629"/>
    <w:rsid w:val="00A86ACC"/>
    <w:rsid w:val="00A86C28"/>
    <w:rsid w:val="00A870D3"/>
    <w:rsid w:val="00A8782F"/>
    <w:rsid w:val="00A87CBB"/>
    <w:rsid w:val="00A901CE"/>
    <w:rsid w:val="00A9021C"/>
    <w:rsid w:val="00A90605"/>
    <w:rsid w:val="00A907E9"/>
    <w:rsid w:val="00A909E3"/>
    <w:rsid w:val="00A90B0C"/>
    <w:rsid w:val="00A91DD6"/>
    <w:rsid w:val="00A91DFB"/>
    <w:rsid w:val="00A91E83"/>
    <w:rsid w:val="00A925E9"/>
    <w:rsid w:val="00A92665"/>
    <w:rsid w:val="00A926BF"/>
    <w:rsid w:val="00A928CD"/>
    <w:rsid w:val="00A92AD4"/>
    <w:rsid w:val="00A92C00"/>
    <w:rsid w:val="00A93161"/>
    <w:rsid w:val="00A93213"/>
    <w:rsid w:val="00A93922"/>
    <w:rsid w:val="00A93BD8"/>
    <w:rsid w:val="00A93C19"/>
    <w:rsid w:val="00A93CF1"/>
    <w:rsid w:val="00A93EA8"/>
    <w:rsid w:val="00A941D4"/>
    <w:rsid w:val="00A94642"/>
    <w:rsid w:val="00A94C27"/>
    <w:rsid w:val="00A95045"/>
    <w:rsid w:val="00A9540C"/>
    <w:rsid w:val="00A95864"/>
    <w:rsid w:val="00A9586C"/>
    <w:rsid w:val="00A960D7"/>
    <w:rsid w:val="00A96254"/>
    <w:rsid w:val="00A9634F"/>
    <w:rsid w:val="00A963E8"/>
    <w:rsid w:val="00A967F7"/>
    <w:rsid w:val="00A969CC"/>
    <w:rsid w:val="00A96D96"/>
    <w:rsid w:val="00A96DC5"/>
    <w:rsid w:val="00A9713A"/>
    <w:rsid w:val="00A97250"/>
    <w:rsid w:val="00A972A6"/>
    <w:rsid w:val="00A97A9C"/>
    <w:rsid w:val="00A97C79"/>
    <w:rsid w:val="00A97EE9"/>
    <w:rsid w:val="00A97F5F"/>
    <w:rsid w:val="00AA0642"/>
    <w:rsid w:val="00AA06E8"/>
    <w:rsid w:val="00AA0710"/>
    <w:rsid w:val="00AA0DA1"/>
    <w:rsid w:val="00AA0E01"/>
    <w:rsid w:val="00AA100A"/>
    <w:rsid w:val="00AA102B"/>
    <w:rsid w:val="00AA1182"/>
    <w:rsid w:val="00AA158A"/>
    <w:rsid w:val="00AA1742"/>
    <w:rsid w:val="00AA1AA8"/>
    <w:rsid w:val="00AA1F45"/>
    <w:rsid w:val="00AA2732"/>
    <w:rsid w:val="00AA2C77"/>
    <w:rsid w:val="00AA2E1B"/>
    <w:rsid w:val="00AA2F48"/>
    <w:rsid w:val="00AA32B3"/>
    <w:rsid w:val="00AA3378"/>
    <w:rsid w:val="00AA34CA"/>
    <w:rsid w:val="00AA34FC"/>
    <w:rsid w:val="00AA3B74"/>
    <w:rsid w:val="00AA3BBA"/>
    <w:rsid w:val="00AA3D84"/>
    <w:rsid w:val="00AA3FC6"/>
    <w:rsid w:val="00AA409F"/>
    <w:rsid w:val="00AA44ED"/>
    <w:rsid w:val="00AA4ECD"/>
    <w:rsid w:val="00AA520F"/>
    <w:rsid w:val="00AA5318"/>
    <w:rsid w:val="00AA535C"/>
    <w:rsid w:val="00AA5541"/>
    <w:rsid w:val="00AA55F0"/>
    <w:rsid w:val="00AA5A1A"/>
    <w:rsid w:val="00AA5BFD"/>
    <w:rsid w:val="00AA5E21"/>
    <w:rsid w:val="00AA63B9"/>
    <w:rsid w:val="00AA6558"/>
    <w:rsid w:val="00AA6713"/>
    <w:rsid w:val="00AA671A"/>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E03"/>
    <w:rsid w:val="00AB1FC4"/>
    <w:rsid w:val="00AB21BF"/>
    <w:rsid w:val="00AB29D7"/>
    <w:rsid w:val="00AB2BCC"/>
    <w:rsid w:val="00AB33F3"/>
    <w:rsid w:val="00AB35C3"/>
    <w:rsid w:val="00AB3857"/>
    <w:rsid w:val="00AB3961"/>
    <w:rsid w:val="00AB3B87"/>
    <w:rsid w:val="00AB3B89"/>
    <w:rsid w:val="00AB401D"/>
    <w:rsid w:val="00AB4656"/>
    <w:rsid w:val="00AB4865"/>
    <w:rsid w:val="00AB4AC4"/>
    <w:rsid w:val="00AB4CC4"/>
    <w:rsid w:val="00AB52CD"/>
    <w:rsid w:val="00AB539E"/>
    <w:rsid w:val="00AB5976"/>
    <w:rsid w:val="00AB5977"/>
    <w:rsid w:val="00AB618B"/>
    <w:rsid w:val="00AB69F3"/>
    <w:rsid w:val="00AB6FEA"/>
    <w:rsid w:val="00AB70FF"/>
    <w:rsid w:val="00AB716E"/>
    <w:rsid w:val="00AB74CA"/>
    <w:rsid w:val="00AB7503"/>
    <w:rsid w:val="00AB75E6"/>
    <w:rsid w:val="00AC014F"/>
    <w:rsid w:val="00AC01E2"/>
    <w:rsid w:val="00AC043A"/>
    <w:rsid w:val="00AC060F"/>
    <w:rsid w:val="00AC0682"/>
    <w:rsid w:val="00AC0A3A"/>
    <w:rsid w:val="00AC0AF3"/>
    <w:rsid w:val="00AC0D89"/>
    <w:rsid w:val="00AC132B"/>
    <w:rsid w:val="00AC1412"/>
    <w:rsid w:val="00AC14A3"/>
    <w:rsid w:val="00AC17B5"/>
    <w:rsid w:val="00AC1C02"/>
    <w:rsid w:val="00AC2052"/>
    <w:rsid w:val="00AC21F7"/>
    <w:rsid w:val="00AC227F"/>
    <w:rsid w:val="00AC2888"/>
    <w:rsid w:val="00AC2930"/>
    <w:rsid w:val="00AC2A61"/>
    <w:rsid w:val="00AC2AC8"/>
    <w:rsid w:val="00AC2B19"/>
    <w:rsid w:val="00AC2D6D"/>
    <w:rsid w:val="00AC3423"/>
    <w:rsid w:val="00AC37A1"/>
    <w:rsid w:val="00AC37C8"/>
    <w:rsid w:val="00AC3827"/>
    <w:rsid w:val="00AC3990"/>
    <w:rsid w:val="00AC41D8"/>
    <w:rsid w:val="00AC425A"/>
    <w:rsid w:val="00AC47EA"/>
    <w:rsid w:val="00AC5073"/>
    <w:rsid w:val="00AC52E8"/>
    <w:rsid w:val="00AC5409"/>
    <w:rsid w:val="00AC5674"/>
    <w:rsid w:val="00AC57CE"/>
    <w:rsid w:val="00AC5AB6"/>
    <w:rsid w:val="00AC5E1A"/>
    <w:rsid w:val="00AC5E78"/>
    <w:rsid w:val="00AC6760"/>
    <w:rsid w:val="00AC6CC1"/>
    <w:rsid w:val="00AC6D5D"/>
    <w:rsid w:val="00AC75FC"/>
    <w:rsid w:val="00AC7659"/>
    <w:rsid w:val="00AC7D22"/>
    <w:rsid w:val="00AD0816"/>
    <w:rsid w:val="00AD0E34"/>
    <w:rsid w:val="00AD11B8"/>
    <w:rsid w:val="00AD209C"/>
    <w:rsid w:val="00AD2426"/>
    <w:rsid w:val="00AD268C"/>
    <w:rsid w:val="00AD2737"/>
    <w:rsid w:val="00AD27B5"/>
    <w:rsid w:val="00AD2800"/>
    <w:rsid w:val="00AD2860"/>
    <w:rsid w:val="00AD2909"/>
    <w:rsid w:val="00AD2AAE"/>
    <w:rsid w:val="00AD2B27"/>
    <w:rsid w:val="00AD2C60"/>
    <w:rsid w:val="00AD381D"/>
    <w:rsid w:val="00AD3B30"/>
    <w:rsid w:val="00AD3E14"/>
    <w:rsid w:val="00AD3EA9"/>
    <w:rsid w:val="00AD414D"/>
    <w:rsid w:val="00AD4A1A"/>
    <w:rsid w:val="00AD4BBF"/>
    <w:rsid w:val="00AD4E12"/>
    <w:rsid w:val="00AD5064"/>
    <w:rsid w:val="00AD5155"/>
    <w:rsid w:val="00AD54B8"/>
    <w:rsid w:val="00AD5728"/>
    <w:rsid w:val="00AD6731"/>
    <w:rsid w:val="00AD6758"/>
    <w:rsid w:val="00AD680B"/>
    <w:rsid w:val="00AD68BC"/>
    <w:rsid w:val="00AD6DF2"/>
    <w:rsid w:val="00AD6EAC"/>
    <w:rsid w:val="00AD707B"/>
    <w:rsid w:val="00AD7264"/>
    <w:rsid w:val="00AD7382"/>
    <w:rsid w:val="00AD7444"/>
    <w:rsid w:val="00AD7460"/>
    <w:rsid w:val="00AD78AD"/>
    <w:rsid w:val="00AD7C7E"/>
    <w:rsid w:val="00AD7FC8"/>
    <w:rsid w:val="00AE0036"/>
    <w:rsid w:val="00AE0084"/>
    <w:rsid w:val="00AE01DF"/>
    <w:rsid w:val="00AE032D"/>
    <w:rsid w:val="00AE051A"/>
    <w:rsid w:val="00AE057E"/>
    <w:rsid w:val="00AE06A8"/>
    <w:rsid w:val="00AE0733"/>
    <w:rsid w:val="00AE0822"/>
    <w:rsid w:val="00AE08EB"/>
    <w:rsid w:val="00AE0B7A"/>
    <w:rsid w:val="00AE0F06"/>
    <w:rsid w:val="00AE0F77"/>
    <w:rsid w:val="00AE0F82"/>
    <w:rsid w:val="00AE0FC3"/>
    <w:rsid w:val="00AE235A"/>
    <w:rsid w:val="00AE24A1"/>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4FBB"/>
    <w:rsid w:val="00AE5138"/>
    <w:rsid w:val="00AE51E7"/>
    <w:rsid w:val="00AE526E"/>
    <w:rsid w:val="00AE52AC"/>
    <w:rsid w:val="00AE5594"/>
    <w:rsid w:val="00AE5AAB"/>
    <w:rsid w:val="00AE5C98"/>
    <w:rsid w:val="00AE6079"/>
    <w:rsid w:val="00AE64C9"/>
    <w:rsid w:val="00AE6579"/>
    <w:rsid w:val="00AE727C"/>
    <w:rsid w:val="00AE79F6"/>
    <w:rsid w:val="00AE7B1E"/>
    <w:rsid w:val="00AE7C21"/>
    <w:rsid w:val="00AE7DB3"/>
    <w:rsid w:val="00AF0246"/>
    <w:rsid w:val="00AF06E1"/>
    <w:rsid w:val="00AF0A19"/>
    <w:rsid w:val="00AF0DCC"/>
    <w:rsid w:val="00AF1428"/>
    <w:rsid w:val="00AF1A3F"/>
    <w:rsid w:val="00AF225B"/>
    <w:rsid w:val="00AF2458"/>
    <w:rsid w:val="00AF25FD"/>
    <w:rsid w:val="00AF2640"/>
    <w:rsid w:val="00AF2C20"/>
    <w:rsid w:val="00AF2DEC"/>
    <w:rsid w:val="00AF2F9A"/>
    <w:rsid w:val="00AF3422"/>
    <w:rsid w:val="00AF3D21"/>
    <w:rsid w:val="00AF4073"/>
    <w:rsid w:val="00AF434D"/>
    <w:rsid w:val="00AF447F"/>
    <w:rsid w:val="00AF45ED"/>
    <w:rsid w:val="00AF4B32"/>
    <w:rsid w:val="00AF5038"/>
    <w:rsid w:val="00AF5099"/>
    <w:rsid w:val="00AF5373"/>
    <w:rsid w:val="00AF5460"/>
    <w:rsid w:val="00AF5634"/>
    <w:rsid w:val="00AF5733"/>
    <w:rsid w:val="00AF5A8A"/>
    <w:rsid w:val="00AF5BCB"/>
    <w:rsid w:val="00AF5CFE"/>
    <w:rsid w:val="00AF614C"/>
    <w:rsid w:val="00AF684A"/>
    <w:rsid w:val="00AF6D28"/>
    <w:rsid w:val="00AF6D49"/>
    <w:rsid w:val="00AF6F7D"/>
    <w:rsid w:val="00AF6F81"/>
    <w:rsid w:val="00AF7092"/>
    <w:rsid w:val="00AF7398"/>
    <w:rsid w:val="00AF7F48"/>
    <w:rsid w:val="00B00A0A"/>
    <w:rsid w:val="00B00A2D"/>
    <w:rsid w:val="00B00E39"/>
    <w:rsid w:val="00B01302"/>
    <w:rsid w:val="00B016F6"/>
    <w:rsid w:val="00B01A8A"/>
    <w:rsid w:val="00B01CDE"/>
    <w:rsid w:val="00B0226B"/>
    <w:rsid w:val="00B023A4"/>
    <w:rsid w:val="00B02459"/>
    <w:rsid w:val="00B0274A"/>
    <w:rsid w:val="00B0279F"/>
    <w:rsid w:val="00B02828"/>
    <w:rsid w:val="00B028E7"/>
    <w:rsid w:val="00B0296B"/>
    <w:rsid w:val="00B02F05"/>
    <w:rsid w:val="00B0367B"/>
    <w:rsid w:val="00B03692"/>
    <w:rsid w:val="00B03D3A"/>
    <w:rsid w:val="00B04A01"/>
    <w:rsid w:val="00B0517F"/>
    <w:rsid w:val="00B05492"/>
    <w:rsid w:val="00B0558E"/>
    <w:rsid w:val="00B0567B"/>
    <w:rsid w:val="00B056AE"/>
    <w:rsid w:val="00B0588E"/>
    <w:rsid w:val="00B05A14"/>
    <w:rsid w:val="00B05CAD"/>
    <w:rsid w:val="00B064C3"/>
    <w:rsid w:val="00B06784"/>
    <w:rsid w:val="00B06A58"/>
    <w:rsid w:val="00B06B97"/>
    <w:rsid w:val="00B07BF7"/>
    <w:rsid w:val="00B101CF"/>
    <w:rsid w:val="00B10377"/>
    <w:rsid w:val="00B103B1"/>
    <w:rsid w:val="00B10455"/>
    <w:rsid w:val="00B10504"/>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8D5"/>
    <w:rsid w:val="00B13A6C"/>
    <w:rsid w:val="00B13C44"/>
    <w:rsid w:val="00B13C51"/>
    <w:rsid w:val="00B13CDC"/>
    <w:rsid w:val="00B13D83"/>
    <w:rsid w:val="00B13F54"/>
    <w:rsid w:val="00B1428F"/>
    <w:rsid w:val="00B1444B"/>
    <w:rsid w:val="00B14712"/>
    <w:rsid w:val="00B14FE5"/>
    <w:rsid w:val="00B150C8"/>
    <w:rsid w:val="00B15259"/>
    <w:rsid w:val="00B152C7"/>
    <w:rsid w:val="00B158EE"/>
    <w:rsid w:val="00B159AF"/>
    <w:rsid w:val="00B15B0C"/>
    <w:rsid w:val="00B15C46"/>
    <w:rsid w:val="00B15D8D"/>
    <w:rsid w:val="00B16243"/>
    <w:rsid w:val="00B163B2"/>
    <w:rsid w:val="00B1642F"/>
    <w:rsid w:val="00B16652"/>
    <w:rsid w:val="00B166BD"/>
    <w:rsid w:val="00B1697C"/>
    <w:rsid w:val="00B16C3C"/>
    <w:rsid w:val="00B16D6B"/>
    <w:rsid w:val="00B17168"/>
    <w:rsid w:val="00B1760C"/>
    <w:rsid w:val="00B17626"/>
    <w:rsid w:val="00B178F0"/>
    <w:rsid w:val="00B17ED6"/>
    <w:rsid w:val="00B17F0B"/>
    <w:rsid w:val="00B20369"/>
    <w:rsid w:val="00B2087B"/>
    <w:rsid w:val="00B209A4"/>
    <w:rsid w:val="00B20C52"/>
    <w:rsid w:val="00B20F68"/>
    <w:rsid w:val="00B20F86"/>
    <w:rsid w:val="00B210A2"/>
    <w:rsid w:val="00B21172"/>
    <w:rsid w:val="00B211C5"/>
    <w:rsid w:val="00B2154A"/>
    <w:rsid w:val="00B21550"/>
    <w:rsid w:val="00B21E51"/>
    <w:rsid w:val="00B224A5"/>
    <w:rsid w:val="00B2290E"/>
    <w:rsid w:val="00B22AC3"/>
    <w:rsid w:val="00B22B16"/>
    <w:rsid w:val="00B22B33"/>
    <w:rsid w:val="00B22C8C"/>
    <w:rsid w:val="00B22EDF"/>
    <w:rsid w:val="00B230CF"/>
    <w:rsid w:val="00B23387"/>
    <w:rsid w:val="00B2353E"/>
    <w:rsid w:val="00B236A1"/>
    <w:rsid w:val="00B2372B"/>
    <w:rsid w:val="00B23BBA"/>
    <w:rsid w:val="00B23C96"/>
    <w:rsid w:val="00B24296"/>
    <w:rsid w:val="00B2455C"/>
    <w:rsid w:val="00B247B1"/>
    <w:rsid w:val="00B24EB9"/>
    <w:rsid w:val="00B25100"/>
    <w:rsid w:val="00B254CC"/>
    <w:rsid w:val="00B2553F"/>
    <w:rsid w:val="00B25FE7"/>
    <w:rsid w:val="00B26118"/>
    <w:rsid w:val="00B26196"/>
    <w:rsid w:val="00B264B4"/>
    <w:rsid w:val="00B268BA"/>
    <w:rsid w:val="00B26A21"/>
    <w:rsid w:val="00B26F3C"/>
    <w:rsid w:val="00B272EC"/>
    <w:rsid w:val="00B27478"/>
    <w:rsid w:val="00B2783D"/>
    <w:rsid w:val="00B279AB"/>
    <w:rsid w:val="00B30130"/>
    <w:rsid w:val="00B306E0"/>
    <w:rsid w:val="00B30A22"/>
    <w:rsid w:val="00B31013"/>
    <w:rsid w:val="00B3131D"/>
    <w:rsid w:val="00B31700"/>
    <w:rsid w:val="00B31999"/>
    <w:rsid w:val="00B31A3C"/>
    <w:rsid w:val="00B321CD"/>
    <w:rsid w:val="00B321E5"/>
    <w:rsid w:val="00B3295F"/>
    <w:rsid w:val="00B33245"/>
    <w:rsid w:val="00B3375A"/>
    <w:rsid w:val="00B33C85"/>
    <w:rsid w:val="00B344B7"/>
    <w:rsid w:val="00B34763"/>
    <w:rsid w:val="00B347AF"/>
    <w:rsid w:val="00B34888"/>
    <w:rsid w:val="00B34975"/>
    <w:rsid w:val="00B34C7C"/>
    <w:rsid w:val="00B34CF6"/>
    <w:rsid w:val="00B34D81"/>
    <w:rsid w:val="00B34EB6"/>
    <w:rsid w:val="00B350B8"/>
    <w:rsid w:val="00B35796"/>
    <w:rsid w:val="00B35953"/>
    <w:rsid w:val="00B35B27"/>
    <w:rsid w:val="00B3605F"/>
    <w:rsid w:val="00B365EB"/>
    <w:rsid w:val="00B36794"/>
    <w:rsid w:val="00B3756F"/>
    <w:rsid w:val="00B37696"/>
    <w:rsid w:val="00B37A85"/>
    <w:rsid w:val="00B37D22"/>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2C4"/>
    <w:rsid w:val="00B432D2"/>
    <w:rsid w:val="00B4375F"/>
    <w:rsid w:val="00B43C3C"/>
    <w:rsid w:val="00B43C5F"/>
    <w:rsid w:val="00B43F63"/>
    <w:rsid w:val="00B4415B"/>
    <w:rsid w:val="00B44367"/>
    <w:rsid w:val="00B443DE"/>
    <w:rsid w:val="00B447F3"/>
    <w:rsid w:val="00B44943"/>
    <w:rsid w:val="00B44B59"/>
    <w:rsid w:val="00B44C51"/>
    <w:rsid w:val="00B44F5E"/>
    <w:rsid w:val="00B45F10"/>
    <w:rsid w:val="00B465AB"/>
    <w:rsid w:val="00B46B72"/>
    <w:rsid w:val="00B46F56"/>
    <w:rsid w:val="00B471A3"/>
    <w:rsid w:val="00B471D6"/>
    <w:rsid w:val="00B47386"/>
    <w:rsid w:val="00B474CE"/>
    <w:rsid w:val="00B47597"/>
    <w:rsid w:val="00B47644"/>
    <w:rsid w:val="00B47A22"/>
    <w:rsid w:val="00B503E1"/>
    <w:rsid w:val="00B50437"/>
    <w:rsid w:val="00B504F8"/>
    <w:rsid w:val="00B506A3"/>
    <w:rsid w:val="00B51163"/>
    <w:rsid w:val="00B516A7"/>
    <w:rsid w:val="00B51825"/>
    <w:rsid w:val="00B51BFA"/>
    <w:rsid w:val="00B51C3B"/>
    <w:rsid w:val="00B51E3F"/>
    <w:rsid w:val="00B51E41"/>
    <w:rsid w:val="00B51F96"/>
    <w:rsid w:val="00B52484"/>
    <w:rsid w:val="00B52616"/>
    <w:rsid w:val="00B5295C"/>
    <w:rsid w:val="00B52A22"/>
    <w:rsid w:val="00B52FD4"/>
    <w:rsid w:val="00B531C6"/>
    <w:rsid w:val="00B53209"/>
    <w:rsid w:val="00B53348"/>
    <w:rsid w:val="00B537FF"/>
    <w:rsid w:val="00B53E7B"/>
    <w:rsid w:val="00B53F8D"/>
    <w:rsid w:val="00B5407D"/>
    <w:rsid w:val="00B5414F"/>
    <w:rsid w:val="00B5463C"/>
    <w:rsid w:val="00B554C4"/>
    <w:rsid w:val="00B554E3"/>
    <w:rsid w:val="00B5550F"/>
    <w:rsid w:val="00B556FA"/>
    <w:rsid w:val="00B55B87"/>
    <w:rsid w:val="00B55C50"/>
    <w:rsid w:val="00B55DBD"/>
    <w:rsid w:val="00B55ECA"/>
    <w:rsid w:val="00B55F60"/>
    <w:rsid w:val="00B5644D"/>
    <w:rsid w:val="00B56893"/>
    <w:rsid w:val="00B56A38"/>
    <w:rsid w:val="00B56CE4"/>
    <w:rsid w:val="00B57545"/>
    <w:rsid w:val="00B579E4"/>
    <w:rsid w:val="00B57BC6"/>
    <w:rsid w:val="00B57BCA"/>
    <w:rsid w:val="00B602AF"/>
    <w:rsid w:val="00B60912"/>
    <w:rsid w:val="00B60A5D"/>
    <w:rsid w:val="00B60EC5"/>
    <w:rsid w:val="00B611B5"/>
    <w:rsid w:val="00B61234"/>
    <w:rsid w:val="00B61263"/>
    <w:rsid w:val="00B61A9B"/>
    <w:rsid w:val="00B61B9E"/>
    <w:rsid w:val="00B61E53"/>
    <w:rsid w:val="00B62415"/>
    <w:rsid w:val="00B62B07"/>
    <w:rsid w:val="00B62FE8"/>
    <w:rsid w:val="00B6303B"/>
    <w:rsid w:val="00B6319C"/>
    <w:rsid w:val="00B632DF"/>
    <w:rsid w:val="00B634F5"/>
    <w:rsid w:val="00B635D3"/>
    <w:rsid w:val="00B63792"/>
    <w:rsid w:val="00B63B18"/>
    <w:rsid w:val="00B63C63"/>
    <w:rsid w:val="00B63CFE"/>
    <w:rsid w:val="00B63F95"/>
    <w:rsid w:val="00B64331"/>
    <w:rsid w:val="00B647FB"/>
    <w:rsid w:val="00B64A06"/>
    <w:rsid w:val="00B64C8D"/>
    <w:rsid w:val="00B64FF8"/>
    <w:rsid w:val="00B652AE"/>
    <w:rsid w:val="00B66104"/>
    <w:rsid w:val="00B66247"/>
    <w:rsid w:val="00B667A2"/>
    <w:rsid w:val="00B668F2"/>
    <w:rsid w:val="00B66AEB"/>
    <w:rsid w:val="00B66FA2"/>
    <w:rsid w:val="00B670B7"/>
    <w:rsid w:val="00B67189"/>
    <w:rsid w:val="00B67384"/>
    <w:rsid w:val="00B67E0D"/>
    <w:rsid w:val="00B67E9A"/>
    <w:rsid w:val="00B67F90"/>
    <w:rsid w:val="00B701E2"/>
    <w:rsid w:val="00B7055A"/>
    <w:rsid w:val="00B70C87"/>
    <w:rsid w:val="00B7141C"/>
    <w:rsid w:val="00B71A1D"/>
    <w:rsid w:val="00B71C67"/>
    <w:rsid w:val="00B71CB4"/>
    <w:rsid w:val="00B7205E"/>
    <w:rsid w:val="00B72477"/>
    <w:rsid w:val="00B725CF"/>
    <w:rsid w:val="00B72784"/>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33B"/>
    <w:rsid w:val="00B7651D"/>
    <w:rsid w:val="00B766AA"/>
    <w:rsid w:val="00B76EDF"/>
    <w:rsid w:val="00B7702C"/>
    <w:rsid w:val="00B7721E"/>
    <w:rsid w:val="00B77774"/>
    <w:rsid w:val="00B77DA4"/>
    <w:rsid w:val="00B77E9C"/>
    <w:rsid w:val="00B8007E"/>
    <w:rsid w:val="00B8011A"/>
    <w:rsid w:val="00B8014E"/>
    <w:rsid w:val="00B801D6"/>
    <w:rsid w:val="00B80215"/>
    <w:rsid w:val="00B806CD"/>
    <w:rsid w:val="00B8094F"/>
    <w:rsid w:val="00B80A4A"/>
    <w:rsid w:val="00B80E7B"/>
    <w:rsid w:val="00B80F6B"/>
    <w:rsid w:val="00B819C2"/>
    <w:rsid w:val="00B819C4"/>
    <w:rsid w:val="00B81FE8"/>
    <w:rsid w:val="00B8210C"/>
    <w:rsid w:val="00B82734"/>
    <w:rsid w:val="00B8275A"/>
    <w:rsid w:val="00B828AC"/>
    <w:rsid w:val="00B82CD3"/>
    <w:rsid w:val="00B83098"/>
    <w:rsid w:val="00B832A1"/>
    <w:rsid w:val="00B835AB"/>
    <w:rsid w:val="00B83892"/>
    <w:rsid w:val="00B838A0"/>
    <w:rsid w:val="00B83B3A"/>
    <w:rsid w:val="00B83BA0"/>
    <w:rsid w:val="00B83F02"/>
    <w:rsid w:val="00B84011"/>
    <w:rsid w:val="00B845A6"/>
    <w:rsid w:val="00B84D6E"/>
    <w:rsid w:val="00B84F9D"/>
    <w:rsid w:val="00B85055"/>
    <w:rsid w:val="00B853A0"/>
    <w:rsid w:val="00B854EE"/>
    <w:rsid w:val="00B85661"/>
    <w:rsid w:val="00B85A5B"/>
    <w:rsid w:val="00B861E4"/>
    <w:rsid w:val="00B863C2"/>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1E78"/>
    <w:rsid w:val="00B92898"/>
    <w:rsid w:val="00B92B30"/>
    <w:rsid w:val="00B9323D"/>
    <w:rsid w:val="00B94092"/>
    <w:rsid w:val="00B941D7"/>
    <w:rsid w:val="00B94683"/>
    <w:rsid w:val="00B9485E"/>
    <w:rsid w:val="00B94882"/>
    <w:rsid w:val="00B94E61"/>
    <w:rsid w:val="00B951C0"/>
    <w:rsid w:val="00B95230"/>
    <w:rsid w:val="00B9547F"/>
    <w:rsid w:val="00B954F5"/>
    <w:rsid w:val="00B95505"/>
    <w:rsid w:val="00B95AD8"/>
    <w:rsid w:val="00B95B46"/>
    <w:rsid w:val="00B95C4E"/>
    <w:rsid w:val="00B95EE3"/>
    <w:rsid w:val="00B95F0A"/>
    <w:rsid w:val="00B95F7A"/>
    <w:rsid w:val="00B96428"/>
    <w:rsid w:val="00B96461"/>
    <w:rsid w:val="00B96C03"/>
    <w:rsid w:val="00B96EB7"/>
    <w:rsid w:val="00B9776F"/>
    <w:rsid w:val="00B97BAA"/>
    <w:rsid w:val="00B97BAE"/>
    <w:rsid w:val="00B97E2B"/>
    <w:rsid w:val="00B97E50"/>
    <w:rsid w:val="00BA0253"/>
    <w:rsid w:val="00BA0302"/>
    <w:rsid w:val="00BA03D0"/>
    <w:rsid w:val="00BA0725"/>
    <w:rsid w:val="00BA0A95"/>
    <w:rsid w:val="00BA0BB9"/>
    <w:rsid w:val="00BA0C3E"/>
    <w:rsid w:val="00BA0E7E"/>
    <w:rsid w:val="00BA1016"/>
    <w:rsid w:val="00BA112D"/>
    <w:rsid w:val="00BA1D08"/>
    <w:rsid w:val="00BA2004"/>
    <w:rsid w:val="00BA27DE"/>
    <w:rsid w:val="00BA28B4"/>
    <w:rsid w:val="00BA2EB2"/>
    <w:rsid w:val="00BA31D4"/>
    <w:rsid w:val="00BA3622"/>
    <w:rsid w:val="00BA3AB2"/>
    <w:rsid w:val="00BA3AC9"/>
    <w:rsid w:val="00BA3AF5"/>
    <w:rsid w:val="00BA3BAD"/>
    <w:rsid w:val="00BA3BB1"/>
    <w:rsid w:val="00BA427E"/>
    <w:rsid w:val="00BA45DD"/>
    <w:rsid w:val="00BA46DD"/>
    <w:rsid w:val="00BA5260"/>
    <w:rsid w:val="00BA5588"/>
    <w:rsid w:val="00BA571B"/>
    <w:rsid w:val="00BA58D2"/>
    <w:rsid w:val="00BA5AA4"/>
    <w:rsid w:val="00BA5AC5"/>
    <w:rsid w:val="00BA6AA7"/>
    <w:rsid w:val="00BA6B93"/>
    <w:rsid w:val="00BA6E44"/>
    <w:rsid w:val="00BA75C2"/>
    <w:rsid w:val="00BA772A"/>
    <w:rsid w:val="00BA788B"/>
    <w:rsid w:val="00BA789B"/>
    <w:rsid w:val="00BA78C5"/>
    <w:rsid w:val="00BA78E5"/>
    <w:rsid w:val="00BA79BA"/>
    <w:rsid w:val="00BA7F23"/>
    <w:rsid w:val="00BB01F0"/>
    <w:rsid w:val="00BB0206"/>
    <w:rsid w:val="00BB0400"/>
    <w:rsid w:val="00BB06DA"/>
    <w:rsid w:val="00BB072A"/>
    <w:rsid w:val="00BB07DC"/>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E6B"/>
    <w:rsid w:val="00BB2EA0"/>
    <w:rsid w:val="00BB2F5B"/>
    <w:rsid w:val="00BB3A78"/>
    <w:rsid w:val="00BB3BFF"/>
    <w:rsid w:val="00BB3ECE"/>
    <w:rsid w:val="00BB3F7E"/>
    <w:rsid w:val="00BB3FD1"/>
    <w:rsid w:val="00BB40FD"/>
    <w:rsid w:val="00BB41D6"/>
    <w:rsid w:val="00BB46D7"/>
    <w:rsid w:val="00BB4828"/>
    <w:rsid w:val="00BB4999"/>
    <w:rsid w:val="00BB4A11"/>
    <w:rsid w:val="00BB4A3E"/>
    <w:rsid w:val="00BB4D59"/>
    <w:rsid w:val="00BB4FF0"/>
    <w:rsid w:val="00BB508E"/>
    <w:rsid w:val="00BB52AB"/>
    <w:rsid w:val="00BB53A9"/>
    <w:rsid w:val="00BB573D"/>
    <w:rsid w:val="00BB5A5F"/>
    <w:rsid w:val="00BB5AA1"/>
    <w:rsid w:val="00BB60E7"/>
    <w:rsid w:val="00BB6108"/>
    <w:rsid w:val="00BB64BF"/>
    <w:rsid w:val="00BB6508"/>
    <w:rsid w:val="00BB6723"/>
    <w:rsid w:val="00BB6ADE"/>
    <w:rsid w:val="00BB6CEE"/>
    <w:rsid w:val="00BB70D6"/>
    <w:rsid w:val="00BB7630"/>
    <w:rsid w:val="00BB775F"/>
    <w:rsid w:val="00BB79F5"/>
    <w:rsid w:val="00BB7A4F"/>
    <w:rsid w:val="00BB7ABA"/>
    <w:rsid w:val="00BC05D0"/>
    <w:rsid w:val="00BC0798"/>
    <w:rsid w:val="00BC0D3A"/>
    <w:rsid w:val="00BC0D3E"/>
    <w:rsid w:val="00BC0D6F"/>
    <w:rsid w:val="00BC1003"/>
    <w:rsid w:val="00BC121B"/>
    <w:rsid w:val="00BC1288"/>
    <w:rsid w:val="00BC1ACA"/>
    <w:rsid w:val="00BC1C77"/>
    <w:rsid w:val="00BC23A8"/>
    <w:rsid w:val="00BC28C2"/>
    <w:rsid w:val="00BC2A20"/>
    <w:rsid w:val="00BC2A6E"/>
    <w:rsid w:val="00BC2BE5"/>
    <w:rsid w:val="00BC2FC4"/>
    <w:rsid w:val="00BC3059"/>
    <w:rsid w:val="00BC34CB"/>
    <w:rsid w:val="00BC35B6"/>
    <w:rsid w:val="00BC3651"/>
    <w:rsid w:val="00BC36C3"/>
    <w:rsid w:val="00BC38CA"/>
    <w:rsid w:val="00BC3E75"/>
    <w:rsid w:val="00BC4147"/>
    <w:rsid w:val="00BC4250"/>
    <w:rsid w:val="00BC4748"/>
    <w:rsid w:val="00BC484D"/>
    <w:rsid w:val="00BC4E34"/>
    <w:rsid w:val="00BC5168"/>
    <w:rsid w:val="00BC5674"/>
    <w:rsid w:val="00BC56F7"/>
    <w:rsid w:val="00BC572B"/>
    <w:rsid w:val="00BC59F1"/>
    <w:rsid w:val="00BC59F4"/>
    <w:rsid w:val="00BC65EA"/>
    <w:rsid w:val="00BC671D"/>
    <w:rsid w:val="00BC6B37"/>
    <w:rsid w:val="00BC6D13"/>
    <w:rsid w:val="00BC6F4A"/>
    <w:rsid w:val="00BC7C9E"/>
    <w:rsid w:val="00BD071A"/>
    <w:rsid w:val="00BD07FE"/>
    <w:rsid w:val="00BD0D32"/>
    <w:rsid w:val="00BD0E5D"/>
    <w:rsid w:val="00BD0F84"/>
    <w:rsid w:val="00BD12D4"/>
    <w:rsid w:val="00BD13AF"/>
    <w:rsid w:val="00BD1AF4"/>
    <w:rsid w:val="00BD1BF4"/>
    <w:rsid w:val="00BD1C68"/>
    <w:rsid w:val="00BD1D75"/>
    <w:rsid w:val="00BD1E20"/>
    <w:rsid w:val="00BD1F47"/>
    <w:rsid w:val="00BD201B"/>
    <w:rsid w:val="00BD2059"/>
    <w:rsid w:val="00BD20E6"/>
    <w:rsid w:val="00BD2183"/>
    <w:rsid w:val="00BD2488"/>
    <w:rsid w:val="00BD25D0"/>
    <w:rsid w:val="00BD29C2"/>
    <w:rsid w:val="00BD29D2"/>
    <w:rsid w:val="00BD2DA1"/>
    <w:rsid w:val="00BD2DD6"/>
    <w:rsid w:val="00BD2FD2"/>
    <w:rsid w:val="00BD3294"/>
    <w:rsid w:val="00BD340C"/>
    <w:rsid w:val="00BD340E"/>
    <w:rsid w:val="00BD35CD"/>
    <w:rsid w:val="00BD371F"/>
    <w:rsid w:val="00BD3C5E"/>
    <w:rsid w:val="00BD3E18"/>
    <w:rsid w:val="00BD417F"/>
    <w:rsid w:val="00BD4614"/>
    <w:rsid w:val="00BD476E"/>
    <w:rsid w:val="00BD4A35"/>
    <w:rsid w:val="00BD4D55"/>
    <w:rsid w:val="00BD51BB"/>
    <w:rsid w:val="00BD52B3"/>
    <w:rsid w:val="00BD55F8"/>
    <w:rsid w:val="00BD63F8"/>
    <w:rsid w:val="00BD6899"/>
    <w:rsid w:val="00BD77A4"/>
    <w:rsid w:val="00BD77C9"/>
    <w:rsid w:val="00BD7BDF"/>
    <w:rsid w:val="00BD7CE9"/>
    <w:rsid w:val="00BE00E2"/>
    <w:rsid w:val="00BE00EF"/>
    <w:rsid w:val="00BE0110"/>
    <w:rsid w:val="00BE018D"/>
    <w:rsid w:val="00BE0595"/>
    <w:rsid w:val="00BE0616"/>
    <w:rsid w:val="00BE0BA1"/>
    <w:rsid w:val="00BE1268"/>
    <w:rsid w:val="00BE128E"/>
    <w:rsid w:val="00BE1A54"/>
    <w:rsid w:val="00BE1BA4"/>
    <w:rsid w:val="00BE1D26"/>
    <w:rsid w:val="00BE1DDF"/>
    <w:rsid w:val="00BE223A"/>
    <w:rsid w:val="00BE27A7"/>
    <w:rsid w:val="00BE29A6"/>
    <w:rsid w:val="00BE2BA1"/>
    <w:rsid w:val="00BE2D13"/>
    <w:rsid w:val="00BE2DF1"/>
    <w:rsid w:val="00BE2FD7"/>
    <w:rsid w:val="00BE3145"/>
    <w:rsid w:val="00BE31D9"/>
    <w:rsid w:val="00BE3309"/>
    <w:rsid w:val="00BE365F"/>
    <w:rsid w:val="00BE3B16"/>
    <w:rsid w:val="00BE48C3"/>
    <w:rsid w:val="00BE4F1E"/>
    <w:rsid w:val="00BE515F"/>
    <w:rsid w:val="00BE548B"/>
    <w:rsid w:val="00BE57F2"/>
    <w:rsid w:val="00BE588E"/>
    <w:rsid w:val="00BE6289"/>
    <w:rsid w:val="00BE6AEB"/>
    <w:rsid w:val="00BE6E9D"/>
    <w:rsid w:val="00BE771F"/>
    <w:rsid w:val="00BE7C5A"/>
    <w:rsid w:val="00BF002E"/>
    <w:rsid w:val="00BF003C"/>
    <w:rsid w:val="00BF0253"/>
    <w:rsid w:val="00BF05E9"/>
    <w:rsid w:val="00BF1456"/>
    <w:rsid w:val="00BF1948"/>
    <w:rsid w:val="00BF1C4E"/>
    <w:rsid w:val="00BF1DAB"/>
    <w:rsid w:val="00BF1F25"/>
    <w:rsid w:val="00BF2335"/>
    <w:rsid w:val="00BF26F7"/>
    <w:rsid w:val="00BF31CD"/>
    <w:rsid w:val="00BF3350"/>
    <w:rsid w:val="00BF36F1"/>
    <w:rsid w:val="00BF380F"/>
    <w:rsid w:val="00BF3964"/>
    <w:rsid w:val="00BF4140"/>
    <w:rsid w:val="00BF492D"/>
    <w:rsid w:val="00BF4ABA"/>
    <w:rsid w:val="00BF4BF9"/>
    <w:rsid w:val="00BF4C63"/>
    <w:rsid w:val="00BF4F50"/>
    <w:rsid w:val="00BF5274"/>
    <w:rsid w:val="00BF5418"/>
    <w:rsid w:val="00BF5A28"/>
    <w:rsid w:val="00BF5A41"/>
    <w:rsid w:val="00BF5FB3"/>
    <w:rsid w:val="00BF620E"/>
    <w:rsid w:val="00BF6ADE"/>
    <w:rsid w:val="00BF70DB"/>
    <w:rsid w:val="00BF79B6"/>
    <w:rsid w:val="00BF79ED"/>
    <w:rsid w:val="00BF7C58"/>
    <w:rsid w:val="00BF7F0B"/>
    <w:rsid w:val="00C003B3"/>
    <w:rsid w:val="00C00429"/>
    <w:rsid w:val="00C005CE"/>
    <w:rsid w:val="00C00F71"/>
    <w:rsid w:val="00C010C2"/>
    <w:rsid w:val="00C014A0"/>
    <w:rsid w:val="00C014B0"/>
    <w:rsid w:val="00C01A1D"/>
    <w:rsid w:val="00C01C76"/>
    <w:rsid w:val="00C01D1C"/>
    <w:rsid w:val="00C01E45"/>
    <w:rsid w:val="00C022D9"/>
    <w:rsid w:val="00C02886"/>
    <w:rsid w:val="00C029BA"/>
    <w:rsid w:val="00C02BAE"/>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B60"/>
    <w:rsid w:val="00C06DF9"/>
    <w:rsid w:val="00C06F64"/>
    <w:rsid w:val="00C071EB"/>
    <w:rsid w:val="00C072D1"/>
    <w:rsid w:val="00C072D6"/>
    <w:rsid w:val="00C07400"/>
    <w:rsid w:val="00C07AB0"/>
    <w:rsid w:val="00C07BBE"/>
    <w:rsid w:val="00C100DD"/>
    <w:rsid w:val="00C10315"/>
    <w:rsid w:val="00C10382"/>
    <w:rsid w:val="00C108D9"/>
    <w:rsid w:val="00C10B26"/>
    <w:rsid w:val="00C10CBC"/>
    <w:rsid w:val="00C11005"/>
    <w:rsid w:val="00C112DF"/>
    <w:rsid w:val="00C114F6"/>
    <w:rsid w:val="00C11658"/>
    <w:rsid w:val="00C116BF"/>
    <w:rsid w:val="00C118AE"/>
    <w:rsid w:val="00C11D26"/>
    <w:rsid w:val="00C11DE9"/>
    <w:rsid w:val="00C11FE8"/>
    <w:rsid w:val="00C122A7"/>
    <w:rsid w:val="00C12BEC"/>
    <w:rsid w:val="00C132B7"/>
    <w:rsid w:val="00C13659"/>
    <w:rsid w:val="00C13726"/>
    <w:rsid w:val="00C13838"/>
    <w:rsid w:val="00C13850"/>
    <w:rsid w:val="00C13A50"/>
    <w:rsid w:val="00C13A79"/>
    <w:rsid w:val="00C13A98"/>
    <w:rsid w:val="00C13E30"/>
    <w:rsid w:val="00C143C7"/>
    <w:rsid w:val="00C14554"/>
    <w:rsid w:val="00C146F3"/>
    <w:rsid w:val="00C148DF"/>
    <w:rsid w:val="00C1491D"/>
    <w:rsid w:val="00C14931"/>
    <w:rsid w:val="00C14AB9"/>
    <w:rsid w:val="00C14CA6"/>
    <w:rsid w:val="00C15228"/>
    <w:rsid w:val="00C1535C"/>
    <w:rsid w:val="00C156E7"/>
    <w:rsid w:val="00C15769"/>
    <w:rsid w:val="00C15B72"/>
    <w:rsid w:val="00C15BB0"/>
    <w:rsid w:val="00C15CD2"/>
    <w:rsid w:val="00C15D19"/>
    <w:rsid w:val="00C160F9"/>
    <w:rsid w:val="00C16185"/>
    <w:rsid w:val="00C16695"/>
    <w:rsid w:val="00C1669D"/>
    <w:rsid w:val="00C16AD2"/>
    <w:rsid w:val="00C16E98"/>
    <w:rsid w:val="00C16F19"/>
    <w:rsid w:val="00C17309"/>
    <w:rsid w:val="00C203A6"/>
    <w:rsid w:val="00C20714"/>
    <w:rsid w:val="00C2074C"/>
    <w:rsid w:val="00C208A4"/>
    <w:rsid w:val="00C21209"/>
    <w:rsid w:val="00C2151C"/>
    <w:rsid w:val="00C216CA"/>
    <w:rsid w:val="00C21924"/>
    <w:rsid w:val="00C21DCA"/>
    <w:rsid w:val="00C21E75"/>
    <w:rsid w:val="00C21E97"/>
    <w:rsid w:val="00C21F30"/>
    <w:rsid w:val="00C220BE"/>
    <w:rsid w:val="00C223FD"/>
    <w:rsid w:val="00C226A3"/>
    <w:rsid w:val="00C228D7"/>
    <w:rsid w:val="00C22AD5"/>
    <w:rsid w:val="00C22B86"/>
    <w:rsid w:val="00C22E0C"/>
    <w:rsid w:val="00C2303F"/>
    <w:rsid w:val="00C23077"/>
    <w:rsid w:val="00C232D3"/>
    <w:rsid w:val="00C2338E"/>
    <w:rsid w:val="00C236DE"/>
    <w:rsid w:val="00C23B95"/>
    <w:rsid w:val="00C23C7D"/>
    <w:rsid w:val="00C23F40"/>
    <w:rsid w:val="00C24C11"/>
    <w:rsid w:val="00C24FBE"/>
    <w:rsid w:val="00C250A8"/>
    <w:rsid w:val="00C2527E"/>
    <w:rsid w:val="00C256C9"/>
    <w:rsid w:val="00C259B7"/>
    <w:rsid w:val="00C25B9F"/>
    <w:rsid w:val="00C25E33"/>
    <w:rsid w:val="00C26125"/>
    <w:rsid w:val="00C2627A"/>
    <w:rsid w:val="00C267A0"/>
    <w:rsid w:val="00C267AF"/>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1A8B"/>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193"/>
    <w:rsid w:val="00C343A6"/>
    <w:rsid w:val="00C3467F"/>
    <w:rsid w:val="00C347A6"/>
    <w:rsid w:val="00C3486C"/>
    <w:rsid w:val="00C348A3"/>
    <w:rsid w:val="00C34967"/>
    <w:rsid w:val="00C34D4C"/>
    <w:rsid w:val="00C34FEB"/>
    <w:rsid w:val="00C35DD5"/>
    <w:rsid w:val="00C36470"/>
    <w:rsid w:val="00C36493"/>
    <w:rsid w:val="00C3674D"/>
    <w:rsid w:val="00C36BF8"/>
    <w:rsid w:val="00C376DE"/>
    <w:rsid w:val="00C37719"/>
    <w:rsid w:val="00C3798A"/>
    <w:rsid w:val="00C37AC0"/>
    <w:rsid w:val="00C37B6F"/>
    <w:rsid w:val="00C37EDD"/>
    <w:rsid w:val="00C40024"/>
    <w:rsid w:val="00C4022B"/>
    <w:rsid w:val="00C40249"/>
    <w:rsid w:val="00C4042D"/>
    <w:rsid w:val="00C4061B"/>
    <w:rsid w:val="00C4063A"/>
    <w:rsid w:val="00C40BD4"/>
    <w:rsid w:val="00C4120E"/>
    <w:rsid w:val="00C414B6"/>
    <w:rsid w:val="00C41744"/>
    <w:rsid w:val="00C4184D"/>
    <w:rsid w:val="00C41CCF"/>
    <w:rsid w:val="00C41D1A"/>
    <w:rsid w:val="00C42528"/>
    <w:rsid w:val="00C42CC2"/>
    <w:rsid w:val="00C42DB9"/>
    <w:rsid w:val="00C42ED9"/>
    <w:rsid w:val="00C43252"/>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249"/>
    <w:rsid w:val="00C516A8"/>
    <w:rsid w:val="00C51842"/>
    <w:rsid w:val="00C51B26"/>
    <w:rsid w:val="00C51ED1"/>
    <w:rsid w:val="00C52233"/>
    <w:rsid w:val="00C5227A"/>
    <w:rsid w:val="00C523EE"/>
    <w:rsid w:val="00C52586"/>
    <w:rsid w:val="00C5278A"/>
    <w:rsid w:val="00C5294E"/>
    <w:rsid w:val="00C52BAE"/>
    <w:rsid w:val="00C52CFA"/>
    <w:rsid w:val="00C52DFB"/>
    <w:rsid w:val="00C5356F"/>
    <w:rsid w:val="00C5362D"/>
    <w:rsid w:val="00C536C6"/>
    <w:rsid w:val="00C540E5"/>
    <w:rsid w:val="00C54256"/>
    <w:rsid w:val="00C544C8"/>
    <w:rsid w:val="00C545F5"/>
    <w:rsid w:val="00C547BB"/>
    <w:rsid w:val="00C54E80"/>
    <w:rsid w:val="00C55683"/>
    <w:rsid w:val="00C557E0"/>
    <w:rsid w:val="00C55AF4"/>
    <w:rsid w:val="00C5606E"/>
    <w:rsid w:val="00C5663E"/>
    <w:rsid w:val="00C56A82"/>
    <w:rsid w:val="00C570C0"/>
    <w:rsid w:val="00C57125"/>
    <w:rsid w:val="00C57818"/>
    <w:rsid w:val="00C5788E"/>
    <w:rsid w:val="00C578AB"/>
    <w:rsid w:val="00C57DC3"/>
    <w:rsid w:val="00C6064B"/>
    <w:rsid w:val="00C607E2"/>
    <w:rsid w:val="00C6116C"/>
    <w:rsid w:val="00C61426"/>
    <w:rsid w:val="00C61695"/>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8D7"/>
    <w:rsid w:val="00C70FD3"/>
    <w:rsid w:val="00C71198"/>
    <w:rsid w:val="00C71A2D"/>
    <w:rsid w:val="00C71AD1"/>
    <w:rsid w:val="00C71C66"/>
    <w:rsid w:val="00C71F69"/>
    <w:rsid w:val="00C728F9"/>
    <w:rsid w:val="00C72A55"/>
    <w:rsid w:val="00C72EAD"/>
    <w:rsid w:val="00C73480"/>
    <w:rsid w:val="00C734DD"/>
    <w:rsid w:val="00C73B54"/>
    <w:rsid w:val="00C73D00"/>
    <w:rsid w:val="00C741F0"/>
    <w:rsid w:val="00C743D5"/>
    <w:rsid w:val="00C74595"/>
    <w:rsid w:val="00C74774"/>
    <w:rsid w:val="00C74DE9"/>
    <w:rsid w:val="00C74E47"/>
    <w:rsid w:val="00C75004"/>
    <w:rsid w:val="00C756F2"/>
    <w:rsid w:val="00C7574F"/>
    <w:rsid w:val="00C75977"/>
    <w:rsid w:val="00C75B96"/>
    <w:rsid w:val="00C762B6"/>
    <w:rsid w:val="00C76365"/>
    <w:rsid w:val="00C769A2"/>
    <w:rsid w:val="00C76B7D"/>
    <w:rsid w:val="00C76CDB"/>
    <w:rsid w:val="00C76D25"/>
    <w:rsid w:val="00C77826"/>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3C3"/>
    <w:rsid w:val="00C84A2F"/>
    <w:rsid w:val="00C84D70"/>
    <w:rsid w:val="00C84E44"/>
    <w:rsid w:val="00C851CA"/>
    <w:rsid w:val="00C85982"/>
    <w:rsid w:val="00C867AD"/>
    <w:rsid w:val="00C86B7D"/>
    <w:rsid w:val="00C86ED6"/>
    <w:rsid w:val="00C870EA"/>
    <w:rsid w:val="00C870FE"/>
    <w:rsid w:val="00C87320"/>
    <w:rsid w:val="00C877A5"/>
    <w:rsid w:val="00C87856"/>
    <w:rsid w:val="00C87E6C"/>
    <w:rsid w:val="00C900AB"/>
    <w:rsid w:val="00C904DD"/>
    <w:rsid w:val="00C90794"/>
    <w:rsid w:val="00C9139C"/>
    <w:rsid w:val="00C91610"/>
    <w:rsid w:val="00C91828"/>
    <w:rsid w:val="00C91A19"/>
    <w:rsid w:val="00C91A1D"/>
    <w:rsid w:val="00C9208E"/>
    <w:rsid w:val="00C92128"/>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572D"/>
    <w:rsid w:val="00C960B9"/>
    <w:rsid w:val="00C960EE"/>
    <w:rsid w:val="00C9634C"/>
    <w:rsid w:val="00C96352"/>
    <w:rsid w:val="00C96414"/>
    <w:rsid w:val="00C96563"/>
    <w:rsid w:val="00C966E3"/>
    <w:rsid w:val="00C96788"/>
    <w:rsid w:val="00C96882"/>
    <w:rsid w:val="00C96AD1"/>
    <w:rsid w:val="00C96B23"/>
    <w:rsid w:val="00C97153"/>
    <w:rsid w:val="00C972E7"/>
    <w:rsid w:val="00C97C71"/>
    <w:rsid w:val="00C97F67"/>
    <w:rsid w:val="00CA0304"/>
    <w:rsid w:val="00CA03A1"/>
    <w:rsid w:val="00CA0A49"/>
    <w:rsid w:val="00CA0A5A"/>
    <w:rsid w:val="00CA0CC5"/>
    <w:rsid w:val="00CA0E0D"/>
    <w:rsid w:val="00CA0E0F"/>
    <w:rsid w:val="00CA15A7"/>
    <w:rsid w:val="00CA1606"/>
    <w:rsid w:val="00CA1648"/>
    <w:rsid w:val="00CA1BD6"/>
    <w:rsid w:val="00CA2398"/>
    <w:rsid w:val="00CA264E"/>
    <w:rsid w:val="00CA275B"/>
    <w:rsid w:val="00CA31AA"/>
    <w:rsid w:val="00CA32E2"/>
    <w:rsid w:val="00CA3B1C"/>
    <w:rsid w:val="00CA3C45"/>
    <w:rsid w:val="00CA3D9F"/>
    <w:rsid w:val="00CA40BA"/>
    <w:rsid w:val="00CA498C"/>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39"/>
    <w:rsid w:val="00CA6FC6"/>
    <w:rsid w:val="00CA704A"/>
    <w:rsid w:val="00CA7313"/>
    <w:rsid w:val="00CA75EC"/>
    <w:rsid w:val="00CA7D18"/>
    <w:rsid w:val="00CA7E24"/>
    <w:rsid w:val="00CB029F"/>
    <w:rsid w:val="00CB05D1"/>
    <w:rsid w:val="00CB0656"/>
    <w:rsid w:val="00CB067F"/>
    <w:rsid w:val="00CB07A1"/>
    <w:rsid w:val="00CB0833"/>
    <w:rsid w:val="00CB0A44"/>
    <w:rsid w:val="00CB0C7D"/>
    <w:rsid w:val="00CB1186"/>
    <w:rsid w:val="00CB1284"/>
    <w:rsid w:val="00CB16A4"/>
    <w:rsid w:val="00CB1A18"/>
    <w:rsid w:val="00CB1B15"/>
    <w:rsid w:val="00CB1B70"/>
    <w:rsid w:val="00CB1C25"/>
    <w:rsid w:val="00CB1EAC"/>
    <w:rsid w:val="00CB1F9E"/>
    <w:rsid w:val="00CB222D"/>
    <w:rsid w:val="00CB23A6"/>
    <w:rsid w:val="00CB24E1"/>
    <w:rsid w:val="00CB2A9E"/>
    <w:rsid w:val="00CB2ABD"/>
    <w:rsid w:val="00CB2EB6"/>
    <w:rsid w:val="00CB2FDA"/>
    <w:rsid w:val="00CB3226"/>
    <w:rsid w:val="00CB32B8"/>
    <w:rsid w:val="00CB375F"/>
    <w:rsid w:val="00CB3C74"/>
    <w:rsid w:val="00CB3DA5"/>
    <w:rsid w:val="00CB4316"/>
    <w:rsid w:val="00CB4683"/>
    <w:rsid w:val="00CB4DD1"/>
    <w:rsid w:val="00CB4E23"/>
    <w:rsid w:val="00CB56EF"/>
    <w:rsid w:val="00CB6044"/>
    <w:rsid w:val="00CB6169"/>
    <w:rsid w:val="00CB618B"/>
    <w:rsid w:val="00CB61E0"/>
    <w:rsid w:val="00CB63CA"/>
    <w:rsid w:val="00CB65D7"/>
    <w:rsid w:val="00CB69F2"/>
    <w:rsid w:val="00CB6B7C"/>
    <w:rsid w:val="00CB6F0D"/>
    <w:rsid w:val="00CB6FA3"/>
    <w:rsid w:val="00CB72A9"/>
    <w:rsid w:val="00CB7ACE"/>
    <w:rsid w:val="00CB7BA5"/>
    <w:rsid w:val="00CB7C29"/>
    <w:rsid w:val="00CC0558"/>
    <w:rsid w:val="00CC0877"/>
    <w:rsid w:val="00CC0B21"/>
    <w:rsid w:val="00CC10F0"/>
    <w:rsid w:val="00CC1366"/>
    <w:rsid w:val="00CC18FB"/>
    <w:rsid w:val="00CC1A79"/>
    <w:rsid w:val="00CC1B4E"/>
    <w:rsid w:val="00CC1E84"/>
    <w:rsid w:val="00CC1EC2"/>
    <w:rsid w:val="00CC21F0"/>
    <w:rsid w:val="00CC22FE"/>
    <w:rsid w:val="00CC276F"/>
    <w:rsid w:val="00CC2A44"/>
    <w:rsid w:val="00CC2AE5"/>
    <w:rsid w:val="00CC2C90"/>
    <w:rsid w:val="00CC2E44"/>
    <w:rsid w:val="00CC332A"/>
    <w:rsid w:val="00CC336B"/>
    <w:rsid w:val="00CC33D2"/>
    <w:rsid w:val="00CC3966"/>
    <w:rsid w:val="00CC3B0F"/>
    <w:rsid w:val="00CC3EAD"/>
    <w:rsid w:val="00CC41CB"/>
    <w:rsid w:val="00CC41CF"/>
    <w:rsid w:val="00CC441A"/>
    <w:rsid w:val="00CC4643"/>
    <w:rsid w:val="00CC46C1"/>
    <w:rsid w:val="00CC4B1E"/>
    <w:rsid w:val="00CC4CAC"/>
    <w:rsid w:val="00CC4CBF"/>
    <w:rsid w:val="00CC510D"/>
    <w:rsid w:val="00CC5149"/>
    <w:rsid w:val="00CC51AC"/>
    <w:rsid w:val="00CC51D1"/>
    <w:rsid w:val="00CC54EF"/>
    <w:rsid w:val="00CC65D9"/>
    <w:rsid w:val="00CC695F"/>
    <w:rsid w:val="00CC6965"/>
    <w:rsid w:val="00CC6A9A"/>
    <w:rsid w:val="00CC6D47"/>
    <w:rsid w:val="00CC6D65"/>
    <w:rsid w:val="00CC71CA"/>
    <w:rsid w:val="00CC7740"/>
    <w:rsid w:val="00CC78BB"/>
    <w:rsid w:val="00CD01E0"/>
    <w:rsid w:val="00CD0455"/>
    <w:rsid w:val="00CD05A1"/>
    <w:rsid w:val="00CD0810"/>
    <w:rsid w:val="00CD0DDE"/>
    <w:rsid w:val="00CD0EDB"/>
    <w:rsid w:val="00CD12C8"/>
    <w:rsid w:val="00CD151E"/>
    <w:rsid w:val="00CD1683"/>
    <w:rsid w:val="00CD1EC8"/>
    <w:rsid w:val="00CD2114"/>
    <w:rsid w:val="00CD2177"/>
    <w:rsid w:val="00CD2601"/>
    <w:rsid w:val="00CD29ED"/>
    <w:rsid w:val="00CD2BE7"/>
    <w:rsid w:val="00CD2C42"/>
    <w:rsid w:val="00CD3059"/>
    <w:rsid w:val="00CD32FF"/>
    <w:rsid w:val="00CD332E"/>
    <w:rsid w:val="00CD33E7"/>
    <w:rsid w:val="00CD37BF"/>
    <w:rsid w:val="00CD38FF"/>
    <w:rsid w:val="00CD3BD5"/>
    <w:rsid w:val="00CD3CA1"/>
    <w:rsid w:val="00CD3D0C"/>
    <w:rsid w:val="00CD3D79"/>
    <w:rsid w:val="00CD3E59"/>
    <w:rsid w:val="00CD3F94"/>
    <w:rsid w:val="00CD40FB"/>
    <w:rsid w:val="00CD4279"/>
    <w:rsid w:val="00CD4A28"/>
    <w:rsid w:val="00CD4A49"/>
    <w:rsid w:val="00CD4F6A"/>
    <w:rsid w:val="00CD54F1"/>
    <w:rsid w:val="00CD56F9"/>
    <w:rsid w:val="00CD5DEE"/>
    <w:rsid w:val="00CD5DF7"/>
    <w:rsid w:val="00CD5FF4"/>
    <w:rsid w:val="00CD63C9"/>
    <w:rsid w:val="00CD6462"/>
    <w:rsid w:val="00CD64C1"/>
    <w:rsid w:val="00CD66AD"/>
    <w:rsid w:val="00CD67B6"/>
    <w:rsid w:val="00CD6D34"/>
    <w:rsid w:val="00CD6DBE"/>
    <w:rsid w:val="00CD6F13"/>
    <w:rsid w:val="00CD6FAE"/>
    <w:rsid w:val="00CD728C"/>
    <w:rsid w:val="00CD72C4"/>
    <w:rsid w:val="00CD756B"/>
    <w:rsid w:val="00CE00D6"/>
    <w:rsid w:val="00CE0190"/>
    <w:rsid w:val="00CE03A8"/>
    <w:rsid w:val="00CE0904"/>
    <w:rsid w:val="00CE0DB7"/>
    <w:rsid w:val="00CE0DF4"/>
    <w:rsid w:val="00CE0F76"/>
    <w:rsid w:val="00CE1AF9"/>
    <w:rsid w:val="00CE2288"/>
    <w:rsid w:val="00CE2305"/>
    <w:rsid w:val="00CE271E"/>
    <w:rsid w:val="00CE2859"/>
    <w:rsid w:val="00CE2C9A"/>
    <w:rsid w:val="00CE32F2"/>
    <w:rsid w:val="00CE33D0"/>
    <w:rsid w:val="00CE39E1"/>
    <w:rsid w:val="00CE3F0B"/>
    <w:rsid w:val="00CE42DC"/>
    <w:rsid w:val="00CE4533"/>
    <w:rsid w:val="00CE548A"/>
    <w:rsid w:val="00CE59D5"/>
    <w:rsid w:val="00CE5BC0"/>
    <w:rsid w:val="00CE633F"/>
    <w:rsid w:val="00CE67E6"/>
    <w:rsid w:val="00CE6C24"/>
    <w:rsid w:val="00CE6D36"/>
    <w:rsid w:val="00CE6FCD"/>
    <w:rsid w:val="00CE6FD6"/>
    <w:rsid w:val="00CE7A09"/>
    <w:rsid w:val="00CE7AB2"/>
    <w:rsid w:val="00CE7B26"/>
    <w:rsid w:val="00CE7C73"/>
    <w:rsid w:val="00CF0705"/>
    <w:rsid w:val="00CF0725"/>
    <w:rsid w:val="00CF07BA"/>
    <w:rsid w:val="00CF0A03"/>
    <w:rsid w:val="00CF0C4A"/>
    <w:rsid w:val="00CF0C7E"/>
    <w:rsid w:val="00CF11D3"/>
    <w:rsid w:val="00CF1577"/>
    <w:rsid w:val="00CF1675"/>
    <w:rsid w:val="00CF1B33"/>
    <w:rsid w:val="00CF1CB1"/>
    <w:rsid w:val="00CF1D8C"/>
    <w:rsid w:val="00CF1F0A"/>
    <w:rsid w:val="00CF224C"/>
    <w:rsid w:val="00CF2C87"/>
    <w:rsid w:val="00CF3206"/>
    <w:rsid w:val="00CF3791"/>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808"/>
    <w:rsid w:val="00D01A13"/>
    <w:rsid w:val="00D01A78"/>
    <w:rsid w:val="00D01C6B"/>
    <w:rsid w:val="00D01DAF"/>
    <w:rsid w:val="00D02478"/>
    <w:rsid w:val="00D02628"/>
    <w:rsid w:val="00D02AC9"/>
    <w:rsid w:val="00D02C62"/>
    <w:rsid w:val="00D03212"/>
    <w:rsid w:val="00D032E1"/>
    <w:rsid w:val="00D03676"/>
    <w:rsid w:val="00D03A9C"/>
    <w:rsid w:val="00D03BFA"/>
    <w:rsid w:val="00D04360"/>
    <w:rsid w:val="00D0442C"/>
    <w:rsid w:val="00D0472C"/>
    <w:rsid w:val="00D0497B"/>
    <w:rsid w:val="00D04B27"/>
    <w:rsid w:val="00D04C87"/>
    <w:rsid w:val="00D05592"/>
    <w:rsid w:val="00D0574A"/>
    <w:rsid w:val="00D05889"/>
    <w:rsid w:val="00D05E04"/>
    <w:rsid w:val="00D06248"/>
    <w:rsid w:val="00D06253"/>
    <w:rsid w:val="00D06415"/>
    <w:rsid w:val="00D068E8"/>
    <w:rsid w:val="00D06992"/>
    <w:rsid w:val="00D06B0F"/>
    <w:rsid w:val="00D06CAE"/>
    <w:rsid w:val="00D07169"/>
    <w:rsid w:val="00D071D4"/>
    <w:rsid w:val="00D073BC"/>
    <w:rsid w:val="00D0748F"/>
    <w:rsid w:val="00D07A38"/>
    <w:rsid w:val="00D07BCB"/>
    <w:rsid w:val="00D1065D"/>
    <w:rsid w:val="00D1080D"/>
    <w:rsid w:val="00D10914"/>
    <w:rsid w:val="00D10CF5"/>
    <w:rsid w:val="00D10F6F"/>
    <w:rsid w:val="00D110A4"/>
    <w:rsid w:val="00D11382"/>
    <w:rsid w:val="00D11825"/>
    <w:rsid w:val="00D11A24"/>
    <w:rsid w:val="00D11E50"/>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17D56"/>
    <w:rsid w:val="00D202C0"/>
    <w:rsid w:val="00D20479"/>
    <w:rsid w:val="00D207F2"/>
    <w:rsid w:val="00D20E2B"/>
    <w:rsid w:val="00D20E4E"/>
    <w:rsid w:val="00D20F7B"/>
    <w:rsid w:val="00D21F37"/>
    <w:rsid w:val="00D22030"/>
    <w:rsid w:val="00D22DC3"/>
    <w:rsid w:val="00D238B2"/>
    <w:rsid w:val="00D238FC"/>
    <w:rsid w:val="00D23DE6"/>
    <w:rsid w:val="00D24590"/>
    <w:rsid w:val="00D24D4C"/>
    <w:rsid w:val="00D24DB6"/>
    <w:rsid w:val="00D25901"/>
    <w:rsid w:val="00D25A3B"/>
    <w:rsid w:val="00D25B58"/>
    <w:rsid w:val="00D25BFF"/>
    <w:rsid w:val="00D25FD2"/>
    <w:rsid w:val="00D26226"/>
    <w:rsid w:val="00D264E3"/>
    <w:rsid w:val="00D267AA"/>
    <w:rsid w:val="00D26A32"/>
    <w:rsid w:val="00D26BE3"/>
    <w:rsid w:val="00D26D91"/>
    <w:rsid w:val="00D26F8F"/>
    <w:rsid w:val="00D276CE"/>
    <w:rsid w:val="00D279F6"/>
    <w:rsid w:val="00D27A75"/>
    <w:rsid w:val="00D27EAD"/>
    <w:rsid w:val="00D3076A"/>
    <w:rsid w:val="00D30BDE"/>
    <w:rsid w:val="00D30DEE"/>
    <w:rsid w:val="00D318D8"/>
    <w:rsid w:val="00D31A17"/>
    <w:rsid w:val="00D31E22"/>
    <w:rsid w:val="00D3270D"/>
    <w:rsid w:val="00D32E84"/>
    <w:rsid w:val="00D3303B"/>
    <w:rsid w:val="00D331C4"/>
    <w:rsid w:val="00D338AF"/>
    <w:rsid w:val="00D33E52"/>
    <w:rsid w:val="00D33E75"/>
    <w:rsid w:val="00D34361"/>
    <w:rsid w:val="00D34478"/>
    <w:rsid w:val="00D3465B"/>
    <w:rsid w:val="00D34761"/>
    <w:rsid w:val="00D34837"/>
    <w:rsid w:val="00D34892"/>
    <w:rsid w:val="00D3499E"/>
    <w:rsid w:val="00D34A44"/>
    <w:rsid w:val="00D34D40"/>
    <w:rsid w:val="00D35413"/>
    <w:rsid w:val="00D35545"/>
    <w:rsid w:val="00D35B07"/>
    <w:rsid w:val="00D35C77"/>
    <w:rsid w:val="00D35F9D"/>
    <w:rsid w:val="00D36148"/>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0D1E"/>
    <w:rsid w:val="00D40E8B"/>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5B7"/>
    <w:rsid w:val="00D44821"/>
    <w:rsid w:val="00D44B09"/>
    <w:rsid w:val="00D44D43"/>
    <w:rsid w:val="00D45135"/>
    <w:rsid w:val="00D45399"/>
    <w:rsid w:val="00D45583"/>
    <w:rsid w:val="00D4568A"/>
    <w:rsid w:val="00D45B25"/>
    <w:rsid w:val="00D45D36"/>
    <w:rsid w:val="00D46019"/>
    <w:rsid w:val="00D46150"/>
    <w:rsid w:val="00D46200"/>
    <w:rsid w:val="00D46E72"/>
    <w:rsid w:val="00D47018"/>
    <w:rsid w:val="00D470B7"/>
    <w:rsid w:val="00D47119"/>
    <w:rsid w:val="00D476FA"/>
    <w:rsid w:val="00D5042E"/>
    <w:rsid w:val="00D50580"/>
    <w:rsid w:val="00D507A1"/>
    <w:rsid w:val="00D508AD"/>
    <w:rsid w:val="00D508E8"/>
    <w:rsid w:val="00D50E8A"/>
    <w:rsid w:val="00D51149"/>
    <w:rsid w:val="00D51257"/>
    <w:rsid w:val="00D516B8"/>
    <w:rsid w:val="00D51875"/>
    <w:rsid w:val="00D51AD1"/>
    <w:rsid w:val="00D52479"/>
    <w:rsid w:val="00D524B8"/>
    <w:rsid w:val="00D525D9"/>
    <w:rsid w:val="00D52878"/>
    <w:rsid w:val="00D5287E"/>
    <w:rsid w:val="00D530C6"/>
    <w:rsid w:val="00D53185"/>
    <w:rsid w:val="00D533C3"/>
    <w:rsid w:val="00D53419"/>
    <w:rsid w:val="00D535D9"/>
    <w:rsid w:val="00D53641"/>
    <w:rsid w:val="00D53BF9"/>
    <w:rsid w:val="00D53F4B"/>
    <w:rsid w:val="00D54113"/>
    <w:rsid w:val="00D54272"/>
    <w:rsid w:val="00D545C7"/>
    <w:rsid w:val="00D549B0"/>
    <w:rsid w:val="00D54CA5"/>
    <w:rsid w:val="00D55001"/>
    <w:rsid w:val="00D55640"/>
    <w:rsid w:val="00D557DF"/>
    <w:rsid w:val="00D55B59"/>
    <w:rsid w:val="00D55F6F"/>
    <w:rsid w:val="00D56524"/>
    <w:rsid w:val="00D5657B"/>
    <w:rsid w:val="00D5679E"/>
    <w:rsid w:val="00D56828"/>
    <w:rsid w:val="00D56AFE"/>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BE7"/>
    <w:rsid w:val="00D625AE"/>
    <w:rsid w:val="00D62A6B"/>
    <w:rsid w:val="00D62FE0"/>
    <w:rsid w:val="00D63985"/>
    <w:rsid w:val="00D63A20"/>
    <w:rsid w:val="00D63F32"/>
    <w:rsid w:val="00D64047"/>
    <w:rsid w:val="00D640EF"/>
    <w:rsid w:val="00D6443D"/>
    <w:rsid w:val="00D647DD"/>
    <w:rsid w:val="00D64810"/>
    <w:rsid w:val="00D64DD9"/>
    <w:rsid w:val="00D64EC3"/>
    <w:rsid w:val="00D65187"/>
    <w:rsid w:val="00D65CCB"/>
    <w:rsid w:val="00D65E6B"/>
    <w:rsid w:val="00D6607B"/>
    <w:rsid w:val="00D66752"/>
    <w:rsid w:val="00D66911"/>
    <w:rsid w:val="00D66BF0"/>
    <w:rsid w:val="00D66D23"/>
    <w:rsid w:val="00D66F49"/>
    <w:rsid w:val="00D66FE1"/>
    <w:rsid w:val="00D671B1"/>
    <w:rsid w:val="00D671B8"/>
    <w:rsid w:val="00D67362"/>
    <w:rsid w:val="00D675CA"/>
    <w:rsid w:val="00D675DD"/>
    <w:rsid w:val="00D676FC"/>
    <w:rsid w:val="00D67815"/>
    <w:rsid w:val="00D6784E"/>
    <w:rsid w:val="00D678E0"/>
    <w:rsid w:val="00D67B1D"/>
    <w:rsid w:val="00D67CE1"/>
    <w:rsid w:val="00D67D34"/>
    <w:rsid w:val="00D7057F"/>
    <w:rsid w:val="00D705B3"/>
    <w:rsid w:val="00D707C5"/>
    <w:rsid w:val="00D7131B"/>
    <w:rsid w:val="00D717D8"/>
    <w:rsid w:val="00D719EB"/>
    <w:rsid w:val="00D71C7D"/>
    <w:rsid w:val="00D71DE5"/>
    <w:rsid w:val="00D72204"/>
    <w:rsid w:val="00D7242C"/>
    <w:rsid w:val="00D72435"/>
    <w:rsid w:val="00D72799"/>
    <w:rsid w:val="00D72EAC"/>
    <w:rsid w:val="00D7331A"/>
    <w:rsid w:val="00D7341C"/>
    <w:rsid w:val="00D73BBC"/>
    <w:rsid w:val="00D73C00"/>
    <w:rsid w:val="00D73D94"/>
    <w:rsid w:val="00D74123"/>
    <w:rsid w:val="00D74DBB"/>
    <w:rsid w:val="00D74F52"/>
    <w:rsid w:val="00D7518B"/>
    <w:rsid w:val="00D75963"/>
    <w:rsid w:val="00D759A3"/>
    <w:rsid w:val="00D76335"/>
    <w:rsid w:val="00D7661C"/>
    <w:rsid w:val="00D766D6"/>
    <w:rsid w:val="00D76712"/>
    <w:rsid w:val="00D7686B"/>
    <w:rsid w:val="00D76989"/>
    <w:rsid w:val="00D76B33"/>
    <w:rsid w:val="00D76D70"/>
    <w:rsid w:val="00D76EBA"/>
    <w:rsid w:val="00D76EFC"/>
    <w:rsid w:val="00D7736F"/>
    <w:rsid w:val="00D77529"/>
    <w:rsid w:val="00D7764F"/>
    <w:rsid w:val="00D77829"/>
    <w:rsid w:val="00D779C6"/>
    <w:rsid w:val="00D77C2E"/>
    <w:rsid w:val="00D80084"/>
    <w:rsid w:val="00D800DE"/>
    <w:rsid w:val="00D806F8"/>
    <w:rsid w:val="00D80726"/>
    <w:rsid w:val="00D807B6"/>
    <w:rsid w:val="00D80944"/>
    <w:rsid w:val="00D80948"/>
    <w:rsid w:val="00D80B19"/>
    <w:rsid w:val="00D80F05"/>
    <w:rsid w:val="00D81016"/>
    <w:rsid w:val="00D8107A"/>
    <w:rsid w:val="00D8116F"/>
    <w:rsid w:val="00D813D7"/>
    <w:rsid w:val="00D814B1"/>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111"/>
    <w:rsid w:val="00D85777"/>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E5A"/>
    <w:rsid w:val="00D93F6D"/>
    <w:rsid w:val="00D94362"/>
    <w:rsid w:val="00D947FB"/>
    <w:rsid w:val="00D94882"/>
    <w:rsid w:val="00D94C7A"/>
    <w:rsid w:val="00D94E04"/>
    <w:rsid w:val="00D951F5"/>
    <w:rsid w:val="00D95646"/>
    <w:rsid w:val="00D957AB"/>
    <w:rsid w:val="00D95817"/>
    <w:rsid w:val="00D95E01"/>
    <w:rsid w:val="00D95E95"/>
    <w:rsid w:val="00D960B9"/>
    <w:rsid w:val="00D964C7"/>
    <w:rsid w:val="00D96719"/>
    <w:rsid w:val="00D969BD"/>
    <w:rsid w:val="00D96A99"/>
    <w:rsid w:val="00D96B8B"/>
    <w:rsid w:val="00D96CBC"/>
    <w:rsid w:val="00D96DB0"/>
    <w:rsid w:val="00D97150"/>
    <w:rsid w:val="00D9763E"/>
    <w:rsid w:val="00D976CD"/>
    <w:rsid w:val="00D97C6C"/>
    <w:rsid w:val="00D97F40"/>
    <w:rsid w:val="00DA007E"/>
    <w:rsid w:val="00DA02E4"/>
    <w:rsid w:val="00DA02FA"/>
    <w:rsid w:val="00DA0461"/>
    <w:rsid w:val="00DA04C9"/>
    <w:rsid w:val="00DA0B63"/>
    <w:rsid w:val="00DA0D91"/>
    <w:rsid w:val="00DA0F1F"/>
    <w:rsid w:val="00DA13DC"/>
    <w:rsid w:val="00DA1841"/>
    <w:rsid w:val="00DA1EBE"/>
    <w:rsid w:val="00DA1FA4"/>
    <w:rsid w:val="00DA2109"/>
    <w:rsid w:val="00DA21EC"/>
    <w:rsid w:val="00DA24A4"/>
    <w:rsid w:val="00DA2952"/>
    <w:rsid w:val="00DA2A40"/>
    <w:rsid w:val="00DA2CE6"/>
    <w:rsid w:val="00DA2D69"/>
    <w:rsid w:val="00DA2E67"/>
    <w:rsid w:val="00DA2FF6"/>
    <w:rsid w:val="00DA33DD"/>
    <w:rsid w:val="00DA3E02"/>
    <w:rsid w:val="00DA458E"/>
    <w:rsid w:val="00DA4A93"/>
    <w:rsid w:val="00DA51DB"/>
    <w:rsid w:val="00DA5208"/>
    <w:rsid w:val="00DA5363"/>
    <w:rsid w:val="00DA5521"/>
    <w:rsid w:val="00DA5CB7"/>
    <w:rsid w:val="00DA61DC"/>
    <w:rsid w:val="00DA68A2"/>
    <w:rsid w:val="00DA6A17"/>
    <w:rsid w:val="00DA706C"/>
    <w:rsid w:val="00DA7447"/>
    <w:rsid w:val="00DA765E"/>
    <w:rsid w:val="00DA770A"/>
    <w:rsid w:val="00DA77B6"/>
    <w:rsid w:val="00DA7C59"/>
    <w:rsid w:val="00DA7D95"/>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5975"/>
    <w:rsid w:val="00DB65D4"/>
    <w:rsid w:val="00DB6C1E"/>
    <w:rsid w:val="00DB749E"/>
    <w:rsid w:val="00DB754A"/>
    <w:rsid w:val="00DB7CAD"/>
    <w:rsid w:val="00DC02DC"/>
    <w:rsid w:val="00DC07F0"/>
    <w:rsid w:val="00DC093C"/>
    <w:rsid w:val="00DC0B82"/>
    <w:rsid w:val="00DC0D52"/>
    <w:rsid w:val="00DC0F35"/>
    <w:rsid w:val="00DC11EB"/>
    <w:rsid w:val="00DC1890"/>
    <w:rsid w:val="00DC18D2"/>
    <w:rsid w:val="00DC1AA4"/>
    <w:rsid w:val="00DC2245"/>
    <w:rsid w:val="00DC25BC"/>
    <w:rsid w:val="00DC2CB2"/>
    <w:rsid w:val="00DC2D22"/>
    <w:rsid w:val="00DC309C"/>
    <w:rsid w:val="00DC338C"/>
    <w:rsid w:val="00DC3838"/>
    <w:rsid w:val="00DC3B58"/>
    <w:rsid w:val="00DC3C11"/>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69E"/>
    <w:rsid w:val="00DD1939"/>
    <w:rsid w:val="00DD1A09"/>
    <w:rsid w:val="00DD1CD2"/>
    <w:rsid w:val="00DD1F12"/>
    <w:rsid w:val="00DD2076"/>
    <w:rsid w:val="00DD20A3"/>
    <w:rsid w:val="00DD2319"/>
    <w:rsid w:val="00DD2731"/>
    <w:rsid w:val="00DD2BCD"/>
    <w:rsid w:val="00DD3435"/>
    <w:rsid w:val="00DD38D6"/>
    <w:rsid w:val="00DD38EC"/>
    <w:rsid w:val="00DD42C0"/>
    <w:rsid w:val="00DD42C6"/>
    <w:rsid w:val="00DD4453"/>
    <w:rsid w:val="00DD4579"/>
    <w:rsid w:val="00DD469E"/>
    <w:rsid w:val="00DD49F2"/>
    <w:rsid w:val="00DD4ACE"/>
    <w:rsid w:val="00DD4C78"/>
    <w:rsid w:val="00DD4F2C"/>
    <w:rsid w:val="00DD55B4"/>
    <w:rsid w:val="00DD5D6C"/>
    <w:rsid w:val="00DD6580"/>
    <w:rsid w:val="00DD6971"/>
    <w:rsid w:val="00DD6C13"/>
    <w:rsid w:val="00DD6C14"/>
    <w:rsid w:val="00DD7064"/>
    <w:rsid w:val="00DD7383"/>
    <w:rsid w:val="00DD75E2"/>
    <w:rsid w:val="00DD76A8"/>
    <w:rsid w:val="00DD788E"/>
    <w:rsid w:val="00DD792B"/>
    <w:rsid w:val="00DD7BFC"/>
    <w:rsid w:val="00DE0323"/>
    <w:rsid w:val="00DE057C"/>
    <w:rsid w:val="00DE09D5"/>
    <w:rsid w:val="00DE0DCF"/>
    <w:rsid w:val="00DE0F50"/>
    <w:rsid w:val="00DE11C8"/>
    <w:rsid w:val="00DE14CB"/>
    <w:rsid w:val="00DE17BD"/>
    <w:rsid w:val="00DE18D5"/>
    <w:rsid w:val="00DE1A29"/>
    <w:rsid w:val="00DE1AD4"/>
    <w:rsid w:val="00DE1FD2"/>
    <w:rsid w:val="00DE2214"/>
    <w:rsid w:val="00DE242E"/>
    <w:rsid w:val="00DE2A5D"/>
    <w:rsid w:val="00DE34FA"/>
    <w:rsid w:val="00DE382C"/>
    <w:rsid w:val="00DE44FB"/>
    <w:rsid w:val="00DE4604"/>
    <w:rsid w:val="00DE4F70"/>
    <w:rsid w:val="00DE4F9B"/>
    <w:rsid w:val="00DE50BE"/>
    <w:rsid w:val="00DE51F2"/>
    <w:rsid w:val="00DE545E"/>
    <w:rsid w:val="00DE551D"/>
    <w:rsid w:val="00DE555E"/>
    <w:rsid w:val="00DE55D5"/>
    <w:rsid w:val="00DE5781"/>
    <w:rsid w:val="00DE5AEA"/>
    <w:rsid w:val="00DE5D3E"/>
    <w:rsid w:val="00DE5E9B"/>
    <w:rsid w:val="00DE5FB7"/>
    <w:rsid w:val="00DE658B"/>
    <w:rsid w:val="00DE6A27"/>
    <w:rsid w:val="00DE6E32"/>
    <w:rsid w:val="00DE7379"/>
    <w:rsid w:val="00DE75E7"/>
    <w:rsid w:val="00DE7788"/>
    <w:rsid w:val="00DE7BF6"/>
    <w:rsid w:val="00DE7D38"/>
    <w:rsid w:val="00DF05C6"/>
    <w:rsid w:val="00DF0743"/>
    <w:rsid w:val="00DF09A7"/>
    <w:rsid w:val="00DF0B7B"/>
    <w:rsid w:val="00DF0D7B"/>
    <w:rsid w:val="00DF1103"/>
    <w:rsid w:val="00DF1364"/>
    <w:rsid w:val="00DF15E6"/>
    <w:rsid w:val="00DF15F2"/>
    <w:rsid w:val="00DF198B"/>
    <w:rsid w:val="00DF1E2B"/>
    <w:rsid w:val="00DF2224"/>
    <w:rsid w:val="00DF2556"/>
    <w:rsid w:val="00DF2907"/>
    <w:rsid w:val="00DF2A22"/>
    <w:rsid w:val="00DF2ABD"/>
    <w:rsid w:val="00DF2B8E"/>
    <w:rsid w:val="00DF2FF6"/>
    <w:rsid w:val="00DF32F9"/>
    <w:rsid w:val="00DF34B8"/>
    <w:rsid w:val="00DF361B"/>
    <w:rsid w:val="00DF3D60"/>
    <w:rsid w:val="00DF3E60"/>
    <w:rsid w:val="00DF436A"/>
    <w:rsid w:val="00DF4A6B"/>
    <w:rsid w:val="00DF50A0"/>
    <w:rsid w:val="00DF53DA"/>
    <w:rsid w:val="00DF5558"/>
    <w:rsid w:val="00DF57AF"/>
    <w:rsid w:val="00DF593B"/>
    <w:rsid w:val="00DF59DC"/>
    <w:rsid w:val="00DF5AD7"/>
    <w:rsid w:val="00DF5C7F"/>
    <w:rsid w:val="00DF5D4A"/>
    <w:rsid w:val="00DF5D54"/>
    <w:rsid w:val="00DF5E9E"/>
    <w:rsid w:val="00DF6586"/>
    <w:rsid w:val="00DF6671"/>
    <w:rsid w:val="00DF66FA"/>
    <w:rsid w:val="00DF6798"/>
    <w:rsid w:val="00DF69E0"/>
    <w:rsid w:val="00DF6AB2"/>
    <w:rsid w:val="00DF6B04"/>
    <w:rsid w:val="00DF6C49"/>
    <w:rsid w:val="00DF6EC8"/>
    <w:rsid w:val="00DF7123"/>
    <w:rsid w:val="00DF73AF"/>
    <w:rsid w:val="00DF740A"/>
    <w:rsid w:val="00DF7527"/>
    <w:rsid w:val="00DF7697"/>
    <w:rsid w:val="00DF7893"/>
    <w:rsid w:val="00DF78FC"/>
    <w:rsid w:val="00DF7F0E"/>
    <w:rsid w:val="00DF7F7F"/>
    <w:rsid w:val="00E001C0"/>
    <w:rsid w:val="00E0020D"/>
    <w:rsid w:val="00E00516"/>
    <w:rsid w:val="00E005F1"/>
    <w:rsid w:val="00E008EF"/>
    <w:rsid w:val="00E00A33"/>
    <w:rsid w:val="00E00E4E"/>
    <w:rsid w:val="00E01029"/>
    <w:rsid w:val="00E012EE"/>
    <w:rsid w:val="00E014AB"/>
    <w:rsid w:val="00E01674"/>
    <w:rsid w:val="00E0180E"/>
    <w:rsid w:val="00E01C05"/>
    <w:rsid w:val="00E023CA"/>
    <w:rsid w:val="00E02480"/>
    <w:rsid w:val="00E02581"/>
    <w:rsid w:val="00E0260A"/>
    <w:rsid w:val="00E02A44"/>
    <w:rsid w:val="00E03135"/>
    <w:rsid w:val="00E031C9"/>
    <w:rsid w:val="00E033EF"/>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6E9"/>
    <w:rsid w:val="00E0689D"/>
    <w:rsid w:val="00E06D96"/>
    <w:rsid w:val="00E070D5"/>
    <w:rsid w:val="00E0784C"/>
    <w:rsid w:val="00E0788D"/>
    <w:rsid w:val="00E07C48"/>
    <w:rsid w:val="00E10242"/>
    <w:rsid w:val="00E10546"/>
    <w:rsid w:val="00E108BA"/>
    <w:rsid w:val="00E10BBD"/>
    <w:rsid w:val="00E10D54"/>
    <w:rsid w:val="00E11CF3"/>
    <w:rsid w:val="00E11DCC"/>
    <w:rsid w:val="00E11E76"/>
    <w:rsid w:val="00E1280E"/>
    <w:rsid w:val="00E128CB"/>
    <w:rsid w:val="00E12CD9"/>
    <w:rsid w:val="00E12FCE"/>
    <w:rsid w:val="00E12FD4"/>
    <w:rsid w:val="00E14066"/>
    <w:rsid w:val="00E14538"/>
    <w:rsid w:val="00E14566"/>
    <w:rsid w:val="00E14799"/>
    <w:rsid w:val="00E147B5"/>
    <w:rsid w:val="00E1483B"/>
    <w:rsid w:val="00E14847"/>
    <w:rsid w:val="00E14BDB"/>
    <w:rsid w:val="00E1561D"/>
    <w:rsid w:val="00E15B6A"/>
    <w:rsid w:val="00E15D03"/>
    <w:rsid w:val="00E162AB"/>
    <w:rsid w:val="00E16687"/>
    <w:rsid w:val="00E16C1B"/>
    <w:rsid w:val="00E16F80"/>
    <w:rsid w:val="00E17033"/>
    <w:rsid w:val="00E1730F"/>
    <w:rsid w:val="00E176CC"/>
    <w:rsid w:val="00E179A9"/>
    <w:rsid w:val="00E17BC6"/>
    <w:rsid w:val="00E2002A"/>
    <w:rsid w:val="00E20220"/>
    <w:rsid w:val="00E203F0"/>
    <w:rsid w:val="00E2089E"/>
    <w:rsid w:val="00E20C32"/>
    <w:rsid w:val="00E21296"/>
    <w:rsid w:val="00E2155A"/>
    <w:rsid w:val="00E21B7A"/>
    <w:rsid w:val="00E21E0F"/>
    <w:rsid w:val="00E22166"/>
    <w:rsid w:val="00E22428"/>
    <w:rsid w:val="00E22684"/>
    <w:rsid w:val="00E2302E"/>
    <w:rsid w:val="00E230DC"/>
    <w:rsid w:val="00E23103"/>
    <w:rsid w:val="00E23139"/>
    <w:rsid w:val="00E231E5"/>
    <w:rsid w:val="00E23CBA"/>
    <w:rsid w:val="00E241F0"/>
    <w:rsid w:val="00E24241"/>
    <w:rsid w:val="00E2424E"/>
    <w:rsid w:val="00E24275"/>
    <w:rsid w:val="00E242B1"/>
    <w:rsid w:val="00E24352"/>
    <w:rsid w:val="00E248F8"/>
    <w:rsid w:val="00E24A3C"/>
    <w:rsid w:val="00E24A92"/>
    <w:rsid w:val="00E24BF7"/>
    <w:rsid w:val="00E25184"/>
    <w:rsid w:val="00E25368"/>
    <w:rsid w:val="00E25AC8"/>
    <w:rsid w:val="00E25CA4"/>
    <w:rsid w:val="00E26269"/>
    <w:rsid w:val="00E263D4"/>
    <w:rsid w:val="00E2640A"/>
    <w:rsid w:val="00E26620"/>
    <w:rsid w:val="00E26661"/>
    <w:rsid w:val="00E2690B"/>
    <w:rsid w:val="00E26B53"/>
    <w:rsid w:val="00E26CB6"/>
    <w:rsid w:val="00E26FC8"/>
    <w:rsid w:val="00E27228"/>
    <w:rsid w:val="00E274E4"/>
    <w:rsid w:val="00E278F2"/>
    <w:rsid w:val="00E27980"/>
    <w:rsid w:val="00E2798F"/>
    <w:rsid w:val="00E27A90"/>
    <w:rsid w:val="00E27ABE"/>
    <w:rsid w:val="00E3017F"/>
    <w:rsid w:val="00E30239"/>
    <w:rsid w:val="00E30696"/>
    <w:rsid w:val="00E30935"/>
    <w:rsid w:val="00E30F13"/>
    <w:rsid w:val="00E310AE"/>
    <w:rsid w:val="00E326CA"/>
    <w:rsid w:val="00E3284F"/>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D8D"/>
    <w:rsid w:val="00E3521E"/>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89C"/>
    <w:rsid w:val="00E409E6"/>
    <w:rsid w:val="00E409F9"/>
    <w:rsid w:val="00E40DE4"/>
    <w:rsid w:val="00E413A3"/>
    <w:rsid w:val="00E4159D"/>
    <w:rsid w:val="00E41ADB"/>
    <w:rsid w:val="00E41E18"/>
    <w:rsid w:val="00E41EB1"/>
    <w:rsid w:val="00E4215B"/>
    <w:rsid w:val="00E42383"/>
    <w:rsid w:val="00E4242D"/>
    <w:rsid w:val="00E4243E"/>
    <w:rsid w:val="00E42953"/>
    <w:rsid w:val="00E43287"/>
    <w:rsid w:val="00E43399"/>
    <w:rsid w:val="00E43751"/>
    <w:rsid w:val="00E438E4"/>
    <w:rsid w:val="00E43AFC"/>
    <w:rsid w:val="00E43BBA"/>
    <w:rsid w:val="00E443A3"/>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36B"/>
    <w:rsid w:val="00E476A2"/>
    <w:rsid w:val="00E479EF"/>
    <w:rsid w:val="00E504BB"/>
    <w:rsid w:val="00E50AA4"/>
    <w:rsid w:val="00E50F39"/>
    <w:rsid w:val="00E51608"/>
    <w:rsid w:val="00E5165B"/>
    <w:rsid w:val="00E519AE"/>
    <w:rsid w:val="00E51AAB"/>
    <w:rsid w:val="00E51C37"/>
    <w:rsid w:val="00E51EEA"/>
    <w:rsid w:val="00E5280E"/>
    <w:rsid w:val="00E5291D"/>
    <w:rsid w:val="00E52E88"/>
    <w:rsid w:val="00E52FBA"/>
    <w:rsid w:val="00E532DD"/>
    <w:rsid w:val="00E53728"/>
    <w:rsid w:val="00E541F4"/>
    <w:rsid w:val="00E544FF"/>
    <w:rsid w:val="00E54670"/>
    <w:rsid w:val="00E5471E"/>
    <w:rsid w:val="00E5479D"/>
    <w:rsid w:val="00E54837"/>
    <w:rsid w:val="00E548C9"/>
    <w:rsid w:val="00E5491B"/>
    <w:rsid w:val="00E54F36"/>
    <w:rsid w:val="00E5520D"/>
    <w:rsid w:val="00E553B1"/>
    <w:rsid w:val="00E55742"/>
    <w:rsid w:val="00E56B2D"/>
    <w:rsid w:val="00E56C38"/>
    <w:rsid w:val="00E56E73"/>
    <w:rsid w:val="00E5742F"/>
    <w:rsid w:val="00E5787E"/>
    <w:rsid w:val="00E578E6"/>
    <w:rsid w:val="00E57916"/>
    <w:rsid w:val="00E60257"/>
    <w:rsid w:val="00E60377"/>
    <w:rsid w:val="00E60463"/>
    <w:rsid w:val="00E6089E"/>
    <w:rsid w:val="00E6093C"/>
    <w:rsid w:val="00E60F74"/>
    <w:rsid w:val="00E60FD5"/>
    <w:rsid w:val="00E617CB"/>
    <w:rsid w:val="00E61AF7"/>
    <w:rsid w:val="00E61D43"/>
    <w:rsid w:val="00E61D5B"/>
    <w:rsid w:val="00E6211F"/>
    <w:rsid w:val="00E62492"/>
    <w:rsid w:val="00E626CA"/>
    <w:rsid w:val="00E62E2D"/>
    <w:rsid w:val="00E62EE7"/>
    <w:rsid w:val="00E62F57"/>
    <w:rsid w:val="00E63526"/>
    <w:rsid w:val="00E636AB"/>
    <w:rsid w:val="00E639A5"/>
    <w:rsid w:val="00E63C31"/>
    <w:rsid w:val="00E63DF0"/>
    <w:rsid w:val="00E63E4C"/>
    <w:rsid w:val="00E63FC3"/>
    <w:rsid w:val="00E64400"/>
    <w:rsid w:val="00E644D1"/>
    <w:rsid w:val="00E646ED"/>
    <w:rsid w:val="00E64A42"/>
    <w:rsid w:val="00E64C57"/>
    <w:rsid w:val="00E6501B"/>
    <w:rsid w:val="00E658A6"/>
    <w:rsid w:val="00E6593E"/>
    <w:rsid w:val="00E65C21"/>
    <w:rsid w:val="00E65EEF"/>
    <w:rsid w:val="00E65FDD"/>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5E4"/>
    <w:rsid w:val="00E728AA"/>
    <w:rsid w:val="00E72FFC"/>
    <w:rsid w:val="00E734AC"/>
    <w:rsid w:val="00E73A03"/>
    <w:rsid w:val="00E73A53"/>
    <w:rsid w:val="00E74399"/>
    <w:rsid w:val="00E7450C"/>
    <w:rsid w:val="00E74C53"/>
    <w:rsid w:val="00E74FEF"/>
    <w:rsid w:val="00E75956"/>
    <w:rsid w:val="00E75E1C"/>
    <w:rsid w:val="00E75FBA"/>
    <w:rsid w:val="00E7602B"/>
    <w:rsid w:val="00E76ACC"/>
    <w:rsid w:val="00E77079"/>
    <w:rsid w:val="00E770AC"/>
    <w:rsid w:val="00E770F6"/>
    <w:rsid w:val="00E77131"/>
    <w:rsid w:val="00E77437"/>
    <w:rsid w:val="00E77B31"/>
    <w:rsid w:val="00E77E64"/>
    <w:rsid w:val="00E77FAB"/>
    <w:rsid w:val="00E80478"/>
    <w:rsid w:val="00E80BE7"/>
    <w:rsid w:val="00E81473"/>
    <w:rsid w:val="00E81686"/>
    <w:rsid w:val="00E816A0"/>
    <w:rsid w:val="00E81766"/>
    <w:rsid w:val="00E81833"/>
    <w:rsid w:val="00E81954"/>
    <w:rsid w:val="00E819E1"/>
    <w:rsid w:val="00E81ADB"/>
    <w:rsid w:val="00E81CC2"/>
    <w:rsid w:val="00E81FB9"/>
    <w:rsid w:val="00E820A3"/>
    <w:rsid w:val="00E8285C"/>
    <w:rsid w:val="00E828F7"/>
    <w:rsid w:val="00E82C14"/>
    <w:rsid w:val="00E82F18"/>
    <w:rsid w:val="00E82F76"/>
    <w:rsid w:val="00E838F2"/>
    <w:rsid w:val="00E83C71"/>
    <w:rsid w:val="00E83E75"/>
    <w:rsid w:val="00E840F1"/>
    <w:rsid w:val="00E84115"/>
    <w:rsid w:val="00E841A9"/>
    <w:rsid w:val="00E843A2"/>
    <w:rsid w:val="00E84522"/>
    <w:rsid w:val="00E847F3"/>
    <w:rsid w:val="00E84979"/>
    <w:rsid w:val="00E84E0D"/>
    <w:rsid w:val="00E85344"/>
    <w:rsid w:val="00E853A2"/>
    <w:rsid w:val="00E8573F"/>
    <w:rsid w:val="00E85749"/>
    <w:rsid w:val="00E85B65"/>
    <w:rsid w:val="00E85CAF"/>
    <w:rsid w:val="00E86151"/>
    <w:rsid w:val="00E86178"/>
    <w:rsid w:val="00E8677D"/>
    <w:rsid w:val="00E86F28"/>
    <w:rsid w:val="00E872DB"/>
    <w:rsid w:val="00E87483"/>
    <w:rsid w:val="00E902E6"/>
    <w:rsid w:val="00E90352"/>
    <w:rsid w:val="00E906C3"/>
    <w:rsid w:val="00E90719"/>
    <w:rsid w:val="00E909DD"/>
    <w:rsid w:val="00E90C10"/>
    <w:rsid w:val="00E90F5B"/>
    <w:rsid w:val="00E911E1"/>
    <w:rsid w:val="00E91403"/>
    <w:rsid w:val="00E91455"/>
    <w:rsid w:val="00E91C52"/>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5B4"/>
    <w:rsid w:val="00E93B09"/>
    <w:rsid w:val="00E94344"/>
    <w:rsid w:val="00E943EA"/>
    <w:rsid w:val="00E94C05"/>
    <w:rsid w:val="00E94E95"/>
    <w:rsid w:val="00E94F83"/>
    <w:rsid w:val="00E94FCA"/>
    <w:rsid w:val="00E951A3"/>
    <w:rsid w:val="00E95430"/>
    <w:rsid w:val="00E954EE"/>
    <w:rsid w:val="00E9578E"/>
    <w:rsid w:val="00E95A31"/>
    <w:rsid w:val="00E95AC0"/>
    <w:rsid w:val="00E95D80"/>
    <w:rsid w:val="00E965C1"/>
    <w:rsid w:val="00E965E6"/>
    <w:rsid w:val="00E96873"/>
    <w:rsid w:val="00E96DF0"/>
    <w:rsid w:val="00E970BA"/>
    <w:rsid w:val="00E9718B"/>
    <w:rsid w:val="00E9796D"/>
    <w:rsid w:val="00E979EF"/>
    <w:rsid w:val="00E97FC2"/>
    <w:rsid w:val="00EA064A"/>
    <w:rsid w:val="00EA0717"/>
    <w:rsid w:val="00EA0BE0"/>
    <w:rsid w:val="00EA0D37"/>
    <w:rsid w:val="00EA0E6A"/>
    <w:rsid w:val="00EA10B3"/>
    <w:rsid w:val="00EA1589"/>
    <w:rsid w:val="00EA18D2"/>
    <w:rsid w:val="00EA1997"/>
    <w:rsid w:val="00EA1A37"/>
    <w:rsid w:val="00EA1E56"/>
    <w:rsid w:val="00EA2256"/>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25D"/>
    <w:rsid w:val="00EA4592"/>
    <w:rsid w:val="00EA47EC"/>
    <w:rsid w:val="00EA4870"/>
    <w:rsid w:val="00EA4AB4"/>
    <w:rsid w:val="00EA4DC7"/>
    <w:rsid w:val="00EA4FC9"/>
    <w:rsid w:val="00EA5085"/>
    <w:rsid w:val="00EA56D8"/>
    <w:rsid w:val="00EA5BA3"/>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5F0"/>
    <w:rsid w:val="00EB0722"/>
    <w:rsid w:val="00EB0749"/>
    <w:rsid w:val="00EB0AF3"/>
    <w:rsid w:val="00EB0BDC"/>
    <w:rsid w:val="00EB1358"/>
    <w:rsid w:val="00EB148D"/>
    <w:rsid w:val="00EB166E"/>
    <w:rsid w:val="00EB1A61"/>
    <w:rsid w:val="00EB1BF5"/>
    <w:rsid w:val="00EB1C60"/>
    <w:rsid w:val="00EB2163"/>
    <w:rsid w:val="00EB27C9"/>
    <w:rsid w:val="00EB2932"/>
    <w:rsid w:val="00EB29D1"/>
    <w:rsid w:val="00EB2A13"/>
    <w:rsid w:val="00EB2F3F"/>
    <w:rsid w:val="00EB3CFB"/>
    <w:rsid w:val="00EB3D1F"/>
    <w:rsid w:val="00EB42FF"/>
    <w:rsid w:val="00EB45DF"/>
    <w:rsid w:val="00EB4865"/>
    <w:rsid w:val="00EB4A52"/>
    <w:rsid w:val="00EB4DF8"/>
    <w:rsid w:val="00EB50BC"/>
    <w:rsid w:val="00EB59B0"/>
    <w:rsid w:val="00EB601F"/>
    <w:rsid w:val="00EB63CD"/>
    <w:rsid w:val="00EB6649"/>
    <w:rsid w:val="00EB6B37"/>
    <w:rsid w:val="00EB72F6"/>
    <w:rsid w:val="00EB7496"/>
    <w:rsid w:val="00EB776C"/>
    <w:rsid w:val="00EB79D6"/>
    <w:rsid w:val="00EB7B91"/>
    <w:rsid w:val="00EB7F0F"/>
    <w:rsid w:val="00EC0093"/>
    <w:rsid w:val="00EC04C2"/>
    <w:rsid w:val="00EC0AA8"/>
    <w:rsid w:val="00EC0B59"/>
    <w:rsid w:val="00EC0D59"/>
    <w:rsid w:val="00EC0DF4"/>
    <w:rsid w:val="00EC0FCD"/>
    <w:rsid w:val="00EC1461"/>
    <w:rsid w:val="00EC165E"/>
    <w:rsid w:val="00EC1686"/>
    <w:rsid w:val="00EC1E65"/>
    <w:rsid w:val="00EC20B1"/>
    <w:rsid w:val="00EC238E"/>
    <w:rsid w:val="00EC2D08"/>
    <w:rsid w:val="00EC2ECF"/>
    <w:rsid w:val="00EC2F20"/>
    <w:rsid w:val="00EC350E"/>
    <w:rsid w:val="00EC3641"/>
    <w:rsid w:val="00EC36A9"/>
    <w:rsid w:val="00EC3945"/>
    <w:rsid w:val="00EC3967"/>
    <w:rsid w:val="00EC4345"/>
    <w:rsid w:val="00EC4369"/>
    <w:rsid w:val="00EC461E"/>
    <w:rsid w:val="00EC47B5"/>
    <w:rsid w:val="00EC47F4"/>
    <w:rsid w:val="00EC48EF"/>
    <w:rsid w:val="00EC4A3F"/>
    <w:rsid w:val="00EC4A8C"/>
    <w:rsid w:val="00EC4B0A"/>
    <w:rsid w:val="00EC5074"/>
    <w:rsid w:val="00EC579E"/>
    <w:rsid w:val="00EC5AEC"/>
    <w:rsid w:val="00EC5BED"/>
    <w:rsid w:val="00EC5D1F"/>
    <w:rsid w:val="00EC6063"/>
    <w:rsid w:val="00EC659B"/>
    <w:rsid w:val="00EC680A"/>
    <w:rsid w:val="00EC6AF5"/>
    <w:rsid w:val="00EC6CD3"/>
    <w:rsid w:val="00EC6EB8"/>
    <w:rsid w:val="00EC7045"/>
    <w:rsid w:val="00EC74BB"/>
    <w:rsid w:val="00EC795A"/>
    <w:rsid w:val="00EC79B0"/>
    <w:rsid w:val="00EC7B95"/>
    <w:rsid w:val="00EC7E06"/>
    <w:rsid w:val="00EC7E2B"/>
    <w:rsid w:val="00EC7F2A"/>
    <w:rsid w:val="00EC7F32"/>
    <w:rsid w:val="00ED048E"/>
    <w:rsid w:val="00ED06B2"/>
    <w:rsid w:val="00ED06D6"/>
    <w:rsid w:val="00ED1138"/>
    <w:rsid w:val="00ED125A"/>
    <w:rsid w:val="00ED175C"/>
    <w:rsid w:val="00ED191F"/>
    <w:rsid w:val="00ED1DC7"/>
    <w:rsid w:val="00ED1EC4"/>
    <w:rsid w:val="00ED2037"/>
    <w:rsid w:val="00ED25F2"/>
    <w:rsid w:val="00ED2629"/>
    <w:rsid w:val="00ED30EE"/>
    <w:rsid w:val="00ED4031"/>
    <w:rsid w:val="00ED4085"/>
    <w:rsid w:val="00ED41DF"/>
    <w:rsid w:val="00ED4248"/>
    <w:rsid w:val="00ED4485"/>
    <w:rsid w:val="00ED449F"/>
    <w:rsid w:val="00ED457A"/>
    <w:rsid w:val="00ED4A7D"/>
    <w:rsid w:val="00ED4C16"/>
    <w:rsid w:val="00ED4E44"/>
    <w:rsid w:val="00ED4F25"/>
    <w:rsid w:val="00ED54CE"/>
    <w:rsid w:val="00ED59E8"/>
    <w:rsid w:val="00ED5C38"/>
    <w:rsid w:val="00ED5EBB"/>
    <w:rsid w:val="00ED6269"/>
    <w:rsid w:val="00ED62E0"/>
    <w:rsid w:val="00ED6325"/>
    <w:rsid w:val="00ED6512"/>
    <w:rsid w:val="00ED6706"/>
    <w:rsid w:val="00ED677D"/>
    <w:rsid w:val="00ED6936"/>
    <w:rsid w:val="00ED6DE8"/>
    <w:rsid w:val="00ED71D9"/>
    <w:rsid w:val="00ED75F1"/>
    <w:rsid w:val="00ED7779"/>
    <w:rsid w:val="00ED7816"/>
    <w:rsid w:val="00ED7922"/>
    <w:rsid w:val="00ED7F62"/>
    <w:rsid w:val="00EE05E7"/>
    <w:rsid w:val="00EE0F66"/>
    <w:rsid w:val="00EE1301"/>
    <w:rsid w:val="00EE1ED8"/>
    <w:rsid w:val="00EE2139"/>
    <w:rsid w:val="00EE227A"/>
    <w:rsid w:val="00EE2298"/>
    <w:rsid w:val="00EE2439"/>
    <w:rsid w:val="00EE2616"/>
    <w:rsid w:val="00EE2AE5"/>
    <w:rsid w:val="00EE2B3C"/>
    <w:rsid w:val="00EE2C54"/>
    <w:rsid w:val="00EE2D0B"/>
    <w:rsid w:val="00EE3125"/>
    <w:rsid w:val="00EE339E"/>
    <w:rsid w:val="00EE3E62"/>
    <w:rsid w:val="00EE4764"/>
    <w:rsid w:val="00EE47EE"/>
    <w:rsid w:val="00EE4947"/>
    <w:rsid w:val="00EE4CBB"/>
    <w:rsid w:val="00EE558D"/>
    <w:rsid w:val="00EE55EB"/>
    <w:rsid w:val="00EE58E0"/>
    <w:rsid w:val="00EE5E2E"/>
    <w:rsid w:val="00EE62E8"/>
    <w:rsid w:val="00EE6AC1"/>
    <w:rsid w:val="00EE6D95"/>
    <w:rsid w:val="00EE7022"/>
    <w:rsid w:val="00EE729F"/>
    <w:rsid w:val="00EE7497"/>
    <w:rsid w:val="00EE7635"/>
    <w:rsid w:val="00EE7AF0"/>
    <w:rsid w:val="00EF00D0"/>
    <w:rsid w:val="00EF01E6"/>
    <w:rsid w:val="00EF023A"/>
    <w:rsid w:val="00EF04C7"/>
    <w:rsid w:val="00EF0952"/>
    <w:rsid w:val="00EF0AA0"/>
    <w:rsid w:val="00EF0CF7"/>
    <w:rsid w:val="00EF0E64"/>
    <w:rsid w:val="00EF117F"/>
    <w:rsid w:val="00EF13FC"/>
    <w:rsid w:val="00EF178F"/>
    <w:rsid w:val="00EF18D0"/>
    <w:rsid w:val="00EF1AF0"/>
    <w:rsid w:val="00EF1CBD"/>
    <w:rsid w:val="00EF2258"/>
    <w:rsid w:val="00EF23AC"/>
    <w:rsid w:val="00EF28EE"/>
    <w:rsid w:val="00EF2C0D"/>
    <w:rsid w:val="00EF2D8C"/>
    <w:rsid w:val="00EF313C"/>
    <w:rsid w:val="00EF3541"/>
    <w:rsid w:val="00EF3730"/>
    <w:rsid w:val="00EF3735"/>
    <w:rsid w:val="00EF3851"/>
    <w:rsid w:val="00EF3FF7"/>
    <w:rsid w:val="00EF4140"/>
    <w:rsid w:val="00EF434D"/>
    <w:rsid w:val="00EF439A"/>
    <w:rsid w:val="00EF4BB5"/>
    <w:rsid w:val="00EF4D9B"/>
    <w:rsid w:val="00EF4FD1"/>
    <w:rsid w:val="00EF50D4"/>
    <w:rsid w:val="00EF512B"/>
    <w:rsid w:val="00EF5186"/>
    <w:rsid w:val="00EF5325"/>
    <w:rsid w:val="00EF546C"/>
    <w:rsid w:val="00EF55C2"/>
    <w:rsid w:val="00EF5D71"/>
    <w:rsid w:val="00EF5F0C"/>
    <w:rsid w:val="00EF621A"/>
    <w:rsid w:val="00EF6289"/>
    <w:rsid w:val="00EF644E"/>
    <w:rsid w:val="00EF6B33"/>
    <w:rsid w:val="00EF6B98"/>
    <w:rsid w:val="00EF6C56"/>
    <w:rsid w:val="00EF6D36"/>
    <w:rsid w:val="00EF6F17"/>
    <w:rsid w:val="00EF6F28"/>
    <w:rsid w:val="00EF6FF9"/>
    <w:rsid w:val="00EF7129"/>
    <w:rsid w:val="00EF745C"/>
    <w:rsid w:val="00EF76B9"/>
    <w:rsid w:val="00EF7701"/>
    <w:rsid w:val="00EF7A7A"/>
    <w:rsid w:val="00EF7D00"/>
    <w:rsid w:val="00F002BE"/>
    <w:rsid w:val="00F00A21"/>
    <w:rsid w:val="00F00F5A"/>
    <w:rsid w:val="00F010AD"/>
    <w:rsid w:val="00F01497"/>
    <w:rsid w:val="00F01591"/>
    <w:rsid w:val="00F016CE"/>
    <w:rsid w:val="00F01823"/>
    <w:rsid w:val="00F018E3"/>
    <w:rsid w:val="00F0198A"/>
    <w:rsid w:val="00F01B5F"/>
    <w:rsid w:val="00F02046"/>
    <w:rsid w:val="00F02612"/>
    <w:rsid w:val="00F02768"/>
    <w:rsid w:val="00F02CD7"/>
    <w:rsid w:val="00F02DF6"/>
    <w:rsid w:val="00F02FD9"/>
    <w:rsid w:val="00F03080"/>
    <w:rsid w:val="00F0312F"/>
    <w:rsid w:val="00F03866"/>
    <w:rsid w:val="00F038FB"/>
    <w:rsid w:val="00F04384"/>
    <w:rsid w:val="00F043F8"/>
    <w:rsid w:val="00F04496"/>
    <w:rsid w:val="00F044AF"/>
    <w:rsid w:val="00F045C7"/>
    <w:rsid w:val="00F046B1"/>
    <w:rsid w:val="00F04A4F"/>
    <w:rsid w:val="00F04DF2"/>
    <w:rsid w:val="00F04EBD"/>
    <w:rsid w:val="00F05633"/>
    <w:rsid w:val="00F05F67"/>
    <w:rsid w:val="00F06557"/>
    <w:rsid w:val="00F06E3F"/>
    <w:rsid w:val="00F06F1E"/>
    <w:rsid w:val="00F070C8"/>
    <w:rsid w:val="00F074AA"/>
    <w:rsid w:val="00F07577"/>
    <w:rsid w:val="00F078CB"/>
    <w:rsid w:val="00F078E7"/>
    <w:rsid w:val="00F07EB3"/>
    <w:rsid w:val="00F10155"/>
    <w:rsid w:val="00F10156"/>
    <w:rsid w:val="00F1046C"/>
    <w:rsid w:val="00F10612"/>
    <w:rsid w:val="00F10964"/>
    <w:rsid w:val="00F10BF8"/>
    <w:rsid w:val="00F10DD2"/>
    <w:rsid w:val="00F10E13"/>
    <w:rsid w:val="00F118CC"/>
    <w:rsid w:val="00F11D32"/>
    <w:rsid w:val="00F11FA4"/>
    <w:rsid w:val="00F12066"/>
    <w:rsid w:val="00F12121"/>
    <w:rsid w:val="00F12305"/>
    <w:rsid w:val="00F12866"/>
    <w:rsid w:val="00F12E1F"/>
    <w:rsid w:val="00F13943"/>
    <w:rsid w:val="00F13D0B"/>
    <w:rsid w:val="00F13F7E"/>
    <w:rsid w:val="00F1410A"/>
    <w:rsid w:val="00F14262"/>
    <w:rsid w:val="00F1457B"/>
    <w:rsid w:val="00F145F8"/>
    <w:rsid w:val="00F14935"/>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3A4"/>
    <w:rsid w:val="00F1743E"/>
    <w:rsid w:val="00F17508"/>
    <w:rsid w:val="00F1751D"/>
    <w:rsid w:val="00F1777B"/>
    <w:rsid w:val="00F177C6"/>
    <w:rsid w:val="00F17875"/>
    <w:rsid w:val="00F1797E"/>
    <w:rsid w:val="00F17CC2"/>
    <w:rsid w:val="00F20146"/>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DE"/>
    <w:rsid w:val="00F239FD"/>
    <w:rsid w:val="00F23FB9"/>
    <w:rsid w:val="00F23FD5"/>
    <w:rsid w:val="00F24257"/>
    <w:rsid w:val="00F245C3"/>
    <w:rsid w:val="00F246A3"/>
    <w:rsid w:val="00F24B5C"/>
    <w:rsid w:val="00F24EE2"/>
    <w:rsid w:val="00F25865"/>
    <w:rsid w:val="00F25A16"/>
    <w:rsid w:val="00F25D5F"/>
    <w:rsid w:val="00F25D81"/>
    <w:rsid w:val="00F25DB0"/>
    <w:rsid w:val="00F25DB4"/>
    <w:rsid w:val="00F26068"/>
    <w:rsid w:val="00F26A5F"/>
    <w:rsid w:val="00F26C3E"/>
    <w:rsid w:val="00F27532"/>
    <w:rsid w:val="00F2765F"/>
    <w:rsid w:val="00F2772D"/>
    <w:rsid w:val="00F27AED"/>
    <w:rsid w:val="00F3022B"/>
    <w:rsid w:val="00F3063D"/>
    <w:rsid w:val="00F31070"/>
    <w:rsid w:val="00F310C0"/>
    <w:rsid w:val="00F311D1"/>
    <w:rsid w:val="00F31382"/>
    <w:rsid w:val="00F313AB"/>
    <w:rsid w:val="00F3146E"/>
    <w:rsid w:val="00F3188D"/>
    <w:rsid w:val="00F31A01"/>
    <w:rsid w:val="00F31C61"/>
    <w:rsid w:val="00F31FA1"/>
    <w:rsid w:val="00F320B5"/>
    <w:rsid w:val="00F32184"/>
    <w:rsid w:val="00F32451"/>
    <w:rsid w:val="00F3298D"/>
    <w:rsid w:val="00F32D45"/>
    <w:rsid w:val="00F32FDA"/>
    <w:rsid w:val="00F3389D"/>
    <w:rsid w:val="00F3397E"/>
    <w:rsid w:val="00F339FF"/>
    <w:rsid w:val="00F33A71"/>
    <w:rsid w:val="00F33C0F"/>
    <w:rsid w:val="00F3457A"/>
    <w:rsid w:val="00F34656"/>
    <w:rsid w:val="00F34D4B"/>
    <w:rsid w:val="00F34DD6"/>
    <w:rsid w:val="00F34FEB"/>
    <w:rsid w:val="00F35027"/>
    <w:rsid w:val="00F35187"/>
    <w:rsid w:val="00F351A4"/>
    <w:rsid w:val="00F352DB"/>
    <w:rsid w:val="00F354E6"/>
    <w:rsid w:val="00F35A33"/>
    <w:rsid w:val="00F35C43"/>
    <w:rsid w:val="00F35D43"/>
    <w:rsid w:val="00F36073"/>
    <w:rsid w:val="00F3614B"/>
    <w:rsid w:val="00F361CD"/>
    <w:rsid w:val="00F36293"/>
    <w:rsid w:val="00F363DB"/>
    <w:rsid w:val="00F36AE2"/>
    <w:rsid w:val="00F36EEE"/>
    <w:rsid w:val="00F36F84"/>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5A3"/>
    <w:rsid w:val="00F4272C"/>
    <w:rsid w:val="00F4276E"/>
    <w:rsid w:val="00F4281B"/>
    <w:rsid w:val="00F429B7"/>
    <w:rsid w:val="00F42B92"/>
    <w:rsid w:val="00F4338D"/>
    <w:rsid w:val="00F43498"/>
    <w:rsid w:val="00F43678"/>
    <w:rsid w:val="00F438D1"/>
    <w:rsid w:val="00F439AA"/>
    <w:rsid w:val="00F43A75"/>
    <w:rsid w:val="00F43CEC"/>
    <w:rsid w:val="00F43D37"/>
    <w:rsid w:val="00F43F33"/>
    <w:rsid w:val="00F440A5"/>
    <w:rsid w:val="00F442A0"/>
    <w:rsid w:val="00F44829"/>
    <w:rsid w:val="00F44ABC"/>
    <w:rsid w:val="00F44E72"/>
    <w:rsid w:val="00F44EA5"/>
    <w:rsid w:val="00F4519F"/>
    <w:rsid w:val="00F462BF"/>
    <w:rsid w:val="00F46476"/>
    <w:rsid w:val="00F46593"/>
    <w:rsid w:val="00F465AD"/>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1B95"/>
    <w:rsid w:val="00F5205E"/>
    <w:rsid w:val="00F520F7"/>
    <w:rsid w:val="00F522EF"/>
    <w:rsid w:val="00F52CAB"/>
    <w:rsid w:val="00F532EF"/>
    <w:rsid w:val="00F533BE"/>
    <w:rsid w:val="00F537B8"/>
    <w:rsid w:val="00F53E9F"/>
    <w:rsid w:val="00F541C9"/>
    <w:rsid w:val="00F54E97"/>
    <w:rsid w:val="00F5513D"/>
    <w:rsid w:val="00F5529C"/>
    <w:rsid w:val="00F55AB1"/>
    <w:rsid w:val="00F55CEC"/>
    <w:rsid w:val="00F55E0B"/>
    <w:rsid w:val="00F55EBA"/>
    <w:rsid w:val="00F55FDF"/>
    <w:rsid w:val="00F56151"/>
    <w:rsid w:val="00F56731"/>
    <w:rsid w:val="00F56784"/>
    <w:rsid w:val="00F56D6A"/>
    <w:rsid w:val="00F575B9"/>
    <w:rsid w:val="00F57600"/>
    <w:rsid w:val="00F5762F"/>
    <w:rsid w:val="00F57696"/>
    <w:rsid w:val="00F577FD"/>
    <w:rsid w:val="00F604C5"/>
    <w:rsid w:val="00F60B1E"/>
    <w:rsid w:val="00F60ED9"/>
    <w:rsid w:val="00F60FF8"/>
    <w:rsid w:val="00F61119"/>
    <w:rsid w:val="00F61498"/>
    <w:rsid w:val="00F61567"/>
    <w:rsid w:val="00F616D0"/>
    <w:rsid w:val="00F61C7B"/>
    <w:rsid w:val="00F61DA3"/>
    <w:rsid w:val="00F620C7"/>
    <w:rsid w:val="00F622A1"/>
    <w:rsid w:val="00F626A3"/>
    <w:rsid w:val="00F6284A"/>
    <w:rsid w:val="00F628F0"/>
    <w:rsid w:val="00F62C4F"/>
    <w:rsid w:val="00F630CA"/>
    <w:rsid w:val="00F633EB"/>
    <w:rsid w:val="00F635E0"/>
    <w:rsid w:val="00F63911"/>
    <w:rsid w:val="00F63D18"/>
    <w:rsid w:val="00F64216"/>
    <w:rsid w:val="00F642C4"/>
    <w:rsid w:val="00F64B30"/>
    <w:rsid w:val="00F64BCF"/>
    <w:rsid w:val="00F65096"/>
    <w:rsid w:val="00F65386"/>
    <w:rsid w:val="00F653BA"/>
    <w:rsid w:val="00F65719"/>
    <w:rsid w:val="00F658BC"/>
    <w:rsid w:val="00F65AFC"/>
    <w:rsid w:val="00F65B22"/>
    <w:rsid w:val="00F65EA5"/>
    <w:rsid w:val="00F662FA"/>
    <w:rsid w:val="00F6643A"/>
    <w:rsid w:val="00F664DF"/>
    <w:rsid w:val="00F66A38"/>
    <w:rsid w:val="00F674A6"/>
    <w:rsid w:val="00F674FF"/>
    <w:rsid w:val="00F6760A"/>
    <w:rsid w:val="00F67D4C"/>
    <w:rsid w:val="00F703FB"/>
    <w:rsid w:val="00F704E3"/>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1A"/>
    <w:rsid w:val="00F72C2B"/>
    <w:rsid w:val="00F73084"/>
    <w:rsid w:val="00F735D2"/>
    <w:rsid w:val="00F7396E"/>
    <w:rsid w:val="00F739AF"/>
    <w:rsid w:val="00F739C8"/>
    <w:rsid w:val="00F73BC5"/>
    <w:rsid w:val="00F73C26"/>
    <w:rsid w:val="00F73CDF"/>
    <w:rsid w:val="00F73E27"/>
    <w:rsid w:val="00F73F94"/>
    <w:rsid w:val="00F741CD"/>
    <w:rsid w:val="00F743EB"/>
    <w:rsid w:val="00F7468C"/>
    <w:rsid w:val="00F74993"/>
    <w:rsid w:val="00F749AC"/>
    <w:rsid w:val="00F74BBD"/>
    <w:rsid w:val="00F75196"/>
    <w:rsid w:val="00F763BC"/>
    <w:rsid w:val="00F766FC"/>
    <w:rsid w:val="00F768C7"/>
    <w:rsid w:val="00F76FAD"/>
    <w:rsid w:val="00F7706A"/>
    <w:rsid w:val="00F77BDA"/>
    <w:rsid w:val="00F80508"/>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228"/>
    <w:rsid w:val="00F8333D"/>
    <w:rsid w:val="00F8336E"/>
    <w:rsid w:val="00F83439"/>
    <w:rsid w:val="00F837E9"/>
    <w:rsid w:val="00F838BB"/>
    <w:rsid w:val="00F83941"/>
    <w:rsid w:val="00F84059"/>
    <w:rsid w:val="00F84481"/>
    <w:rsid w:val="00F84749"/>
    <w:rsid w:val="00F847E4"/>
    <w:rsid w:val="00F84862"/>
    <w:rsid w:val="00F84AF5"/>
    <w:rsid w:val="00F84C66"/>
    <w:rsid w:val="00F850DE"/>
    <w:rsid w:val="00F8538A"/>
    <w:rsid w:val="00F85685"/>
    <w:rsid w:val="00F85A5C"/>
    <w:rsid w:val="00F85A88"/>
    <w:rsid w:val="00F85F48"/>
    <w:rsid w:val="00F8630B"/>
    <w:rsid w:val="00F8663D"/>
    <w:rsid w:val="00F866EF"/>
    <w:rsid w:val="00F8694B"/>
    <w:rsid w:val="00F87210"/>
    <w:rsid w:val="00F873C5"/>
    <w:rsid w:val="00F8751E"/>
    <w:rsid w:val="00F8798E"/>
    <w:rsid w:val="00F87D9A"/>
    <w:rsid w:val="00F87EB3"/>
    <w:rsid w:val="00F90C6C"/>
    <w:rsid w:val="00F90D06"/>
    <w:rsid w:val="00F91054"/>
    <w:rsid w:val="00F91377"/>
    <w:rsid w:val="00F91996"/>
    <w:rsid w:val="00F922A6"/>
    <w:rsid w:val="00F922EC"/>
    <w:rsid w:val="00F92703"/>
    <w:rsid w:val="00F92760"/>
    <w:rsid w:val="00F928B6"/>
    <w:rsid w:val="00F92AAA"/>
    <w:rsid w:val="00F92E17"/>
    <w:rsid w:val="00F93775"/>
    <w:rsid w:val="00F9377E"/>
    <w:rsid w:val="00F93F6F"/>
    <w:rsid w:val="00F942CC"/>
    <w:rsid w:val="00F946DA"/>
    <w:rsid w:val="00F947C3"/>
    <w:rsid w:val="00F947FD"/>
    <w:rsid w:val="00F94C2B"/>
    <w:rsid w:val="00F95248"/>
    <w:rsid w:val="00F952EA"/>
    <w:rsid w:val="00F956D5"/>
    <w:rsid w:val="00F95BED"/>
    <w:rsid w:val="00F95C0C"/>
    <w:rsid w:val="00F96752"/>
    <w:rsid w:val="00F96A42"/>
    <w:rsid w:val="00F96F69"/>
    <w:rsid w:val="00F96F85"/>
    <w:rsid w:val="00F972D2"/>
    <w:rsid w:val="00F9792E"/>
    <w:rsid w:val="00F9798A"/>
    <w:rsid w:val="00F97D74"/>
    <w:rsid w:val="00FA0053"/>
    <w:rsid w:val="00FA00CB"/>
    <w:rsid w:val="00FA082C"/>
    <w:rsid w:val="00FA0A8F"/>
    <w:rsid w:val="00FA1284"/>
    <w:rsid w:val="00FA14C7"/>
    <w:rsid w:val="00FA15F0"/>
    <w:rsid w:val="00FA2162"/>
    <w:rsid w:val="00FA221C"/>
    <w:rsid w:val="00FA240B"/>
    <w:rsid w:val="00FA251F"/>
    <w:rsid w:val="00FA259E"/>
    <w:rsid w:val="00FA271A"/>
    <w:rsid w:val="00FA27EA"/>
    <w:rsid w:val="00FA298E"/>
    <w:rsid w:val="00FA33F5"/>
    <w:rsid w:val="00FA347B"/>
    <w:rsid w:val="00FA366A"/>
    <w:rsid w:val="00FA3BE5"/>
    <w:rsid w:val="00FA3D92"/>
    <w:rsid w:val="00FA4612"/>
    <w:rsid w:val="00FA511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EE"/>
    <w:rsid w:val="00FB0E02"/>
    <w:rsid w:val="00FB0EC3"/>
    <w:rsid w:val="00FB0F35"/>
    <w:rsid w:val="00FB189A"/>
    <w:rsid w:val="00FB1992"/>
    <w:rsid w:val="00FB1B51"/>
    <w:rsid w:val="00FB1BC8"/>
    <w:rsid w:val="00FB1EEB"/>
    <w:rsid w:val="00FB2195"/>
    <w:rsid w:val="00FB233F"/>
    <w:rsid w:val="00FB2593"/>
    <w:rsid w:val="00FB2837"/>
    <w:rsid w:val="00FB2FFE"/>
    <w:rsid w:val="00FB324A"/>
    <w:rsid w:val="00FB3544"/>
    <w:rsid w:val="00FB383A"/>
    <w:rsid w:val="00FB3E2D"/>
    <w:rsid w:val="00FB3F63"/>
    <w:rsid w:val="00FB442B"/>
    <w:rsid w:val="00FB4511"/>
    <w:rsid w:val="00FB45F6"/>
    <w:rsid w:val="00FB4689"/>
    <w:rsid w:val="00FB48F6"/>
    <w:rsid w:val="00FB4ADD"/>
    <w:rsid w:val="00FB4EE9"/>
    <w:rsid w:val="00FB543C"/>
    <w:rsid w:val="00FB576C"/>
    <w:rsid w:val="00FB57F4"/>
    <w:rsid w:val="00FB5CC4"/>
    <w:rsid w:val="00FB5F98"/>
    <w:rsid w:val="00FB6122"/>
    <w:rsid w:val="00FB63F2"/>
    <w:rsid w:val="00FB67FA"/>
    <w:rsid w:val="00FB68B0"/>
    <w:rsid w:val="00FB6C1C"/>
    <w:rsid w:val="00FB6E60"/>
    <w:rsid w:val="00FB75C2"/>
    <w:rsid w:val="00FB785E"/>
    <w:rsid w:val="00FB7903"/>
    <w:rsid w:val="00FB7D76"/>
    <w:rsid w:val="00FB7FA3"/>
    <w:rsid w:val="00FC0185"/>
    <w:rsid w:val="00FC0542"/>
    <w:rsid w:val="00FC054E"/>
    <w:rsid w:val="00FC0AD9"/>
    <w:rsid w:val="00FC0F94"/>
    <w:rsid w:val="00FC0FC2"/>
    <w:rsid w:val="00FC13EF"/>
    <w:rsid w:val="00FC14F2"/>
    <w:rsid w:val="00FC179F"/>
    <w:rsid w:val="00FC1827"/>
    <w:rsid w:val="00FC1A77"/>
    <w:rsid w:val="00FC1AB7"/>
    <w:rsid w:val="00FC1B39"/>
    <w:rsid w:val="00FC1E77"/>
    <w:rsid w:val="00FC1E8A"/>
    <w:rsid w:val="00FC25D3"/>
    <w:rsid w:val="00FC29E1"/>
    <w:rsid w:val="00FC2EF8"/>
    <w:rsid w:val="00FC3053"/>
    <w:rsid w:val="00FC3166"/>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D66"/>
    <w:rsid w:val="00FC6FCC"/>
    <w:rsid w:val="00FC76FF"/>
    <w:rsid w:val="00FC7A58"/>
    <w:rsid w:val="00FC7A87"/>
    <w:rsid w:val="00FC7B50"/>
    <w:rsid w:val="00FC7BB1"/>
    <w:rsid w:val="00FC7CB6"/>
    <w:rsid w:val="00FC7DCB"/>
    <w:rsid w:val="00FD0035"/>
    <w:rsid w:val="00FD0173"/>
    <w:rsid w:val="00FD01EA"/>
    <w:rsid w:val="00FD03C4"/>
    <w:rsid w:val="00FD04A5"/>
    <w:rsid w:val="00FD04C3"/>
    <w:rsid w:val="00FD0A5A"/>
    <w:rsid w:val="00FD0EB0"/>
    <w:rsid w:val="00FD107A"/>
    <w:rsid w:val="00FD13B1"/>
    <w:rsid w:val="00FD169D"/>
    <w:rsid w:val="00FD1862"/>
    <w:rsid w:val="00FD1DB6"/>
    <w:rsid w:val="00FD1E77"/>
    <w:rsid w:val="00FD1E78"/>
    <w:rsid w:val="00FD2CA8"/>
    <w:rsid w:val="00FD3652"/>
    <w:rsid w:val="00FD38C0"/>
    <w:rsid w:val="00FD3CED"/>
    <w:rsid w:val="00FD3E91"/>
    <w:rsid w:val="00FD4097"/>
    <w:rsid w:val="00FD42EC"/>
    <w:rsid w:val="00FD4804"/>
    <w:rsid w:val="00FD4AEA"/>
    <w:rsid w:val="00FD50C0"/>
    <w:rsid w:val="00FD55B1"/>
    <w:rsid w:val="00FD55CB"/>
    <w:rsid w:val="00FD5700"/>
    <w:rsid w:val="00FD588A"/>
    <w:rsid w:val="00FD59BF"/>
    <w:rsid w:val="00FD5AE1"/>
    <w:rsid w:val="00FD5CF2"/>
    <w:rsid w:val="00FD6048"/>
    <w:rsid w:val="00FD6B76"/>
    <w:rsid w:val="00FD6C2B"/>
    <w:rsid w:val="00FD6CFC"/>
    <w:rsid w:val="00FD747B"/>
    <w:rsid w:val="00FD7B57"/>
    <w:rsid w:val="00FD7F38"/>
    <w:rsid w:val="00FE085B"/>
    <w:rsid w:val="00FE0B84"/>
    <w:rsid w:val="00FE1933"/>
    <w:rsid w:val="00FE1B56"/>
    <w:rsid w:val="00FE1C29"/>
    <w:rsid w:val="00FE1E04"/>
    <w:rsid w:val="00FE1FAD"/>
    <w:rsid w:val="00FE2715"/>
    <w:rsid w:val="00FE280E"/>
    <w:rsid w:val="00FE2932"/>
    <w:rsid w:val="00FE2DB1"/>
    <w:rsid w:val="00FE2DBA"/>
    <w:rsid w:val="00FE2E19"/>
    <w:rsid w:val="00FE35B7"/>
    <w:rsid w:val="00FE35F7"/>
    <w:rsid w:val="00FE36B0"/>
    <w:rsid w:val="00FE3AAA"/>
    <w:rsid w:val="00FE455D"/>
    <w:rsid w:val="00FE49B3"/>
    <w:rsid w:val="00FE4CE4"/>
    <w:rsid w:val="00FE50C6"/>
    <w:rsid w:val="00FE52D5"/>
    <w:rsid w:val="00FE5470"/>
    <w:rsid w:val="00FE583B"/>
    <w:rsid w:val="00FE593D"/>
    <w:rsid w:val="00FE5B41"/>
    <w:rsid w:val="00FE5FC7"/>
    <w:rsid w:val="00FE60A4"/>
    <w:rsid w:val="00FE62D6"/>
    <w:rsid w:val="00FE6C6C"/>
    <w:rsid w:val="00FE6DED"/>
    <w:rsid w:val="00FE6E21"/>
    <w:rsid w:val="00FE6EFB"/>
    <w:rsid w:val="00FE6F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CB0"/>
    <w:rsid w:val="00FF4D7F"/>
    <w:rsid w:val="00FF4F0B"/>
    <w:rsid w:val="00FF51DB"/>
    <w:rsid w:val="00FF5491"/>
    <w:rsid w:val="00FF5682"/>
    <w:rsid w:val="00FF5928"/>
    <w:rsid w:val="00FF5D5E"/>
    <w:rsid w:val="00FF5E55"/>
    <w:rsid w:val="00FF5F1C"/>
    <w:rsid w:val="00FF60DC"/>
    <w:rsid w:val="00FF6206"/>
    <w:rsid w:val="00FF660B"/>
    <w:rsid w:val="00FF66A6"/>
    <w:rsid w:val="00FF6792"/>
    <w:rsid w:val="00FF6FFB"/>
    <w:rsid w:val="00FF709C"/>
    <w:rsid w:val="00FF720A"/>
    <w:rsid w:val="00FF7831"/>
    <w:rsid w:val="00FF7833"/>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0B8F792"/>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FSContent">
    <w:name w:val="FS_Content"/>
    <w:basedOn w:val="Normal"/>
    <w:link w:val="FSContentChar"/>
    <w:qFormat/>
    <w:rsid w:val="00BA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pPr>
    <w:rPr>
      <w:rFonts w:ascii="Angsana New" w:eastAsia="MS Mincho" w:hAnsi="Angsana New"/>
      <w:sz w:val="30"/>
      <w:szCs w:val="30"/>
    </w:rPr>
  </w:style>
  <w:style w:type="character" w:customStyle="1" w:styleId="FSContentChar">
    <w:name w:val="FS_Content Char"/>
    <w:link w:val="FSContent"/>
    <w:rsid w:val="00BA03D0"/>
    <w:rPr>
      <w:rFonts w:ascii="Angsana New" w:eastAsia="MS Mincho" w:hAnsi="Angsana New"/>
      <w:sz w:val="30"/>
      <w:szCs w:val="30"/>
    </w:rPr>
  </w:style>
  <w:style w:type="character" w:customStyle="1" w:styleId="BodyText2Char">
    <w:name w:val="Body Text 2 Char"/>
    <w:basedOn w:val="DefaultParagraphFont"/>
    <w:link w:val="BodyText2"/>
    <w:rsid w:val="001B03B8"/>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7441957">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02691866">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696658724">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15535925">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847063790">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2AA90-A709-4FF0-9EAD-1CC28360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17</Pages>
  <Words>3780</Words>
  <Characters>21547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25277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Somjai, Nigonyanont</cp:lastModifiedBy>
  <cp:revision>3</cp:revision>
  <cp:lastPrinted>2021-11-09T03:25:00Z</cp:lastPrinted>
  <dcterms:created xsi:type="dcterms:W3CDTF">2021-11-09T07:02:00Z</dcterms:created>
  <dcterms:modified xsi:type="dcterms:W3CDTF">2021-11-09T07:03:00Z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2021-11-01T03:03:37Z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570c9e3f-8004-4b8f-aae2-b6827b4a20b4</vt:lpwstr>
  </property>
  <property fmtid="{D5CDD505-2E9C-101B-9397-08002B2CF9AE}" pid="8" name="MSIP_Label_4ed8881d-4062-46d6-b0ca-1cc939420954_ContentBits">
    <vt:lpwstr>0</vt:lpwstr>
  </property>
</Properties>
</file>