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CB02C1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CB02C1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68326FE" w14:textId="77777777" w:rsidR="00FE6C8F" w:rsidRPr="00873EDD" w:rsidRDefault="00FE6C8F" w:rsidP="00B428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2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73EDD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งบการเงินระหว่างกาลแบบย่อ</w:t>
      </w:r>
    </w:p>
    <w:p w14:paraId="65064289" w14:textId="507BD170" w:rsidR="009435C8" w:rsidRPr="00CB02C1" w:rsidRDefault="00FE6C8F" w:rsidP="00FE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C03EAE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C03EAE">
        <w:rPr>
          <w:rFonts w:ascii="Angsana New" w:hAnsi="Angsana New"/>
          <w:sz w:val="32"/>
          <w:szCs w:val="32"/>
          <w:cs/>
        </w:rPr>
        <w:t xml:space="preserve"> กันยายน</w:t>
      </w:r>
      <w:r w:rsidR="009435C8" w:rsidRPr="00CB02C1">
        <w:rPr>
          <w:rFonts w:ascii="Angsana New" w:hAnsi="Angsana New" w:hint="cs"/>
          <w:sz w:val="32"/>
          <w:szCs w:val="32"/>
          <w:cs/>
        </w:rPr>
        <w:t xml:space="preserve"> </w:t>
      </w:r>
      <w:r w:rsidR="009435C8" w:rsidRPr="00CB02C1">
        <w:rPr>
          <w:rFonts w:ascii="Angsana New" w:hAnsi="Angsana New"/>
          <w:sz w:val="32"/>
          <w:szCs w:val="32"/>
        </w:rPr>
        <w:t>2564</w:t>
      </w:r>
    </w:p>
    <w:p w14:paraId="3C3371DD" w14:textId="77777777" w:rsidR="009435C8" w:rsidRPr="00CB02C1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และ</w:t>
      </w:r>
    </w:p>
    <w:p w14:paraId="1E854032" w14:textId="1CA3FAF0" w:rsidR="00B1375A" w:rsidRPr="00CB02C1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CB02C1">
        <w:rPr>
          <w:rFonts w:ascii="Angsana New" w:hAnsi="Angsana New" w:hint="cs"/>
          <w:sz w:val="32"/>
          <w:szCs w:val="32"/>
          <w:cs/>
        </w:rPr>
        <w:t>ของผู้</w:t>
      </w:r>
      <w:r w:rsidRPr="00CB02C1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78FC7B9A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CB02C1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CB02C1" w:rsidSect="00A7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BD79E07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CB02C1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66B68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1E33EBC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CB02C1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CB02C1">
        <w:rPr>
          <w:rFonts w:ascii="Angsana New" w:hAnsi="Angsana New"/>
          <w:b/>
          <w:bCs/>
          <w:sz w:val="28"/>
          <w:szCs w:val="28"/>
        </w:rPr>
        <w:t xml:space="preserve"> </w:t>
      </w:r>
      <w:r w:rsidRPr="00CB02C1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15EA96DB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5F5CC657" w14:textId="4723370E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8931D4">
        <w:rPr>
          <w:rFonts w:ascii="Angsana New" w:eastAsia="Times New Roman" w:hAnsi="Angsana New"/>
          <w:sz w:val="28"/>
          <w:szCs w:val="28"/>
        </w:rPr>
        <w:t>30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4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>
        <w:rPr>
          <w:rFonts w:ascii="Angsana New" w:eastAsia="Times New Roman" w:hAnsi="Angsana New"/>
          <w:sz w:val="28"/>
          <w:szCs w:val="28"/>
          <w:cs/>
        </w:rPr>
        <w:t>เก้าเดือน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eastAsia="Times New Roman" w:hAnsi="Angsana New"/>
          <w:sz w:val="28"/>
          <w:szCs w:val="28"/>
        </w:rPr>
        <w:t>30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4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</w:rPr>
        <w:br/>
      </w:r>
      <w:r w:rsidRPr="008931D4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รวมและงบกระแสเงินสดเฉพาะกิจการ สำหรับงวด</w:t>
      </w:r>
      <w:r>
        <w:rPr>
          <w:rFonts w:ascii="Angsana New" w:eastAsia="Times New Roman" w:hAnsi="Angsana New"/>
          <w:spacing w:val="-4"/>
          <w:sz w:val="28"/>
          <w:szCs w:val="28"/>
          <w:cs/>
        </w:rPr>
        <w:t>เก้าเดือน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สิ้นสุดวันที่ </w:t>
      </w:r>
      <w:r>
        <w:rPr>
          <w:rFonts w:ascii="Angsana New" w:eastAsia="Times New Roman" w:hAnsi="Angsana New"/>
          <w:spacing w:val="-4"/>
          <w:sz w:val="28"/>
          <w:szCs w:val="28"/>
        </w:rPr>
        <w:t>30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eastAsia="Times New Roman" w:hAnsi="Angsana New" w:hint="cs"/>
          <w:spacing w:val="-4"/>
          <w:sz w:val="28"/>
          <w:szCs w:val="28"/>
          <w:cs/>
        </w:rPr>
        <w:t>กันยายน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pacing w:val="-4"/>
          <w:sz w:val="28"/>
          <w:szCs w:val="28"/>
        </w:rPr>
        <w:t>2564</w:t>
      </w:r>
      <w:r w:rsidRPr="008931D4">
        <w:rPr>
          <w:rFonts w:ascii="Angsana New" w:eastAsia="Times New Roman" w:hAnsi="Angsana New"/>
          <w:spacing w:val="-4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Pr="008931D4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8931D4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 (ข้อมูลทางการเงินระหว่างกาล)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8931D4">
        <w:rPr>
          <w:rFonts w:ascii="Angsana New" w:eastAsia="Times New Roman" w:hAnsi="Angsana New"/>
          <w:sz w:val="28"/>
          <w:szCs w:val="28"/>
        </w:rPr>
        <w:t xml:space="preserve"> </w:t>
      </w:r>
      <w:r w:rsidRPr="008931D4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31D4">
        <w:rPr>
          <w:rFonts w:ascii="Angsana New" w:eastAsia="Times New Roman" w:hAnsi="Angsana New"/>
          <w:sz w:val="28"/>
          <w:szCs w:val="28"/>
        </w:rPr>
        <w:t xml:space="preserve">34 </w:t>
      </w:r>
      <w:r w:rsidRPr="008931D4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31DD5D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6505DF85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2D5CEE00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1233311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รหัส</w:t>
      </w:r>
      <w:r w:rsidRPr="008931D4">
        <w:rPr>
          <w:rFonts w:ascii="Angsana New" w:hAnsi="Angsana New"/>
          <w:sz w:val="28"/>
          <w:szCs w:val="28"/>
        </w:rPr>
        <w:t xml:space="preserve"> 2410 “</w:t>
      </w:r>
      <w:r w:rsidRPr="008931D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931D4">
        <w:rPr>
          <w:rFonts w:ascii="Angsana New" w:hAnsi="Angsana New"/>
          <w:sz w:val="28"/>
          <w:szCs w:val="28"/>
        </w:rPr>
        <w:t>”</w:t>
      </w:r>
      <w:r w:rsidRPr="008931D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931D4">
        <w:rPr>
          <w:rFonts w:ascii="Angsana New" w:hAnsi="Angsana New"/>
          <w:sz w:val="28"/>
          <w:szCs w:val="28"/>
        </w:rPr>
        <w:t xml:space="preserve"> </w:t>
      </w:r>
      <w:r w:rsidRPr="008931D4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BD9B0C9" w14:textId="77777777" w:rsidR="008A704D" w:rsidRDefault="008A704D" w:rsidP="00D4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  <w:sectPr w:rsidR="008A704D" w:rsidSect="004B7A95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74A21AC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1FA74F0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931D4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4064F088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7B6C66F9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931D4">
        <w:rPr>
          <w:rFonts w:ascii="Angsana New" w:hAnsi="Angsana New"/>
          <w:spacing w:val="-2"/>
          <w:sz w:val="28"/>
          <w:szCs w:val="28"/>
        </w:rPr>
        <w:t>34</w:t>
      </w:r>
      <w:r w:rsidRPr="008931D4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8931D4">
        <w:rPr>
          <w:rFonts w:ascii="Angsana New" w:hAnsi="Angsana New"/>
          <w:spacing w:val="-2"/>
          <w:sz w:val="28"/>
          <w:szCs w:val="28"/>
        </w:rPr>
        <w:br/>
      </w:r>
      <w:r w:rsidRPr="008931D4">
        <w:rPr>
          <w:rFonts w:ascii="Angsana New" w:hAnsi="Angsana New"/>
          <w:sz w:val="28"/>
          <w:szCs w:val="28"/>
          <w:cs/>
        </w:rPr>
        <w:t>การรายงานทาง</w:t>
      </w:r>
      <w:r w:rsidRPr="008931D4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8B748EF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7A75B0A4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10069026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66D4ABFD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7D6ECDE" w14:textId="77777777" w:rsidR="00D451F5" w:rsidRPr="008931D4" w:rsidRDefault="00D451F5" w:rsidP="00D451F5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5B49BFF6" w14:textId="77777777" w:rsidR="00D451F5" w:rsidRPr="008931D4" w:rsidRDefault="00D451F5" w:rsidP="00D451F5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(</w:t>
      </w:r>
      <w:r w:rsidRPr="008931D4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8931D4">
        <w:rPr>
          <w:rFonts w:ascii="Angsana New" w:eastAsia="Times New Roman" w:hAnsi="Angsana New"/>
          <w:sz w:val="28"/>
          <w:szCs w:val="28"/>
          <w:cs/>
        </w:rPr>
        <w:t>)</w:t>
      </w:r>
    </w:p>
    <w:p w14:paraId="37562CDD" w14:textId="77777777" w:rsidR="00D451F5" w:rsidRPr="008931D4" w:rsidRDefault="00D451F5" w:rsidP="00D451F5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0003F4BA" w14:textId="65DB13E0" w:rsidR="00D451F5" w:rsidRPr="008931D4" w:rsidRDefault="00D451F5" w:rsidP="00D451F5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 xml:space="preserve">เลขทะเบียน </w:t>
      </w:r>
      <w:r w:rsidRPr="008931D4">
        <w:rPr>
          <w:rFonts w:ascii="Angsana New" w:eastAsia="Times New Roman" w:hAnsi="Angsana New"/>
          <w:sz w:val="28"/>
          <w:szCs w:val="28"/>
        </w:rPr>
        <w:t>4208</w:t>
      </w:r>
    </w:p>
    <w:p w14:paraId="32D04043" w14:textId="77777777" w:rsidR="00D451F5" w:rsidRPr="008931D4" w:rsidRDefault="00D451F5" w:rsidP="00D451F5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7A3E291F" w14:textId="77777777" w:rsidR="00D451F5" w:rsidRPr="008931D4" w:rsidRDefault="00D451F5" w:rsidP="00D451F5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BC8FAC" w14:textId="77777777" w:rsidR="00D451F5" w:rsidRPr="008931D4" w:rsidRDefault="00D451F5" w:rsidP="00D451F5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8931D4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1B4FA013" w14:textId="745A98AE" w:rsidR="00325AEA" w:rsidRPr="00CB02C1" w:rsidRDefault="00B428E0" w:rsidP="00D451F5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="Angsana New" w:eastAsia="Times New Roman" w:hAnsi="Angsana New"/>
          <w:sz w:val="28"/>
          <w:szCs w:val="28"/>
        </w:rPr>
        <w:t>10</w:t>
      </w:r>
      <w:r w:rsidR="00D451F5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451F5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="00325AEA" w:rsidRPr="00CB02C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325AEA" w:rsidRPr="00CB02C1">
        <w:rPr>
          <w:rFonts w:asciiTheme="majorBidi" w:eastAsia="Calibri" w:hAnsiTheme="majorBidi" w:cstheme="majorBidi"/>
          <w:sz w:val="28"/>
          <w:szCs w:val="28"/>
        </w:rPr>
        <w:t>2564</w:t>
      </w:r>
    </w:p>
    <w:bookmarkEnd w:id="0"/>
    <w:p w14:paraId="6129DFAF" w14:textId="06220CCF" w:rsidR="00A8553C" w:rsidRPr="007C5D1E" w:rsidRDefault="00A8553C" w:rsidP="007C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sectPr w:rsidR="00A8553C" w:rsidRPr="007C5D1E" w:rsidSect="008A704D"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3159E" w14:textId="77777777" w:rsidR="0003781F" w:rsidRDefault="0003781F" w:rsidP="003B1575">
      <w:r>
        <w:separator/>
      </w:r>
    </w:p>
  </w:endnote>
  <w:endnote w:type="continuationSeparator" w:id="0">
    <w:p w14:paraId="718E8927" w14:textId="77777777" w:rsidR="0003781F" w:rsidRDefault="0003781F" w:rsidP="003B1575">
      <w:r>
        <w:continuationSeparator/>
      </w:r>
    </w:p>
  </w:endnote>
  <w:endnote w:type="continuationNotice" w:id="1">
    <w:p w14:paraId="57ECB903" w14:textId="77777777" w:rsidR="0003781F" w:rsidRDefault="000378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FC295" w14:textId="77777777" w:rsidR="006C0102" w:rsidRDefault="006C0102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6C0102" w:rsidRDefault="006C0102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833E6" w14:textId="77777777" w:rsidR="006C0102" w:rsidRPr="00CE373D" w:rsidRDefault="006C010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6C0102" w:rsidRPr="00883ABF" w:rsidRDefault="006C0102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291A5" w14:textId="77777777" w:rsidR="008A704D" w:rsidRDefault="008A70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AB745" w14:textId="77777777" w:rsidR="006C0102" w:rsidRPr="0013720E" w:rsidRDefault="006C0102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E91CC" w14:textId="77777777" w:rsidR="008A704D" w:rsidRDefault="008A704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63922C1" w14:textId="77777777" w:rsidR="006C0102" w:rsidRPr="008A704D" w:rsidRDefault="006C0102" w:rsidP="00A22932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Style w:val="PageNumber"/>
            <w:rFonts w:ascii="Angsana New" w:hAnsi="Angsana New"/>
            <w:sz w:val="30"/>
            <w:szCs w:val="30"/>
          </w:rPr>
        </w:pPr>
        <w:r w:rsidRPr="008A704D">
          <w:rPr>
            <w:rFonts w:ascii="Angsana New" w:hAnsi="Angsana New" w:hint="cs"/>
            <w:sz w:val="30"/>
            <w:szCs w:val="30"/>
          </w:rPr>
          <w:fldChar w:fldCharType="begin"/>
        </w:r>
        <w:r w:rsidRPr="008A70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A704D">
          <w:rPr>
            <w:rFonts w:ascii="Angsana New" w:hAnsi="Angsana New" w:hint="cs"/>
            <w:sz w:val="30"/>
            <w:szCs w:val="30"/>
          </w:rPr>
          <w:fldChar w:fldCharType="separate"/>
        </w:r>
        <w:r w:rsidRPr="008A704D">
          <w:rPr>
            <w:rFonts w:ascii="Angsana New" w:hAnsi="Angsana New" w:hint="cs"/>
            <w:noProof/>
            <w:sz w:val="30"/>
            <w:szCs w:val="30"/>
          </w:rPr>
          <w:t>2</w:t>
        </w:r>
        <w:r w:rsidRPr="008A70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01F10" w14:textId="77777777" w:rsidR="0003781F" w:rsidRDefault="0003781F" w:rsidP="003B1575">
      <w:r>
        <w:separator/>
      </w:r>
    </w:p>
  </w:footnote>
  <w:footnote w:type="continuationSeparator" w:id="0">
    <w:p w14:paraId="74AF8442" w14:textId="77777777" w:rsidR="0003781F" w:rsidRDefault="0003781F" w:rsidP="003B1575">
      <w:r>
        <w:continuationSeparator/>
      </w:r>
    </w:p>
  </w:footnote>
  <w:footnote w:type="continuationNotice" w:id="1">
    <w:p w14:paraId="035A52AC" w14:textId="77777777" w:rsidR="0003781F" w:rsidRDefault="000378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3B241" w14:textId="77777777" w:rsidR="008A704D" w:rsidRDefault="008A7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9D1AF" w14:textId="0772971D" w:rsidR="006C0102" w:rsidRDefault="006C0102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6C0102" w:rsidRDefault="006C010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9BAA0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06415" w14:textId="77777777" w:rsidR="006C0102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2BC68D3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10E2F69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D90EF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CEDE6BC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B97FD5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069D770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77A9AFD" w14:textId="77777777" w:rsidR="006C0102" w:rsidRPr="00625D6D" w:rsidRDefault="006C010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F5562" w14:textId="5EDA449A" w:rsidR="006C0102" w:rsidRDefault="006C010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686A3BB" w14:textId="77777777" w:rsidR="008A704D" w:rsidRDefault="008A704D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7025"/>
    <w:rsid w:val="000771F7"/>
    <w:rsid w:val="0007770C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B7893"/>
    <w:rsid w:val="000C0032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730"/>
    <w:rsid w:val="000C2940"/>
    <w:rsid w:val="000C2B12"/>
    <w:rsid w:val="000C2F14"/>
    <w:rsid w:val="000C33F3"/>
    <w:rsid w:val="000C3BD5"/>
    <w:rsid w:val="000C3C99"/>
    <w:rsid w:val="000C3E9C"/>
    <w:rsid w:val="000C3FD4"/>
    <w:rsid w:val="000C4129"/>
    <w:rsid w:val="000C4217"/>
    <w:rsid w:val="000C42D1"/>
    <w:rsid w:val="000C45D8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AF4"/>
    <w:rsid w:val="000D5D0E"/>
    <w:rsid w:val="000D5D0F"/>
    <w:rsid w:val="000D5F3F"/>
    <w:rsid w:val="000D5FAD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1B1"/>
    <w:rsid w:val="001319A0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806"/>
    <w:rsid w:val="0016080E"/>
    <w:rsid w:val="00160BFE"/>
    <w:rsid w:val="00161251"/>
    <w:rsid w:val="0016132B"/>
    <w:rsid w:val="0016142C"/>
    <w:rsid w:val="00161B7B"/>
    <w:rsid w:val="00161FB0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FBC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BED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CAF"/>
    <w:rsid w:val="00214F10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946"/>
    <w:rsid w:val="002629E8"/>
    <w:rsid w:val="00263454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594"/>
    <w:rsid w:val="002C77B7"/>
    <w:rsid w:val="002C787A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408E"/>
    <w:rsid w:val="00374178"/>
    <w:rsid w:val="0037448F"/>
    <w:rsid w:val="00374771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4C56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637"/>
    <w:rsid w:val="003A0A9F"/>
    <w:rsid w:val="003A0DB5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68E"/>
    <w:rsid w:val="003A67A9"/>
    <w:rsid w:val="003A6FA7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D1F"/>
    <w:rsid w:val="003E4E25"/>
    <w:rsid w:val="003E521C"/>
    <w:rsid w:val="003E5283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68D0"/>
    <w:rsid w:val="003F6A94"/>
    <w:rsid w:val="003F746B"/>
    <w:rsid w:val="003F7968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8DD"/>
    <w:rsid w:val="0044594D"/>
    <w:rsid w:val="004459C9"/>
    <w:rsid w:val="00446256"/>
    <w:rsid w:val="00446D59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2B48"/>
    <w:rsid w:val="0047311F"/>
    <w:rsid w:val="0047317E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843"/>
    <w:rsid w:val="00491BF2"/>
    <w:rsid w:val="00491DA3"/>
    <w:rsid w:val="00492157"/>
    <w:rsid w:val="0049278D"/>
    <w:rsid w:val="004927D0"/>
    <w:rsid w:val="00492BBC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E14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6B8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46A"/>
    <w:rsid w:val="00557571"/>
    <w:rsid w:val="0055758C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A61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92"/>
    <w:rsid w:val="00631869"/>
    <w:rsid w:val="00631908"/>
    <w:rsid w:val="00631FA7"/>
    <w:rsid w:val="00632714"/>
    <w:rsid w:val="006329E9"/>
    <w:rsid w:val="00632EA1"/>
    <w:rsid w:val="00633249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2B9"/>
    <w:rsid w:val="006463D3"/>
    <w:rsid w:val="0064672A"/>
    <w:rsid w:val="00646B6C"/>
    <w:rsid w:val="00646C0A"/>
    <w:rsid w:val="00646EFD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67E"/>
    <w:rsid w:val="006F79E9"/>
    <w:rsid w:val="006F7AC4"/>
    <w:rsid w:val="006F7B47"/>
    <w:rsid w:val="006F7E42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D6D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549A"/>
    <w:rsid w:val="00765523"/>
    <w:rsid w:val="007658D2"/>
    <w:rsid w:val="00765CD2"/>
    <w:rsid w:val="00765CD8"/>
    <w:rsid w:val="00765DF8"/>
    <w:rsid w:val="00766521"/>
    <w:rsid w:val="00766544"/>
    <w:rsid w:val="00766BAF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09E"/>
    <w:rsid w:val="007753A5"/>
    <w:rsid w:val="00775A9C"/>
    <w:rsid w:val="00775CDE"/>
    <w:rsid w:val="00775E2D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41D"/>
    <w:rsid w:val="0079453D"/>
    <w:rsid w:val="00794941"/>
    <w:rsid w:val="00795B72"/>
    <w:rsid w:val="00795D7F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7479"/>
    <w:rsid w:val="007A750B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75"/>
    <w:rsid w:val="007D5033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34F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23B4"/>
    <w:rsid w:val="007F24E7"/>
    <w:rsid w:val="007F293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14C0"/>
    <w:rsid w:val="008119AA"/>
    <w:rsid w:val="00811B5D"/>
    <w:rsid w:val="00811C64"/>
    <w:rsid w:val="00811DC1"/>
    <w:rsid w:val="008123A3"/>
    <w:rsid w:val="0081247E"/>
    <w:rsid w:val="008129ED"/>
    <w:rsid w:val="008132C2"/>
    <w:rsid w:val="00813A66"/>
    <w:rsid w:val="00813BD5"/>
    <w:rsid w:val="00813ECF"/>
    <w:rsid w:val="0081442F"/>
    <w:rsid w:val="00814825"/>
    <w:rsid w:val="008148D2"/>
    <w:rsid w:val="00814CD4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825"/>
    <w:rsid w:val="0081792C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550"/>
    <w:rsid w:val="008357ED"/>
    <w:rsid w:val="00835C6C"/>
    <w:rsid w:val="00835F26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A4F"/>
    <w:rsid w:val="00883ABF"/>
    <w:rsid w:val="00883C06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1160"/>
    <w:rsid w:val="00891514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04D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F98"/>
    <w:rsid w:val="008C367E"/>
    <w:rsid w:val="008C36CF"/>
    <w:rsid w:val="008C3B33"/>
    <w:rsid w:val="008C3C46"/>
    <w:rsid w:val="008C3CE0"/>
    <w:rsid w:val="008C3DFE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641"/>
    <w:rsid w:val="008F278D"/>
    <w:rsid w:val="008F2B91"/>
    <w:rsid w:val="008F2E28"/>
    <w:rsid w:val="008F2E35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29B"/>
    <w:rsid w:val="009274AE"/>
    <w:rsid w:val="009274D9"/>
    <w:rsid w:val="00927787"/>
    <w:rsid w:val="00927C0F"/>
    <w:rsid w:val="009300B8"/>
    <w:rsid w:val="009301B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63DE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DC7"/>
    <w:rsid w:val="00952FF4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AD3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1BDB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3F5"/>
    <w:rsid w:val="00A34C8E"/>
    <w:rsid w:val="00A3515A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F8"/>
    <w:rsid w:val="00A435BD"/>
    <w:rsid w:val="00A437A7"/>
    <w:rsid w:val="00A43867"/>
    <w:rsid w:val="00A43AAC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E60"/>
    <w:rsid w:val="00A97F5C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63D"/>
    <w:rsid w:val="00B2272D"/>
    <w:rsid w:val="00B23329"/>
    <w:rsid w:val="00B23369"/>
    <w:rsid w:val="00B233E6"/>
    <w:rsid w:val="00B235AE"/>
    <w:rsid w:val="00B236BC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111A"/>
    <w:rsid w:val="00B6117E"/>
    <w:rsid w:val="00B6125B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94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815"/>
    <w:rsid w:val="00BA08BB"/>
    <w:rsid w:val="00BA08E7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08B"/>
    <w:rsid w:val="00BC634B"/>
    <w:rsid w:val="00BC65A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0C1"/>
    <w:rsid w:val="00BF699C"/>
    <w:rsid w:val="00BF6D33"/>
    <w:rsid w:val="00BF6FF3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800"/>
    <w:rsid w:val="00C1194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CE"/>
    <w:rsid w:val="00C52125"/>
    <w:rsid w:val="00C52414"/>
    <w:rsid w:val="00C5257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E02"/>
    <w:rsid w:val="00CD20F6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B66"/>
    <w:rsid w:val="00CD7BEA"/>
    <w:rsid w:val="00CD7CFF"/>
    <w:rsid w:val="00CD7D64"/>
    <w:rsid w:val="00CD7FFC"/>
    <w:rsid w:val="00CE022D"/>
    <w:rsid w:val="00CE0602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0F4F"/>
    <w:rsid w:val="00DF1251"/>
    <w:rsid w:val="00DF13ED"/>
    <w:rsid w:val="00DF1CB3"/>
    <w:rsid w:val="00DF1D88"/>
    <w:rsid w:val="00DF2936"/>
    <w:rsid w:val="00DF2F69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73E"/>
    <w:rsid w:val="00E06F50"/>
    <w:rsid w:val="00E06FB9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50"/>
    <w:rsid w:val="00E22C98"/>
    <w:rsid w:val="00E22D5C"/>
    <w:rsid w:val="00E2312C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726"/>
    <w:rsid w:val="00E96D00"/>
    <w:rsid w:val="00E96D8C"/>
    <w:rsid w:val="00E96FF6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629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2CD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217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586"/>
    <w:rsid w:val="00F005E1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2142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9AC0B1C8-C71E-4CBC-B42A-E89F1689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412</Words>
  <Characters>1608</Characters>
  <Application>Microsoft Office Word</Application>
  <DocSecurity>0</DocSecurity>
  <Lines>13</Lines>
  <Paragraphs>4</Paragraphs>
  <ScaleCrop>false</ScaleCrop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Somjai, Nigonyanont</cp:lastModifiedBy>
  <cp:revision>3</cp:revision>
  <cp:lastPrinted>2021-11-03T05:05:00Z</cp:lastPrinted>
  <dcterms:created xsi:type="dcterms:W3CDTF">2021-11-10T03:53:00Z</dcterms:created>
  <dcterms:modified xsi:type="dcterms:W3CDTF">2021-11-10T03:56:00Z</dcterms:modified>
</cp:coreProperties>
</file>